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8"/>
        <w:gridCol w:w="2694"/>
        <w:gridCol w:w="5158"/>
      </w:tblGrid>
      <w:tr w:rsidR="00513BED" w:rsidTr="00282F2C">
        <w:trPr>
          <w:trHeight w:val="1550"/>
        </w:trPr>
        <w:tc>
          <w:tcPr>
            <w:tcW w:w="5098" w:type="dxa"/>
          </w:tcPr>
          <w:p w:rsidR="00513BED" w:rsidRDefault="00513BED"/>
        </w:tc>
        <w:tc>
          <w:tcPr>
            <w:tcW w:w="2694" w:type="dxa"/>
          </w:tcPr>
          <w:p w:rsidR="00513BED" w:rsidRDefault="00513BED"/>
        </w:tc>
        <w:tc>
          <w:tcPr>
            <w:tcW w:w="5158" w:type="dxa"/>
          </w:tcPr>
          <w:p w:rsidR="00513BED" w:rsidRDefault="00513BED"/>
        </w:tc>
      </w:tr>
      <w:tr w:rsidR="00513BED" w:rsidTr="00282F2C">
        <w:trPr>
          <w:trHeight w:val="693"/>
        </w:trPr>
        <w:tc>
          <w:tcPr>
            <w:tcW w:w="5098" w:type="dxa"/>
            <w:vAlign w:val="center"/>
          </w:tcPr>
          <w:p w:rsidR="00513BED" w:rsidRPr="00513BED" w:rsidRDefault="00513BED" w:rsidP="00513BED">
            <w:pPr>
              <w:pStyle w:val="Subtitle"/>
            </w:pPr>
          </w:p>
        </w:tc>
        <w:tc>
          <w:tcPr>
            <w:tcW w:w="2694" w:type="dxa"/>
          </w:tcPr>
          <w:p w:rsidR="00513BED" w:rsidRDefault="00513BED"/>
        </w:tc>
        <w:tc>
          <w:tcPr>
            <w:tcW w:w="5158" w:type="dxa"/>
          </w:tcPr>
          <w:p w:rsidR="00513BED" w:rsidRDefault="00513BED"/>
        </w:tc>
      </w:tr>
      <w:tr w:rsidR="00513BED" w:rsidTr="00282F2C">
        <w:trPr>
          <w:trHeight w:val="3920"/>
        </w:trPr>
        <w:tc>
          <w:tcPr>
            <w:tcW w:w="5098" w:type="dxa"/>
            <w:shd w:val="clear" w:color="auto" w:fill="F0E3E0" w:themeFill="background2"/>
            <w:vAlign w:val="center"/>
          </w:tcPr>
          <w:p w:rsidR="00513BED" w:rsidRDefault="001654EB" w:rsidP="00157EDE">
            <w:pPr>
              <w:pStyle w:val="Subtitle"/>
            </w:pPr>
            <w:r>
              <w:t>June, 12m 1976 to August 23, 2020</w:t>
            </w:r>
          </w:p>
        </w:tc>
        <w:tc>
          <w:tcPr>
            <w:tcW w:w="2694" w:type="dxa"/>
          </w:tcPr>
          <w:p w:rsidR="00513BED" w:rsidRDefault="00513BED"/>
        </w:tc>
        <w:tc>
          <w:tcPr>
            <w:tcW w:w="5158" w:type="dxa"/>
            <w:vAlign w:val="center"/>
          </w:tcPr>
          <w:p w:rsidR="00513BED" w:rsidRDefault="001654EB" w:rsidP="00157EDE">
            <w:pPr>
              <w:pStyle w:val="Title"/>
            </w:pPr>
            <w:r>
              <w:t>The Lord Prayer</w:t>
            </w:r>
          </w:p>
        </w:tc>
      </w:tr>
      <w:tr w:rsidR="00513BED" w:rsidTr="00282F2C">
        <w:trPr>
          <w:trHeight w:val="772"/>
        </w:trPr>
        <w:tc>
          <w:tcPr>
            <w:tcW w:w="5098" w:type="dxa"/>
          </w:tcPr>
          <w:p w:rsidR="00513BED" w:rsidRDefault="00513BED"/>
        </w:tc>
        <w:tc>
          <w:tcPr>
            <w:tcW w:w="2694" w:type="dxa"/>
          </w:tcPr>
          <w:p w:rsidR="00513BED" w:rsidRDefault="00513BED"/>
        </w:tc>
        <w:tc>
          <w:tcPr>
            <w:tcW w:w="5158" w:type="dxa"/>
          </w:tcPr>
          <w:p w:rsidR="00513BED" w:rsidRDefault="00513BED"/>
        </w:tc>
      </w:tr>
      <w:tr w:rsidR="00513BED" w:rsidTr="00282F2C">
        <w:trPr>
          <w:trHeight w:val="1652"/>
        </w:trPr>
        <w:tc>
          <w:tcPr>
            <w:tcW w:w="5098" w:type="dxa"/>
          </w:tcPr>
          <w:p w:rsidR="00513BED" w:rsidRDefault="00513BED"/>
        </w:tc>
        <w:tc>
          <w:tcPr>
            <w:tcW w:w="2694" w:type="dxa"/>
          </w:tcPr>
          <w:p w:rsidR="00513BED" w:rsidRDefault="00513BED"/>
        </w:tc>
        <w:tc>
          <w:tcPr>
            <w:tcW w:w="5158" w:type="dxa"/>
          </w:tcPr>
          <w:p w:rsidR="00513BED" w:rsidRDefault="00513BED"/>
        </w:tc>
      </w:tr>
      <w:tr w:rsidR="00513BED" w:rsidTr="00282F2C">
        <w:trPr>
          <w:trHeight w:val="1550"/>
        </w:trPr>
        <w:tc>
          <w:tcPr>
            <w:tcW w:w="5098" w:type="dxa"/>
          </w:tcPr>
          <w:p w:rsidR="00513BED" w:rsidRDefault="00513BED"/>
        </w:tc>
        <w:tc>
          <w:tcPr>
            <w:tcW w:w="2694" w:type="dxa"/>
          </w:tcPr>
          <w:p w:rsidR="00513BED" w:rsidRDefault="00513BED"/>
        </w:tc>
        <w:tc>
          <w:tcPr>
            <w:tcW w:w="5158" w:type="dxa"/>
          </w:tcPr>
          <w:p w:rsidR="00513BED" w:rsidRDefault="00513BED"/>
        </w:tc>
      </w:tr>
      <w:tr w:rsidR="00282F2C" w:rsidTr="00282F2C">
        <w:trPr>
          <w:trHeight w:val="5370"/>
        </w:trPr>
        <w:tc>
          <w:tcPr>
            <w:tcW w:w="5098" w:type="dxa"/>
          </w:tcPr>
          <w:p w:rsidR="00282F2C" w:rsidRDefault="00282F2C"/>
        </w:tc>
        <w:tc>
          <w:tcPr>
            <w:tcW w:w="2694" w:type="dxa"/>
          </w:tcPr>
          <w:p w:rsidR="00282F2C" w:rsidRDefault="00282F2C"/>
        </w:tc>
        <w:tc>
          <w:tcPr>
            <w:tcW w:w="5158" w:type="dxa"/>
            <w:shd w:val="clear" w:color="auto" w:fill="F0E3E0" w:themeFill="background2"/>
            <w:vAlign w:val="center"/>
          </w:tcPr>
          <w:p w:rsidR="001654EB" w:rsidRDefault="001654EB" w:rsidP="00282F2C">
            <w:pPr>
              <w:pStyle w:val="Subtitle"/>
            </w:pPr>
            <w:r w:rsidRPr="001654EB">
              <w:rPr>
                <w:b w:val="0"/>
              </w:rPr>
              <w:t>In loving memory of</w:t>
            </w:r>
            <w:r w:rsidRPr="001654EB">
              <w:rPr>
                <w:b w:val="0"/>
              </w:rPr>
              <w:br/>
            </w:r>
            <w:r>
              <w:t>[NAME HERE]</w:t>
            </w:r>
          </w:p>
          <w:p w:rsidR="00282F2C" w:rsidRDefault="001654EB" w:rsidP="00282F2C">
            <w:pPr>
              <w:pStyle w:val="Subtitle"/>
            </w:pPr>
            <w:r>
              <w:t>T</w:t>
            </w:r>
            <w:bookmarkStart w:id="0" w:name="_GoBack"/>
            <w:bookmarkEnd w:id="0"/>
            <w:r>
              <w:t xml:space="preserve">he lord prayer </w:t>
            </w:r>
            <w:r w:rsidR="00282F2C">
              <w:t xml:space="preserve"> </w:t>
            </w:r>
          </w:p>
          <w:p w:rsidR="00282F2C" w:rsidRDefault="001654EB" w:rsidP="00282F2C">
            <w:pPr>
              <w:jc w:val="center"/>
            </w:pPr>
            <w:sdt>
              <w:sdtPr>
                <w:id w:val="1926915598"/>
                <w:placeholder>
                  <w:docPart w:val="1DDEF4AD37374EB69AA95F3B579977D5"/>
                </w:placeholder>
                <w:temporary/>
                <w:showingPlcHdr/>
                <w15:appearance w15:val="hidden"/>
              </w:sdtPr>
              <w:sdtContent>
                <w:r>
                  <w:t>DATE</w:t>
                </w:r>
              </w:sdtContent>
            </w:sdt>
            <w:r>
              <w:t xml:space="preserve"> • </w:t>
            </w:r>
            <w:sdt>
              <w:sdtPr>
                <w:id w:val="-952164513"/>
                <w:placeholder>
                  <w:docPart w:val="1C602DC3F42F4803B6FDD4DFF33DB1CC"/>
                </w:placeholder>
                <w:temporary/>
                <w:showingPlcHdr/>
                <w15:appearance w15:val="hidden"/>
              </w:sdtPr>
              <w:sdtContent>
                <w:r>
                  <w:t>TIME</w:t>
                </w:r>
              </w:sdtContent>
            </w:sdt>
            <w:r>
              <w:t xml:space="preserve"> • </w:t>
            </w:r>
            <w:sdt>
              <w:sdtPr>
                <w:id w:val="1315534778"/>
                <w:placeholder>
                  <w:docPart w:val="9F375DA2FD934559824C73DC557AC287"/>
                </w:placeholder>
                <w:temporary/>
                <w:showingPlcHdr/>
                <w15:appearance w15:val="hidden"/>
              </w:sdtPr>
              <w:sdtContent>
                <w:r>
                  <w:t>PLACE</w:t>
                </w:r>
              </w:sdtContent>
            </w:sdt>
          </w:p>
          <w:p w:rsidR="001654EB" w:rsidRDefault="001654EB" w:rsidP="00282F2C">
            <w:pPr>
              <w:jc w:val="center"/>
            </w:pPr>
          </w:p>
          <w:p w:rsidR="001654EB" w:rsidRDefault="001654EB" w:rsidP="00282F2C">
            <w:pPr>
              <w:jc w:val="center"/>
            </w:pPr>
            <w:r>
              <w:t xml:space="preserve">No one is </w:t>
            </w:r>
            <w:proofErr w:type="gramStart"/>
            <w:r>
              <w:t>actually dead</w:t>
            </w:r>
            <w:proofErr w:type="gramEnd"/>
            <w:r>
              <w:t xml:space="preserve"> until the ripples they cause in the world die away.</w:t>
            </w:r>
          </w:p>
          <w:p w:rsidR="001654EB" w:rsidRDefault="001654EB" w:rsidP="00282F2C">
            <w:pPr>
              <w:jc w:val="center"/>
            </w:pPr>
          </w:p>
        </w:tc>
      </w:tr>
      <w:tr w:rsidR="00282F2C" w:rsidTr="00282F2C">
        <w:trPr>
          <w:trHeight w:val="772"/>
        </w:trPr>
        <w:tc>
          <w:tcPr>
            <w:tcW w:w="5098" w:type="dxa"/>
          </w:tcPr>
          <w:p w:rsidR="00282F2C" w:rsidRDefault="00282F2C"/>
        </w:tc>
        <w:tc>
          <w:tcPr>
            <w:tcW w:w="2694" w:type="dxa"/>
          </w:tcPr>
          <w:p w:rsidR="00282F2C" w:rsidRDefault="00282F2C"/>
        </w:tc>
        <w:tc>
          <w:tcPr>
            <w:tcW w:w="5158" w:type="dxa"/>
          </w:tcPr>
          <w:p w:rsidR="00282F2C" w:rsidRDefault="00282F2C"/>
        </w:tc>
      </w:tr>
    </w:tbl>
    <w:p w:rsidR="00B37D85" w:rsidRDefault="00B37D85"/>
    <w:sectPr w:rsidR="00B37D85" w:rsidSect="00513BED">
      <w:headerReference w:type="even" r:id="rId9"/>
      <w:headerReference w:type="default" r:id="rId10"/>
      <w:pgSz w:w="15840" w:h="12240" w:orient="landscape" w:code="1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142AA" w:rsidRDefault="008142AA" w:rsidP="00513BED">
      <w:r>
        <w:separator/>
      </w:r>
    </w:p>
  </w:endnote>
  <w:endnote w:type="continuationSeparator" w:id="0">
    <w:p w:rsidR="008142AA" w:rsidRDefault="008142AA" w:rsidP="00513B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142AA" w:rsidRDefault="008142AA" w:rsidP="00513BED">
      <w:r>
        <w:separator/>
      </w:r>
    </w:p>
  </w:footnote>
  <w:footnote w:type="continuationSeparator" w:id="0">
    <w:p w:rsidR="008142AA" w:rsidRDefault="008142AA" w:rsidP="00513B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2F2C" w:rsidRDefault="003B49AA">
    <w:pPr>
      <w:pStyle w:val="Header"/>
    </w:pPr>
    <w:r w:rsidRPr="00513BED">
      <w:rPr>
        <w:noProof/>
        <w:lang w:val="en-AU" w:eastAsia="en-AU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73B1E370" wp14:editId="5E45902A">
              <wp:simplePos x="0" y="0"/>
              <wp:positionH relativeFrom="page">
                <wp:posOffset>5029676</wp:posOffset>
              </wp:positionH>
              <wp:positionV relativeFrom="paragraph">
                <wp:posOffset>-432435</wp:posOffset>
              </wp:positionV>
              <wp:extent cx="5074920" cy="7781290"/>
              <wp:effectExtent l="0" t="0" r="0" b="0"/>
              <wp:wrapNone/>
              <wp:docPr id="168" name="Group 4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074920" cy="7781290"/>
                        <a:chOff x="0" y="0"/>
                        <a:chExt cx="5073649" cy="7781287"/>
                      </a:xfrm>
                    </wpg:grpSpPr>
                    <wps:wsp>
                      <wps:cNvPr id="169" name="Rectangle">
                        <a:extLst/>
                      </wps:cNvPr>
                      <wps:cNvSpPr/>
                      <wps:spPr>
                        <a:xfrm>
                          <a:off x="12696" y="0"/>
                          <a:ext cx="5029200" cy="77724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70" name="Shape">
                        <a:extLst/>
                      </wps:cNvPr>
                      <wps:cNvSpPr/>
                      <wps:spPr>
                        <a:xfrm>
                          <a:off x="12696" y="0"/>
                          <a:ext cx="5060953" cy="7781287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0391" y="21480"/>
                              </a:moveTo>
                              <a:lnTo>
                                <a:pt x="10391" y="21480"/>
                              </a:lnTo>
                              <a:lnTo>
                                <a:pt x="10391" y="21480"/>
                              </a:lnTo>
                              <a:cubicBezTo>
                                <a:pt x="10380" y="21477"/>
                                <a:pt x="10375" y="21480"/>
                                <a:pt x="10375" y="21484"/>
                              </a:cubicBezTo>
                              <a:cubicBezTo>
                                <a:pt x="10369" y="21487"/>
                                <a:pt x="10364" y="21494"/>
                                <a:pt x="10358" y="21498"/>
                              </a:cubicBezTo>
                              <a:cubicBezTo>
                                <a:pt x="10358" y="21494"/>
                                <a:pt x="10358" y="21494"/>
                                <a:pt x="10353" y="21491"/>
                              </a:cubicBezTo>
                              <a:cubicBezTo>
                                <a:pt x="10347" y="21487"/>
                                <a:pt x="10347" y="21487"/>
                                <a:pt x="10342" y="21487"/>
                              </a:cubicBezTo>
                              <a:cubicBezTo>
                                <a:pt x="10320" y="21484"/>
                                <a:pt x="10304" y="21498"/>
                                <a:pt x="10282" y="21530"/>
                              </a:cubicBezTo>
                              <a:cubicBezTo>
                                <a:pt x="10277" y="21533"/>
                                <a:pt x="10272" y="21533"/>
                                <a:pt x="10266" y="21537"/>
                              </a:cubicBezTo>
                              <a:cubicBezTo>
                                <a:pt x="10250" y="21540"/>
                                <a:pt x="10234" y="21544"/>
                                <a:pt x="10217" y="21547"/>
                              </a:cubicBezTo>
                              <a:cubicBezTo>
                                <a:pt x="10163" y="21558"/>
                                <a:pt x="10103" y="21565"/>
                                <a:pt x="10044" y="21575"/>
                              </a:cubicBezTo>
                              <a:lnTo>
                                <a:pt x="10033" y="21575"/>
                              </a:lnTo>
                              <a:lnTo>
                                <a:pt x="10396" y="21575"/>
                              </a:lnTo>
                              <a:cubicBezTo>
                                <a:pt x="10402" y="21544"/>
                                <a:pt x="10396" y="21512"/>
                                <a:pt x="10391" y="21491"/>
                              </a:cubicBezTo>
                              <a:cubicBezTo>
                                <a:pt x="10391" y="21491"/>
                                <a:pt x="10396" y="21484"/>
                                <a:pt x="10391" y="21480"/>
                              </a:cubicBezTo>
                              <a:close/>
                              <a:moveTo>
                                <a:pt x="114" y="16932"/>
                              </a:moveTo>
                              <a:cubicBezTo>
                                <a:pt x="125" y="16939"/>
                                <a:pt x="141" y="16947"/>
                                <a:pt x="152" y="16957"/>
                              </a:cubicBezTo>
                              <a:cubicBezTo>
                                <a:pt x="157" y="16961"/>
                                <a:pt x="163" y="16964"/>
                                <a:pt x="168" y="16968"/>
                              </a:cubicBezTo>
                              <a:lnTo>
                                <a:pt x="173" y="16975"/>
                              </a:lnTo>
                              <a:cubicBezTo>
                                <a:pt x="173" y="16978"/>
                                <a:pt x="184" y="16982"/>
                                <a:pt x="190" y="16985"/>
                              </a:cubicBezTo>
                              <a:cubicBezTo>
                                <a:pt x="201" y="16992"/>
                                <a:pt x="222" y="16989"/>
                                <a:pt x="233" y="16982"/>
                              </a:cubicBezTo>
                              <a:cubicBezTo>
                                <a:pt x="238" y="16982"/>
                                <a:pt x="244" y="16975"/>
                                <a:pt x="255" y="16964"/>
                              </a:cubicBezTo>
                              <a:cubicBezTo>
                                <a:pt x="260" y="16957"/>
                                <a:pt x="271" y="16950"/>
                                <a:pt x="276" y="16943"/>
                              </a:cubicBezTo>
                              <a:cubicBezTo>
                                <a:pt x="287" y="16932"/>
                                <a:pt x="298" y="16922"/>
                                <a:pt x="304" y="16911"/>
                              </a:cubicBezTo>
                              <a:cubicBezTo>
                                <a:pt x="314" y="16897"/>
                                <a:pt x="325" y="16880"/>
                                <a:pt x="336" y="16865"/>
                              </a:cubicBezTo>
                              <a:cubicBezTo>
                                <a:pt x="347" y="16848"/>
                                <a:pt x="352" y="16830"/>
                                <a:pt x="352" y="16813"/>
                              </a:cubicBezTo>
                              <a:cubicBezTo>
                                <a:pt x="352" y="16795"/>
                                <a:pt x="347" y="16781"/>
                                <a:pt x="336" y="16770"/>
                              </a:cubicBezTo>
                              <a:cubicBezTo>
                                <a:pt x="331" y="16763"/>
                                <a:pt x="320" y="16760"/>
                                <a:pt x="314" y="16760"/>
                              </a:cubicBezTo>
                              <a:cubicBezTo>
                                <a:pt x="298" y="16749"/>
                                <a:pt x="266" y="16742"/>
                                <a:pt x="233" y="16739"/>
                              </a:cubicBezTo>
                              <a:cubicBezTo>
                                <a:pt x="222" y="16739"/>
                                <a:pt x="211" y="16735"/>
                                <a:pt x="201" y="16735"/>
                              </a:cubicBezTo>
                              <a:cubicBezTo>
                                <a:pt x="163" y="16731"/>
                                <a:pt x="119" y="16735"/>
                                <a:pt x="76" y="16746"/>
                              </a:cubicBezTo>
                              <a:cubicBezTo>
                                <a:pt x="60" y="16742"/>
                                <a:pt x="49" y="16746"/>
                                <a:pt x="43" y="16749"/>
                              </a:cubicBezTo>
                              <a:lnTo>
                                <a:pt x="43" y="16749"/>
                              </a:lnTo>
                              <a:lnTo>
                                <a:pt x="43" y="16749"/>
                              </a:lnTo>
                              <a:cubicBezTo>
                                <a:pt x="33" y="16753"/>
                                <a:pt x="22" y="16756"/>
                                <a:pt x="11" y="16760"/>
                              </a:cubicBezTo>
                              <a:lnTo>
                                <a:pt x="11" y="16939"/>
                              </a:lnTo>
                              <a:cubicBezTo>
                                <a:pt x="27" y="16918"/>
                                <a:pt x="38" y="16908"/>
                                <a:pt x="49" y="16901"/>
                              </a:cubicBezTo>
                              <a:cubicBezTo>
                                <a:pt x="70" y="16911"/>
                                <a:pt x="98" y="16918"/>
                                <a:pt x="114" y="16932"/>
                              </a:cubicBezTo>
                              <a:close/>
                              <a:moveTo>
                                <a:pt x="14358" y="20817"/>
                              </a:moveTo>
                              <a:cubicBezTo>
                                <a:pt x="14348" y="20789"/>
                                <a:pt x="14337" y="20761"/>
                                <a:pt x="14320" y="20736"/>
                              </a:cubicBezTo>
                              <a:cubicBezTo>
                                <a:pt x="14304" y="20712"/>
                                <a:pt x="14288" y="20687"/>
                                <a:pt x="14266" y="20662"/>
                              </a:cubicBezTo>
                              <a:cubicBezTo>
                                <a:pt x="14250" y="20638"/>
                                <a:pt x="14234" y="20616"/>
                                <a:pt x="14223" y="20592"/>
                              </a:cubicBezTo>
                              <a:cubicBezTo>
                                <a:pt x="14212" y="20567"/>
                                <a:pt x="14207" y="20546"/>
                                <a:pt x="14201" y="20521"/>
                              </a:cubicBezTo>
                              <a:cubicBezTo>
                                <a:pt x="14201" y="20497"/>
                                <a:pt x="14201" y="20475"/>
                                <a:pt x="14207" y="20454"/>
                              </a:cubicBezTo>
                              <a:cubicBezTo>
                                <a:pt x="14207" y="20451"/>
                                <a:pt x="14207" y="20447"/>
                                <a:pt x="14212" y="20444"/>
                              </a:cubicBezTo>
                              <a:cubicBezTo>
                                <a:pt x="14223" y="20426"/>
                                <a:pt x="14234" y="20412"/>
                                <a:pt x="14239" y="20405"/>
                              </a:cubicBezTo>
                              <a:lnTo>
                                <a:pt x="14239" y="20405"/>
                              </a:lnTo>
                              <a:cubicBezTo>
                                <a:pt x="14234" y="20412"/>
                                <a:pt x="14228" y="20430"/>
                                <a:pt x="14266" y="20437"/>
                              </a:cubicBezTo>
                              <a:lnTo>
                                <a:pt x="14272" y="20440"/>
                              </a:lnTo>
                              <a:cubicBezTo>
                                <a:pt x="14288" y="20447"/>
                                <a:pt x="14315" y="20454"/>
                                <a:pt x="14342" y="20447"/>
                              </a:cubicBezTo>
                              <a:cubicBezTo>
                                <a:pt x="14375" y="20440"/>
                                <a:pt x="14396" y="20419"/>
                                <a:pt x="14402" y="20401"/>
                              </a:cubicBezTo>
                              <a:cubicBezTo>
                                <a:pt x="14407" y="20380"/>
                                <a:pt x="14402" y="20359"/>
                                <a:pt x="14396" y="20341"/>
                              </a:cubicBezTo>
                              <a:cubicBezTo>
                                <a:pt x="14386" y="20324"/>
                                <a:pt x="14364" y="20296"/>
                                <a:pt x="14320" y="20274"/>
                              </a:cubicBezTo>
                              <a:cubicBezTo>
                                <a:pt x="14299" y="20264"/>
                                <a:pt x="14272" y="20253"/>
                                <a:pt x="14239" y="20250"/>
                              </a:cubicBezTo>
                              <a:cubicBezTo>
                                <a:pt x="14207" y="20246"/>
                                <a:pt x="14174" y="20246"/>
                                <a:pt x="14142" y="20250"/>
                              </a:cubicBezTo>
                              <a:cubicBezTo>
                                <a:pt x="14077" y="20260"/>
                                <a:pt x="14022" y="20289"/>
                                <a:pt x="13984" y="20324"/>
                              </a:cubicBezTo>
                              <a:cubicBezTo>
                                <a:pt x="13963" y="20341"/>
                                <a:pt x="13952" y="20359"/>
                                <a:pt x="13936" y="20377"/>
                              </a:cubicBezTo>
                              <a:cubicBezTo>
                                <a:pt x="13919" y="20391"/>
                                <a:pt x="13909" y="20401"/>
                                <a:pt x="13903" y="20408"/>
                              </a:cubicBezTo>
                              <a:cubicBezTo>
                                <a:pt x="13892" y="20391"/>
                                <a:pt x="13881" y="20370"/>
                                <a:pt x="13871" y="20352"/>
                              </a:cubicBezTo>
                              <a:cubicBezTo>
                                <a:pt x="13827" y="20274"/>
                                <a:pt x="13795" y="20204"/>
                                <a:pt x="13773" y="20141"/>
                              </a:cubicBezTo>
                              <a:cubicBezTo>
                                <a:pt x="13762" y="20116"/>
                                <a:pt x="13757" y="20098"/>
                                <a:pt x="13757" y="20098"/>
                              </a:cubicBezTo>
                              <a:lnTo>
                                <a:pt x="13757" y="20102"/>
                              </a:lnTo>
                              <a:lnTo>
                                <a:pt x="13757" y="20105"/>
                              </a:lnTo>
                              <a:lnTo>
                                <a:pt x="13751" y="20102"/>
                              </a:lnTo>
                              <a:lnTo>
                                <a:pt x="13751" y="20102"/>
                              </a:lnTo>
                              <a:cubicBezTo>
                                <a:pt x="13741" y="20119"/>
                                <a:pt x="13692" y="20204"/>
                                <a:pt x="13632" y="20320"/>
                              </a:cubicBezTo>
                              <a:cubicBezTo>
                                <a:pt x="13632" y="20324"/>
                                <a:pt x="13632" y="20324"/>
                                <a:pt x="13627" y="20327"/>
                              </a:cubicBezTo>
                              <a:lnTo>
                                <a:pt x="13567" y="20437"/>
                              </a:lnTo>
                              <a:cubicBezTo>
                                <a:pt x="13567" y="20433"/>
                                <a:pt x="13562" y="20419"/>
                                <a:pt x="13551" y="20387"/>
                              </a:cubicBezTo>
                              <a:cubicBezTo>
                                <a:pt x="13551" y="20377"/>
                                <a:pt x="13551" y="20366"/>
                                <a:pt x="13545" y="20352"/>
                              </a:cubicBezTo>
                              <a:cubicBezTo>
                                <a:pt x="13545" y="20334"/>
                                <a:pt x="13535" y="20310"/>
                                <a:pt x="13518" y="20289"/>
                              </a:cubicBezTo>
                              <a:cubicBezTo>
                                <a:pt x="13507" y="20278"/>
                                <a:pt x="13497" y="20267"/>
                                <a:pt x="13486" y="20260"/>
                              </a:cubicBezTo>
                              <a:cubicBezTo>
                                <a:pt x="13470" y="20253"/>
                                <a:pt x="13459" y="20246"/>
                                <a:pt x="13442" y="20243"/>
                              </a:cubicBezTo>
                              <a:cubicBezTo>
                                <a:pt x="13410" y="20236"/>
                                <a:pt x="13361" y="20229"/>
                                <a:pt x="13296" y="20229"/>
                              </a:cubicBezTo>
                              <a:cubicBezTo>
                                <a:pt x="13236" y="20232"/>
                                <a:pt x="13155" y="20246"/>
                                <a:pt x="13101" y="20282"/>
                              </a:cubicBezTo>
                              <a:cubicBezTo>
                                <a:pt x="13074" y="20299"/>
                                <a:pt x="13052" y="20324"/>
                                <a:pt x="13047" y="20349"/>
                              </a:cubicBezTo>
                              <a:cubicBezTo>
                                <a:pt x="13036" y="20373"/>
                                <a:pt x="13036" y="20398"/>
                                <a:pt x="13052" y="20423"/>
                              </a:cubicBezTo>
                              <a:cubicBezTo>
                                <a:pt x="13063" y="20444"/>
                                <a:pt x="13090" y="20461"/>
                                <a:pt x="13112" y="20475"/>
                              </a:cubicBezTo>
                              <a:cubicBezTo>
                                <a:pt x="13123" y="20482"/>
                                <a:pt x="13133" y="20486"/>
                                <a:pt x="13144" y="20493"/>
                              </a:cubicBezTo>
                              <a:cubicBezTo>
                                <a:pt x="13155" y="20497"/>
                                <a:pt x="13161" y="20500"/>
                                <a:pt x="13166" y="20504"/>
                              </a:cubicBezTo>
                              <a:cubicBezTo>
                                <a:pt x="13166" y="20504"/>
                                <a:pt x="13171" y="20504"/>
                                <a:pt x="13171" y="20507"/>
                              </a:cubicBezTo>
                              <a:cubicBezTo>
                                <a:pt x="13171" y="20507"/>
                                <a:pt x="13171" y="20507"/>
                                <a:pt x="13171" y="20507"/>
                              </a:cubicBezTo>
                              <a:lnTo>
                                <a:pt x="13171" y="20507"/>
                              </a:lnTo>
                              <a:lnTo>
                                <a:pt x="13171" y="20507"/>
                              </a:lnTo>
                              <a:lnTo>
                                <a:pt x="13177" y="20507"/>
                              </a:lnTo>
                              <a:cubicBezTo>
                                <a:pt x="13193" y="20514"/>
                                <a:pt x="13188" y="20511"/>
                                <a:pt x="13166" y="20500"/>
                              </a:cubicBezTo>
                              <a:cubicBezTo>
                                <a:pt x="13150" y="20482"/>
                                <a:pt x="13139" y="20458"/>
                                <a:pt x="13166" y="20437"/>
                              </a:cubicBezTo>
                              <a:cubicBezTo>
                                <a:pt x="13171" y="20433"/>
                                <a:pt x="13177" y="20430"/>
                                <a:pt x="13182" y="20430"/>
                              </a:cubicBezTo>
                              <a:cubicBezTo>
                                <a:pt x="13188" y="20430"/>
                                <a:pt x="13193" y="20426"/>
                                <a:pt x="13198" y="20426"/>
                              </a:cubicBezTo>
                              <a:cubicBezTo>
                                <a:pt x="13220" y="20426"/>
                                <a:pt x="13236" y="20430"/>
                                <a:pt x="13258" y="20437"/>
                              </a:cubicBezTo>
                              <a:cubicBezTo>
                                <a:pt x="13264" y="20440"/>
                                <a:pt x="13264" y="20440"/>
                                <a:pt x="13269" y="20444"/>
                              </a:cubicBezTo>
                              <a:lnTo>
                                <a:pt x="13269" y="20444"/>
                              </a:lnTo>
                              <a:cubicBezTo>
                                <a:pt x="13274" y="20447"/>
                                <a:pt x="13274" y="20447"/>
                                <a:pt x="13280" y="20451"/>
                              </a:cubicBezTo>
                              <a:cubicBezTo>
                                <a:pt x="13301" y="20475"/>
                                <a:pt x="13301" y="20507"/>
                                <a:pt x="13280" y="20539"/>
                              </a:cubicBezTo>
                              <a:cubicBezTo>
                                <a:pt x="13258" y="20567"/>
                                <a:pt x="13226" y="20595"/>
                                <a:pt x="13193" y="20627"/>
                              </a:cubicBezTo>
                              <a:cubicBezTo>
                                <a:pt x="13166" y="20659"/>
                                <a:pt x="13133" y="20694"/>
                                <a:pt x="13112" y="20729"/>
                              </a:cubicBezTo>
                              <a:cubicBezTo>
                                <a:pt x="13063" y="20800"/>
                                <a:pt x="13030" y="20881"/>
                                <a:pt x="13014" y="20958"/>
                              </a:cubicBezTo>
                              <a:cubicBezTo>
                                <a:pt x="12998" y="21039"/>
                                <a:pt x="13003" y="21117"/>
                                <a:pt x="13025" y="21188"/>
                              </a:cubicBezTo>
                              <a:cubicBezTo>
                                <a:pt x="13030" y="21209"/>
                                <a:pt x="13036" y="21226"/>
                                <a:pt x="13047" y="21244"/>
                              </a:cubicBezTo>
                              <a:cubicBezTo>
                                <a:pt x="13063" y="21279"/>
                                <a:pt x="13079" y="21311"/>
                                <a:pt x="13096" y="21343"/>
                              </a:cubicBezTo>
                              <a:cubicBezTo>
                                <a:pt x="13101" y="21353"/>
                                <a:pt x="13106" y="21360"/>
                                <a:pt x="13112" y="21371"/>
                              </a:cubicBezTo>
                              <a:cubicBezTo>
                                <a:pt x="13144" y="21420"/>
                                <a:pt x="13182" y="21455"/>
                                <a:pt x="13204" y="21477"/>
                              </a:cubicBezTo>
                              <a:cubicBezTo>
                                <a:pt x="13236" y="21508"/>
                                <a:pt x="13274" y="21540"/>
                                <a:pt x="13323" y="21572"/>
                              </a:cubicBezTo>
                              <a:lnTo>
                                <a:pt x="14158" y="21572"/>
                              </a:lnTo>
                              <a:cubicBezTo>
                                <a:pt x="14185" y="21544"/>
                                <a:pt x="14207" y="21519"/>
                                <a:pt x="14234" y="21494"/>
                              </a:cubicBezTo>
                              <a:cubicBezTo>
                                <a:pt x="14266" y="21455"/>
                                <a:pt x="14331" y="21388"/>
                                <a:pt x="14369" y="21297"/>
                              </a:cubicBezTo>
                              <a:cubicBezTo>
                                <a:pt x="14391" y="21251"/>
                                <a:pt x="14402" y="21202"/>
                                <a:pt x="14402" y="21149"/>
                              </a:cubicBezTo>
                              <a:cubicBezTo>
                                <a:pt x="14407" y="21096"/>
                                <a:pt x="14402" y="21039"/>
                                <a:pt x="14391" y="20983"/>
                              </a:cubicBezTo>
                              <a:cubicBezTo>
                                <a:pt x="14386" y="20930"/>
                                <a:pt x="14375" y="20874"/>
                                <a:pt x="14358" y="20817"/>
                              </a:cubicBezTo>
                              <a:close/>
                              <a:moveTo>
                                <a:pt x="7561" y="21441"/>
                              </a:moveTo>
                              <a:cubicBezTo>
                                <a:pt x="7529" y="21438"/>
                                <a:pt x="7496" y="21438"/>
                                <a:pt x="7458" y="21441"/>
                              </a:cubicBezTo>
                              <a:cubicBezTo>
                                <a:pt x="7426" y="21445"/>
                                <a:pt x="7388" y="21452"/>
                                <a:pt x="7355" y="21466"/>
                              </a:cubicBezTo>
                              <a:cubicBezTo>
                                <a:pt x="7296" y="21494"/>
                                <a:pt x="7247" y="21526"/>
                                <a:pt x="7204" y="21558"/>
                              </a:cubicBezTo>
                              <a:cubicBezTo>
                                <a:pt x="7198" y="21561"/>
                                <a:pt x="7187" y="21568"/>
                                <a:pt x="7182" y="21575"/>
                              </a:cubicBezTo>
                              <a:lnTo>
                                <a:pt x="7545" y="21575"/>
                              </a:lnTo>
                              <a:cubicBezTo>
                                <a:pt x="7556" y="21568"/>
                                <a:pt x="7567" y="21561"/>
                                <a:pt x="7578" y="21558"/>
                              </a:cubicBezTo>
                              <a:cubicBezTo>
                                <a:pt x="7588" y="21551"/>
                                <a:pt x="7594" y="21551"/>
                                <a:pt x="7594" y="21547"/>
                              </a:cubicBezTo>
                              <a:cubicBezTo>
                                <a:pt x="7659" y="21512"/>
                                <a:pt x="7708" y="21494"/>
                                <a:pt x="7708" y="21494"/>
                              </a:cubicBezTo>
                              <a:cubicBezTo>
                                <a:pt x="7686" y="21480"/>
                                <a:pt x="7664" y="21470"/>
                                <a:pt x="7643" y="21463"/>
                              </a:cubicBezTo>
                              <a:cubicBezTo>
                                <a:pt x="7621" y="21459"/>
                                <a:pt x="7594" y="21459"/>
                                <a:pt x="7567" y="21455"/>
                              </a:cubicBezTo>
                              <a:cubicBezTo>
                                <a:pt x="7567" y="21455"/>
                                <a:pt x="7567" y="21455"/>
                                <a:pt x="7567" y="21455"/>
                              </a:cubicBezTo>
                              <a:cubicBezTo>
                                <a:pt x="7561" y="21455"/>
                                <a:pt x="7561" y="21455"/>
                                <a:pt x="7556" y="21455"/>
                              </a:cubicBezTo>
                              <a:cubicBezTo>
                                <a:pt x="7502" y="21452"/>
                                <a:pt x="7442" y="21455"/>
                                <a:pt x="7393" y="21477"/>
                              </a:cubicBezTo>
                              <a:cubicBezTo>
                                <a:pt x="7393" y="21477"/>
                                <a:pt x="7393" y="21477"/>
                                <a:pt x="7393" y="21477"/>
                              </a:cubicBezTo>
                              <a:cubicBezTo>
                                <a:pt x="7442" y="21459"/>
                                <a:pt x="7507" y="21455"/>
                                <a:pt x="7556" y="21455"/>
                              </a:cubicBezTo>
                              <a:cubicBezTo>
                                <a:pt x="7588" y="21455"/>
                                <a:pt x="7616" y="21459"/>
                                <a:pt x="7643" y="21463"/>
                              </a:cubicBezTo>
                              <a:cubicBezTo>
                                <a:pt x="7664" y="21466"/>
                                <a:pt x="7686" y="21470"/>
                                <a:pt x="7708" y="21470"/>
                              </a:cubicBezTo>
                              <a:cubicBezTo>
                                <a:pt x="7746" y="21473"/>
                                <a:pt x="7767" y="21477"/>
                                <a:pt x="7767" y="21473"/>
                              </a:cubicBezTo>
                              <a:cubicBezTo>
                                <a:pt x="7767" y="21470"/>
                                <a:pt x="7746" y="21466"/>
                                <a:pt x="7708" y="21459"/>
                              </a:cubicBezTo>
                              <a:cubicBezTo>
                                <a:pt x="7675" y="21455"/>
                                <a:pt x="7626" y="21445"/>
                                <a:pt x="7561" y="21441"/>
                              </a:cubicBezTo>
                              <a:close/>
                              <a:moveTo>
                                <a:pt x="7621" y="21530"/>
                              </a:moveTo>
                              <a:cubicBezTo>
                                <a:pt x="7632" y="21530"/>
                                <a:pt x="7637" y="21526"/>
                                <a:pt x="7643" y="21526"/>
                              </a:cubicBezTo>
                              <a:cubicBezTo>
                                <a:pt x="7637" y="21526"/>
                                <a:pt x="7632" y="21530"/>
                                <a:pt x="7621" y="21530"/>
                              </a:cubicBezTo>
                              <a:cubicBezTo>
                                <a:pt x="7610" y="21530"/>
                                <a:pt x="7605" y="21533"/>
                                <a:pt x="7594" y="21537"/>
                              </a:cubicBezTo>
                              <a:cubicBezTo>
                                <a:pt x="7605" y="21533"/>
                                <a:pt x="7616" y="21533"/>
                                <a:pt x="7621" y="21530"/>
                              </a:cubicBezTo>
                              <a:close/>
                              <a:moveTo>
                                <a:pt x="3214" y="21011"/>
                              </a:moveTo>
                              <a:cubicBezTo>
                                <a:pt x="3209" y="21011"/>
                                <a:pt x="3203" y="21011"/>
                                <a:pt x="3187" y="21050"/>
                              </a:cubicBezTo>
                              <a:cubicBezTo>
                                <a:pt x="3182" y="21050"/>
                                <a:pt x="3182" y="21054"/>
                                <a:pt x="3176" y="21057"/>
                              </a:cubicBezTo>
                              <a:lnTo>
                                <a:pt x="3171" y="21057"/>
                              </a:lnTo>
                              <a:cubicBezTo>
                                <a:pt x="3155" y="21061"/>
                                <a:pt x="3111" y="21085"/>
                                <a:pt x="3090" y="21103"/>
                              </a:cubicBezTo>
                              <a:cubicBezTo>
                                <a:pt x="3068" y="21117"/>
                                <a:pt x="3052" y="21135"/>
                                <a:pt x="3030" y="21156"/>
                              </a:cubicBezTo>
                              <a:cubicBezTo>
                                <a:pt x="3014" y="21173"/>
                                <a:pt x="2997" y="21195"/>
                                <a:pt x="2987" y="21216"/>
                              </a:cubicBezTo>
                              <a:cubicBezTo>
                                <a:pt x="2965" y="21247"/>
                                <a:pt x="2954" y="21276"/>
                                <a:pt x="2943" y="21307"/>
                              </a:cubicBezTo>
                              <a:cubicBezTo>
                                <a:pt x="2927" y="21350"/>
                                <a:pt x="2922" y="21399"/>
                                <a:pt x="2922" y="21445"/>
                              </a:cubicBezTo>
                              <a:cubicBezTo>
                                <a:pt x="2922" y="21487"/>
                                <a:pt x="2927" y="21530"/>
                                <a:pt x="2932" y="21579"/>
                              </a:cubicBezTo>
                              <a:lnTo>
                                <a:pt x="3182" y="21579"/>
                              </a:lnTo>
                              <a:cubicBezTo>
                                <a:pt x="3182" y="21554"/>
                                <a:pt x="3176" y="21526"/>
                                <a:pt x="3176" y="21505"/>
                              </a:cubicBezTo>
                              <a:cubicBezTo>
                                <a:pt x="3176" y="21494"/>
                                <a:pt x="3176" y="21477"/>
                                <a:pt x="3171" y="21459"/>
                              </a:cubicBezTo>
                              <a:cubicBezTo>
                                <a:pt x="3171" y="21339"/>
                                <a:pt x="3182" y="21216"/>
                                <a:pt x="3187" y="21138"/>
                              </a:cubicBezTo>
                              <a:cubicBezTo>
                                <a:pt x="3193" y="21103"/>
                                <a:pt x="3203" y="21068"/>
                                <a:pt x="3214" y="21025"/>
                              </a:cubicBezTo>
                              <a:cubicBezTo>
                                <a:pt x="3220" y="21018"/>
                                <a:pt x="3220" y="21015"/>
                                <a:pt x="3214" y="21011"/>
                              </a:cubicBezTo>
                              <a:close/>
                              <a:moveTo>
                                <a:pt x="4147" y="21498"/>
                              </a:moveTo>
                              <a:cubicBezTo>
                                <a:pt x="4098" y="21470"/>
                                <a:pt x="4027" y="21445"/>
                                <a:pt x="3951" y="21448"/>
                              </a:cubicBezTo>
                              <a:cubicBezTo>
                                <a:pt x="3913" y="21448"/>
                                <a:pt x="3876" y="21455"/>
                                <a:pt x="3843" y="21470"/>
                              </a:cubicBezTo>
                              <a:cubicBezTo>
                                <a:pt x="3810" y="21484"/>
                                <a:pt x="3783" y="21501"/>
                                <a:pt x="3767" y="21522"/>
                              </a:cubicBezTo>
                              <a:cubicBezTo>
                                <a:pt x="3756" y="21540"/>
                                <a:pt x="3751" y="21561"/>
                                <a:pt x="3751" y="21579"/>
                              </a:cubicBezTo>
                              <a:lnTo>
                                <a:pt x="4239" y="21579"/>
                              </a:lnTo>
                              <a:cubicBezTo>
                                <a:pt x="4239" y="21575"/>
                                <a:pt x="4239" y="21575"/>
                                <a:pt x="4233" y="21572"/>
                              </a:cubicBezTo>
                              <a:cubicBezTo>
                                <a:pt x="4222" y="21551"/>
                                <a:pt x="4195" y="21522"/>
                                <a:pt x="4147" y="21498"/>
                              </a:cubicBezTo>
                              <a:close/>
                              <a:moveTo>
                                <a:pt x="22" y="5281"/>
                              </a:moveTo>
                              <a:cubicBezTo>
                                <a:pt x="76" y="5299"/>
                                <a:pt x="76" y="5334"/>
                                <a:pt x="76" y="5334"/>
                              </a:cubicBezTo>
                              <a:lnTo>
                                <a:pt x="76" y="5344"/>
                              </a:lnTo>
                              <a:lnTo>
                                <a:pt x="87" y="5337"/>
                              </a:lnTo>
                              <a:cubicBezTo>
                                <a:pt x="87" y="5337"/>
                                <a:pt x="146" y="5295"/>
                                <a:pt x="87" y="5235"/>
                              </a:cubicBezTo>
                              <a:lnTo>
                                <a:pt x="87" y="5232"/>
                              </a:lnTo>
                              <a:cubicBezTo>
                                <a:pt x="76" y="5211"/>
                                <a:pt x="49" y="5186"/>
                                <a:pt x="0" y="5168"/>
                              </a:cubicBezTo>
                              <a:lnTo>
                                <a:pt x="0" y="5277"/>
                              </a:lnTo>
                              <a:cubicBezTo>
                                <a:pt x="11" y="5281"/>
                                <a:pt x="16" y="5281"/>
                                <a:pt x="22" y="5281"/>
                              </a:cubicBezTo>
                              <a:lnTo>
                                <a:pt x="22" y="5281"/>
                              </a:lnTo>
                              <a:close/>
                              <a:moveTo>
                                <a:pt x="7317" y="476"/>
                              </a:moveTo>
                              <a:cubicBezTo>
                                <a:pt x="7350" y="490"/>
                                <a:pt x="7393" y="508"/>
                                <a:pt x="7426" y="508"/>
                              </a:cubicBezTo>
                              <a:lnTo>
                                <a:pt x="7426" y="508"/>
                              </a:lnTo>
                              <a:cubicBezTo>
                                <a:pt x="7458" y="508"/>
                                <a:pt x="7480" y="501"/>
                                <a:pt x="7485" y="497"/>
                              </a:cubicBezTo>
                              <a:cubicBezTo>
                                <a:pt x="7507" y="497"/>
                                <a:pt x="7529" y="497"/>
                                <a:pt x="7551" y="494"/>
                              </a:cubicBezTo>
                              <a:cubicBezTo>
                                <a:pt x="7561" y="494"/>
                                <a:pt x="7578" y="490"/>
                                <a:pt x="7588" y="490"/>
                              </a:cubicBezTo>
                              <a:cubicBezTo>
                                <a:pt x="7583" y="490"/>
                                <a:pt x="7583" y="494"/>
                                <a:pt x="7578" y="494"/>
                              </a:cubicBezTo>
                              <a:cubicBezTo>
                                <a:pt x="7561" y="497"/>
                                <a:pt x="7556" y="497"/>
                                <a:pt x="7556" y="497"/>
                              </a:cubicBezTo>
                              <a:cubicBezTo>
                                <a:pt x="7556" y="497"/>
                                <a:pt x="7561" y="497"/>
                                <a:pt x="7572" y="497"/>
                              </a:cubicBezTo>
                              <a:cubicBezTo>
                                <a:pt x="7578" y="497"/>
                                <a:pt x="7588" y="494"/>
                                <a:pt x="7599" y="490"/>
                              </a:cubicBezTo>
                              <a:cubicBezTo>
                                <a:pt x="7822" y="462"/>
                                <a:pt x="8201" y="374"/>
                                <a:pt x="8385" y="99"/>
                              </a:cubicBezTo>
                              <a:lnTo>
                                <a:pt x="8385" y="99"/>
                              </a:lnTo>
                              <a:cubicBezTo>
                                <a:pt x="8391" y="92"/>
                                <a:pt x="8396" y="85"/>
                                <a:pt x="8407" y="78"/>
                              </a:cubicBezTo>
                              <a:cubicBezTo>
                                <a:pt x="8429" y="53"/>
                                <a:pt x="8450" y="28"/>
                                <a:pt x="8467" y="4"/>
                              </a:cubicBezTo>
                              <a:lnTo>
                                <a:pt x="8055" y="4"/>
                              </a:lnTo>
                              <a:cubicBezTo>
                                <a:pt x="7984" y="67"/>
                                <a:pt x="7908" y="109"/>
                                <a:pt x="7876" y="130"/>
                              </a:cubicBezTo>
                              <a:cubicBezTo>
                                <a:pt x="7843" y="152"/>
                                <a:pt x="7800" y="169"/>
                                <a:pt x="7762" y="190"/>
                              </a:cubicBezTo>
                              <a:cubicBezTo>
                                <a:pt x="7729" y="208"/>
                                <a:pt x="7691" y="222"/>
                                <a:pt x="7664" y="240"/>
                              </a:cubicBezTo>
                              <a:cubicBezTo>
                                <a:pt x="7572" y="275"/>
                                <a:pt x="7475" y="310"/>
                                <a:pt x="7361" y="342"/>
                              </a:cubicBezTo>
                              <a:cubicBezTo>
                                <a:pt x="7350" y="328"/>
                                <a:pt x="7339" y="314"/>
                                <a:pt x="7334" y="300"/>
                              </a:cubicBezTo>
                              <a:cubicBezTo>
                                <a:pt x="7323" y="279"/>
                                <a:pt x="7317" y="261"/>
                                <a:pt x="7317" y="247"/>
                              </a:cubicBezTo>
                              <a:cubicBezTo>
                                <a:pt x="7317" y="243"/>
                                <a:pt x="7317" y="243"/>
                                <a:pt x="7317" y="243"/>
                              </a:cubicBezTo>
                              <a:cubicBezTo>
                                <a:pt x="7317" y="233"/>
                                <a:pt x="7317" y="226"/>
                                <a:pt x="7312" y="222"/>
                              </a:cubicBezTo>
                              <a:cubicBezTo>
                                <a:pt x="7312" y="222"/>
                                <a:pt x="7312" y="222"/>
                                <a:pt x="7317" y="222"/>
                              </a:cubicBezTo>
                              <a:cubicBezTo>
                                <a:pt x="7323" y="222"/>
                                <a:pt x="7323" y="222"/>
                                <a:pt x="7317" y="222"/>
                              </a:cubicBezTo>
                              <a:cubicBezTo>
                                <a:pt x="7312" y="222"/>
                                <a:pt x="7312" y="222"/>
                                <a:pt x="7301" y="222"/>
                              </a:cubicBezTo>
                              <a:cubicBezTo>
                                <a:pt x="7296" y="222"/>
                                <a:pt x="7290" y="226"/>
                                <a:pt x="7279" y="229"/>
                              </a:cubicBezTo>
                              <a:cubicBezTo>
                                <a:pt x="7269" y="236"/>
                                <a:pt x="7258" y="250"/>
                                <a:pt x="7247" y="264"/>
                              </a:cubicBezTo>
                              <a:cubicBezTo>
                                <a:pt x="7236" y="279"/>
                                <a:pt x="7231" y="296"/>
                                <a:pt x="7225" y="314"/>
                              </a:cubicBezTo>
                              <a:cubicBezTo>
                                <a:pt x="7214" y="349"/>
                                <a:pt x="7220" y="388"/>
                                <a:pt x="7242" y="420"/>
                              </a:cubicBezTo>
                              <a:cubicBezTo>
                                <a:pt x="7269" y="444"/>
                                <a:pt x="7301" y="469"/>
                                <a:pt x="7317" y="476"/>
                              </a:cubicBezTo>
                              <a:close/>
                              <a:moveTo>
                                <a:pt x="9643" y="3666"/>
                              </a:moveTo>
                              <a:cubicBezTo>
                                <a:pt x="9643" y="3659"/>
                                <a:pt x="9637" y="3656"/>
                                <a:pt x="9637" y="3649"/>
                              </a:cubicBezTo>
                              <a:cubicBezTo>
                                <a:pt x="9632" y="3638"/>
                                <a:pt x="9621" y="3628"/>
                                <a:pt x="9605" y="3614"/>
                              </a:cubicBezTo>
                              <a:cubicBezTo>
                                <a:pt x="9589" y="3599"/>
                                <a:pt x="9572" y="3585"/>
                                <a:pt x="9540" y="3578"/>
                              </a:cubicBezTo>
                              <a:cubicBezTo>
                                <a:pt x="9529" y="3575"/>
                                <a:pt x="9524" y="3571"/>
                                <a:pt x="9513" y="3571"/>
                              </a:cubicBezTo>
                              <a:cubicBezTo>
                                <a:pt x="9480" y="3564"/>
                                <a:pt x="9442" y="3564"/>
                                <a:pt x="9404" y="3568"/>
                              </a:cubicBezTo>
                              <a:cubicBezTo>
                                <a:pt x="9366" y="3575"/>
                                <a:pt x="9334" y="3585"/>
                                <a:pt x="9301" y="3599"/>
                              </a:cubicBezTo>
                              <a:cubicBezTo>
                                <a:pt x="9236" y="3628"/>
                                <a:pt x="9182" y="3663"/>
                                <a:pt x="9144" y="3698"/>
                              </a:cubicBezTo>
                              <a:cubicBezTo>
                                <a:pt x="9101" y="3733"/>
                                <a:pt x="9047" y="3797"/>
                                <a:pt x="9009" y="3885"/>
                              </a:cubicBezTo>
                              <a:cubicBezTo>
                                <a:pt x="8971" y="3970"/>
                                <a:pt x="8949" y="4072"/>
                                <a:pt x="8938" y="4181"/>
                              </a:cubicBezTo>
                              <a:cubicBezTo>
                                <a:pt x="8933" y="4287"/>
                                <a:pt x="8938" y="4400"/>
                                <a:pt x="8944" y="4498"/>
                              </a:cubicBezTo>
                              <a:cubicBezTo>
                                <a:pt x="8944" y="4512"/>
                                <a:pt x="8944" y="4530"/>
                                <a:pt x="8949" y="4544"/>
                              </a:cubicBezTo>
                              <a:cubicBezTo>
                                <a:pt x="8949" y="4590"/>
                                <a:pt x="8954" y="4632"/>
                                <a:pt x="8954" y="4661"/>
                              </a:cubicBezTo>
                              <a:cubicBezTo>
                                <a:pt x="8954" y="4678"/>
                                <a:pt x="8954" y="4696"/>
                                <a:pt x="8954" y="4713"/>
                              </a:cubicBezTo>
                              <a:cubicBezTo>
                                <a:pt x="8841" y="4608"/>
                                <a:pt x="8678" y="4089"/>
                                <a:pt x="8651" y="4005"/>
                              </a:cubicBezTo>
                              <a:lnTo>
                                <a:pt x="8651" y="4008"/>
                              </a:lnTo>
                              <a:cubicBezTo>
                                <a:pt x="8656" y="4008"/>
                                <a:pt x="8651" y="3991"/>
                                <a:pt x="8645" y="3959"/>
                              </a:cubicBezTo>
                              <a:cubicBezTo>
                                <a:pt x="8640" y="3927"/>
                                <a:pt x="8640" y="3885"/>
                                <a:pt x="8645" y="3839"/>
                              </a:cubicBezTo>
                              <a:cubicBezTo>
                                <a:pt x="8656" y="3740"/>
                                <a:pt x="8710" y="3624"/>
                                <a:pt x="8754" y="3525"/>
                              </a:cubicBezTo>
                              <a:cubicBezTo>
                                <a:pt x="8776" y="3476"/>
                                <a:pt x="8813" y="3395"/>
                                <a:pt x="8841" y="3293"/>
                              </a:cubicBezTo>
                              <a:cubicBezTo>
                                <a:pt x="8841" y="3279"/>
                                <a:pt x="8846" y="3268"/>
                                <a:pt x="8846" y="3254"/>
                              </a:cubicBezTo>
                              <a:cubicBezTo>
                                <a:pt x="8846" y="3247"/>
                                <a:pt x="8846" y="3240"/>
                                <a:pt x="8851" y="3233"/>
                              </a:cubicBezTo>
                              <a:cubicBezTo>
                                <a:pt x="8851" y="3226"/>
                                <a:pt x="8851" y="3219"/>
                                <a:pt x="8851" y="3212"/>
                              </a:cubicBezTo>
                              <a:cubicBezTo>
                                <a:pt x="8851" y="3198"/>
                                <a:pt x="8851" y="3183"/>
                                <a:pt x="8851" y="3169"/>
                              </a:cubicBezTo>
                              <a:cubicBezTo>
                                <a:pt x="8851" y="3155"/>
                                <a:pt x="8846" y="3141"/>
                                <a:pt x="8846" y="3127"/>
                              </a:cubicBezTo>
                              <a:cubicBezTo>
                                <a:pt x="8846" y="3113"/>
                                <a:pt x="8841" y="3099"/>
                                <a:pt x="8835" y="3081"/>
                              </a:cubicBezTo>
                              <a:cubicBezTo>
                                <a:pt x="8830" y="3067"/>
                                <a:pt x="8824" y="3049"/>
                                <a:pt x="8819" y="3035"/>
                              </a:cubicBezTo>
                              <a:cubicBezTo>
                                <a:pt x="8803" y="3007"/>
                                <a:pt x="8786" y="2975"/>
                                <a:pt x="8765" y="2947"/>
                              </a:cubicBezTo>
                              <a:cubicBezTo>
                                <a:pt x="8694" y="2856"/>
                                <a:pt x="8618" y="2764"/>
                                <a:pt x="8542" y="2676"/>
                              </a:cubicBezTo>
                              <a:cubicBezTo>
                                <a:pt x="8526" y="2658"/>
                                <a:pt x="8510" y="2641"/>
                                <a:pt x="8494" y="2623"/>
                              </a:cubicBezTo>
                              <a:cubicBezTo>
                                <a:pt x="8445" y="2574"/>
                                <a:pt x="8402" y="2524"/>
                                <a:pt x="8369" y="2478"/>
                              </a:cubicBezTo>
                              <a:cubicBezTo>
                                <a:pt x="8353" y="2454"/>
                                <a:pt x="8342" y="2429"/>
                                <a:pt x="8336" y="2408"/>
                              </a:cubicBezTo>
                              <a:cubicBezTo>
                                <a:pt x="8331" y="2387"/>
                                <a:pt x="8331" y="2366"/>
                                <a:pt x="8342" y="2344"/>
                              </a:cubicBezTo>
                              <a:cubicBezTo>
                                <a:pt x="8353" y="2323"/>
                                <a:pt x="8353" y="2323"/>
                                <a:pt x="8342" y="2341"/>
                              </a:cubicBezTo>
                              <a:cubicBezTo>
                                <a:pt x="8336" y="2348"/>
                                <a:pt x="8331" y="2362"/>
                                <a:pt x="8331" y="2380"/>
                              </a:cubicBezTo>
                              <a:lnTo>
                                <a:pt x="8331" y="2383"/>
                              </a:lnTo>
                              <a:cubicBezTo>
                                <a:pt x="8326" y="2337"/>
                                <a:pt x="8358" y="2316"/>
                                <a:pt x="8358" y="2316"/>
                              </a:cubicBezTo>
                              <a:lnTo>
                                <a:pt x="8358" y="2316"/>
                              </a:lnTo>
                              <a:lnTo>
                                <a:pt x="8358" y="2316"/>
                              </a:lnTo>
                              <a:cubicBezTo>
                                <a:pt x="8358" y="2313"/>
                                <a:pt x="8347" y="2306"/>
                                <a:pt x="8320" y="2299"/>
                              </a:cubicBezTo>
                              <a:cubicBezTo>
                                <a:pt x="8293" y="2291"/>
                                <a:pt x="8261" y="2281"/>
                                <a:pt x="8206" y="2281"/>
                              </a:cubicBezTo>
                              <a:cubicBezTo>
                                <a:pt x="8196" y="2281"/>
                                <a:pt x="8185" y="2281"/>
                                <a:pt x="8174" y="2281"/>
                              </a:cubicBezTo>
                              <a:cubicBezTo>
                                <a:pt x="8152" y="2281"/>
                                <a:pt x="8120" y="2284"/>
                                <a:pt x="8082" y="2295"/>
                              </a:cubicBezTo>
                              <a:cubicBezTo>
                                <a:pt x="8071" y="2299"/>
                                <a:pt x="8055" y="2302"/>
                                <a:pt x="8044" y="2309"/>
                              </a:cubicBezTo>
                              <a:cubicBezTo>
                                <a:pt x="8022" y="2320"/>
                                <a:pt x="8006" y="2330"/>
                                <a:pt x="7990" y="2344"/>
                              </a:cubicBezTo>
                              <a:cubicBezTo>
                                <a:pt x="7984" y="2348"/>
                                <a:pt x="7984" y="2351"/>
                                <a:pt x="7979" y="2355"/>
                              </a:cubicBezTo>
                              <a:cubicBezTo>
                                <a:pt x="7952" y="2383"/>
                                <a:pt x="7941" y="2415"/>
                                <a:pt x="7941" y="2443"/>
                              </a:cubicBezTo>
                              <a:cubicBezTo>
                                <a:pt x="7941" y="2471"/>
                                <a:pt x="7941" y="2492"/>
                                <a:pt x="7952" y="2514"/>
                              </a:cubicBezTo>
                              <a:cubicBezTo>
                                <a:pt x="7881" y="2464"/>
                                <a:pt x="7805" y="2418"/>
                                <a:pt x="7724" y="2387"/>
                              </a:cubicBezTo>
                              <a:cubicBezTo>
                                <a:pt x="7605" y="2337"/>
                                <a:pt x="7480" y="2316"/>
                                <a:pt x="7377" y="2313"/>
                              </a:cubicBezTo>
                              <a:cubicBezTo>
                                <a:pt x="7274" y="2295"/>
                                <a:pt x="7209" y="2295"/>
                                <a:pt x="7252" y="2309"/>
                              </a:cubicBezTo>
                              <a:cubicBezTo>
                                <a:pt x="7247" y="2316"/>
                                <a:pt x="7269" y="2323"/>
                                <a:pt x="7274" y="2330"/>
                              </a:cubicBezTo>
                              <a:cubicBezTo>
                                <a:pt x="7285" y="2337"/>
                                <a:pt x="7296" y="2344"/>
                                <a:pt x="7307" y="2351"/>
                              </a:cubicBezTo>
                              <a:cubicBezTo>
                                <a:pt x="7328" y="2369"/>
                                <a:pt x="7350" y="2387"/>
                                <a:pt x="7366" y="2408"/>
                              </a:cubicBezTo>
                              <a:cubicBezTo>
                                <a:pt x="7420" y="2471"/>
                                <a:pt x="7442" y="2538"/>
                                <a:pt x="7480" y="2605"/>
                              </a:cubicBezTo>
                              <a:cubicBezTo>
                                <a:pt x="7469" y="2598"/>
                                <a:pt x="7458" y="2591"/>
                                <a:pt x="7453" y="2584"/>
                              </a:cubicBezTo>
                              <a:cubicBezTo>
                                <a:pt x="7453" y="2584"/>
                                <a:pt x="7453" y="2584"/>
                                <a:pt x="7453" y="2581"/>
                              </a:cubicBezTo>
                              <a:cubicBezTo>
                                <a:pt x="7442" y="2570"/>
                                <a:pt x="7437" y="2563"/>
                                <a:pt x="7420" y="2563"/>
                              </a:cubicBezTo>
                              <a:lnTo>
                                <a:pt x="7420" y="2563"/>
                              </a:lnTo>
                              <a:cubicBezTo>
                                <a:pt x="7415" y="2563"/>
                                <a:pt x="7415" y="2563"/>
                                <a:pt x="7410" y="2563"/>
                              </a:cubicBezTo>
                              <a:cubicBezTo>
                                <a:pt x="7388" y="2556"/>
                                <a:pt x="7366" y="2552"/>
                                <a:pt x="7339" y="2549"/>
                              </a:cubicBezTo>
                              <a:cubicBezTo>
                                <a:pt x="7301" y="2545"/>
                                <a:pt x="7258" y="2542"/>
                                <a:pt x="7220" y="2549"/>
                              </a:cubicBezTo>
                              <a:cubicBezTo>
                                <a:pt x="7182" y="2552"/>
                                <a:pt x="7155" y="2559"/>
                                <a:pt x="7144" y="2566"/>
                              </a:cubicBezTo>
                              <a:cubicBezTo>
                                <a:pt x="7122" y="2574"/>
                                <a:pt x="7095" y="2588"/>
                                <a:pt x="7079" y="2605"/>
                              </a:cubicBezTo>
                              <a:cubicBezTo>
                                <a:pt x="7079" y="2605"/>
                                <a:pt x="7074" y="2609"/>
                                <a:pt x="7074" y="2609"/>
                              </a:cubicBezTo>
                              <a:cubicBezTo>
                                <a:pt x="7068" y="2612"/>
                                <a:pt x="7068" y="2612"/>
                                <a:pt x="7063" y="2616"/>
                              </a:cubicBezTo>
                              <a:cubicBezTo>
                                <a:pt x="7041" y="2637"/>
                                <a:pt x="7036" y="2658"/>
                                <a:pt x="7036" y="2672"/>
                              </a:cubicBezTo>
                              <a:cubicBezTo>
                                <a:pt x="7036" y="2676"/>
                                <a:pt x="7036" y="2676"/>
                                <a:pt x="7036" y="2676"/>
                              </a:cubicBezTo>
                              <a:lnTo>
                                <a:pt x="7036" y="2676"/>
                              </a:lnTo>
                              <a:cubicBezTo>
                                <a:pt x="7057" y="2686"/>
                                <a:pt x="7074" y="2697"/>
                                <a:pt x="7084" y="2707"/>
                              </a:cubicBezTo>
                              <a:lnTo>
                                <a:pt x="7084" y="2707"/>
                              </a:lnTo>
                              <a:cubicBezTo>
                                <a:pt x="7095" y="2722"/>
                                <a:pt x="7106" y="2739"/>
                                <a:pt x="7122" y="2760"/>
                              </a:cubicBezTo>
                              <a:cubicBezTo>
                                <a:pt x="7133" y="2782"/>
                                <a:pt x="7144" y="2806"/>
                                <a:pt x="7155" y="2834"/>
                              </a:cubicBezTo>
                              <a:cubicBezTo>
                                <a:pt x="7160" y="2859"/>
                                <a:pt x="7171" y="2884"/>
                                <a:pt x="7177" y="2912"/>
                              </a:cubicBezTo>
                              <a:cubicBezTo>
                                <a:pt x="7182" y="2944"/>
                                <a:pt x="7187" y="2975"/>
                                <a:pt x="7193" y="3007"/>
                              </a:cubicBezTo>
                              <a:cubicBezTo>
                                <a:pt x="7198" y="3039"/>
                                <a:pt x="7204" y="3071"/>
                                <a:pt x="7209" y="3106"/>
                              </a:cubicBezTo>
                              <a:cubicBezTo>
                                <a:pt x="7225" y="3176"/>
                                <a:pt x="7252" y="3247"/>
                                <a:pt x="7290" y="3310"/>
                              </a:cubicBezTo>
                              <a:cubicBezTo>
                                <a:pt x="7328" y="3377"/>
                                <a:pt x="7377" y="3437"/>
                                <a:pt x="7437" y="3490"/>
                              </a:cubicBezTo>
                              <a:cubicBezTo>
                                <a:pt x="7491" y="3543"/>
                                <a:pt x="7556" y="3585"/>
                                <a:pt x="7610" y="3617"/>
                              </a:cubicBezTo>
                              <a:cubicBezTo>
                                <a:pt x="7664" y="3649"/>
                                <a:pt x="7713" y="3670"/>
                                <a:pt x="7746" y="3680"/>
                              </a:cubicBezTo>
                              <a:cubicBezTo>
                                <a:pt x="7865" y="3730"/>
                                <a:pt x="8028" y="3765"/>
                                <a:pt x="8152" y="3800"/>
                              </a:cubicBezTo>
                              <a:cubicBezTo>
                                <a:pt x="8168" y="3804"/>
                                <a:pt x="8179" y="3807"/>
                                <a:pt x="8196" y="3814"/>
                              </a:cubicBezTo>
                              <a:cubicBezTo>
                                <a:pt x="8212" y="3822"/>
                                <a:pt x="8228" y="3825"/>
                                <a:pt x="8233" y="3832"/>
                              </a:cubicBezTo>
                              <a:cubicBezTo>
                                <a:pt x="8261" y="3846"/>
                                <a:pt x="8315" y="3913"/>
                                <a:pt x="8369" y="3998"/>
                              </a:cubicBezTo>
                              <a:cubicBezTo>
                                <a:pt x="8374" y="4008"/>
                                <a:pt x="8380" y="4015"/>
                                <a:pt x="8385" y="4026"/>
                              </a:cubicBezTo>
                              <a:cubicBezTo>
                                <a:pt x="8412" y="4075"/>
                                <a:pt x="8439" y="4128"/>
                                <a:pt x="8467" y="4185"/>
                              </a:cubicBezTo>
                              <a:cubicBezTo>
                                <a:pt x="8494" y="4241"/>
                                <a:pt x="8521" y="4301"/>
                                <a:pt x="8548" y="4357"/>
                              </a:cubicBezTo>
                              <a:cubicBezTo>
                                <a:pt x="8575" y="4414"/>
                                <a:pt x="8607" y="4470"/>
                                <a:pt x="8635" y="4520"/>
                              </a:cubicBezTo>
                              <a:cubicBezTo>
                                <a:pt x="8694" y="4622"/>
                                <a:pt x="8748" y="4699"/>
                                <a:pt x="8776" y="4735"/>
                              </a:cubicBezTo>
                              <a:cubicBezTo>
                                <a:pt x="8803" y="4770"/>
                                <a:pt x="8830" y="4809"/>
                                <a:pt x="8862" y="4844"/>
                              </a:cubicBezTo>
                              <a:cubicBezTo>
                                <a:pt x="8857" y="4844"/>
                                <a:pt x="8846" y="4844"/>
                                <a:pt x="8841" y="4844"/>
                              </a:cubicBezTo>
                              <a:cubicBezTo>
                                <a:pt x="8841" y="4844"/>
                                <a:pt x="8841" y="4844"/>
                                <a:pt x="8835" y="4844"/>
                              </a:cubicBezTo>
                              <a:cubicBezTo>
                                <a:pt x="8835" y="4844"/>
                                <a:pt x="8841" y="4844"/>
                                <a:pt x="8841" y="4844"/>
                              </a:cubicBezTo>
                              <a:cubicBezTo>
                                <a:pt x="8841" y="4840"/>
                                <a:pt x="8776" y="4826"/>
                                <a:pt x="8710" y="4784"/>
                              </a:cubicBezTo>
                              <a:cubicBezTo>
                                <a:pt x="8678" y="4763"/>
                                <a:pt x="8645" y="4738"/>
                                <a:pt x="8613" y="4710"/>
                              </a:cubicBezTo>
                              <a:cubicBezTo>
                                <a:pt x="8580" y="4682"/>
                                <a:pt x="8553" y="4654"/>
                                <a:pt x="8526" y="4625"/>
                              </a:cubicBezTo>
                              <a:cubicBezTo>
                                <a:pt x="8499" y="4597"/>
                                <a:pt x="8456" y="4551"/>
                                <a:pt x="8391" y="4505"/>
                              </a:cubicBezTo>
                              <a:cubicBezTo>
                                <a:pt x="8326" y="4456"/>
                                <a:pt x="8233" y="4407"/>
                                <a:pt x="8130" y="4368"/>
                              </a:cubicBezTo>
                              <a:cubicBezTo>
                                <a:pt x="8076" y="4347"/>
                                <a:pt x="8022" y="4333"/>
                                <a:pt x="7962" y="4322"/>
                              </a:cubicBezTo>
                              <a:cubicBezTo>
                                <a:pt x="7903" y="4312"/>
                                <a:pt x="7838" y="4312"/>
                                <a:pt x="7784" y="4326"/>
                              </a:cubicBezTo>
                              <a:cubicBezTo>
                                <a:pt x="7762" y="4329"/>
                                <a:pt x="7746" y="4336"/>
                                <a:pt x="7729" y="4343"/>
                              </a:cubicBezTo>
                              <a:cubicBezTo>
                                <a:pt x="7670" y="4354"/>
                                <a:pt x="7616" y="4371"/>
                                <a:pt x="7572" y="4382"/>
                              </a:cubicBezTo>
                              <a:lnTo>
                                <a:pt x="7578" y="4379"/>
                              </a:lnTo>
                              <a:cubicBezTo>
                                <a:pt x="7583" y="4371"/>
                                <a:pt x="7578" y="4375"/>
                                <a:pt x="7556" y="4382"/>
                              </a:cubicBezTo>
                              <a:cubicBezTo>
                                <a:pt x="7545" y="4382"/>
                                <a:pt x="7513" y="4386"/>
                                <a:pt x="7485" y="4400"/>
                              </a:cubicBezTo>
                              <a:cubicBezTo>
                                <a:pt x="7464" y="4407"/>
                                <a:pt x="7448" y="4421"/>
                                <a:pt x="7431" y="4435"/>
                              </a:cubicBezTo>
                              <a:cubicBezTo>
                                <a:pt x="7415" y="4449"/>
                                <a:pt x="7404" y="4467"/>
                                <a:pt x="7393" y="4481"/>
                              </a:cubicBezTo>
                              <a:cubicBezTo>
                                <a:pt x="7382" y="4495"/>
                                <a:pt x="7377" y="4523"/>
                                <a:pt x="7372" y="4551"/>
                              </a:cubicBezTo>
                              <a:cubicBezTo>
                                <a:pt x="7372" y="4562"/>
                                <a:pt x="7372" y="4572"/>
                                <a:pt x="7372" y="4587"/>
                              </a:cubicBezTo>
                              <a:cubicBezTo>
                                <a:pt x="7372" y="4608"/>
                                <a:pt x="7372" y="4629"/>
                                <a:pt x="7382" y="4646"/>
                              </a:cubicBezTo>
                              <a:cubicBezTo>
                                <a:pt x="7388" y="4661"/>
                                <a:pt x="7393" y="4668"/>
                                <a:pt x="7404" y="4675"/>
                              </a:cubicBezTo>
                              <a:cubicBezTo>
                                <a:pt x="7426" y="4706"/>
                                <a:pt x="7458" y="4731"/>
                                <a:pt x="7502" y="4749"/>
                              </a:cubicBezTo>
                              <a:cubicBezTo>
                                <a:pt x="7534" y="4763"/>
                                <a:pt x="7567" y="4770"/>
                                <a:pt x="7594" y="4777"/>
                              </a:cubicBezTo>
                              <a:lnTo>
                                <a:pt x="7599" y="4777"/>
                              </a:lnTo>
                              <a:cubicBezTo>
                                <a:pt x="7637" y="4791"/>
                                <a:pt x="7697" y="4798"/>
                                <a:pt x="7708" y="4784"/>
                              </a:cubicBezTo>
                              <a:cubicBezTo>
                                <a:pt x="7713" y="4770"/>
                                <a:pt x="7664" y="4752"/>
                                <a:pt x="7637" y="4742"/>
                              </a:cubicBezTo>
                              <a:cubicBezTo>
                                <a:pt x="7626" y="4738"/>
                                <a:pt x="7610" y="4731"/>
                                <a:pt x="7594" y="4724"/>
                              </a:cubicBezTo>
                              <a:cubicBezTo>
                                <a:pt x="7545" y="4639"/>
                                <a:pt x="7556" y="4569"/>
                                <a:pt x="7626" y="4520"/>
                              </a:cubicBezTo>
                              <a:cubicBezTo>
                                <a:pt x="7637" y="4516"/>
                                <a:pt x="7648" y="4509"/>
                                <a:pt x="7664" y="4502"/>
                              </a:cubicBezTo>
                              <a:cubicBezTo>
                                <a:pt x="7686" y="4491"/>
                                <a:pt x="7713" y="4481"/>
                                <a:pt x="7735" y="4470"/>
                              </a:cubicBezTo>
                              <a:cubicBezTo>
                                <a:pt x="7756" y="4467"/>
                                <a:pt x="7784" y="4463"/>
                                <a:pt x="7805" y="4463"/>
                              </a:cubicBezTo>
                              <a:cubicBezTo>
                                <a:pt x="7876" y="4463"/>
                                <a:pt x="7952" y="4477"/>
                                <a:pt x="8022" y="4502"/>
                              </a:cubicBezTo>
                              <a:cubicBezTo>
                                <a:pt x="8093" y="4527"/>
                                <a:pt x="8158" y="4562"/>
                                <a:pt x="8212" y="4604"/>
                              </a:cubicBezTo>
                              <a:cubicBezTo>
                                <a:pt x="8266" y="4646"/>
                                <a:pt x="8320" y="4692"/>
                                <a:pt x="8369" y="4738"/>
                              </a:cubicBezTo>
                              <a:cubicBezTo>
                                <a:pt x="8418" y="4784"/>
                                <a:pt x="8472" y="4830"/>
                                <a:pt x="8532" y="4872"/>
                              </a:cubicBezTo>
                              <a:cubicBezTo>
                                <a:pt x="8651" y="4957"/>
                                <a:pt x="8776" y="5031"/>
                                <a:pt x="8895" y="5094"/>
                              </a:cubicBezTo>
                              <a:cubicBezTo>
                                <a:pt x="9014" y="5158"/>
                                <a:pt x="9122" y="5218"/>
                                <a:pt x="9209" y="5267"/>
                              </a:cubicBezTo>
                              <a:cubicBezTo>
                                <a:pt x="9296" y="5316"/>
                                <a:pt x="9366" y="5355"/>
                                <a:pt x="9404" y="5380"/>
                              </a:cubicBezTo>
                              <a:cubicBezTo>
                                <a:pt x="9567" y="5478"/>
                                <a:pt x="9757" y="5609"/>
                                <a:pt x="9919" y="5701"/>
                              </a:cubicBezTo>
                              <a:cubicBezTo>
                                <a:pt x="10001" y="5746"/>
                                <a:pt x="10076" y="5785"/>
                                <a:pt x="10131" y="5810"/>
                              </a:cubicBezTo>
                              <a:cubicBezTo>
                                <a:pt x="10185" y="5835"/>
                                <a:pt x="10223" y="5849"/>
                                <a:pt x="10223" y="5845"/>
                              </a:cubicBezTo>
                              <a:cubicBezTo>
                                <a:pt x="10223" y="5842"/>
                                <a:pt x="10190" y="5827"/>
                                <a:pt x="10141" y="5799"/>
                              </a:cubicBezTo>
                              <a:cubicBezTo>
                                <a:pt x="10120" y="5789"/>
                                <a:pt x="10098" y="5775"/>
                                <a:pt x="10071" y="5760"/>
                              </a:cubicBezTo>
                              <a:cubicBezTo>
                                <a:pt x="10044" y="5746"/>
                                <a:pt x="10022" y="5732"/>
                                <a:pt x="9990" y="5715"/>
                              </a:cubicBezTo>
                              <a:cubicBezTo>
                                <a:pt x="10017" y="5732"/>
                                <a:pt x="10044" y="5739"/>
                                <a:pt x="10071" y="5753"/>
                              </a:cubicBezTo>
                              <a:cubicBezTo>
                                <a:pt x="10152" y="5799"/>
                                <a:pt x="10212" y="5824"/>
                                <a:pt x="10234" y="5827"/>
                              </a:cubicBezTo>
                              <a:cubicBezTo>
                                <a:pt x="10234" y="5831"/>
                                <a:pt x="10228" y="5835"/>
                                <a:pt x="10228" y="5838"/>
                              </a:cubicBezTo>
                              <a:lnTo>
                                <a:pt x="10228" y="5838"/>
                              </a:lnTo>
                              <a:lnTo>
                                <a:pt x="10234" y="5842"/>
                              </a:lnTo>
                              <a:lnTo>
                                <a:pt x="10234" y="5842"/>
                              </a:lnTo>
                              <a:cubicBezTo>
                                <a:pt x="10234" y="5842"/>
                                <a:pt x="10239" y="5842"/>
                                <a:pt x="10239" y="5838"/>
                              </a:cubicBezTo>
                              <a:cubicBezTo>
                                <a:pt x="10244" y="5835"/>
                                <a:pt x="10250" y="5831"/>
                                <a:pt x="10255" y="5824"/>
                              </a:cubicBezTo>
                              <a:cubicBezTo>
                                <a:pt x="10266" y="5813"/>
                                <a:pt x="10277" y="5799"/>
                                <a:pt x="10277" y="5796"/>
                              </a:cubicBezTo>
                              <a:cubicBezTo>
                                <a:pt x="10277" y="5799"/>
                                <a:pt x="10266" y="5813"/>
                                <a:pt x="10255" y="5824"/>
                              </a:cubicBezTo>
                              <a:cubicBezTo>
                                <a:pt x="10250" y="5831"/>
                                <a:pt x="10244" y="5835"/>
                                <a:pt x="10239" y="5838"/>
                              </a:cubicBezTo>
                              <a:cubicBezTo>
                                <a:pt x="10277" y="5842"/>
                                <a:pt x="10293" y="5799"/>
                                <a:pt x="10299" y="5792"/>
                              </a:cubicBezTo>
                              <a:cubicBezTo>
                                <a:pt x="10293" y="5782"/>
                                <a:pt x="10277" y="5764"/>
                                <a:pt x="10250" y="5739"/>
                              </a:cubicBezTo>
                              <a:cubicBezTo>
                                <a:pt x="10244" y="5736"/>
                                <a:pt x="10244" y="5736"/>
                                <a:pt x="10239" y="5732"/>
                              </a:cubicBezTo>
                              <a:cubicBezTo>
                                <a:pt x="10217" y="5718"/>
                                <a:pt x="10190" y="5697"/>
                                <a:pt x="10147" y="5676"/>
                              </a:cubicBezTo>
                              <a:cubicBezTo>
                                <a:pt x="10120" y="5662"/>
                                <a:pt x="10087" y="5648"/>
                                <a:pt x="10055" y="5630"/>
                              </a:cubicBezTo>
                              <a:cubicBezTo>
                                <a:pt x="10011" y="5609"/>
                                <a:pt x="9968" y="5588"/>
                                <a:pt x="9925" y="5563"/>
                              </a:cubicBezTo>
                              <a:cubicBezTo>
                                <a:pt x="9968" y="5588"/>
                                <a:pt x="10011" y="5609"/>
                                <a:pt x="10055" y="5630"/>
                              </a:cubicBezTo>
                              <a:cubicBezTo>
                                <a:pt x="10087" y="5644"/>
                                <a:pt x="10120" y="5662"/>
                                <a:pt x="10147" y="5676"/>
                              </a:cubicBezTo>
                              <a:cubicBezTo>
                                <a:pt x="10152" y="5679"/>
                                <a:pt x="10163" y="5683"/>
                                <a:pt x="10169" y="5686"/>
                              </a:cubicBezTo>
                              <a:cubicBezTo>
                                <a:pt x="10196" y="5701"/>
                                <a:pt x="10217" y="5718"/>
                                <a:pt x="10239" y="5732"/>
                              </a:cubicBezTo>
                              <a:cubicBezTo>
                                <a:pt x="10244" y="5736"/>
                                <a:pt x="10244" y="5736"/>
                                <a:pt x="10250" y="5739"/>
                              </a:cubicBezTo>
                              <a:cubicBezTo>
                                <a:pt x="10277" y="5764"/>
                                <a:pt x="10288" y="5782"/>
                                <a:pt x="10299" y="5792"/>
                              </a:cubicBezTo>
                              <a:cubicBezTo>
                                <a:pt x="10304" y="5796"/>
                                <a:pt x="10304" y="5799"/>
                                <a:pt x="10304" y="5799"/>
                              </a:cubicBezTo>
                              <a:cubicBezTo>
                                <a:pt x="10304" y="5799"/>
                                <a:pt x="10304" y="5792"/>
                                <a:pt x="10299" y="5782"/>
                              </a:cubicBezTo>
                              <a:cubicBezTo>
                                <a:pt x="10293" y="5775"/>
                                <a:pt x="10293" y="5771"/>
                                <a:pt x="10288" y="5760"/>
                              </a:cubicBezTo>
                              <a:cubicBezTo>
                                <a:pt x="10282" y="5753"/>
                                <a:pt x="10277" y="5743"/>
                                <a:pt x="10266" y="5736"/>
                              </a:cubicBezTo>
                              <a:cubicBezTo>
                                <a:pt x="10250" y="5718"/>
                                <a:pt x="10223" y="5697"/>
                                <a:pt x="10190" y="5679"/>
                              </a:cubicBezTo>
                              <a:cubicBezTo>
                                <a:pt x="10158" y="5658"/>
                                <a:pt x="10120" y="5641"/>
                                <a:pt x="10076" y="5619"/>
                              </a:cubicBezTo>
                              <a:cubicBezTo>
                                <a:pt x="10033" y="5598"/>
                                <a:pt x="9990" y="5577"/>
                                <a:pt x="9952" y="5552"/>
                              </a:cubicBezTo>
                              <a:cubicBezTo>
                                <a:pt x="9914" y="5528"/>
                                <a:pt x="9870" y="5500"/>
                                <a:pt x="9838" y="5468"/>
                              </a:cubicBezTo>
                              <a:cubicBezTo>
                                <a:pt x="9767" y="5408"/>
                                <a:pt x="9702" y="5344"/>
                                <a:pt x="9643" y="5285"/>
                              </a:cubicBezTo>
                              <a:cubicBezTo>
                                <a:pt x="9616" y="5253"/>
                                <a:pt x="9578" y="5214"/>
                                <a:pt x="9534" y="5165"/>
                              </a:cubicBezTo>
                              <a:cubicBezTo>
                                <a:pt x="9486" y="5094"/>
                                <a:pt x="9431" y="5017"/>
                                <a:pt x="9361" y="4932"/>
                              </a:cubicBezTo>
                              <a:cubicBezTo>
                                <a:pt x="9290" y="4819"/>
                                <a:pt x="9225" y="4689"/>
                                <a:pt x="9187" y="4551"/>
                              </a:cubicBezTo>
                              <a:cubicBezTo>
                                <a:pt x="9150" y="4414"/>
                                <a:pt x="9144" y="4266"/>
                                <a:pt x="9166" y="4132"/>
                              </a:cubicBezTo>
                              <a:cubicBezTo>
                                <a:pt x="9171" y="4111"/>
                                <a:pt x="9171" y="4093"/>
                                <a:pt x="9177" y="4072"/>
                              </a:cubicBezTo>
                              <a:cubicBezTo>
                                <a:pt x="9182" y="4058"/>
                                <a:pt x="9182" y="4047"/>
                                <a:pt x="9187" y="4033"/>
                              </a:cubicBezTo>
                              <a:cubicBezTo>
                                <a:pt x="9204" y="3970"/>
                                <a:pt x="9225" y="3910"/>
                                <a:pt x="9252" y="3853"/>
                              </a:cubicBezTo>
                              <a:cubicBezTo>
                                <a:pt x="9252" y="3850"/>
                                <a:pt x="9258" y="3846"/>
                                <a:pt x="9258" y="3846"/>
                              </a:cubicBezTo>
                              <a:cubicBezTo>
                                <a:pt x="9269" y="3839"/>
                                <a:pt x="9280" y="3829"/>
                                <a:pt x="9290" y="3818"/>
                              </a:cubicBezTo>
                              <a:cubicBezTo>
                                <a:pt x="9312" y="3800"/>
                                <a:pt x="9334" y="3786"/>
                                <a:pt x="9361" y="3776"/>
                              </a:cubicBezTo>
                              <a:cubicBezTo>
                                <a:pt x="9426" y="3744"/>
                                <a:pt x="9496" y="3723"/>
                                <a:pt x="9556" y="3709"/>
                              </a:cubicBezTo>
                              <a:cubicBezTo>
                                <a:pt x="9561" y="3709"/>
                                <a:pt x="9567" y="3705"/>
                                <a:pt x="9578" y="3705"/>
                              </a:cubicBezTo>
                              <a:cubicBezTo>
                                <a:pt x="9583" y="3702"/>
                                <a:pt x="9594" y="3702"/>
                                <a:pt x="9599" y="3698"/>
                              </a:cubicBezTo>
                              <a:cubicBezTo>
                                <a:pt x="9616" y="3695"/>
                                <a:pt x="9626" y="3688"/>
                                <a:pt x="9626" y="3688"/>
                              </a:cubicBezTo>
                              <a:cubicBezTo>
                                <a:pt x="9626" y="3691"/>
                                <a:pt x="9626" y="3695"/>
                                <a:pt x="9605" y="3698"/>
                              </a:cubicBezTo>
                              <a:cubicBezTo>
                                <a:pt x="9637" y="3691"/>
                                <a:pt x="9670" y="3688"/>
                                <a:pt x="9670" y="3688"/>
                              </a:cubicBezTo>
                              <a:lnTo>
                                <a:pt x="9670" y="3688"/>
                              </a:lnTo>
                              <a:cubicBezTo>
                                <a:pt x="9670" y="3688"/>
                                <a:pt x="9659" y="3684"/>
                                <a:pt x="9659" y="3680"/>
                              </a:cubicBezTo>
                              <a:cubicBezTo>
                                <a:pt x="9659" y="3680"/>
                                <a:pt x="9659" y="3680"/>
                                <a:pt x="9659" y="3680"/>
                              </a:cubicBezTo>
                              <a:cubicBezTo>
                                <a:pt x="9659" y="3677"/>
                                <a:pt x="9659" y="3677"/>
                                <a:pt x="9659" y="3673"/>
                              </a:cubicBezTo>
                              <a:cubicBezTo>
                                <a:pt x="9648" y="3673"/>
                                <a:pt x="9643" y="3670"/>
                                <a:pt x="9643" y="3666"/>
                              </a:cubicBezTo>
                              <a:close/>
                              <a:moveTo>
                                <a:pt x="8445" y="370"/>
                              </a:moveTo>
                              <a:cubicBezTo>
                                <a:pt x="8434" y="374"/>
                                <a:pt x="8429" y="374"/>
                                <a:pt x="8429" y="377"/>
                              </a:cubicBezTo>
                              <a:cubicBezTo>
                                <a:pt x="8429" y="381"/>
                                <a:pt x="8434" y="381"/>
                                <a:pt x="8445" y="381"/>
                              </a:cubicBezTo>
                              <a:cubicBezTo>
                                <a:pt x="8450" y="381"/>
                                <a:pt x="8461" y="381"/>
                                <a:pt x="8467" y="377"/>
                              </a:cubicBezTo>
                              <a:lnTo>
                                <a:pt x="8467" y="377"/>
                              </a:lnTo>
                              <a:cubicBezTo>
                                <a:pt x="8472" y="381"/>
                                <a:pt x="8477" y="381"/>
                                <a:pt x="8488" y="388"/>
                              </a:cubicBezTo>
                              <a:cubicBezTo>
                                <a:pt x="8494" y="391"/>
                                <a:pt x="8504" y="395"/>
                                <a:pt x="8515" y="398"/>
                              </a:cubicBezTo>
                              <a:cubicBezTo>
                                <a:pt x="8537" y="405"/>
                                <a:pt x="8564" y="416"/>
                                <a:pt x="8597" y="420"/>
                              </a:cubicBezTo>
                              <a:cubicBezTo>
                                <a:pt x="8613" y="420"/>
                                <a:pt x="8624" y="420"/>
                                <a:pt x="8640" y="420"/>
                              </a:cubicBezTo>
                              <a:cubicBezTo>
                                <a:pt x="8748" y="427"/>
                                <a:pt x="8884" y="416"/>
                                <a:pt x="8976" y="345"/>
                              </a:cubicBezTo>
                              <a:cubicBezTo>
                                <a:pt x="8981" y="353"/>
                                <a:pt x="8992" y="360"/>
                                <a:pt x="8998" y="367"/>
                              </a:cubicBezTo>
                              <a:cubicBezTo>
                                <a:pt x="9014" y="377"/>
                                <a:pt x="9025" y="391"/>
                                <a:pt x="9036" y="402"/>
                              </a:cubicBezTo>
                              <a:cubicBezTo>
                                <a:pt x="9068" y="437"/>
                                <a:pt x="9117" y="472"/>
                                <a:pt x="9160" y="508"/>
                              </a:cubicBezTo>
                              <a:cubicBezTo>
                                <a:pt x="9187" y="529"/>
                                <a:pt x="9215" y="553"/>
                                <a:pt x="9236" y="575"/>
                              </a:cubicBezTo>
                              <a:cubicBezTo>
                                <a:pt x="9269" y="603"/>
                                <a:pt x="9296" y="635"/>
                                <a:pt x="9328" y="666"/>
                              </a:cubicBezTo>
                              <a:cubicBezTo>
                                <a:pt x="9388" y="730"/>
                                <a:pt x="9431" y="793"/>
                                <a:pt x="9475" y="853"/>
                              </a:cubicBezTo>
                              <a:cubicBezTo>
                                <a:pt x="9491" y="874"/>
                                <a:pt x="9502" y="892"/>
                                <a:pt x="9513" y="913"/>
                              </a:cubicBezTo>
                              <a:cubicBezTo>
                                <a:pt x="9534" y="948"/>
                                <a:pt x="9545" y="980"/>
                                <a:pt x="9545" y="1005"/>
                              </a:cubicBezTo>
                              <a:cubicBezTo>
                                <a:pt x="9551" y="1029"/>
                                <a:pt x="9545" y="1047"/>
                                <a:pt x="9545" y="1058"/>
                              </a:cubicBezTo>
                              <a:cubicBezTo>
                                <a:pt x="9545" y="1065"/>
                                <a:pt x="9545" y="1068"/>
                                <a:pt x="9545" y="1068"/>
                              </a:cubicBezTo>
                              <a:cubicBezTo>
                                <a:pt x="9545" y="1068"/>
                                <a:pt x="9551" y="1065"/>
                                <a:pt x="9551" y="1058"/>
                              </a:cubicBezTo>
                              <a:cubicBezTo>
                                <a:pt x="9621" y="1072"/>
                                <a:pt x="9795" y="1086"/>
                                <a:pt x="9838" y="871"/>
                              </a:cubicBezTo>
                              <a:cubicBezTo>
                                <a:pt x="9838" y="871"/>
                                <a:pt x="9887" y="931"/>
                                <a:pt x="9925" y="991"/>
                              </a:cubicBezTo>
                              <a:cubicBezTo>
                                <a:pt x="9925" y="998"/>
                                <a:pt x="9930" y="1001"/>
                                <a:pt x="9930" y="1008"/>
                              </a:cubicBezTo>
                              <a:cubicBezTo>
                                <a:pt x="9935" y="1022"/>
                                <a:pt x="9941" y="1033"/>
                                <a:pt x="9941" y="1047"/>
                              </a:cubicBezTo>
                              <a:cubicBezTo>
                                <a:pt x="9935" y="1054"/>
                                <a:pt x="9930" y="1058"/>
                                <a:pt x="9930" y="1065"/>
                              </a:cubicBezTo>
                              <a:lnTo>
                                <a:pt x="9930" y="1068"/>
                              </a:lnTo>
                              <a:cubicBezTo>
                                <a:pt x="9930" y="1086"/>
                                <a:pt x="9946" y="1100"/>
                                <a:pt x="9946" y="1110"/>
                              </a:cubicBezTo>
                              <a:cubicBezTo>
                                <a:pt x="9946" y="1125"/>
                                <a:pt x="9946" y="1135"/>
                                <a:pt x="9946" y="1142"/>
                              </a:cubicBezTo>
                              <a:cubicBezTo>
                                <a:pt x="9946" y="1146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52" y="1149"/>
                                <a:pt x="9957" y="1149"/>
                                <a:pt x="9963" y="1146"/>
                              </a:cubicBezTo>
                              <a:cubicBezTo>
                                <a:pt x="9968" y="1135"/>
                                <a:pt x="9973" y="1128"/>
                                <a:pt x="9979" y="1121"/>
                              </a:cubicBezTo>
                              <a:cubicBezTo>
                                <a:pt x="9979" y="1125"/>
                                <a:pt x="9979" y="1125"/>
                                <a:pt x="9979" y="1125"/>
                              </a:cubicBezTo>
                              <a:cubicBezTo>
                                <a:pt x="9979" y="1125"/>
                                <a:pt x="9979" y="1121"/>
                                <a:pt x="9979" y="1118"/>
                              </a:cubicBezTo>
                              <a:cubicBezTo>
                                <a:pt x="9979" y="1118"/>
                                <a:pt x="9979" y="1118"/>
                                <a:pt x="9979" y="1118"/>
                              </a:cubicBezTo>
                              <a:cubicBezTo>
                                <a:pt x="9979" y="1114"/>
                                <a:pt x="9984" y="1110"/>
                                <a:pt x="9984" y="1107"/>
                              </a:cubicBezTo>
                              <a:cubicBezTo>
                                <a:pt x="9984" y="1107"/>
                                <a:pt x="9984" y="1107"/>
                                <a:pt x="9984" y="1103"/>
                              </a:cubicBezTo>
                              <a:cubicBezTo>
                                <a:pt x="10044" y="1061"/>
                                <a:pt x="10179" y="934"/>
                                <a:pt x="10158" y="800"/>
                              </a:cubicBezTo>
                              <a:cubicBezTo>
                                <a:pt x="10158" y="800"/>
                                <a:pt x="10418" y="885"/>
                                <a:pt x="10526" y="769"/>
                              </a:cubicBezTo>
                              <a:cubicBezTo>
                                <a:pt x="10532" y="769"/>
                                <a:pt x="10537" y="769"/>
                                <a:pt x="10537" y="769"/>
                              </a:cubicBezTo>
                              <a:cubicBezTo>
                                <a:pt x="10537" y="769"/>
                                <a:pt x="10537" y="765"/>
                                <a:pt x="10532" y="765"/>
                              </a:cubicBezTo>
                              <a:cubicBezTo>
                                <a:pt x="10532" y="761"/>
                                <a:pt x="10537" y="761"/>
                                <a:pt x="10537" y="758"/>
                              </a:cubicBezTo>
                              <a:cubicBezTo>
                                <a:pt x="10537" y="758"/>
                                <a:pt x="10494" y="737"/>
                                <a:pt x="10445" y="705"/>
                              </a:cubicBezTo>
                              <a:cubicBezTo>
                                <a:pt x="10440" y="698"/>
                                <a:pt x="10434" y="691"/>
                                <a:pt x="10429" y="684"/>
                              </a:cubicBezTo>
                              <a:cubicBezTo>
                                <a:pt x="10418" y="670"/>
                                <a:pt x="10402" y="652"/>
                                <a:pt x="10385" y="638"/>
                              </a:cubicBezTo>
                              <a:cubicBezTo>
                                <a:pt x="10369" y="624"/>
                                <a:pt x="10358" y="606"/>
                                <a:pt x="10342" y="589"/>
                              </a:cubicBezTo>
                              <a:cubicBezTo>
                                <a:pt x="10326" y="571"/>
                                <a:pt x="10315" y="553"/>
                                <a:pt x="10304" y="536"/>
                              </a:cubicBezTo>
                              <a:cubicBezTo>
                                <a:pt x="10299" y="518"/>
                                <a:pt x="10293" y="494"/>
                                <a:pt x="10288" y="465"/>
                              </a:cubicBezTo>
                              <a:cubicBezTo>
                                <a:pt x="10277" y="412"/>
                                <a:pt x="10266" y="342"/>
                                <a:pt x="10255" y="286"/>
                              </a:cubicBezTo>
                              <a:cubicBezTo>
                                <a:pt x="10250" y="257"/>
                                <a:pt x="10244" y="212"/>
                                <a:pt x="10234" y="155"/>
                              </a:cubicBezTo>
                              <a:cubicBezTo>
                                <a:pt x="10228" y="113"/>
                                <a:pt x="10217" y="67"/>
                                <a:pt x="10206" y="18"/>
                              </a:cubicBezTo>
                              <a:lnTo>
                                <a:pt x="8743" y="18"/>
                              </a:lnTo>
                              <a:cubicBezTo>
                                <a:pt x="8743" y="21"/>
                                <a:pt x="8743" y="21"/>
                                <a:pt x="8743" y="25"/>
                              </a:cubicBezTo>
                              <a:cubicBezTo>
                                <a:pt x="8743" y="42"/>
                                <a:pt x="8748" y="60"/>
                                <a:pt x="8754" y="74"/>
                              </a:cubicBezTo>
                              <a:cubicBezTo>
                                <a:pt x="8743" y="102"/>
                                <a:pt x="8732" y="134"/>
                                <a:pt x="8721" y="159"/>
                              </a:cubicBezTo>
                              <a:cubicBezTo>
                                <a:pt x="8716" y="169"/>
                                <a:pt x="8705" y="180"/>
                                <a:pt x="8700" y="190"/>
                              </a:cubicBezTo>
                              <a:cubicBezTo>
                                <a:pt x="8689" y="204"/>
                                <a:pt x="8673" y="222"/>
                                <a:pt x="8656" y="236"/>
                              </a:cubicBezTo>
                              <a:cubicBezTo>
                                <a:pt x="8651" y="243"/>
                                <a:pt x="8640" y="250"/>
                                <a:pt x="8635" y="257"/>
                              </a:cubicBezTo>
                              <a:cubicBezTo>
                                <a:pt x="8624" y="264"/>
                                <a:pt x="8618" y="271"/>
                                <a:pt x="8613" y="275"/>
                              </a:cubicBezTo>
                              <a:cubicBezTo>
                                <a:pt x="8580" y="300"/>
                                <a:pt x="8553" y="317"/>
                                <a:pt x="8542" y="324"/>
                              </a:cubicBezTo>
                              <a:cubicBezTo>
                                <a:pt x="8521" y="338"/>
                                <a:pt x="8488" y="360"/>
                                <a:pt x="8461" y="370"/>
                              </a:cubicBezTo>
                              <a:lnTo>
                                <a:pt x="8461" y="370"/>
                              </a:lnTo>
                              <a:cubicBezTo>
                                <a:pt x="8456" y="374"/>
                                <a:pt x="8450" y="374"/>
                                <a:pt x="8445" y="377"/>
                              </a:cubicBezTo>
                              <a:cubicBezTo>
                                <a:pt x="8456" y="367"/>
                                <a:pt x="8450" y="367"/>
                                <a:pt x="8445" y="370"/>
                              </a:cubicBezTo>
                              <a:close/>
                              <a:moveTo>
                                <a:pt x="18592" y="21"/>
                              </a:moveTo>
                              <a:cubicBezTo>
                                <a:pt x="18624" y="32"/>
                                <a:pt x="18668" y="25"/>
                                <a:pt x="18689" y="14"/>
                              </a:cubicBezTo>
                              <a:cubicBezTo>
                                <a:pt x="18695" y="11"/>
                                <a:pt x="18706" y="7"/>
                                <a:pt x="18711" y="4"/>
                              </a:cubicBezTo>
                              <a:lnTo>
                                <a:pt x="18559" y="4"/>
                              </a:lnTo>
                              <a:cubicBezTo>
                                <a:pt x="18565" y="11"/>
                                <a:pt x="18575" y="18"/>
                                <a:pt x="18592" y="21"/>
                              </a:cubicBezTo>
                              <a:close/>
                              <a:moveTo>
                                <a:pt x="19356" y="137"/>
                              </a:moveTo>
                              <a:cubicBezTo>
                                <a:pt x="19356" y="137"/>
                                <a:pt x="19356" y="141"/>
                                <a:pt x="19356" y="141"/>
                              </a:cubicBezTo>
                              <a:cubicBezTo>
                                <a:pt x="19356" y="155"/>
                                <a:pt x="19361" y="187"/>
                                <a:pt x="19388" y="201"/>
                              </a:cubicBezTo>
                              <a:cubicBezTo>
                                <a:pt x="19399" y="208"/>
                                <a:pt x="19410" y="208"/>
                                <a:pt x="19421" y="208"/>
                              </a:cubicBezTo>
                              <a:cubicBezTo>
                                <a:pt x="19481" y="204"/>
                                <a:pt x="19486" y="141"/>
                                <a:pt x="19486" y="134"/>
                              </a:cubicBezTo>
                              <a:cubicBezTo>
                                <a:pt x="19491" y="127"/>
                                <a:pt x="19513" y="85"/>
                                <a:pt x="19562" y="14"/>
                              </a:cubicBezTo>
                              <a:cubicBezTo>
                                <a:pt x="19567" y="11"/>
                                <a:pt x="19573" y="7"/>
                                <a:pt x="19573" y="4"/>
                              </a:cubicBezTo>
                              <a:lnTo>
                                <a:pt x="19378" y="4"/>
                              </a:lnTo>
                              <a:cubicBezTo>
                                <a:pt x="19367" y="28"/>
                                <a:pt x="19356" y="49"/>
                                <a:pt x="19351" y="71"/>
                              </a:cubicBezTo>
                              <a:cubicBezTo>
                                <a:pt x="19345" y="88"/>
                                <a:pt x="19345" y="106"/>
                                <a:pt x="19345" y="120"/>
                              </a:cubicBezTo>
                              <a:cubicBezTo>
                                <a:pt x="19356" y="127"/>
                                <a:pt x="19356" y="130"/>
                                <a:pt x="19356" y="137"/>
                              </a:cubicBezTo>
                              <a:close/>
                              <a:moveTo>
                                <a:pt x="5426" y="120"/>
                              </a:moveTo>
                              <a:cubicBezTo>
                                <a:pt x="5426" y="120"/>
                                <a:pt x="5426" y="123"/>
                                <a:pt x="5426" y="123"/>
                              </a:cubicBezTo>
                              <a:cubicBezTo>
                                <a:pt x="5426" y="145"/>
                                <a:pt x="5426" y="212"/>
                                <a:pt x="5453" y="233"/>
                              </a:cubicBezTo>
                              <a:cubicBezTo>
                                <a:pt x="5458" y="236"/>
                                <a:pt x="5464" y="240"/>
                                <a:pt x="5475" y="240"/>
                              </a:cubicBezTo>
                              <a:cubicBezTo>
                                <a:pt x="5529" y="240"/>
                                <a:pt x="5550" y="134"/>
                                <a:pt x="5556" y="123"/>
                              </a:cubicBezTo>
                              <a:cubicBezTo>
                                <a:pt x="5556" y="123"/>
                                <a:pt x="5578" y="78"/>
                                <a:pt x="5626" y="7"/>
                              </a:cubicBezTo>
                              <a:lnTo>
                                <a:pt x="5442" y="7"/>
                              </a:lnTo>
                              <a:cubicBezTo>
                                <a:pt x="5431" y="25"/>
                                <a:pt x="5426" y="42"/>
                                <a:pt x="5426" y="56"/>
                              </a:cubicBezTo>
                              <a:cubicBezTo>
                                <a:pt x="5420" y="74"/>
                                <a:pt x="5420" y="92"/>
                                <a:pt x="5420" y="106"/>
                              </a:cubicBezTo>
                              <a:cubicBezTo>
                                <a:pt x="5420" y="109"/>
                                <a:pt x="5420" y="113"/>
                                <a:pt x="5426" y="120"/>
                              </a:cubicBezTo>
                              <a:close/>
                              <a:moveTo>
                                <a:pt x="130" y="7819"/>
                              </a:moveTo>
                              <a:cubicBezTo>
                                <a:pt x="146" y="7805"/>
                                <a:pt x="163" y="7784"/>
                                <a:pt x="157" y="7773"/>
                              </a:cubicBezTo>
                              <a:cubicBezTo>
                                <a:pt x="157" y="7770"/>
                                <a:pt x="152" y="7770"/>
                                <a:pt x="152" y="7766"/>
                              </a:cubicBezTo>
                              <a:cubicBezTo>
                                <a:pt x="146" y="7766"/>
                                <a:pt x="141" y="7766"/>
                                <a:pt x="141" y="7766"/>
                              </a:cubicBezTo>
                              <a:cubicBezTo>
                                <a:pt x="136" y="7756"/>
                                <a:pt x="119" y="7738"/>
                                <a:pt x="103" y="7710"/>
                              </a:cubicBezTo>
                              <a:cubicBezTo>
                                <a:pt x="81" y="7678"/>
                                <a:pt x="49" y="7636"/>
                                <a:pt x="11" y="7583"/>
                              </a:cubicBezTo>
                              <a:lnTo>
                                <a:pt x="11" y="7900"/>
                              </a:lnTo>
                              <a:cubicBezTo>
                                <a:pt x="22" y="7897"/>
                                <a:pt x="38" y="7886"/>
                                <a:pt x="60" y="7876"/>
                              </a:cubicBezTo>
                              <a:cubicBezTo>
                                <a:pt x="87" y="7855"/>
                                <a:pt x="125" y="7830"/>
                                <a:pt x="130" y="7819"/>
                              </a:cubicBezTo>
                              <a:close/>
                              <a:moveTo>
                                <a:pt x="17551" y="20997"/>
                              </a:moveTo>
                              <a:cubicBezTo>
                                <a:pt x="17546" y="20997"/>
                                <a:pt x="17540" y="20997"/>
                                <a:pt x="17524" y="21047"/>
                              </a:cubicBezTo>
                              <a:lnTo>
                                <a:pt x="17524" y="21047"/>
                              </a:lnTo>
                              <a:lnTo>
                                <a:pt x="17518" y="21043"/>
                              </a:lnTo>
                              <a:lnTo>
                                <a:pt x="17513" y="21043"/>
                              </a:lnTo>
                              <a:cubicBezTo>
                                <a:pt x="17502" y="21043"/>
                                <a:pt x="17459" y="21064"/>
                                <a:pt x="17426" y="21089"/>
                              </a:cubicBezTo>
                              <a:cubicBezTo>
                                <a:pt x="17405" y="21103"/>
                                <a:pt x="17388" y="21124"/>
                                <a:pt x="17367" y="21142"/>
                              </a:cubicBezTo>
                              <a:cubicBezTo>
                                <a:pt x="17350" y="21159"/>
                                <a:pt x="17334" y="21180"/>
                                <a:pt x="17323" y="21202"/>
                              </a:cubicBezTo>
                              <a:cubicBezTo>
                                <a:pt x="17302" y="21233"/>
                                <a:pt x="17291" y="21262"/>
                                <a:pt x="17280" y="21293"/>
                              </a:cubicBezTo>
                              <a:cubicBezTo>
                                <a:pt x="17264" y="21336"/>
                                <a:pt x="17258" y="21385"/>
                                <a:pt x="17258" y="21431"/>
                              </a:cubicBezTo>
                              <a:cubicBezTo>
                                <a:pt x="17258" y="21484"/>
                                <a:pt x="17264" y="21537"/>
                                <a:pt x="17275" y="21582"/>
                              </a:cubicBezTo>
                              <a:lnTo>
                                <a:pt x="17524" y="21582"/>
                              </a:lnTo>
                              <a:cubicBezTo>
                                <a:pt x="17524" y="21579"/>
                                <a:pt x="17524" y="21579"/>
                                <a:pt x="17524" y="21575"/>
                              </a:cubicBezTo>
                              <a:cubicBezTo>
                                <a:pt x="17518" y="21547"/>
                                <a:pt x="17518" y="21519"/>
                                <a:pt x="17518" y="21491"/>
                              </a:cubicBezTo>
                              <a:cubicBezTo>
                                <a:pt x="17518" y="21480"/>
                                <a:pt x="17518" y="21463"/>
                                <a:pt x="17513" y="21445"/>
                              </a:cubicBezTo>
                              <a:cubicBezTo>
                                <a:pt x="17513" y="21318"/>
                                <a:pt x="17524" y="21188"/>
                                <a:pt x="17529" y="21124"/>
                              </a:cubicBezTo>
                              <a:cubicBezTo>
                                <a:pt x="17535" y="21089"/>
                                <a:pt x="17546" y="21054"/>
                                <a:pt x="17556" y="21011"/>
                              </a:cubicBezTo>
                              <a:cubicBezTo>
                                <a:pt x="17556" y="21001"/>
                                <a:pt x="17556" y="20997"/>
                                <a:pt x="17551" y="20997"/>
                              </a:cubicBezTo>
                              <a:close/>
                              <a:moveTo>
                                <a:pt x="4737" y="4"/>
                              </a:moveTo>
                              <a:lnTo>
                                <a:pt x="4651" y="4"/>
                              </a:lnTo>
                              <a:cubicBezTo>
                                <a:pt x="4651" y="4"/>
                                <a:pt x="4651" y="4"/>
                                <a:pt x="4656" y="4"/>
                              </a:cubicBezTo>
                              <a:cubicBezTo>
                                <a:pt x="4678" y="14"/>
                                <a:pt x="4710" y="11"/>
                                <a:pt x="4737" y="4"/>
                              </a:cubicBezTo>
                              <a:close/>
                              <a:moveTo>
                                <a:pt x="16" y="14870"/>
                              </a:moveTo>
                              <a:lnTo>
                                <a:pt x="16" y="14870"/>
                              </a:lnTo>
                              <a:cubicBezTo>
                                <a:pt x="16" y="14867"/>
                                <a:pt x="11" y="14863"/>
                                <a:pt x="5" y="14859"/>
                              </a:cubicBezTo>
                              <a:lnTo>
                                <a:pt x="5" y="14874"/>
                              </a:lnTo>
                              <a:cubicBezTo>
                                <a:pt x="5" y="14874"/>
                                <a:pt x="5" y="14874"/>
                                <a:pt x="5" y="14874"/>
                              </a:cubicBezTo>
                              <a:lnTo>
                                <a:pt x="16" y="14870"/>
                              </a:lnTo>
                              <a:close/>
                              <a:moveTo>
                                <a:pt x="21269" y="18385"/>
                              </a:moveTo>
                              <a:cubicBezTo>
                                <a:pt x="21269" y="18378"/>
                                <a:pt x="21248" y="18357"/>
                                <a:pt x="21231" y="18321"/>
                              </a:cubicBezTo>
                              <a:cubicBezTo>
                                <a:pt x="21215" y="18283"/>
                                <a:pt x="21199" y="18233"/>
                                <a:pt x="21183" y="18191"/>
                              </a:cubicBezTo>
                              <a:cubicBezTo>
                                <a:pt x="21166" y="18149"/>
                                <a:pt x="21139" y="18053"/>
                                <a:pt x="21123" y="17951"/>
                              </a:cubicBezTo>
                              <a:cubicBezTo>
                                <a:pt x="21107" y="17849"/>
                                <a:pt x="21101" y="17740"/>
                                <a:pt x="21096" y="17673"/>
                              </a:cubicBezTo>
                              <a:cubicBezTo>
                                <a:pt x="21107" y="17662"/>
                                <a:pt x="21112" y="17655"/>
                                <a:pt x="21112" y="17655"/>
                              </a:cubicBezTo>
                              <a:cubicBezTo>
                                <a:pt x="21107" y="17652"/>
                                <a:pt x="21074" y="17669"/>
                                <a:pt x="21036" y="17701"/>
                              </a:cubicBezTo>
                              <a:cubicBezTo>
                                <a:pt x="20998" y="17729"/>
                                <a:pt x="20955" y="17771"/>
                                <a:pt x="20933" y="17807"/>
                              </a:cubicBezTo>
                              <a:cubicBezTo>
                                <a:pt x="20928" y="17814"/>
                                <a:pt x="20928" y="17821"/>
                                <a:pt x="20922" y="17828"/>
                              </a:cubicBezTo>
                              <a:cubicBezTo>
                                <a:pt x="20917" y="17824"/>
                                <a:pt x="20912" y="17817"/>
                                <a:pt x="20906" y="17810"/>
                              </a:cubicBezTo>
                              <a:cubicBezTo>
                                <a:pt x="20901" y="17807"/>
                                <a:pt x="20901" y="17803"/>
                                <a:pt x="20895" y="17796"/>
                              </a:cubicBezTo>
                              <a:cubicBezTo>
                                <a:pt x="20879" y="17768"/>
                                <a:pt x="20863" y="17729"/>
                                <a:pt x="20852" y="17690"/>
                              </a:cubicBezTo>
                              <a:cubicBezTo>
                                <a:pt x="20847" y="17655"/>
                                <a:pt x="20852" y="17620"/>
                                <a:pt x="20857" y="17585"/>
                              </a:cubicBezTo>
                              <a:cubicBezTo>
                                <a:pt x="20868" y="17539"/>
                                <a:pt x="20890" y="17493"/>
                                <a:pt x="20906" y="17451"/>
                              </a:cubicBezTo>
                              <a:cubicBezTo>
                                <a:pt x="20922" y="17408"/>
                                <a:pt x="20960" y="17341"/>
                                <a:pt x="20971" y="17253"/>
                              </a:cubicBezTo>
                              <a:cubicBezTo>
                                <a:pt x="20982" y="17165"/>
                                <a:pt x="20971" y="17063"/>
                                <a:pt x="20928" y="16957"/>
                              </a:cubicBezTo>
                              <a:cubicBezTo>
                                <a:pt x="20906" y="16904"/>
                                <a:pt x="20879" y="16855"/>
                                <a:pt x="20847" y="16805"/>
                              </a:cubicBezTo>
                              <a:cubicBezTo>
                                <a:pt x="20814" y="16756"/>
                                <a:pt x="20776" y="16710"/>
                                <a:pt x="20749" y="16664"/>
                              </a:cubicBezTo>
                              <a:cubicBezTo>
                                <a:pt x="20738" y="16643"/>
                                <a:pt x="20727" y="16619"/>
                                <a:pt x="20722" y="16597"/>
                              </a:cubicBezTo>
                              <a:cubicBezTo>
                                <a:pt x="20716" y="16573"/>
                                <a:pt x="20716" y="16552"/>
                                <a:pt x="20716" y="16531"/>
                              </a:cubicBezTo>
                              <a:cubicBezTo>
                                <a:pt x="20716" y="16513"/>
                                <a:pt x="20722" y="16495"/>
                                <a:pt x="20733" y="16481"/>
                              </a:cubicBezTo>
                              <a:cubicBezTo>
                                <a:pt x="20744" y="16460"/>
                                <a:pt x="20760" y="16442"/>
                                <a:pt x="20782" y="16428"/>
                              </a:cubicBezTo>
                              <a:cubicBezTo>
                                <a:pt x="20792" y="16421"/>
                                <a:pt x="20809" y="16418"/>
                                <a:pt x="20814" y="16414"/>
                              </a:cubicBezTo>
                              <a:cubicBezTo>
                                <a:pt x="20819" y="16418"/>
                                <a:pt x="20819" y="16418"/>
                                <a:pt x="20825" y="16418"/>
                              </a:cubicBezTo>
                              <a:cubicBezTo>
                                <a:pt x="20830" y="16418"/>
                                <a:pt x="20830" y="16411"/>
                                <a:pt x="20825" y="16404"/>
                              </a:cubicBezTo>
                              <a:cubicBezTo>
                                <a:pt x="20819" y="16397"/>
                                <a:pt x="20809" y="16386"/>
                                <a:pt x="20787" y="16375"/>
                              </a:cubicBezTo>
                              <a:cubicBezTo>
                                <a:pt x="20771" y="16368"/>
                                <a:pt x="20749" y="16361"/>
                                <a:pt x="20727" y="16358"/>
                              </a:cubicBezTo>
                              <a:cubicBezTo>
                                <a:pt x="20706" y="16354"/>
                                <a:pt x="20684" y="16351"/>
                                <a:pt x="20662" y="16347"/>
                              </a:cubicBezTo>
                              <a:cubicBezTo>
                                <a:pt x="20641" y="16344"/>
                                <a:pt x="20608" y="16340"/>
                                <a:pt x="20565" y="16344"/>
                              </a:cubicBezTo>
                              <a:cubicBezTo>
                                <a:pt x="20521" y="16347"/>
                                <a:pt x="20473" y="16358"/>
                                <a:pt x="20429" y="16379"/>
                              </a:cubicBezTo>
                              <a:cubicBezTo>
                                <a:pt x="20391" y="16404"/>
                                <a:pt x="20370" y="16439"/>
                                <a:pt x="20359" y="16467"/>
                              </a:cubicBezTo>
                              <a:cubicBezTo>
                                <a:pt x="20353" y="16485"/>
                                <a:pt x="20348" y="16506"/>
                                <a:pt x="20348" y="16520"/>
                              </a:cubicBezTo>
                              <a:lnTo>
                                <a:pt x="20342" y="16516"/>
                              </a:lnTo>
                              <a:cubicBezTo>
                                <a:pt x="20305" y="16471"/>
                                <a:pt x="20288" y="16421"/>
                                <a:pt x="20283" y="16375"/>
                              </a:cubicBezTo>
                              <a:cubicBezTo>
                                <a:pt x="20277" y="16351"/>
                                <a:pt x="20277" y="16326"/>
                                <a:pt x="20277" y="16305"/>
                              </a:cubicBezTo>
                              <a:cubicBezTo>
                                <a:pt x="20277" y="16284"/>
                                <a:pt x="20277" y="16259"/>
                                <a:pt x="20283" y="16238"/>
                              </a:cubicBezTo>
                              <a:lnTo>
                                <a:pt x="20283" y="16238"/>
                              </a:lnTo>
                              <a:cubicBezTo>
                                <a:pt x="20288" y="16196"/>
                                <a:pt x="20299" y="16157"/>
                                <a:pt x="20315" y="16125"/>
                              </a:cubicBezTo>
                              <a:cubicBezTo>
                                <a:pt x="20321" y="16118"/>
                                <a:pt x="20321" y="16115"/>
                                <a:pt x="20321" y="16111"/>
                              </a:cubicBezTo>
                              <a:lnTo>
                                <a:pt x="20321" y="16111"/>
                              </a:lnTo>
                              <a:lnTo>
                                <a:pt x="20321" y="16111"/>
                              </a:lnTo>
                              <a:cubicBezTo>
                                <a:pt x="20342" y="16097"/>
                                <a:pt x="20342" y="16097"/>
                                <a:pt x="20326" y="16107"/>
                              </a:cubicBezTo>
                              <a:cubicBezTo>
                                <a:pt x="20305" y="16118"/>
                                <a:pt x="20267" y="16136"/>
                                <a:pt x="20223" y="16171"/>
                              </a:cubicBezTo>
                              <a:cubicBezTo>
                                <a:pt x="20180" y="16203"/>
                                <a:pt x="20126" y="16248"/>
                                <a:pt x="20082" y="16305"/>
                              </a:cubicBezTo>
                              <a:cubicBezTo>
                                <a:pt x="20034" y="16361"/>
                                <a:pt x="19990" y="16425"/>
                                <a:pt x="19952" y="16492"/>
                              </a:cubicBezTo>
                              <a:cubicBezTo>
                                <a:pt x="19931" y="16527"/>
                                <a:pt x="19914" y="16566"/>
                                <a:pt x="19898" y="16605"/>
                              </a:cubicBezTo>
                              <a:cubicBezTo>
                                <a:pt x="19898" y="16605"/>
                                <a:pt x="19893" y="16601"/>
                                <a:pt x="19887" y="16597"/>
                              </a:cubicBezTo>
                              <a:cubicBezTo>
                                <a:pt x="19882" y="16594"/>
                                <a:pt x="19876" y="16590"/>
                                <a:pt x="19871" y="16587"/>
                              </a:cubicBezTo>
                              <a:cubicBezTo>
                                <a:pt x="19844" y="16566"/>
                                <a:pt x="19795" y="16552"/>
                                <a:pt x="19757" y="16545"/>
                              </a:cubicBezTo>
                              <a:cubicBezTo>
                                <a:pt x="19735" y="16541"/>
                                <a:pt x="19703" y="16534"/>
                                <a:pt x="19660" y="16534"/>
                              </a:cubicBezTo>
                              <a:cubicBezTo>
                                <a:pt x="19611" y="16534"/>
                                <a:pt x="19567" y="16552"/>
                                <a:pt x="19529" y="16576"/>
                              </a:cubicBezTo>
                              <a:cubicBezTo>
                                <a:pt x="19491" y="16601"/>
                                <a:pt x="19470" y="16633"/>
                                <a:pt x="19459" y="16664"/>
                              </a:cubicBezTo>
                              <a:cubicBezTo>
                                <a:pt x="19454" y="16686"/>
                                <a:pt x="19454" y="16703"/>
                                <a:pt x="19454" y="16721"/>
                              </a:cubicBezTo>
                              <a:cubicBezTo>
                                <a:pt x="19454" y="16721"/>
                                <a:pt x="19454" y="16721"/>
                                <a:pt x="19454" y="16721"/>
                              </a:cubicBezTo>
                              <a:cubicBezTo>
                                <a:pt x="19454" y="16739"/>
                                <a:pt x="19443" y="16749"/>
                                <a:pt x="19443" y="16746"/>
                              </a:cubicBezTo>
                              <a:lnTo>
                                <a:pt x="19443" y="16746"/>
                              </a:lnTo>
                              <a:cubicBezTo>
                                <a:pt x="19486" y="16753"/>
                                <a:pt x="19513" y="16760"/>
                                <a:pt x="19551" y="16784"/>
                              </a:cubicBezTo>
                              <a:cubicBezTo>
                                <a:pt x="19529" y="16774"/>
                                <a:pt x="19502" y="16763"/>
                                <a:pt x="19481" y="16760"/>
                              </a:cubicBezTo>
                              <a:cubicBezTo>
                                <a:pt x="19459" y="16753"/>
                                <a:pt x="19459" y="16756"/>
                                <a:pt x="19475" y="16760"/>
                              </a:cubicBezTo>
                              <a:cubicBezTo>
                                <a:pt x="19491" y="16767"/>
                                <a:pt x="19524" y="16774"/>
                                <a:pt x="19562" y="16795"/>
                              </a:cubicBezTo>
                              <a:cubicBezTo>
                                <a:pt x="19600" y="16816"/>
                                <a:pt x="19638" y="16848"/>
                                <a:pt x="19660" y="16890"/>
                              </a:cubicBezTo>
                              <a:cubicBezTo>
                                <a:pt x="19687" y="16932"/>
                                <a:pt x="19703" y="16982"/>
                                <a:pt x="19719" y="17035"/>
                              </a:cubicBezTo>
                              <a:cubicBezTo>
                                <a:pt x="19757" y="17140"/>
                                <a:pt x="19806" y="17250"/>
                                <a:pt x="19887" y="17334"/>
                              </a:cubicBezTo>
                              <a:cubicBezTo>
                                <a:pt x="19925" y="17377"/>
                                <a:pt x="19968" y="17412"/>
                                <a:pt x="20012" y="17437"/>
                              </a:cubicBezTo>
                              <a:cubicBezTo>
                                <a:pt x="20055" y="17461"/>
                                <a:pt x="20088" y="17479"/>
                                <a:pt x="20109" y="17489"/>
                              </a:cubicBezTo>
                              <a:cubicBezTo>
                                <a:pt x="20196" y="17532"/>
                                <a:pt x="20315" y="17571"/>
                                <a:pt x="20397" y="17609"/>
                              </a:cubicBezTo>
                              <a:cubicBezTo>
                                <a:pt x="20456" y="17637"/>
                                <a:pt x="20500" y="17669"/>
                                <a:pt x="20516" y="17680"/>
                              </a:cubicBezTo>
                              <a:cubicBezTo>
                                <a:pt x="20521" y="17683"/>
                                <a:pt x="20527" y="17690"/>
                                <a:pt x="20538" y="17694"/>
                              </a:cubicBezTo>
                              <a:cubicBezTo>
                                <a:pt x="20565" y="17715"/>
                                <a:pt x="20608" y="17750"/>
                                <a:pt x="20641" y="17793"/>
                              </a:cubicBezTo>
                              <a:cubicBezTo>
                                <a:pt x="20679" y="17831"/>
                                <a:pt x="20711" y="17877"/>
                                <a:pt x="20738" y="17916"/>
                              </a:cubicBezTo>
                              <a:cubicBezTo>
                                <a:pt x="20765" y="17955"/>
                                <a:pt x="20792" y="17986"/>
                                <a:pt x="20803" y="18001"/>
                              </a:cubicBezTo>
                              <a:cubicBezTo>
                                <a:pt x="20825" y="18029"/>
                                <a:pt x="20857" y="18061"/>
                                <a:pt x="20885" y="18085"/>
                              </a:cubicBezTo>
                              <a:cubicBezTo>
                                <a:pt x="20901" y="18099"/>
                                <a:pt x="20917" y="18110"/>
                                <a:pt x="20928" y="18117"/>
                              </a:cubicBezTo>
                              <a:cubicBezTo>
                                <a:pt x="20933" y="18152"/>
                                <a:pt x="20971" y="18223"/>
                                <a:pt x="20987" y="18261"/>
                              </a:cubicBezTo>
                              <a:cubicBezTo>
                                <a:pt x="20993" y="18269"/>
                                <a:pt x="20993" y="18276"/>
                                <a:pt x="20998" y="18283"/>
                              </a:cubicBezTo>
                              <a:cubicBezTo>
                                <a:pt x="20998" y="18286"/>
                                <a:pt x="21004" y="18286"/>
                                <a:pt x="21004" y="18290"/>
                              </a:cubicBezTo>
                              <a:lnTo>
                                <a:pt x="21004" y="18290"/>
                              </a:lnTo>
                              <a:cubicBezTo>
                                <a:pt x="20950" y="18276"/>
                                <a:pt x="20830" y="18307"/>
                                <a:pt x="20765" y="18328"/>
                              </a:cubicBezTo>
                              <a:cubicBezTo>
                                <a:pt x="20765" y="18328"/>
                                <a:pt x="20771" y="18328"/>
                                <a:pt x="20771" y="18332"/>
                              </a:cubicBezTo>
                              <a:cubicBezTo>
                                <a:pt x="20782" y="18336"/>
                                <a:pt x="20792" y="18339"/>
                                <a:pt x="20803" y="18343"/>
                              </a:cubicBezTo>
                              <a:cubicBezTo>
                                <a:pt x="20847" y="18353"/>
                                <a:pt x="20901" y="18378"/>
                                <a:pt x="20960" y="18413"/>
                              </a:cubicBezTo>
                              <a:cubicBezTo>
                                <a:pt x="20982" y="18427"/>
                                <a:pt x="20998" y="18441"/>
                                <a:pt x="21020" y="18459"/>
                              </a:cubicBezTo>
                              <a:cubicBezTo>
                                <a:pt x="21063" y="18494"/>
                                <a:pt x="21101" y="18536"/>
                                <a:pt x="21145" y="18579"/>
                              </a:cubicBezTo>
                              <a:cubicBezTo>
                                <a:pt x="21166" y="18600"/>
                                <a:pt x="21188" y="18625"/>
                                <a:pt x="21210" y="18646"/>
                              </a:cubicBezTo>
                              <a:cubicBezTo>
                                <a:pt x="21231" y="18667"/>
                                <a:pt x="21259" y="18688"/>
                                <a:pt x="21280" y="18709"/>
                              </a:cubicBezTo>
                              <a:cubicBezTo>
                                <a:pt x="21329" y="18752"/>
                                <a:pt x="21383" y="18790"/>
                                <a:pt x="21432" y="18822"/>
                              </a:cubicBezTo>
                              <a:cubicBezTo>
                                <a:pt x="21443" y="18829"/>
                                <a:pt x="21459" y="18840"/>
                                <a:pt x="21470" y="18847"/>
                              </a:cubicBezTo>
                              <a:lnTo>
                                <a:pt x="21470" y="18526"/>
                              </a:lnTo>
                              <a:cubicBezTo>
                                <a:pt x="21443" y="18501"/>
                                <a:pt x="21410" y="18480"/>
                                <a:pt x="21383" y="18459"/>
                              </a:cubicBezTo>
                              <a:cubicBezTo>
                                <a:pt x="21345" y="18431"/>
                                <a:pt x="21307" y="18406"/>
                                <a:pt x="21269" y="18385"/>
                              </a:cubicBezTo>
                              <a:close/>
                              <a:moveTo>
                                <a:pt x="20012" y="16418"/>
                              </a:moveTo>
                              <a:cubicBezTo>
                                <a:pt x="20028" y="16389"/>
                                <a:pt x="20050" y="16361"/>
                                <a:pt x="20066" y="16337"/>
                              </a:cubicBezTo>
                              <a:cubicBezTo>
                                <a:pt x="20104" y="16287"/>
                                <a:pt x="20142" y="16241"/>
                                <a:pt x="20185" y="16203"/>
                              </a:cubicBezTo>
                              <a:lnTo>
                                <a:pt x="20191" y="16199"/>
                              </a:lnTo>
                              <a:cubicBezTo>
                                <a:pt x="20126" y="16263"/>
                                <a:pt x="20061" y="16344"/>
                                <a:pt x="20012" y="16418"/>
                              </a:cubicBezTo>
                              <a:close/>
                              <a:moveTo>
                                <a:pt x="20521" y="17680"/>
                              </a:moveTo>
                              <a:lnTo>
                                <a:pt x="20521" y="17680"/>
                              </a:lnTo>
                              <a:lnTo>
                                <a:pt x="20521" y="17680"/>
                              </a:lnTo>
                              <a:lnTo>
                                <a:pt x="20521" y="17680"/>
                              </a:lnTo>
                              <a:close/>
                              <a:moveTo>
                                <a:pt x="21389" y="12649"/>
                              </a:moveTo>
                              <a:cubicBezTo>
                                <a:pt x="21367" y="12713"/>
                                <a:pt x="21367" y="12772"/>
                                <a:pt x="21378" y="12825"/>
                              </a:cubicBezTo>
                              <a:cubicBezTo>
                                <a:pt x="21383" y="12854"/>
                                <a:pt x="21389" y="12885"/>
                                <a:pt x="21399" y="12913"/>
                              </a:cubicBezTo>
                              <a:lnTo>
                                <a:pt x="21399" y="12917"/>
                              </a:lnTo>
                              <a:cubicBezTo>
                                <a:pt x="21399" y="12931"/>
                                <a:pt x="21399" y="12928"/>
                                <a:pt x="21405" y="12917"/>
                              </a:cubicBezTo>
                              <a:cubicBezTo>
                                <a:pt x="21405" y="12921"/>
                                <a:pt x="21405" y="12917"/>
                                <a:pt x="21405" y="12913"/>
                              </a:cubicBezTo>
                              <a:cubicBezTo>
                                <a:pt x="21405" y="12903"/>
                                <a:pt x="21405" y="12889"/>
                                <a:pt x="21405" y="12868"/>
                              </a:cubicBezTo>
                              <a:cubicBezTo>
                                <a:pt x="21405" y="12843"/>
                                <a:pt x="21410" y="12811"/>
                                <a:pt x="21421" y="12776"/>
                              </a:cubicBezTo>
                              <a:cubicBezTo>
                                <a:pt x="21427" y="12758"/>
                                <a:pt x="21432" y="12744"/>
                                <a:pt x="21443" y="12727"/>
                              </a:cubicBezTo>
                              <a:cubicBezTo>
                                <a:pt x="21443" y="12723"/>
                                <a:pt x="21443" y="12723"/>
                                <a:pt x="21448" y="12720"/>
                              </a:cubicBezTo>
                              <a:lnTo>
                                <a:pt x="21448" y="12720"/>
                              </a:lnTo>
                              <a:cubicBezTo>
                                <a:pt x="21454" y="12709"/>
                                <a:pt x="21464" y="12698"/>
                                <a:pt x="21470" y="12688"/>
                              </a:cubicBezTo>
                              <a:lnTo>
                                <a:pt x="21470" y="12508"/>
                              </a:lnTo>
                              <a:cubicBezTo>
                                <a:pt x="21454" y="12529"/>
                                <a:pt x="21437" y="12550"/>
                                <a:pt x="21421" y="12575"/>
                              </a:cubicBezTo>
                              <a:cubicBezTo>
                                <a:pt x="21410" y="12603"/>
                                <a:pt x="21399" y="12628"/>
                                <a:pt x="21389" y="12649"/>
                              </a:cubicBezTo>
                              <a:close/>
                              <a:moveTo>
                                <a:pt x="21399" y="8126"/>
                              </a:moveTo>
                              <a:cubicBezTo>
                                <a:pt x="21394" y="8126"/>
                                <a:pt x="21389" y="8130"/>
                                <a:pt x="21383" y="8133"/>
                              </a:cubicBezTo>
                              <a:cubicBezTo>
                                <a:pt x="21372" y="8137"/>
                                <a:pt x="21367" y="8140"/>
                                <a:pt x="21361" y="8144"/>
                              </a:cubicBezTo>
                              <a:cubicBezTo>
                                <a:pt x="21356" y="8147"/>
                                <a:pt x="21356" y="8154"/>
                                <a:pt x="21356" y="8161"/>
                              </a:cubicBezTo>
                              <a:cubicBezTo>
                                <a:pt x="21356" y="8161"/>
                                <a:pt x="21356" y="8165"/>
                                <a:pt x="21356" y="8165"/>
                              </a:cubicBezTo>
                              <a:lnTo>
                                <a:pt x="21356" y="8165"/>
                              </a:lnTo>
                              <a:cubicBezTo>
                                <a:pt x="21356" y="8165"/>
                                <a:pt x="21356" y="8165"/>
                                <a:pt x="21356" y="8165"/>
                              </a:cubicBezTo>
                              <a:cubicBezTo>
                                <a:pt x="21356" y="8165"/>
                                <a:pt x="21356" y="8165"/>
                                <a:pt x="21356" y="8165"/>
                              </a:cubicBezTo>
                              <a:cubicBezTo>
                                <a:pt x="21356" y="8165"/>
                                <a:pt x="21356" y="8168"/>
                                <a:pt x="21361" y="8175"/>
                              </a:cubicBezTo>
                              <a:cubicBezTo>
                                <a:pt x="21361" y="8182"/>
                                <a:pt x="21367" y="8189"/>
                                <a:pt x="21372" y="8197"/>
                              </a:cubicBezTo>
                              <a:cubicBezTo>
                                <a:pt x="21378" y="8204"/>
                                <a:pt x="21378" y="8211"/>
                                <a:pt x="21383" y="8218"/>
                              </a:cubicBezTo>
                              <a:cubicBezTo>
                                <a:pt x="21383" y="8221"/>
                                <a:pt x="21389" y="8228"/>
                                <a:pt x="21389" y="8232"/>
                              </a:cubicBezTo>
                              <a:cubicBezTo>
                                <a:pt x="21394" y="8239"/>
                                <a:pt x="21394" y="8246"/>
                                <a:pt x="21399" y="8256"/>
                              </a:cubicBezTo>
                              <a:cubicBezTo>
                                <a:pt x="21410" y="8295"/>
                                <a:pt x="21427" y="8348"/>
                                <a:pt x="21421" y="8405"/>
                              </a:cubicBezTo>
                              <a:cubicBezTo>
                                <a:pt x="21416" y="8461"/>
                                <a:pt x="21378" y="8521"/>
                                <a:pt x="21345" y="8588"/>
                              </a:cubicBezTo>
                              <a:cubicBezTo>
                                <a:pt x="21329" y="8620"/>
                                <a:pt x="21318" y="8655"/>
                                <a:pt x="21313" y="8690"/>
                              </a:cubicBezTo>
                              <a:cubicBezTo>
                                <a:pt x="21307" y="8725"/>
                                <a:pt x="21307" y="8761"/>
                                <a:pt x="21318" y="8796"/>
                              </a:cubicBezTo>
                              <a:cubicBezTo>
                                <a:pt x="21324" y="8831"/>
                                <a:pt x="21340" y="8863"/>
                                <a:pt x="21356" y="8895"/>
                              </a:cubicBezTo>
                              <a:cubicBezTo>
                                <a:pt x="21367" y="8919"/>
                                <a:pt x="21378" y="8940"/>
                                <a:pt x="21394" y="8958"/>
                              </a:cubicBezTo>
                              <a:cubicBezTo>
                                <a:pt x="21399" y="8969"/>
                                <a:pt x="21405" y="8976"/>
                                <a:pt x="21410" y="8986"/>
                              </a:cubicBezTo>
                              <a:cubicBezTo>
                                <a:pt x="21432" y="9014"/>
                                <a:pt x="21454" y="9043"/>
                                <a:pt x="21475" y="9067"/>
                              </a:cubicBezTo>
                              <a:lnTo>
                                <a:pt x="21475" y="8122"/>
                              </a:lnTo>
                              <a:cubicBezTo>
                                <a:pt x="21470" y="8122"/>
                                <a:pt x="21464" y="8122"/>
                                <a:pt x="21459" y="8122"/>
                              </a:cubicBezTo>
                              <a:cubicBezTo>
                                <a:pt x="21437" y="8119"/>
                                <a:pt x="21416" y="8122"/>
                                <a:pt x="21399" y="8126"/>
                              </a:cubicBezTo>
                              <a:close/>
                              <a:moveTo>
                                <a:pt x="21432" y="11313"/>
                              </a:moveTo>
                              <a:cubicBezTo>
                                <a:pt x="21432" y="11316"/>
                                <a:pt x="21432" y="11316"/>
                                <a:pt x="21432" y="11320"/>
                              </a:cubicBezTo>
                              <a:cubicBezTo>
                                <a:pt x="21432" y="11320"/>
                                <a:pt x="21432" y="11327"/>
                                <a:pt x="21437" y="11327"/>
                              </a:cubicBezTo>
                              <a:cubicBezTo>
                                <a:pt x="21437" y="11327"/>
                                <a:pt x="21437" y="11327"/>
                                <a:pt x="21437" y="11327"/>
                              </a:cubicBezTo>
                              <a:cubicBezTo>
                                <a:pt x="21437" y="11327"/>
                                <a:pt x="21437" y="11331"/>
                                <a:pt x="21437" y="11331"/>
                              </a:cubicBezTo>
                              <a:cubicBezTo>
                                <a:pt x="21427" y="11338"/>
                                <a:pt x="21416" y="11348"/>
                                <a:pt x="21416" y="11352"/>
                              </a:cubicBezTo>
                              <a:lnTo>
                                <a:pt x="21416" y="11355"/>
                              </a:lnTo>
                              <a:lnTo>
                                <a:pt x="21416" y="11355"/>
                              </a:lnTo>
                              <a:cubicBezTo>
                                <a:pt x="21421" y="11359"/>
                                <a:pt x="21427" y="11355"/>
                                <a:pt x="21437" y="11348"/>
                              </a:cubicBezTo>
                              <a:cubicBezTo>
                                <a:pt x="21443" y="11345"/>
                                <a:pt x="21448" y="11341"/>
                                <a:pt x="21459" y="11338"/>
                              </a:cubicBezTo>
                              <a:cubicBezTo>
                                <a:pt x="21459" y="11338"/>
                                <a:pt x="21464" y="11338"/>
                                <a:pt x="21464" y="11334"/>
                              </a:cubicBezTo>
                              <a:lnTo>
                                <a:pt x="21464" y="11168"/>
                              </a:lnTo>
                              <a:cubicBezTo>
                                <a:pt x="21459" y="11175"/>
                                <a:pt x="21454" y="11179"/>
                                <a:pt x="21454" y="11186"/>
                              </a:cubicBezTo>
                              <a:cubicBezTo>
                                <a:pt x="21427" y="11239"/>
                                <a:pt x="21432" y="11292"/>
                                <a:pt x="21432" y="11313"/>
                              </a:cubicBezTo>
                              <a:close/>
                              <a:moveTo>
                                <a:pt x="21177" y="15907"/>
                              </a:moveTo>
                              <a:cubicBezTo>
                                <a:pt x="21080" y="15917"/>
                                <a:pt x="21004" y="15935"/>
                                <a:pt x="20955" y="15949"/>
                              </a:cubicBezTo>
                              <a:cubicBezTo>
                                <a:pt x="20917" y="15959"/>
                                <a:pt x="20879" y="15970"/>
                                <a:pt x="20847" y="15984"/>
                              </a:cubicBezTo>
                              <a:cubicBezTo>
                                <a:pt x="20809" y="15998"/>
                                <a:pt x="20776" y="16012"/>
                                <a:pt x="20749" y="16030"/>
                              </a:cubicBezTo>
                              <a:cubicBezTo>
                                <a:pt x="20700" y="16055"/>
                                <a:pt x="20662" y="16083"/>
                                <a:pt x="20657" y="16093"/>
                              </a:cubicBezTo>
                              <a:lnTo>
                                <a:pt x="20657" y="16097"/>
                              </a:lnTo>
                              <a:lnTo>
                                <a:pt x="20657" y="16097"/>
                              </a:lnTo>
                              <a:cubicBezTo>
                                <a:pt x="20662" y="16100"/>
                                <a:pt x="20662" y="16100"/>
                                <a:pt x="20668" y="16097"/>
                              </a:cubicBezTo>
                              <a:lnTo>
                                <a:pt x="20662" y="16104"/>
                              </a:lnTo>
                              <a:lnTo>
                                <a:pt x="20684" y="16097"/>
                              </a:lnTo>
                              <a:cubicBezTo>
                                <a:pt x="20706" y="16090"/>
                                <a:pt x="20733" y="16086"/>
                                <a:pt x="20760" y="16079"/>
                              </a:cubicBezTo>
                              <a:cubicBezTo>
                                <a:pt x="20814" y="16072"/>
                                <a:pt x="20917" y="16058"/>
                                <a:pt x="21042" y="16062"/>
                              </a:cubicBezTo>
                              <a:cubicBezTo>
                                <a:pt x="21145" y="16065"/>
                                <a:pt x="21264" y="16079"/>
                                <a:pt x="21367" y="16104"/>
                              </a:cubicBezTo>
                              <a:cubicBezTo>
                                <a:pt x="21405" y="16111"/>
                                <a:pt x="21437" y="16122"/>
                                <a:pt x="21464" y="16129"/>
                              </a:cubicBezTo>
                              <a:lnTo>
                                <a:pt x="21464" y="15903"/>
                              </a:lnTo>
                              <a:cubicBezTo>
                                <a:pt x="21372" y="15896"/>
                                <a:pt x="21269" y="15896"/>
                                <a:pt x="21177" y="15907"/>
                              </a:cubicBezTo>
                              <a:close/>
                              <a:moveTo>
                                <a:pt x="21199" y="2330"/>
                              </a:moveTo>
                              <a:cubicBezTo>
                                <a:pt x="21231" y="2341"/>
                                <a:pt x="21259" y="2362"/>
                                <a:pt x="21286" y="2387"/>
                              </a:cubicBezTo>
                              <a:lnTo>
                                <a:pt x="21291" y="2390"/>
                              </a:lnTo>
                              <a:cubicBezTo>
                                <a:pt x="21302" y="2401"/>
                                <a:pt x="21313" y="2411"/>
                                <a:pt x="21324" y="2422"/>
                              </a:cubicBezTo>
                              <a:cubicBezTo>
                                <a:pt x="21356" y="2457"/>
                                <a:pt x="21389" y="2503"/>
                                <a:pt x="21410" y="2559"/>
                              </a:cubicBezTo>
                              <a:cubicBezTo>
                                <a:pt x="21416" y="2577"/>
                                <a:pt x="21421" y="2595"/>
                                <a:pt x="21427" y="2616"/>
                              </a:cubicBezTo>
                              <a:cubicBezTo>
                                <a:pt x="21427" y="2616"/>
                                <a:pt x="21427" y="2619"/>
                                <a:pt x="21427" y="2619"/>
                              </a:cubicBezTo>
                              <a:cubicBezTo>
                                <a:pt x="21405" y="2602"/>
                                <a:pt x="21372" y="2581"/>
                                <a:pt x="21334" y="2574"/>
                              </a:cubicBezTo>
                              <a:cubicBezTo>
                                <a:pt x="21318" y="2570"/>
                                <a:pt x="21296" y="2566"/>
                                <a:pt x="21275" y="2563"/>
                              </a:cubicBezTo>
                              <a:cubicBezTo>
                                <a:pt x="21237" y="2559"/>
                                <a:pt x="21193" y="2556"/>
                                <a:pt x="21156" y="2563"/>
                              </a:cubicBezTo>
                              <a:cubicBezTo>
                                <a:pt x="21118" y="2566"/>
                                <a:pt x="21090" y="2574"/>
                                <a:pt x="21080" y="2581"/>
                              </a:cubicBezTo>
                              <a:cubicBezTo>
                                <a:pt x="21058" y="2588"/>
                                <a:pt x="21031" y="2602"/>
                                <a:pt x="21015" y="2619"/>
                              </a:cubicBezTo>
                              <a:cubicBezTo>
                                <a:pt x="21015" y="2619"/>
                                <a:pt x="21009" y="2623"/>
                                <a:pt x="21009" y="2623"/>
                              </a:cubicBezTo>
                              <a:cubicBezTo>
                                <a:pt x="21004" y="2626"/>
                                <a:pt x="21004" y="2626"/>
                                <a:pt x="20998" y="2630"/>
                              </a:cubicBezTo>
                              <a:cubicBezTo>
                                <a:pt x="20977" y="2651"/>
                                <a:pt x="20971" y="2672"/>
                                <a:pt x="20971" y="2686"/>
                              </a:cubicBezTo>
                              <a:cubicBezTo>
                                <a:pt x="20971" y="2690"/>
                                <a:pt x="20971" y="2690"/>
                                <a:pt x="20971" y="2690"/>
                              </a:cubicBezTo>
                              <a:lnTo>
                                <a:pt x="20971" y="2690"/>
                              </a:lnTo>
                              <a:cubicBezTo>
                                <a:pt x="20993" y="2700"/>
                                <a:pt x="21009" y="2711"/>
                                <a:pt x="21020" y="2722"/>
                              </a:cubicBezTo>
                              <a:cubicBezTo>
                                <a:pt x="21031" y="2736"/>
                                <a:pt x="21042" y="2753"/>
                                <a:pt x="21058" y="2774"/>
                              </a:cubicBezTo>
                              <a:cubicBezTo>
                                <a:pt x="21069" y="2796"/>
                                <a:pt x="21080" y="2820"/>
                                <a:pt x="21090" y="2849"/>
                              </a:cubicBezTo>
                              <a:cubicBezTo>
                                <a:pt x="21101" y="2894"/>
                                <a:pt x="21107" y="2947"/>
                                <a:pt x="21123" y="3021"/>
                              </a:cubicBezTo>
                              <a:cubicBezTo>
                                <a:pt x="21128" y="3053"/>
                                <a:pt x="21134" y="3085"/>
                                <a:pt x="21139" y="3120"/>
                              </a:cubicBezTo>
                              <a:cubicBezTo>
                                <a:pt x="21156" y="3190"/>
                                <a:pt x="21183" y="3261"/>
                                <a:pt x="21221" y="3324"/>
                              </a:cubicBezTo>
                              <a:cubicBezTo>
                                <a:pt x="21259" y="3391"/>
                                <a:pt x="21307" y="3451"/>
                                <a:pt x="21367" y="3504"/>
                              </a:cubicBezTo>
                              <a:cubicBezTo>
                                <a:pt x="21399" y="3532"/>
                                <a:pt x="21432" y="3561"/>
                                <a:pt x="21464" y="3585"/>
                              </a:cubicBezTo>
                              <a:lnTo>
                                <a:pt x="21464" y="2348"/>
                              </a:lnTo>
                              <a:cubicBezTo>
                                <a:pt x="21410" y="2337"/>
                                <a:pt x="21361" y="2330"/>
                                <a:pt x="21313" y="2330"/>
                              </a:cubicBezTo>
                              <a:cubicBezTo>
                                <a:pt x="21210" y="2313"/>
                                <a:pt x="21145" y="2313"/>
                                <a:pt x="21199" y="2330"/>
                              </a:cubicBezTo>
                              <a:close/>
                              <a:moveTo>
                                <a:pt x="20998" y="2693"/>
                              </a:moveTo>
                              <a:lnTo>
                                <a:pt x="20998" y="2693"/>
                              </a:lnTo>
                              <a:cubicBezTo>
                                <a:pt x="20998" y="2693"/>
                                <a:pt x="21004" y="2697"/>
                                <a:pt x="21004" y="2700"/>
                              </a:cubicBezTo>
                              <a:cubicBezTo>
                                <a:pt x="21004" y="2697"/>
                                <a:pt x="20998" y="2693"/>
                                <a:pt x="20998" y="2693"/>
                              </a:cubicBezTo>
                              <a:close/>
                              <a:moveTo>
                                <a:pt x="18088" y="21512"/>
                              </a:moveTo>
                              <a:cubicBezTo>
                                <a:pt x="18061" y="21498"/>
                                <a:pt x="17990" y="21463"/>
                                <a:pt x="17892" y="21463"/>
                              </a:cubicBezTo>
                              <a:cubicBezTo>
                                <a:pt x="17887" y="21463"/>
                                <a:pt x="17887" y="21463"/>
                                <a:pt x="17882" y="21463"/>
                              </a:cubicBezTo>
                              <a:cubicBezTo>
                                <a:pt x="17838" y="21463"/>
                                <a:pt x="17800" y="21473"/>
                                <a:pt x="17768" y="21484"/>
                              </a:cubicBezTo>
                              <a:cubicBezTo>
                                <a:pt x="17730" y="21498"/>
                                <a:pt x="17703" y="21519"/>
                                <a:pt x="17692" y="21540"/>
                              </a:cubicBezTo>
                              <a:cubicBezTo>
                                <a:pt x="17687" y="21551"/>
                                <a:pt x="17681" y="21565"/>
                                <a:pt x="17676" y="21579"/>
                              </a:cubicBezTo>
                              <a:lnTo>
                                <a:pt x="18164" y="21579"/>
                              </a:lnTo>
                              <a:cubicBezTo>
                                <a:pt x="18158" y="21565"/>
                                <a:pt x="18131" y="21540"/>
                                <a:pt x="18088" y="21512"/>
                              </a:cubicBezTo>
                              <a:close/>
                              <a:moveTo>
                                <a:pt x="21421" y="16516"/>
                              </a:moveTo>
                              <a:cubicBezTo>
                                <a:pt x="21416" y="16523"/>
                                <a:pt x="21416" y="16534"/>
                                <a:pt x="21421" y="16541"/>
                              </a:cubicBezTo>
                              <a:cubicBezTo>
                                <a:pt x="21427" y="16548"/>
                                <a:pt x="21437" y="16552"/>
                                <a:pt x="21443" y="16555"/>
                              </a:cubicBezTo>
                              <a:cubicBezTo>
                                <a:pt x="21448" y="16555"/>
                                <a:pt x="21448" y="16559"/>
                                <a:pt x="21454" y="16559"/>
                              </a:cubicBezTo>
                              <a:cubicBezTo>
                                <a:pt x="21459" y="16562"/>
                                <a:pt x="21464" y="16566"/>
                                <a:pt x="21470" y="16569"/>
                              </a:cubicBezTo>
                              <a:lnTo>
                                <a:pt x="21470" y="16488"/>
                              </a:lnTo>
                              <a:cubicBezTo>
                                <a:pt x="21459" y="16492"/>
                                <a:pt x="21448" y="16499"/>
                                <a:pt x="21437" y="16502"/>
                              </a:cubicBezTo>
                              <a:cubicBezTo>
                                <a:pt x="21432" y="16506"/>
                                <a:pt x="21427" y="16509"/>
                                <a:pt x="21421" y="16516"/>
                              </a:cubicBezTo>
                              <a:close/>
                              <a:moveTo>
                                <a:pt x="21356" y="4456"/>
                              </a:moveTo>
                              <a:cubicBezTo>
                                <a:pt x="21340" y="4470"/>
                                <a:pt x="21329" y="4488"/>
                                <a:pt x="21318" y="4502"/>
                              </a:cubicBezTo>
                              <a:cubicBezTo>
                                <a:pt x="21307" y="4516"/>
                                <a:pt x="21302" y="4544"/>
                                <a:pt x="21296" y="4572"/>
                              </a:cubicBezTo>
                              <a:cubicBezTo>
                                <a:pt x="21296" y="4583"/>
                                <a:pt x="21296" y="4594"/>
                                <a:pt x="21296" y="4608"/>
                              </a:cubicBezTo>
                              <a:cubicBezTo>
                                <a:pt x="21296" y="4629"/>
                                <a:pt x="21296" y="4650"/>
                                <a:pt x="21307" y="4668"/>
                              </a:cubicBezTo>
                              <a:cubicBezTo>
                                <a:pt x="21313" y="4682"/>
                                <a:pt x="21318" y="4689"/>
                                <a:pt x="21329" y="4696"/>
                              </a:cubicBezTo>
                              <a:cubicBezTo>
                                <a:pt x="21351" y="4728"/>
                                <a:pt x="21383" y="4752"/>
                                <a:pt x="21427" y="4770"/>
                              </a:cubicBezTo>
                              <a:cubicBezTo>
                                <a:pt x="21443" y="4777"/>
                                <a:pt x="21459" y="4780"/>
                                <a:pt x="21475" y="4787"/>
                              </a:cubicBezTo>
                              <a:lnTo>
                                <a:pt x="21475" y="4403"/>
                              </a:lnTo>
                              <a:cubicBezTo>
                                <a:pt x="21459" y="4403"/>
                                <a:pt x="21437" y="4410"/>
                                <a:pt x="21416" y="4421"/>
                              </a:cubicBezTo>
                              <a:cubicBezTo>
                                <a:pt x="21394" y="4428"/>
                                <a:pt x="21372" y="4442"/>
                                <a:pt x="21356" y="4456"/>
                              </a:cubicBezTo>
                              <a:close/>
                              <a:moveTo>
                                <a:pt x="21112" y="5697"/>
                              </a:moveTo>
                              <a:cubicBezTo>
                                <a:pt x="21090" y="5701"/>
                                <a:pt x="21063" y="5701"/>
                                <a:pt x="21042" y="5701"/>
                              </a:cubicBezTo>
                              <a:cubicBezTo>
                                <a:pt x="20966" y="5701"/>
                                <a:pt x="20895" y="5690"/>
                                <a:pt x="20841" y="5669"/>
                              </a:cubicBezTo>
                              <a:lnTo>
                                <a:pt x="20841" y="5669"/>
                              </a:lnTo>
                              <a:cubicBezTo>
                                <a:pt x="20776" y="5627"/>
                                <a:pt x="20787" y="5567"/>
                                <a:pt x="20787" y="5567"/>
                              </a:cubicBezTo>
                              <a:cubicBezTo>
                                <a:pt x="20787" y="5567"/>
                                <a:pt x="20787" y="5567"/>
                                <a:pt x="20771" y="5612"/>
                              </a:cubicBezTo>
                              <a:cubicBezTo>
                                <a:pt x="20765" y="5623"/>
                                <a:pt x="20765" y="5641"/>
                                <a:pt x="20771" y="5658"/>
                              </a:cubicBezTo>
                              <a:cubicBezTo>
                                <a:pt x="20771" y="5662"/>
                                <a:pt x="20771" y="5669"/>
                                <a:pt x="20771" y="5672"/>
                              </a:cubicBezTo>
                              <a:cubicBezTo>
                                <a:pt x="20771" y="5697"/>
                                <a:pt x="20776" y="5732"/>
                                <a:pt x="20803" y="5768"/>
                              </a:cubicBezTo>
                              <a:cubicBezTo>
                                <a:pt x="20825" y="5803"/>
                                <a:pt x="20868" y="5838"/>
                                <a:pt x="20906" y="5863"/>
                              </a:cubicBezTo>
                              <a:cubicBezTo>
                                <a:pt x="20944" y="5887"/>
                                <a:pt x="20982" y="5905"/>
                                <a:pt x="20998" y="5912"/>
                              </a:cubicBezTo>
                              <a:cubicBezTo>
                                <a:pt x="21020" y="5919"/>
                                <a:pt x="21047" y="5930"/>
                                <a:pt x="21069" y="5937"/>
                              </a:cubicBezTo>
                              <a:cubicBezTo>
                                <a:pt x="21139" y="5961"/>
                                <a:pt x="21199" y="5983"/>
                                <a:pt x="21210" y="5986"/>
                              </a:cubicBezTo>
                              <a:cubicBezTo>
                                <a:pt x="21134" y="6014"/>
                                <a:pt x="21063" y="6043"/>
                                <a:pt x="20982" y="6064"/>
                              </a:cubicBezTo>
                              <a:cubicBezTo>
                                <a:pt x="20944" y="6074"/>
                                <a:pt x="20906" y="6081"/>
                                <a:pt x="20874" y="6092"/>
                              </a:cubicBezTo>
                              <a:cubicBezTo>
                                <a:pt x="20868" y="6088"/>
                                <a:pt x="20863" y="6088"/>
                                <a:pt x="20852" y="6088"/>
                              </a:cubicBezTo>
                              <a:cubicBezTo>
                                <a:pt x="20841" y="6088"/>
                                <a:pt x="20836" y="6095"/>
                                <a:pt x="20830" y="6099"/>
                              </a:cubicBezTo>
                              <a:cubicBezTo>
                                <a:pt x="20809" y="6102"/>
                                <a:pt x="20782" y="6106"/>
                                <a:pt x="20760" y="6109"/>
                              </a:cubicBezTo>
                              <a:cubicBezTo>
                                <a:pt x="20754" y="6102"/>
                                <a:pt x="20738" y="6095"/>
                                <a:pt x="20727" y="6099"/>
                              </a:cubicBezTo>
                              <a:lnTo>
                                <a:pt x="20727" y="6099"/>
                              </a:lnTo>
                              <a:cubicBezTo>
                                <a:pt x="20711" y="6102"/>
                                <a:pt x="20706" y="6109"/>
                                <a:pt x="20700" y="6117"/>
                              </a:cubicBezTo>
                              <a:cubicBezTo>
                                <a:pt x="20695" y="6117"/>
                                <a:pt x="20684" y="6117"/>
                                <a:pt x="20679" y="6117"/>
                              </a:cubicBezTo>
                              <a:cubicBezTo>
                                <a:pt x="20581" y="6120"/>
                                <a:pt x="20505" y="6113"/>
                                <a:pt x="20467" y="6109"/>
                              </a:cubicBezTo>
                              <a:lnTo>
                                <a:pt x="20467" y="6109"/>
                              </a:lnTo>
                              <a:cubicBezTo>
                                <a:pt x="20489" y="6113"/>
                                <a:pt x="20516" y="6117"/>
                                <a:pt x="20554" y="6120"/>
                              </a:cubicBezTo>
                              <a:cubicBezTo>
                                <a:pt x="20548" y="6120"/>
                                <a:pt x="20543" y="6120"/>
                                <a:pt x="20532" y="6120"/>
                              </a:cubicBezTo>
                              <a:cubicBezTo>
                                <a:pt x="20500" y="6117"/>
                                <a:pt x="20473" y="6113"/>
                                <a:pt x="20456" y="6109"/>
                              </a:cubicBezTo>
                              <a:cubicBezTo>
                                <a:pt x="20445" y="6106"/>
                                <a:pt x="20440" y="6106"/>
                                <a:pt x="20440" y="6106"/>
                              </a:cubicBezTo>
                              <a:cubicBezTo>
                                <a:pt x="20456" y="6113"/>
                                <a:pt x="20483" y="6120"/>
                                <a:pt x="20521" y="6124"/>
                              </a:cubicBezTo>
                              <a:cubicBezTo>
                                <a:pt x="20511" y="6124"/>
                                <a:pt x="20500" y="6120"/>
                                <a:pt x="20489" y="6120"/>
                              </a:cubicBezTo>
                              <a:cubicBezTo>
                                <a:pt x="20451" y="6113"/>
                                <a:pt x="20451" y="6117"/>
                                <a:pt x="20478" y="6120"/>
                              </a:cubicBezTo>
                              <a:cubicBezTo>
                                <a:pt x="20511" y="6127"/>
                                <a:pt x="20570" y="6138"/>
                                <a:pt x="20651" y="6148"/>
                              </a:cubicBezTo>
                              <a:cubicBezTo>
                                <a:pt x="20792" y="6169"/>
                                <a:pt x="21004" y="6198"/>
                                <a:pt x="21242" y="6212"/>
                              </a:cubicBezTo>
                              <a:cubicBezTo>
                                <a:pt x="21237" y="6212"/>
                                <a:pt x="21237" y="6215"/>
                                <a:pt x="21237" y="6215"/>
                              </a:cubicBezTo>
                              <a:cubicBezTo>
                                <a:pt x="21226" y="6215"/>
                                <a:pt x="21204" y="6219"/>
                                <a:pt x="21188" y="6229"/>
                              </a:cubicBezTo>
                              <a:cubicBezTo>
                                <a:pt x="21156" y="6243"/>
                                <a:pt x="21128" y="6265"/>
                                <a:pt x="21112" y="6286"/>
                              </a:cubicBezTo>
                              <a:cubicBezTo>
                                <a:pt x="21101" y="6296"/>
                                <a:pt x="21090" y="6314"/>
                                <a:pt x="21069" y="6332"/>
                              </a:cubicBezTo>
                              <a:cubicBezTo>
                                <a:pt x="21053" y="6353"/>
                                <a:pt x="21031" y="6377"/>
                                <a:pt x="21031" y="6409"/>
                              </a:cubicBezTo>
                              <a:cubicBezTo>
                                <a:pt x="21025" y="6437"/>
                                <a:pt x="21036" y="6469"/>
                                <a:pt x="21042" y="6494"/>
                              </a:cubicBezTo>
                              <a:cubicBezTo>
                                <a:pt x="21047" y="6518"/>
                                <a:pt x="21058" y="6543"/>
                                <a:pt x="21063" y="6561"/>
                              </a:cubicBezTo>
                              <a:cubicBezTo>
                                <a:pt x="21063" y="6564"/>
                                <a:pt x="21063" y="6564"/>
                                <a:pt x="21069" y="6561"/>
                              </a:cubicBezTo>
                              <a:cubicBezTo>
                                <a:pt x="21096" y="6645"/>
                                <a:pt x="21193" y="6684"/>
                                <a:pt x="21177" y="6635"/>
                              </a:cubicBezTo>
                              <a:cubicBezTo>
                                <a:pt x="21161" y="6582"/>
                                <a:pt x="21177" y="6543"/>
                                <a:pt x="21177" y="6543"/>
                              </a:cubicBezTo>
                              <a:cubicBezTo>
                                <a:pt x="21177" y="6525"/>
                                <a:pt x="21183" y="6508"/>
                                <a:pt x="21193" y="6490"/>
                              </a:cubicBezTo>
                              <a:cubicBezTo>
                                <a:pt x="21199" y="6483"/>
                                <a:pt x="21204" y="6476"/>
                                <a:pt x="21210" y="6469"/>
                              </a:cubicBezTo>
                              <a:cubicBezTo>
                                <a:pt x="21231" y="6444"/>
                                <a:pt x="21269" y="6409"/>
                                <a:pt x="21324" y="6384"/>
                              </a:cubicBezTo>
                              <a:cubicBezTo>
                                <a:pt x="21367" y="6363"/>
                                <a:pt x="21427" y="6349"/>
                                <a:pt x="21486" y="6339"/>
                              </a:cubicBezTo>
                              <a:lnTo>
                                <a:pt x="21486" y="5616"/>
                              </a:lnTo>
                              <a:cubicBezTo>
                                <a:pt x="21454" y="5627"/>
                                <a:pt x="21421" y="5634"/>
                                <a:pt x="21389" y="5644"/>
                              </a:cubicBezTo>
                              <a:cubicBezTo>
                                <a:pt x="21275" y="5669"/>
                                <a:pt x="21183" y="5686"/>
                                <a:pt x="21112" y="5697"/>
                              </a:cubicBezTo>
                              <a:close/>
                              <a:moveTo>
                                <a:pt x="21416" y="19654"/>
                              </a:moveTo>
                              <a:cubicBezTo>
                                <a:pt x="21405" y="19668"/>
                                <a:pt x="21394" y="19682"/>
                                <a:pt x="21389" y="19693"/>
                              </a:cubicBezTo>
                              <a:cubicBezTo>
                                <a:pt x="21378" y="19710"/>
                                <a:pt x="21378" y="19728"/>
                                <a:pt x="21378" y="19735"/>
                              </a:cubicBezTo>
                              <a:cubicBezTo>
                                <a:pt x="21367" y="19732"/>
                                <a:pt x="21372" y="19732"/>
                                <a:pt x="21378" y="19735"/>
                              </a:cubicBezTo>
                              <a:lnTo>
                                <a:pt x="21378" y="19739"/>
                              </a:lnTo>
                              <a:lnTo>
                                <a:pt x="21378" y="19739"/>
                              </a:lnTo>
                              <a:lnTo>
                                <a:pt x="21378" y="19739"/>
                              </a:lnTo>
                              <a:cubicBezTo>
                                <a:pt x="21383" y="19742"/>
                                <a:pt x="21389" y="19746"/>
                                <a:pt x="21394" y="19749"/>
                              </a:cubicBezTo>
                              <a:cubicBezTo>
                                <a:pt x="21416" y="19774"/>
                                <a:pt x="21437" y="19806"/>
                                <a:pt x="21464" y="19837"/>
                              </a:cubicBezTo>
                              <a:lnTo>
                                <a:pt x="21464" y="19615"/>
                              </a:lnTo>
                              <a:cubicBezTo>
                                <a:pt x="21459" y="19615"/>
                                <a:pt x="21459" y="19619"/>
                                <a:pt x="21454" y="19619"/>
                              </a:cubicBezTo>
                              <a:cubicBezTo>
                                <a:pt x="21443" y="19633"/>
                                <a:pt x="21427" y="19643"/>
                                <a:pt x="21416" y="19654"/>
                              </a:cubicBezTo>
                              <a:close/>
                              <a:moveTo>
                                <a:pt x="21215" y="21145"/>
                              </a:moveTo>
                              <a:cubicBezTo>
                                <a:pt x="21183" y="21145"/>
                                <a:pt x="21166" y="21149"/>
                                <a:pt x="21166" y="21149"/>
                              </a:cubicBezTo>
                              <a:lnTo>
                                <a:pt x="21166" y="21145"/>
                              </a:lnTo>
                              <a:cubicBezTo>
                                <a:pt x="21183" y="21138"/>
                                <a:pt x="21193" y="21128"/>
                                <a:pt x="21204" y="21117"/>
                              </a:cubicBezTo>
                              <a:cubicBezTo>
                                <a:pt x="21215" y="21106"/>
                                <a:pt x="21237" y="21078"/>
                                <a:pt x="21253" y="21050"/>
                              </a:cubicBezTo>
                              <a:cubicBezTo>
                                <a:pt x="21275" y="21018"/>
                                <a:pt x="21269" y="20987"/>
                                <a:pt x="21291" y="20972"/>
                              </a:cubicBezTo>
                              <a:cubicBezTo>
                                <a:pt x="21296" y="20969"/>
                                <a:pt x="21291" y="20969"/>
                                <a:pt x="21291" y="20972"/>
                              </a:cubicBezTo>
                              <a:lnTo>
                                <a:pt x="21286" y="20972"/>
                              </a:lnTo>
                              <a:cubicBezTo>
                                <a:pt x="21324" y="20895"/>
                                <a:pt x="21345" y="20817"/>
                                <a:pt x="21291" y="20782"/>
                              </a:cubicBezTo>
                              <a:cubicBezTo>
                                <a:pt x="21291" y="20779"/>
                                <a:pt x="21291" y="20779"/>
                                <a:pt x="21291" y="20779"/>
                              </a:cubicBezTo>
                              <a:cubicBezTo>
                                <a:pt x="21286" y="20775"/>
                                <a:pt x="21259" y="20793"/>
                                <a:pt x="21248" y="20814"/>
                              </a:cubicBezTo>
                              <a:cubicBezTo>
                                <a:pt x="21231" y="20835"/>
                                <a:pt x="21259" y="20863"/>
                                <a:pt x="21199" y="20888"/>
                              </a:cubicBezTo>
                              <a:lnTo>
                                <a:pt x="21199" y="20888"/>
                              </a:lnTo>
                              <a:cubicBezTo>
                                <a:pt x="21199" y="20898"/>
                                <a:pt x="21193" y="20916"/>
                                <a:pt x="21177" y="20937"/>
                              </a:cubicBezTo>
                              <a:cubicBezTo>
                                <a:pt x="21161" y="20958"/>
                                <a:pt x="21145" y="20983"/>
                                <a:pt x="21118" y="21008"/>
                              </a:cubicBezTo>
                              <a:cubicBezTo>
                                <a:pt x="21090" y="21032"/>
                                <a:pt x="21069" y="21057"/>
                                <a:pt x="21036" y="21075"/>
                              </a:cubicBezTo>
                              <a:cubicBezTo>
                                <a:pt x="21020" y="21085"/>
                                <a:pt x="21004" y="21092"/>
                                <a:pt x="20993" y="21099"/>
                              </a:cubicBezTo>
                              <a:cubicBezTo>
                                <a:pt x="20982" y="21103"/>
                                <a:pt x="20977" y="21106"/>
                                <a:pt x="20966" y="21106"/>
                              </a:cubicBezTo>
                              <a:cubicBezTo>
                                <a:pt x="20960" y="21106"/>
                                <a:pt x="20955" y="21110"/>
                                <a:pt x="20944" y="21110"/>
                              </a:cubicBezTo>
                              <a:cubicBezTo>
                                <a:pt x="20939" y="21110"/>
                                <a:pt x="20939" y="21110"/>
                                <a:pt x="20944" y="21110"/>
                              </a:cubicBezTo>
                              <a:lnTo>
                                <a:pt x="20944" y="21110"/>
                              </a:lnTo>
                              <a:lnTo>
                                <a:pt x="20944" y="21110"/>
                              </a:lnTo>
                              <a:cubicBezTo>
                                <a:pt x="20939" y="21110"/>
                                <a:pt x="20933" y="21110"/>
                                <a:pt x="20928" y="21114"/>
                              </a:cubicBezTo>
                              <a:cubicBezTo>
                                <a:pt x="20857" y="21121"/>
                                <a:pt x="20630" y="21198"/>
                                <a:pt x="20364" y="21336"/>
                              </a:cubicBezTo>
                              <a:cubicBezTo>
                                <a:pt x="20359" y="21276"/>
                                <a:pt x="20353" y="21230"/>
                                <a:pt x="20353" y="21230"/>
                              </a:cubicBezTo>
                              <a:cubicBezTo>
                                <a:pt x="20370" y="21159"/>
                                <a:pt x="20375" y="21092"/>
                                <a:pt x="20375" y="21036"/>
                              </a:cubicBezTo>
                              <a:cubicBezTo>
                                <a:pt x="20375" y="21029"/>
                                <a:pt x="20375" y="21018"/>
                                <a:pt x="20375" y="21011"/>
                              </a:cubicBezTo>
                              <a:cubicBezTo>
                                <a:pt x="20375" y="20983"/>
                                <a:pt x="20375" y="20955"/>
                                <a:pt x="20370" y="20923"/>
                              </a:cubicBezTo>
                              <a:cubicBezTo>
                                <a:pt x="20364" y="20909"/>
                                <a:pt x="20364" y="20891"/>
                                <a:pt x="20353" y="20877"/>
                              </a:cubicBezTo>
                              <a:cubicBezTo>
                                <a:pt x="20353" y="20867"/>
                                <a:pt x="20348" y="20846"/>
                                <a:pt x="20348" y="20839"/>
                              </a:cubicBezTo>
                              <a:cubicBezTo>
                                <a:pt x="20348" y="20839"/>
                                <a:pt x="20348" y="20839"/>
                                <a:pt x="20348" y="20839"/>
                              </a:cubicBezTo>
                              <a:cubicBezTo>
                                <a:pt x="20348" y="20846"/>
                                <a:pt x="20348" y="20849"/>
                                <a:pt x="20348" y="20856"/>
                              </a:cubicBezTo>
                              <a:cubicBezTo>
                                <a:pt x="20348" y="20863"/>
                                <a:pt x="20348" y="20863"/>
                                <a:pt x="20348" y="20856"/>
                              </a:cubicBezTo>
                              <a:cubicBezTo>
                                <a:pt x="20348" y="20849"/>
                                <a:pt x="20348" y="20839"/>
                                <a:pt x="20353" y="20824"/>
                              </a:cubicBezTo>
                              <a:cubicBezTo>
                                <a:pt x="20359" y="20793"/>
                                <a:pt x="20391" y="20747"/>
                                <a:pt x="20435" y="20705"/>
                              </a:cubicBezTo>
                              <a:cubicBezTo>
                                <a:pt x="20445" y="20690"/>
                                <a:pt x="20462" y="20676"/>
                                <a:pt x="20478" y="20659"/>
                              </a:cubicBezTo>
                              <a:cubicBezTo>
                                <a:pt x="20483" y="20652"/>
                                <a:pt x="20494" y="20641"/>
                                <a:pt x="20500" y="20634"/>
                              </a:cubicBezTo>
                              <a:cubicBezTo>
                                <a:pt x="20521" y="20609"/>
                                <a:pt x="20543" y="20588"/>
                                <a:pt x="20565" y="20571"/>
                              </a:cubicBezTo>
                              <a:cubicBezTo>
                                <a:pt x="20608" y="20532"/>
                                <a:pt x="20646" y="20500"/>
                                <a:pt x="20662" y="20490"/>
                              </a:cubicBezTo>
                              <a:cubicBezTo>
                                <a:pt x="20695" y="20465"/>
                                <a:pt x="20744" y="20437"/>
                                <a:pt x="20782" y="20415"/>
                              </a:cubicBezTo>
                              <a:cubicBezTo>
                                <a:pt x="20825" y="20398"/>
                                <a:pt x="20857" y="20387"/>
                                <a:pt x="20857" y="20384"/>
                              </a:cubicBezTo>
                              <a:cubicBezTo>
                                <a:pt x="20857" y="20380"/>
                                <a:pt x="20841" y="20384"/>
                                <a:pt x="20819" y="20387"/>
                              </a:cubicBezTo>
                              <a:cubicBezTo>
                                <a:pt x="20819" y="20387"/>
                                <a:pt x="20819" y="20387"/>
                                <a:pt x="20819" y="20384"/>
                              </a:cubicBezTo>
                              <a:cubicBezTo>
                                <a:pt x="20819" y="20384"/>
                                <a:pt x="20819" y="20384"/>
                                <a:pt x="20819" y="20384"/>
                              </a:cubicBezTo>
                              <a:cubicBezTo>
                                <a:pt x="20819" y="20384"/>
                                <a:pt x="20641" y="20179"/>
                                <a:pt x="20272" y="20366"/>
                              </a:cubicBezTo>
                              <a:lnTo>
                                <a:pt x="20267" y="20370"/>
                              </a:lnTo>
                              <a:cubicBezTo>
                                <a:pt x="20245" y="20377"/>
                                <a:pt x="20229" y="20387"/>
                                <a:pt x="20207" y="20394"/>
                              </a:cubicBezTo>
                              <a:cubicBezTo>
                                <a:pt x="20191" y="20405"/>
                                <a:pt x="20169" y="20412"/>
                                <a:pt x="20153" y="20423"/>
                              </a:cubicBezTo>
                              <a:cubicBezTo>
                                <a:pt x="20137" y="20433"/>
                                <a:pt x="20120" y="20444"/>
                                <a:pt x="20115" y="20458"/>
                              </a:cubicBezTo>
                              <a:cubicBezTo>
                                <a:pt x="20109" y="20461"/>
                                <a:pt x="20109" y="20465"/>
                                <a:pt x="20109" y="20468"/>
                              </a:cubicBezTo>
                              <a:cubicBezTo>
                                <a:pt x="20104" y="20472"/>
                                <a:pt x="20099" y="20475"/>
                                <a:pt x="20093" y="20479"/>
                              </a:cubicBezTo>
                              <a:cubicBezTo>
                                <a:pt x="20034" y="20419"/>
                                <a:pt x="19855" y="20324"/>
                                <a:pt x="19757" y="20253"/>
                              </a:cubicBezTo>
                              <a:cubicBezTo>
                                <a:pt x="19757" y="20257"/>
                                <a:pt x="19757" y="20257"/>
                                <a:pt x="19757" y="20257"/>
                              </a:cubicBezTo>
                              <a:cubicBezTo>
                                <a:pt x="19757" y="20257"/>
                                <a:pt x="19757" y="20257"/>
                                <a:pt x="19757" y="20257"/>
                              </a:cubicBezTo>
                              <a:cubicBezTo>
                                <a:pt x="19757" y="20257"/>
                                <a:pt x="19757" y="20253"/>
                                <a:pt x="19757" y="20253"/>
                              </a:cubicBezTo>
                              <a:cubicBezTo>
                                <a:pt x="19757" y="20250"/>
                                <a:pt x="19752" y="20243"/>
                                <a:pt x="19746" y="20232"/>
                              </a:cubicBezTo>
                              <a:cubicBezTo>
                                <a:pt x="19741" y="20218"/>
                                <a:pt x="19730" y="20204"/>
                                <a:pt x="19725" y="20190"/>
                              </a:cubicBezTo>
                              <a:cubicBezTo>
                                <a:pt x="19719" y="20176"/>
                                <a:pt x="19708" y="20144"/>
                                <a:pt x="19714" y="20109"/>
                              </a:cubicBezTo>
                              <a:cubicBezTo>
                                <a:pt x="19714" y="20102"/>
                                <a:pt x="19714" y="20095"/>
                                <a:pt x="19719" y="20088"/>
                              </a:cubicBezTo>
                              <a:cubicBezTo>
                                <a:pt x="19719" y="20077"/>
                                <a:pt x="19725" y="20066"/>
                                <a:pt x="19730" y="20056"/>
                              </a:cubicBezTo>
                              <a:cubicBezTo>
                                <a:pt x="19735" y="20042"/>
                                <a:pt x="19746" y="20028"/>
                                <a:pt x="19757" y="20021"/>
                              </a:cubicBezTo>
                              <a:cubicBezTo>
                                <a:pt x="19757" y="20021"/>
                                <a:pt x="19763" y="20021"/>
                                <a:pt x="19763" y="20021"/>
                              </a:cubicBezTo>
                              <a:cubicBezTo>
                                <a:pt x="19773" y="20017"/>
                                <a:pt x="19779" y="20017"/>
                                <a:pt x="19779" y="20014"/>
                              </a:cubicBezTo>
                              <a:cubicBezTo>
                                <a:pt x="19779" y="20010"/>
                                <a:pt x="19752" y="20007"/>
                                <a:pt x="19719" y="20010"/>
                              </a:cubicBezTo>
                              <a:cubicBezTo>
                                <a:pt x="19687" y="20014"/>
                                <a:pt x="19638" y="20017"/>
                                <a:pt x="19605" y="20028"/>
                              </a:cubicBezTo>
                              <a:cubicBezTo>
                                <a:pt x="19589" y="20031"/>
                                <a:pt x="19562" y="20042"/>
                                <a:pt x="19529" y="20056"/>
                              </a:cubicBezTo>
                              <a:cubicBezTo>
                                <a:pt x="19513" y="20063"/>
                                <a:pt x="19497" y="20074"/>
                                <a:pt x="19481" y="20084"/>
                              </a:cubicBezTo>
                              <a:cubicBezTo>
                                <a:pt x="19470" y="20095"/>
                                <a:pt x="19454" y="20105"/>
                                <a:pt x="19448" y="20116"/>
                              </a:cubicBezTo>
                              <a:cubicBezTo>
                                <a:pt x="19448" y="20119"/>
                                <a:pt x="19443" y="20119"/>
                                <a:pt x="19443" y="20123"/>
                              </a:cubicBezTo>
                              <a:cubicBezTo>
                                <a:pt x="19426" y="20148"/>
                                <a:pt x="19416" y="20176"/>
                                <a:pt x="19416" y="20200"/>
                              </a:cubicBezTo>
                              <a:cubicBezTo>
                                <a:pt x="19416" y="20229"/>
                                <a:pt x="19421" y="20253"/>
                                <a:pt x="19426" y="20271"/>
                              </a:cubicBezTo>
                              <a:lnTo>
                                <a:pt x="19426" y="20271"/>
                              </a:lnTo>
                              <a:cubicBezTo>
                                <a:pt x="19421" y="20267"/>
                                <a:pt x="19416" y="20267"/>
                                <a:pt x="19416" y="20264"/>
                              </a:cubicBezTo>
                              <a:cubicBezTo>
                                <a:pt x="19383" y="20246"/>
                                <a:pt x="19345" y="20232"/>
                                <a:pt x="19313" y="20222"/>
                              </a:cubicBezTo>
                              <a:cubicBezTo>
                                <a:pt x="19264" y="20204"/>
                                <a:pt x="19215" y="20186"/>
                                <a:pt x="19172" y="20169"/>
                              </a:cubicBezTo>
                              <a:cubicBezTo>
                                <a:pt x="19155" y="20162"/>
                                <a:pt x="19139" y="20155"/>
                                <a:pt x="19123" y="20148"/>
                              </a:cubicBezTo>
                              <a:cubicBezTo>
                                <a:pt x="19074" y="20126"/>
                                <a:pt x="19025" y="20109"/>
                                <a:pt x="18998" y="20084"/>
                              </a:cubicBezTo>
                              <a:cubicBezTo>
                                <a:pt x="18998" y="20081"/>
                                <a:pt x="18998" y="20081"/>
                                <a:pt x="18998" y="20077"/>
                              </a:cubicBezTo>
                              <a:cubicBezTo>
                                <a:pt x="18993" y="20059"/>
                                <a:pt x="18993" y="20049"/>
                                <a:pt x="18987" y="20049"/>
                              </a:cubicBezTo>
                              <a:lnTo>
                                <a:pt x="18987" y="20049"/>
                              </a:lnTo>
                              <a:cubicBezTo>
                                <a:pt x="18982" y="20049"/>
                                <a:pt x="18977" y="20063"/>
                                <a:pt x="18977" y="20081"/>
                              </a:cubicBezTo>
                              <a:cubicBezTo>
                                <a:pt x="18977" y="20098"/>
                                <a:pt x="18982" y="20119"/>
                                <a:pt x="18987" y="20137"/>
                              </a:cubicBezTo>
                              <a:cubicBezTo>
                                <a:pt x="18987" y="20144"/>
                                <a:pt x="18993" y="20155"/>
                                <a:pt x="18993" y="20169"/>
                              </a:cubicBezTo>
                              <a:cubicBezTo>
                                <a:pt x="18993" y="20172"/>
                                <a:pt x="18993" y="20176"/>
                                <a:pt x="18993" y="20179"/>
                              </a:cubicBezTo>
                              <a:cubicBezTo>
                                <a:pt x="18998" y="20197"/>
                                <a:pt x="18998" y="20218"/>
                                <a:pt x="18998" y="20239"/>
                              </a:cubicBezTo>
                              <a:cubicBezTo>
                                <a:pt x="18998" y="20246"/>
                                <a:pt x="18998" y="20250"/>
                                <a:pt x="18998" y="20257"/>
                              </a:cubicBezTo>
                              <a:cubicBezTo>
                                <a:pt x="18998" y="20278"/>
                                <a:pt x="18998" y="20303"/>
                                <a:pt x="19004" y="20324"/>
                              </a:cubicBezTo>
                              <a:cubicBezTo>
                                <a:pt x="19004" y="20334"/>
                                <a:pt x="19009" y="20345"/>
                                <a:pt x="19014" y="20356"/>
                              </a:cubicBezTo>
                              <a:cubicBezTo>
                                <a:pt x="19009" y="20352"/>
                                <a:pt x="19004" y="20349"/>
                                <a:pt x="18998" y="20345"/>
                              </a:cubicBezTo>
                              <a:cubicBezTo>
                                <a:pt x="18993" y="20341"/>
                                <a:pt x="18987" y="20338"/>
                                <a:pt x="18982" y="20334"/>
                              </a:cubicBezTo>
                              <a:cubicBezTo>
                                <a:pt x="18960" y="20324"/>
                                <a:pt x="18939" y="20317"/>
                                <a:pt x="18912" y="20313"/>
                              </a:cubicBezTo>
                              <a:cubicBezTo>
                                <a:pt x="18895" y="20310"/>
                                <a:pt x="18868" y="20306"/>
                                <a:pt x="18836" y="20313"/>
                              </a:cubicBezTo>
                              <a:cubicBezTo>
                                <a:pt x="18819" y="20317"/>
                                <a:pt x="18803" y="20320"/>
                                <a:pt x="18787" y="20324"/>
                              </a:cubicBezTo>
                              <a:cubicBezTo>
                                <a:pt x="18771" y="20331"/>
                                <a:pt x="18754" y="20338"/>
                                <a:pt x="18743" y="20349"/>
                              </a:cubicBezTo>
                              <a:cubicBezTo>
                                <a:pt x="18700" y="20384"/>
                                <a:pt x="18695" y="20433"/>
                                <a:pt x="18711" y="20465"/>
                              </a:cubicBezTo>
                              <a:cubicBezTo>
                                <a:pt x="18706" y="20486"/>
                                <a:pt x="18706" y="20500"/>
                                <a:pt x="18706" y="20500"/>
                              </a:cubicBezTo>
                              <a:cubicBezTo>
                                <a:pt x="18706" y="20500"/>
                                <a:pt x="18733" y="20486"/>
                                <a:pt x="18771" y="20472"/>
                              </a:cubicBezTo>
                              <a:cubicBezTo>
                                <a:pt x="18771" y="20472"/>
                                <a:pt x="18776" y="20472"/>
                                <a:pt x="18776" y="20475"/>
                              </a:cubicBezTo>
                              <a:lnTo>
                                <a:pt x="18781" y="20475"/>
                              </a:lnTo>
                              <a:cubicBezTo>
                                <a:pt x="18787" y="20475"/>
                                <a:pt x="18792" y="20475"/>
                                <a:pt x="18792" y="20472"/>
                              </a:cubicBezTo>
                              <a:cubicBezTo>
                                <a:pt x="18792" y="20472"/>
                                <a:pt x="18792" y="20472"/>
                                <a:pt x="18792" y="20472"/>
                              </a:cubicBezTo>
                              <a:cubicBezTo>
                                <a:pt x="18846" y="20468"/>
                                <a:pt x="18906" y="20493"/>
                                <a:pt x="18933" y="20599"/>
                              </a:cubicBezTo>
                              <a:cubicBezTo>
                                <a:pt x="18960" y="20705"/>
                                <a:pt x="19014" y="20828"/>
                                <a:pt x="19085" y="20927"/>
                              </a:cubicBezTo>
                              <a:cubicBezTo>
                                <a:pt x="19074" y="20927"/>
                                <a:pt x="19058" y="20927"/>
                                <a:pt x="19047" y="20927"/>
                              </a:cubicBezTo>
                              <a:cubicBezTo>
                                <a:pt x="19042" y="20927"/>
                                <a:pt x="19036" y="20927"/>
                                <a:pt x="19031" y="20927"/>
                              </a:cubicBezTo>
                              <a:cubicBezTo>
                                <a:pt x="19031" y="20927"/>
                                <a:pt x="19031" y="20927"/>
                                <a:pt x="19031" y="20927"/>
                              </a:cubicBezTo>
                              <a:cubicBezTo>
                                <a:pt x="19014" y="20927"/>
                                <a:pt x="18998" y="20927"/>
                                <a:pt x="18982" y="20927"/>
                              </a:cubicBezTo>
                              <a:cubicBezTo>
                                <a:pt x="18982" y="20927"/>
                                <a:pt x="18982" y="20927"/>
                                <a:pt x="18982" y="20927"/>
                              </a:cubicBezTo>
                              <a:cubicBezTo>
                                <a:pt x="18912" y="20916"/>
                                <a:pt x="18814" y="20920"/>
                                <a:pt x="18743" y="20930"/>
                              </a:cubicBezTo>
                              <a:cubicBezTo>
                                <a:pt x="18706" y="20934"/>
                                <a:pt x="18646" y="20944"/>
                                <a:pt x="18575" y="20965"/>
                              </a:cubicBezTo>
                              <a:cubicBezTo>
                                <a:pt x="18505" y="20987"/>
                                <a:pt x="18435" y="21025"/>
                                <a:pt x="18380" y="21075"/>
                              </a:cubicBezTo>
                              <a:cubicBezTo>
                                <a:pt x="18326" y="21124"/>
                                <a:pt x="18283" y="21180"/>
                                <a:pt x="18261" y="21233"/>
                              </a:cubicBezTo>
                              <a:cubicBezTo>
                                <a:pt x="18245" y="21269"/>
                                <a:pt x="18239" y="21300"/>
                                <a:pt x="18234" y="21329"/>
                              </a:cubicBezTo>
                              <a:cubicBezTo>
                                <a:pt x="18234" y="21332"/>
                                <a:pt x="18234" y="21332"/>
                                <a:pt x="18234" y="21332"/>
                              </a:cubicBezTo>
                              <a:cubicBezTo>
                                <a:pt x="18234" y="21346"/>
                                <a:pt x="18234" y="21364"/>
                                <a:pt x="18234" y="21374"/>
                              </a:cubicBezTo>
                              <a:cubicBezTo>
                                <a:pt x="18234" y="21385"/>
                                <a:pt x="18234" y="21385"/>
                                <a:pt x="18234" y="21378"/>
                              </a:cubicBezTo>
                              <a:cubicBezTo>
                                <a:pt x="18234" y="21371"/>
                                <a:pt x="18234" y="21353"/>
                                <a:pt x="18239" y="21332"/>
                              </a:cubicBezTo>
                              <a:lnTo>
                                <a:pt x="18239" y="21332"/>
                              </a:lnTo>
                              <a:lnTo>
                                <a:pt x="18239" y="21332"/>
                              </a:lnTo>
                              <a:lnTo>
                                <a:pt x="18239" y="21332"/>
                              </a:lnTo>
                              <a:cubicBezTo>
                                <a:pt x="18239" y="21353"/>
                                <a:pt x="18239" y="21367"/>
                                <a:pt x="18239" y="21378"/>
                              </a:cubicBezTo>
                              <a:cubicBezTo>
                                <a:pt x="18239" y="21381"/>
                                <a:pt x="18234" y="21385"/>
                                <a:pt x="18234" y="21388"/>
                              </a:cubicBezTo>
                              <a:cubicBezTo>
                                <a:pt x="18229" y="21399"/>
                                <a:pt x="18234" y="21399"/>
                                <a:pt x="18234" y="21392"/>
                              </a:cubicBezTo>
                              <a:cubicBezTo>
                                <a:pt x="18234" y="21388"/>
                                <a:pt x="18234" y="21388"/>
                                <a:pt x="18239" y="21385"/>
                              </a:cubicBezTo>
                              <a:cubicBezTo>
                                <a:pt x="18239" y="21392"/>
                                <a:pt x="18239" y="21392"/>
                                <a:pt x="18239" y="21392"/>
                              </a:cubicBezTo>
                              <a:cubicBezTo>
                                <a:pt x="18304" y="21329"/>
                                <a:pt x="18413" y="21293"/>
                                <a:pt x="18538" y="21269"/>
                              </a:cubicBezTo>
                              <a:cubicBezTo>
                                <a:pt x="18543" y="21269"/>
                                <a:pt x="18554" y="21265"/>
                                <a:pt x="18559" y="21265"/>
                              </a:cubicBezTo>
                              <a:cubicBezTo>
                                <a:pt x="18684" y="21251"/>
                                <a:pt x="18819" y="21247"/>
                                <a:pt x="18933" y="21255"/>
                              </a:cubicBezTo>
                              <a:cubicBezTo>
                                <a:pt x="18987" y="21258"/>
                                <a:pt x="19042" y="21262"/>
                                <a:pt x="19085" y="21265"/>
                              </a:cubicBezTo>
                              <a:cubicBezTo>
                                <a:pt x="19128" y="21269"/>
                                <a:pt x="19161" y="21272"/>
                                <a:pt x="19183" y="21272"/>
                              </a:cubicBezTo>
                              <a:cubicBezTo>
                                <a:pt x="19204" y="21272"/>
                                <a:pt x="19226" y="21276"/>
                                <a:pt x="19248" y="21279"/>
                              </a:cubicBezTo>
                              <a:cubicBezTo>
                                <a:pt x="19269" y="21279"/>
                                <a:pt x="19291" y="21283"/>
                                <a:pt x="19313" y="21286"/>
                              </a:cubicBezTo>
                              <a:cubicBezTo>
                                <a:pt x="19356" y="21293"/>
                                <a:pt x="19399" y="21304"/>
                                <a:pt x="19443" y="21307"/>
                              </a:cubicBezTo>
                              <a:cubicBezTo>
                                <a:pt x="19481" y="21311"/>
                                <a:pt x="19519" y="21314"/>
                                <a:pt x="19546" y="21311"/>
                              </a:cubicBezTo>
                              <a:cubicBezTo>
                                <a:pt x="19573" y="21307"/>
                                <a:pt x="19584" y="21304"/>
                                <a:pt x="19584" y="21300"/>
                              </a:cubicBezTo>
                              <a:cubicBezTo>
                                <a:pt x="19584" y="21297"/>
                                <a:pt x="19567" y="21300"/>
                                <a:pt x="19546" y="21300"/>
                              </a:cubicBezTo>
                              <a:cubicBezTo>
                                <a:pt x="19524" y="21300"/>
                                <a:pt x="19486" y="21297"/>
                                <a:pt x="19448" y="21290"/>
                              </a:cubicBezTo>
                              <a:cubicBezTo>
                                <a:pt x="19416" y="21283"/>
                                <a:pt x="19378" y="21276"/>
                                <a:pt x="19340" y="21269"/>
                              </a:cubicBezTo>
                              <a:cubicBezTo>
                                <a:pt x="19410" y="21276"/>
                                <a:pt x="19491" y="21279"/>
                                <a:pt x="19557" y="21283"/>
                              </a:cubicBezTo>
                              <a:cubicBezTo>
                                <a:pt x="19638" y="21318"/>
                                <a:pt x="19725" y="21350"/>
                                <a:pt x="19730" y="21343"/>
                              </a:cubicBezTo>
                              <a:cubicBezTo>
                                <a:pt x="19735" y="21339"/>
                                <a:pt x="19714" y="21329"/>
                                <a:pt x="19681" y="21311"/>
                              </a:cubicBezTo>
                              <a:cubicBezTo>
                                <a:pt x="19887" y="21367"/>
                                <a:pt x="20099" y="21403"/>
                                <a:pt x="20099" y="21403"/>
                              </a:cubicBezTo>
                              <a:cubicBezTo>
                                <a:pt x="20115" y="21420"/>
                                <a:pt x="20137" y="21441"/>
                                <a:pt x="20153" y="21459"/>
                              </a:cubicBezTo>
                              <a:cubicBezTo>
                                <a:pt x="20137" y="21470"/>
                                <a:pt x="20120" y="21480"/>
                                <a:pt x="20104" y="21491"/>
                              </a:cubicBezTo>
                              <a:cubicBezTo>
                                <a:pt x="20077" y="21501"/>
                                <a:pt x="20044" y="21519"/>
                                <a:pt x="20023" y="21533"/>
                              </a:cubicBezTo>
                              <a:cubicBezTo>
                                <a:pt x="20006" y="21544"/>
                                <a:pt x="19974" y="21565"/>
                                <a:pt x="19936" y="21589"/>
                              </a:cubicBezTo>
                              <a:lnTo>
                                <a:pt x="20169" y="21589"/>
                              </a:lnTo>
                              <a:cubicBezTo>
                                <a:pt x="20169" y="21586"/>
                                <a:pt x="20174" y="21586"/>
                                <a:pt x="20169" y="21582"/>
                              </a:cubicBezTo>
                              <a:lnTo>
                                <a:pt x="20169" y="21582"/>
                              </a:lnTo>
                              <a:cubicBezTo>
                                <a:pt x="20185" y="21572"/>
                                <a:pt x="20202" y="21561"/>
                                <a:pt x="20218" y="21551"/>
                              </a:cubicBezTo>
                              <a:cubicBezTo>
                                <a:pt x="20212" y="21537"/>
                                <a:pt x="20202" y="21526"/>
                                <a:pt x="20196" y="21512"/>
                              </a:cubicBezTo>
                              <a:cubicBezTo>
                                <a:pt x="20191" y="21505"/>
                                <a:pt x="20185" y="21498"/>
                                <a:pt x="20180" y="21491"/>
                              </a:cubicBezTo>
                              <a:cubicBezTo>
                                <a:pt x="20185" y="21498"/>
                                <a:pt x="20191" y="21505"/>
                                <a:pt x="20196" y="21512"/>
                              </a:cubicBezTo>
                              <a:cubicBezTo>
                                <a:pt x="20202" y="21522"/>
                                <a:pt x="20212" y="21537"/>
                                <a:pt x="20218" y="21551"/>
                              </a:cubicBezTo>
                              <a:cubicBezTo>
                                <a:pt x="20223" y="21561"/>
                                <a:pt x="20229" y="21575"/>
                                <a:pt x="20234" y="21586"/>
                              </a:cubicBezTo>
                              <a:lnTo>
                                <a:pt x="20451" y="21586"/>
                              </a:lnTo>
                              <a:cubicBezTo>
                                <a:pt x="20440" y="21568"/>
                                <a:pt x="20435" y="21554"/>
                                <a:pt x="20429" y="21547"/>
                              </a:cubicBezTo>
                              <a:cubicBezTo>
                                <a:pt x="20402" y="21515"/>
                                <a:pt x="20418" y="21526"/>
                                <a:pt x="20408" y="21473"/>
                              </a:cubicBezTo>
                              <a:cubicBezTo>
                                <a:pt x="20424" y="21463"/>
                                <a:pt x="20445" y="21455"/>
                                <a:pt x="20462" y="21445"/>
                              </a:cubicBezTo>
                              <a:cubicBezTo>
                                <a:pt x="20462" y="21445"/>
                                <a:pt x="20462" y="21445"/>
                                <a:pt x="20467" y="21445"/>
                              </a:cubicBezTo>
                              <a:cubicBezTo>
                                <a:pt x="20478" y="21441"/>
                                <a:pt x="20500" y="21434"/>
                                <a:pt x="20521" y="21420"/>
                              </a:cubicBezTo>
                              <a:cubicBezTo>
                                <a:pt x="20570" y="21396"/>
                                <a:pt x="20651" y="21360"/>
                                <a:pt x="20738" y="21332"/>
                              </a:cubicBezTo>
                              <a:cubicBezTo>
                                <a:pt x="20830" y="21300"/>
                                <a:pt x="20933" y="21272"/>
                                <a:pt x="21020" y="21258"/>
                              </a:cubicBezTo>
                              <a:cubicBezTo>
                                <a:pt x="21107" y="21244"/>
                                <a:pt x="21183" y="21240"/>
                                <a:pt x="21215" y="21240"/>
                              </a:cubicBezTo>
                              <a:cubicBezTo>
                                <a:pt x="21291" y="21240"/>
                                <a:pt x="21394" y="21244"/>
                                <a:pt x="21459" y="21247"/>
                              </a:cubicBezTo>
                              <a:lnTo>
                                <a:pt x="21459" y="21226"/>
                              </a:lnTo>
                              <a:cubicBezTo>
                                <a:pt x="21416" y="21223"/>
                                <a:pt x="21362" y="21216"/>
                                <a:pt x="21313" y="21216"/>
                              </a:cubicBezTo>
                              <a:cubicBezTo>
                                <a:pt x="21361" y="21216"/>
                                <a:pt x="21410" y="21216"/>
                                <a:pt x="21459" y="21216"/>
                              </a:cubicBezTo>
                              <a:lnTo>
                                <a:pt x="21459" y="21121"/>
                              </a:lnTo>
                              <a:cubicBezTo>
                                <a:pt x="21459" y="21121"/>
                                <a:pt x="21454" y="21121"/>
                                <a:pt x="21454" y="21121"/>
                              </a:cubicBezTo>
                              <a:cubicBezTo>
                                <a:pt x="21372" y="21124"/>
                                <a:pt x="21286" y="21135"/>
                                <a:pt x="21215" y="21145"/>
                              </a:cubicBezTo>
                              <a:close/>
                              <a:moveTo>
                                <a:pt x="21296" y="360"/>
                              </a:moveTo>
                              <a:cubicBezTo>
                                <a:pt x="21286" y="345"/>
                                <a:pt x="21275" y="331"/>
                                <a:pt x="21269" y="317"/>
                              </a:cubicBezTo>
                              <a:cubicBezTo>
                                <a:pt x="21259" y="296"/>
                                <a:pt x="21253" y="279"/>
                                <a:pt x="21253" y="264"/>
                              </a:cubicBezTo>
                              <a:cubicBezTo>
                                <a:pt x="21253" y="257"/>
                                <a:pt x="21253" y="261"/>
                                <a:pt x="21248" y="271"/>
                              </a:cubicBezTo>
                              <a:cubicBezTo>
                                <a:pt x="21242" y="264"/>
                                <a:pt x="21237" y="257"/>
                                <a:pt x="21231" y="257"/>
                              </a:cubicBezTo>
                              <a:cubicBezTo>
                                <a:pt x="21226" y="257"/>
                                <a:pt x="21221" y="257"/>
                                <a:pt x="21221" y="257"/>
                              </a:cubicBezTo>
                              <a:cubicBezTo>
                                <a:pt x="21226" y="250"/>
                                <a:pt x="21237" y="240"/>
                                <a:pt x="21253" y="243"/>
                              </a:cubicBezTo>
                              <a:cubicBezTo>
                                <a:pt x="21259" y="243"/>
                                <a:pt x="21259" y="243"/>
                                <a:pt x="21253" y="243"/>
                              </a:cubicBezTo>
                              <a:cubicBezTo>
                                <a:pt x="21248" y="243"/>
                                <a:pt x="21248" y="243"/>
                                <a:pt x="21237" y="243"/>
                              </a:cubicBezTo>
                              <a:cubicBezTo>
                                <a:pt x="21231" y="243"/>
                                <a:pt x="21226" y="247"/>
                                <a:pt x="21215" y="250"/>
                              </a:cubicBezTo>
                              <a:cubicBezTo>
                                <a:pt x="21204" y="257"/>
                                <a:pt x="21193" y="271"/>
                                <a:pt x="21183" y="286"/>
                              </a:cubicBezTo>
                              <a:cubicBezTo>
                                <a:pt x="21172" y="300"/>
                                <a:pt x="21166" y="317"/>
                                <a:pt x="21161" y="335"/>
                              </a:cubicBezTo>
                              <a:cubicBezTo>
                                <a:pt x="21150" y="370"/>
                                <a:pt x="21156" y="409"/>
                                <a:pt x="21177" y="441"/>
                              </a:cubicBezTo>
                              <a:cubicBezTo>
                                <a:pt x="21199" y="472"/>
                                <a:pt x="21231" y="490"/>
                                <a:pt x="21248" y="497"/>
                              </a:cubicBezTo>
                              <a:cubicBezTo>
                                <a:pt x="21280" y="511"/>
                                <a:pt x="21324" y="518"/>
                                <a:pt x="21356" y="518"/>
                              </a:cubicBezTo>
                              <a:lnTo>
                                <a:pt x="21356" y="518"/>
                              </a:lnTo>
                              <a:cubicBezTo>
                                <a:pt x="21389" y="518"/>
                                <a:pt x="21410" y="518"/>
                                <a:pt x="21416" y="515"/>
                              </a:cubicBezTo>
                              <a:cubicBezTo>
                                <a:pt x="21416" y="515"/>
                                <a:pt x="21416" y="515"/>
                                <a:pt x="21416" y="515"/>
                              </a:cubicBezTo>
                              <a:cubicBezTo>
                                <a:pt x="21416" y="518"/>
                                <a:pt x="21389" y="522"/>
                                <a:pt x="21356" y="518"/>
                              </a:cubicBezTo>
                              <a:cubicBezTo>
                                <a:pt x="21389" y="522"/>
                                <a:pt x="21421" y="525"/>
                                <a:pt x="21459" y="522"/>
                              </a:cubicBezTo>
                              <a:lnTo>
                                <a:pt x="21459" y="303"/>
                              </a:lnTo>
                              <a:cubicBezTo>
                                <a:pt x="21416" y="321"/>
                                <a:pt x="21361" y="338"/>
                                <a:pt x="21296" y="360"/>
                              </a:cubicBezTo>
                              <a:close/>
                              <a:moveTo>
                                <a:pt x="21394" y="21459"/>
                              </a:moveTo>
                              <a:cubicBezTo>
                                <a:pt x="21361" y="21463"/>
                                <a:pt x="21324" y="21470"/>
                                <a:pt x="21291" y="21484"/>
                              </a:cubicBezTo>
                              <a:cubicBezTo>
                                <a:pt x="21231" y="21512"/>
                                <a:pt x="21183" y="21544"/>
                                <a:pt x="21139" y="21575"/>
                              </a:cubicBezTo>
                              <a:cubicBezTo>
                                <a:pt x="21139" y="21575"/>
                                <a:pt x="21139" y="21575"/>
                                <a:pt x="21139" y="21575"/>
                              </a:cubicBezTo>
                              <a:lnTo>
                                <a:pt x="21464" y="21575"/>
                              </a:lnTo>
                              <a:lnTo>
                                <a:pt x="21464" y="21455"/>
                              </a:lnTo>
                              <a:cubicBezTo>
                                <a:pt x="21448" y="21455"/>
                                <a:pt x="21421" y="21455"/>
                                <a:pt x="21394" y="21459"/>
                              </a:cubicBezTo>
                              <a:close/>
                              <a:moveTo>
                                <a:pt x="21334" y="16813"/>
                              </a:moveTo>
                              <a:lnTo>
                                <a:pt x="21286" y="16880"/>
                              </a:lnTo>
                              <a:lnTo>
                                <a:pt x="21296" y="16880"/>
                              </a:lnTo>
                              <a:cubicBezTo>
                                <a:pt x="21302" y="16880"/>
                                <a:pt x="21307" y="16880"/>
                                <a:pt x="21318" y="16880"/>
                              </a:cubicBezTo>
                              <a:cubicBezTo>
                                <a:pt x="21334" y="16880"/>
                                <a:pt x="21351" y="16880"/>
                                <a:pt x="21356" y="16880"/>
                              </a:cubicBezTo>
                              <a:cubicBezTo>
                                <a:pt x="21372" y="16880"/>
                                <a:pt x="21383" y="16883"/>
                                <a:pt x="21394" y="16883"/>
                              </a:cubicBezTo>
                              <a:cubicBezTo>
                                <a:pt x="21416" y="16887"/>
                                <a:pt x="21437" y="16894"/>
                                <a:pt x="21459" y="16904"/>
                              </a:cubicBezTo>
                              <a:cubicBezTo>
                                <a:pt x="21464" y="16908"/>
                                <a:pt x="21470" y="16908"/>
                                <a:pt x="21470" y="16911"/>
                              </a:cubicBezTo>
                              <a:lnTo>
                                <a:pt x="21470" y="16693"/>
                              </a:lnTo>
                              <a:cubicBezTo>
                                <a:pt x="21454" y="16700"/>
                                <a:pt x="21437" y="16707"/>
                                <a:pt x="21427" y="16717"/>
                              </a:cubicBezTo>
                              <a:cubicBezTo>
                                <a:pt x="21389" y="16746"/>
                                <a:pt x="21356" y="16777"/>
                                <a:pt x="21334" y="16813"/>
                              </a:cubicBezTo>
                              <a:close/>
                              <a:moveTo>
                                <a:pt x="21437" y="17052"/>
                              </a:moveTo>
                              <a:cubicBezTo>
                                <a:pt x="21432" y="17073"/>
                                <a:pt x="21432" y="17095"/>
                                <a:pt x="21443" y="17109"/>
                              </a:cubicBezTo>
                              <a:cubicBezTo>
                                <a:pt x="21448" y="17116"/>
                                <a:pt x="21454" y="17119"/>
                                <a:pt x="21459" y="17123"/>
                              </a:cubicBezTo>
                              <a:cubicBezTo>
                                <a:pt x="21437" y="17123"/>
                                <a:pt x="21410" y="17123"/>
                                <a:pt x="21378" y="17130"/>
                              </a:cubicBezTo>
                              <a:cubicBezTo>
                                <a:pt x="21334" y="17137"/>
                                <a:pt x="21286" y="17155"/>
                                <a:pt x="21248" y="17179"/>
                              </a:cubicBezTo>
                              <a:cubicBezTo>
                                <a:pt x="21231" y="17190"/>
                                <a:pt x="21210" y="17200"/>
                                <a:pt x="21193" y="17214"/>
                              </a:cubicBezTo>
                              <a:cubicBezTo>
                                <a:pt x="21183" y="17221"/>
                                <a:pt x="21177" y="17229"/>
                                <a:pt x="21166" y="17232"/>
                              </a:cubicBezTo>
                              <a:lnTo>
                                <a:pt x="21123" y="17267"/>
                              </a:lnTo>
                              <a:lnTo>
                                <a:pt x="21166" y="17278"/>
                              </a:lnTo>
                              <a:cubicBezTo>
                                <a:pt x="21166" y="17278"/>
                                <a:pt x="21172" y="17278"/>
                                <a:pt x="21172" y="17278"/>
                              </a:cubicBezTo>
                              <a:cubicBezTo>
                                <a:pt x="21172" y="17278"/>
                                <a:pt x="21172" y="17278"/>
                                <a:pt x="21172" y="17278"/>
                              </a:cubicBezTo>
                              <a:lnTo>
                                <a:pt x="21172" y="17278"/>
                              </a:lnTo>
                              <a:cubicBezTo>
                                <a:pt x="21177" y="17281"/>
                                <a:pt x="21183" y="17281"/>
                                <a:pt x="21188" y="17285"/>
                              </a:cubicBezTo>
                              <a:cubicBezTo>
                                <a:pt x="21199" y="17288"/>
                                <a:pt x="21204" y="17296"/>
                                <a:pt x="21215" y="17299"/>
                              </a:cubicBezTo>
                              <a:cubicBezTo>
                                <a:pt x="21226" y="17310"/>
                                <a:pt x="21237" y="17317"/>
                                <a:pt x="21242" y="17324"/>
                              </a:cubicBezTo>
                              <a:lnTo>
                                <a:pt x="21248" y="17327"/>
                              </a:lnTo>
                              <a:cubicBezTo>
                                <a:pt x="21269" y="17352"/>
                                <a:pt x="21307" y="17384"/>
                                <a:pt x="21345" y="17398"/>
                              </a:cubicBezTo>
                              <a:lnTo>
                                <a:pt x="21351" y="17398"/>
                              </a:lnTo>
                              <a:cubicBezTo>
                                <a:pt x="21302" y="17408"/>
                                <a:pt x="21259" y="17429"/>
                                <a:pt x="21221" y="17451"/>
                              </a:cubicBezTo>
                              <a:cubicBezTo>
                                <a:pt x="21199" y="17465"/>
                                <a:pt x="21183" y="17479"/>
                                <a:pt x="21166" y="17493"/>
                              </a:cubicBezTo>
                              <a:lnTo>
                                <a:pt x="21161" y="17496"/>
                              </a:lnTo>
                              <a:cubicBezTo>
                                <a:pt x="21156" y="17504"/>
                                <a:pt x="21150" y="17511"/>
                                <a:pt x="21145" y="17518"/>
                              </a:cubicBezTo>
                              <a:cubicBezTo>
                                <a:pt x="21139" y="17521"/>
                                <a:pt x="21134" y="17528"/>
                                <a:pt x="21134" y="17535"/>
                              </a:cubicBezTo>
                              <a:lnTo>
                                <a:pt x="21112" y="17563"/>
                              </a:lnTo>
                              <a:lnTo>
                                <a:pt x="21123" y="17560"/>
                              </a:lnTo>
                              <a:cubicBezTo>
                                <a:pt x="21134" y="17560"/>
                                <a:pt x="21145" y="17556"/>
                                <a:pt x="21156" y="17556"/>
                              </a:cubicBezTo>
                              <a:lnTo>
                                <a:pt x="21172" y="17553"/>
                              </a:lnTo>
                              <a:lnTo>
                                <a:pt x="21183" y="17553"/>
                              </a:lnTo>
                              <a:cubicBezTo>
                                <a:pt x="21193" y="17553"/>
                                <a:pt x="21204" y="17553"/>
                                <a:pt x="21215" y="17553"/>
                              </a:cubicBezTo>
                              <a:cubicBezTo>
                                <a:pt x="21231" y="17556"/>
                                <a:pt x="21248" y="17560"/>
                                <a:pt x="21269" y="17567"/>
                              </a:cubicBezTo>
                              <a:cubicBezTo>
                                <a:pt x="21291" y="17578"/>
                                <a:pt x="21313" y="17585"/>
                                <a:pt x="21324" y="17592"/>
                              </a:cubicBezTo>
                              <a:cubicBezTo>
                                <a:pt x="21329" y="17595"/>
                                <a:pt x="21334" y="17595"/>
                                <a:pt x="21334" y="17599"/>
                              </a:cubicBezTo>
                              <a:cubicBezTo>
                                <a:pt x="21351" y="17606"/>
                                <a:pt x="21372" y="17616"/>
                                <a:pt x="21389" y="17623"/>
                              </a:cubicBezTo>
                              <a:cubicBezTo>
                                <a:pt x="21383" y="17627"/>
                                <a:pt x="21372" y="17637"/>
                                <a:pt x="21356" y="17652"/>
                              </a:cubicBezTo>
                              <a:cubicBezTo>
                                <a:pt x="21334" y="17676"/>
                                <a:pt x="21329" y="17708"/>
                                <a:pt x="21329" y="17715"/>
                              </a:cubicBezTo>
                              <a:cubicBezTo>
                                <a:pt x="21329" y="17726"/>
                                <a:pt x="21334" y="17740"/>
                                <a:pt x="21345" y="17750"/>
                              </a:cubicBezTo>
                              <a:cubicBezTo>
                                <a:pt x="21318" y="17764"/>
                                <a:pt x="21296" y="17778"/>
                                <a:pt x="21275" y="17789"/>
                              </a:cubicBezTo>
                              <a:cubicBezTo>
                                <a:pt x="21259" y="17800"/>
                                <a:pt x="21242" y="17810"/>
                                <a:pt x="21221" y="17821"/>
                              </a:cubicBezTo>
                              <a:cubicBezTo>
                                <a:pt x="21221" y="17821"/>
                                <a:pt x="21204" y="17831"/>
                                <a:pt x="21204" y="17831"/>
                              </a:cubicBezTo>
                              <a:lnTo>
                                <a:pt x="21199" y="17835"/>
                              </a:lnTo>
                              <a:cubicBezTo>
                                <a:pt x="21193" y="17838"/>
                                <a:pt x="21188" y="17838"/>
                                <a:pt x="21188" y="17845"/>
                              </a:cubicBezTo>
                              <a:cubicBezTo>
                                <a:pt x="21188" y="17849"/>
                                <a:pt x="21193" y="17849"/>
                                <a:pt x="21193" y="17853"/>
                              </a:cubicBezTo>
                              <a:lnTo>
                                <a:pt x="21226" y="17870"/>
                              </a:lnTo>
                              <a:cubicBezTo>
                                <a:pt x="21286" y="17902"/>
                                <a:pt x="21356" y="17930"/>
                                <a:pt x="21421" y="17951"/>
                              </a:cubicBezTo>
                              <a:lnTo>
                                <a:pt x="21427" y="17955"/>
                              </a:lnTo>
                              <a:cubicBezTo>
                                <a:pt x="21427" y="17955"/>
                                <a:pt x="21427" y="17955"/>
                                <a:pt x="21432" y="17955"/>
                              </a:cubicBezTo>
                              <a:cubicBezTo>
                                <a:pt x="21427" y="17962"/>
                                <a:pt x="21421" y="17969"/>
                                <a:pt x="21416" y="17976"/>
                              </a:cubicBezTo>
                              <a:cubicBezTo>
                                <a:pt x="21410" y="17983"/>
                                <a:pt x="21405" y="17990"/>
                                <a:pt x="21399" y="18001"/>
                              </a:cubicBezTo>
                              <a:cubicBezTo>
                                <a:pt x="21394" y="18015"/>
                                <a:pt x="21394" y="18032"/>
                                <a:pt x="21394" y="18046"/>
                              </a:cubicBezTo>
                              <a:cubicBezTo>
                                <a:pt x="21394" y="18061"/>
                                <a:pt x="21394" y="18075"/>
                                <a:pt x="21394" y="18099"/>
                              </a:cubicBezTo>
                              <a:lnTo>
                                <a:pt x="21394" y="18103"/>
                              </a:lnTo>
                              <a:lnTo>
                                <a:pt x="21399" y="18103"/>
                              </a:lnTo>
                              <a:cubicBezTo>
                                <a:pt x="21405" y="18103"/>
                                <a:pt x="21410" y="18103"/>
                                <a:pt x="21410" y="18103"/>
                              </a:cubicBezTo>
                              <a:cubicBezTo>
                                <a:pt x="21416" y="18103"/>
                                <a:pt x="21421" y="18103"/>
                                <a:pt x="21421" y="18103"/>
                              </a:cubicBezTo>
                              <a:cubicBezTo>
                                <a:pt x="21421" y="18103"/>
                                <a:pt x="21427" y="18103"/>
                                <a:pt x="21427" y="18103"/>
                              </a:cubicBezTo>
                              <a:cubicBezTo>
                                <a:pt x="21427" y="18103"/>
                                <a:pt x="21432" y="18103"/>
                                <a:pt x="21432" y="18103"/>
                              </a:cubicBezTo>
                              <a:cubicBezTo>
                                <a:pt x="21437" y="18103"/>
                                <a:pt x="21437" y="18103"/>
                                <a:pt x="21443" y="18103"/>
                              </a:cubicBezTo>
                              <a:lnTo>
                                <a:pt x="21443" y="16999"/>
                              </a:lnTo>
                              <a:cubicBezTo>
                                <a:pt x="21443" y="16999"/>
                                <a:pt x="21443" y="17003"/>
                                <a:pt x="21437" y="17003"/>
                              </a:cubicBezTo>
                              <a:cubicBezTo>
                                <a:pt x="21454" y="17017"/>
                                <a:pt x="21443" y="17035"/>
                                <a:pt x="21437" y="17052"/>
                              </a:cubicBezTo>
                              <a:close/>
                              <a:moveTo>
                                <a:pt x="20933" y="19203"/>
                              </a:moveTo>
                              <a:cubicBezTo>
                                <a:pt x="20852" y="19227"/>
                                <a:pt x="20765" y="19256"/>
                                <a:pt x="20689" y="19301"/>
                              </a:cubicBezTo>
                              <a:cubicBezTo>
                                <a:pt x="20613" y="19347"/>
                                <a:pt x="20565" y="19411"/>
                                <a:pt x="20532" y="19478"/>
                              </a:cubicBezTo>
                              <a:cubicBezTo>
                                <a:pt x="20500" y="19545"/>
                                <a:pt x="20473" y="19612"/>
                                <a:pt x="20456" y="19679"/>
                              </a:cubicBezTo>
                              <a:cubicBezTo>
                                <a:pt x="20445" y="19714"/>
                                <a:pt x="20440" y="19746"/>
                                <a:pt x="20429" y="19781"/>
                              </a:cubicBezTo>
                              <a:cubicBezTo>
                                <a:pt x="20424" y="19813"/>
                                <a:pt x="20413" y="19848"/>
                                <a:pt x="20413" y="19880"/>
                              </a:cubicBezTo>
                              <a:cubicBezTo>
                                <a:pt x="20413" y="19894"/>
                                <a:pt x="20418" y="19908"/>
                                <a:pt x="20424" y="19922"/>
                              </a:cubicBezTo>
                              <a:cubicBezTo>
                                <a:pt x="20402" y="20066"/>
                                <a:pt x="20500" y="20077"/>
                                <a:pt x="20613" y="20081"/>
                              </a:cubicBezTo>
                              <a:cubicBezTo>
                                <a:pt x="20624" y="20084"/>
                                <a:pt x="20635" y="20088"/>
                                <a:pt x="20646" y="20088"/>
                              </a:cubicBezTo>
                              <a:lnTo>
                                <a:pt x="20651" y="20088"/>
                              </a:lnTo>
                              <a:cubicBezTo>
                                <a:pt x="20657" y="20088"/>
                                <a:pt x="20657" y="20088"/>
                                <a:pt x="20657" y="20091"/>
                              </a:cubicBezTo>
                              <a:cubicBezTo>
                                <a:pt x="20679" y="20095"/>
                                <a:pt x="20695" y="20095"/>
                                <a:pt x="20695" y="20095"/>
                              </a:cubicBezTo>
                              <a:lnTo>
                                <a:pt x="20695" y="20095"/>
                              </a:lnTo>
                              <a:cubicBezTo>
                                <a:pt x="20716" y="20095"/>
                                <a:pt x="20733" y="20095"/>
                                <a:pt x="20749" y="20091"/>
                              </a:cubicBezTo>
                              <a:cubicBezTo>
                                <a:pt x="20765" y="20091"/>
                                <a:pt x="20782" y="20091"/>
                                <a:pt x="20792" y="20091"/>
                              </a:cubicBezTo>
                              <a:cubicBezTo>
                                <a:pt x="20825" y="20098"/>
                                <a:pt x="20863" y="20095"/>
                                <a:pt x="20895" y="20084"/>
                              </a:cubicBezTo>
                              <a:cubicBezTo>
                                <a:pt x="20944" y="20066"/>
                                <a:pt x="20966" y="20031"/>
                                <a:pt x="20960" y="20003"/>
                              </a:cubicBezTo>
                              <a:lnTo>
                                <a:pt x="20960" y="20003"/>
                              </a:lnTo>
                              <a:cubicBezTo>
                                <a:pt x="20966" y="19996"/>
                                <a:pt x="20966" y="19989"/>
                                <a:pt x="20966" y="19985"/>
                              </a:cubicBezTo>
                              <a:lnTo>
                                <a:pt x="20966" y="19982"/>
                              </a:lnTo>
                              <a:lnTo>
                                <a:pt x="20966" y="19982"/>
                              </a:lnTo>
                              <a:lnTo>
                                <a:pt x="20966" y="19982"/>
                              </a:lnTo>
                              <a:lnTo>
                                <a:pt x="20966" y="19982"/>
                              </a:lnTo>
                              <a:cubicBezTo>
                                <a:pt x="20966" y="19982"/>
                                <a:pt x="20960" y="19982"/>
                                <a:pt x="20960" y="19982"/>
                              </a:cubicBezTo>
                              <a:lnTo>
                                <a:pt x="20933" y="19978"/>
                              </a:lnTo>
                              <a:cubicBezTo>
                                <a:pt x="20906" y="19996"/>
                                <a:pt x="20879" y="20003"/>
                                <a:pt x="20852" y="20007"/>
                              </a:cubicBezTo>
                              <a:cubicBezTo>
                                <a:pt x="20847" y="20007"/>
                                <a:pt x="20847" y="20007"/>
                                <a:pt x="20841" y="20007"/>
                              </a:cubicBezTo>
                              <a:cubicBezTo>
                                <a:pt x="20825" y="20003"/>
                                <a:pt x="20809" y="19999"/>
                                <a:pt x="20792" y="19989"/>
                              </a:cubicBezTo>
                              <a:cubicBezTo>
                                <a:pt x="20776" y="19978"/>
                                <a:pt x="20765" y="19964"/>
                                <a:pt x="20749" y="19954"/>
                              </a:cubicBezTo>
                              <a:cubicBezTo>
                                <a:pt x="20738" y="19947"/>
                                <a:pt x="20727" y="19936"/>
                                <a:pt x="20722" y="19933"/>
                              </a:cubicBezTo>
                              <a:cubicBezTo>
                                <a:pt x="20722" y="19915"/>
                                <a:pt x="20722" y="19897"/>
                                <a:pt x="20722" y="19880"/>
                              </a:cubicBezTo>
                              <a:cubicBezTo>
                                <a:pt x="20754" y="19788"/>
                                <a:pt x="20819" y="19696"/>
                                <a:pt x="20906" y="19605"/>
                              </a:cubicBezTo>
                              <a:cubicBezTo>
                                <a:pt x="20955" y="19559"/>
                                <a:pt x="21009" y="19513"/>
                                <a:pt x="21074" y="19474"/>
                              </a:cubicBezTo>
                              <a:cubicBezTo>
                                <a:pt x="21139" y="19435"/>
                                <a:pt x="21215" y="19404"/>
                                <a:pt x="21291" y="19375"/>
                              </a:cubicBezTo>
                              <a:cubicBezTo>
                                <a:pt x="21351" y="19354"/>
                                <a:pt x="21410" y="19340"/>
                                <a:pt x="21470" y="19326"/>
                              </a:cubicBezTo>
                              <a:lnTo>
                                <a:pt x="21470" y="19111"/>
                              </a:lnTo>
                              <a:cubicBezTo>
                                <a:pt x="21421" y="19115"/>
                                <a:pt x="21372" y="19118"/>
                                <a:pt x="21324" y="19125"/>
                              </a:cubicBezTo>
                              <a:cubicBezTo>
                                <a:pt x="21237" y="19136"/>
                                <a:pt x="21096" y="19153"/>
                                <a:pt x="20933" y="19203"/>
                              </a:cubicBezTo>
                              <a:close/>
                              <a:moveTo>
                                <a:pt x="20960" y="20003"/>
                              </a:moveTo>
                              <a:cubicBezTo>
                                <a:pt x="20960" y="20014"/>
                                <a:pt x="20955" y="20028"/>
                                <a:pt x="20944" y="20045"/>
                              </a:cubicBezTo>
                              <a:cubicBezTo>
                                <a:pt x="20933" y="20056"/>
                                <a:pt x="20922" y="20066"/>
                                <a:pt x="20906" y="20074"/>
                              </a:cubicBezTo>
                              <a:cubicBezTo>
                                <a:pt x="20890" y="20081"/>
                                <a:pt x="20874" y="20084"/>
                                <a:pt x="20852" y="20084"/>
                              </a:cubicBezTo>
                              <a:cubicBezTo>
                                <a:pt x="20912" y="20077"/>
                                <a:pt x="20944" y="20031"/>
                                <a:pt x="20960" y="20003"/>
                              </a:cubicBezTo>
                              <a:close/>
                              <a:moveTo>
                                <a:pt x="20754" y="19968"/>
                              </a:moveTo>
                              <a:cubicBezTo>
                                <a:pt x="20760" y="19971"/>
                                <a:pt x="20760" y="19975"/>
                                <a:pt x="20765" y="19982"/>
                              </a:cubicBezTo>
                              <a:cubicBezTo>
                                <a:pt x="20744" y="19971"/>
                                <a:pt x="20727" y="19961"/>
                                <a:pt x="20727" y="19961"/>
                              </a:cubicBezTo>
                              <a:cubicBezTo>
                                <a:pt x="20727" y="19950"/>
                                <a:pt x="20722" y="19940"/>
                                <a:pt x="20722" y="19933"/>
                              </a:cubicBezTo>
                              <a:cubicBezTo>
                                <a:pt x="20727" y="19940"/>
                                <a:pt x="20738" y="19954"/>
                                <a:pt x="20754" y="19968"/>
                              </a:cubicBezTo>
                              <a:close/>
                              <a:moveTo>
                                <a:pt x="20727" y="20084"/>
                              </a:moveTo>
                              <a:cubicBezTo>
                                <a:pt x="20733" y="20084"/>
                                <a:pt x="20733" y="20084"/>
                                <a:pt x="20738" y="20084"/>
                              </a:cubicBezTo>
                              <a:cubicBezTo>
                                <a:pt x="20733" y="20088"/>
                                <a:pt x="20727" y="20088"/>
                                <a:pt x="20727" y="20084"/>
                              </a:cubicBezTo>
                              <a:cubicBezTo>
                                <a:pt x="20716" y="20084"/>
                                <a:pt x="20711" y="20084"/>
                                <a:pt x="20700" y="20084"/>
                              </a:cubicBezTo>
                              <a:cubicBezTo>
                                <a:pt x="20695" y="20084"/>
                                <a:pt x="20689" y="20084"/>
                                <a:pt x="20684" y="20084"/>
                              </a:cubicBezTo>
                              <a:cubicBezTo>
                                <a:pt x="20679" y="20081"/>
                                <a:pt x="20673" y="20081"/>
                                <a:pt x="20662" y="20077"/>
                              </a:cubicBezTo>
                              <a:lnTo>
                                <a:pt x="20662" y="20077"/>
                              </a:lnTo>
                              <a:cubicBezTo>
                                <a:pt x="20668" y="20077"/>
                                <a:pt x="20679" y="20077"/>
                                <a:pt x="20684" y="20077"/>
                              </a:cubicBezTo>
                              <a:cubicBezTo>
                                <a:pt x="20700" y="20081"/>
                                <a:pt x="20716" y="20084"/>
                                <a:pt x="20727" y="20084"/>
                              </a:cubicBezTo>
                              <a:close/>
                              <a:moveTo>
                                <a:pt x="21437" y="1742"/>
                              </a:moveTo>
                              <a:cubicBezTo>
                                <a:pt x="21410" y="1703"/>
                                <a:pt x="21383" y="1664"/>
                                <a:pt x="21351" y="1629"/>
                              </a:cubicBezTo>
                              <a:cubicBezTo>
                                <a:pt x="21324" y="1593"/>
                                <a:pt x="21291" y="1565"/>
                                <a:pt x="21259" y="1541"/>
                              </a:cubicBezTo>
                              <a:cubicBezTo>
                                <a:pt x="21248" y="1534"/>
                                <a:pt x="21237" y="1523"/>
                                <a:pt x="21226" y="1516"/>
                              </a:cubicBezTo>
                              <a:cubicBezTo>
                                <a:pt x="21204" y="1502"/>
                                <a:pt x="21177" y="1488"/>
                                <a:pt x="21150" y="1477"/>
                              </a:cubicBezTo>
                              <a:cubicBezTo>
                                <a:pt x="21128" y="1467"/>
                                <a:pt x="21101" y="1463"/>
                                <a:pt x="21080" y="1463"/>
                              </a:cubicBezTo>
                              <a:cubicBezTo>
                                <a:pt x="21074" y="1460"/>
                                <a:pt x="21058" y="1456"/>
                                <a:pt x="21058" y="1452"/>
                              </a:cubicBezTo>
                              <a:cubicBezTo>
                                <a:pt x="21058" y="1452"/>
                                <a:pt x="21058" y="1452"/>
                                <a:pt x="21058" y="1449"/>
                              </a:cubicBezTo>
                              <a:cubicBezTo>
                                <a:pt x="21074" y="1452"/>
                                <a:pt x="21107" y="1445"/>
                                <a:pt x="21134" y="1442"/>
                              </a:cubicBezTo>
                              <a:cubicBezTo>
                                <a:pt x="21177" y="1431"/>
                                <a:pt x="21226" y="1414"/>
                                <a:pt x="21259" y="1396"/>
                              </a:cubicBezTo>
                              <a:cubicBezTo>
                                <a:pt x="21269" y="1393"/>
                                <a:pt x="21280" y="1385"/>
                                <a:pt x="21291" y="1375"/>
                              </a:cubicBezTo>
                              <a:cubicBezTo>
                                <a:pt x="21307" y="1364"/>
                                <a:pt x="21313" y="1350"/>
                                <a:pt x="21318" y="1333"/>
                              </a:cubicBezTo>
                              <a:cubicBezTo>
                                <a:pt x="21324" y="1304"/>
                                <a:pt x="21318" y="1273"/>
                                <a:pt x="21291" y="1241"/>
                              </a:cubicBezTo>
                              <a:cubicBezTo>
                                <a:pt x="21280" y="1223"/>
                                <a:pt x="21264" y="1209"/>
                                <a:pt x="21242" y="1199"/>
                              </a:cubicBezTo>
                              <a:cubicBezTo>
                                <a:pt x="21237" y="1195"/>
                                <a:pt x="21226" y="1192"/>
                                <a:pt x="21221" y="1188"/>
                              </a:cubicBezTo>
                              <a:cubicBezTo>
                                <a:pt x="21199" y="1181"/>
                                <a:pt x="21172" y="1174"/>
                                <a:pt x="21139" y="1174"/>
                              </a:cubicBezTo>
                              <a:cubicBezTo>
                                <a:pt x="21123" y="1174"/>
                                <a:pt x="21107" y="1174"/>
                                <a:pt x="21090" y="1174"/>
                              </a:cubicBezTo>
                              <a:cubicBezTo>
                                <a:pt x="21090" y="1174"/>
                                <a:pt x="21096" y="1170"/>
                                <a:pt x="21096" y="1170"/>
                              </a:cubicBezTo>
                              <a:cubicBezTo>
                                <a:pt x="21107" y="1163"/>
                                <a:pt x="21118" y="1160"/>
                                <a:pt x="21128" y="1153"/>
                              </a:cubicBezTo>
                              <a:cubicBezTo>
                                <a:pt x="21145" y="1142"/>
                                <a:pt x="21156" y="1132"/>
                                <a:pt x="21172" y="1118"/>
                              </a:cubicBezTo>
                              <a:cubicBezTo>
                                <a:pt x="21188" y="1100"/>
                                <a:pt x="21204" y="1079"/>
                                <a:pt x="21210" y="1058"/>
                              </a:cubicBezTo>
                              <a:cubicBezTo>
                                <a:pt x="21221" y="1029"/>
                                <a:pt x="21226" y="998"/>
                                <a:pt x="21221" y="966"/>
                              </a:cubicBezTo>
                              <a:cubicBezTo>
                                <a:pt x="21215" y="899"/>
                                <a:pt x="21172" y="832"/>
                                <a:pt x="21145" y="800"/>
                              </a:cubicBezTo>
                              <a:cubicBezTo>
                                <a:pt x="21145" y="800"/>
                                <a:pt x="21145" y="800"/>
                                <a:pt x="21145" y="800"/>
                              </a:cubicBezTo>
                              <a:cubicBezTo>
                                <a:pt x="21150" y="793"/>
                                <a:pt x="21156" y="790"/>
                                <a:pt x="21150" y="786"/>
                              </a:cubicBezTo>
                              <a:cubicBezTo>
                                <a:pt x="21145" y="783"/>
                                <a:pt x="21139" y="786"/>
                                <a:pt x="21123" y="793"/>
                              </a:cubicBezTo>
                              <a:cubicBezTo>
                                <a:pt x="21118" y="797"/>
                                <a:pt x="21112" y="800"/>
                                <a:pt x="21101" y="804"/>
                              </a:cubicBezTo>
                              <a:cubicBezTo>
                                <a:pt x="21085" y="811"/>
                                <a:pt x="21053" y="825"/>
                                <a:pt x="21004" y="836"/>
                              </a:cubicBezTo>
                              <a:cubicBezTo>
                                <a:pt x="20917" y="853"/>
                                <a:pt x="20809" y="857"/>
                                <a:pt x="20706" y="857"/>
                              </a:cubicBezTo>
                              <a:cubicBezTo>
                                <a:pt x="20662" y="857"/>
                                <a:pt x="20581" y="857"/>
                                <a:pt x="20483" y="850"/>
                              </a:cubicBezTo>
                              <a:cubicBezTo>
                                <a:pt x="20483" y="850"/>
                                <a:pt x="20478" y="850"/>
                                <a:pt x="20478" y="850"/>
                              </a:cubicBezTo>
                              <a:lnTo>
                                <a:pt x="20473" y="850"/>
                              </a:lnTo>
                              <a:cubicBezTo>
                                <a:pt x="20451" y="846"/>
                                <a:pt x="20429" y="843"/>
                                <a:pt x="20402" y="839"/>
                              </a:cubicBezTo>
                              <a:cubicBezTo>
                                <a:pt x="20429" y="811"/>
                                <a:pt x="20451" y="776"/>
                                <a:pt x="20478" y="744"/>
                              </a:cubicBezTo>
                              <a:cubicBezTo>
                                <a:pt x="20494" y="719"/>
                                <a:pt x="20516" y="691"/>
                                <a:pt x="20532" y="659"/>
                              </a:cubicBezTo>
                              <a:lnTo>
                                <a:pt x="20554" y="624"/>
                              </a:lnTo>
                              <a:cubicBezTo>
                                <a:pt x="20651" y="501"/>
                                <a:pt x="20727" y="381"/>
                                <a:pt x="20776" y="261"/>
                              </a:cubicBezTo>
                              <a:lnTo>
                                <a:pt x="20798" y="215"/>
                              </a:lnTo>
                              <a:cubicBezTo>
                                <a:pt x="20830" y="148"/>
                                <a:pt x="20868" y="74"/>
                                <a:pt x="20906" y="0"/>
                              </a:cubicBezTo>
                              <a:lnTo>
                                <a:pt x="20657" y="0"/>
                              </a:lnTo>
                              <a:cubicBezTo>
                                <a:pt x="20641" y="134"/>
                                <a:pt x="20554" y="296"/>
                                <a:pt x="20494" y="402"/>
                              </a:cubicBezTo>
                              <a:cubicBezTo>
                                <a:pt x="20538" y="303"/>
                                <a:pt x="20581" y="166"/>
                                <a:pt x="20581" y="21"/>
                              </a:cubicBezTo>
                              <a:cubicBezTo>
                                <a:pt x="20581" y="14"/>
                                <a:pt x="20581" y="7"/>
                                <a:pt x="20581" y="0"/>
                              </a:cubicBezTo>
                              <a:lnTo>
                                <a:pt x="20375" y="0"/>
                              </a:lnTo>
                              <a:cubicBezTo>
                                <a:pt x="20375" y="67"/>
                                <a:pt x="20364" y="141"/>
                                <a:pt x="20337" y="236"/>
                              </a:cubicBezTo>
                              <a:cubicBezTo>
                                <a:pt x="20321" y="296"/>
                                <a:pt x="20305" y="345"/>
                                <a:pt x="20294" y="377"/>
                              </a:cubicBezTo>
                              <a:cubicBezTo>
                                <a:pt x="20294" y="384"/>
                                <a:pt x="20288" y="391"/>
                                <a:pt x="20288" y="395"/>
                              </a:cubicBezTo>
                              <a:lnTo>
                                <a:pt x="20283" y="409"/>
                              </a:lnTo>
                              <a:cubicBezTo>
                                <a:pt x="20267" y="458"/>
                                <a:pt x="20245" y="515"/>
                                <a:pt x="20234" y="564"/>
                              </a:cubicBezTo>
                              <a:cubicBezTo>
                                <a:pt x="20229" y="578"/>
                                <a:pt x="20223" y="606"/>
                                <a:pt x="20218" y="628"/>
                              </a:cubicBezTo>
                              <a:cubicBezTo>
                                <a:pt x="20223" y="585"/>
                                <a:pt x="20223" y="532"/>
                                <a:pt x="20223" y="490"/>
                              </a:cubicBezTo>
                              <a:cubicBezTo>
                                <a:pt x="20223" y="476"/>
                                <a:pt x="20223" y="437"/>
                                <a:pt x="20218" y="384"/>
                              </a:cubicBezTo>
                              <a:cubicBezTo>
                                <a:pt x="20218" y="338"/>
                                <a:pt x="20207" y="282"/>
                                <a:pt x="20196" y="229"/>
                              </a:cubicBezTo>
                              <a:lnTo>
                                <a:pt x="20180" y="148"/>
                              </a:lnTo>
                              <a:cubicBezTo>
                                <a:pt x="20180" y="141"/>
                                <a:pt x="20174" y="134"/>
                                <a:pt x="20174" y="127"/>
                              </a:cubicBezTo>
                              <a:cubicBezTo>
                                <a:pt x="20169" y="109"/>
                                <a:pt x="20169" y="92"/>
                                <a:pt x="20164" y="71"/>
                              </a:cubicBezTo>
                              <a:cubicBezTo>
                                <a:pt x="20158" y="46"/>
                                <a:pt x="20147" y="25"/>
                                <a:pt x="20137" y="4"/>
                              </a:cubicBezTo>
                              <a:lnTo>
                                <a:pt x="19855" y="4"/>
                              </a:lnTo>
                              <a:cubicBezTo>
                                <a:pt x="19860" y="21"/>
                                <a:pt x="19865" y="35"/>
                                <a:pt x="19871" y="56"/>
                              </a:cubicBezTo>
                              <a:cubicBezTo>
                                <a:pt x="19876" y="81"/>
                                <a:pt x="19882" y="106"/>
                                <a:pt x="19887" y="130"/>
                              </a:cubicBezTo>
                              <a:lnTo>
                                <a:pt x="19909" y="236"/>
                              </a:lnTo>
                              <a:cubicBezTo>
                                <a:pt x="19931" y="345"/>
                                <a:pt x="19936" y="434"/>
                                <a:pt x="19936" y="479"/>
                              </a:cubicBezTo>
                              <a:cubicBezTo>
                                <a:pt x="19936" y="494"/>
                                <a:pt x="19936" y="511"/>
                                <a:pt x="19936" y="529"/>
                              </a:cubicBezTo>
                              <a:lnTo>
                                <a:pt x="19936" y="543"/>
                              </a:lnTo>
                              <a:cubicBezTo>
                                <a:pt x="19936" y="561"/>
                                <a:pt x="19936" y="582"/>
                                <a:pt x="19936" y="610"/>
                              </a:cubicBezTo>
                              <a:cubicBezTo>
                                <a:pt x="19936" y="624"/>
                                <a:pt x="19936" y="635"/>
                                <a:pt x="19936" y="649"/>
                              </a:cubicBezTo>
                              <a:cubicBezTo>
                                <a:pt x="19936" y="680"/>
                                <a:pt x="19941" y="712"/>
                                <a:pt x="19941" y="740"/>
                              </a:cubicBezTo>
                              <a:cubicBezTo>
                                <a:pt x="19941" y="754"/>
                                <a:pt x="19941" y="772"/>
                                <a:pt x="19936" y="783"/>
                              </a:cubicBezTo>
                              <a:lnTo>
                                <a:pt x="19936" y="790"/>
                              </a:lnTo>
                              <a:cubicBezTo>
                                <a:pt x="19909" y="793"/>
                                <a:pt x="19882" y="797"/>
                                <a:pt x="19849" y="804"/>
                              </a:cubicBezTo>
                              <a:cubicBezTo>
                                <a:pt x="19752" y="818"/>
                                <a:pt x="19676" y="846"/>
                                <a:pt x="19622" y="871"/>
                              </a:cubicBezTo>
                              <a:cubicBezTo>
                                <a:pt x="19632" y="860"/>
                                <a:pt x="19638" y="850"/>
                                <a:pt x="19643" y="836"/>
                              </a:cubicBezTo>
                              <a:cubicBezTo>
                                <a:pt x="19654" y="818"/>
                                <a:pt x="19660" y="797"/>
                                <a:pt x="19660" y="776"/>
                              </a:cubicBezTo>
                              <a:cubicBezTo>
                                <a:pt x="19660" y="758"/>
                                <a:pt x="19654" y="726"/>
                                <a:pt x="19627" y="691"/>
                              </a:cubicBezTo>
                              <a:cubicBezTo>
                                <a:pt x="19611" y="673"/>
                                <a:pt x="19594" y="656"/>
                                <a:pt x="19573" y="642"/>
                              </a:cubicBezTo>
                              <a:cubicBezTo>
                                <a:pt x="19551" y="628"/>
                                <a:pt x="19519" y="617"/>
                                <a:pt x="19486" y="606"/>
                              </a:cubicBezTo>
                              <a:cubicBezTo>
                                <a:pt x="19416" y="585"/>
                                <a:pt x="19340" y="585"/>
                                <a:pt x="19291" y="589"/>
                              </a:cubicBezTo>
                              <a:cubicBezTo>
                                <a:pt x="19226" y="592"/>
                                <a:pt x="19172" y="603"/>
                                <a:pt x="19134" y="610"/>
                              </a:cubicBezTo>
                              <a:cubicBezTo>
                                <a:pt x="19128" y="610"/>
                                <a:pt x="19123" y="613"/>
                                <a:pt x="19123" y="617"/>
                              </a:cubicBezTo>
                              <a:cubicBezTo>
                                <a:pt x="19101" y="620"/>
                                <a:pt x="19085" y="624"/>
                                <a:pt x="19085" y="624"/>
                              </a:cubicBezTo>
                              <a:lnTo>
                                <a:pt x="19080" y="624"/>
                              </a:lnTo>
                              <a:lnTo>
                                <a:pt x="19080" y="628"/>
                              </a:lnTo>
                              <a:cubicBezTo>
                                <a:pt x="19085" y="649"/>
                                <a:pt x="19085" y="666"/>
                                <a:pt x="19085" y="687"/>
                              </a:cubicBezTo>
                              <a:cubicBezTo>
                                <a:pt x="19080" y="709"/>
                                <a:pt x="19080" y="744"/>
                                <a:pt x="19052" y="786"/>
                              </a:cubicBezTo>
                              <a:cubicBezTo>
                                <a:pt x="19036" y="818"/>
                                <a:pt x="19004" y="853"/>
                                <a:pt x="18971" y="881"/>
                              </a:cubicBezTo>
                              <a:cubicBezTo>
                                <a:pt x="18939" y="910"/>
                                <a:pt x="18895" y="938"/>
                                <a:pt x="18846" y="959"/>
                              </a:cubicBezTo>
                              <a:cubicBezTo>
                                <a:pt x="18819" y="973"/>
                                <a:pt x="18743" y="1008"/>
                                <a:pt x="18624" y="1040"/>
                              </a:cubicBezTo>
                              <a:cubicBezTo>
                                <a:pt x="18592" y="1051"/>
                                <a:pt x="18559" y="1058"/>
                                <a:pt x="18521" y="1068"/>
                              </a:cubicBezTo>
                              <a:cubicBezTo>
                                <a:pt x="18467" y="1082"/>
                                <a:pt x="18418" y="1093"/>
                                <a:pt x="18364" y="1110"/>
                              </a:cubicBezTo>
                              <a:cubicBezTo>
                                <a:pt x="18375" y="1100"/>
                                <a:pt x="18391" y="1086"/>
                                <a:pt x="18402" y="1075"/>
                              </a:cubicBezTo>
                              <a:cubicBezTo>
                                <a:pt x="18451" y="1026"/>
                                <a:pt x="18500" y="959"/>
                                <a:pt x="18532" y="913"/>
                              </a:cubicBezTo>
                              <a:lnTo>
                                <a:pt x="18559" y="878"/>
                              </a:lnTo>
                              <a:cubicBezTo>
                                <a:pt x="18695" y="733"/>
                                <a:pt x="18809" y="613"/>
                                <a:pt x="18906" y="522"/>
                              </a:cubicBezTo>
                              <a:cubicBezTo>
                                <a:pt x="18939" y="490"/>
                                <a:pt x="18977" y="462"/>
                                <a:pt x="19004" y="434"/>
                              </a:cubicBezTo>
                              <a:cubicBezTo>
                                <a:pt x="19042" y="398"/>
                                <a:pt x="19080" y="367"/>
                                <a:pt x="19107" y="342"/>
                              </a:cubicBezTo>
                              <a:cubicBezTo>
                                <a:pt x="19128" y="328"/>
                                <a:pt x="19145" y="317"/>
                                <a:pt x="19155" y="314"/>
                              </a:cubicBezTo>
                              <a:lnTo>
                                <a:pt x="19150" y="307"/>
                              </a:lnTo>
                              <a:cubicBezTo>
                                <a:pt x="19150" y="307"/>
                                <a:pt x="19145" y="310"/>
                                <a:pt x="19134" y="314"/>
                              </a:cubicBezTo>
                              <a:cubicBezTo>
                                <a:pt x="19128" y="310"/>
                                <a:pt x="19123" y="314"/>
                                <a:pt x="19112" y="321"/>
                              </a:cubicBezTo>
                              <a:cubicBezTo>
                                <a:pt x="19080" y="331"/>
                                <a:pt x="19036" y="349"/>
                                <a:pt x="18977" y="374"/>
                              </a:cubicBezTo>
                              <a:cubicBezTo>
                                <a:pt x="18982" y="370"/>
                                <a:pt x="18987" y="370"/>
                                <a:pt x="18993" y="367"/>
                              </a:cubicBezTo>
                              <a:cubicBezTo>
                                <a:pt x="19150" y="293"/>
                                <a:pt x="19161" y="286"/>
                                <a:pt x="19155" y="279"/>
                              </a:cubicBezTo>
                              <a:lnTo>
                                <a:pt x="19155" y="275"/>
                              </a:lnTo>
                              <a:lnTo>
                                <a:pt x="19150" y="275"/>
                              </a:lnTo>
                              <a:cubicBezTo>
                                <a:pt x="19150" y="275"/>
                                <a:pt x="19150" y="275"/>
                                <a:pt x="19150" y="275"/>
                              </a:cubicBezTo>
                              <a:cubicBezTo>
                                <a:pt x="19123" y="275"/>
                                <a:pt x="18890" y="374"/>
                                <a:pt x="18760" y="441"/>
                              </a:cubicBezTo>
                              <a:cubicBezTo>
                                <a:pt x="18716" y="462"/>
                                <a:pt x="18657" y="494"/>
                                <a:pt x="18592" y="536"/>
                              </a:cubicBezTo>
                              <a:cubicBezTo>
                                <a:pt x="18559" y="557"/>
                                <a:pt x="18527" y="578"/>
                                <a:pt x="18494" y="599"/>
                              </a:cubicBezTo>
                              <a:cubicBezTo>
                                <a:pt x="18451" y="631"/>
                                <a:pt x="18407" y="659"/>
                                <a:pt x="18369" y="691"/>
                              </a:cubicBezTo>
                              <a:cubicBezTo>
                                <a:pt x="18294" y="751"/>
                                <a:pt x="18229" y="818"/>
                                <a:pt x="18174" y="878"/>
                              </a:cubicBezTo>
                              <a:cubicBezTo>
                                <a:pt x="18142" y="917"/>
                                <a:pt x="18115" y="955"/>
                                <a:pt x="18088" y="991"/>
                              </a:cubicBezTo>
                              <a:cubicBezTo>
                                <a:pt x="18088" y="977"/>
                                <a:pt x="18088" y="962"/>
                                <a:pt x="18082" y="952"/>
                              </a:cubicBezTo>
                              <a:cubicBezTo>
                                <a:pt x="18082" y="941"/>
                                <a:pt x="18077" y="934"/>
                                <a:pt x="18077" y="924"/>
                              </a:cubicBezTo>
                              <a:cubicBezTo>
                                <a:pt x="18071" y="895"/>
                                <a:pt x="18050" y="825"/>
                                <a:pt x="18017" y="751"/>
                              </a:cubicBezTo>
                              <a:lnTo>
                                <a:pt x="18012" y="740"/>
                              </a:lnTo>
                              <a:cubicBezTo>
                                <a:pt x="18001" y="716"/>
                                <a:pt x="17990" y="691"/>
                                <a:pt x="17979" y="666"/>
                              </a:cubicBezTo>
                              <a:lnTo>
                                <a:pt x="17979" y="666"/>
                              </a:lnTo>
                              <a:cubicBezTo>
                                <a:pt x="17979" y="659"/>
                                <a:pt x="17974" y="652"/>
                                <a:pt x="17974" y="649"/>
                              </a:cubicBezTo>
                              <a:cubicBezTo>
                                <a:pt x="17974" y="645"/>
                                <a:pt x="17968" y="642"/>
                                <a:pt x="17968" y="635"/>
                              </a:cubicBezTo>
                              <a:lnTo>
                                <a:pt x="17968" y="631"/>
                              </a:lnTo>
                              <a:cubicBezTo>
                                <a:pt x="17968" y="617"/>
                                <a:pt x="17968" y="599"/>
                                <a:pt x="17958" y="582"/>
                              </a:cubicBezTo>
                              <a:lnTo>
                                <a:pt x="17958" y="582"/>
                              </a:lnTo>
                              <a:cubicBezTo>
                                <a:pt x="17958" y="578"/>
                                <a:pt x="17958" y="578"/>
                                <a:pt x="17952" y="578"/>
                              </a:cubicBezTo>
                              <a:cubicBezTo>
                                <a:pt x="17952" y="578"/>
                                <a:pt x="17952" y="578"/>
                                <a:pt x="17952" y="578"/>
                              </a:cubicBezTo>
                              <a:cubicBezTo>
                                <a:pt x="17952" y="578"/>
                                <a:pt x="17952" y="575"/>
                                <a:pt x="17947" y="575"/>
                              </a:cubicBezTo>
                              <a:cubicBezTo>
                                <a:pt x="17947" y="571"/>
                                <a:pt x="17947" y="571"/>
                                <a:pt x="17947" y="568"/>
                              </a:cubicBezTo>
                              <a:lnTo>
                                <a:pt x="17947" y="564"/>
                              </a:lnTo>
                              <a:cubicBezTo>
                                <a:pt x="17947" y="561"/>
                                <a:pt x="17947" y="561"/>
                                <a:pt x="17947" y="557"/>
                              </a:cubicBezTo>
                              <a:cubicBezTo>
                                <a:pt x="17947" y="557"/>
                                <a:pt x="17947" y="553"/>
                                <a:pt x="17947" y="553"/>
                              </a:cubicBezTo>
                              <a:lnTo>
                                <a:pt x="17947" y="553"/>
                              </a:lnTo>
                              <a:lnTo>
                                <a:pt x="17947" y="550"/>
                              </a:lnTo>
                              <a:lnTo>
                                <a:pt x="17947" y="550"/>
                              </a:lnTo>
                              <a:cubicBezTo>
                                <a:pt x="17947" y="550"/>
                                <a:pt x="17947" y="546"/>
                                <a:pt x="17947" y="546"/>
                              </a:cubicBezTo>
                              <a:lnTo>
                                <a:pt x="17941" y="546"/>
                              </a:lnTo>
                              <a:lnTo>
                                <a:pt x="17941" y="546"/>
                              </a:lnTo>
                              <a:lnTo>
                                <a:pt x="17941" y="546"/>
                              </a:lnTo>
                              <a:lnTo>
                                <a:pt x="17947" y="546"/>
                              </a:lnTo>
                              <a:cubicBezTo>
                                <a:pt x="17941" y="539"/>
                                <a:pt x="17941" y="532"/>
                                <a:pt x="17941" y="525"/>
                              </a:cubicBezTo>
                              <a:cubicBezTo>
                                <a:pt x="17985" y="497"/>
                                <a:pt x="18028" y="465"/>
                                <a:pt x="18071" y="430"/>
                              </a:cubicBezTo>
                              <a:cubicBezTo>
                                <a:pt x="18126" y="388"/>
                                <a:pt x="18180" y="342"/>
                                <a:pt x="18229" y="293"/>
                              </a:cubicBezTo>
                              <a:cubicBezTo>
                                <a:pt x="18256" y="268"/>
                                <a:pt x="18272" y="240"/>
                                <a:pt x="18288" y="215"/>
                              </a:cubicBezTo>
                              <a:cubicBezTo>
                                <a:pt x="18299" y="194"/>
                                <a:pt x="18310" y="173"/>
                                <a:pt x="18321" y="152"/>
                              </a:cubicBezTo>
                              <a:lnTo>
                                <a:pt x="18326" y="137"/>
                              </a:lnTo>
                              <a:cubicBezTo>
                                <a:pt x="18337" y="113"/>
                                <a:pt x="18353" y="88"/>
                                <a:pt x="18369" y="67"/>
                              </a:cubicBezTo>
                              <a:cubicBezTo>
                                <a:pt x="18386" y="46"/>
                                <a:pt x="18407" y="25"/>
                                <a:pt x="18429" y="7"/>
                              </a:cubicBezTo>
                              <a:cubicBezTo>
                                <a:pt x="18435" y="4"/>
                                <a:pt x="18435" y="4"/>
                                <a:pt x="18440" y="0"/>
                              </a:cubicBezTo>
                              <a:lnTo>
                                <a:pt x="16814" y="0"/>
                              </a:lnTo>
                              <a:lnTo>
                                <a:pt x="16814" y="0"/>
                              </a:lnTo>
                              <a:cubicBezTo>
                                <a:pt x="16787" y="28"/>
                                <a:pt x="16765" y="60"/>
                                <a:pt x="16743" y="92"/>
                              </a:cubicBezTo>
                              <a:cubicBezTo>
                                <a:pt x="16738" y="102"/>
                                <a:pt x="16733" y="109"/>
                                <a:pt x="16727" y="120"/>
                              </a:cubicBezTo>
                              <a:cubicBezTo>
                                <a:pt x="16705" y="159"/>
                                <a:pt x="16689" y="197"/>
                                <a:pt x="16678" y="236"/>
                              </a:cubicBezTo>
                              <a:cubicBezTo>
                                <a:pt x="16667" y="279"/>
                                <a:pt x="16657" y="324"/>
                                <a:pt x="16657" y="374"/>
                              </a:cubicBezTo>
                              <a:cubicBezTo>
                                <a:pt x="16651" y="416"/>
                                <a:pt x="16657" y="455"/>
                                <a:pt x="16662" y="487"/>
                              </a:cubicBezTo>
                              <a:lnTo>
                                <a:pt x="16667" y="525"/>
                              </a:lnTo>
                              <a:cubicBezTo>
                                <a:pt x="16667" y="536"/>
                                <a:pt x="16673" y="550"/>
                                <a:pt x="16673" y="561"/>
                              </a:cubicBezTo>
                              <a:lnTo>
                                <a:pt x="16673" y="564"/>
                              </a:lnTo>
                              <a:cubicBezTo>
                                <a:pt x="16673" y="575"/>
                                <a:pt x="16678" y="582"/>
                                <a:pt x="16678" y="592"/>
                              </a:cubicBezTo>
                              <a:cubicBezTo>
                                <a:pt x="16673" y="603"/>
                                <a:pt x="16667" y="613"/>
                                <a:pt x="16662" y="628"/>
                              </a:cubicBezTo>
                              <a:cubicBezTo>
                                <a:pt x="16640" y="649"/>
                                <a:pt x="16581" y="702"/>
                                <a:pt x="16554" y="730"/>
                              </a:cubicBezTo>
                              <a:cubicBezTo>
                                <a:pt x="16548" y="733"/>
                                <a:pt x="16548" y="737"/>
                                <a:pt x="16543" y="740"/>
                              </a:cubicBezTo>
                              <a:cubicBezTo>
                                <a:pt x="16532" y="747"/>
                                <a:pt x="16521" y="758"/>
                                <a:pt x="16510" y="769"/>
                              </a:cubicBezTo>
                              <a:lnTo>
                                <a:pt x="16510" y="769"/>
                              </a:lnTo>
                              <a:cubicBezTo>
                                <a:pt x="16494" y="783"/>
                                <a:pt x="16478" y="800"/>
                                <a:pt x="16462" y="814"/>
                              </a:cubicBezTo>
                              <a:cubicBezTo>
                                <a:pt x="16440" y="839"/>
                                <a:pt x="16418" y="864"/>
                                <a:pt x="16396" y="881"/>
                              </a:cubicBezTo>
                              <a:cubicBezTo>
                                <a:pt x="16396" y="881"/>
                                <a:pt x="16396" y="878"/>
                                <a:pt x="16396" y="878"/>
                              </a:cubicBezTo>
                              <a:cubicBezTo>
                                <a:pt x="16396" y="874"/>
                                <a:pt x="16402" y="871"/>
                                <a:pt x="16402" y="867"/>
                              </a:cubicBezTo>
                              <a:cubicBezTo>
                                <a:pt x="16418" y="839"/>
                                <a:pt x="16429" y="804"/>
                                <a:pt x="16424" y="772"/>
                              </a:cubicBezTo>
                              <a:cubicBezTo>
                                <a:pt x="16418" y="747"/>
                                <a:pt x="16413" y="726"/>
                                <a:pt x="16402" y="705"/>
                              </a:cubicBezTo>
                              <a:cubicBezTo>
                                <a:pt x="16396" y="695"/>
                                <a:pt x="16386" y="684"/>
                                <a:pt x="16380" y="673"/>
                              </a:cubicBezTo>
                              <a:cubicBezTo>
                                <a:pt x="16375" y="666"/>
                                <a:pt x="16364" y="659"/>
                                <a:pt x="16353" y="652"/>
                              </a:cubicBezTo>
                              <a:cubicBezTo>
                                <a:pt x="16337" y="642"/>
                                <a:pt x="16321" y="631"/>
                                <a:pt x="16304" y="624"/>
                              </a:cubicBezTo>
                              <a:cubicBezTo>
                                <a:pt x="16256" y="603"/>
                                <a:pt x="16190" y="596"/>
                                <a:pt x="16136" y="606"/>
                              </a:cubicBezTo>
                              <a:cubicBezTo>
                                <a:pt x="16082" y="617"/>
                                <a:pt x="16044" y="645"/>
                                <a:pt x="16033" y="666"/>
                              </a:cubicBezTo>
                              <a:cubicBezTo>
                                <a:pt x="16033" y="666"/>
                                <a:pt x="16033" y="666"/>
                                <a:pt x="16033" y="666"/>
                              </a:cubicBezTo>
                              <a:cubicBezTo>
                                <a:pt x="16033" y="666"/>
                                <a:pt x="16033" y="666"/>
                                <a:pt x="16033" y="666"/>
                              </a:cubicBezTo>
                              <a:cubicBezTo>
                                <a:pt x="16033" y="666"/>
                                <a:pt x="16033" y="666"/>
                                <a:pt x="16033" y="670"/>
                              </a:cubicBezTo>
                              <a:cubicBezTo>
                                <a:pt x="16033" y="670"/>
                                <a:pt x="16033" y="673"/>
                                <a:pt x="16028" y="673"/>
                              </a:cubicBezTo>
                              <a:lnTo>
                                <a:pt x="16022" y="677"/>
                              </a:lnTo>
                              <a:lnTo>
                                <a:pt x="16077" y="698"/>
                              </a:lnTo>
                              <a:cubicBezTo>
                                <a:pt x="16082" y="702"/>
                                <a:pt x="16088" y="702"/>
                                <a:pt x="16093" y="705"/>
                              </a:cubicBezTo>
                              <a:cubicBezTo>
                                <a:pt x="16115" y="716"/>
                                <a:pt x="16147" y="740"/>
                                <a:pt x="16169" y="769"/>
                              </a:cubicBezTo>
                              <a:cubicBezTo>
                                <a:pt x="16190" y="804"/>
                                <a:pt x="16196" y="843"/>
                                <a:pt x="16196" y="860"/>
                              </a:cubicBezTo>
                              <a:cubicBezTo>
                                <a:pt x="16196" y="885"/>
                                <a:pt x="16190" y="910"/>
                                <a:pt x="16185" y="920"/>
                              </a:cubicBezTo>
                              <a:lnTo>
                                <a:pt x="16185" y="924"/>
                              </a:lnTo>
                              <a:cubicBezTo>
                                <a:pt x="16180" y="941"/>
                                <a:pt x="16174" y="969"/>
                                <a:pt x="16158" y="987"/>
                              </a:cubicBezTo>
                              <a:cubicBezTo>
                                <a:pt x="16153" y="994"/>
                                <a:pt x="16147" y="998"/>
                                <a:pt x="16147" y="1005"/>
                              </a:cubicBezTo>
                              <a:lnTo>
                                <a:pt x="16147" y="1005"/>
                              </a:lnTo>
                              <a:cubicBezTo>
                                <a:pt x="16147" y="1005"/>
                                <a:pt x="16147" y="1005"/>
                                <a:pt x="16142" y="1005"/>
                              </a:cubicBezTo>
                              <a:cubicBezTo>
                                <a:pt x="16131" y="998"/>
                                <a:pt x="16120" y="987"/>
                                <a:pt x="16109" y="980"/>
                              </a:cubicBezTo>
                              <a:cubicBezTo>
                                <a:pt x="16115" y="969"/>
                                <a:pt x="16115" y="959"/>
                                <a:pt x="16104" y="952"/>
                              </a:cubicBezTo>
                              <a:cubicBezTo>
                                <a:pt x="16093" y="941"/>
                                <a:pt x="16077" y="938"/>
                                <a:pt x="16060" y="941"/>
                              </a:cubicBezTo>
                              <a:cubicBezTo>
                                <a:pt x="16050" y="934"/>
                                <a:pt x="16039" y="927"/>
                                <a:pt x="16033" y="920"/>
                              </a:cubicBezTo>
                              <a:cubicBezTo>
                                <a:pt x="16044" y="910"/>
                                <a:pt x="16039" y="899"/>
                                <a:pt x="16028" y="888"/>
                              </a:cubicBezTo>
                              <a:cubicBezTo>
                                <a:pt x="16017" y="878"/>
                                <a:pt x="15995" y="874"/>
                                <a:pt x="15979" y="878"/>
                              </a:cubicBezTo>
                              <a:cubicBezTo>
                                <a:pt x="15968" y="871"/>
                                <a:pt x="15963" y="864"/>
                                <a:pt x="15952" y="857"/>
                              </a:cubicBezTo>
                              <a:cubicBezTo>
                                <a:pt x="15963" y="846"/>
                                <a:pt x="15963" y="832"/>
                                <a:pt x="15952" y="821"/>
                              </a:cubicBezTo>
                              <a:cubicBezTo>
                                <a:pt x="15947" y="814"/>
                                <a:pt x="15936" y="811"/>
                                <a:pt x="15925" y="811"/>
                              </a:cubicBezTo>
                              <a:cubicBezTo>
                                <a:pt x="15914" y="811"/>
                                <a:pt x="15903" y="811"/>
                                <a:pt x="15898" y="814"/>
                              </a:cubicBezTo>
                              <a:cubicBezTo>
                                <a:pt x="15887" y="807"/>
                                <a:pt x="15882" y="800"/>
                                <a:pt x="15871" y="797"/>
                              </a:cubicBezTo>
                              <a:cubicBezTo>
                                <a:pt x="15887" y="786"/>
                                <a:pt x="15892" y="769"/>
                                <a:pt x="15876" y="758"/>
                              </a:cubicBezTo>
                              <a:cubicBezTo>
                                <a:pt x="15860" y="747"/>
                                <a:pt x="15833" y="744"/>
                                <a:pt x="15816" y="751"/>
                              </a:cubicBezTo>
                              <a:cubicBezTo>
                                <a:pt x="15816" y="744"/>
                                <a:pt x="15816" y="733"/>
                                <a:pt x="15811" y="723"/>
                              </a:cubicBezTo>
                              <a:cubicBezTo>
                                <a:pt x="15849" y="670"/>
                                <a:pt x="16088" y="286"/>
                                <a:pt x="16266" y="4"/>
                              </a:cubicBezTo>
                              <a:lnTo>
                                <a:pt x="15909" y="4"/>
                              </a:lnTo>
                              <a:cubicBezTo>
                                <a:pt x="15833" y="120"/>
                                <a:pt x="15762" y="240"/>
                                <a:pt x="15735" y="307"/>
                              </a:cubicBezTo>
                              <a:cubicBezTo>
                                <a:pt x="15714" y="201"/>
                                <a:pt x="15697" y="95"/>
                                <a:pt x="15676" y="4"/>
                              </a:cubicBezTo>
                              <a:lnTo>
                                <a:pt x="15399" y="4"/>
                              </a:lnTo>
                              <a:cubicBezTo>
                                <a:pt x="15426" y="120"/>
                                <a:pt x="15453" y="254"/>
                                <a:pt x="15459" y="356"/>
                              </a:cubicBezTo>
                              <a:cubicBezTo>
                                <a:pt x="15437" y="360"/>
                                <a:pt x="15415" y="367"/>
                                <a:pt x="15399" y="374"/>
                              </a:cubicBezTo>
                              <a:cubicBezTo>
                                <a:pt x="15372" y="381"/>
                                <a:pt x="15323" y="402"/>
                                <a:pt x="15280" y="437"/>
                              </a:cubicBezTo>
                              <a:lnTo>
                                <a:pt x="15280" y="437"/>
                              </a:lnTo>
                              <a:cubicBezTo>
                                <a:pt x="15280" y="437"/>
                                <a:pt x="15280" y="437"/>
                                <a:pt x="15280" y="441"/>
                              </a:cubicBezTo>
                              <a:cubicBezTo>
                                <a:pt x="15247" y="462"/>
                                <a:pt x="15237" y="487"/>
                                <a:pt x="15237" y="504"/>
                              </a:cubicBezTo>
                              <a:cubicBezTo>
                                <a:pt x="15226" y="494"/>
                                <a:pt x="15215" y="483"/>
                                <a:pt x="15199" y="469"/>
                              </a:cubicBezTo>
                              <a:cubicBezTo>
                                <a:pt x="15155" y="434"/>
                                <a:pt x="15079" y="398"/>
                                <a:pt x="14998" y="374"/>
                              </a:cubicBezTo>
                              <a:cubicBezTo>
                                <a:pt x="14960" y="360"/>
                                <a:pt x="14900" y="345"/>
                                <a:pt x="14830" y="331"/>
                              </a:cubicBezTo>
                              <a:cubicBezTo>
                                <a:pt x="14797" y="324"/>
                                <a:pt x="14765" y="317"/>
                                <a:pt x="14727" y="307"/>
                              </a:cubicBezTo>
                              <a:cubicBezTo>
                                <a:pt x="14667" y="286"/>
                                <a:pt x="14619" y="264"/>
                                <a:pt x="14554" y="233"/>
                              </a:cubicBezTo>
                              <a:cubicBezTo>
                                <a:pt x="14537" y="222"/>
                                <a:pt x="14521" y="212"/>
                                <a:pt x="14505" y="204"/>
                              </a:cubicBezTo>
                              <a:cubicBezTo>
                                <a:pt x="14489" y="194"/>
                                <a:pt x="14472" y="183"/>
                                <a:pt x="14456" y="173"/>
                              </a:cubicBezTo>
                              <a:cubicBezTo>
                                <a:pt x="14456" y="169"/>
                                <a:pt x="14456" y="166"/>
                                <a:pt x="14456" y="159"/>
                              </a:cubicBezTo>
                              <a:cubicBezTo>
                                <a:pt x="14456" y="141"/>
                                <a:pt x="14461" y="123"/>
                                <a:pt x="14461" y="106"/>
                              </a:cubicBezTo>
                              <a:cubicBezTo>
                                <a:pt x="14467" y="85"/>
                                <a:pt x="14472" y="63"/>
                                <a:pt x="14478" y="42"/>
                              </a:cubicBezTo>
                              <a:cubicBezTo>
                                <a:pt x="14483" y="32"/>
                                <a:pt x="14489" y="21"/>
                                <a:pt x="14494" y="7"/>
                              </a:cubicBezTo>
                              <a:lnTo>
                                <a:pt x="14272" y="7"/>
                              </a:lnTo>
                              <a:cubicBezTo>
                                <a:pt x="14261" y="11"/>
                                <a:pt x="14250" y="14"/>
                                <a:pt x="14234" y="18"/>
                              </a:cubicBezTo>
                              <a:lnTo>
                                <a:pt x="14234" y="18"/>
                              </a:lnTo>
                              <a:cubicBezTo>
                                <a:pt x="14212" y="25"/>
                                <a:pt x="14185" y="35"/>
                                <a:pt x="14158" y="49"/>
                              </a:cubicBezTo>
                              <a:cubicBezTo>
                                <a:pt x="14136" y="60"/>
                                <a:pt x="14109" y="74"/>
                                <a:pt x="14087" y="92"/>
                              </a:cubicBezTo>
                              <a:cubicBezTo>
                                <a:pt x="14082" y="95"/>
                                <a:pt x="14082" y="99"/>
                                <a:pt x="14077" y="99"/>
                              </a:cubicBezTo>
                              <a:cubicBezTo>
                                <a:pt x="14077" y="99"/>
                                <a:pt x="14077" y="99"/>
                                <a:pt x="14077" y="99"/>
                              </a:cubicBezTo>
                              <a:cubicBezTo>
                                <a:pt x="14077" y="99"/>
                                <a:pt x="14071" y="95"/>
                                <a:pt x="14071" y="95"/>
                              </a:cubicBezTo>
                              <a:cubicBezTo>
                                <a:pt x="14066" y="85"/>
                                <a:pt x="14055" y="71"/>
                                <a:pt x="14049" y="56"/>
                              </a:cubicBezTo>
                              <a:cubicBezTo>
                                <a:pt x="14039" y="42"/>
                                <a:pt x="14028" y="25"/>
                                <a:pt x="14022" y="7"/>
                              </a:cubicBezTo>
                              <a:cubicBezTo>
                                <a:pt x="14022" y="7"/>
                                <a:pt x="14022" y="4"/>
                                <a:pt x="14022" y="4"/>
                              </a:cubicBezTo>
                              <a:lnTo>
                                <a:pt x="13703" y="4"/>
                              </a:lnTo>
                              <a:cubicBezTo>
                                <a:pt x="13708" y="32"/>
                                <a:pt x="13713" y="56"/>
                                <a:pt x="13724" y="78"/>
                              </a:cubicBezTo>
                              <a:cubicBezTo>
                                <a:pt x="13741" y="127"/>
                                <a:pt x="13768" y="166"/>
                                <a:pt x="13778" y="183"/>
                              </a:cubicBezTo>
                              <a:cubicBezTo>
                                <a:pt x="13811" y="229"/>
                                <a:pt x="13865" y="286"/>
                                <a:pt x="13903" y="310"/>
                              </a:cubicBezTo>
                              <a:cubicBezTo>
                                <a:pt x="13914" y="321"/>
                                <a:pt x="13919" y="328"/>
                                <a:pt x="13925" y="335"/>
                              </a:cubicBezTo>
                              <a:cubicBezTo>
                                <a:pt x="13919" y="363"/>
                                <a:pt x="13919" y="391"/>
                                <a:pt x="13925" y="416"/>
                              </a:cubicBezTo>
                              <a:cubicBezTo>
                                <a:pt x="13925" y="420"/>
                                <a:pt x="13925" y="423"/>
                                <a:pt x="13925" y="427"/>
                              </a:cubicBezTo>
                              <a:cubicBezTo>
                                <a:pt x="13925" y="423"/>
                                <a:pt x="13925" y="423"/>
                                <a:pt x="13919" y="423"/>
                              </a:cubicBezTo>
                              <a:lnTo>
                                <a:pt x="13919" y="423"/>
                              </a:lnTo>
                              <a:cubicBezTo>
                                <a:pt x="13914" y="420"/>
                                <a:pt x="13686" y="250"/>
                                <a:pt x="13415" y="7"/>
                              </a:cubicBezTo>
                              <a:lnTo>
                                <a:pt x="13052" y="7"/>
                              </a:lnTo>
                              <a:cubicBezTo>
                                <a:pt x="13095" y="53"/>
                                <a:pt x="13150" y="106"/>
                                <a:pt x="13204" y="148"/>
                              </a:cubicBezTo>
                              <a:cubicBezTo>
                                <a:pt x="13258" y="190"/>
                                <a:pt x="13301" y="219"/>
                                <a:pt x="13323" y="229"/>
                              </a:cubicBezTo>
                              <a:cubicBezTo>
                                <a:pt x="13448" y="335"/>
                                <a:pt x="13578" y="434"/>
                                <a:pt x="13708" y="522"/>
                              </a:cubicBezTo>
                              <a:cubicBezTo>
                                <a:pt x="13692" y="522"/>
                                <a:pt x="13675" y="525"/>
                                <a:pt x="13659" y="525"/>
                              </a:cubicBezTo>
                              <a:cubicBezTo>
                                <a:pt x="13638" y="529"/>
                                <a:pt x="13616" y="529"/>
                                <a:pt x="13594" y="532"/>
                              </a:cubicBezTo>
                              <a:cubicBezTo>
                                <a:pt x="13583" y="532"/>
                                <a:pt x="13578" y="536"/>
                                <a:pt x="13567" y="536"/>
                              </a:cubicBezTo>
                              <a:cubicBezTo>
                                <a:pt x="13502" y="515"/>
                                <a:pt x="13442" y="487"/>
                                <a:pt x="13383" y="458"/>
                              </a:cubicBezTo>
                              <a:cubicBezTo>
                                <a:pt x="13350" y="437"/>
                                <a:pt x="13301" y="412"/>
                                <a:pt x="13253" y="381"/>
                              </a:cubicBezTo>
                              <a:cubicBezTo>
                                <a:pt x="13247" y="377"/>
                                <a:pt x="13236" y="370"/>
                                <a:pt x="13231" y="367"/>
                              </a:cubicBezTo>
                              <a:lnTo>
                                <a:pt x="13215" y="356"/>
                              </a:lnTo>
                              <a:cubicBezTo>
                                <a:pt x="13215" y="356"/>
                                <a:pt x="13209" y="353"/>
                                <a:pt x="13209" y="353"/>
                              </a:cubicBezTo>
                              <a:cubicBezTo>
                                <a:pt x="13171" y="328"/>
                                <a:pt x="13139" y="300"/>
                                <a:pt x="13095" y="268"/>
                              </a:cubicBezTo>
                              <a:cubicBezTo>
                                <a:pt x="13074" y="247"/>
                                <a:pt x="13052" y="215"/>
                                <a:pt x="13025" y="180"/>
                              </a:cubicBezTo>
                              <a:cubicBezTo>
                                <a:pt x="13030" y="166"/>
                                <a:pt x="13009" y="145"/>
                                <a:pt x="12987" y="113"/>
                              </a:cubicBezTo>
                              <a:cubicBezTo>
                                <a:pt x="12976" y="95"/>
                                <a:pt x="12960" y="81"/>
                                <a:pt x="12949" y="63"/>
                              </a:cubicBezTo>
                              <a:cubicBezTo>
                                <a:pt x="12944" y="53"/>
                                <a:pt x="12927" y="28"/>
                                <a:pt x="12917" y="0"/>
                              </a:cubicBezTo>
                              <a:lnTo>
                                <a:pt x="10586" y="0"/>
                              </a:lnTo>
                              <a:cubicBezTo>
                                <a:pt x="10586" y="0"/>
                                <a:pt x="10586" y="0"/>
                                <a:pt x="10586" y="0"/>
                              </a:cubicBezTo>
                              <a:cubicBezTo>
                                <a:pt x="10586" y="14"/>
                                <a:pt x="10591" y="28"/>
                                <a:pt x="10591" y="42"/>
                              </a:cubicBezTo>
                              <a:cubicBezTo>
                                <a:pt x="10591" y="49"/>
                                <a:pt x="10591" y="56"/>
                                <a:pt x="10597" y="60"/>
                              </a:cubicBezTo>
                              <a:cubicBezTo>
                                <a:pt x="10597" y="85"/>
                                <a:pt x="10597" y="99"/>
                                <a:pt x="10597" y="106"/>
                              </a:cubicBezTo>
                              <a:cubicBezTo>
                                <a:pt x="10591" y="109"/>
                                <a:pt x="10586" y="109"/>
                                <a:pt x="10591" y="116"/>
                              </a:cubicBezTo>
                              <a:cubicBezTo>
                                <a:pt x="10597" y="123"/>
                                <a:pt x="10618" y="123"/>
                                <a:pt x="10673" y="123"/>
                              </a:cubicBezTo>
                              <a:cubicBezTo>
                                <a:pt x="10694" y="123"/>
                                <a:pt x="10716" y="120"/>
                                <a:pt x="10738" y="120"/>
                              </a:cubicBezTo>
                              <a:lnTo>
                                <a:pt x="10738" y="120"/>
                              </a:lnTo>
                              <a:cubicBezTo>
                                <a:pt x="10748" y="120"/>
                                <a:pt x="10776" y="120"/>
                                <a:pt x="10797" y="120"/>
                              </a:cubicBezTo>
                              <a:cubicBezTo>
                                <a:pt x="10814" y="120"/>
                                <a:pt x="10824" y="123"/>
                                <a:pt x="10835" y="123"/>
                              </a:cubicBezTo>
                              <a:cubicBezTo>
                                <a:pt x="10846" y="127"/>
                                <a:pt x="10857" y="130"/>
                                <a:pt x="10868" y="137"/>
                              </a:cubicBezTo>
                              <a:cubicBezTo>
                                <a:pt x="10895" y="152"/>
                                <a:pt x="10922" y="169"/>
                                <a:pt x="10949" y="180"/>
                              </a:cubicBezTo>
                              <a:cubicBezTo>
                                <a:pt x="10976" y="190"/>
                                <a:pt x="11003" y="194"/>
                                <a:pt x="11030" y="194"/>
                              </a:cubicBezTo>
                              <a:cubicBezTo>
                                <a:pt x="11030" y="197"/>
                                <a:pt x="11036" y="197"/>
                                <a:pt x="11057" y="194"/>
                              </a:cubicBezTo>
                              <a:cubicBezTo>
                                <a:pt x="11079" y="194"/>
                                <a:pt x="11090" y="194"/>
                                <a:pt x="11101" y="194"/>
                              </a:cubicBezTo>
                              <a:lnTo>
                                <a:pt x="11106" y="194"/>
                              </a:lnTo>
                              <a:cubicBezTo>
                                <a:pt x="11112" y="194"/>
                                <a:pt x="11123" y="194"/>
                                <a:pt x="11128" y="197"/>
                              </a:cubicBezTo>
                              <a:cubicBezTo>
                                <a:pt x="11193" y="212"/>
                                <a:pt x="11263" y="236"/>
                                <a:pt x="11339" y="279"/>
                              </a:cubicBezTo>
                              <a:cubicBezTo>
                                <a:pt x="11372" y="300"/>
                                <a:pt x="11410" y="324"/>
                                <a:pt x="11442" y="353"/>
                              </a:cubicBezTo>
                              <a:cubicBezTo>
                                <a:pt x="11502" y="398"/>
                                <a:pt x="11567" y="458"/>
                                <a:pt x="11654" y="532"/>
                              </a:cubicBezTo>
                              <a:cubicBezTo>
                                <a:pt x="11670" y="546"/>
                                <a:pt x="11686" y="561"/>
                                <a:pt x="11697" y="575"/>
                              </a:cubicBezTo>
                              <a:cubicBezTo>
                                <a:pt x="11751" y="628"/>
                                <a:pt x="11811" y="680"/>
                                <a:pt x="11860" y="733"/>
                              </a:cubicBezTo>
                              <a:cubicBezTo>
                                <a:pt x="11903" y="779"/>
                                <a:pt x="11936" y="828"/>
                                <a:pt x="11968" y="878"/>
                              </a:cubicBezTo>
                              <a:lnTo>
                                <a:pt x="11984" y="899"/>
                              </a:lnTo>
                              <a:cubicBezTo>
                                <a:pt x="11984" y="899"/>
                                <a:pt x="11984" y="902"/>
                                <a:pt x="11984" y="902"/>
                              </a:cubicBezTo>
                              <a:cubicBezTo>
                                <a:pt x="11984" y="910"/>
                                <a:pt x="11990" y="913"/>
                                <a:pt x="12001" y="913"/>
                              </a:cubicBezTo>
                              <a:cubicBezTo>
                                <a:pt x="12006" y="924"/>
                                <a:pt x="12017" y="934"/>
                                <a:pt x="12022" y="941"/>
                              </a:cubicBezTo>
                              <a:cubicBezTo>
                                <a:pt x="12076" y="1012"/>
                                <a:pt x="12136" y="1072"/>
                                <a:pt x="12174" y="1110"/>
                              </a:cubicBezTo>
                              <a:cubicBezTo>
                                <a:pt x="12228" y="1163"/>
                                <a:pt x="12272" y="1199"/>
                                <a:pt x="12288" y="1213"/>
                              </a:cubicBezTo>
                              <a:cubicBezTo>
                                <a:pt x="12347" y="1262"/>
                                <a:pt x="12413" y="1304"/>
                                <a:pt x="12472" y="1336"/>
                              </a:cubicBezTo>
                              <a:cubicBezTo>
                                <a:pt x="12543" y="1371"/>
                                <a:pt x="12619" y="1403"/>
                                <a:pt x="12694" y="1424"/>
                              </a:cubicBezTo>
                              <a:cubicBezTo>
                                <a:pt x="12770" y="1445"/>
                                <a:pt x="12841" y="1460"/>
                                <a:pt x="12884" y="1463"/>
                              </a:cubicBezTo>
                              <a:cubicBezTo>
                                <a:pt x="12895" y="1463"/>
                                <a:pt x="12911" y="1467"/>
                                <a:pt x="12917" y="1467"/>
                              </a:cubicBezTo>
                              <a:lnTo>
                                <a:pt x="12933" y="1470"/>
                              </a:lnTo>
                              <a:cubicBezTo>
                                <a:pt x="12933" y="1470"/>
                                <a:pt x="12933" y="1470"/>
                                <a:pt x="12938" y="1470"/>
                              </a:cubicBezTo>
                              <a:cubicBezTo>
                                <a:pt x="12927" y="1481"/>
                                <a:pt x="12911" y="1495"/>
                                <a:pt x="12900" y="1505"/>
                              </a:cubicBezTo>
                              <a:cubicBezTo>
                                <a:pt x="12884" y="1526"/>
                                <a:pt x="12868" y="1551"/>
                                <a:pt x="12857" y="1572"/>
                              </a:cubicBezTo>
                              <a:cubicBezTo>
                                <a:pt x="12846" y="1604"/>
                                <a:pt x="12835" y="1639"/>
                                <a:pt x="12841" y="1678"/>
                              </a:cubicBezTo>
                              <a:cubicBezTo>
                                <a:pt x="12841" y="1756"/>
                                <a:pt x="12879" y="1826"/>
                                <a:pt x="12900" y="1865"/>
                              </a:cubicBezTo>
                              <a:cubicBezTo>
                                <a:pt x="12895" y="1872"/>
                                <a:pt x="12895" y="1883"/>
                                <a:pt x="12895" y="1886"/>
                              </a:cubicBezTo>
                              <a:lnTo>
                                <a:pt x="12895" y="1890"/>
                              </a:lnTo>
                              <a:lnTo>
                                <a:pt x="12895" y="1890"/>
                              </a:lnTo>
                              <a:cubicBezTo>
                                <a:pt x="12900" y="1890"/>
                                <a:pt x="12906" y="1886"/>
                                <a:pt x="12917" y="1879"/>
                              </a:cubicBezTo>
                              <a:cubicBezTo>
                                <a:pt x="12922" y="1872"/>
                                <a:pt x="12933" y="1861"/>
                                <a:pt x="12949" y="1854"/>
                              </a:cubicBezTo>
                              <a:cubicBezTo>
                                <a:pt x="12976" y="1840"/>
                                <a:pt x="13020" y="1823"/>
                                <a:pt x="13068" y="1816"/>
                              </a:cubicBezTo>
                              <a:cubicBezTo>
                                <a:pt x="13074" y="1816"/>
                                <a:pt x="13079" y="1812"/>
                                <a:pt x="13085" y="1812"/>
                              </a:cubicBezTo>
                              <a:cubicBezTo>
                                <a:pt x="13090" y="1812"/>
                                <a:pt x="13090" y="1812"/>
                                <a:pt x="13095" y="1812"/>
                              </a:cubicBezTo>
                              <a:cubicBezTo>
                                <a:pt x="13101" y="1812"/>
                                <a:pt x="13106" y="1809"/>
                                <a:pt x="13106" y="1809"/>
                              </a:cubicBezTo>
                              <a:cubicBezTo>
                                <a:pt x="13128" y="1805"/>
                                <a:pt x="13144" y="1801"/>
                                <a:pt x="13166" y="1798"/>
                              </a:cubicBezTo>
                              <a:cubicBezTo>
                                <a:pt x="13209" y="1791"/>
                                <a:pt x="13258" y="1787"/>
                                <a:pt x="13312" y="1784"/>
                              </a:cubicBezTo>
                              <a:cubicBezTo>
                                <a:pt x="13318" y="1784"/>
                                <a:pt x="13323" y="1784"/>
                                <a:pt x="13323" y="1784"/>
                              </a:cubicBezTo>
                              <a:lnTo>
                                <a:pt x="13318" y="1805"/>
                              </a:lnTo>
                              <a:cubicBezTo>
                                <a:pt x="13312" y="1816"/>
                                <a:pt x="13307" y="1826"/>
                                <a:pt x="13301" y="1840"/>
                              </a:cubicBezTo>
                              <a:cubicBezTo>
                                <a:pt x="13296" y="1840"/>
                                <a:pt x="13296" y="1844"/>
                                <a:pt x="13291" y="1851"/>
                              </a:cubicBezTo>
                              <a:lnTo>
                                <a:pt x="13291" y="1851"/>
                              </a:lnTo>
                              <a:cubicBezTo>
                                <a:pt x="13285" y="1851"/>
                                <a:pt x="13280" y="1854"/>
                                <a:pt x="13274" y="1865"/>
                              </a:cubicBezTo>
                              <a:cubicBezTo>
                                <a:pt x="13269" y="1879"/>
                                <a:pt x="13258" y="1900"/>
                                <a:pt x="13236" y="1925"/>
                              </a:cubicBezTo>
                              <a:cubicBezTo>
                                <a:pt x="13215" y="1950"/>
                                <a:pt x="13188" y="1974"/>
                                <a:pt x="13161" y="1995"/>
                              </a:cubicBezTo>
                              <a:cubicBezTo>
                                <a:pt x="13128" y="2020"/>
                                <a:pt x="13090" y="2048"/>
                                <a:pt x="13041" y="2073"/>
                              </a:cubicBezTo>
                              <a:cubicBezTo>
                                <a:pt x="12955" y="2122"/>
                                <a:pt x="12846" y="2175"/>
                                <a:pt x="12738" y="2225"/>
                              </a:cubicBezTo>
                              <a:lnTo>
                                <a:pt x="12721" y="2232"/>
                              </a:lnTo>
                              <a:cubicBezTo>
                                <a:pt x="12662" y="2260"/>
                                <a:pt x="12602" y="2281"/>
                                <a:pt x="12553" y="2302"/>
                              </a:cubicBezTo>
                              <a:cubicBezTo>
                                <a:pt x="12472" y="2327"/>
                                <a:pt x="12391" y="2351"/>
                                <a:pt x="12304" y="2373"/>
                              </a:cubicBezTo>
                              <a:cubicBezTo>
                                <a:pt x="12261" y="2383"/>
                                <a:pt x="12207" y="2390"/>
                                <a:pt x="12131" y="2404"/>
                              </a:cubicBezTo>
                              <a:lnTo>
                                <a:pt x="12109" y="2408"/>
                              </a:lnTo>
                              <a:cubicBezTo>
                                <a:pt x="12017" y="2422"/>
                                <a:pt x="11908" y="2440"/>
                                <a:pt x="11800" y="2475"/>
                              </a:cubicBezTo>
                              <a:cubicBezTo>
                                <a:pt x="11697" y="2510"/>
                                <a:pt x="11583" y="2563"/>
                                <a:pt x="11459" y="2633"/>
                              </a:cubicBezTo>
                              <a:cubicBezTo>
                                <a:pt x="11345" y="2700"/>
                                <a:pt x="11236" y="2771"/>
                                <a:pt x="11133" y="2849"/>
                              </a:cubicBezTo>
                              <a:cubicBezTo>
                                <a:pt x="10933" y="3000"/>
                                <a:pt x="10754" y="3176"/>
                                <a:pt x="10624" y="3360"/>
                              </a:cubicBezTo>
                              <a:cubicBezTo>
                                <a:pt x="10564" y="3444"/>
                                <a:pt x="10510" y="3529"/>
                                <a:pt x="10467" y="3614"/>
                              </a:cubicBezTo>
                              <a:cubicBezTo>
                                <a:pt x="10440" y="3666"/>
                                <a:pt x="10418" y="3712"/>
                                <a:pt x="10402" y="3751"/>
                              </a:cubicBezTo>
                              <a:cubicBezTo>
                                <a:pt x="10374" y="3550"/>
                                <a:pt x="10651" y="2919"/>
                                <a:pt x="10667" y="2873"/>
                              </a:cubicBezTo>
                              <a:cubicBezTo>
                                <a:pt x="11280" y="2789"/>
                                <a:pt x="11610" y="2334"/>
                                <a:pt x="11697" y="2196"/>
                              </a:cubicBezTo>
                              <a:cubicBezTo>
                                <a:pt x="11811" y="2013"/>
                                <a:pt x="11805" y="1780"/>
                                <a:pt x="11805" y="1780"/>
                              </a:cubicBezTo>
                              <a:cubicBezTo>
                                <a:pt x="11805" y="1780"/>
                                <a:pt x="11773" y="1671"/>
                                <a:pt x="11773" y="1636"/>
                              </a:cubicBezTo>
                              <a:cubicBezTo>
                                <a:pt x="11773" y="1502"/>
                                <a:pt x="11871" y="1100"/>
                                <a:pt x="11876" y="1093"/>
                              </a:cubicBezTo>
                              <a:lnTo>
                                <a:pt x="11876" y="1082"/>
                              </a:lnTo>
                              <a:lnTo>
                                <a:pt x="11865" y="1086"/>
                              </a:lnTo>
                              <a:cubicBezTo>
                                <a:pt x="11860" y="1089"/>
                                <a:pt x="11849" y="1093"/>
                                <a:pt x="11838" y="1096"/>
                              </a:cubicBezTo>
                              <a:cubicBezTo>
                                <a:pt x="11827" y="1093"/>
                                <a:pt x="11816" y="1093"/>
                                <a:pt x="11811" y="1096"/>
                              </a:cubicBezTo>
                              <a:cubicBezTo>
                                <a:pt x="11800" y="1100"/>
                                <a:pt x="11795" y="1107"/>
                                <a:pt x="11795" y="1118"/>
                              </a:cubicBezTo>
                              <a:cubicBezTo>
                                <a:pt x="11778" y="1128"/>
                                <a:pt x="11762" y="1139"/>
                                <a:pt x="11746" y="1149"/>
                              </a:cubicBezTo>
                              <a:cubicBezTo>
                                <a:pt x="11735" y="1146"/>
                                <a:pt x="11719" y="1146"/>
                                <a:pt x="11708" y="1153"/>
                              </a:cubicBezTo>
                              <a:cubicBezTo>
                                <a:pt x="11702" y="1156"/>
                                <a:pt x="11697" y="1163"/>
                                <a:pt x="11697" y="1167"/>
                              </a:cubicBezTo>
                              <a:cubicBezTo>
                                <a:pt x="11697" y="1170"/>
                                <a:pt x="11702" y="1174"/>
                                <a:pt x="11702" y="1177"/>
                              </a:cubicBezTo>
                              <a:cubicBezTo>
                                <a:pt x="11692" y="1188"/>
                                <a:pt x="11681" y="1199"/>
                                <a:pt x="11665" y="1213"/>
                              </a:cubicBezTo>
                              <a:cubicBezTo>
                                <a:pt x="11648" y="1209"/>
                                <a:pt x="11632" y="1213"/>
                                <a:pt x="11627" y="1223"/>
                              </a:cubicBezTo>
                              <a:cubicBezTo>
                                <a:pt x="11621" y="1227"/>
                                <a:pt x="11621" y="1234"/>
                                <a:pt x="11627" y="1241"/>
                              </a:cubicBezTo>
                              <a:cubicBezTo>
                                <a:pt x="11627" y="1244"/>
                                <a:pt x="11632" y="1248"/>
                                <a:pt x="11637" y="1252"/>
                              </a:cubicBezTo>
                              <a:cubicBezTo>
                                <a:pt x="11627" y="1266"/>
                                <a:pt x="11616" y="1280"/>
                                <a:pt x="11605" y="1294"/>
                              </a:cubicBezTo>
                              <a:cubicBezTo>
                                <a:pt x="11594" y="1297"/>
                                <a:pt x="11583" y="1301"/>
                                <a:pt x="11583" y="1311"/>
                              </a:cubicBezTo>
                              <a:cubicBezTo>
                                <a:pt x="11583" y="1315"/>
                                <a:pt x="11583" y="1322"/>
                                <a:pt x="11589" y="1326"/>
                              </a:cubicBezTo>
                              <a:cubicBezTo>
                                <a:pt x="11572" y="1357"/>
                                <a:pt x="11556" y="1385"/>
                                <a:pt x="11545" y="1403"/>
                              </a:cubicBezTo>
                              <a:cubicBezTo>
                                <a:pt x="11540" y="1315"/>
                                <a:pt x="11529" y="1237"/>
                                <a:pt x="11513" y="1167"/>
                              </a:cubicBezTo>
                              <a:cubicBezTo>
                                <a:pt x="11513" y="1163"/>
                                <a:pt x="11513" y="1160"/>
                                <a:pt x="11513" y="1160"/>
                              </a:cubicBezTo>
                              <a:cubicBezTo>
                                <a:pt x="11513" y="1156"/>
                                <a:pt x="11507" y="1149"/>
                                <a:pt x="11507" y="1146"/>
                              </a:cubicBezTo>
                              <a:cubicBezTo>
                                <a:pt x="11502" y="1128"/>
                                <a:pt x="11497" y="1114"/>
                                <a:pt x="11491" y="1100"/>
                              </a:cubicBezTo>
                              <a:cubicBezTo>
                                <a:pt x="11502" y="1093"/>
                                <a:pt x="11502" y="1086"/>
                                <a:pt x="11502" y="1079"/>
                              </a:cubicBezTo>
                              <a:cubicBezTo>
                                <a:pt x="11502" y="1068"/>
                                <a:pt x="11486" y="1058"/>
                                <a:pt x="11469" y="1054"/>
                              </a:cubicBezTo>
                              <a:cubicBezTo>
                                <a:pt x="11469" y="1051"/>
                                <a:pt x="11464" y="1047"/>
                                <a:pt x="11464" y="1044"/>
                              </a:cubicBezTo>
                              <a:cubicBezTo>
                                <a:pt x="11464" y="1036"/>
                                <a:pt x="11459" y="1033"/>
                                <a:pt x="11459" y="1029"/>
                              </a:cubicBezTo>
                              <a:cubicBezTo>
                                <a:pt x="11469" y="1026"/>
                                <a:pt x="11475" y="1022"/>
                                <a:pt x="11480" y="1019"/>
                              </a:cubicBezTo>
                              <a:cubicBezTo>
                                <a:pt x="11486" y="1012"/>
                                <a:pt x="11491" y="1005"/>
                                <a:pt x="11491" y="998"/>
                              </a:cubicBezTo>
                              <a:cubicBezTo>
                                <a:pt x="11491" y="991"/>
                                <a:pt x="11486" y="984"/>
                                <a:pt x="11475" y="980"/>
                              </a:cubicBezTo>
                              <a:cubicBezTo>
                                <a:pt x="11464" y="977"/>
                                <a:pt x="11453" y="973"/>
                                <a:pt x="11442" y="973"/>
                              </a:cubicBezTo>
                              <a:cubicBezTo>
                                <a:pt x="11415" y="977"/>
                                <a:pt x="11399" y="991"/>
                                <a:pt x="11404" y="1005"/>
                              </a:cubicBezTo>
                              <a:cubicBezTo>
                                <a:pt x="11404" y="1008"/>
                                <a:pt x="11410" y="1015"/>
                                <a:pt x="11415" y="1019"/>
                              </a:cubicBezTo>
                              <a:cubicBezTo>
                                <a:pt x="11404" y="1075"/>
                                <a:pt x="11372" y="1139"/>
                                <a:pt x="11328" y="1209"/>
                              </a:cubicBezTo>
                              <a:cubicBezTo>
                                <a:pt x="11328" y="1209"/>
                                <a:pt x="11323" y="1213"/>
                                <a:pt x="11323" y="1213"/>
                              </a:cubicBezTo>
                              <a:cubicBezTo>
                                <a:pt x="11318" y="1216"/>
                                <a:pt x="11318" y="1220"/>
                                <a:pt x="11318" y="1227"/>
                              </a:cubicBezTo>
                              <a:cubicBezTo>
                                <a:pt x="11307" y="1241"/>
                                <a:pt x="11296" y="1259"/>
                                <a:pt x="11285" y="1273"/>
                              </a:cubicBezTo>
                              <a:cubicBezTo>
                                <a:pt x="11274" y="1273"/>
                                <a:pt x="11258" y="1273"/>
                                <a:pt x="11253" y="1280"/>
                              </a:cubicBezTo>
                              <a:cubicBezTo>
                                <a:pt x="11247" y="1283"/>
                                <a:pt x="11247" y="1290"/>
                                <a:pt x="11247" y="1294"/>
                              </a:cubicBezTo>
                              <a:cubicBezTo>
                                <a:pt x="11247" y="1297"/>
                                <a:pt x="11253" y="1301"/>
                                <a:pt x="11258" y="1304"/>
                              </a:cubicBezTo>
                              <a:cubicBezTo>
                                <a:pt x="11247" y="1315"/>
                                <a:pt x="11236" y="1329"/>
                                <a:pt x="11225" y="1340"/>
                              </a:cubicBezTo>
                              <a:cubicBezTo>
                                <a:pt x="11225" y="1340"/>
                                <a:pt x="11225" y="1340"/>
                                <a:pt x="11225" y="1340"/>
                              </a:cubicBezTo>
                              <a:cubicBezTo>
                                <a:pt x="11209" y="1333"/>
                                <a:pt x="11193" y="1336"/>
                                <a:pt x="11182" y="1347"/>
                              </a:cubicBezTo>
                              <a:cubicBezTo>
                                <a:pt x="11193" y="1301"/>
                                <a:pt x="11198" y="1248"/>
                                <a:pt x="11198" y="1195"/>
                              </a:cubicBezTo>
                              <a:cubicBezTo>
                                <a:pt x="11204" y="1192"/>
                                <a:pt x="11204" y="1188"/>
                                <a:pt x="11204" y="1185"/>
                              </a:cubicBezTo>
                              <a:cubicBezTo>
                                <a:pt x="11204" y="1177"/>
                                <a:pt x="11204" y="1170"/>
                                <a:pt x="11198" y="1167"/>
                              </a:cubicBezTo>
                              <a:cubicBezTo>
                                <a:pt x="11198" y="1153"/>
                                <a:pt x="11198" y="1139"/>
                                <a:pt x="11198" y="1121"/>
                              </a:cubicBezTo>
                              <a:cubicBezTo>
                                <a:pt x="11209" y="1114"/>
                                <a:pt x="11215" y="1107"/>
                                <a:pt x="11215" y="1100"/>
                              </a:cubicBezTo>
                              <a:cubicBezTo>
                                <a:pt x="11215" y="1089"/>
                                <a:pt x="11209" y="1082"/>
                                <a:pt x="11193" y="1075"/>
                              </a:cubicBezTo>
                              <a:cubicBezTo>
                                <a:pt x="11193" y="1061"/>
                                <a:pt x="11188" y="1051"/>
                                <a:pt x="11188" y="1040"/>
                              </a:cubicBezTo>
                              <a:cubicBezTo>
                                <a:pt x="11198" y="1033"/>
                                <a:pt x="11209" y="1022"/>
                                <a:pt x="11204" y="1012"/>
                              </a:cubicBezTo>
                              <a:cubicBezTo>
                                <a:pt x="11204" y="1001"/>
                                <a:pt x="11193" y="991"/>
                                <a:pt x="11177" y="987"/>
                              </a:cubicBezTo>
                              <a:cubicBezTo>
                                <a:pt x="11171" y="966"/>
                                <a:pt x="11166" y="952"/>
                                <a:pt x="11166" y="952"/>
                              </a:cubicBezTo>
                              <a:lnTo>
                                <a:pt x="11160" y="941"/>
                              </a:lnTo>
                              <a:lnTo>
                                <a:pt x="11122" y="984"/>
                              </a:lnTo>
                              <a:lnTo>
                                <a:pt x="11122" y="984"/>
                              </a:lnTo>
                              <a:cubicBezTo>
                                <a:pt x="11122" y="987"/>
                                <a:pt x="11122" y="991"/>
                                <a:pt x="11122" y="994"/>
                              </a:cubicBezTo>
                              <a:lnTo>
                                <a:pt x="11122" y="998"/>
                              </a:lnTo>
                              <a:cubicBezTo>
                                <a:pt x="11117" y="1005"/>
                                <a:pt x="11112" y="1012"/>
                                <a:pt x="11112" y="1019"/>
                              </a:cubicBezTo>
                              <a:cubicBezTo>
                                <a:pt x="11112" y="1022"/>
                                <a:pt x="11112" y="1026"/>
                                <a:pt x="11117" y="1029"/>
                              </a:cubicBezTo>
                              <a:cubicBezTo>
                                <a:pt x="11106" y="1061"/>
                                <a:pt x="11090" y="1093"/>
                                <a:pt x="11063" y="1121"/>
                              </a:cubicBezTo>
                              <a:cubicBezTo>
                                <a:pt x="11063" y="1121"/>
                                <a:pt x="11063" y="1121"/>
                                <a:pt x="11063" y="1121"/>
                              </a:cubicBezTo>
                              <a:cubicBezTo>
                                <a:pt x="11047" y="1121"/>
                                <a:pt x="11030" y="1125"/>
                                <a:pt x="11025" y="1135"/>
                              </a:cubicBezTo>
                              <a:cubicBezTo>
                                <a:pt x="11020" y="1142"/>
                                <a:pt x="11014" y="1153"/>
                                <a:pt x="11020" y="1160"/>
                              </a:cubicBezTo>
                              <a:cubicBezTo>
                                <a:pt x="11009" y="1170"/>
                                <a:pt x="10992" y="1181"/>
                                <a:pt x="10976" y="1192"/>
                              </a:cubicBezTo>
                              <a:cubicBezTo>
                                <a:pt x="10965" y="1195"/>
                                <a:pt x="10960" y="1199"/>
                                <a:pt x="10954" y="1202"/>
                              </a:cubicBezTo>
                              <a:cubicBezTo>
                                <a:pt x="10949" y="1206"/>
                                <a:pt x="10949" y="1209"/>
                                <a:pt x="10949" y="1213"/>
                              </a:cubicBezTo>
                              <a:cubicBezTo>
                                <a:pt x="10889" y="1252"/>
                                <a:pt x="10819" y="1287"/>
                                <a:pt x="10748" y="1326"/>
                              </a:cubicBezTo>
                              <a:cubicBezTo>
                                <a:pt x="10586" y="1410"/>
                                <a:pt x="10407" y="1509"/>
                                <a:pt x="10261" y="1646"/>
                              </a:cubicBezTo>
                              <a:cubicBezTo>
                                <a:pt x="10255" y="1646"/>
                                <a:pt x="10244" y="1650"/>
                                <a:pt x="10244" y="1653"/>
                              </a:cubicBezTo>
                              <a:cubicBezTo>
                                <a:pt x="10234" y="1660"/>
                                <a:pt x="10234" y="1668"/>
                                <a:pt x="10234" y="1675"/>
                              </a:cubicBezTo>
                              <a:cubicBezTo>
                                <a:pt x="10223" y="1685"/>
                                <a:pt x="10212" y="1699"/>
                                <a:pt x="10196" y="1713"/>
                              </a:cubicBezTo>
                              <a:cubicBezTo>
                                <a:pt x="10185" y="1717"/>
                                <a:pt x="10174" y="1724"/>
                                <a:pt x="10169" y="1731"/>
                              </a:cubicBezTo>
                              <a:cubicBezTo>
                                <a:pt x="10169" y="1734"/>
                                <a:pt x="10169" y="1738"/>
                                <a:pt x="10169" y="1745"/>
                              </a:cubicBezTo>
                              <a:cubicBezTo>
                                <a:pt x="10147" y="1773"/>
                                <a:pt x="10125" y="1805"/>
                                <a:pt x="10109" y="1833"/>
                              </a:cubicBezTo>
                              <a:cubicBezTo>
                                <a:pt x="10000" y="2020"/>
                                <a:pt x="9990" y="2217"/>
                                <a:pt x="10082" y="2425"/>
                              </a:cubicBezTo>
                              <a:cubicBezTo>
                                <a:pt x="10082" y="2429"/>
                                <a:pt x="10082" y="2433"/>
                                <a:pt x="10082" y="2436"/>
                              </a:cubicBezTo>
                              <a:cubicBezTo>
                                <a:pt x="10082" y="2461"/>
                                <a:pt x="10103" y="2496"/>
                                <a:pt x="10125" y="2531"/>
                              </a:cubicBezTo>
                              <a:cubicBezTo>
                                <a:pt x="10147" y="2574"/>
                                <a:pt x="10169" y="2612"/>
                                <a:pt x="10185" y="2637"/>
                              </a:cubicBezTo>
                              <a:cubicBezTo>
                                <a:pt x="10206" y="2669"/>
                                <a:pt x="10228" y="2693"/>
                                <a:pt x="10239" y="2707"/>
                              </a:cubicBezTo>
                              <a:cubicBezTo>
                                <a:pt x="10261" y="2732"/>
                                <a:pt x="10288" y="2757"/>
                                <a:pt x="10315" y="2774"/>
                              </a:cubicBezTo>
                              <a:cubicBezTo>
                                <a:pt x="10320" y="2778"/>
                                <a:pt x="10320" y="2778"/>
                                <a:pt x="10326" y="2782"/>
                              </a:cubicBezTo>
                              <a:cubicBezTo>
                                <a:pt x="10342" y="2803"/>
                                <a:pt x="10374" y="2824"/>
                                <a:pt x="10385" y="2831"/>
                              </a:cubicBezTo>
                              <a:cubicBezTo>
                                <a:pt x="10380" y="2863"/>
                                <a:pt x="10369" y="2944"/>
                                <a:pt x="10353" y="3078"/>
                              </a:cubicBezTo>
                              <a:cubicBezTo>
                                <a:pt x="10347" y="3095"/>
                                <a:pt x="10342" y="3113"/>
                                <a:pt x="10342" y="3131"/>
                              </a:cubicBezTo>
                              <a:cubicBezTo>
                                <a:pt x="10337" y="3148"/>
                                <a:pt x="10337" y="3159"/>
                                <a:pt x="10331" y="3166"/>
                              </a:cubicBezTo>
                              <a:cubicBezTo>
                                <a:pt x="10331" y="3166"/>
                                <a:pt x="10309" y="3261"/>
                                <a:pt x="10326" y="3275"/>
                              </a:cubicBezTo>
                              <a:cubicBezTo>
                                <a:pt x="10326" y="3275"/>
                                <a:pt x="10326" y="3275"/>
                                <a:pt x="10326" y="3275"/>
                              </a:cubicBezTo>
                              <a:cubicBezTo>
                                <a:pt x="10315" y="3360"/>
                                <a:pt x="10304" y="3444"/>
                                <a:pt x="10299" y="3518"/>
                              </a:cubicBezTo>
                              <a:cubicBezTo>
                                <a:pt x="10293" y="3557"/>
                                <a:pt x="10293" y="3589"/>
                                <a:pt x="10288" y="3621"/>
                              </a:cubicBezTo>
                              <a:cubicBezTo>
                                <a:pt x="10288" y="3582"/>
                                <a:pt x="10282" y="3536"/>
                                <a:pt x="10277" y="3490"/>
                              </a:cubicBezTo>
                              <a:cubicBezTo>
                                <a:pt x="10277" y="3416"/>
                                <a:pt x="10272" y="3342"/>
                                <a:pt x="10272" y="3282"/>
                              </a:cubicBezTo>
                              <a:cubicBezTo>
                                <a:pt x="10266" y="3212"/>
                                <a:pt x="10255" y="3141"/>
                                <a:pt x="10244" y="3071"/>
                              </a:cubicBezTo>
                              <a:cubicBezTo>
                                <a:pt x="10223" y="2968"/>
                                <a:pt x="10201" y="2866"/>
                                <a:pt x="10141" y="2767"/>
                              </a:cubicBezTo>
                              <a:cubicBezTo>
                                <a:pt x="10076" y="2665"/>
                                <a:pt x="9968" y="2574"/>
                                <a:pt x="9860" y="2492"/>
                              </a:cubicBezTo>
                              <a:cubicBezTo>
                                <a:pt x="9822" y="2464"/>
                                <a:pt x="9784" y="2436"/>
                                <a:pt x="9746" y="2408"/>
                              </a:cubicBezTo>
                              <a:cubicBezTo>
                                <a:pt x="9724" y="2390"/>
                                <a:pt x="9697" y="2376"/>
                                <a:pt x="9675" y="2358"/>
                              </a:cubicBezTo>
                              <a:cubicBezTo>
                                <a:pt x="9654" y="2344"/>
                                <a:pt x="9632" y="2330"/>
                                <a:pt x="9616" y="2316"/>
                              </a:cubicBezTo>
                              <a:cubicBezTo>
                                <a:pt x="9551" y="2263"/>
                                <a:pt x="9513" y="2193"/>
                                <a:pt x="9502" y="2098"/>
                              </a:cubicBezTo>
                              <a:cubicBezTo>
                                <a:pt x="9502" y="2055"/>
                                <a:pt x="9502" y="2013"/>
                                <a:pt x="9502" y="1971"/>
                              </a:cubicBezTo>
                              <a:cubicBezTo>
                                <a:pt x="9507" y="1914"/>
                                <a:pt x="9518" y="1865"/>
                                <a:pt x="9529" y="1823"/>
                              </a:cubicBezTo>
                              <a:cubicBezTo>
                                <a:pt x="9534" y="1798"/>
                                <a:pt x="9545" y="1770"/>
                                <a:pt x="9551" y="1742"/>
                              </a:cubicBezTo>
                              <a:cubicBezTo>
                                <a:pt x="9594" y="1646"/>
                                <a:pt x="9659" y="1548"/>
                                <a:pt x="9686" y="1512"/>
                              </a:cubicBezTo>
                              <a:cubicBezTo>
                                <a:pt x="9686" y="1512"/>
                                <a:pt x="9686" y="1512"/>
                                <a:pt x="9686" y="1512"/>
                              </a:cubicBezTo>
                              <a:lnTo>
                                <a:pt x="9692" y="1509"/>
                              </a:lnTo>
                              <a:lnTo>
                                <a:pt x="9692" y="1505"/>
                              </a:lnTo>
                              <a:cubicBezTo>
                                <a:pt x="9692" y="1502"/>
                                <a:pt x="9686" y="1502"/>
                                <a:pt x="9675" y="1505"/>
                              </a:cubicBezTo>
                              <a:lnTo>
                                <a:pt x="9643" y="1509"/>
                              </a:lnTo>
                              <a:cubicBezTo>
                                <a:pt x="9632" y="1509"/>
                                <a:pt x="9621" y="1512"/>
                                <a:pt x="9610" y="1516"/>
                              </a:cubicBezTo>
                              <a:lnTo>
                                <a:pt x="9599" y="1519"/>
                              </a:lnTo>
                              <a:cubicBezTo>
                                <a:pt x="9556" y="1530"/>
                                <a:pt x="9513" y="1548"/>
                                <a:pt x="9475" y="1565"/>
                              </a:cubicBezTo>
                              <a:cubicBezTo>
                                <a:pt x="9426" y="1586"/>
                                <a:pt x="9383" y="1618"/>
                                <a:pt x="9350" y="1650"/>
                              </a:cubicBezTo>
                              <a:cubicBezTo>
                                <a:pt x="9312" y="1685"/>
                                <a:pt x="9280" y="1724"/>
                                <a:pt x="9263" y="1763"/>
                              </a:cubicBezTo>
                              <a:cubicBezTo>
                                <a:pt x="9252" y="1787"/>
                                <a:pt x="9242" y="1819"/>
                                <a:pt x="9236" y="1847"/>
                              </a:cubicBezTo>
                              <a:cubicBezTo>
                                <a:pt x="9215" y="1942"/>
                                <a:pt x="9247" y="2034"/>
                                <a:pt x="9334" y="2122"/>
                              </a:cubicBezTo>
                              <a:cubicBezTo>
                                <a:pt x="9355" y="2147"/>
                                <a:pt x="9383" y="2172"/>
                                <a:pt x="9410" y="2193"/>
                              </a:cubicBezTo>
                              <a:cubicBezTo>
                                <a:pt x="9448" y="2221"/>
                                <a:pt x="9480" y="2242"/>
                                <a:pt x="9502" y="2249"/>
                              </a:cubicBezTo>
                              <a:lnTo>
                                <a:pt x="9502" y="2253"/>
                              </a:lnTo>
                              <a:cubicBezTo>
                                <a:pt x="9518" y="2323"/>
                                <a:pt x="9551" y="2394"/>
                                <a:pt x="9589" y="2457"/>
                              </a:cubicBezTo>
                              <a:cubicBezTo>
                                <a:pt x="9632" y="2528"/>
                                <a:pt x="9697" y="2598"/>
                                <a:pt x="9757" y="2662"/>
                              </a:cubicBezTo>
                              <a:lnTo>
                                <a:pt x="9767" y="2672"/>
                              </a:lnTo>
                              <a:lnTo>
                                <a:pt x="9795" y="2707"/>
                              </a:lnTo>
                              <a:cubicBezTo>
                                <a:pt x="9849" y="2782"/>
                                <a:pt x="9903" y="2849"/>
                                <a:pt x="9946" y="2908"/>
                              </a:cubicBezTo>
                              <a:cubicBezTo>
                                <a:pt x="9968" y="2951"/>
                                <a:pt x="9984" y="2993"/>
                                <a:pt x="9995" y="3042"/>
                              </a:cubicBezTo>
                              <a:cubicBezTo>
                                <a:pt x="10011" y="3109"/>
                                <a:pt x="10022" y="3180"/>
                                <a:pt x="10028" y="3243"/>
                              </a:cubicBezTo>
                              <a:cubicBezTo>
                                <a:pt x="10055" y="3483"/>
                                <a:pt x="10060" y="3680"/>
                                <a:pt x="10066" y="3786"/>
                              </a:cubicBezTo>
                              <a:lnTo>
                                <a:pt x="10066" y="3811"/>
                              </a:lnTo>
                              <a:cubicBezTo>
                                <a:pt x="10076" y="4001"/>
                                <a:pt x="10082" y="4238"/>
                                <a:pt x="10087" y="4407"/>
                              </a:cubicBezTo>
                              <a:cubicBezTo>
                                <a:pt x="10093" y="4488"/>
                                <a:pt x="10093" y="4572"/>
                                <a:pt x="10098" y="4632"/>
                              </a:cubicBezTo>
                              <a:cubicBezTo>
                                <a:pt x="10098" y="4650"/>
                                <a:pt x="10098" y="4664"/>
                                <a:pt x="10103" y="4678"/>
                              </a:cubicBezTo>
                              <a:cubicBezTo>
                                <a:pt x="10093" y="4675"/>
                                <a:pt x="10087" y="4671"/>
                                <a:pt x="10076" y="4671"/>
                              </a:cubicBezTo>
                              <a:cubicBezTo>
                                <a:pt x="10049" y="4664"/>
                                <a:pt x="10011" y="4657"/>
                                <a:pt x="9973" y="4661"/>
                              </a:cubicBezTo>
                              <a:cubicBezTo>
                                <a:pt x="9925" y="4664"/>
                                <a:pt x="9892" y="4682"/>
                                <a:pt x="9876" y="4692"/>
                              </a:cubicBezTo>
                              <a:cubicBezTo>
                                <a:pt x="9849" y="4710"/>
                                <a:pt x="9832" y="4728"/>
                                <a:pt x="9827" y="4738"/>
                              </a:cubicBezTo>
                              <a:cubicBezTo>
                                <a:pt x="9827" y="4742"/>
                                <a:pt x="9827" y="4742"/>
                                <a:pt x="9827" y="4742"/>
                              </a:cubicBezTo>
                              <a:lnTo>
                                <a:pt x="9827" y="4745"/>
                              </a:lnTo>
                              <a:lnTo>
                                <a:pt x="9832" y="4745"/>
                              </a:lnTo>
                              <a:cubicBezTo>
                                <a:pt x="9838" y="4745"/>
                                <a:pt x="9843" y="4749"/>
                                <a:pt x="9843" y="4749"/>
                              </a:cubicBezTo>
                              <a:cubicBezTo>
                                <a:pt x="9843" y="4752"/>
                                <a:pt x="9843" y="4752"/>
                                <a:pt x="9860" y="4759"/>
                              </a:cubicBezTo>
                              <a:cubicBezTo>
                                <a:pt x="9876" y="4766"/>
                                <a:pt x="9919" y="4784"/>
                                <a:pt x="9963" y="4816"/>
                              </a:cubicBezTo>
                              <a:cubicBezTo>
                                <a:pt x="10011" y="4851"/>
                                <a:pt x="10055" y="4897"/>
                                <a:pt x="10087" y="4950"/>
                              </a:cubicBezTo>
                              <a:cubicBezTo>
                                <a:pt x="10125" y="5010"/>
                                <a:pt x="10147" y="5080"/>
                                <a:pt x="10169" y="5140"/>
                              </a:cubicBezTo>
                              <a:cubicBezTo>
                                <a:pt x="10190" y="5218"/>
                                <a:pt x="10217" y="5288"/>
                                <a:pt x="10244" y="5352"/>
                              </a:cubicBezTo>
                              <a:cubicBezTo>
                                <a:pt x="10272" y="5411"/>
                                <a:pt x="10299" y="5478"/>
                                <a:pt x="10337" y="5552"/>
                              </a:cubicBezTo>
                              <a:cubicBezTo>
                                <a:pt x="10347" y="5574"/>
                                <a:pt x="10358" y="5591"/>
                                <a:pt x="10369" y="5612"/>
                              </a:cubicBezTo>
                              <a:cubicBezTo>
                                <a:pt x="10396" y="5665"/>
                                <a:pt x="10423" y="5715"/>
                                <a:pt x="10445" y="5753"/>
                              </a:cubicBezTo>
                              <a:cubicBezTo>
                                <a:pt x="10477" y="5803"/>
                                <a:pt x="10505" y="5842"/>
                                <a:pt x="10526" y="5856"/>
                              </a:cubicBezTo>
                              <a:cubicBezTo>
                                <a:pt x="10586" y="5933"/>
                                <a:pt x="10651" y="6014"/>
                                <a:pt x="10716" y="6081"/>
                              </a:cubicBezTo>
                              <a:cubicBezTo>
                                <a:pt x="10776" y="6145"/>
                                <a:pt x="10835" y="6201"/>
                                <a:pt x="10851" y="6208"/>
                              </a:cubicBezTo>
                              <a:lnTo>
                                <a:pt x="10857" y="6215"/>
                              </a:lnTo>
                              <a:cubicBezTo>
                                <a:pt x="10857" y="6215"/>
                                <a:pt x="10857" y="6215"/>
                                <a:pt x="10857" y="6215"/>
                              </a:cubicBezTo>
                              <a:cubicBezTo>
                                <a:pt x="10851" y="6219"/>
                                <a:pt x="10830" y="6212"/>
                                <a:pt x="10776" y="6187"/>
                              </a:cubicBezTo>
                              <a:cubicBezTo>
                                <a:pt x="10765" y="6173"/>
                                <a:pt x="10711" y="6138"/>
                                <a:pt x="10689" y="6124"/>
                              </a:cubicBezTo>
                              <a:cubicBezTo>
                                <a:pt x="10635" y="6092"/>
                                <a:pt x="10564" y="6050"/>
                                <a:pt x="10499" y="6018"/>
                              </a:cubicBezTo>
                              <a:cubicBezTo>
                                <a:pt x="10472" y="6004"/>
                                <a:pt x="10315" y="5926"/>
                                <a:pt x="10131" y="5852"/>
                              </a:cubicBezTo>
                              <a:cubicBezTo>
                                <a:pt x="10049" y="5820"/>
                                <a:pt x="9968" y="5789"/>
                                <a:pt x="9881" y="5764"/>
                              </a:cubicBezTo>
                              <a:cubicBezTo>
                                <a:pt x="9811" y="5743"/>
                                <a:pt x="9735" y="5718"/>
                                <a:pt x="9670" y="5701"/>
                              </a:cubicBezTo>
                              <a:lnTo>
                                <a:pt x="9670" y="5701"/>
                              </a:lnTo>
                              <a:cubicBezTo>
                                <a:pt x="9605" y="5679"/>
                                <a:pt x="9540" y="5658"/>
                                <a:pt x="9480" y="5641"/>
                              </a:cubicBezTo>
                              <a:cubicBezTo>
                                <a:pt x="9475" y="5634"/>
                                <a:pt x="9453" y="5619"/>
                                <a:pt x="9431" y="5605"/>
                              </a:cubicBezTo>
                              <a:cubicBezTo>
                                <a:pt x="9399" y="5588"/>
                                <a:pt x="9350" y="5560"/>
                                <a:pt x="9280" y="5531"/>
                              </a:cubicBezTo>
                              <a:cubicBezTo>
                                <a:pt x="9209" y="5503"/>
                                <a:pt x="9133" y="5482"/>
                                <a:pt x="9057" y="5461"/>
                              </a:cubicBezTo>
                              <a:cubicBezTo>
                                <a:pt x="8981" y="5443"/>
                                <a:pt x="8900" y="5429"/>
                                <a:pt x="8813" y="5419"/>
                              </a:cubicBezTo>
                              <a:cubicBezTo>
                                <a:pt x="8748" y="5411"/>
                                <a:pt x="8613" y="5401"/>
                                <a:pt x="8450" y="5408"/>
                              </a:cubicBezTo>
                              <a:cubicBezTo>
                                <a:pt x="8385" y="5411"/>
                                <a:pt x="8309" y="5419"/>
                                <a:pt x="8239" y="5426"/>
                              </a:cubicBezTo>
                              <a:cubicBezTo>
                                <a:pt x="8217" y="5429"/>
                                <a:pt x="8201" y="5429"/>
                                <a:pt x="8179" y="5433"/>
                              </a:cubicBezTo>
                              <a:cubicBezTo>
                                <a:pt x="8093" y="5447"/>
                                <a:pt x="8011" y="5461"/>
                                <a:pt x="7935" y="5478"/>
                              </a:cubicBezTo>
                              <a:cubicBezTo>
                                <a:pt x="7849" y="5500"/>
                                <a:pt x="7762" y="5524"/>
                                <a:pt x="7681" y="5549"/>
                              </a:cubicBezTo>
                              <a:cubicBezTo>
                                <a:pt x="7626" y="5567"/>
                                <a:pt x="7567" y="5581"/>
                                <a:pt x="7507" y="5598"/>
                              </a:cubicBezTo>
                              <a:cubicBezTo>
                                <a:pt x="7469" y="5609"/>
                                <a:pt x="7442" y="5616"/>
                                <a:pt x="7420" y="5619"/>
                              </a:cubicBezTo>
                              <a:cubicBezTo>
                                <a:pt x="7361" y="5634"/>
                                <a:pt x="7301" y="5644"/>
                                <a:pt x="7247" y="5648"/>
                              </a:cubicBezTo>
                              <a:cubicBezTo>
                                <a:pt x="7220" y="5651"/>
                                <a:pt x="7198" y="5651"/>
                                <a:pt x="7177" y="5651"/>
                              </a:cubicBezTo>
                              <a:cubicBezTo>
                                <a:pt x="7101" y="5651"/>
                                <a:pt x="7036" y="5641"/>
                                <a:pt x="6981" y="5619"/>
                              </a:cubicBezTo>
                              <a:cubicBezTo>
                                <a:pt x="6916" y="5581"/>
                                <a:pt x="6927" y="5521"/>
                                <a:pt x="6927" y="5521"/>
                              </a:cubicBezTo>
                              <a:lnTo>
                                <a:pt x="6911" y="5521"/>
                              </a:lnTo>
                              <a:lnTo>
                                <a:pt x="6895" y="5567"/>
                              </a:lnTo>
                              <a:cubicBezTo>
                                <a:pt x="6889" y="5577"/>
                                <a:pt x="6889" y="5595"/>
                                <a:pt x="6895" y="5612"/>
                              </a:cubicBezTo>
                              <a:cubicBezTo>
                                <a:pt x="6895" y="5616"/>
                                <a:pt x="6895" y="5623"/>
                                <a:pt x="6895" y="5630"/>
                              </a:cubicBezTo>
                              <a:cubicBezTo>
                                <a:pt x="6895" y="5641"/>
                                <a:pt x="6895" y="5683"/>
                                <a:pt x="6927" y="5729"/>
                              </a:cubicBezTo>
                              <a:cubicBezTo>
                                <a:pt x="6949" y="5764"/>
                                <a:pt x="6987" y="5799"/>
                                <a:pt x="7030" y="5827"/>
                              </a:cubicBezTo>
                              <a:cubicBezTo>
                                <a:pt x="7057" y="5845"/>
                                <a:pt x="7090" y="5863"/>
                                <a:pt x="7128" y="5877"/>
                              </a:cubicBezTo>
                              <a:cubicBezTo>
                                <a:pt x="7149" y="5884"/>
                                <a:pt x="7171" y="5894"/>
                                <a:pt x="7198" y="5901"/>
                              </a:cubicBezTo>
                              <a:cubicBezTo>
                                <a:pt x="7252" y="5923"/>
                                <a:pt x="7307" y="5940"/>
                                <a:pt x="7328" y="5947"/>
                              </a:cubicBezTo>
                              <a:cubicBezTo>
                                <a:pt x="7247" y="5979"/>
                                <a:pt x="7182" y="6004"/>
                                <a:pt x="7117" y="6021"/>
                              </a:cubicBezTo>
                              <a:cubicBezTo>
                                <a:pt x="7079" y="6032"/>
                                <a:pt x="7046" y="6039"/>
                                <a:pt x="7008" y="6046"/>
                              </a:cubicBezTo>
                              <a:cubicBezTo>
                                <a:pt x="7003" y="6043"/>
                                <a:pt x="6992" y="6043"/>
                                <a:pt x="6987" y="6043"/>
                              </a:cubicBezTo>
                              <a:cubicBezTo>
                                <a:pt x="6976" y="6043"/>
                                <a:pt x="6965" y="6046"/>
                                <a:pt x="6960" y="6053"/>
                              </a:cubicBezTo>
                              <a:cubicBezTo>
                                <a:pt x="6938" y="6057"/>
                                <a:pt x="6916" y="6060"/>
                                <a:pt x="6900" y="6064"/>
                              </a:cubicBezTo>
                              <a:cubicBezTo>
                                <a:pt x="6889" y="6057"/>
                                <a:pt x="6878" y="6050"/>
                                <a:pt x="6862" y="6053"/>
                              </a:cubicBezTo>
                              <a:cubicBezTo>
                                <a:pt x="6846" y="6057"/>
                                <a:pt x="6835" y="6064"/>
                                <a:pt x="6835" y="6071"/>
                              </a:cubicBezTo>
                              <a:cubicBezTo>
                                <a:pt x="6830" y="6071"/>
                                <a:pt x="6824" y="6071"/>
                                <a:pt x="6819" y="6071"/>
                              </a:cubicBezTo>
                              <a:cubicBezTo>
                                <a:pt x="6721" y="6074"/>
                                <a:pt x="6645" y="6067"/>
                                <a:pt x="6607" y="6064"/>
                              </a:cubicBezTo>
                              <a:lnTo>
                                <a:pt x="6602" y="6064"/>
                              </a:lnTo>
                              <a:lnTo>
                                <a:pt x="6602" y="6064"/>
                              </a:lnTo>
                              <a:lnTo>
                                <a:pt x="6602" y="6064"/>
                              </a:lnTo>
                              <a:cubicBezTo>
                                <a:pt x="6591" y="6060"/>
                                <a:pt x="6586" y="6060"/>
                                <a:pt x="6586" y="6060"/>
                              </a:cubicBezTo>
                              <a:lnTo>
                                <a:pt x="6586" y="6064"/>
                              </a:lnTo>
                              <a:lnTo>
                                <a:pt x="6580" y="6064"/>
                              </a:lnTo>
                              <a:lnTo>
                                <a:pt x="6580" y="6067"/>
                              </a:lnTo>
                              <a:cubicBezTo>
                                <a:pt x="6580" y="6071"/>
                                <a:pt x="6575" y="6074"/>
                                <a:pt x="6580" y="6074"/>
                              </a:cubicBezTo>
                              <a:lnTo>
                                <a:pt x="6580" y="6078"/>
                              </a:lnTo>
                              <a:lnTo>
                                <a:pt x="6586" y="6078"/>
                              </a:lnTo>
                              <a:cubicBezTo>
                                <a:pt x="6586" y="6078"/>
                                <a:pt x="6586" y="6078"/>
                                <a:pt x="6591" y="6078"/>
                              </a:cubicBezTo>
                              <a:cubicBezTo>
                                <a:pt x="6591" y="6078"/>
                                <a:pt x="6597" y="6078"/>
                                <a:pt x="6602" y="6078"/>
                              </a:cubicBezTo>
                              <a:cubicBezTo>
                                <a:pt x="6602" y="6081"/>
                                <a:pt x="6607" y="6081"/>
                                <a:pt x="6629" y="6085"/>
                              </a:cubicBezTo>
                              <a:cubicBezTo>
                                <a:pt x="6645" y="6088"/>
                                <a:pt x="6705" y="6099"/>
                                <a:pt x="6802" y="6113"/>
                              </a:cubicBezTo>
                              <a:cubicBezTo>
                                <a:pt x="6998" y="6141"/>
                                <a:pt x="7187" y="6162"/>
                                <a:pt x="7366" y="6176"/>
                              </a:cubicBezTo>
                              <a:cubicBezTo>
                                <a:pt x="7355" y="6180"/>
                                <a:pt x="7345" y="6184"/>
                                <a:pt x="7334" y="6187"/>
                              </a:cubicBezTo>
                              <a:cubicBezTo>
                                <a:pt x="7296" y="6205"/>
                                <a:pt x="7263" y="6233"/>
                                <a:pt x="7252" y="6243"/>
                              </a:cubicBezTo>
                              <a:cubicBezTo>
                                <a:pt x="7242" y="6254"/>
                                <a:pt x="7225" y="6272"/>
                                <a:pt x="7209" y="6289"/>
                              </a:cubicBezTo>
                              <a:cubicBezTo>
                                <a:pt x="7193" y="6310"/>
                                <a:pt x="7171" y="6339"/>
                                <a:pt x="7166" y="6367"/>
                              </a:cubicBezTo>
                              <a:cubicBezTo>
                                <a:pt x="7160" y="6392"/>
                                <a:pt x="7171" y="6420"/>
                                <a:pt x="7176" y="6441"/>
                              </a:cubicBezTo>
                              <a:lnTo>
                                <a:pt x="7182" y="6451"/>
                              </a:lnTo>
                              <a:cubicBezTo>
                                <a:pt x="7187" y="6480"/>
                                <a:pt x="7198" y="6501"/>
                                <a:pt x="7204" y="6518"/>
                              </a:cubicBezTo>
                              <a:cubicBezTo>
                                <a:pt x="7204" y="6522"/>
                                <a:pt x="7204" y="6522"/>
                                <a:pt x="7209" y="6525"/>
                              </a:cubicBezTo>
                              <a:cubicBezTo>
                                <a:pt x="7231" y="6578"/>
                                <a:pt x="7274" y="6614"/>
                                <a:pt x="7301" y="6617"/>
                              </a:cubicBezTo>
                              <a:cubicBezTo>
                                <a:pt x="7312" y="6621"/>
                                <a:pt x="7317" y="6617"/>
                                <a:pt x="7323" y="6614"/>
                              </a:cubicBezTo>
                              <a:cubicBezTo>
                                <a:pt x="7328" y="6610"/>
                                <a:pt x="7334" y="6603"/>
                                <a:pt x="7328" y="6589"/>
                              </a:cubicBezTo>
                              <a:cubicBezTo>
                                <a:pt x="7312" y="6540"/>
                                <a:pt x="7328" y="6501"/>
                                <a:pt x="7328" y="6497"/>
                              </a:cubicBezTo>
                              <a:cubicBezTo>
                                <a:pt x="7328" y="6480"/>
                                <a:pt x="7334" y="6462"/>
                                <a:pt x="7345" y="6444"/>
                              </a:cubicBezTo>
                              <a:cubicBezTo>
                                <a:pt x="7350" y="6437"/>
                                <a:pt x="7355" y="6430"/>
                                <a:pt x="7361" y="6423"/>
                              </a:cubicBezTo>
                              <a:cubicBezTo>
                                <a:pt x="7372" y="6409"/>
                                <a:pt x="7404" y="6370"/>
                                <a:pt x="7475" y="6339"/>
                              </a:cubicBezTo>
                              <a:cubicBezTo>
                                <a:pt x="7529" y="6314"/>
                                <a:pt x="7605" y="6293"/>
                                <a:pt x="7686" y="6289"/>
                              </a:cubicBezTo>
                              <a:cubicBezTo>
                                <a:pt x="7756" y="6282"/>
                                <a:pt x="7832" y="6282"/>
                                <a:pt x="7925" y="6289"/>
                              </a:cubicBezTo>
                              <a:cubicBezTo>
                                <a:pt x="7962" y="6293"/>
                                <a:pt x="8006" y="6296"/>
                                <a:pt x="8071" y="6303"/>
                              </a:cubicBezTo>
                              <a:lnTo>
                                <a:pt x="8098" y="6307"/>
                              </a:lnTo>
                              <a:cubicBezTo>
                                <a:pt x="8152" y="6310"/>
                                <a:pt x="8212" y="6317"/>
                                <a:pt x="8277" y="6321"/>
                              </a:cubicBezTo>
                              <a:cubicBezTo>
                                <a:pt x="8353" y="6325"/>
                                <a:pt x="8439" y="6321"/>
                                <a:pt x="8526" y="6314"/>
                              </a:cubicBezTo>
                              <a:cubicBezTo>
                                <a:pt x="8624" y="6307"/>
                                <a:pt x="8710" y="6293"/>
                                <a:pt x="8792" y="6275"/>
                              </a:cubicBezTo>
                              <a:cubicBezTo>
                                <a:pt x="8971" y="6236"/>
                                <a:pt x="9144" y="6173"/>
                                <a:pt x="9274" y="6099"/>
                              </a:cubicBezTo>
                              <a:cubicBezTo>
                                <a:pt x="9339" y="6060"/>
                                <a:pt x="9399" y="6021"/>
                                <a:pt x="9448" y="5983"/>
                              </a:cubicBezTo>
                              <a:cubicBezTo>
                                <a:pt x="9491" y="5947"/>
                                <a:pt x="9529" y="5916"/>
                                <a:pt x="9561" y="5884"/>
                              </a:cubicBezTo>
                              <a:cubicBezTo>
                                <a:pt x="9605" y="5852"/>
                                <a:pt x="9632" y="5852"/>
                                <a:pt x="9632" y="5852"/>
                              </a:cubicBezTo>
                              <a:cubicBezTo>
                                <a:pt x="9643" y="5852"/>
                                <a:pt x="9654" y="5856"/>
                                <a:pt x="9664" y="5856"/>
                              </a:cubicBezTo>
                              <a:lnTo>
                                <a:pt x="9675" y="5859"/>
                              </a:lnTo>
                              <a:cubicBezTo>
                                <a:pt x="9729" y="5873"/>
                                <a:pt x="9854" y="5901"/>
                                <a:pt x="9984" y="5944"/>
                              </a:cubicBezTo>
                              <a:cubicBezTo>
                                <a:pt x="10082" y="5976"/>
                                <a:pt x="10185" y="6014"/>
                                <a:pt x="10272" y="6057"/>
                              </a:cubicBezTo>
                              <a:cubicBezTo>
                                <a:pt x="10369" y="6102"/>
                                <a:pt x="10434" y="6138"/>
                                <a:pt x="10445" y="6145"/>
                              </a:cubicBezTo>
                              <a:cubicBezTo>
                                <a:pt x="10461" y="6155"/>
                                <a:pt x="10483" y="6166"/>
                                <a:pt x="10499" y="6176"/>
                              </a:cubicBezTo>
                              <a:cubicBezTo>
                                <a:pt x="10510" y="6184"/>
                                <a:pt x="10521" y="6187"/>
                                <a:pt x="10532" y="6194"/>
                              </a:cubicBezTo>
                              <a:cubicBezTo>
                                <a:pt x="10543" y="6201"/>
                                <a:pt x="10553" y="6208"/>
                                <a:pt x="10564" y="6215"/>
                              </a:cubicBezTo>
                              <a:cubicBezTo>
                                <a:pt x="10580" y="6226"/>
                                <a:pt x="10602" y="6236"/>
                                <a:pt x="10613" y="6247"/>
                              </a:cubicBezTo>
                              <a:lnTo>
                                <a:pt x="10678" y="6286"/>
                              </a:lnTo>
                              <a:cubicBezTo>
                                <a:pt x="10694" y="6296"/>
                                <a:pt x="10700" y="6300"/>
                                <a:pt x="10705" y="6300"/>
                              </a:cubicBezTo>
                              <a:cubicBezTo>
                                <a:pt x="10711" y="6303"/>
                                <a:pt x="10711" y="6307"/>
                                <a:pt x="10711" y="6310"/>
                              </a:cubicBezTo>
                              <a:cubicBezTo>
                                <a:pt x="10689" y="6303"/>
                                <a:pt x="10667" y="6296"/>
                                <a:pt x="10651" y="6293"/>
                              </a:cubicBezTo>
                              <a:cubicBezTo>
                                <a:pt x="10618" y="6286"/>
                                <a:pt x="10559" y="6268"/>
                                <a:pt x="10477" y="6254"/>
                              </a:cubicBezTo>
                              <a:cubicBezTo>
                                <a:pt x="10402" y="6240"/>
                                <a:pt x="10309" y="6229"/>
                                <a:pt x="10212" y="6222"/>
                              </a:cubicBezTo>
                              <a:cubicBezTo>
                                <a:pt x="10098" y="6215"/>
                                <a:pt x="10006" y="6212"/>
                                <a:pt x="9930" y="6215"/>
                              </a:cubicBezTo>
                              <a:cubicBezTo>
                                <a:pt x="9849" y="6219"/>
                                <a:pt x="9773" y="6229"/>
                                <a:pt x="9713" y="6247"/>
                              </a:cubicBezTo>
                              <a:cubicBezTo>
                                <a:pt x="9713" y="6247"/>
                                <a:pt x="9713" y="6247"/>
                                <a:pt x="9713" y="6247"/>
                              </a:cubicBezTo>
                              <a:cubicBezTo>
                                <a:pt x="9708" y="6243"/>
                                <a:pt x="9697" y="6243"/>
                                <a:pt x="9670" y="6243"/>
                              </a:cubicBezTo>
                              <a:cubicBezTo>
                                <a:pt x="9659" y="6243"/>
                                <a:pt x="9637" y="6243"/>
                                <a:pt x="9621" y="6243"/>
                              </a:cubicBezTo>
                              <a:cubicBezTo>
                                <a:pt x="9610" y="6243"/>
                                <a:pt x="9599" y="6243"/>
                                <a:pt x="9589" y="6243"/>
                              </a:cubicBezTo>
                              <a:cubicBezTo>
                                <a:pt x="9545" y="6243"/>
                                <a:pt x="9496" y="6240"/>
                                <a:pt x="9453" y="6247"/>
                              </a:cubicBezTo>
                              <a:cubicBezTo>
                                <a:pt x="9442" y="6247"/>
                                <a:pt x="9426" y="6251"/>
                                <a:pt x="9399" y="6254"/>
                              </a:cubicBezTo>
                              <a:cubicBezTo>
                                <a:pt x="9383" y="6258"/>
                                <a:pt x="9355" y="6265"/>
                                <a:pt x="9334" y="6279"/>
                              </a:cubicBezTo>
                              <a:cubicBezTo>
                                <a:pt x="9290" y="6303"/>
                                <a:pt x="9258" y="6342"/>
                                <a:pt x="9242" y="6384"/>
                              </a:cubicBezTo>
                              <a:cubicBezTo>
                                <a:pt x="9231" y="6423"/>
                                <a:pt x="9236" y="6469"/>
                                <a:pt x="9263" y="6508"/>
                              </a:cubicBezTo>
                              <a:cubicBezTo>
                                <a:pt x="9274" y="6525"/>
                                <a:pt x="9290" y="6543"/>
                                <a:pt x="9307" y="6557"/>
                              </a:cubicBezTo>
                              <a:cubicBezTo>
                                <a:pt x="9323" y="6571"/>
                                <a:pt x="9339" y="6582"/>
                                <a:pt x="9361" y="6589"/>
                              </a:cubicBezTo>
                              <a:cubicBezTo>
                                <a:pt x="9366" y="6592"/>
                                <a:pt x="9372" y="6596"/>
                                <a:pt x="9377" y="6592"/>
                              </a:cubicBezTo>
                              <a:cubicBezTo>
                                <a:pt x="9383" y="6589"/>
                                <a:pt x="9377" y="6585"/>
                                <a:pt x="9377" y="6585"/>
                              </a:cubicBezTo>
                              <a:lnTo>
                                <a:pt x="9377" y="6582"/>
                              </a:lnTo>
                              <a:cubicBezTo>
                                <a:pt x="9377" y="6578"/>
                                <a:pt x="9377" y="6578"/>
                                <a:pt x="9377" y="6575"/>
                              </a:cubicBezTo>
                              <a:cubicBezTo>
                                <a:pt x="9377" y="6571"/>
                                <a:pt x="9377" y="6568"/>
                                <a:pt x="9377" y="6561"/>
                              </a:cubicBezTo>
                              <a:cubicBezTo>
                                <a:pt x="9377" y="6550"/>
                                <a:pt x="9383" y="6515"/>
                                <a:pt x="9410" y="6480"/>
                              </a:cubicBezTo>
                              <a:cubicBezTo>
                                <a:pt x="9426" y="6451"/>
                                <a:pt x="9453" y="6423"/>
                                <a:pt x="9486" y="6399"/>
                              </a:cubicBezTo>
                              <a:cubicBezTo>
                                <a:pt x="9491" y="6392"/>
                                <a:pt x="9502" y="6388"/>
                                <a:pt x="9507" y="6384"/>
                              </a:cubicBezTo>
                              <a:lnTo>
                                <a:pt x="9507" y="6384"/>
                              </a:lnTo>
                              <a:cubicBezTo>
                                <a:pt x="9518" y="6381"/>
                                <a:pt x="9529" y="6377"/>
                                <a:pt x="9540" y="6374"/>
                              </a:cubicBezTo>
                              <a:cubicBezTo>
                                <a:pt x="9589" y="6360"/>
                                <a:pt x="9648" y="6349"/>
                                <a:pt x="9713" y="6346"/>
                              </a:cubicBezTo>
                              <a:cubicBezTo>
                                <a:pt x="9778" y="6342"/>
                                <a:pt x="9849" y="6339"/>
                                <a:pt x="9941" y="6346"/>
                              </a:cubicBezTo>
                              <a:cubicBezTo>
                                <a:pt x="10147" y="6356"/>
                                <a:pt x="10299" y="6377"/>
                                <a:pt x="10412" y="6402"/>
                              </a:cubicBezTo>
                              <a:cubicBezTo>
                                <a:pt x="10532" y="6430"/>
                                <a:pt x="10624" y="6473"/>
                                <a:pt x="10673" y="6494"/>
                              </a:cubicBezTo>
                              <a:cubicBezTo>
                                <a:pt x="10678" y="6497"/>
                                <a:pt x="10683" y="6501"/>
                                <a:pt x="10689" y="6501"/>
                              </a:cubicBezTo>
                              <a:cubicBezTo>
                                <a:pt x="10732" y="6522"/>
                                <a:pt x="10781" y="6547"/>
                                <a:pt x="10824" y="6568"/>
                              </a:cubicBezTo>
                              <a:lnTo>
                                <a:pt x="10857" y="6585"/>
                              </a:lnTo>
                              <a:cubicBezTo>
                                <a:pt x="10895" y="6603"/>
                                <a:pt x="10927" y="6621"/>
                                <a:pt x="10960" y="6638"/>
                              </a:cubicBezTo>
                              <a:cubicBezTo>
                                <a:pt x="11009" y="6663"/>
                                <a:pt x="11041" y="6688"/>
                                <a:pt x="11063" y="6702"/>
                              </a:cubicBezTo>
                              <a:cubicBezTo>
                                <a:pt x="11074" y="6709"/>
                                <a:pt x="11079" y="6712"/>
                                <a:pt x="11085" y="6716"/>
                              </a:cubicBezTo>
                              <a:cubicBezTo>
                                <a:pt x="11079" y="6730"/>
                                <a:pt x="11074" y="6744"/>
                                <a:pt x="11068" y="6755"/>
                              </a:cubicBezTo>
                              <a:cubicBezTo>
                                <a:pt x="11068" y="6762"/>
                                <a:pt x="11063" y="6765"/>
                                <a:pt x="11063" y="6769"/>
                              </a:cubicBezTo>
                              <a:cubicBezTo>
                                <a:pt x="11047" y="6811"/>
                                <a:pt x="11041" y="6864"/>
                                <a:pt x="11052" y="6903"/>
                              </a:cubicBezTo>
                              <a:cubicBezTo>
                                <a:pt x="11052" y="6913"/>
                                <a:pt x="11057" y="6927"/>
                                <a:pt x="11063" y="6934"/>
                              </a:cubicBezTo>
                              <a:cubicBezTo>
                                <a:pt x="11063" y="6941"/>
                                <a:pt x="11068" y="6949"/>
                                <a:pt x="11068" y="6956"/>
                              </a:cubicBezTo>
                              <a:cubicBezTo>
                                <a:pt x="11068" y="6956"/>
                                <a:pt x="11068" y="6956"/>
                                <a:pt x="11068" y="6959"/>
                              </a:cubicBezTo>
                              <a:cubicBezTo>
                                <a:pt x="11068" y="6959"/>
                                <a:pt x="11063" y="6956"/>
                                <a:pt x="11063" y="6956"/>
                              </a:cubicBezTo>
                              <a:cubicBezTo>
                                <a:pt x="11030" y="6941"/>
                                <a:pt x="11003" y="6927"/>
                                <a:pt x="10982" y="6913"/>
                              </a:cubicBezTo>
                              <a:cubicBezTo>
                                <a:pt x="10965" y="6903"/>
                                <a:pt x="10954" y="6892"/>
                                <a:pt x="10949" y="6882"/>
                              </a:cubicBezTo>
                              <a:cubicBezTo>
                                <a:pt x="10944" y="6871"/>
                                <a:pt x="10938" y="6857"/>
                                <a:pt x="10933" y="6846"/>
                              </a:cubicBezTo>
                              <a:lnTo>
                                <a:pt x="10933" y="6839"/>
                              </a:lnTo>
                              <a:cubicBezTo>
                                <a:pt x="10927" y="6822"/>
                                <a:pt x="10922" y="6808"/>
                                <a:pt x="10911" y="6786"/>
                              </a:cubicBezTo>
                              <a:lnTo>
                                <a:pt x="10911" y="6786"/>
                              </a:lnTo>
                              <a:cubicBezTo>
                                <a:pt x="10906" y="6783"/>
                                <a:pt x="10906" y="6776"/>
                                <a:pt x="10900" y="6772"/>
                              </a:cubicBezTo>
                              <a:lnTo>
                                <a:pt x="10895" y="6765"/>
                              </a:lnTo>
                              <a:lnTo>
                                <a:pt x="10879" y="6772"/>
                              </a:lnTo>
                              <a:cubicBezTo>
                                <a:pt x="10868" y="6779"/>
                                <a:pt x="10857" y="6783"/>
                                <a:pt x="10851" y="6786"/>
                              </a:cubicBezTo>
                              <a:cubicBezTo>
                                <a:pt x="10846" y="6790"/>
                                <a:pt x="10835" y="6793"/>
                                <a:pt x="10824" y="6797"/>
                              </a:cubicBezTo>
                              <a:cubicBezTo>
                                <a:pt x="10819" y="6800"/>
                                <a:pt x="10814" y="6800"/>
                                <a:pt x="10808" y="6804"/>
                              </a:cubicBezTo>
                              <a:cubicBezTo>
                                <a:pt x="10792" y="6811"/>
                                <a:pt x="10776" y="6822"/>
                                <a:pt x="10759" y="6829"/>
                              </a:cubicBezTo>
                              <a:cubicBezTo>
                                <a:pt x="10732" y="6846"/>
                                <a:pt x="10716" y="6871"/>
                                <a:pt x="10705" y="6896"/>
                              </a:cubicBezTo>
                              <a:cubicBezTo>
                                <a:pt x="10705" y="6899"/>
                                <a:pt x="10700" y="6906"/>
                                <a:pt x="10700" y="6910"/>
                              </a:cubicBezTo>
                              <a:cubicBezTo>
                                <a:pt x="10689" y="6906"/>
                                <a:pt x="10673" y="6896"/>
                                <a:pt x="10651" y="6882"/>
                              </a:cubicBezTo>
                              <a:cubicBezTo>
                                <a:pt x="10624" y="6864"/>
                                <a:pt x="10597" y="6843"/>
                                <a:pt x="10580" y="6822"/>
                              </a:cubicBezTo>
                              <a:cubicBezTo>
                                <a:pt x="10564" y="6800"/>
                                <a:pt x="10543" y="6769"/>
                                <a:pt x="10537" y="6730"/>
                              </a:cubicBezTo>
                              <a:cubicBezTo>
                                <a:pt x="10537" y="6726"/>
                                <a:pt x="10537" y="6719"/>
                                <a:pt x="10537" y="6716"/>
                              </a:cubicBezTo>
                              <a:cubicBezTo>
                                <a:pt x="10537" y="6712"/>
                                <a:pt x="10537" y="6709"/>
                                <a:pt x="10537" y="6705"/>
                              </a:cubicBezTo>
                              <a:cubicBezTo>
                                <a:pt x="10537" y="6698"/>
                                <a:pt x="10532" y="6691"/>
                                <a:pt x="10526" y="6684"/>
                              </a:cubicBezTo>
                              <a:cubicBezTo>
                                <a:pt x="10515" y="6677"/>
                                <a:pt x="10499" y="6677"/>
                                <a:pt x="10488" y="6677"/>
                              </a:cubicBezTo>
                              <a:cubicBezTo>
                                <a:pt x="10477" y="6677"/>
                                <a:pt x="10472" y="6681"/>
                                <a:pt x="10461" y="6684"/>
                              </a:cubicBezTo>
                              <a:lnTo>
                                <a:pt x="10407" y="6705"/>
                              </a:lnTo>
                              <a:cubicBezTo>
                                <a:pt x="10358" y="6726"/>
                                <a:pt x="10309" y="6748"/>
                                <a:pt x="10277" y="6769"/>
                              </a:cubicBezTo>
                              <a:cubicBezTo>
                                <a:pt x="10190" y="6822"/>
                                <a:pt x="10152" y="6878"/>
                                <a:pt x="10147" y="6889"/>
                              </a:cubicBezTo>
                              <a:cubicBezTo>
                                <a:pt x="10136" y="6906"/>
                                <a:pt x="10120" y="6934"/>
                                <a:pt x="10120" y="6966"/>
                              </a:cubicBezTo>
                              <a:cubicBezTo>
                                <a:pt x="10120" y="6987"/>
                                <a:pt x="10120" y="7012"/>
                                <a:pt x="10131" y="7033"/>
                              </a:cubicBezTo>
                              <a:cubicBezTo>
                                <a:pt x="10125" y="7033"/>
                                <a:pt x="10120" y="7033"/>
                                <a:pt x="10114" y="7033"/>
                              </a:cubicBezTo>
                              <a:lnTo>
                                <a:pt x="10114" y="7033"/>
                              </a:lnTo>
                              <a:cubicBezTo>
                                <a:pt x="10087" y="7030"/>
                                <a:pt x="10060" y="7030"/>
                                <a:pt x="10028" y="7033"/>
                              </a:cubicBezTo>
                              <a:cubicBezTo>
                                <a:pt x="9984" y="7033"/>
                                <a:pt x="9946" y="7037"/>
                                <a:pt x="9908" y="7044"/>
                              </a:cubicBezTo>
                              <a:lnTo>
                                <a:pt x="9908" y="7044"/>
                              </a:lnTo>
                              <a:cubicBezTo>
                                <a:pt x="9903" y="7044"/>
                                <a:pt x="9892" y="7047"/>
                                <a:pt x="9876" y="7047"/>
                              </a:cubicBezTo>
                              <a:lnTo>
                                <a:pt x="9865" y="7047"/>
                              </a:lnTo>
                              <a:cubicBezTo>
                                <a:pt x="9854" y="7047"/>
                                <a:pt x="9854" y="7051"/>
                                <a:pt x="9854" y="7051"/>
                              </a:cubicBezTo>
                              <a:lnTo>
                                <a:pt x="9854" y="7054"/>
                              </a:lnTo>
                              <a:lnTo>
                                <a:pt x="9865" y="7072"/>
                              </a:lnTo>
                              <a:lnTo>
                                <a:pt x="9876" y="7090"/>
                              </a:lnTo>
                              <a:cubicBezTo>
                                <a:pt x="9876" y="7093"/>
                                <a:pt x="9881" y="7100"/>
                                <a:pt x="9881" y="7107"/>
                              </a:cubicBezTo>
                              <a:cubicBezTo>
                                <a:pt x="9892" y="7128"/>
                                <a:pt x="9892" y="7153"/>
                                <a:pt x="9898" y="7171"/>
                              </a:cubicBezTo>
                              <a:cubicBezTo>
                                <a:pt x="9903" y="7216"/>
                                <a:pt x="9908" y="7248"/>
                                <a:pt x="9914" y="7262"/>
                              </a:cubicBezTo>
                              <a:cubicBezTo>
                                <a:pt x="9919" y="7280"/>
                                <a:pt x="9925" y="7301"/>
                                <a:pt x="9935" y="7315"/>
                              </a:cubicBezTo>
                              <a:cubicBezTo>
                                <a:pt x="9930" y="7312"/>
                                <a:pt x="9919" y="7305"/>
                                <a:pt x="9914" y="7298"/>
                              </a:cubicBezTo>
                              <a:cubicBezTo>
                                <a:pt x="9881" y="7273"/>
                                <a:pt x="9854" y="7241"/>
                                <a:pt x="9843" y="7216"/>
                              </a:cubicBezTo>
                              <a:cubicBezTo>
                                <a:pt x="9838" y="7202"/>
                                <a:pt x="9832" y="7192"/>
                                <a:pt x="9832" y="7181"/>
                              </a:cubicBezTo>
                              <a:cubicBezTo>
                                <a:pt x="9832" y="7174"/>
                                <a:pt x="9827" y="7167"/>
                                <a:pt x="9827" y="7164"/>
                              </a:cubicBezTo>
                              <a:lnTo>
                                <a:pt x="9827" y="7164"/>
                              </a:lnTo>
                              <a:lnTo>
                                <a:pt x="9827" y="7164"/>
                              </a:lnTo>
                              <a:cubicBezTo>
                                <a:pt x="9827" y="7164"/>
                                <a:pt x="9822" y="7164"/>
                                <a:pt x="9816" y="7167"/>
                              </a:cubicBezTo>
                              <a:cubicBezTo>
                                <a:pt x="9811" y="7167"/>
                                <a:pt x="9811" y="7171"/>
                                <a:pt x="9805" y="7171"/>
                              </a:cubicBezTo>
                              <a:cubicBezTo>
                                <a:pt x="9795" y="7167"/>
                                <a:pt x="9773" y="7171"/>
                                <a:pt x="9762" y="7181"/>
                              </a:cubicBezTo>
                              <a:cubicBezTo>
                                <a:pt x="9740" y="7192"/>
                                <a:pt x="9692" y="7220"/>
                                <a:pt x="9654" y="7262"/>
                              </a:cubicBezTo>
                              <a:cubicBezTo>
                                <a:pt x="9616" y="7298"/>
                                <a:pt x="9594" y="7343"/>
                                <a:pt x="9583" y="7382"/>
                              </a:cubicBezTo>
                              <a:cubicBezTo>
                                <a:pt x="9572" y="7424"/>
                                <a:pt x="9583" y="7456"/>
                                <a:pt x="9589" y="7470"/>
                              </a:cubicBezTo>
                              <a:cubicBezTo>
                                <a:pt x="9594" y="7481"/>
                                <a:pt x="9599" y="7495"/>
                                <a:pt x="9610" y="7509"/>
                              </a:cubicBezTo>
                              <a:cubicBezTo>
                                <a:pt x="9610" y="7513"/>
                                <a:pt x="9616" y="7516"/>
                                <a:pt x="9616" y="7520"/>
                              </a:cubicBezTo>
                              <a:cubicBezTo>
                                <a:pt x="9616" y="7520"/>
                                <a:pt x="9610" y="7520"/>
                                <a:pt x="9610" y="7520"/>
                              </a:cubicBezTo>
                              <a:cubicBezTo>
                                <a:pt x="9572" y="7516"/>
                                <a:pt x="9518" y="7530"/>
                                <a:pt x="9480" y="7541"/>
                              </a:cubicBezTo>
                              <a:cubicBezTo>
                                <a:pt x="9431" y="7555"/>
                                <a:pt x="9383" y="7573"/>
                                <a:pt x="9350" y="7590"/>
                              </a:cubicBezTo>
                              <a:cubicBezTo>
                                <a:pt x="9307" y="7611"/>
                                <a:pt x="9280" y="7632"/>
                                <a:pt x="9274" y="7636"/>
                              </a:cubicBezTo>
                              <a:cubicBezTo>
                                <a:pt x="9252" y="7654"/>
                                <a:pt x="9231" y="7678"/>
                                <a:pt x="9220" y="7699"/>
                              </a:cubicBezTo>
                              <a:cubicBezTo>
                                <a:pt x="9215" y="7714"/>
                                <a:pt x="9209" y="7724"/>
                                <a:pt x="9209" y="7731"/>
                              </a:cubicBezTo>
                              <a:lnTo>
                                <a:pt x="9209" y="7735"/>
                              </a:lnTo>
                              <a:cubicBezTo>
                                <a:pt x="9209" y="7738"/>
                                <a:pt x="9215" y="7742"/>
                                <a:pt x="9220" y="7742"/>
                              </a:cubicBezTo>
                              <a:lnTo>
                                <a:pt x="9220" y="7742"/>
                              </a:lnTo>
                              <a:lnTo>
                                <a:pt x="9225" y="7742"/>
                              </a:lnTo>
                              <a:lnTo>
                                <a:pt x="9231" y="7742"/>
                              </a:lnTo>
                              <a:cubicBezTo>
                                <a:pt x="9236" y="7742"/>
                                <a:pt x="9242" y="7745"/>
                                <a:pt x="9252" y="7749"/>
                              </a:cubicBezTo>
                              <a:cubicBezTo>
                                <a:pt x="9274" y="7759"/>
                                <a:pt x="9301" y="7777"/>
                                <a:pt x="9328" y="7802"/>
                              </a:cubicBezTo>
                              <a:lnTo>
                                <a:pt x="9415" y="7876"/>
                              </a:lnTo>
                              <a:cubicBezTo>
                                <a:pt x="9437" y="7897"/>
                                <a:pt x="9458" y="7911"/>
                                <a:pt x="9469" y="7918"/>
                              </a:cubicBezTo>
                              <a:cubicBezTo>
                                <a:pt x="9486" y="7929"/>
                                <a:pt x="9496" y="7936"/>
                                <a:pt x="9513" y="7939"/>
                              </a:cubicBezTo>
                              <a:cubicBezTo>
                                <a:pt x="9518" y="7939"/>
                                <a:pt x="9518" y="7943"/>
                                <a:pt x="9523" y="7943"/>
                              </a:cubicBezTo>
                              <a:cubicBezTo>
                                <a:pt x="9502" y="7953"/>
                                <a:pt x="9469" y="7974"/>
                                <a:pt x="9437" y="8006"/>
                              </a:cubicBezTo>
                              <a:cubicBezTo>
                                <a:pt x="9421" y="8024"/>
                                <a:pt x="9410" y="8045"/>
                                <a:pt x="9404" y="8066"/>
                              </a:cubicBezTo>
                              <a:cubicBezTo>
                                <a:pt x="9399" y="8091"/>
                                <a:pt x="9399" y="8115"/>
                                <a:pt x="9404" y="8140"/>
                              </a:cubicBezTo>
                              <a:cubicBezTo>
                                <a:pt x="9410" y="8161"/>
                                <a:pt x="9421" y="8186"/>
                                <a:pt x="9442" y="8211"/>
                              </a:cubicBezTo>
                              <a:lnTo>
                                <a:pt x="9453" y="8228"/>
                              </a:lnTo>
                              <a:lnTo>
                                <a:pt x="9502" y="8288"/>
                              </a:lnTo>
                              <a:cubicBezTo>
                                <a:pt x="9502" y="8292"/>
                                <a:pt x="9507" y="8292"/>
                                <a:pt x="9507" y="8292"/>
                              </a:cubicBezTo>
                              <a:cubicBezTo>
                                <a:pt x="9507" y="8292"/>
                                <a:pt x="9507" y="8295"/>
                                <a:pt x="9513" y="8295"/>
                              </a:cubicBezTo>
                              <a:lnTo>
                                <a:pt x="9523" y="8309"/>
                              </a:lnTo>
                              <a:lnTo>
                                <a:pt x="9523" y="8263"/>
                              </a:lnTo>
                              <a:cubicBezTo>
                                <a:pt x="9523" y="8260"/>
                                <a:pt x="9523" y="8256"/>
                                <a:pt x="9523" y="8256"/>
                              </a:cubicBezTo>
                              <a:lnTo>
                                <a:pt x="9523" y="8253"/>
                              </a:lnTo>
                              <a:cubicBezTo>
                                <a:pt x="9523" y="8253"/>
                                <a:pt x="9523" y="8249"/>
                                <a:pt x="9523" y="8249"/>
                              </a:cubicBezTo>
                              <a:cubicBezTo>
                                <a:pt x="9523" y="8249"/>
                                <a:pt x="9523" y="8246"/>
                                <a:pt x="9523" y="8246"/>
                              </a:cubicBezTo>
                              <a:lnTo>
                                <a:pt x="9529" y="8239"/>
                              </a:lnTo>
                              <a:cubicBezTo>
                                <a:pt x="9529" y="8239"/>
                                <a:pt x="9529" y="8239"/>
                                <a:pt x="9529" y="8235"/>
                              </a:cubicBezTo>
                              <a:lnTo>
                                <a:pt x="9529" y="8235"/>
                              </a:lnTo>
                              <a:cubicBezTo>
                                <a:pt x="9529" y="8235"/>
                                <a:pt x="9529" y="8232"/>
                                <a:pt x="9534" y="8232"/>
                              </a:cubicBezTo>
                              <a:lnTo>
                                <a:pt x="9534" y="8228"/>
                              </a:lnTo>
                              <a:cubicBezTo>
                                <a:pt x="9540" y="8221"/>
                                <a:pt x="9551" y="8214"/>
                                <a:pt x="9561" y="8207"/>
                              </a:cubicBezTo>
                              <a:cubicBezTo>
                                <a:pt x="9583" y="8193"/>
                                <a:pt x="9610" y="8186"/>
                                <a:pt x="9626" y="8179"/>
                              </a:cubicBezTo>
                              <a:cubicBezTo>
                                <a:pt x="9659" y="8168"/>
                                <a:pt x="9692" y="8161"/>
                                <a:pt x="9729" y="8158"/>
                              </a:cubicBezTo>
                              <a:cubicBezTo>
                                <a:pt x="9767" y="8154"/>
                                <a:pt x="9816" y="8158"/>
                                <a:pt x="9860" y="8158"/>
                              </a:cubicBezTo>
                              <a:cubicBezTo>
                                <a:pt x="9892" y="8161"/>
                                <a:pt x="9919" y="8161"/>
                                <a:pt x="9952" y="8161"/>
                              </a:cubicBezTo>
                              <a:cubicBezTo>
                                <a:pt x="9984" y="8161"/>
                                <a:pt x="10017" y="8158"/>
                                <a:pt x="10038" y="8151"/>
                              </a:cubicBezTo>
                              <a:cubicBezTo>
                                <a:pt x="10044" y="8151"/>
                                <a:pt x="10044" y="8147"/>
                                <a:pt x="10049" y="8147"/>
                              </a:cubicBezTo>
                              <a:cubicBezTo>
                                <a:pt x="10071" y="8147"/>
                                <a:pt x="10082" y="8147"/>
                                <a:pt x="10098" y="8147"/>
                              </a:cubicBezTo>
                              <a:cubicBezTo>
                                <a:pt x="10087" y="8151"/>
                                <a:pt x="10076" y="8154"/>
                                <a:pt x="10066" y="8161"/>
                              </a:cubicBezTo>
                              <a:cubicBezTo>
                                <a:pt x="10055" y="8168"/>
                                <a:pt x="10038" y="8175"/>
                                <a:pt x="10028" y="8182"/>
                              </a:cubicBezTo>
                              <a:lnTo>
                                <a:pt x="10017" y="8189"/>
                              </a:lnTo>
                              <a:cubicBezTo>
                                <a:pt x="9995" y="8204"/>
                                <a:pt x="9973" y="8218"/>
                                <a:pt x="9952" y="8225"/>
                              </a:cubicBezTo>
                              <a:cubicBezTo>
                                <a:pt x="9914" y="8239"/>
                                <a:pt x="9865" y="8242"/>
                                <a:pt x="9822" y="8246"/>
                              </a:cubicBezTo>
                              <a:lnTo>
                                <a:pt x="9800" y="8249"/>
                              </a:lnTo>
                              <a:cubicBezTo>
                                <a:pt x="9773" y="8253"/>
                                <a:pt x="9746" y="8253"/>
                                <a:pt x="9724" y="8253"/>
                              </a:cubicBezTo>
                              <a:cubicBezTo>
                                <a:pt x="9713" y="8253"/>
                                <a:pt x="9697" y="8253"/>
                                <a:pt x="9686" y="8253"/>
                              </a:cubicBezTo>
                              <a:lnTo>
                                <a:pt x="9681" y="8253"/>
                              </a:lnTo>
                              <a:cubicBezTo>
                                <a:pt x="9675" y="8253"/>
                                <a:pt x="9670" y="8253"/>
                                <a:pt x="9664" y="8253"/>
                              </a:cubicBezTo>
                              <a:cubicBezTo>
                                <a:pt x="9659" y="8253"/>
                                <a:pt x="9648" y="8253"/>
                                <a:pt x="9637" y="8249"/>
                              </a:cubicBezTo>
                              <a:lnTo>
                                <a:pt x="9621" y="8249"/>
                              </a:lnTo>
                              <a:lnTo>
                                <a:pt x="9616" y="8256"/>
                              </a:lnTo>
                              <a:lnTo>
                                <a:pt x="9616" y="8260"/>
                              </a:lnTo>
                              <a:cubicBezTo>
                                <a:pt x="9616" y="8263"/>
                                <a:pt x="9616" y="8267"/>
                                <a:pt x="9616" y="8267"/>
                              </a:cubicBezTo>
                              <a:cubicBezTo>
                                <a:pt x="9616" y="8271"/>
                                <a:pt x="9616" y="8278"/>
                                <a:pt x="9616" y="8278"/>
                              </a:cubicBezTo>
                              <a:cubicBezTo>
                                <a:pt x="9616" y="8281"/>
                                <a:pt x="9616" y="8281"/>
                                <a:pt x="9616" y="8285"/>
                              </a:cubicBezTo>
                              <a:cubicBezTo>
                                <a:pt x="9616" y="8292"/>
                                <a:pt x="9621" y="8299"/>
                                <a:pt x="9626" y="8309"/>
                              </a:cubicBezTo>
                              <a:cubicBezTo>
                                <a:pt x="9637" y="8323"/>
                                <a:pt x="9654" y="8338"/>
                                <a:pt x="9659" y="8345"/>
                              </a:cubicBezTo>
                              <a:cubicBezTo>
                                <a:pt x="9681" y="8362"/>
                                <a:pt x="9702" y="8376"/>
                                <a:pt x="9719" y="8383"/>
                              </a:cubicBezTo>
                              <a:cubicBezTo>
                                <a:pt x="9746" y="8397"/>
                                <a:pt x="9778" y="8412"/>
                                <a:pt x="9816" y="8422"/>
                              </a:cubicBezTo>
                              <a:cubicBezTo>
                                <a:pt x="9838" y="8429"/>
                                <a:pt x="9865" y="8436"/>
                                <a:pt x="9898" y="8443"/>
                              </a:cubicBezTo>
                              <a:lnTo>
                                <a:pt x="9892" y="8447"/>
                              </a:lnTo>
                              <a:cubicBezTo>
                                <a:pt x="9865" y="8461"/>
                                <a:pt x="9822" y="8489"/>
                                <a:pt x="9773" y="8521"/>
                              </a:cubicBezTo>
                              <a:cubicBezTo>
                                <a:pt x="9740" y="8546"/>
                                <a:pt x="9681" y="8598"/>
                                <a:pt x="9659" y="8662"/>
                              </a:cubicBezTo>
                              <a:cubicBezTo>
                                <a:pt x="9654" y="8687"/>
                                <a:pt x="9648" y="8711"/>
                                <a:pt x="9643" y="8746"/>
                              </a:cubicBezTo>
                              <a:lnTo>
                                <a:pt x="9643" y="8754"/>
                              </a:lnTo>
                              <a:cubicBezTo>
                                <a:pt x="9643" y="8764"/>
                                <a:pt x="9643" y="8771"/>
                                <a:pt x="9643" y="8782"/>
                              </a:cubicBezTo>
                              <a:cubicBezTo>
                                <a:pt x="9632" y="8785"/>
                                <a:pt x="9621" y="8792"/>
                                <a:pt x="9605" y="8799"/>
                              </a:cubicBezTo>
                              <a:cubicBezTo>
                                <a:pt x="9589" y="8806"/>
                                <a:pt x="9567" y="8817"/>
                                <a:pt x="9545" y="8831"/>
                              </a:cubicBezTo>
                              <a:lnTo>
                                <a:pt x="9534" y="8838"/>
                              </a:lnTo>
                              <a:cubicBezTo>
                                <a:pt x="9507" y="8852"/>
                                <a:pt x="9475" y="8870"/>
                                <a:pt x="9442" y="8887"/>
                              </a:cubicBezTo>
                              <a:cubicBezTo>
                                <a:pt x="9323" y="8954"/>
                                <a:pt x="9171" y="9050"/>
                                <a:pt x="9041" y="9145"/>
                              </a:cubicBezTo>
                              <a:cubicBezTo>
                                <a:pt x="8992" y="9180"/>
                                <a:pt x="8895" y="9251"/>
                                <a:pt x="8775" y="9346"/>
                              </a:cubicBezTo>
                              <a:cubicBezTo>
                                <a:pt x="8673" y="9430"/>
                                <a:pt x="8553" y="9526"/>
                                <a:pt x="8439" y="9628"/>
                              </a:cubicBezTo>
                              <a:cubicBezTo>
                                <a:pt x="8407" y="9652"/>
                                <a:pt x="8385" y="9674"/>
                                <a:pt x="8369" y="9684"/>
                              </a:cubicBezTo>
                              <a:cubicBezTo>
                                <a:pt x="8369" y="9681"/>
                                <a:pt x="8369" y="9677"/>
                                <a:pt x="8369" y="9674"/>
                              </a:cubicBezTo>
                              <a:cubicBezTo>
                                <a:pt x="8369" y="9670"/>
                                <a:pt x="8369" y="9663"/>
                                <a:pt x="8369" y="9660"/>
                              </a:cubicBezTo>
                              <a:cubicBezTo>
                                <a:pt x="8369" y="9649"/>
                                <a:pt x="8369" y="9610"/>
                                <a:pt x="8369" y="9571"/>
                              </a:cubicBezTo>
                              <a:cubicBezTo>
                                <a:pt x="8369" y="9561"/>
                                <a:pt x="8369" y="9550"/>
                                <a:pt x="8369" y="9540"/>
                              </a:cubicBezTo>
                              <a:cubicBezTo>
                                <a:pt x="8385" y="9497"/>
                                <a:pt x="8401" y="9462"/>
                                <a:pt x="8407" y="9459"/>
                              </a:cubicBezTo>
                              <a:cubicBezTo>
                                <a:pt x="8477" y="9420"/>
                                <a:pt x="8537" y="9370"/>
                                <a:pt x="8597" y="9307"/>
                              </a:cubicBezTo>
                              <a:cubicBezTo>
                                <a:pt x="8607" y="9296"/>
                                <a:pt x="8613" y="9289"/>
                                <a:pt x="8624" y="9279"/>
                              </a:cubicBezTo>
                              <a:cubicBezTo>
                                <a:pt x="8662" y="9240"/>
                                <a:pt x="8694" y="9198"/>
                                <a:pt x="8721" y="9152"/>
                              </a:cubicBezTo>
                              <a:cubicBezTo>
                                <a:pt x="8743" y="9120"/>
                                <a:pt x="8786" y="9050"/>
                                <a:pt x="8819" y="8958"/>
                              </a:cubicBezTo>
                              <a:cubicBezTo>
                                <a:pt x="8851" y="8870"/>
                                <a:pt x="8873" y="8764"/>
                                <a:pt x="8884" y="8662"/>
                              </a:cubicBezTo>
                              <a:cubicBezTo>
                                <a:pt x="8889" y="8567"/>
                                <a:pt x="8889" y="8457"/>
                                <a:pt x="8873" y="8345"/>
                              </a:cubicBezTo>
                              <a:cubicBezTo>
                                <a:pt x="8873" y="8320"/>
                                <a:pt x="8868" y="8295"/>
                                <a:pt x="8862" y="8274"/>
                              </a:cubicBezTo>
                              <a:cubicBezTo>
                                <a:pt x="8857" y="8249"/>
                                <a:pt x="8857" y="8225"/>
                                <a:pt x="8851" y="8204"/>
                              </a:cubicBezTo>
                              <a:cubicBezTo>
                                <a:pt x="8846" y="8172"/>
                                <a:pt x="8851" y="8144"/>
                                <a:pt x="8857" y="8119"/>
                              </a:cubicBezTo>
                              <a:cubicBezTo>
                                <a:pt x="8857" y="8115"/>
                                <a:pt x="8857" y="8112"/>
                                <a:pt x="8862" y="8108"/>
                              </a:cubicBezTo>
                              <a:cubicBezTo>
                                <a:pt x="8862" y="8101"/>
                                <a:pt x="8868" y="8094"/>
                                <a:pt x="8873" y="8087"/>
                              </a:cubicBezTo>
                              <a:cubicBezTo>
                                <a:pt x="8878" y="8080"/>
                                <a:pt x="8878" y="8077"/>
                                <a:pt x="8884" y="8073"/>
                              </a:cubicBezTo>
                              <a:cubicBezTo>
                                <a:pt x="8884" y="8070"/>
                                <a:pt x="8889" y="8070"/>
                                <a:pt x="8889" y="8066"/>
                              </a:cubicBezTo>
                              <a:cubicBezTo>
                                <a:pt x="8895" y="8063"/>
                                <a:pt x="8906" y="8063"/>
                                <a:pt x="8900" y="8056"/>
                              </a:cubicBezTo>
                              <a:cubicBezTo>
                                <a:pt x="8900" y="8056"/>
                                <a:pt x="8900" y="8052"/>
                                <a:pt x="8895" y="8052"/>
                              </a:cubicBezTo>
                              <a:cubicBezTo>
                                <a:pt x="8884" y="8048"/>
                                <a:pt x="8857" y="8048"/>
                                <a:pt x="8841" y="8052"/>
                              </a:cubicBezTo>
                              <a:cubicBezTo>
                                <a:pt x="8813" y="8056"/>
                                <a:pt x="8775" y="8063"/>
                                <a:pt x="8748" y="8070"/>
                              </a:cubicBezTo>
                              <a:cubicBezTo>
                                <a:pt x="8738" y="8073"/>
                                <a:pt x="8667" y="8094"/>
                                <a:pt x="8602" y="8137"/>
                              </a:cubicBezTo>
                              <a:cubicBezTo>
                                <a:pt x="8575" y="8154"/>
                                <a:pt x="8553" y="8172"/>
                                <a:pt x="8532" y="8193"/>
                              </a:cubicBezTo>
                              <a:cubicBezTo>
                                <a:pt x="8532" y="8197"/>
                                <a:pt x="8526" y="8197"/>
                                <a:pt x="8526" y="8200"/>
                              </a:cubicBezTo>
                              <a:lnTo>
                                <a:pt x="8526" y="8200"/>
                              </a:lnTo>
                              <a:cubicBezTo>
                                <a:pt x="8504" y="8218"/>
                                <a:pt x="8488" y="8232"/>
                                <a:pt x="8472" y="8242"/>
                              </a:cubicBezTo>
                              <a:cubicBezTo>
                                <a:pt x="8429" y="8154"/>
                                <a:pt x="8374" y="8063"/>
                                <a:pt x="8326" y="7981"/>
                              </a:cubicBezTo>
                              <a:cubicBezTo>
                                <a:pt x="8315" y="7960"/>
                                <a:pt x="8299" y="7943"/>
                                <a:pt x="8288" y="7922"/>
                              </a:cubicBezTo>
                              <a:cubicBezTo>
                                <a:pt x="8266" y="7890"/>
                                <a:pt x="8244" y="7858"/>
                                <a:pt x="8228" y="7826"/>
                              </a:cubicBezTo>
                              <a:cubicBezTo>
                                <a:pt x="8228" y="7823"/>
                                <a:pt x="8223" y="7819"/>
                                <a:pt x="8223" y="7816"/>
                              </a:cubicBezTo>
                              <a:lnTo>
                                <a:pt x="8223" y="7812"/>
                              </a:lnTo>
                              <a:cubicBezTo>
                                <a:pt x="8217" y="7798"/>
                                <a:pt x="8206" y="7788"/>
                                <a:pt x="8201" y="7773"/>
                              </a:cubicBezTo>
                              <a:cubicBezTo>
                                <a:pt x="8185" y="7745"/>
                                <a:pt x="8174" y="7721"/>
                                <a:pt x="8168" y="7696"/>
                              </a:cubicBezTo>
                              <a:cubicBezTo>
                                <a:pt x="8163" y="7685"/>
                                <a:pt x="8163" y="7682"/>
                                <a:pt x="8163" y="7678"/>
                              </a:cubicBezTo>
                              <a:cubicBezTo>
                                <a:pt x="8233" y="7668"/>
                                <a:pt x="8309" y="7657"/>
                                <a:pt x="8396" y="7654"/>
                              </a:cubicBezTo>
                              <a:cubicBezTo>
                                <a:pt x="8445" y="7654"/>
                                <a:pt x="8494" y="7654"/>
                                <a:pt x="8548" y="7657"/>
                              </a:cubicBezTo>
                              <a:cubicBezTo>
                                <a:pt x="8645" y="7661"/>
                                <a:pt x="8721" y="7668"/>
                                <a:pt x="8754" y="7675"/>
                              </a:cubicBezTo>
                              <a:cubicBezTo>
                                <a:pt x="8792" y="7678"/>
                                <a:pt x="8824" y="7685"/>
                                <a:pt x="8857" y="7696"/>
                              </a:cubicBezTo>
                              <a:cubicBezTo>
                                <a:pt x="8889" y="7706"/>
                                <a:pt x="8916" y="7717"/>
                                <a:pt x="8944" y="7731"/>
                              </a:cubicBezTo>
                              <a:cubicBezTo>
                                <a:pt x="8971" y="7749"/>
                                <a:pt x="8987" y="7766"/>
                                <a:pt x="8998" y="7777"/>
                              </a:cubicBezTo>
                              <a:cubicBezTo>
                                <a:pt x="9003" y="7784"/>
                                <a:pt x="9009" y="7791"/>
                                <a:pt x="9014" y="7791"/>
                              </a:cubicBezTo>
                              <a:lnTo>
                                <a:pt x="9014" y="7791"/>
                              </a:lnTo>
                              <a:cubicBezTo>
                                <a:pt x="9014" y="7791"/>
                                <a:pt x="9014" y="7795"/>
                                <a:pt x="9014" y="7795"/>
                              </a:cubicBezTo>
                              <a:lnTo>
                                <a:pt x="9030" y="7826"/>
                              </a:lnTo>
                              <a:lnTo>
                                <a:pt x="9030" y="7788"/>
                              </a:lnTo>
                              <a:cubicBezTo>
                                <a:pt x="9030" y="7788"/>
                                <a:pt x="9030" y="7784"/>
                                <a:pt x="9030" y="7784"/>
                              </a:cubicBezTo>
                              <a:cubicBezTo>
                                <a:pt x="9036" y="7781"/>
                                <a:pt x="9036" y="7777"/>
                                <a:pt x="9036" y="7777"/>
                              </a:cubicBezTo>
                              <a:cubicBezTo>
                                <a:pt x="9041" y="7766"/>
                                <a:pt x="9057" y="7749"/>
                                <a:pt x="9057" y="7724"/>
                              </a:cubicBezTo>
                              <a:cubicBezTo>
                                <a:pt x="9057" y="7703"/>
                                <a:pt x="9057" y="7678"/>
                                <a:pt x="9047" y="7657"/>
                              </a:cubicBezTo>
                              <a:cubicBezTo>
                                <a:pt x="9036" y="7636"/>
                                <a:pt x="9019" y="7615"/>
                                <a:pt x="8998" y="7597"/>
                              </a:cubicBezTo>
                              <a:cubicBezTo>
                                <a:pt x="8987" y="7587"/>
                                <a:pt x="8944" y="7558"/>
                                <a:pt x="8878" y="7534"/>
                              </a:cubicBezTo>
                              <a:cubicBezTo>
                                <a:pt x="8819" y="7513"/>
                                <a:pt x="8748" y="7498"/>
                                <a:pt x="8667" y="7495"/>
                              </a:cubicBezTo>
                              <a:cubicBezTo>
                                <a:pt x="8591" y="7491"/>
                                <a:pt x="8510" y="7491"/>
                                <a:pt x="8439" y="7495"/>
                              </a:cubicBezTo>
                              <a:cubicBezTo>
                                <a:pt x="8380" y="7498"/>
                                <a:pt x="8331" y="7502"/>
                                <a:pt x="8293" y="7509"/>
                              </a:cubicBezTo>
                              <a:cubicBezTo>
                                <a:pt x="8293" y="7509"/>
                                <a:pt x="8293" y="7509"/>
                                <a:pt x="8293" y="7509"/>
                              </a:cubicBezTo>
                              <a:cubicBezTo>
                                <a:pt x="8353" y="7474"/>
                                <a:pt x="8407" y="7442"/>
                                <a:pt x="8461" y="7410"/>
                              </a:cubicBezTo>
                              <a:cubicBezTo>
                                <a:pt x="8510" y="7382"/>
                                <a:pt x="8559" y="7361"/>
                                <a:pt x="8602" y="7340"/>
                              </a:cubicBezTo>
                              <a:cubicBezTo>
                                <a:pt x="8651" y="7319"/>
                                <a:pt x="8700" y="7301"/>
                                <a:pt x="8754" y="7283"/>
                              </a:cubicBezTo>
                              <a:cubicBezTo>
                                <a:pt x="8846" y="7255"/>
                                <a:pt x="8949" y="7231"/>
                                <a:pt x="9057" y="7216"/>
                              </a:cubicBezTo>
                              <a:cubicBezTo>
                                <a:pt x="9144" y="7206"/>
                                <a:pt x="9231" y="7199"/>
                                <a:pt x="9312" y="7199"/>
                              </a:cubicBezTo>
                              <a:cubicBezTo>
                                <a:pt x="9318" y="7199"/>
                                <a:pt x="9318" y="7199"/>
                                <a:pt x="9323" y="7199"/>
                              </a:cubicBezTo>
                              <a:cubicBezTo>
                                <a:pt x="9361" y="7199"/>
                                <a:pt x="9361" y="7199"/>
                                <a:pt x="9361" y="7195"/>
                              </a:cubicBezTo>
                              <a:lnTo>
                                <a:pt x="9361" y="7195"/>
                              </a:lnTo>
                              <a:cubicBezTo>
                                <a:pt x="9388" y="7202"/>
                                <a:pt x="9399" y="7202"/>
                                <a:pt x="9399" y="7199"/>
                              </a:cubicBezTo>
                              <a:lnTo>
                                <a:pt x="9399" y="7195"/>
                              </a:lnTo>
                              <a:lnTo>
                                <a:pt x="9399" y="7192"/>
                              </a:lnTo>
                              <a:cubicBezTo>
                                <a:pt x="9393" y="7181"/>
                                <a:pt x="9312" y="7153"/>
                                <a:pt x="9301" y="7149"/>
                              </a:cubicBezTo>
                              <a:cubicBezTo>
                                <a:pt x="9231" y="7125"/>
                                <a:pt x="9155" y="7107"/>
                                <a:pt x="9090" y="7107"/>
                              </a:cubicBezTo>
                              <a:cubicBezTo>
                                <a:pt x="9052" y="7104"/>
                                <a:pt x="8992" y="7107"/>
                                <a:pt x="8933" y="7114"/>
                              </a:cubicBezTo>
                              <a:cubicBezTo>
                                <a:pt x="8878" y="7121"/>
                                <a:pt x="8797" y="7128"/>
                                <a:pt x="8710" y="7142"/>
                              </a:cubicBezTo>
                              <a:cubicBezTo>
                                <a:pt x="8629" y="7157"/>
                                <a:pt x="8548" y="7174"/>
                                <a:pt x="8477" y="7195"/>
                              </a:cubicBezTo>
                              <a:cubicBezTo>
                                <a:pt x="8450" y="7202"/>
                                <a:pt x="8429" y="7209"/>
                                <a:pt x="8401" y="7220"/>
                              </a:cubicBezTo>
                              <a:cubicBezTo>
                                <a:pt x="8412" y="7213"/>
                                <a:pt x="8423" y="7206"/>
                                <a:pt x="8434" y="7199"/>
                              </a:cubicBezTo>
                              <a:lnTo>
                                <a:pt x="8439" y="7195"/>
                              </a:lnTo>
                              <a:lnTo>
                                <a:pt x="8445" y="7192"/>
                              </a:lnTo>
                              <a:cubicBezTo>
                                <a:pt x="8467" y="7178"/>
                                <a:pt x="8488" y="7167"/>
                                <a:pt x="8515" y="7153"/>
                              </a:cubicBezTo>
                              <a:cubicBezTo>
                                <a:pt x="8532" y="7146"/>
                                <a:pt x="8542" y="7139"/>
                                <a:pt x="8559" y="7128"/>
                              </a:cubicBezTo>
                              <a:cubicBezTo>
                                <a:pt x="8575" y="7121"/>
                                <a:pt x="8591" y="7111"/>
                                <a:pt x="8607" y="7104"/>
                              </a:cubicBezTo>
                              <a:cubicBezTo>
                                <a:pt x="8683" y="7065"/>
                                <a:pt x="8759" y="7026"/>
                                <a:pt x="8841" y="6991"/>
                              </a:cubicBezTo>
                              <a:cubicBezTo>
                                <a:pt x="8857" y="6984"/>
                                <a:pt x="8878" y="6977"/>
                                <a:pt x="8895" y="6966"/>
                              </a:cubicBezTo>
                              <a:cubicBezTo>
                                <a:pt x="8965" y="6938"/>
                                <a:pt x="9030" y="6917"/>
                                <a:pt x="9057" y="6906"/>
                              </a:cubicBezTo>
                              <a:cubicBezTo>
                                <a:pt x="9068" y="6906"/>
                                <a:pt x="9074" y="6906"/>
                                <a:pt x="9079" y="6906"/>
                              </a:cubicBezTo>
                              <a:lnTo>
                                <a:pt x="9084" y="6906"/>
                              </a:lnTo>
                              <a:lnTo>
                                <a:pt x="9090" y="6903"/>
                              </a:lnTo>
                              <a:lnTo>
                                <a:pt x="9090" y="6899"/>
                              </a:lnTo>
                              <a:cubicBezTo>
                                <a:pt x="9084" y="6896"/>
                                <a:pt x="9074" y="6896"/>
                                <a:pt x="9068" y="6896"/>
                              </a:cubicBezTo>
                              <a:cubicBezTo>
                                <a:pt x="9063" y="6896"/>
                                <a:pt x="9057" y="6892"/>
                                <a:pt x="9052" y="6892"/>
                              </a:cubicBezTo>
                              <a:lnTo>
                                <a:pt x="9052" y="6892"/>
                              </a:lnTo>
                              <a:lnTo>
                                <a:pt x="9052" y="6892"/>
                              </a:lnTo>
                              <a:cubicBezTo>
                                <a:pt x="9047" y="6889"/>
                                <a:pt x="9003" y="6885"/>
                                <a:pt x="8965" y="6889"/>
                              </a:cubicBezTo>
                              <a:cubicBezTo>
                                <a:pt x="8911" y="6892"/>
                                <a:pt x="8841" y="6903"/>
                                <a:pt x="8759" y="6924"/>
                              </a:cubicBezTo>
                              <a:cubicBezTo>
                                <a:pt x="8727" y="6931"/>
                                <a:pt x="8700" y="6938"/>
                                <a:pt x="8667" y="6949"/>
                              </a:cubicBezTo>
                              <a:cubicBezTo>
                                <a:pt x="8656" y="6952"/>
                                <a:pt x="8645" y="6956"/>
                                <a:pt x="8635" y="6956"/>
                              </a:cubicBezTo>
                              <a:cubicBezTo>
                                <a:pt x="8732" y="6903"/>
                                <a:pt x="8808" y="6808"/>
                                <a:pt x="8851" y="6733"/>
                              </a:cubicBezTo>
                              <a:cubicBezTo>
                                <a:pt x="8857" y="6733"/>
                                <a:pt x="8862" y="6730"/>
                                <a:pt x="8868" y="6726"/>
                              </a:cubicBezTo>
                              <a:cubicBezTo>
                                <a:pt x="8878" y="6719"/>
                                <a:pt x="8878" y="6709"/>
                                <a:pt x="8873" y="6702"/>
                              </a:cubicBezTo>
                              <a:cubicBezTo>
                                <a:pt x="8906" y="6645"/>
                                <a:pt x="8922" y="6607"/>
                                <a:pt x="8922" y="6607"/>
                              </a:cubicBezTo>
                              <a:lnTo>
                                <a:pt x="8933" y="6582"/>
                              </a:lnTo>
                              <a:lnTo>
                                <a:pt x="8911" y="6603"/>
                              </a:lnTo>
                              <a:cubicBezTo>
                                <a:pt x="8906" y="6607"/>
                                <a:pt x="8900" y="6610"/>
                                <a:pt x="8884" y="6621"/>
                              </a:cubicBezTo>
                              <a:cubicBezTo>
                                <a:pt x="8868" y="6631"/>
                                <a:pt x="8841" y="6652"/>
                                <a:pt x="8808" y="6674"/>
                              </a:cubicBezTo>
                              <a:cubicBezTo>
                                <a:pt x="8759" y="6705"/>
                                <a:pt x="8700" y="6741"/>
                                <a:pt x="8624" y="6769"/>
                              </a:cubicBezTo>
                              <a:cubicBezTo>
                                <a:pt x="8526" y="6804"/>
                                <a:pt x="8439" y="6829"/>
                                <a:pt x="8347" y="6843"/>
                              </a:cubicBezTo>
                              <a:cubicBezTo>
                                <a:pt x="8293" y="6850"/>
                                <a:pt x="8239" y="6860"/>
                                <a:pt x="8185" y="6867"/>
                              </a:cubicBezTo>
                              <a:cubicBezTo>
                                <a:pt x="8130" y="6874"/>
                                <a:pt x="8082" y="6885"/>
                                <a:pt x="8027" y="6892"/>
                              </a:cubicBezTo>
                              <a:cubicBezTo>
                                <a:pt x="8000" y="6896"/>
                                <a:pt x="7979" y="6899"/>
                                <a:pt x="7946" y="6903"/>
                              </a:cubicBezTo>
                              <a:cubicBezTo>
                                <a:pt x="7952" y="6899"/>
                                <a:pt x="7962" y="6896"/>
                                <a:pt x="7968" y="6892"/>
                              </a:cubicBezTo>
                              <a:cubicBezTo>
                                <a:pt x="7995" y="6878"/>
                                <a:pt x="8022" y="6853"/>
                                <a:pt x="8049" y="6825"/>
                              </a:cubicBezTo>
                              <a:cubicBezTo>
                                <a:pt x="8076" y="6790"/>
                                <a:pt x="8098" y="6758"/>
                                <a:pt x="8114" y="6723"/>
                              </a:cubicBezTo>
                              <a:cubicBezTo>
                                <a:pt x="8130" y="6684"/>
                                <a:pt x="8141" y="6645"/>
                                <a:pt x="8147" y="6610"/>
                              </a:cubicBezTo>
                              <a:cubicBezTo>
                                <a:pt x="8147" y="6554"/>
                                <a:pt x="8130" y="6497"/>
                                <a:pt x="8087" y="6451"/>
                              </a:cubicBezTo>
                              <a:cubicBezTo>
                                <a:pt x="8082" y="6441"/>
                                <a:pt x="8071" y="6434"/>
                                <a:pt x="8065" y="6427"/>
                              </a:cubicBezTo>
                              <a:cubicBezTo>
                                <a:pt x="8065" y="6423"/>
                                <a:pt x="8060" y="6423"/>
                                <a:pt x="8055" y="6420"/>
                              </a:cubicBezTo>
                              <a:cubicBezTo>
                                <a:pt x="8055" y="6420"/>
                                <a:pt x="8049" y="6416"/>
                                <a:pt x="8049" y="6416"/>
                              </a:cubicBezTo>
                              <a:cubicBezTo>
                                <a:pt x="8044" y="6413"/>
                                <a:pt x="8038" y="6406"/>
                                <a:pt x="8033" y="6402"/>
                              </a:cubicBezTo>
                              <a:cubicBezTo>
                                <a:pt x="8027" y="6399"/>
                                <a:pt x="8027" y="6399"/>
                                <a:pt x="8022" y="6395"/>
                              </a:cubicBezTo>
                              <a:cubicBezTo>
                                <a:pt x="8017" y="6392"/>
                                <a:pt x="8017" y="6392"/>
                                <a:pt x="8011" y="6388"/>
                              </a:cubicBezTo>
                              <a:cubicBezTo>
                                <a:pt x="8000" y="6377"/>
                                <a:pt x="7990" y="6370"/>
                                <a:pt x="7979" y="6374"/>
                              </a:cubicBezTo>
                              <a:cubicBezTo>
                                <a:pt x="7973" y="6377"/>
                                <a:pt x="7973" y="6384"/>
                                <a:pt x="7973" y="6392"/>
                              </a:cubicBezTo>
                              <a:lnTo>
                                <a:pt x="7979" y="6437"/>
                              </a:lnTo>
                              <a:cubicBezTo>
                                <a:pt x="7979" y="6476"/>
                                <a:pt x="7973" y="6515"/>
                                <a:pt x="7957" y="6554"/>
                              </a:cubicBezTo>
                              <a:cubicBezTo>
                                <a:pt x="7919" y="6642"/>
                                <a:pt x="7849" y="6719"/>
                                <a:pt x="7789" y="6769"/>
                              </a:cubicBezTo>
                              <a:cubicBezTo>
                                <a:pt x="7719" y="6829"/>
                                <a:pt x="7637" y="6882"/>
                                <a:pt x="7583" y="6920"/>
                              </a:cubicBezTo>
                              <a:cubicBezTo>
                                <a:pt x="7578" y="6924"/>
                                <a:pt x="7572" y="6927"/>
                                <a:pt x="7572" y="6931"/>
                              </a:cubicBezTo>
                              <a:cubicBezTo>
                                <a:pt x="7534" y="6934"/>
                                <a:pt x="7496" y="6938"/>
                                <a:pt x="7464" y="6941"/>
                              </a:cubicBezTo>
                              <a:cubicBezTo>
                                <a:pt x="7453" y="6941"/>
                                <a:pt x="7442" y="6945"/>
                                <a:pt x="7431" y="6945"/>
                              </a:cubicBezTo>
                              <a:cubicBezTo>
                                <a:pt x="7410" y="6949"/>
                                <a:pt x="7388" y="6949"/>
                                <a:pt x="7366" y="6952"/>
                              </a:cubicBezTo>
                              <a:cubicBezTo>
                                <a:pt x="7350" y="6956"/>
                                <a:pt x="7339" y="6956"/>
                                <a:pt x="7328" y="6959"/>
                              </a:cubicBezTo>
                              <a:cubicBezTo>
                                <a:pt x="7317" y="6963"/>
                                <a:pt x="7307" y="6963"/>
                                <a:pt x="7301" y="6966"/>
                              </a:cubicBezTo>
                              <a:cubicBezTo>
                                <a:pt x="7177" y="6998"/>
                                <a:pt x="7036" y="7051"/>
                                <a:pt x="6905" y="7104"/>
                              </a:cubicBezTo>
                              <a:cubicBezTo>
                                <a:pt x="6895" y="7107"/>
                                <a:pt x="6878" y="7114"/>
                                <a:pt x="6868" y="7118"/>
                              </a:cubicBezTo>
                              <a:cubicBezTo>
                                <a:pt x="6873" y="7107"/>
                                <a:pt x="6884" y="7097"/>
                                <a:pt x="6889" y="7082"/>
                              </a:cubicBezTo>
                              <a:cubicBezTo>
                                <a:pt x="6895" y="7079"/>
                                <a:pt x="6900" y="7072"/>
                                <a:pt x="6900" y="7065"/>
                              </a:cubicBezTo>
                              <a:cubicBezTo>
                                <a:pt x="6922" y="7037"/>
                                <a:pt x="6938" y="7001"/>
                                <a:pt x="6943" y="6970"/>
                              </a:cubicBezTo>
                              <a:cubicBezTo>
                                <a:pt x="6949" y="6952"/>
                                <a:pt x="6954" y="6927"/>
                                <a:pt x="6954" y="6896"/>
                              </a:cubicBezTo>
                              <a:cubicBezTo>
                                <a:pt x="6954" y="6871"/>
                                <a:pt x="6949" y="6829"/>
                                <a:pt x="6922" y="6790"/>
                              </a:cubicBezTo>
                              <a:cubicBezTo>
                                <a:pt x="6900" y="6755"/>
                                <a:pt x="6868" y="6719"/>
                                <a:pt x="6824" y="6695"/>
                              </a:cubicBezTo>
                              <a:cubicBezTo>
                                <a:pt x="6803" y="6681"/>
                                <a:pt x="6775" y="6666"/>
                                <a:pt x="6743" y="6659"/>
                              </a:cubicBezTo>
                              <a:cubicBezTo>
                                <a:pt x="6727" y="6645"/>
                                <a:pt x="6721" y="6642"/>
                                <a:pt x="6710" y="6645"/>
                              </a:cubicBezTo>
                              <a:cubicBezTo>
                                <a:pt x="6710" y="6645"/>
                                <a:pt x="6705" y="6649"/>
                                <a:pt x="6705" y="6649"/>
                              </a:cubicBezTo>
                              <a:cubicBezTo>
                                <a:pt x="6700" y="6645"/>
                                <a:pt x="6694" y="6645"/>
                                <a:pt x="6689" y="6645"/>
                              </a:cubicBezTo>
                              <a:cubicBezTo>
                                <a:pt x="6678" y="6631"/>
                                <a:pt x="6672" y="6631"/>
                                <a:pt x="6667" y="6631"/>
                              </a:cubicBezTo>
                              <a:lnTo>
                                <a:pt x="6662" y="6631"/>
                              </a:lnTo>
                              <a:lnTo>
                                <a:pt x="6662" y="6631"/>
                              </a:lnTo>
                              <a:cubicBezTo>
                                <a:pt x="6651" y="6635"/>
                                <a:pt x="6656" y="6638"/>
                                <a:pt x="6662" y="6656"/>
                              </a:cubicBezTo>
                              <a:cubicBezTo>
                                <a:pt x="6667" y="6667"/>
                                <a:pt x="6672" y="6684"/>
                                <a:pt x="6678" y="6705"/>
                              </a:cubicBezTo>
                              <a:cubicBezTo>
                                <a:pt x="6683" y="6741"/>
                                <a:pt x="6683" y="6790"/>
                                <a:pt x="6672" y="6832"/>
                              </a:cubicBezTo>
                              <a:cubicBezTo>
                                <a:pt x="6667" y="6846"/>
                                <a:pt x="6662" y="6878"/>
                                <a:pt x="6634" y="6924"/>
                              </a:cubicBezTo>
                              <a:cubicBezTo>
                                <a:pt x="6618" y="6956"/>
                                <a:pt x="6602" y="6987"/>
                                <a:pt x="6580" y="7023"/>
                              </a:cubicBezTo>
                              <a:cubicBezTo>
                                <a:pt x="6575" y="7033"/>
                                <a:pt x="6569" y="7044"/>
                                <a:pt x="6559" y="7054"/>
                              </a:cubicBezTo>
                              <a:cubicBezTo>
                                <a:pt x="6537" y="7093"/>
                                <a:pt x="6504" y="7149"/>
                                <a:pt x="6488" y="7202"/>
                              </a:cubicBezTo>
                              <a:cubicBezTo>
                                <a:pt x="6472" y="7248"/>
                                <a:pt x="6472" y="7294"/>
                                <a:pt x="6477" y="7329"/>
                              </a:cubicBezTo>
                              <a:cubicBezTo>
                                <a:pt x="6477" y="7333"/>
                                <a:pt x="6477" y="7336"/>
                                <a:pt x="6483" y="7336"/>
                              </a:cubicBezTo>
                              <a:cubicBezTo>
                                <a:pt x="6456" y="7361"/>
                                <a:pt x="6434" y="7389"/>
                                <a:pt x="6418" y="7417"/>
                              </a:cubicBezTo>
                              <a:cubicBezTo>
                                <a:pt x="6401" y="7442"/>
                                <a:pt x="6380" y="7484"/>
                                <a:pt x="6353" y="7551"/>
                              </a:cubicBezTo>
                              <a:cubicBezTo>
                                <a:pt x="6342" y="7580"/>
                                <a:pt x="6326" y="7611"/>
                                <a:pt x="6309" y="7643"/>
                              </a:cubicBezTo>
                              <a:cubicBezTo>
                                <a:pt x="6293" y="7675"/>
                                <a:pt x="6266" y="7706"/>
                                <a:pt x="6233" y="7735"/>
                              </a:cubicBezTo>
                              <a:cubicBezTo>
                                <a:pt x="6185" y="7784"/>
                                <a:pt x="6120" y="7826"/>
                                <a:pt x="6060" y="7869"/>
                              </a:cubicBezTo>
                              <a:cubicBezTo>
                                <a:pt x="6044" y="7879"/>
                                <a:pt x="6033" y="7890"/>
                                <a:pt x="6017" y="7897"/>
                              </a:cubicBezTo>
                              <a:cubicBezTo>
                                <a:pt x="5946" y="7946"/>
                                <a:pt x="5892" y="7989"/>
                                <a:pt x="5854" y="8027"/>
                              </a:cubicBezTo>
                              <a:cubicBezTo>
                                <a:pt x="5849" y="8031"/>
                                <a:pt x="5843" y="8034"/>
                                <a:pt x="5843" y="8038"/>
                              </a:cubicBezTo>
                              <a:cubicBezTo>
                                <a:pt x="5832" y="8024"/>
                                <a:pt x="5816" y="8006"/>
                                <a:pt x="5805" y="7989"/>
                              </a:cubicBezTo>
                              <a:cubicBezTo>
                                <a:pt x="5773" y="7950"/>
                                <a:pt x="5735" y="7900"/>
                                <a:pt x="5708" y="7844"/>
                              </a:cubicBezTo>
                              <a:cubicBezTo>
                                <a:pt x="5675" y="7791"/>
                                <a:pt x="5659" y="7735"/>
                                <a:pt x="5653" y="7682"/>
                              </a:cubicBezTo>
                              <a:cubicBezTo>
                                <a:pt x="5648" y="7618"/>
                                <a:pt x="5659" y="7569"/>
                                <a:pt x="5670" y="7544"/>
                              </a:cubicBezTo>
                              <a:cubicBezTo>
                                <a:pt x="5670" y="7537"/>
                                <a:pt x="5675" y="7534"/>
                                <a:pt x="5670" y="7534"/>
                              </a:cubicBezTo>
                              <a:cubicBezTo>
                                <a:pt x="5675" y="7523"/>
                                <a:pt x="5680" y="7516"/>
                                <a:pt x="5680" y="7516"/>
                              </a:cubicBezTo>
                              <a:lnTo>
                                <a:pt x="5686" y="7509"/>
                              </a:lnTo>
                              <a:lnTo>
                                <a:pt x="5675" y="7509"/>
                              </a:lnTo>
                              <a:cubicBezTo>
                                <a:pt x="5632" y="7509"/>
                                <a:pt x="5583" y="7520"/>
                                <a:pt x="5534" y="7537"/>
                              </a:cubicBezTo>
                              <a:cubicBezTo>
                                <a:pt x="5529" y="7537"/>
                                <a:pt x="5523" y="7541"/>
                                <a:pt x="5512" y="7541"/>
                              </a:cubicBezTo>
                              <a:cubicBezTo>
                                <a:pt x="5485" y="7548"/>
                                <a:pt x="5447" y="7562"/>
                                <a:pt x="5420" y="7576"/>
                              </a:cubicBezTo>
                              <a:cubicBezTo>
                                <a:pt x="5409" y="7583"/>
                                <a:pt x="5339" y="7615"/>
                                <a:pt x="5290" y="7668"/>
                              </a:cubicBezTo>
                              <a:cubicBezTo>
                                <a:pt x="5279" y="7678"/>
                                <a:pt x="5274" y="7685"/>
                                <a:pt x="5263" y="7696"/>
                              </a:cubicBezTo>
                              <a:lnTo>
                                <a:pt x="5258" y="7689"/>
                              </a:lnTo>
                              <a:cubicBezTo>
                                <a:pt x="5241" y="7661"/>
                                <a:pt x="5182" y="7597"/>
                                <a:pt x="5155" y="7573"/>
                              </a:cubicBezTo>
                              <a:cubicBezTo>
                                <a:pt x="5149" y="7565"/>
                                <a:pt x="5133" y="7551"/>
                                <a:pt x="5122" y="7537"/>
                              </a:cubicBezTo>
                              <a:cubicBezTo>
                                <a:pt x="5101" y="7516"/>
                                <a:pt x="5079" y="7491"/>
                                <a:pt x="5052" y="7463"/>
                              </a:cubicBezTo>
                              <a:cubicBezTo>
                                <a:pt x="5025" y="7432"/>
                                <a:pt x="4998" y="7403"/>
                                <a:pt x="4976" y="7379"/>
                              </a:cubicBezTo>
                              <a:cubicBezTo>
                                <a:pt x="4960" y="7365"/>
                                <a:pt x="4949" y="7350"/>
                                <a:pt x="4938" y="7336"/>
                              </a:cubicBezTo>
                              <a:cubicBezTo>
                                <a:pt x="4943" y="7343"/>
                                <a:pt x="4954" y="7350"/>
                                <a:pt x="4970" y="7354"/>
                              </a:cubicBezTo>
                              <a:cubicBezTo>
                                <a:pt x="4976" y="7357"/>
                                <a:pt x="4981" y="7361"/>
                                <a:pt x="4992" y="7365"/>
                              </a:cubicBezTo>
                              <a:cubicBezTo>
                                <a:pt x="5019" y="7375"/>
                                <a:pt x="5057" y="7382"/>
                                <a:pt x="5095" y="7382"/>
                              </a:cubicBezTo>
                              <a:cubicBezTo>
                                <a:pt x="5101" y="7382"/>
                                <a:pt x="5111" y="7382"/>
                                <a:pt x="5117" y="7382"/>
                              </a:cubicBezTo>
                              <a:cubicBezTo>
                                <a:pt x="5144" y="7382"/>
                                <a:pt x="5187" y="7379"/>
                                <a:pt x="5225" y="7375"/>
                              </a:cubicBezTo>
                              <a:cubicBezTo>
                                <a:pt x="5241" y="7372"/>
                                <a:pt x="5263" y="7368"/>
                                <a:pt x="5279" y="7368"/>
                              </a:cubicBezTo>
                              <a:cubicBezTo>
                                <a:pt x="5306" y="7365"/>
                                <a:pt x="5339" y="7357"/>
                                <a:pt x="5372" y="7354"/>
                              </a:cubicBezTo>
                              <a:cubicBezTo>
                                <a:pt x="5431" y="7347"/>
                                <a:pt x="5485" y="7350"/>
                                <a:pt x="5523" y="7357"/>
                              </a:cubicBezTo>
                              <a:cubicBezTo>
                                <a:pt x="5572" y="7368"/>
                                <a:pt x="5605" y="7389"/>
                                <a:pt x="5621" y="7403"/>
                              </a:cubicBezTo>
                              <a:cubicBezTo>
                                <a:pt x="5621" y="7407"/>
                                <a:pt x="5621" y="7410"/>
                                <a:pt x="5626" y="7414"/>
                              </a:cubicBezTo>
                              <a:cubicBezTo>
                                <a:pt x="5626" y="7414"/>
                                <a:pt x="5632" y="7417"/>
                                <a:pt x="5637" y="7417"/>
                              </a:cubicBezTo>
                              <a:cubicBezTo>
                                <a:pt x="5653" y="7414"/>
                                <a:pt x="5675" y="7396"/>
                                <a:pt x="5686" y="7382"/>
                              </a:cubicBezTo>
                              <a:cubicBezTo>
                                <a:pt x="5686" y="7379"/>
                                <a:pt x="5702" y="7354"/>
                                <a:pt x="5697" y="7326"/>
                              </a:cubicBezTo>
                              <a:cubicBezTo>
                                <a:pt x="5697" y="7308"/>
                                <a:pt x="5686" y="7290"/>
                                <a:pt x="5675" y="7276"/>
                              </a:cubicBezTo>
                              <a:cubicBezTo>
                                <a:pt x="5675" y="7273"/>
                                <a:pt x="5670" y="7269"/>
                                <a:pt x="5670" y="7266"/>
                              </a:cubicBezTo>
                              <a:cubicBezTo>
                                <a:pt x="5718" y="7255"/>
                                <a:pt x="5778" y="7241"/>
                                <a:pt x="5821" y="7220"/>
                              </a:cubicBezTo>
                              <a:cubicBezTo>
                                <a:pt x="5849" y="7209"/>
                                <a:pt x="5914" y="7178"/>
                                <a:pt x="5973" y="7125"/>
                              </a:cubicBezTo>
                              <a:lnTo>
                                <a:pt x="5984" y="7114"/>
                              </a:lnTo>
                              <a:cubicBezTo>
                                <a:pt x="6006" y="7093"/>
                                <a:pt x="6033" y="7072"/>
                                <a:pt x="6060" y="7058"/>
                              </a:cubicBezTo>
                              <a:cubicBezTo>
                                <a:pt x="6076" y="7051"/>
                                <a:pt x="6098" y="7044"/>
                                <a:pt x="6120" y="7044"/>
                              </a:cubicBezTo>
                              <a:cubicBezTo>
                                <a:pt x="6130" y="7044"/>
                                <a:pt x="6141" y="7044"/>
                                <a:pt x="6147" y="7044"/>
                              </a:cubicBezTo>
                              <a:lnTo>
                                <a:pt x="6152" y="7044"/>
                              </a:lnTo>
                              <a:cubicBezTo>
                                <a:pt x="6152" y="7044"/>
                                <a:pt x="6157" y="7044"/>
                                <a:pt x="6157" y="7047"/>
                              </a:cubicBezTo>
                              <a:lnTo>
                                <a:pt x="6163" y="7047"/>
                              </a:lnTo>
                              <a:cubicBezTo>
                                <a:pt x="6168" y="7051"/>
                                <a:pt x="6179" y="7054"/>
                                <a:pt x="6185" y="7058"/>
                              </a:cubicBezTo>
                              <a:lnTo>
                                <a:pt x="6195" y="7061"/>
                              </a:lnTo>
                              <a:lnTo>
                                <a:pt x="6201" y="7054"/>
                              </a:lnTo>
                              <a:lnTo>
                                <a:pt x="6201" y="7044"/>
                              </a:lnTo>
                              <a:cubicBezTo>
                                <a:pt x="6201" y="7040"/>
                                <a:pt x="6201" y="7037"/>
                                <a:pt x="6201" y="7033"/>
                              </a:cubicBezTo>
                              <a:lnTo>
                                <a:pt x="6201" y="7030"/>
                              </a:lnTo>
                              <a:cubicBezTo>
                                <a:pt x="6201" y="7019"/>
                                <a:pt x="6201" y="7016"/>
                                <a:pt x="6195" y="7012"/>
                              </a:cubicBezTo>
                              <a:lnTo>
                                <a:pt x="6195" y="7008"/>
                              </a:lnTo>
                              <a:cubicBezTo>
                                <a:pt x="6190" y="6998"/>
                                <a:pt x="6185" y="6987"/>
                                <a:pt x="6174" y="6977"/>
                              </a:cubicBezTo>
                              <a:cubicBezTo>
                                <a:pt x="6157" y="6959"/>
                                <a:pt x="6141" y="6941"/>
                                <a:pt x="6120" y="6934"/>
                              </a:cubicBezTo>
                              <a:cubicBezTo>
                                <a:pt x="6120" y="6934"/>
                                <a:pt x="6120" y="6934"/>
                                <a:pt x="6120" y="6934"/>
                              </a:cubicBezTo>
                              <a:cubicBezTo>
                                <a:pt x="6125" y="6931"/>
                                <a:pt x="6125" y="6931"/>
                                <a:pt x="6130" y="6927"/>
                              </a:cubicBezTo>
                              <a:cubicBezTo>
                                <a:pt x="6147" y="6917"/>
                                <a:pt x="6174" y="6903"/>
                                <a:pt x="6201" y="6892"/>
                              </a:cubicBezTo>
                              <a:cubicBezTo>
                                <a:pt x="6217" y="6885"/>
                                <a:pt x="6239" y="6882"/>
                                <a:pt x="6260" y="6878"/>
                              </a:cubicBezTo>
                              <a:cubicBezTo>
                                <a:pt x="6282" y="6875"/>
                                <a:pt x="6304" y="6878"/>
                                <a:pt x="6315" y="6878"/>
                              </a:cubicBezTo>
                              <a:cubicBezTo>
                                <a:pt x="6320" y="6878"/>
                                <a:pt x="6326" y="6878"/>
                                <a:pt x="6326" y="6878"/>
                              </a:cubicBezTo>
                              <a:cubicBezTo>
                                <a:pt x="6331" y="6878"/>
                                <a:pt x="6336" y="6878"/>
                                <a:pt x="6342" y="6882"/>
                              </a:cubicBezTo>
                              <a:cubicBezTo>
                                <a:pt x="6342" y="6889"/>
                                <a:pt x="6347" y="6892"/>
                                <a:pt x="6353" y="6896"/>
                              </a:cubicBezTo>
                              <a:cubicBezTo>
                                <a:pt x="6363" y="6896"/>
                                <a:pt x="6374" y="6889"/>
                                <a:pt x="6380" y="6875"/>
                              </a:cubicBezTo>
                              <a:cubicBezTo>
                                <a:pt x="6385" y="6864"/>
                                <a:pt x="6385" y="6843"/>
                                <a:pt x="6369" y="6829"/>
                              </a:cubicBezTo>
                              <a:cubicBezTo>
                                <a:pt x="6358" y="6815"/>
                                <a:pt x="6320" y="6793"/>
                                <a:pt x="6277" y="6783"/>
                              </a:cubicBezTo>
                              <a:cubicBezTo>
                                <a:pt x="6250" y="6776"/>
                                <a:pt x="6223" y="6772"/>
                                <a:pt x="6201" y="6772"/>
                              </a:cubicBezTo>
                              <a:cubicBezTo>
                                <a:pt x="6201" y="6772"/>
                                <a:pt x="6195" y="6772"/>
                                <a:pt x="6195" y="6772"/>
                              </a:cubicBezTo>
                              <a:cubicBezTo>
                                <a:pt x="6195" y="6769"/>
                                <a:pt x="6195" y="6765"/>
                                <a:pt x="6195" y="6762"/>
                              </a:cubicBezTo>
                              <a:cubicBezTo>
                                <a:pt x="6195" y="6748"/>
                                <a:pt x="6179" y="6733"/>
                                <a:pt x="6163" y="6726"/>
                              </a:cubicBezTo>
                              <a:cubicBezTo>
                                <a:pt x="6147" y="6719"/>
                                <a:pt x="6114" y="6709"/>
                                <a:pt x="6076" y="6705"/>
                              </a:cubicBezTo>
                              <a:cubicBezTo>
                                <a:pt x="6076" y="6705"/>
                                <a:pt x="6071" y="6705"/>
                                <a:pt x="6071" y="6705"/>
                              </a:cubicBezTo>
                              <a:cubicBezTo>
                                <a:pt x="6082" y="6702"/>
                                <a:pt x="6092" y="6698"/>
                                <a:pt x="6103" y="6698"/>
                              </a:cubicBezTo>
                              <a:cubicBezTo>
                                <a:pt x="6130" y="6691"/>
                                <a:pt x="6163" y="6691"/>
                                <a:pt x="6206" y="6691"/>
                              </a:cubicBezTo>
                              <a:cubicBezTo>
                                <a:pt x="6206" y="6698"/>
                                <a:pt x="6212" y="6702"/>
                                <a:pt x="6217" y="6705"/>
                              </a:cubicBezTo>
                              <a:cubicBezTo>
                                <a:pt x="6223" y="6705"/>
                                <a:pt x="6228" y="6705"/>
                                <a:pt x="6228" y="6705"/>
                              </a:cubicBezTo>
                              <a:cubicBezTo>
                                <a:pt x="6239" y="6698"/>
                                <a:pt x="6255" y="6677"/>
                                <a:pt x="6255" y="6659"/>
                              </a:cubicBezTo>
                              <a:cubicBezTo>
                                <a:pt x="6255" y="6649"/>
                                <a:pt x="6255" y="6624"/>
                                <a:pt x="6228" y="6600"/>
                              </a:cubicBezTo>
                              <a:cubicBezTo>
                                <a:pt x="6217" y="6589"/>
                                <a:pt x="6201" y="6578"/>
                                <a:pt x="6185" y="6575"/>
                              </a:cubicBezTo>
                              <a:cubicBezTo>
                                <a:pt x="6179" y="6575"/>
                                <a:pt x="6179" y="6571"/>
                                <a:pt x="6174" y="6571"/>
                              </a:cubicBezTo>
                              <a:cubicBezTo>
                                <a:pt x="6168" y="6568"/>
                                <a:pt x="6168" y="6568"/>
                                <a:pt x="6163" y="6564"/>
                              </a:cubicBezTo>
                              <a:cubicBezTo>
                                <a:pt x="6163" y="6564"/>
                                <a:pt x="6168" y="6561"/>
                                <a:pt x="6168" y="6561"/>
                              </a:cubicBezTo>
                              <a:lnTo>
                                <a:pt x="6168" y="6561"/>
                              </a:lnTo>
                              <a:cubicBezTo>
                                <a:pt x="6190" y="6554"/>
                                <a:pt x="6212" y="6543"/>
                                <a:pt x="6228" y="6540"/>
                              </a:cubicBezTo>
                              <a:cubicBezTo>
                                <a:pt x="6255" y="6533"/>
                                <a:pt x="6304" y="6522"/>
                                <a:pt x="6347" y="6522"/>
                              </a:cubicBezTo>
                              <a:cubicBezTo>
                                <a:pt x="6374" y="6522"/>
                                <a:pt x="6401" y="6522"/>
                                <a:pt x="6428" y="6525"/>
                              </a:cubicBezTo>
                              <a:cubicBezTo>
                                <a:pt x="6439" y="6525"/>
                                <a:pt x="6450" y="6529"/>
                                <a:pt x="6456" y="6529"/>
                              </a:cubicBezTo>
                              <a:cubicBezTo>
                                <a:pt x="6466" y="6533"/>
                                <a:pt x="6477" y="6540"/>
                                <a:pt x="6483" y="6543"/>
                              </a:cubicBezTo>
                              <a:lnTo>
                                <a:pt x="6494" y="6550"/>
                              </a:lnTo>
                              <a:lnTo>
                                <a:pt x="6499" y="6540"/>
                              </a:lnTo>
                              <a:lnTo>
                                <a:pt x="6499" y="6540"/>
                              </a:lnTo>
                              <a:cubicBezTo>
                                <a:pt x="6499" y="6529"/>
                                <a:pt x="6499" y="6518"/>
                                <a:pt x="6499" y="6508"/>
                              </a:cubicBezTo>
                              <a:cubicBezTo>
                                <a:pt x="6499" y="6504"/>
                                <a:pt x="6499" y="6501"/>
                                <a:pt x="6499" y="6494"/>
                              </a:cubicBezTo>
                              <a:cubicBezTo>
                                <a:pt x="6504" y="6466"/>
                                <a:pt x="6483" y="6423"/>
                                <a:pt x="6434" y="6392"/>
                              </a:cubicBezTo>
                              <a:cubicBezTo>
                                <a:pt x="6396" y="6367"/>
                                <a:pt x="6342" y="6346"/>
                                <a:pt x="6260" y="6328"/>
                              </a:cubicBezTo>
                              <a:cubicBezTo>
                                <a:pt x="6201" y="6314"/>
                                <a:pt x="6152" y="6307"/>
                                <a:pt x="6130" y="6307"/>
                              </a:cubicBezTo>
                              <a:cubicBezTo>
                                <a:pt x="6120" y="6307"/>
                                <a:pt x="6109" y="6307"/>
                                <a:pt x="6098" y="6307"/>
                              </a:cubicBezTo>
                              <a:cubicBezTo>
                                <a:pt x="6109" y="6300"/>
                                <a:pt x="6120" y="6293"/>
                                <a:pt x="6130" y="6286"/>
                              </a:cubicBezTo>
                              <a:cubicBezTo>
                                <a:pt x="6147" y="6275"/>
                                <a:pt x="6163" y="6258"/>
                                <a:pt x="6168" y="6243"/>
                              </a:cubicBezTo>
                              <a:cubicBezTo>
                                <a:pt x="6179" y="6229"/>
                                <a:pt x="6185" y="6208"/>
                                <a:pt x="6195" y="6184"/>
                              </a:cubicBezTo>
                              <a:lnTo>
                                <a:pt x="6195" y="6180"/>
                              </a:lnTo>
                              <a:cubicBezTo>
                                <a:pt x="6201" y="6159"/>
                                <a:pt x="6217" y="6131"/>
                                <a:pt x="6244" y="6095"/>
                              </a:cubicBezTo>
                              <a:cubicBezTo>
                                <a:pt x="6255" y="6081"/>
                                <a:pt x="6266" y="6067"/>
                                <a:pt x="6282" y="6053"/>
                              </a:cubicBezTo>
                              <a:lnTo>
                                <a:pt x="6320" y="6021"/>
                              </a:lnTo>
                              <a:lnTo>
                                <a:pt x="6326" y="6014"/>
                              </a:lnTo>
                              <a:lnTo>
                                <a:pt x="6304" y="6007"/>
                              </a:lnTo>
                              <a:cubicBezTo>
                                <a:pt x="6298" y="6004"/>
                                <a:pt x="6288" y="6004"/>
                                <a:pt x="6282" y="6000"/>
                              </a:cubicBezTo>
                              <a:cubicBezTo>
                                <a:pt x="6239" y="5990"/>
                                <a:pt x="6195" y="5990"/>
                                <a:pt x="6168" y="5993"/>
                              </a:cubicBezTo>
                              <a:cubicBezTo>
                                <a:pt x="6174" y="5983"/>
                                <a:pt x="6174" y="5976"/>
                                <a:pt x="6179" y="5965"/>
                              </a:cubicBezTo>
                              <a:cubicBezTo>
                                <a:pt x="6179" y="5958"/>
                                <a:pt x="6185" y="5951"/>
                                <a:pt x="6185" y="5944"/>
                              </a:cubicBezTo>
                              <a:cubicBezTo>
                                <a:pt x="6195" y="5926"/>
                                <a:pt x="6206" y="5905"/>
                                <a:pt x="6223" y="5887"/>
                              </a:cubicBezTo>
                              <a:cubicBezTo>
                                <a:pt x="6233" y="5873"/>
                                <a:pt x="6250" y="5863"/>
                                <a:pt x="6260" y="5856"/>
                              </a:cubicBezTo>
                              <a:cubicBezTo>
                                <a:pt x="6266" y="5852"/>
                                <a:pt x="6277" y="5849"/>
                                <a:pt x="6282" y="5842"/>
                              </a:cubicBezTo>
                              <a:lnTo>
                                <a:pt x="6288" y="5838"/>
                              </a:lnTo>
                              <a:lnTo>
                                <a:pt x="6288" y="5838"/>
                              </a:lnTo>
                              <a:cubicBezTo>
                                <a:pt x="6288" y="5838"/>
                                <a:pt x="6293" y="5838"/>
                                <a:pt x="6293" y="5835"/>
                              </a:cubicBezTo>
                              <a:lnTo>
                                <a:pt x="6298" y="5835"/>
                              </a:lnTo>
                              <a:cubicBezTo>
                                <a:pt x="6298" y="5835"/>
                                <a:pt x="6298" y="5835"/>
                                <a:pt x="6304" y="5835"/>
                              </a:cubicBezTo>
                              <a:cubicBezTo>
                                <a:pt x="6309" y="5835"/>
                                <a:pt x="6320" y="5831"/>
                                <a:pt x="6326" y="5831"/>
                              </a:cubicBezTo>
                              <a:cubicBezTo>
                                <a:pt x="6331" y="5831"/>
                                <a:pt x="6331" y="5831"/>
                                <a:pt x="6336" y="5831"/>
                              </a:cubicBezTo>
                              <a:lnTo>
                                <a:pt x="6347" y="5831"/>
                              </a:lnTo>
                              <a:lnTo>
                                <a:pt x="6342" y="5824"/>
                              </a:lnTo>
                              <a:lnTo>
                                <a:pt x="6331" y="5813"/>
                              </a:lnTo>
                              <a:cubicBezTo>
                                <a:pt x="6326" y="5810"/>
                                <a:pt x="6320" y="5803"/>
                                <a:pt x="6315" y="5803"/>
                              </a:cubicBezTo>
                              <a:cubicBezTo>
                                <a:pt x="6309" y="5799"/>
                                <a:pt x="6309" y="5799"/>
                                <a:pt x="6304" y="5799"/>
                              </a:cubicBezTo>
                              <a:lnTo>
                                <a:pt x="6298" y="5796"/>
                              </a:lnTo>
                              <a:cubicBezTo>
                                <a:pt x="6293" y="5792"/>
                                <a:pt x="6288" y="5792"/>
                                <a:pt x="6282" y="5792"/>
                              </a:cubicBezTo>
                              <a:cubicBezTo>
                                <a:pt x="6266" y="5785"/>
                                <a:pt x="6244" y="5782"/>
                                <a:pt x="6223" y="5782"/>
                              </a:cubicBezTo>
                              <a:cubicBezTo>
                                <a:pt x="6206" y="5782"/>
                                <a:pt x="6190" y="5782"/>
                                <a:pt x="6174" y="5785"/>
                              </a:cubicBezTo>
                              <a:cubicBezTo>
                                <a:pt x="6190" y="5775"/>
                                <a:pt x="6201" y="5764"/>
                                <a:pt x="6212" y="5757"/>
                              </a:cubicBezTo>
                              <a:cubicBezTo>
                                <a:pt x="6217" y="5753"/>
                                <a:pt x="6233" y="5739"/>
                                <a:pt x="6250" y="5725"/>
                              </a:cubicBezTo>
                              <a:cubicBezTo>
                                <a:pt x="6255" y="5722"/>
                                <a:pt x="6260" y="5718"/>
                                <a:pt x="6260" y="5711"/>
                              </a:cubicBezTo>
                              <a:cubicBezTo>
                                <a:pt x="6271" y="5701"/>
                                <a:pt x="6282" y="5690"/>
                                <a:pt x="6298" y="5679"/>
                              </a:cubicBezTo>
                              <a:cubicBezTo>
                                <a:pt x="6320" y="5662"/>
                                <a:pt x="6342" y="5648"/>
                                <a:pt x="6363" y="5641"/>
                              </a:cubicBezTo>
                              <a:cubicBezTo>
                                <a:pt x="6374" y="5637"/>
                                <a:pt x="6391" y="5634"/>
                                <a:pt x="6407" y="5630"/>
                              </a:cubicBezTo>
                              <a:lnTo>
                                <a:pt x="6434" y="5627"/>
                              </a:lnTo>
                              <a:cubicBezTo>
                                <a:pt x="6445" y="5627"/>
                                <a:pt x="6456" y="5627"/>
                                <a:pt x="6461" y="5627"/>
                              </a:cubicBezTo>
                              <a:lnTo>
                                <a:pt x="6483" y="5627"/>
                              </a:lnTo>
                              <a:lnTo>
                                <a:pt x="6477" y="5619"/>
                              </a:lnTo>
                              <a:cubicBezTo>
                                <a:pt x="6472" y="5616"/>
                                <a:pt x="6472" y="5612"/>
                                <a:pt x="6466" y="5605"/>
                              </a:cubicBezTo>
                              <a:lnTo>
                                <a:pt x="6445" y="5588"/>
                              </a:lnTo>
                              <a:cubicBezTo>
                                <a:pt x="6434" y="5581"/>
                                <a:pt x="6428" y="5574"/>
                                <a:pt x="6418" y="5570"/>
                              </a:cubicBezTo>
                              <a:cubicBezTo>
                                <a:pt x="6401" y="5560"/>
                                <a:pt x="6385" y="5549"/>
                                <a:pt x="6369" y="5542"/>
                              </a:cubicBezTo>
                              <a:cubicBezTo>
                                <a:pt x="6369" y="5542"/>
                                <a:pt x="6363" y="5542"/>
                                <a:pt x="6363" y="5538"/>
                              </a:cubicBezTo>
                              <a:cubicBezTo>
                                <a:pt x="6391" y="5528"/>
                                <a:pt x="6412" y="5517"/>
                                <a:pt x="6434" y="5507"/>
                              </a:cubicBezTo>
                              <a:cubicBezTo>
                                <a:pt x="6450" y="5500"/>
                                <a:pt x="6477" y="5482"/>
                                <a:pt x="6510" y="5457"/>
                              </a:cubicBezTo>
                              <a:cubicBezTo>
                                <a:pt x="6526" y="5447"/>
                                <a:pt x="6537" y="5433"/>
                                <a:pt x="6553" y="5419"/>
                              </a:cubicBezTo>
                              <a:cubicBezTo>
                                <a:pt x="6559" y="5411"/>
                                <a:pt x="6569" y="5404"/>
                                <a:pt x="6575" y="5397"/>
                              </a:cubicBezTo>
                              <a:lnTo>
                                <a:pt x="6591" y="5383"/>
                              </a:lnTo>
                              <a:cubicBezTo>
                                <a:pt x="6602" y="5380"/>
                                <a:pt x="6591" y="5373"/>
                                <a:pt x="6591" y="5369"/>
                              </a:cubicBezTo>
                              <a:cubicBezTo>
                                <a:pt x="6591" y="5369"/>
                                <a:pt x="6591" y="5369"/>
                                <a:pt x="6591" y="5366"/>
                              </a:cubicBezTo>
                              <a:cubicBezTo>
                                <a:pt x="6586" y="5362"/>
                                <a:pt x="6586" y="5359"/>
                                <a:pt x="6580" y="5359"/>
                              </a:cubicBezTo>
                              <a:cubicBezTo>
                                <a:pt x="6559" y="5344"/>
                                <a:pt x="6537" y="5334"/>
                                <a:pt x="6504" y="5327"/>
                              </a:cubicBezTo>
                              <a:cubicBezTo>
                                <a:pt x="6494" y="5323"/>
                                <a:pt x="6477" y="5320"/>
                                <a:pt x="6466" y="5320"/>
                              </a:cubicBezTo>
                              <a:cubicBezTo>
                                <a:pt x="6477" y="5313"/>
                                <a:pt x="6499" y="5292"/>
                                <a:pt x="6526" y="5256"/>
                              </a:cubicBezTo>
                              <a:cubicBezTo>
                                <a:pt x="6559" y="5221"/>
                                <a:pt x="6602" y="5172"/>
                                <a:pt x="6640" y="5133"/>
                              </a:cubicBezTo>
                              <a:cubicBezTo>
                                <a:pt x="6662" y="5112"/>
                                <a:pt x="6716" y="5055"/>
                                <a:pt x="6786" y="4988"/>
                              </a:cubicBezTo>
                              <a:cubicBezTo>
                                <a:pt x="6981" y="4833"/>
                                <a:pt x="7193" y="4703"/>
                                <a:pt x="7198" y="4703"/>
                              </a:cubicBezTo>
                              <a:lnTo>
                                <a:pt x="7214" y="4692"/>
                              </a:lnTo>
                              <a:lnTo>
                                <a:pt x="7193" y="4696"/>
                              </a:lnTo>
                              <a:cubicBezTo>
                                <a:pt x="7193" y="4696"/>
                                <a:pt x="7187" y="4696"/>
                                <a:pt x="7182" y="4696"/>
                              </a:cubicBezTo>
                              <a:lnTo>
                                <a:pt x="7182" y="4696"/>
                              </a:lnTo>
                              <a:cubicBezTo>
                                <a:pt x="7171" y="4696"/>
                                <a:pt x="7149" y="4699"/>
                                <a:pt x="7128" y="4706"/>
                              </a:cubicBezTo>
                              <a:cubicBezTo>
                                <a:pt x="7074" y="4717"/>
                                <a:pt x="7019" y="4728"/>
                                <a:pt x="6965" y="4738"/>
                              </a:cubicBezTo>
                              <a:cubicBezTo>
                                <a:pt x="6965" y="4738"/>
                                <a:pt x="6971" y="4738"/>
                                <a:pt x="6971" y="4735"/>
                              </a:cubicBezTo>
                              <a:cubicBezTo>
                                <a:pt x="6976" y="4731"/>
                                <a:pt x="6987" y="4731"/>
                                <a:pt x="6992" y="4728"/>
                              </a:cubicBezTo>
                              <a:cubicBezTo>
                                <a:pt x="6998" y="4724"/>
                                <a:pt x="7008" y="4724"/>
                                <a:pt x="7014" y="4720"/>
                              </a:cubicBezTo>
                              <a:cubicBezTo>
                                <a:pt x="7025" y="4717"/>
                                <a:pt x="7041" y="4713"/>
                                <a:pt x="7046" y="4710"/>
                              </a:cubicBezTo>
                              <a:cubicBezTo>
                                <a:pt x="7074" y="4703"/>
                                <a:pt x="7084" y="4699"/>
                                <a:pt x="7079" y="4692"/>
                              </a:cubicBezTo>
                              <a:cubicBezTo>
                                <a:pt x="7079" y="4685"/>
                                <a:pt x="7068" y="4685"/>
                                <a:pt x="7036" y="4689"/>
                              </a:cubicBezTo>
                              <a:cubicBezTo>
                                <a:pt x="7025" y="4689"/>
                                <a:pt x="7014" y="4692"/>
                                <a:pt x="6998" y="4696"/>
                              </a:cubicBezTo>
                              <a:cubicBezTo>
                                <a:pt x="6987" y="4696"/>
                                <a:pt x="6976" y="4699"/>
                                <a:pt x="6965" y="4703"/>
                              </a:cubicBezTo>
                              <a:lnTo>
                                <a:pt x="6954" y="4706"/>
                              </a:lnTo>
                              <a:cubicBezTo>
                                <a:pt x="6927" y="4710"/>
                                <a:pt x="6900" y="4720"/>
                                <a:pt x="6873" y="4728"/>
                              </a:cubicBezTo>
                              <a:lnTo>
                                <a:pt x="6851" y="4735"/>
                              </a:lnTo>
                              <a:lnTo>
                                <a:pt x="6830" y="4742"/>
                              </a:lnTo>
                              <a:cubicBezTo>
                                <a:pt x="6803" y="4752"/>
                                <a:pt x="6775" y="4759"/>
                                <a:pt x="6748" y="4770"/>
                              </a:cubicBezTo>
                              <a:cubicBezTo>
                                <a:pt x="6721" y="4780"/>
                                <a:pt x="6624" y="4819"/>
                                <a:pt x="6526" y="4879"/>
                              </a:cubicBezTo>
                              <a:cubicBezTo>
                                <a:pt x="6472" y="4907"/>
                                <a:pt x="6428" y="4936"/>
                                <a:pt x="6407" y="4953"/>
                              </a:cubicBezTo>
                              <a:cubicBezTo>
                                <a:pt x="6380" y="4978"/>
                                <a:pt x="6347" y="5006"/>
                                <a:pt x="6331" y="5034"/>
                              </a:cubicBezTo>
                              <a:cubicBezTo>
                                <a:pt x="6320" y="5048"/>
                                <a:pt x="6304" y="5059"/>
                                <a:pt x="6298" y="5073"/>
                              </a:cubicBezTo>
                              <a:cubicBezTo>
                                <a:pt x="6260" y="5119"/>
                                <a:pt x="6233" y="5161"/>
                                <a:pt x="6217" y="5189"/>
                              </a:cubicBezTo>
                              <a:cubicBezTo>
                                <a:pt x="6190" y="5189"/>
                                <a:pt x="6168" y="5193"/>
                                <a:pt x="6147" y="5200"/>
                              </a:cubicBezTo>
                              <a:cubicBezTo>
                                <a:pt x="6130" y="5203"/>
                                <a:pt x="6114" y="5207"/>
                                <a:pt x="6103" y="5214"/>
                              </a:cubicBezTo>
                              <a:cubicBezTo>
                                <a:pt x="6109" y="5196"/>
                                <a:pt x="6120" y="5168"/>
                                <a:pt x="6125" y="5136"/>
                              </a:cubicBezTo>
                              <a:cubicBezTo>
                                <a:pt x="6125" y="5119"/>
                                <a:pt x="6130" y="5105"/>
                                <a:pt x="6130" y="5087"/>
                              </a:cubicBezTo>
                              <a:lnTo>
                                <a:pt x="6130" y="5084"/>
                              </a:lnTo>
                              <a:cubicBezTo>
                                <a:pt x="6136" y="5055"/>
                                <a:pt x="6141" y="5031"/>
                                <a:pt x="6141" y="5020"/>
                              </a:cubicBezTo>
                              <a:cubicBezTo>
                                <a:pt x="6141" y="5013"/>
                                <a:pt x="6141" y="5013"/>
                                <a:pt x="6141" y="5013"/>
                              </a:cubicBezTo>
                              <a:lnTo>
                                <a:pt x="6130" y="5006"/>
                              </a:lnTo>
                              <a:lnTo>
                                <a:pt x="6125" y="5013"/>
                              </a:lnTo>
                              <a:cubicBezTo>
                                <a:pt x="6125" y="5013"/>
                                <a:pt x="6125" y="5017"/>
                                <a:pt x="6125" y="5017"/>
                              </a:cubicBezTo>
                              <a:cubicBezTo>
                                <a:pt x="6120" y="5017"/>
                                <a:pt x="6109" y="5020"/>
                                <a:pt x="6092" y="5024"/>
                              </a:cubicBezTo>
                              <a:cubicBezTo>
                                <a:pt x="6065" y="5024"/>
                                <a:pt x="6017" y="5024"/>
                                <a:pt x="5957" y="5031"/>
                              </a:cubicBezTo>
                              <a:cubicBezTo>
                                <a:pt x="5914" y="5038"/>
                                <a:pt x="5865" y="5045"/>
                                <a:pt x="5821" y="5055"/>
                              </a:cubicBezTo>
                              <a:cubicBezTo>
                                <a:pt x="5778" y="5066"/>
                                <a:pt x="5735" y="5080"/>
                                <a:pt x="5691" y="5094"/>
                              </a:cubicBezTo>
                              <a:cubicBezTo>
                                <a:pt x="5680" y="5098"/>
                                <a:pt x="5670" y="5101"/>
                                <a:pt x="5659" y="5108"/>
                              </a:cubicBezTo>
                              <a:cubicBezTo>
                                <a:pt x="5659" y="5108"/>
                                <a:pt x="5659" y="5108"/>
                                <a:pt x="5659" y="5108"/>
                              </a:cubicBezTo>
                              <a:cubicBezTo>
                                <a:pt x="5653" y="5098"/>
                                <a:pt x="5653" y="5084"/>
                                <a:pt x="5664" y="5070"/>
                              </a:cubicBezTo>
                              <a:cubicBezTo>
                                <a:pt x="5664" y="5070"/>
                                <a:pt x="5664" y="5070"/>
                                <a:pt x="5670" y="5070"/>
                              </a:cubicBezTo>
                              <a:cubicBezTo>
                                <a:pt x="5686" y="5066"/>
                                <a:pt x="5708" y="5034"/>
                                <a:pt x="5718" y="5013"/>
                              </a:cubicBezTo>
                              <a:cubicBezTo>
                                <a:pt x="5718" y="5010"/>
                                <a:pt x="5724" y="4995"/>
                                <a:pt x="5729" y="4981"/>
                              </a:cubicBezTo>
                              <a:cubicBezTo>
                                <a:pt x="5729" y="4971"/>
                                <a:pt x="5729" y="4953"/>
                                <a:pt x="5718" y="4936"/>
                              </a:cubicBezTo>
                              <a:cubicBezTo>
                                <a:pt x="5713" y="4928"/>
                                <a:pt x="5713" y="4925"/>
                                <a:pt x="5702" y="4918"/>
                              </a:cubicBezTo>
                              <a:lnTo>
                                <a:pt x="5702" y="4914"/>
                              </a:lnTo>
                              <a:cubicBezTo>
                                <a:pt x="5708" y="4904"/>
                                <a:pt x="5713" y="4890"/>
                                <a:pt x="5718" y="4879"/>
                              </a:cubicBezTo>
                              <a:cubicBezTo>
                                <a:pt x="5729" y="4847"/>
                                <a:pt x="5729" y="4812"/>
                                <a:pt x="5729" y="4784"/>
                              </a:cubicBezTo>
                              <a:lnTo>
                                <a:pt x="5729" y="4773"/>
                              </a:lnTo>
                              <a:cubicBezTo>
                                <a:pt x="5729" y="4759"/>
                                <a:pt x="5729" y="4742"/>
                                <a:pt x="5729" y="4717"/>
                              </a:cubicBezTo>
                              <a:lnTo>
                                <a:pt x="5729" y="4713"/>
                              </a:lnTo>
                              <a:cubicBezTo>
                                <a:pt x="5729" y="4710"/>
                                <a:pt x="5729" y="4706"/>
                                <a:pt x="5729" y="4706"/>
                              </a:cubicBezTo>
                              <a:lnTo>
                                <a:pt x="5735" y="4671"/>
                              </a:lnTo>
                              <a:cubicBezTo>
                                <a:pt x="5735" y="4664"/>
                                <a:pt x="5735" y="4664"/>
                                <a:pt x="5735" y="4661"/>
                              </a:cubicBezTo>
                              <a:lnTo>
                                <a:pt x="5729" y="4661"/>
                              </a:lnTo>
                              <a:lnTo>
                                <a:pt x="5686" y="4671"/>
                              </a:lnTo>
                              <a:lnTo>
                                <a:pt x="5675" y="4675"/>
                              </a:lnTo>
                              <a:cubicBezTo>
                                <a:pt x="5670" y="4675"/>
                                <a:pt x="5664" y="4678"/>
                                <a:pt x="5653" y="4682"/>
                              </a:cubicBezTo>
                              <a:cubicBezTo>
                                <a:pt x="5643" y="4685"/>
                                <a:pt x="5626" y="4689"/>
                                <a:pt x="5615" y="4696"/>
                              </a:cubicBezTo>
                              <a:cubicBezTo>
                                <a:pt x="5567" y="4717"/>
                                <a:pt x="5529" y="4745"/>
                                <a:pt x="5502" y="4777"/>
                              </a:cubicBezTo>
                              <a:cubicBezTo>
                                <a:pt x="5496" y="4784"/>
                                <a:pt x="5491" y="4795"/>
                                <a:pt x="5485" y="4802"/>
                              </a:cubicBezTo>
                              <a:cubicBezTo>
                                <a:pt x="5464" y="4833"/>
                                <a:pt x="5464" y="4869"/>
                                <a:pt x="5464" y="4876"/>
                              </a:cubicBezTo>
                              <a:cubicBezTo>
                                <a:pt x="5458" y="4879"/>
                                <a:pt x="5437" y="4890"/>
                                <a:pt x="5420" y="4897"/>
                              </a:cubicBezTo>
                              <a:cubicBezTo>
                                <a:pt x="5420" y="4879"/>
                                <a:pt x="5420" y="4865"/>
                                <a:pt x="5415" y="4851"/>
                              </a:cubicBezTo>
                              <a:cubicBezTo>
                                <a:pt x="5415" y="4840"/>
                                <a:pt x="5409" y="4830"/>
                                <a:pt x="5404" y="4823"/>
                              </a:cubicBezTo>
                              <a:cubicBezTo>
                                <a:pt x="5404" y="4816"/>
                                <a:pt x="5399" y="4809"/>
                                <a:pt x="5399" y="4805"/>
                              </a:cubicBezTo>
                              <a:cubicBezTo>
                                <a:pt x="5399" y="4798"/>
                                <a:pt x="5393" y="4791"/>
                                <a:pt x="5393" y="4787"/>
                              </a:cubicBezTo>
                              <a:cubicBezTo>
                                <a:pt x="5393" y="4777"/>
                                <a:pt x="5399" y="4766"/>
                                <a:pt x="5404" y="4759"/>
                              </a:cubicBezTo>
                              <a:cubicBezTo>
                                <a:pt x="5415" y="4756"/>
                                <a:pt x="5426" y="4752"/>
                                <a:pt x="5426" y="4745"/>
                              </a:cubicBezTo>
                              <a:cubicBezTo>
                                <a:pt x="5426" y="4742"/>
                                <a:pt x="5426" y="4742"/>
                                <a:pt x="5420" y="4738"/>
                              </a:cubicBezTo>
                              <a:cubicBezTo>
                                <a:pt x="5404" y="4731"/>
                                <a:pt x="5355" y="4735"/>
                                <a:pt x="5328" y="4745"/>
                              </a:cubicBezTo>
                              <a:cubicBezTo>
                                <a:pt x="5306" y="4749"/>
                                <a:pt x="5263" y="4763"/>
                                <a:pt x="5231" y="4777"/>
                              </a:cubicBezTo>
                              <a:cubicBezTo>
                                <a:pt x="5204" y="4787"/>
                                <a:pt x="5176" y="4805"/>
                                <a:pt x="5160" y="4819"/>
                              </a:cubicBezTo>
                              <a:cubicBezTo>
                                <a:pt x="5160" y="4816"/>
                                <a:pt x="5160" y="4812"/>
                                <a:pt x="5160" y="4809"/>
                              </a:cubicBezTo>
                              <a:cubicBezTo>
                                <a:pt x="5160" y="4791"/>
                                <a:pt x="5160" y="4752"/>
                                <a:pt x="5149" y="4703"/>
                              </a:cubicBezTo>
                              <a:cubicBezTo>
                                <a:pt x="5149" y="4685"/>
                                <a:pt x="5144" y="4661"/>
                                <a:pt x="5144" y="4639"/>
                              </a:cubicBezTo>
                              <a:lnTo>
                                <a:pt x="5144" y="4636"/>
                              </a:lnTo>
                              <a:cubicBezTo>
                                <a:pt x="5144" y="4625"/>
                                <a:pt x="5144" y="4611"/>
                                <a:pt x="5149" y="4604"/>
                              </a:cubicBezTo>
                              <a:cubicBezTo>
                                <a:pt x="5171" y="4594"/>
                                <a:pt x="5182" y="4590"/>
                                <a:pt x="5176" y="4583"/>
                              </a:cubicBezTo>
                              <a:cubicBezTo>
                                <a:pt x="5171" y="4576"/>
                                <a:pt x="5160" y="4576"/>
                                <a:pt x="5155" y="4576"/>
                              </a:cubicBezTo>
                              <a:lnTo>
                                <a:pt x="5144" y="4579"/>
                              </a:lnTo>
                              <a:cubicBezTo>
                                <a:pt x="5138" y="4579"/>
                                <a:pt x="5128" y="4583"/>
                                <a:pt x="5122" y="4583"/>
                              </a:cubicBezTo>
                              <a:lnTo>
                                <a:pt x="5122" y="4583"/>
                              </a:lnTo>
                              <a:cubicBezTo>
                                <a:pt x="5122" y="4572"/>
                                <a:pt x="5122" y="4548"/>
                                <a:pt x="5111" y="4537"/>
                              </a:cubicBezTo>
                              <a:cubicBezTo>
                                <a:pt x="5111" y="4534"/>
                                <a:pt x="5106" y="4534"/>
                                <a:pt x="5101" y="4534"/>
                              </a:cubicBezTo>
                              <a:cubicBezTo>
                                <a:pt x="5095" y="4534"/>
                                <a:pt x="5090" y="4534"/>
                                <a:pt x="5084" y="4558"/>
                              </a:cubicBezTo>
                              <a:lnTo>
                                <a:pt x="5063" y="4520"/>
                              </a:lnTo>
                              <a:cubicBezTo>
                                <a:pt x="5063" y="4520"/>
                                <a:pt x="5068" y="4520"/>
                                <a:pt x="5073" y="4516"/>
                              </a:cubicBezTo>
                              <a:cubicBezTo>
                                <a:pt x="5084" y="4512"/>
                                <a:pt x="5095" y="4509"/>
                                <a:pt x="5111" y="4502"/>
                              </a:cubicBezTo>
                              <a:cubicBezTo>
                                <a:pt x="5117" y="4498"/>
                                <a:pt x="5122" y="4495"/>
                                <a:pt x="5133" y="4491"/>
                              </a:cubicBezTo>
                              <a:cubicBezTo>
                                <a:pt x="5155" y="4477"/>
                                <a:pt x="5176" y="4460"/>
                                <a:pt x="5193" y="4435"/>
                              </a:cubicBezTo>
                              <a:lnTo>
                                <a:pt x="5198" y="4428"/>
                              </a:lnTo>
                              <a:cubicBezTo>
                                <a:pt x="5231" y="4396"/>
                                <a:pt x="5252" y="4364"/>
                                <a:pt x="5258" y="4354"/>
                              </a:cubicBezTo>
                              <a:cubicBezTo>
                                <a:pt x="5344" y="4248"/>
                                <a:pt x="5437" y="4156"/>
                                <a:pt x="5534" y="4072"/>
                              </a:cubicBezTo>
                              <a:cubicBezTo>
                                <a:pt x="5578" y="4033"/>
                                <a:pt x="5621" y="4005"/>
                                <a:pt x="5670" y="3980"/>
                              </a:cubicBezTo>
                              <a:cubicBezTo>
                                <a:pt x="5718" y="3955"/>
                                <a:pt x="5773" y="3931"/>
                                <a:pt x="5832" y="3917"/>
                              </a:cubicBezTo>
                              <a:cubicBezTo>
                                <a:pt x="5957" y="3881"/>
                                <a:pt x="6082" y="3860"/>
                                <a:pt x="6190" y="3853"/>
                              </a:cubicBezTo>
                              <a:cubicBezTo>
                                <a:pt x="6298" y="3846"/>
                                <a:pt x="6401" y="3850"/>
                                <a:pt x="6488" y="3867"/>
                              </a:cubicBezTo>
                              <a:cubicBezTo>
                                <a:pt x="6569" y="3885"/>
                                <a:pt x="6624" y="3910"/>
                                <a:pt x="6656" y="3927"/>
                              </a:cubicBezTo>
                              <a:cubicBezTo>
                                <a:pt x="6683" y="3941"/>
                                <a:pt x="6716" y="3963"/>
                                <a:pt x="6737" y="3987"/>
                              </a:cubicBezTo>
                              <a:cubicBezTo>
                                <a:pt x="6754" y="4008"/>
                                <a:pt x="6759" y="4033"/>
                                <a:pt x="6748" y="4068"/>
                              </a:cubicBezTo>
                              <a:cubicBezTo>
                                <a:pt x="6737" y="4121"/>
                                <a:pt x="6705" y="4178"/>
                                <a:pt x="6662" y="4227"/>
                              </a:cubicBezTo>
                              <a:cubicBezTo>
                                <a:pt x="6618" y="4273"/>
                                <a:pt x="6569" y="4304"/>
                                <a:pt x="6531" y="4326"/>
                              </a:cubicBezTo>
                              <a:cubicBezTo>
                                <a:pt x="6526" y="4329"/>
                                <a:pt x="6521" y="4333"/>
                                <a:pt x="6515" y="4336"/>
                              </a:cubicBezTo>
                              <a:cubicBezTo>
                                <a:pt x="6504" y="4343"/>
                                <a:pt x="6499" y="4347"/>
                                <a:pt x="6488" y="4350"/>
                              </a:cubicBezTo>
                              <a:cubicBezTo>
                                <a:pt x="6483" y="4354"/>
                                <a:pt x="6477" y="4357"/>
                                <a:pt x="6472" y="4357"/>
                              </a:cubicBezTo>
                              <a:cubicBezTo>
                                <a:pt x="6439" y="4347"/>
                                <a:pt x="6423" y="4336"/>
                                <a:pt x="6407" y="4333"/>
                              </a:cubicBezTo>
                              <a:cubicBezTo>
                                <a:pt x="6396" y="4326"/>
                                <a:pt x="6391" y="4326"/>
                                <a:pt x="6385" y="4326"/>
                              </a:cubicBezTo>
                              <a:lnTo>
                                <a:pt x="6380" y="4326"/>
                              </a:lnTo>
                              <a:lnTo>
                                <a:pt x="6380" y="4329"/>
                              </a:lnTo>
                              <a:cubicBezTo>
                                <a:pt x="6380" y="4336"/>
                                <a:pt x="6407" y="4354"/>
                                <a:pt x="6450" y="4375"/>
                              </a:cubicBezTo>
                              <a:cubicBezTo>
                                <a:pt x="6515" y="4400"/>
                                <a:pt x="6602" y="4414"/>
                                <a:pt x="6683" y="4410"/>
                              </a:cubicBezTo>
                              <a:cubicBezTo>
                                <a:pt x="6743" y="4407"/>
                                <a:pt x="6792" y="4396"/>
                                <a:pt x="6835" y="4382"/>
                              </a:cubicBezTo>
                              <a:cubicBezTo>
                                <a:pt x="6878" y="4364"/>
                                <a:pt x="6911" y="4340"/>
                                <a:pt x="6949" y="4304"/>
                              </a:cubicBezTo>
                              <a:cubicBezTo>
                                <a:pt x="7014" y="4238"/>
                                <a:pt x="7046" y="4167"/>
                                <a:pt x="7041" y="4107"/>
                              </a:cubicBezTo>
                              <a:cubicBezTo>
                                <a:pt x="7036" y="4061"/>
                                <a:pt x="7014" y="4019"/>
                                <a:pt x="6976" y="3987"/>
                              </a:cubicBezTo>
                              <a:cubicBezTo>
                                <a:pt x="6954" y="3966"/>
                                <a:pt x="6922" y="3948"/>
                                <a:pt x="6878" y="3934"/>
                              </a:cubicBezTo>
                              <a:cubicBezTo>
                                <a:pt x="6846" y="3920"/>
                                <a:pt x="6808" y="3906"/>
                                <a:pt x="6754" y="3892"/>
                              </a:cubicBezTo>
                              <a:cubicBezTo>
                                <a:pt x="6662" y="3864"/>
                                <a:pt x="6564" y="3836"/>
                                <a:pt x="6461" y="3818"/>
                              </a:cubicBezTo>
                              <a:cubicBezTo>
                                <a:pt x="6434" y="3814"/>
                                <a:pt x="6407" y="3807"/>
                                <a:pt x="6380" y="3804"/>
                              </a:cubicBezTo>
                              <a:cubicBezTo>
                                <a:pt x="6391" y="3800"/>
                                <a:pt x="6391" y="3797"/>
                                <a:pt x="6391" y="3793"/>
                              </a:cubicBezTo>
                              <a:cubicBezTo>
                                <a:pt x="6391" y="3786"/>
                                <a:pt x="6374" y="3779"/>
                                <a:pt x="6239" y="3783"/>
                              </a:cubicBezTo>
                              <a:cubicBezTo>
                                <a:pt x="6228" y="3783"/>
                                <a:pt x="6223" y="3783"/>
                                <a:pt x="6212" y="3783"/>
                              </a:cubicBezTo>
                              <a:cubicBezTo>
                                <a:pt x="6179" y="3779"/>
                                <a:pt x="6147" y="3779"/>
                                <a:pt x="6120" y="3779"/>
                              </a:cubicBezTo>
                              <a:cubicBezTo>
                                <a:pt x="6000" y="3779"/>
                                <a:pt x="5892" y="3804"/>
                                <a:pt x="5783" y="3829"/>
                              </a:cubicBezTo>
                              <a:lnTo>
                                <a:pt x="5773" y="3832"/>
                              </a:lnTo>
                              <a:cubicBezTo>
                                <a:pt x="5756" y="3836"/>
                                <a:pt x="5740" y="3839"/>
                                <a:pt x="5724" y="3843"/>
                              </a:cubicBezTo>
                              <a:cubicBezTo>
                                <a:pt x="5670" y="3853"/>
                                <a:pt x="5610" y="3867"/>
                                <a:pt x="5561" y="3885"/>
                              </a:cubicBezTo>
                              <a:cubicBezTo>
                                <a:pt x="5523" y="3899"/>
                                <a:pt x="5485" y="3910"/>
                                <a:pt x="5458" y="3924"/>
                              </a:cubicBezTo>
                              <a:cubicBezTo>
                                <a:pt x="5361" y="3970"/>
                                <a:pt x="5290" y="4026"/>
                                <a:pt x="5236" y="4068"/>
                              </a:cubicBezTo>
                              <a:cubicBezTo>
                                <a:pt x="5204" y="4093"/>
                                <a:pt x="5176" y="4121"/>
                                <a:pt x="5155" y="4142"/>
                              </a:cubicBezTo>
                              <a:cubicBezTo>
                                <a:pt x="5144" y="4149"/>
                                <a:pt x="5138" y="4160"/>
                                <a:pt x="5128" y="4171"/>
                              </a:cubicBezTo>
                              <a:cubicBezTo>
                                <a:pt x="5128" y="4160"/>
                                <a:pt x="5133" y="4149"/>
                                <a:pt x="5133" y="4139"/>
                              </a:cubicBezTo>
                              <a:lnTo>
                                <a:pt x="5138" y="4114"/>
                              </a:lnTo>
                              <a:cubicBezTo>
                                <a:pt x="5144" y="4082"/>
                                <a:pt x="5155" y="4019"/>
                                <a:pt x="5171" y="3955"/>
                              </a:cubicBezTo>
                              <a:cubicBezTo>
                                <a:pt x="5182" y="3920"/>
                                <a:pt x="5193" y="3881"/>
                                <a:pt x="5209" y="3850"/>
                              </a:cubicBezTo>
                              <a:cubicBezTo>
                                <a:pt x="5214" y="3843"/>
                                <a:pt x="5214" y="3836"/>
                                <a:pt x="5220" y="3829"/>
                              </a:cubicBezTo>
                              <a:cubicBezTo>
                                <a:pt x="5225" y="3814"/>
                                <a:pt x="5231" y="3800"/>
                                <a:pt x="5241" y="3790"/>
                              </a:cubicBezTo>
                              <a:cubicBezTo>
                                <a:pt x="5247" y="3783"/>
                                <a:pt x="5252" y="3779"/>
                                <a:pt x="5258" y="3776"/>
                              </a:cubicBezTo>
                              <a:lnTo>
                                <a:pt x="5263" y="3772"/>
                              </a:lnTo>
                              <a:cubicBezTo>
                                <a:pt x="5269" y="3769"/>
                                <a:pt x="5274" y="3769"/>
                                <a:pt x="5274" y="3765"/>
                              </a:cubicBezTo>
                              <a:cubicBezTo>
                                <a:pt x="5279" y="3762"/>
                                <a:pt x="5285" y="3762"/>
                                <a:pt x="5285" y="3758"/>
                              </a:cubicBezTo>
                              <a:cubicBezTo>
                                <a:pt x="5306" y="3762"/>
                                <a:pt x="5334" y="3762"/>
                                <a:pt x="5355" y="3762"/>
                              </a:cubicBezTo>
                              <a:lnTo>
                                <a:pt x="5361" y="3762"/>
                              </a:lnTo>
                              <a:cubicBezTo>
                                <a:pt x="5377" y="3762"/>
                                <a:pt x="5393" y="3762"/>
                                <a:pt x="5420" y="3762"/>
                              </a:cubicBezTo>
                              <a:lnTo>
                                <a:pt x="5437" y="3762"/>
                              </a:lnTo>
                              <a:cubicBezTo>
                                <a:pt x="5453" y="3762"/>
                                <a:pt x="5469" y="3762"/>
                                <a:pt x="5485" y="3762"/>
                              </a:cubicBezTo>
                              <a:cubicBezTo>
                                <a:pt x="5578" y="3758"/>
                                <a:pt x="5680" y="3747"/>
                                <a:pt x="5773" y="3730"/>
                              </a:cubicBezTo>
                              <a:cubicBezTo>
                                <a:pt x="5865" y="3712"/>
                                <a:pt x="5957" y="3688"/>
                                <a:pt x="6044" y="3656"/>
                              </a:cubicBezTo>
                              <a:lnTo>
                                <a:pt x="6109" y="3628"/>
                              </a:lnTo>
                              <a:lnTo>
                                <a:pt x="6147" y="3610"/>
                              </a:lnTo>
                              <a:cubicBezTo>
                                <a:pt x="6163" y="3603"/>
                                <a:pt x="6174" y="3596"/>
                                <a:pt x="6190" y="3589"/>
                              </a:cubicBezTo>
                              <a:cubicBezTo>
                                <a:pt x="6250" y="3557"/>
                                <a:pt x="6315" y="3518"/>
                                <a:pt x="6369" y="3476"/>
                              </a:cubicBezTo>
                              <a:cubicBezTo>
                                <a:pt x="6385" y="3465"/>
                                <a:pt x="6401" y="3451"/>
                                <a:pt x="6418" y="3437"/>
                              </a:cubicBezTo>
                              <a:cubicBezTo>
                                <a:pt x="6439" y="3430"/>
                                <a:pt x="6461" y="3420"/>
                                <a:pt x="6494" y="3413"/>
                              </a:cubicBezTo>
                              <a:cubicBezTo>
                                <a:pt x="6559" y="3395"/>
                                <a:pt x="6645" y="3381"/>
                                <a:pt x="6716" y="3381"/>
                              </a:cubicBezTo>
                              <a:cubicBezTo>
                                <a:pt x="6770" y="3381"/>
                                <a:pt x="6830" y="3384"/>
                                <a:pt x="6878" y="3391"/>
                              </a:cubicBezTo>
                              <a:cubicBezTo>
                                <a:pt x="6889" y="3391"/>
                                <a:pt x="6900" y="3395"/>
                                <a:pt x="6916" y="3398"/>
                              </a:cubicBezTo>
                              <a:cubicBezTo>
                                <a:pt x="6922" y="3398"/>
                                <a:pt x="6927" y="3402"/>
                                <a:pt x="6933" y="3402"/>
                              </a:cubicBezTo>
                              <a:lnTo>
                                <a:pt x="6960" y="3409"/>
                              </a:lnTo>
                              <a:cubicBezTo>
                                <a:pt x="6965" y="3409"/>
                                <a:pt x="6971" y="3413"/>
                                <a:pt x="6971" y="3413"/>
                              </a:cubicBezTo>
                              <a:lnTo>
                                <a:pt x="7014" y="3427"/>
                              </a:lnTo>
                              <a:lnTo>
                                <a:pt x="7025" y="3430"/>
                              </a:lnTo>
                              <a:lnTo>
                                <a:pt x="7036" y="3409"/>
                              </a:lnTo>
                              <a:cubicBezTo>
                                <a:pt x="7036" y="3406"/>
                                <a:pt x="7036" y="3406"/>
                                <a:pt x="7036" y="3402"/>
                              </a:cubicBezTo>
                              <a:lnTo>
                                <a:pt x="7036" y="3395"/>
                              </a:lnTo>
                              <a:cubicBezTo>
                                <a:pt x="7036" y="3391"/>
                                <a:pt x="7036" y="3388"/>
                                <a:pt x="7036" y="3384"/>
                              </a:cubicBezTo>
                              <a:lnTo>
                                <a:pt x="7036" y="3381"/>
                              </a:lnTo>
                              <a:cubicBezTo>
                                <a:pt x="7036" y="3367"/>
                                <a:pt x="7036" y="3349"/>
                                <a:pt x="7025" y="3331"/>
                              </a:cubicBezTo>
                              <a:cubicBezTo>
                                <a:pt x="6998" y="3275"/>
                                <a:pt x="6922" y="3226"/>
                                <a:pt x="6830" y="3201"/>
                              </a:cubicBezTo>
                              <a:cubicBezTo>
                                <a:pt x="6792" y="3190"/>
                                <a:pt x="6748" y="3183"/>
                                <a:pt x="6705" y="3183"/>
                              </a:cubicBezTo>
                              <a:cubicBezTo>
                                <a:pt x="6689" y="3183"/>
                                <a:pt x="6672" y="3183"/>
                                <a:pt x="6645" y="3187"/>
                              </a:cubicBezTo>
                              <a:cubicBezTo>
                                <a:pt x="6640" y="3187"/>
                                <a:pt x="6629" y="3187"/>
                                <a:pt x="6624" y="3190"/>
                              </a:cubicBezTo>
                              <a:cubicBezTo>
                                <a:pt x="6645" y="3166"/>
                                <a:pt x="6656" y="3148"/>
                                <a:pt x="6672" y="3131"/>
                              </a:cubicBezTo>
                              <a:cubicBezTo>
                                <a:pt x="6721" y="3078"/>
                                <a:pt x="6748" y="3018"/>
                                <a:pt x="6775" y="2961"/>
                              </a:cubicBezTo>
                              <a:cubicBezTo>
                                <a:pt x="6813" y="2880"/>
                                <a:pt x="6846" y="2803"/>
                                <a:pt x="6933" y="2746"/>
                              </a:cubicBezTo>
                              <a:cubicBezTo>
                                <a:pt x="6949" y="2736"/>
                                <a:pt x="6965" y="2722"/>
                                <a:pt x="6981" y="2711"/>
                              </a:cubicBezTo>
                              <a:lnTo>
                                <a:pt x="7008" y="2693"/>
                              </a:lnTo>
                              <a:lnTo>
                                <a:pt x="7046" y="2669"/>
                              </a:lnTo>
                              <a:cubicBezTo>
                                <a:pt x="7046" y="2669"/>
                                <a:pt x="7052" y="2669"/>
                                <a:pt x="7052" y="2665"/>
                              </a:cubicBezTo>
                              <a:lnTo>
                                <a:pt x="7068" y="2655"/>
                              </a:lnTo>
                              <a:lnTo>
                                <a:pt x="7057" y="2651"/>
                              </a:lnTo>
                              <a:lnTo>
                                <a:pt x="6835" y="2683"/>
                              </a:lnTo>
                              <a:cubicBezTo>
                                <a:pt x="6813" y="2679"/>
                                <a:pt x="6786" y="2679"/>
                                <a:pt x="6765" y="2679"/>
                              </a:cubicBezTo>
                              <a:cubicBezTo>
                                <a:pt x="6716" y="2676"/>
                                <a:pt x="6672" y="2679"/>
                                <a:pt x="6629" y="2683"/>
                              </a:cubicBezTo>
                              <a:cubicBezTo>
                                <a:pt x="6591" y="2686"/>
                                <a:pt x="6559" y="2697"/>
                                <a:pt x="6531" y="2711"/>
                              </a:cubicBezTo>
                              <a:lnTo>
                                <a:pt x="6526" y="2711"/>
                              </a:lnTo>
                              <a:cubicBezTo>
                                <a:pt x="6526" y="2711"/>
                                <a:pt x="6526" y="2711"/>
                                <a:pt x="6521" y="2711"/>
                              </a:cubicBezTo>
                              <a:cubicBezTo>
                                <a:pt x="6542" y="2672"/>
                                <a:pt x="6564" y="2637"/>
                                <a:pt x="6591" y="2602"/>
                              </a:cubicBezTo>
                              <a:cubicBezTo>
                                <a:pt x="6618" y="2563"/>
                                <a:pt x="6645" y="2531"/>
                                <a:pt x="6672" y="2507"/>
                              </a:cubicBezTo>
                              <a:cubicBezTo>
                                <a:pt x="6683" y="2503"/>
                                <a:pt x="6689" y="2499"/>
                                <a:pt x="6694" y="2496"/>
                              </a:cubicBezTo>
                              <a:cubicBezTo>
                                <a:pt x="6732" y="2489"/>
                                <a:pt x="6737" y="2489"/>
                                <a:pt x="6732" y="2485"/>
                              </a:cubicBezTo>
                              <a:cubicBezTo>
                                <a:pt x="6732" y="2482"/>
                                <a:pt x="6732" y="2478"/>
                                <a:pt x="6656" y="2482"/>
                              </a:cubicBezTo>
                              <a:cubicBezTo>
                                <a:pt x="6597" y="2489"/>
                                <a:pt x="6537" y="2496"/>
                                <a:pt x="6483" y="2507"/>
                              </a:cubicBezTo>
                              <a:cubicBezTo>
                                <a:pt x="6412" y="2521"/>
                                <a:pt x="6336" y="2538"/>
                                <a:pt x="6266" y="2559"/>
                              </a:cubicBezTo>
                              <a:cubicBezTo>
                                <a:pt x="6255" y="2563"/>
                                <a:pt x="6239" y="2566"/>
                                <a:pt x="6228" y="2570"/>
                              </a:cubicBezTo>
                              <a:cubicBezTo>
                                <a:pt x="6228" y="2566"/>
                                <a:pt x="6233" y="2566"/>
                                <a:pt x="6233" y="2563"/>
                              </a:cubicBezTo>
                              <a:cubicBezTo>
                                <a:pt x="6250" y="2549"/>
                                <a:pt x="6277" y="2524"/>
                                <a:pt x="6282" y="2514"/>
                              </a:cubicBezTo>
                              <a:cubicBezTo>
                                <a:pt x="6298" y="2496"/>
                                <a:pt x="6358" y="2425"/>
                                <a:pt x="6391" y="2376"/>
                              </a:cubicBezTo>
                              <a:cubicBezTo>
                                <a:pt x="6396" y="2373"/>
                                <a:pt x="6401" y="2373"/>
                                <a:pt x="6396" y="2366"/>
                              </a:cubicBezTo>
                              <a:cubicBezTo>
                                <a:pt x="6396" y="2366"/>
                                <a:pt x="6396" y="2366"/>
                                <a:pt x="6396" y="2366"/>
                              </a:cubicBezTo>
                              <a:cubicBezTo>
                                <a:pt x="6396" y="2362"/>
                                <a:pt x="6401" y="2358"/>
                                <a:pt x="6401" y="2355"/>
                              </a:cubicBezTo>
                              <a:cubicBezTo>
                                <a:pt x="6401" y="2351"/>
                                <a:pt x="6401" y="2348"/>
                                <a:pt x="6396" y="2348"/>
                              </a:cubicBezTo>
                              <a:cubicBezTo>
                                <a:pt x="6391" y="2344"/>
                                <a:pt x="6385" y="2348"/>
                                <a:pt x="6363" y="2369"/>
                              </a:cubicBezTo>
                              <a:cubicBezTo>
                                <a:pt x="6326" y="2376"/>
                                <a:pt x="6244" y="2397"/>
                                <a:pt x="6152" y="2422"/>
                              </a:cubicBezTo>
                              <a:cubicBezTo>
                                <a:pt x="6033" y="2450"/>
                                <a:pt x="5919" y="2489"/>
                                <a:pt x="5811" y="2528"/>
                              </a:cubicBezTo>
                              <a:cubicBezTo>
                                <a:pt x="5767" y="2542"/>
                                <a:pt x="5729" y="2556"/>
                                <a:pt x="5697" y="2570"/>
                              </a:cubicBezTo>
                              <a:cubicBezTo>
                                <a:pt x="5643" y="2591"/>
                                <a:pt x="5523" y="2637"/>
                                <a:pt x="5399" y="2707"/>
                              </a:cubicBezTo>
                              <a:cubicBezTo>
                                <a:pt x="5263" y="2782"/>
                                <a:pt x="5144" y="2877"/>
                                <a:pt x="5052" y="2972"/>
                              </a:cubicBezTo>
                              <a:cubicBezTo>
                                <a:pt x="4987" y="3039"/>
                                <a:pt x="4932" y="3116"/>
                                <a:pt x="4895" y="3194"/>
                              </a:cubicBezTo>
                              <a:cubicBezTo>
                                <a:pt x="4895" y="3180"/>
                                <a:pt x="4889" y="3166"/>
                                <a:pt x="4889" y="3155"/>
                              </a:cubicBezTo>
                              <a:cubicBezTo>
                                <a:pt x="4884" y="3092"/>
                                <a:pt x="4873" y="3014"/>
                                <a:pt x="4873" y="2975"/>
                              </a:cubicBezTo>
                              <a:lnTo>
                                <a:pt x="4857" y="2838"/>
                              </a:lnTo>
                              <a:cubicBezTo>
                                <a:pt x="4846" y="2778"/>
                                <a:pt x="4840" y="2707"/>
                                <a:pt x="4802" y="2633"/>
                              </a:cubicBezTo>
                              <a:cubicBezTo>
                                <a:pt x="4781" y="2595"/>
                                <a:pt x="4759" y="2563"/>
                                <a:pt x="4727" y="2531"/>
                              </a:cubicBezTo>
                              <a:cubicBezTo>
                                <a:pt x="4689" y="2499"/>
                                <a:pt x="4651" y="2475"/>
                                <a:pt x="4602" y="2457"/>
                              </a:cubicBezTo>
                              <a:cubicBezTo>
                                <a:pt x="4586" y="2450"/>
                                <a:pt x="4569" y="2447"/>
                                <a:pt x="4553" y="2440"/>
                              </a:cubicBezTo>
                              <a:cubicBezTo>
                                <a:pt x="4526" y="2429"/>
                                <a:pt x="4488" y="2422"/>
                                <a:pt x="4461" y="2422"/>
                              </a:cubicBezTo>
                              <a:lnTo>
                                <a:pt x="4456" y="2422"/>
                              </a:lnTo>
                              <a:cubicBezTo>
                                <a:pt x="4412" y="2418"/>
                                <a:pt x="4363" y="2422"/>
                                <a:pt x="4325" y="2429"/>
                              </a:cubicBezTo>
                              <a:cubicBezTo>
                                <a:pt x="4309" y="2433"/>
                                <a:pt x="4304" y="2433"/>
                                <a:pt x="4309" y="2440"/>
                              </a:cubicBezTo>
                              <a:cubicBezTo>
                                <a:pt x="4309" y="2440"/>
                                <a:pt x="4309" y="2440"/>
                                <a:pt x="4309" y="2440"/>
                              </a:cubicBezTo>
                              <a:cubicBezTo>
                                <a:pt x="4304" y="2440"/>
                                <a:pt x="4298" y="2443"/>
                                <a:pt x="4293" y="2443"/>
                              </a:cubicBezTo>
                              <a:cubicBezTo>
                                <a:pt x="4277" y="2447"/>
                                <a:pt x="4266" y="2450"/>
                                <a:pt x="4255" y="2457"/>
                              </a:cubicBezTo>
                              <a:lnTo>
                                <a:pt x="4255" y="2457"/>
                              </a:lnTo>
                              <a:cubicBezTo>
                                <a:pt x="4244" y="2464"/>
                                <a:pt x="4233" y="2471"/>
                                <a:pt x="4222" y="2478"/>
                              </a:cubicBezTo>
                              <a:cubicBezTo>
                                <a:pt x="4206" y="2489"/>
                                <a:pt x="4190" y="2503"/>
                                <a:pt x="4179" y="2517"/>
                              </a:cubicBezTo>
                              <a:cubicBezTo>
                                <a:pt x="4163" y="2538"/>
                                <a:pt x="4157" y="2556"/>
                                <a:pt x="4163" y="2559"/>
                              </a:cubicBezTo>
                              <a:cubicBezTo>
                                <a:pt x="4163" y="2574"/>
                                <a:pt x="4168" y="2588"/>
                                <a:pt x="4179" y="2602"/>
                              </a:cubicBezTo>
                              <a:lnTo>
                                <a:pt x="4179" y="2605"/>
                              </a:lnTo>
                              <a:cubicBezTo>
                                <a:pt x="4179" y="2605"/>
                                <a:pt x="4179" y="2609"/>
                                <a:pt x="4179" y="2609"/>
                              </a:cubicBezTo>
                              <a:cubicBezTo>
                                <a:pt x="4184" y="2619"/>
                                <a:pt x="4190" y="2626"/>
                                <a:pt x="4195" y="2633"/>
                              </a:cubicBezTo>
                              <a:cubicBezTo>
                                <a:pt x="4195" y="2637"/>
                                <a:pt x="4201" y="2637"/>
                                <a:pt x="4201" y="2641"/>
                              </a:cubicBezTo>
                              <a:cubicBezTo>
                                <a:pt x="4206" y="2644"/>
                                <a:pt x="4206" y="2648"/>
                                <a:pt x="4212" y="2651"/>
                              </a:cubicBezTo>
                              <a:lnTo>
                                <a:pt x="4212" y="2651"/>
                              </a:lnTo>
                              <a:cubicBezTo>
                                <a:pt x="4217" y="2655"/>
                                <a:pt x="4222" y="2662"/>
                                <a:pt x="4233" y="2665"/>
                              </a:cubicBezTo>
                              <a:lnTo>
                                <a:pt x="4239" y="2669"/>
                              </a:lnTo>
                              <a:lnTo>
                                <a:pt x="4244" y="2662"/>
                              </a:lnTo>
                              <a:cubicBezTo>
                                <a:pt x="4250" y="2655"/>
                                <a:pt x="4250" y="2651"/>
                                <a:pt x="4255" y="2644"/>
                              </a:cubicBezTo>
                              <a:lnTo>
                                <a:pt x="4255" y="2644"/>
                              </a:lnTo>
                              <a:cubicBezTo>
                                <a:pt x="4255" y="2641"/>
                                <a:pt x="4260" y="2641"/>
                                <a:pt x="4260" y="2637"/>
                              </a:cubicBezTo>
                              <a:lnTo>
                                <a:pt x="4266" y="2633"/>
                              </a:lnTo>
                              <a:cubicBezTo>
                                <a:pt x="4271" y="2630"/>
                                <a:pt x="4277" y="2623"/>
                                <a:pt x="4282" y="2619"/>
                              </a:cubicBezTo>
                              <a:cubicBezTo>
                                <a:pt x="4293" y="2612"/>
                                <a:pt x="4309" y="2605"/>
                                <a:pt x="4325" y="2598"/>
                              </a:cubicBezTo>
                              <a:cubicBezTo>
                                <a:pt x="4358" y="2588"/>
                                <a:pt x="4385" y="2588"/>
                                <a:pt x="4396" y="2588"/>
                              </a:cubicBezTo>
                              <a:cubicBezTo>
                                <a:pt x="4423" y="2588"/>
                                <a:pt x="4456" y="2588"/>
                                <a:pt x="4488" y="2595"/>
                              </a:cubicBezTo>
                              <a:cubicBezTo>
                                <a:pt x="4493" y="2595"/>
                                <a:pt x="4493" y="2595"/>
                                <a:pt x="4499" y="2598"/>
                              </a:cubicBezTo>
                              <a:cubicBezTo>
                                <a:pt x="4521" y="2619"/>
                                <a:pt x="4537" y="2644"/>
                                <a:pt x="4542" y="2665"/>
                              </a:cubicBezTo>
                              <a:cubicBezTo>
                                <a:pt x="4548" y="2683"/>
                                <a:pt x="4553" y="2711"/>
                                <a:pt x="4558" y="2743"/>
                              </a:cubicBezTo>
                              <a:lnTo>
                                <a:pt x="4618" y="3180"/>
                              </a:lnTo>
                              <a:cubicBezTo>
                                <a:pt x="4629" y="3243"/>
                                <a:pt x="4634" y="3307"/>
                                <a:pt x="4656" y="3370"/>
                              </a:cubicBezTo>
                              <a:cubicBezTo>
                                <a:pt x="4667" y="3427"/>
                                <a:pt x="4694" y="3480"/>
                                <a:pt x="4727" y="3532"/>
                              </a:cubicBezTo>
                              <a:cubicBezTo>
                                <a:pt x="4732" y="3543"/>
                                <a:pt x="4743" y="3554"/>
                                <a:pt x="4754" y="3568"/>
                              </a:cubicBezTo>
                              <a:cubicBezTo>
                                <a:pt x="4759" y="3575"/>
                                <a:pt x="4759" y="3578"/>
                                <a:pt x="4764" y="3582"/>
                              </a:cubicBezTo>
                              <a:cubicBezTo>
                                <a:pt x="4770" y="3589"/>
                                <a:pt x="4775" y="3596"/>
                                <a:pt x="4786" y="3603"/>
                              </a:cubicBezTo>
                              <a:cubicBezTo>
                                <a:pt x="4808" y="3624"/>
                                <a:pt x="4830" y="3642"/>
                                <a:pt x="4851" y="3656"/>
                              </a:cubicBezTo>
                              <a:cubicBezTo>
                                <a:pt x="4878" y="3677"/>
                                <a:pt x="4900" y="3691"/>
                                <a:pt x="4916" y="3702"/>
                              </a:cubicBezTo>
                              <a:cubicBezTo>
                                <a:pt x="4900" y="3730"/>
                                <a:pt x="4873" y="3786"/>
                                <a:pt x="4857" y="3836"/>
                              </a:cubicBezTo>
                              <a:cubicBezTo>
                                <a:pt x="4851" y="3850"/>
                                <a:pt x="4824" y="3927"/>
                                <a:pt x="4808" y="4015"/>
                              </a:cubicBezTo>
                              <a:cubicBezTo>
                                <a:pt x="4802" y="4030"/>
                                <a:pt x="4802" y="4047"/>
                                <a:pt x="4797" y="4065"/>
                              </a:cubicBezTo>
                              <a:cubicBezTo>
                                <a:pt x="4792" y="4089"/>
                                <a:pt x="4786" y="4114"/>
                                <a:pt x="4781" y="4135"/>
                              </a:cubicBezTo>
                              <a:cubicBezTo>
                                <a:pt x="4770" y="4086"/>
                                <a:pt x="4748" y="4033"/>
                                <a:pt x="4716" y="3991"/>
                              </a:cubicBezTo>
                              <a:cubicBezTo>
                                <a:pt x="4699" y="3963"/>
                                <a:pt x="4667" y="3917"/>
                                <a:pt x="4613" y="3871"/>
                              </a:cubicBezTo>
                              <a:cubicBezTo>
                                <a:pt x="4569" y="3832"/>
                                <a:pt x="4493" y="3776"/>
                                <a:pt x="4390" y="3730"/>
                              </a:cubicBezTo>
                              <a:cubicBezTo>
                                <a:pt x="4287" y="3684"/>
                                <a:pt x="4174" y="3663"/>
                                <a:pt x="4071" y="3670"/>
                              </a:cubicBezTo>
                              <a:cubicBezTo>
                                <a:pt x="4054" y="3670"/>
                                <a:pt x="4044" y="3673"/>
                                <a:pt x="4022" y="3673"/>
                              </a:cubicBezTo>
                              <a:cubicBezTo>
                                <a:pt x="4006" y="3673"/>
                                <a:pt x="3989" y="3677"/>
                                <a:pt x="3973" y="3684"/>
                              </a:cubicBezTo>
                              <a:cubicBezTo>
                                <a:pt x="3951" y="3688"/>
                                <a:pt x="3935" y="3695"/>
                                <a:pt x="3924" y="3698"/>
                              </a:cubicBezTo>
                              <a:cubicBezTo>
                                <a:pt x="3886" y="3712"/>
                                <a:pt x="3854" y="3730"/>
                                <a:pt x="3827" y="3751"/>
                              </a:cubicBezTo>
                              <a:cubicBezTo>
                                <a:pt x="3821" y="3755"/>
                                <a:pt x="3821" y="3758"/>
                                <a:pt x="3816" y="3758"/>
                              </a:cubicBezTo>
                              <a:cubicBezTo>
                                <a:pt x="3810" y="3758"/>
                                <a:pt x="3810" y="3762"/>
                                <a:pt x="3805" y="3762"/>
                              </a:cubicBezTo>
                              <a:cubicBezTo>
                                <a:pt x="3789" y="3769"/>
                                <a:pt x="3773" y="3779"/>
                                <a:pt x="3767" y="3793"/>
                              </a:cubicBezTo>
                              <a:cubicBezTo>
                                <a:pt x="3762" y="3807"/>
                                <a:pt x="3762" y="3818"/>
                                <a:pt x="3762" y="3829"/>
                              </a:cubicBezTo>
                              <a:cubicBezTo>
                                <a:pt x="3762" y="3839"/>
                                <a:pt x="3762" y="3850"/>
                                <a:pt x="3767" y="3860"/>
                              </a:cubicBezTo>
                              <a:cubicBezTo>
                                <a:pt x="3773" y="3881"/>
                                <a:pt x="3773" y="3903"/>
                                <a:pt x="3778" y="3920"/>
                              </a:cubicBezTo>
                              <a:cubicBezTo>
                                <a:pt x="3789" y="3955"/>
                                <a:pt x="3800" y="3991"/>
                                <a:pt x="3810" y="4022"/>
                              </a:cubicBezTo>
                              <a:cubicBezTo>
                                <a:pt x="3816" y="4037"/>
                                <a:pt x="3816" y="4040"/>
                                <a:pt x="3827" y="4037"/>
                              </a:cubicBezTo>
                              <a:cubicBezTo>
                                <a:pt x="3827" y="4037"/>
                                <a:pt x="3827" y="4037"/>
                                <a:pt x="3827" y="4037"/>
                              </a:cubicBezTo>
                              <a:cubicBezTo>
                                <a:pt x="3827" y="4040"/>
                                <a:pt x="3827" y="4044"/>
                                <a:pt x="3827" y="4044"/>
                              </a:cubicBezTo>
                              <a:cubicBezTo>
                                <a:pt x="3827" y="4047"/>
                                <a:pt x="3827" y="4051"/>
                                <a:pt x="3832" y="4054"/>
                              </a:cubicBezTo>
                              <a:cubicBezTo>
                                <a:pt x="3832" y="4058"/>
                                <a:pt x="3832" y="4061"/>
                                <a:pt x="3843" y="4061"/>
                              </a:cubicBezTo>
                              <a:cubicBezTo>
                                <a:pt x="3848" y="4061"/>
                                <a:pt x="3848" y="4058"/>
                                <a:pt x="3848" y="4033"/>
                              </a:cubicBezTo>
                              <a:cubicBezTo>
                                <a:pt x="3848" y="4019"/>
                                <a:pt x="3843" y="3987"/>
                                <a:pt x="3854" y="3952"/>
                              </a:cubicBezTo>
                              <a:cubicBezTo>
                                <a:pt x="3865" y="3920"/>
                                <a:pt x="3881" y="3888"/>
                                <a:pt x="3908" y="3867"/>
                              </a:cubicBezTo>
                              <a:cubicBezTo>
                                <a:pt x="3924" y="3853"/>
                                <a:pt x="3946" y="3839"/>
                                <a:pt x="3973" y="3829"/>
                              </a:cubicBezTo>
                              <a:cubicBezTo>
                                <a:pt x="4000" y="3818"/>
                                <a:pt x="4033" y="3811"/>
                                <a:pt x="4060" y="3807"/>
                              </a:cubicBezTo>
                              <a:cubicBezTo>
                                <a:pt x="4065" y="3807"/>
                                <a:pt x="4065" y="3807"/>
                                <a:pt x="4071" y="3807"/>
                              </a:cubicBezTo>
                              <a:cubicBezTo>
                                <a:pt x="4114" y="3822"/>
                                <a:pt x="4157" y="3839"/>
                                <a:pt x="4190" y="3860"/>
                              </a:cubicBezTo>
                              <a:cubicBezTo>
                                <a:pt x="4255" y="3896"/>
                                <a:pt x="4315" y="3938"/>
                                <a:pt x="4358" y="3984"/>
                              </a:cubicBezTo>
                              <a:cubicBezTo>
                                <a:pt x="4445" y="4068"/>
                                <a:pt x="4477" y="4149"/>
                                <a:pt x="4493" y="4188"/>
                              </a:cubicBezTo>
                              <a:lnTo>
                                <a:pt x="4493" y="4192"/>
                              </a:lnTo>
                              <a:cubicBezTo>
                                <a:pt x="4510" y="4223"/>
                                <a:pt x="4521" y="4266"/>
                                <a:pt x="4537" y="4312"/>
                              </a:cubicBezTo>
                              <a:cubicBezTo>
                                <a:pt x="4548" y="4350"/>
                                <a:pt x="4564" y="4393"/>
                                <a:pt x="4586" y="4431"/>
                              </a:cubicBezTo>
                              <a:cubicBezTo>
                                <a:pt x="4596" y="4449"/>
                                <a:pt x="4607" y="4467"/>
                                <a:pt x="4624" y="4481"/>
                              </a:cubicBezTo>
                              <a:cubicBezTo>
                                <a:pt x="4629" y="4488"/>
                                <a:pt x="4640" y="4495"/>
                                <a:pt x="4645" y="4498"/>
                              </a:cubicBezTo>
                              <a:cubicBezTo>
                                <a:pt x="4651" y="4505"/>
                                <a:pt x="4661" y="4509"/>
                                <a:pt x="4672" y="4512"/>
                              </a:cubicBezTo>
                              <a:cubicBezTo>
                                <a:pt x="4678" y="4516"/>
                                <a:pt x="4689" y="4516"/>
                                <a:pt x="4694" y="4520"/>
                              </a:cubicBezTo>
                              <a:cubicBezTo>
                                <a:pt x="4705" y="4527"/>
                                <a:pt x="4710" y="4534"/>
                                <a:pt x="4710" y="4541"/>
                              </a:cubicBezTo>
                              <a:cubicBezTo>
                                <a:pt x="4683" y="4548"/>
                                <a:pt x="4661" y="4555"/>
                                <a:pt x="4640" y="4562"/>
                              </a:cubicBezTo>
                              <a:cubicBezTo>
                                <a:pt x="4629" y="4565"/>
                                <a:pt x="4586" y="4583"/>
                                <a:pt x="4548" y="4611"/>
                              </a:cubicBezTo>
                              <a:cubicBezTo>
                                <a:pt x="4542" y="4608"/>
                                <a:pt x="4542" y="4604"/>
                                <a:pt x="4537" y="4601"/>
                              </a:cubicBezTo>
                              <a:cubicBezTo>
                                <a:pt x="4521" y="4587"/>
                                <a:pt x="4493" y="4576"/>
                                <a:pt x="4483" y="4572"/>
                              </a:cubicBezTo>
                              <a:cubicBezTo>
                                <a:pt x="4472" y="4569"/>
                                <a:pt x="4461" y="4565"/>
                                <a:pt x="4445" y="4558"/>
                              </a:cubicBezTo>
                              <a:cubicBezTo>
                                <a:pt x="4428" y="4551"/>
                                <a:pt x="4407" y="4544"/>
                                <a:pt x="4385" y="4534"/>
                              </a:cubicBezTo>
                              <a:cubicBezTo>
                                <a:pt x="4363" y="4523"/>
                                <a:pt x="4347" y="4512"/>
                                <a:pt x="4336" y="4505"/>
                              </a:cubicBezTo>
                              <a:cubicBezTo>
                                <a:pt x="4331" y="4498"/>
                                <a:pt x="4325" y="4495"/>
                                <a:pt x="4325" y="4488"/>
                              </a:cubicBezTo>
                              <a:cubicBezTo>
                                <a:pt x="4325" y="4484"/>
                                <a:pt x="4325" y="4481"/>
                                <a:pt x="4325" y="4477"/>
                              </a:cubicBezTo>
                              <a:cubicBezTo>
                                <a:pt x="4325" y="4477"/>
                                <a:pt x="4331" y="4474"/>
                                <a:pt x="4331" y="4470"/>
                              </a:cubicBezTo>
                              <a:cubicBezTo>
                                <a:pt x="4331" y="4467"/>
                                <a:pt x="4325" y="4467"/>
                                <a:pt x="4320" y="4467"/>
                              </a:cubicBezTo>
                              <a:cubicBezTo>
                                <a:pt x="4315" y="4467"/>
                                <a:pt x="4309" y="4470"/>
                                <a:pt x="4304" y="4470"/>
                              </a:cubicBezTo>
                              <a:cubicBezTo>
                                <a:pt x="4298" y="4474"/>
                                <a:pt x="4287" y="4474"/>
                                <a:pt x="4282" y="4477"/>
                              </a:cubicBezTo>
                              <a:cubicBezTo>
                                <a:pt x="4277" y="4474"/>
                                <a:pt x="4277" y="4474"/>
                                <a:pt x="4271" y="4474"/>
                              </a:cubicBezTo>
                              <a:lnTo>
                                <a:pt x="4271" y="4474"/>
                              </a:lnTo>
                              <a:cubicBezTo>
                                <a:pt x="4260" y="4474"/>
                                <a:pt x="4239" y="4484"/>
                                <a:pt x="4228" y="4491"/>
                              </a:cubicBezTo>
                              <a:cubicBezTo>
                                <a:pt x="4222" y="4498"/>
                                <a:pt x="4206" y="4512"/>
                                <a:pt x="4206" y="4530"/>
                              </a:cubicBezTo>
                              <a:cubicBezTo>
                                <a:pt x="4206" y="4537"/>
                                <a:pt x="4206" y="4544"/>
                                <a:pt x="4206" y="4551"/>
                              </a:cubicBezTo>
                              <a:cubicBezTo>
                                <a:pt x="4195" y="4548"/>
                                <a:pt x="4179" y="4544"/>
                                <a:pt x="4157" y="4537"/>
                              </a:cubicBezTo>
                              <a:lnTo>
                                <a:pt x="4157" y="4537"/>
                              </a:lnTo>
                              <a:cubicBezTo>
                                <a:pt x="4136" y="4530"/>
                                <a:pt x="4109" y="4523"/>
                                <a:pt x="4082" y="4512"/>
                              </a:cubicBezTo>
                              <a:cubicBezTo>
                                <a:pt x="4044" y="4495"/>
                                <a:pt x="4011" y="4470"/>
                                <a:pt x="3984" y="4453"/>
                              </a:cubicBezTo>
                              <a:cubicBezTo>
                                <a:pt x="3979" y="4449"/>
                                <a:pt x="3968" y="4442"/>
                                <a:pt x="3962" y="4438"/>
                              </a:cubicBezTo>
                              <a:cubicBezTo>
                                <a:pt x="3968" y="4435"/>
                                <a:pt x="3973" y="4431"/>
                                <a:pt x="3973" y="4428"/>
                              </a:cubicBezTo>
                              <a:cubicBezTo>
                                <a:pt x="3973" y="4424"/>
                                <a:pt x="3973" y="4424"/>
                                <a:pt x="3968" y="4421"/>
                              </a:cubicBezTo>
                              <a:cubicBezTo>
                                <a:pt x="3957" y="4417"/>
                                <a:pt x="3941" y="4417"/>
                                <a:pt x="3930" y="4421"/>
                              </a:cubicBezTo>
                              <a:cubicBezTo>
                                <a:pt x="3913" y="4424"/>
                                <a:pt x="3897" y="4435"/>
                                <a:pt x="3881" y="4446"/>
                              </a:cubicBezTo>
                              <a:cubicBezTo>
                                <a:pt x="3870" y="4456"/>
                                <a:pt x="3843" y="4477"/>
                                <a:pt x="3827" y="4505"/>
                              </a:cubicBezTo>
                              <a:cubicBezTo>
                                <a:pt x="3821" y="4520"/>
                                <a:pt x="3816" y="4534"/>
                                <a:pt x="3816" y="4544"/>
                              </a:cubicBezTo>
                              <a:cubicBezTo>
                                <a:pt x="3816" y="4544"/>
                                <a:pt x="3810" y="4541"/>
                                <a:pt x="3810" y="4541"/>
                              </a:cubicBezTo>
                              <a:cubicBezTo>
                                <a:pt x="3810" y="4537"/>
                                <a:pt x="3810" y="4537"/>
                                <a:pt x="3805" y="4534"/>
                              </a:cubicBezTo>
                              <a:lnTo>
                                <a:pt x="3805" y="4530"/>
                              </a:lnTo>
                              <a:cubicBezTo>
                                <a:pt x="3805" y="4527"/>
                                <a:pt x="3805" y="4520"/>
                                <a:pt x="3800" y="4516"/>
                              </a:cubicBezTo>
                              <a:cubicBezTo>
                                <a:pt x="3800" y="4512"/>
                                <a:pt x="3794" y="4509"/>
                                <a:pt x="3789" y="4502"/>
                              </a:cubicBezTo>
                              <a:cubicBezTo>
                                <a:pt x="3783" y="4491"/>
                                <a:pt x="3762" y="4463"/>
                                <a:pt x="3729" y="4446"/>
                              </a:cubicBezTo>
                              <a:cubicBezTo>
                                <a:pt x="3718" y="4442"/>
                                <a:pt x="3713" y="4435"/>
                                <a:pt x="3702" y="4431"/>
                              </a:cubicBezTo>
                              <a:cubicBezTo>
                                <a:pt x="3686" y="4424"/>
                                <a:pt x="3670" y="4421"/>
                                <a:pt x="3659" y="4417"/>
                              </a:cubicBezTo>
                              <a:cubicBezTo>
                                <a:pt x="3642" y="4414"/>
                                <a:pt x="3632" y="4410"/>
                                <a:pt x="3621" y="4407"/>
                              </a:cubicBezTo>
                              <a:cubicBezTo>
                                <a:pt x="3615" y="4403"/>
                                <a:pt x="3610" y="4400"/>
                                <a:pt x="3599" y="4396"/>
                              </a:cubicBezTo>
                              <a:cubicBezTo>
                                <a:pt x="3594" y="4393"/>
                                <a:pt x="3588" y="4389"/>
                                <a:pt x="3577" y="4386"/>
                              </a:cubicBezTo>
                              <a:cubicBezTo>
                                <a:pt x="3561" y="4379"/>
                                <a:pt x="3545" y="4371"/>
                                <a:pt x="3523" y="4364"/>
                              </a:cubicBezTo>
                              <a:cubicBezTo>
                                <a:pt x="3518" y="4364"/>
                                <a:pt x="3507" y="4361"/>
                                <a:pt x="3502" y="4361"/>
                              </a:cubicBezTo>
                              <a:cubicBezTo>
                                <a:pt x="3491" y="4361"/>
                                <a:pt x="3485" y="4364"/>
                                <a:pt x="3480" y="4371"/>
                              </a:cubicBezTo>
                              <a:lnTo>
                                <a:pt x="3447" y="4417"/>
                              </a:lnTo>
                              <a:cubicBezTo>
                                <a:pt x="3442" y="4414"/>
                                <a:pt x="3442" y="4414"/>
                                <a:pt x="3436" y="4410"/>
                              </a:cubicBezTo>
                              <a:cubicBezTo>
                                <a:pt x="3420" y="4403"/>
                                <a:pt x="3399" y="4400"/>
                                <a:pt x="3371" y="4400"/>
                              </a:cubicBezTo>
                              <a:cubicBezTo>
                                <a:pt x="3371" y="4396"/>
                                <a:pt x="3377" y="4393"/>
                                <a:pt x="3377" y="4389"/>
                              </a:cubicBezTo>
                              <a:cubicBezTo>
                                <a:pt x="3382" y="4382"/>
                                <a:pt x="3393" y="4361"/>
                                <a:pt x="3426" y="4294"/>
                              </a:cubicBezTo>
                              <a:cubicBezTo>
                                <a:pt x="3436" y="4273"/>
                                <a:pt x="3442" y="4248"/>
                                <a:pt x="3453" y="4223"/>
                              </a:cubicBezTo>
                              <a:cubicBezTo>
                                <a:pt x="3458" y="4213"/>
                                <a:pt x="3464" y="4199"/>
                                <a:pt x="3464" y="4188"/>
                              </a:cubicBezTo>
                              <a:cubicBezTo>
                                <a:pt x="3469" y="4174"/>
                                <a:pt x="3474" y="4160"/>
                                <a:pt x="3474" y="4146"/>
                              </a:cubicBezTo>
                              <a:cubicBezTo>
                                <a:pt x="3474" y="4139"/>
                                <a:pt x="3480" y="4132"/>
                                <a:pt x="3480" y="4121"/>
                              </a:cubicBezTo>
                              <a:cubicBezTo>
                                <a:pt x="3480" y="4114"/>
                                <a:pt x="3485" y="4107"/>
                                <a:pt x="3485" y="4100"/>
                              </a:cubicBezTo>
                              <a:lnTo>
                                <a:pt x="3496" y="4065"/>
                              </a:lnTo>
                              <a:cubicBezTo>
                                <a:pt x="3502" y="4061"/>
                                <a:pt x="3502" y="4058"/>
                                <a:pt x="3507" y="4051"/>
                              </a:cubicBezTo>
                              <a:cubicBezTo>
                                <a:pt x="3539" y="4026"/>
                                <a:pt x="3567" y="3980"/>
                                <a:pt x="3588" y="3917"/>
                              </a:cubicBezTo>
                              <a:cubicBezTo>
                                <a:pt x="3621" y="3846"/>
                                <a:pt x="3648" y="3765"/>
                                <a:pt x="3664" y="3680"/>
                              </a:cubicBezTo>
                              <a:cubicBezTo>
                                <a:pt x="3680" y="3592"/>
                                <a:pt x="3697" y="3490"/>
                                <a:pt x="3697" y="3381"/>
                              </a:cubicBezTo>
                              <a:cubicBezTo>
                                <a:pt x="3729" y="3265"/>
                                <a:pt x="3773" y="3071"/>
                                <a:pt x="3800" y="2877"/>
                              </a:cubicBezTo>
                              <a:cubicBezTo>
                                <a:pt x="3810" y="2789"/>
                                <a:pt x="3821" y="2697"/>
                                <a:pt x="3832" y="2609"/>
                              </a:cubicBezTo>
                              <a:cubicBezTo>
                                <a:pt x="3832" y="2584"/>
                                <a:pt x="3838" y="2559"/>
                                <a:pt x="3838" y="2535"/>
                              </a:cubicBezTo>
                              <a:cubicBezTo>
                                <a:pt x="3843" y="2471"/>
                                <a:pt x="3848" y="2411"/>
                                <a:pt x="3859" y="2355"/>
                              </a:cubicBezTo>
                              <a:cubicBezTo>
                                <a:pt x="3865" y="2327"/>
                                <a:pt x="3876" y="2299"/>
                                <a:pt x="3881" y="2274"/>
                              </a:cubicBezTo>
                              <a:cubicBezTo>
                                <a:pt x="3979" y="2066"/>
                                <a:pt x="4152" y="1932"/>
                                <a:pt x="4222" y="1883"/>
                              </a:cubicBezTo>
                              <a:cubicBezTo>
                                <a:pt x="4287" y="1844"/>
                                <a:pt x="4358" y="1819"/>
                                <a:pt x="4428" y="1812"/>
                              </a:cubicBezTo>
                              <a:cubicBezTo>
                                <a:pt x="4504" y="1801"/>
                                <a:pt x="4580" y="1816"/>
                                <a:pt x="4618" y="1833"/>
                              </a:cubicBezTo>
                              <a:cubicBezTo>
                                <a:pt x="4629" y="1837"/>
                                <a:pt x="4640" y="1844"/>
                                <a:pt x="4651" y="1851"/>
                              </a:cubicBezTo>
                              <a:cubicBezTo>
                                <a:pt x="4645" y="1861"/>
                                <a:pt x="4640" y="1868"/>
                                <a:pt x="4634" y="1876"/>
                              </a:cubicBezTo>
                              <a:cubicBezTo>
                                <a:pt x="4596" y="1928"/>
                                <a:pt x="4548" y="1967"/>
                                <a:pt x="4521" y="1988"/>
                              </a:cubicBezTo>
                              <a:cubicBezTo>
                                <a:pt x="4510" y="1995"/>
                                <a:pt x="4504" y="2002"/>
                                <a:pt x="4504" y="2002"/>
                              </a:cubicBezTo>
                              <a:lnTo>
                                <a:pt x="4493" y="2002"/>
                              </a:lnTo>
                              <a:lnTo>
                                <a:pt x="4499" y="2009"/>
                              </a:lnTo>
                              <a:cubicBezTo>
                                <a:pt x="4499" y="2009"/>
                                <a:pt x="4499" y="2009"/>
                                <a:pt x="4499" y="2009"/>
                              </a:cubicBezTo>
                              <a:lnTo>
                                <a:pt x="4488" y="2013"/>
                              </a:lnTo>
                              <a:lnTo>
                                <a:pt x="4493" y="2017"/>
                              </a:lnTo>
                              <a:cubicBezTo>
                                <a:pt x="4493" y="2017"/>
                                <a:pt x="4493" y="2017"/>
                                <a:pt x="4493" y="2020"/>
                              </a:cubicBezTo>
                              <a:lnTo>
                                <a:pt x="4493" y="2024"/>
                              </a:lnTo>
                              <a:lnTo>
                                <a:pt x="4493" y="2024"/>
                              </a:lnTo>
                              <a:lnTo>
                                <a:pt x="4493" y="2027"/>
                              </a:lnTo>
                              <a:lnTo>
                                <a:pt x="4499" y="2027"/>
                              </a:lnTo>
                              <a:lnTo>
                                <a:pt x="4504" y="2027"/>
                              </a:lnTo>
                              <a:lnTo>
                                <a:pt x="4504" y="2024"/>
                              </a:lnTo>
                              <a:cubicBezTo>
                                <a:pt x="4504" y="2024"/>
                                <a:pt x="4510" y="2024"/>
                                <a:pt x="4510" y="2027"/>
                              </a:cubicBezTo>
                              <a:lnTo>
                                <a:pt x="4521" y="2031"/>
                              </a:lnTo>
                              <a:cubicBezTo>
                                <a:pt x="4537" y="2038"/>
                                <a:pt x="4553" y="2041"/>
                                <a:pt x="4564" y="2048"/>
                              </a:cubicBezTo>
                              <a:cubicBezTo>
                                <a:pt x="4569" y="2052"/>
                                <a:pt x="4575" y="2059"/>
                                <a:pt x="4580" y="2059"/>
                              </a:cubicBezTo>
                              <a:cubicBezTo>
                                <a:pt x="4591" y="2062"/>
                                <a:pt x="4602" y="2066"/>
                                <a:pt x="4613" y="2062"/>
                              </a:cubicBezTo>
                              <a:lnTo>
                                <a:pt x="4613" y="2062"/>
                              </a:lnTo>
                              <a:cubicBezTo>
                                <a:pt x="4645" y="2073"/>
                                <a:pt x="4683" y="2080"/>
                                <a:pt x="4721" y="2087"/>
                              </a:cubicBezTo>
                              <a:cubicBezTo>
                                <a:pt x="4759" y="2091"/>
                                <a:pt x="4802" y="2091"/>
                                <a:pt x="4840" y="2091"/>
                              </a:cubicBezTo>
                              <a:cubicBezTo>
                                <a:pt x="4878" y="2091"/>
                                <a:pt x="4916" y="2091"/>
                                <a:pt x="4954" y="2087"/>
                              </a:cubicBezTo>
                              <a:cubicBezTo>
                                <a:pt x="4992" y="2084"/>
                                <a:pt x="5025" y="2073"/>
                                <a:pt x="5046" y="2066"/>
                              </a:cubicBezTo>
                              <a:cubicBezTo>
                                <a:pt x="5068" y="2059"/>
                                <a:pt x="5084" y="2052"/>
                                <a:pt x="5101" y="2045"/>
                              </a:cubicBezTo>
                              <a:cubicBezTo>
                                <a:pt x="5144" y="2024"/>
                                <a:pt x="5187" y="1992"/>
                                <a:pt x="5209" y="1964"/>
                              </a:cubicBezTo>
                              <a:cubicBezTo>
                                <a:pt x="5214" y="1957"/>
                                <a:pt x="5220" y="1950"/>
                                <a:pt x="5220" y="1942"/>
                              </a:cubicBezTo>
                              <a:cubicBezTo>
                                <a:pt x="5225" y="1939"/>
                                <a:pt x="5225" y="1935"/>
                                <a:pt x="5231" y="1932"/>
                              </a:cubicBezTo>
                              <a:cubicBezTo>
                                <a:pt x="5231" y="1974"/>
                                <a:pt x="5236" y="2009"/>
                                <a:pt x="5252" y="2045"/>
                              </a:cubicBezTo>
                              <a:cubicBezTo>
                                <a:pt x="5269" y="2080"/>
                                <a:pt x="5301" y="2115"/>
                                <a:pt x="5328" y="2147"/>
                              </a:cubicBezTo>
                              <a:cubicBezTo>
                                <a:pt x="5334" y="2154"/>
                                <a:pt x="5344" y="2161"/>
                                <a:pt x="5350" y="2168"/>
                              </a:cubicBezTo>
                              <a:cubicBezTo>
                                <a:pt x="5382" y="2203"/>
                                <a:pt x="5399" y="2235"/>
                                <a:pt x="5409" y="2246"/>
                              </a:cubicBezTo>
                              <a:cubicBezTo>
                                <a:pt x="5426" y="2274"/>
                                <a:pt x="5442" y="2306"/>
                                <a:pt x="5437" y="2330"/>
                              </a:cubicBezTo>
                              <a:cubicBezTo>
                                <a:pt x="5431" y="2344"/>
                                <a:pt x="5431" y="2351"/>
                                <a:pt x="5426" y="2358"/>
                              </a:cubicBezTo>
                              <a:cubicBezTo>
                                <a:pt x="5420" y="2362"/>
                                <a:pt x="5420" y="2366"/>
                                <a:pt x="5420" y="2369"/>
                              </a:cubicBezTo>
                              <a:cubicBezTo>
                                <a:pt x="5399" y="2373"/>
                                <a:pt x="5388" y="2373"/>
                                <a:pt x="5377" y="2373"/>
                              </a:cubicBezTo>
                              <a:cubicBezTo>
                                <a:pt x="5372" y="2373"/>
                                <a:pt x="5366" y="2373"/>
                                <a:pt x="5366" y="2376"/>
                              </a:cubicBezTo>
                              <a:cubicBezTo>
                                <a:pt x="5366" y="2380"/>
                                <a:pt x="5372" y="2380"/>
                                <a:pt x="5377" y="2383"/>
                              </a:cubicBezTo>
                              <a:cubicBezTo>
                                <a:pt x="5382" y="2383"/>
                                <a:pt x="5388" y="2387"/>
                                <a:pt x="5393" y="2390"/>
                              </a:cubicBezTo>
                              <a:cubicBezTo>
                                <a:pt x="5393" y="2390"/>
                                <a:pt x="5393" y="2390"/>
                                <a:pt x="5393" y="2390"/>
                              </a:cubicBezTo>
                              <a:lnTo>
                                <a:pt x="5393" y="2394"/>
                              </a:lnTo>
                              <a:lnTo>
                                <a:pt x="5393" y="2397"/>
                              </a:lnTo>
                              <a:cubicBezTo>
                                <a:pt x="5399" y="2404"/>
                                <a:pt x="5447" y="2415"/>
                                <a:pt x="5518" y="2415"/>
                              </a:cubicBezTo>
                              <a:cubicBezTo>
                                <a:pt x="5605" y="2415"/>
                                <a:pt x="5702" y="2390"/>
                                <a:pt x="5740" y="2380"/>
                              </a:cubicBezTo>
                              <a:cubicBezTo>
                                <a:pt x="5789" y="2366"/>
                                <a:pt x="5843" y="2348"/>
                                <a:pt x="5886" y="2330"/>
                              </a:cubicBezTo>
                              <a:cubicBezTo>
                                <a:pt x="5930" y="2313"/>
                                <a:pt x="5989" y="2284"/>
                                <a:pt x="6049" y="2242"/>
                              </a:cubicBezTo>
                              <a:cubicBezTo>
                                <a:pt x="6071" y="2246"/>
                                <a:pt x="6092" y="2242"/>
                                <a:pt x="6103" y="2228"/>
                              </a:cubicBezTo>
                              <a:cubicBezTo>
                                <a:pt x="6109" y="2221"/>
                                <a:pt x="6109" y="2210"/>
                                <a:pt x="6103" y="2200"/>
                              </a:cubicBezTo>
                              <a:cubicBezTo>
                                <a:pt x="6147" y="2161"/>
                                <a:pt x="6185" y="2119"/>
                                <a:pt x="6201" y="2080"/>
                              </a:cubicBezTo>
                              <a:cubicBezTo>
                                <a:pt x="6212" y="2055"/>
                                <a:pt x="6217" y="2027"/>
                                <a:pt x="6217" y="1999"/>
                              </a:cubicBezTo>
                              <a:cubicBezTo>
                                <a:pt x="6217" y="1995"/>
                                <a:pt x="6217" y="1992"/>
                                <a:pt x="6217" y="1988"/>
                              </a:cubicBezTo>
                              <a:cubicBezTo>
                                <a:pt x="6239" y="2006"/>
                                <a:pt x="6260" y="2020"/>
                                <a:pt x="6282" y="2031"/>
                              </a:cubicBezTo>
                              <a:cubicBezTo>
                                <a:pt x="6309" y="2045"/>
                                <a:pt x="6342" y="2059"/>
                                <a:pt x="6374" y="2069"/>
                              </a:cubicBezTo>
                              <a:cubicBezTo>
                                <a:pt x="6396" y="2076"/>
                                <a:pt x="6418" y="2084"/>
                                <a:pt x="6445" y="2091"/>
                              </a:cubicBezTo>
                              <a:cubicBezTo>
                                <a:pt x="6466" y="2098"/>
                                <a:pt x="6494" y="2101"/>
                                <a:pt x="6526" y="2105"/>
                              </a:cubicBezTo>
                              <a:cubicBezTo>
                                <a:pt x="6580" y="2112"/>
                                <a:pt x="6634" y="2119"/>
                                <a:pt x="6678" y="2136"/>
                              </a:cubicBezTo>
                              <a:cubicBezTo>
                                <a:pt x="6705" y="2147"/>
                                <a:pt x="6732" y="2158"/>
                                <a:pt x="6754" y="2175"/>
                              </a:cubicBezTo>
                              <a:cubicBezTo>
                                <a:pt x="6775" y="2196"/>
                                <a:pt x="6786" y="2214"/>
                                <a:pt x="6786" y="2214"/>
                              </a:cubicBezTo>
                              <a:lnTo>
                                <a:pt x="6792" y="2221"/>
                              </a:lnTo>
                              <a:lnTo>
                                <a:pt x="6797" y="2217"/>
                              </a:lnTo>
                              <a:cubicBezTo>
                                <a:pt x="6808" y="2210"/>
                                <a:pt x="6824" y="2203"/>
                                <a:pt x="6835" y="2196"/>
                              </a:cubicBezTo>
                              <a:cubicBezTo>
                                <a:pt x="6851" y="2189"/>
                                <a:pt x="6868" y="2182"/>
                                <a:pt x="6878" y="2175"/>
                              </a:cubicBezTo>
                              <a:cubicBezTo>
                                <a:pt x="6900" y="2161"/>
                                <a:pt x="6927" y="2140"/>
                                <a:pt x="6943" y="2112"/>
                              </a:cubicBezTo>
                              <a:cubicBezTo>
                                <a:pt x="6954" y="2098"/>
                                <a:pt x="6960" y="2080"/>
                                <a:pt x="6954" y="2062"/>
                              </a:cubicBezTo>
                              <a:cubicBezTo>
                                <a:pt x="6954" y="2055"/>
                                <a:pt x="6954" y="2052"/>
                                <a:pt x="6949" y="2045"/>
                              </a:cubicBezTo>
                              <a:cubicBezTo>
                                <a:pt x="6976" y="2052"/>
                                <a:pt x="7025" y="2059"/>
                                <a:pt x="7090" y="2066"/>
                              </a:cubicBezTo>
                              <a:cubicBezTo>
                                <a:pt x="7155" y="2076"/>
                                <a:pt x="7258" y="2087"/>
                                <a:pt x="7382" y="2080"/>
                              </a:cubicBezTo>
                              <a:cubicBezTo>
                                <a:pt x="7382" y="2080"/>
                                <a:pt x="7388" y="2084"/>
                                <a:pt x="7388" y="2084"/>
                              </a:cubicBezTo>
                              <a:cubicBezTo>
                                <a:pt x="7393" y="2084"/>
                                <a:pt x="7399" y="2084"/>
                                <a:pt x="7404" y="2084"/>
                              </a:cubicBezTo>
                              <a:cubicBezTo>
                                <a:pt x="7415" y="2087"/>
                                <a:pt x="7426" y="2091"/>
                                <a:pt x="7442" y="2094"/>
                              </a:cubicBezTo>
                              <a:cubicBezTo>
                                <a:pt x="7458" y="2101"/>
                                <a:pt x="7480" y="2105"/>
                                <a:pt x="7507" y="2112"/>
                              </a:cubicBezTo>
                              <a:cubicBezTo>
                                <a:pt x="7572" y="2129"/>
                                <a:pt x="7632" y="2140"/>
                                <a:pt x="7686" y="2147"/>
                              </a:cubicBezTo>
                              <a:cubicBezTo>
                                <a:pt x="7789" y="2161"/>
                                <a:pt x="7881" y="2161"/>
                                <a:pt x="7968" y="2147"/>
                              </a:cubicBezTo>
                              <a:cubicBezTo>
                                <a:pt x="8065" y="2133"/>
                                <a:pt x="8152" y="2101"/>
                                <a:pt x="8223" y="2076"/>
                              </a:cubicBezTo>
                              <a:lnTo>
                                <a:pt x="8228" y="2076"/>
                              </a:lnTo>
                              <a:cubicBezTo>
                                <a:pt x="8228" y="2076"/>
                                <a:pt x="8233" y="2076"/>
                                <a:pt x="8233" y="2073"/>
                              </a:cubicBezTo>
                              <a:cubicBezTo>
                                <a:pt x="8244" y="2073"/>
                                <a:pt x="8255" y="2069"/>
                                <a:pt x="8261" y="2066"/>
                              </a:cubicBezTo>
                              <a:cubicBezTo>
                                <a:pt x="8266" y="2062"/>
                                <a:pt x="8266" y="2062"/>
                                <a:pt x="8266" y="2059"/>
                              </a:cubicBezTo>
                              <a:cubicBezTo>
                                <a:pt x="8347" y="2024"/>
                                <a:pt x="8418" y="1988"/>
                                <a:pt x="8467" y="1950"/>
                              </a:cubicBezTo>
                              <a:cubicBezTo>
                                <a:pt x="8515" y="1911"/>
                                <a:pt x="8564" y="1868"/>
                                <a:pt x="8597" y="1819"/>
                              </a:cubicBezTo>
                              <a:cubicBezTo>
                                <a:pt x="8624" y="1784"/>
                                <a:pt x="8640" y="1752"/>
                                <a:pt x="8651" y="1731"/>
                              </a:cubicBezTo>
                              <a:lnTo>
                                <a:pt x="8651" y="1727"/>
                              </a:lnTo>
                              <a:cubicBezTo>
                                <a:pt x="8656" y="1713"/>
                                <a:pt x="8667" y="1699"/>
                                <a:pt x="8673" y="1685"/>
                              </a:cubicBezTo>
                              <a:cubicBezTo>
                                <a:pt x="8689" y="1657"/>
                                <a:pt x="8700" y="1629"/>
                                <a:pt x="8716" y="1604"/>
                              </a:cubicBezTo>
                              <a:cubicBezTo>
                                <a:pt x="8727" y="1586"/>
                                <a:pt x="8738" y="1565"/>
                                <a:pt x="8759" y="1548"/>
                              </a:cubicBezTo>
                              <a:cubicBezTo>
                                <a:pt x="8776" y="1534"/>
                                <a:pt x="8797" y="1519"/>
                                <a:pt x="8824" y="1502"/>
                              </a:cubicBezTo>
                              <a:cubicBezTo>
                                <a:pt x="8868" y="1477"/>
                                <a:pt x="8911" y="1460"/>
                                <a:pt x="8944" y="1445"/>
                              </a:cubicBezTo>
                              <a:lnTo>
                                <a:pt x="8954" y="1442"/>
                              </a:lnTo>
                              <a:cubicBezTo>
                                <a:pt x="8965" y="1435"/>
                                <a:pt x="8976" y="1431"/>
                                <a:pt x="8981" y="1431"/>
                              </a:cubicBezTo>
                              <a:cubicBezTo>
                                <a:pt x="8981" y="1431"/>
                                <a:pt x="8987" y="1431"/>
                                <a:pt x="8987" y="1431"/>
                              </a:cubicBezTo>
                              <a:cubicBezTo>
                                <a:pt x="8987" y="1431"/>
                                <a:pt x="8987" y="1431"/>
                                <a:pt x="8987" y="1431"/>
                              </a:cubicBezTo>
                              <a:cubicBezTo>
                                <a:pt x="8992" y="1431"/>
                                <a:pt x="9003" y="1428"/>
                                <a:pt x="9009" y="1424"/>
                              </a:cubicBezTo>
                              <a:cubicBezTo>
                                <a:pt x="9019" y="1417"/>
                                <a:pt x="9030" y="1407"/>
                                <a:pt x="9036" y="1396"/>
                              </a:cubicBezTo>
                              <a:cubicBezTo>
                                <a:pt x="9041" y="1382"/>
                                <a:pt x="9041" y="1368"/>
                                <a:pt x="9041" y="1354"/>
                              </a:cubicBezTo>
                              <a:cubicBezTo>
                                <a:pt x="9036" y="1340"/>
                                <a:pt x="9030" y="1329"/>
                                <a:pt x="9019" y="1315"/>
                              </a:cubicBezTo>
                              <a:cubicBezTo>
                                <a:pt x="9009" y="1297"/>
                                <a:pt x="8992" y="1280"/>
                                <a:pt x="8976" y="1266"/>
                              </a:cubicBezTo>
                              <a:cubicBezTo>
                                <a:pt x="8944" y="1237"/>
                                <a:pt x="8911" y="1220"/>
                                <a:pt x="8873" y="1209"/>
                              </a:cubicBezTo>
                              <a:cubicBezTo>
                                <a:pt x="8830" y="1199"/>
                                <a:pt x="8781" y="1199"/>
                                <a:pt x="8732" y="1199"/>
                              </a:cubicBezTo>
                              <a:cubicBezTo>
                                <a:pt x="8705" y="1199"/>
                                <a:pt x="8689" y="1202"/>
                                <a:pt x="8673" y="1202"/>
                              </a:cubicBezTo>
                              <a:cubicBezTo>
                                <a:pt x="8673" y="1202"/>
                                <a:pt x="8667" y="1202"/>
                                <a:pt x="8667" y="1202"/>
                              </a:cubicBezTo>
                              <a:cubicBezTo>
                                <a:pt x="8667" y="1202"/>
                                <a:pt x="8662" y="1202"/>
                                <a:pt x="8662" y="1202"/>
                              </a:cubicBezTo>
                              <a:cubicBezTo>
                                <a:pt x="8651" y="1202"/>
                                <a:pt x="8640" y="1206"/>
                                <a:pt x="8635" y="1209"/>
                              </a:cubicBezTo>
                              <a:cubicBezTo>
                                <a:pt x="8635" y="1209"/>
                                <a:pt x="8635" y="1209"/>
                                <a:pt x="8635" y="1209"/>
                              </a:cubicBezTo>
                              <a:cubicBezTo>
                                <a:pt x="8635" y="1209"/>
                                <a:pt x="8635" y="1209"/>
                                <a:pt x="8635" y="1209"/>
                              </a:cubicBezTo>
                              <a:cubicBezTo>
                                <a:pt x="8629" y="1206"/>
                                <a:pt x="8629" y="1202"/>
                                <a:pt x="8624" y="1199"/>
                              </a:cubicBezTo>
                              <a:cubicBezTo>
                                <a:pt x="8613" y="1188"/>
                                <a:pt x="8602" y="1170"/>
                                <a:pt x="8591" y="1153"/>
                              </a:cubicBezTo>
                              <a:cubicBezTo>
                                <a:pt x="8586" y="1146"/>
                                <a:pt x="8564" y="1107"/>
                                <a:pt x="8553" y="1058"/>
                              </a:cubicBezTo>
                              <a:cubicBezTo>
                                <a:pt x="8553" y="1047"/>
                                <a:pt x="8548" y="1033"/>
                                <a:pt x="8548" y="1019"/>
                              </a:cubicBezTo>
                              <a:cubicBezTo>
                                <a:pt x="8559" y="987"/>
                                <a:pt x="8575" y="962"/>
                                <a:pt x="8580" y="952"/>
                              </a:cubicBezTo>
                              <a:cubicBezTo>
                                <a:pt x="8580" y="952"/>
                                <a:pt x="8580" y="952"/>
                                <a:pt x="8580" y="952"/>
                              </a:cubicBezTo>
                              <a:cubicBezTo>
                                <a:pt x="8607" y="959"/>
                                <a:pt x="8635" y="969"/>
                                <a:pt x="8662" y="984"/>
                              </a:cubicBezTo>
                              <a:cubicBezTo>
                                <a:pt x="8683" y="998"/>
                                <a:pt x="8710" y="1012"/>
                                <a:pt x="8727" y="1029"/>
                              </a:cubicBezTo>
                              <a:cubicBezTo>
                                <a:pt x="8748" y="1047"/>
                                <a:pt x="8759" y="1061"/>
                                <a:pt x="8765" y="1072"/>
                              </a:cubicBezTo>
                              <a:cubicBezTo>
                                <a:pt x="8775" y="1082"/>
                                <a:pt x="8781" y="1089"/>
                                <a:pt x="8786" y="1089"/>
                              </a:cubicBezTo>
                              <a:cubicBezTo>
                                <a:pt x="8792" y="1089"/>
                                <a:pt x="8792" y="1082"/>
                                <a:pt x="8797" y="1079"/>
                              </a:cubicBezTo>
                              <a:cubicBezTo>
                                <a:pt x="8808" y="1068"/>
                                <a:pt x="8830" y="1047"/>
                                <a:pt x="8851" y="1015"/>
                              </a:cubicBezTo>
                              <a:cubicBezTo>
                                <a:pt x="8868" y="991"/>
                                <a:pt x="8878" y="966"/>
                                <a:pt x="8884" y="945"/>
                              </a:cubicBezTo>
                              <a:cubicBezTo>
                                <a:pt x="8889" y="917"/>
                                <a:pt x="8889" y="892"/>
                                <a:pt x="8878" y="867"/>
                              </a:cubicBezTo>
                              <a:cubicBezTo>
                                <a:pt x="8868" y="839"/>
                                <a:pt x="8835" y="800"/>
                                <a:pt x="8770" y="776"/>
                              </a:cubicBezTo>
                              <a:cubicBezTo>
                                <a:pt x="8738" y="761"/>
                                <a:pt x="8694" y="751"/>
                                <a:pt x="8656" y="747"/>
                              </a:cubicBezTo>
                              <a:cubicBezTo>
                                <a:pt x="8613" y="744"/>
                                <a:pt x="8570" y="744"/>
                                <a:pt x="8526" y="754"/>
                              </a:cubicBezTo>
                              <a:cubicBezTo>
                                <a:pt x="8483" y="761"/>
                                <a:pt x="8434" y="776"/>
                                <a:pt x="8391" y="797"/>
                              </a:cubicBezTo>
                              <a:lnTo>
                                <a:pt x="8391" y="797"/>
                              </a:lnTo>
                              <a:cubicBezTo>
                                <a:pt x="8277" y="839"/>
                                <a:pt x="8190" y="917"/>
                                <a:pt x="8130" y="1033"/>
                              </a:cubicBezTo>
                              <a:lnTo>
                                <a:pt x="8130" y="1033"/>
                              </a:lnTo>
                              <a:cubicBezTo>
                                <a:pt x="8114" y="1051"/>
                                <a:pt x="8103" y="1065"/>
                                <a:pt x="8098" y="1082"/>
                              </a:cubicBezTo>
                              <a:cubicBezTo>
                                <a:pt x="8082" y="1110"/>
                                <a:pt x="8076" y="1142"/>
                                <a:pt x="8076" y="1170"/>
                              </a:cubicBezTo>
                              <a:cubicBezTo>
                                <a:pt x="8076" y="1181"/>
                                <a:pt x="8071" y="1188"/>
                                <a:pt x="8071" y="1195"/>
                              </a:cubicBezTo>
                              <a:cubicBezTo>
                                <a:pt x="8065" y="1192"/>
                                <a:pt x="8060" y="1192"/>
                                <a:pt x="8055" y="1188"/>
                              </a:cubicBezTo>
                              <a:cubicBezTo>
                                <a:pt x="8017" y="1177"/>
                                <a:pt x="7962" y="1167"/>
                                <a:pt x="7919" y="1167"/>
                              </a:cubicBezTo>
                              <a:cubicBezTo>
                                <a:pt x="7897" y="1167"/>
                                <a:pt x="7859" y="1163"/>
                                <a:pt x="7816" y="1177"/>
                              </a:cubicBezTo>
                              <a:cubicBezTo>
                                <a:pt x="7773" y="1188"/>
                                <a:pt x="7735" y="1213"/>
                                <a:pt x="7708" y="1248"/>
                              </a:cubicBezTo>
                              <a:cubicBezTo>
                                <a:pt x="7686" y="1276"/>
                                <a:pt x="7664" y="1311"/>
                                <a:pt x="7653" y="1343"/>
                              </a:cubicBezTo>
                              <a:cubicBezTo>
                                <a:pt x="7648" y="1361"/>
                                <a:pt x="7653" y="1378"/>
                                <a:pt x="7653" y="1396"/>
                              </a:cubicBezTo>
                              <a:cubicBezTo>
                                <a:pt x="7653" y="1403"/>
                                <a:pt x="7653" y="1407"/>
                                <a:pt x="7648" y="1414"/>
                              </a:cubicBezTo>
                              <a:lnTo>
                                <a:pt x="7643" y="1438"/>
                              </a:lnTo>
                              <a:lnTo>
                                <a:pt x="7648" y="1438"/>
                              </a:lnTo>
                              <a:cubicBezTo>
                                <a:pt x="7653" y="1442"/>
                                <a:pt x="7659" y="1442"/>
                                <a:pt x="7664" y="1438"/>
                              </a:cubicBezTo>
                              <a:cubicBezTo>
                                <a:pt x="7675" y="1438"/>
                                <a:pt x="7686" y="1438"/>
                                <a:pt x="7708" y="1438"/>
                              </a:cubicBezTo>
                              <a:cubicBezTo>
                                <a:pt x="7735" y="1438"/>
                                <a:pt x="7784" y="1445"/>
                                <a:pt x="7849" y="1467"/>
                              </a:cubicBezTo>
                              <a:cubicBezTo>
                                <a:pt x="7865" y="1474"/>
                                <a:pt x="7881" y="1481"/>
                                <a:pt x="7903" y="1491"/>
                              </a:cubicBezTo>
                              <a:cubicBezTo>
                                <a:pt x="7930" y="1505"/>
                                <a:pt x="7957" y="1523"/>
                                <a:pt x="7973" y="1544"/>
                              </a:cubicBezTo>
                              <a:lnTo>
                                <a:pt x="7979" y="1551"/>
                              </a:lnTo>
                              <a:cubicBezTo>
                                <a:pt x="7990" y="1569"/>
                                <a:pt x="8000" y="1590"/>
                                <a:pt x="8006" y="1608"/>
                              </a:cubicBezTo>
                              <a:cubicBezTo>
                                <a:pt x="8017" y="1636"/>
                                <a:pt x="8017" y="1671"/>
                                <a:pt x="8011" y="1703"/>
                              </a:cubicBezTo>
                              <a:cubicBezTo>
                                <a:pt x="8006" y="1734"/>
                                <a:pt x="7995" y="1770"/>
                                <a:pt x="7979" y="1798"/>
                              </a:cubicBezTo>
                              <a:cubicBezTo>
                                <a:pt x="7968" y="1819"/>
                                <a:pt x="7935" y="1865"/>
                                <a:pt x="7876" y="1911"/>
                              </a:cubicBezTo>
                              <a:cubicBezTo>
                                <a:pt x="7854" y="1921"/>
                                <a:pt x="7827" y="1925"/>
                                <a:pt x="7789" y="1925"/>
                              </a:cubicBezTo>
                              <a:cubicBezTo>
                                <a:pt x="7756" y="1925"/>
                                <a:pt x="7719" y="1921"/>
                                <a:pt x="7681" y="1918"/>
                              </a:cubicBezTo>
                              <a:cubicBezTo>
                                <a:pt x="7648" y="1914"/>
                                <a:pt x="7616" y="1900"/>
                                <a:pt x="7588" y="1883"/>
                              </a:cubicBezTo>
                              <a:cubicBezTo>
                                <a:pt x="7534" y="1847"/>
                                <a:pt x="7502" y="1801"/>
                                <a:pt x="7469" y="1756"/>
                              </a:cubicBezTo>
                              <a:lnTo>
                                <a:pt x="7453" y="1731"/>
                              </a:lnTo>
                              <a:cubicBezTo>
                                <a:pt x="7426" y="1692"/>
                                <a:pt x="7399" y="1653"/>
                                <a:pt x="7366" y="1618"/>
                              </a:cubicBezTo>
                              <a:cubicBezTo>
                                <a:pt x="7339" y="1583"/>
                                <a:pt x="7307" y="1555"/>
                                <a:pt x="7274" y="1530"/>
                              </a:cubicBezTo>
                              <a:cubicBezTo>
                                <a:pt x="7263" y="1523"/>
                                <a:pt x="7252" y="1512"/>
                                <a:pt x="7242" y="1505"/>
                              </a:cubicBezTo>
                              <a:cubicBezTo>
                                <a:pt x="7220" y="1491"/>
                                <a:pt x="7193" y="1477"/>
                                <a:pt x="7166" y="1467"/>
                              </a:cubicBezTo>
                              <a:cubicBezTo>
                                <a:pt x="7144" y="1456"/>
                                <a:pt x="7117" y="1452"/>
                                <a:pt x="7095" y="1452"/>
                              </a:cubicBezTo>
                              <a:cubicBezTo>
                                <a:pt x="7090" y="1449"/>
                                <a:pt x="7074" y="1445"/>
                                <a:pt x="7074" y="1442"/>
                              </a:cubicBezTo>
                              <a:cubicBezTo>
                                <a:pt x="7074" y="1442"/>
                                <a:pt x="7074" y="1442"/>
                                <a:pt x="7074" y="1438"/>
                              </a:cubicBezTo>
                              <a:cubicBezTo>
                                <a:pt x="7090" y="1442"/>
                                <a:pt x="7122" y="1435"/>
                                <a:pt x="7149" y="1431"/>
                              </a:cubicBezTo>
                              <a:cubicBezTo>
                                <a:pt x="7193" y="1421"/>
                                <a:pt x="7242" y="1403"/>
                                <a:pt x="7274" y="1385"/>
                              </a:cubicBezTo>
                              <a:cubicBezTo>
                                <a:pt x="7285" y="1382"/>
                                <a:pt x="7296" y="1375"/>
                                <a:pt x="7307" y="1364"/>
                              </a:cubicBezTo>
                              <a:cubicBezTo>
                                <a:pt x="7323" y="1354"/>
                                <a:pt x="7328" y="1340"/>
                                <a:pt x="7334" y="1322"/>
                              </a:cubicBezTo>
                              <a:cubicBezTo>
                                <a:pt x="7339" y="1294"/>
                                <a:pt x="7334" y="1262"/>
                                <a:pt x="7307" y="1230"/>
                              </a:cubicBezTo>
                              <a:cubicBezTo>
                                <a:pt x="7296" y="1213"/>
                                <a:pt x="7279" y="1199"/>
                                <a:pt x="7258" y="1188"/>
                              </a:cubicBezTo>
                              <a:cubicBezTo>
                                <a:pt x="7252" y="1185"/>
                                <a:pt x="7242" y="1181"/>
                                <a:pt x="7236" y="1177"/>
                              </a:cubicBezTo>
                              <a:cubicBezTo>
                                <a:pt x="7214" y="1170"/>
                                <a:pt x="7187" y="1163"/>
                                <a:pt x="7155" y="1163"/>
                              </a:cubicBezTo>
                              <a:cubicBezTo>
                                <a:pt x="7139" y="1163"/>
                                <a:pt x="7122" y="1163"/>
                                <a:pt x="7106" y="1163"/>
                              </a:cubicBezTo>
                              <a:cubicBezTo>
                                <a:pt x="7106" y="1163"/>
                                <a:pt x="7111" y="1160"/>
                                <a:pt x="7111" y="1160"/>
                              </a:cubicBezTo>
                              <a:cubicBezTo>
                                <a:pt x="7122" y="1153"/>
                                <a:pt x="7133" y="1149"/>
                                <a:pt x="7144" y="1142"/>
                              </a:cubicBezTo>
                              <a:cubicBezTo>
                                <a:pt x="7160" y="1132"/>
                                <a:pt x="7171" y="1121"/>
                                <a:pt x="7187" y="1107"/>
                              </a:cubicBezTo>
                              <a:cubicBezTo>
                                <a:pt x="7204" y="1089"/>
                                <a:pt x="7220" y="1068"/>
                                <a:pt x="7225" y="1047"/>
                              </a:cubicBezTo>
                              <a:cubicBezTo>
                                <a:pt x="7236" y="1019"/>
                                <a:pt x="7242" y="987"/>
                                <a:pt x="7236" y="955"/>
                              </a:cubicBezTo>
                              <a:cubicBezTo>
                                <a:pt x="7231" y="888"/>
                                <a:pt x="7187" y="821"/>
                                <a:pt x="7160" y="790"/>
                              </a:cubicBezTo>
                              <a:cubicBezTo>
                                <a:pt x="7160" y="790"/>
                                <a:pt x="7160" y="790"/>
                                <a:pt x="7160" y="790"/>
                              </a:cubicBezTo>
                              <a:cubicBezTo>
                                <a:pt x="7166" y="783"/>
                                <a:pt x="7171" y="779"/>
                                <a:pt x="7166" y="776"/>
                              </a:cubicBezTo>
                              <a:cubicBezTo>
                                <a:pt x="7160" y="772"/>
                                <a:pt x="7155" y="776"/>
                                <a:pt x="7139" y="783"/>
                              </a:cubicBezTo>
                              <a:cubicBezTo>
                                <a:pt x="7133" y="786"/>
                                <a:pt x="7128" y="790"/>
                                <a:pt x="7117" y="793"/>
                              </a:cubicBezTo>
                              <a:cubicBezTo>
                                <a:pt x="7101" y="800"/>
                                <a:pt x="7068" y="814"/>
                                <a:pt x="7019" y="825"/>
                              </a:cubicBezTo>
                              <a:cubicBezTo>
                                <a:pt x="6933" y="843"/>
                                <a:pt x="6824" y="846"/>
                                <a:pt x="6721" y="846"/>
                              </a:cubicBezTo>
                              <a:cubicBezTo>
                                <a:pt x="6678" y="846"/>
                                <a:pt x="6597" y="846"/>
                                <a:pt x="6499" y="839"/>
                              </a:cubicBezTo>
                              <a:lnTo>
                                <a:pt x="6488" y="839"/>
                              </a:lnTo>
                              <a:cubicBezTo>
                                <a:pt x="6466" y="836"/>
                                <a:pt x="6445" y="832"/>
                                <a:pt x="6418" y="828"/>
                              </a:cubicBezTo>
                              <a:cubicBezTo>
                                <a:pt x="6445" y="800"/>
                                <a:pt x="6466" y="765"/>
                                <a:pt x="6494" y="733"/>
                              </a:cubicBezTo>
                              <a:cubicBezTo>
                                <a:pt x="6510" y="709"/>
                                <a:pt x="6531" y="680"/>
                                <a:pt x="6548" y="649"/>
                              </a:cubicBezTo>
                              <a:lnTo>
                                <a:pt x="6569" y="613"/>
                              </a:lnTo>
                              <a:cubicBezTo>
                                <a:pt x="6667" y="490"/>
                                <a:pt x="6743" y="370"/>
                                <a:pt x="6792" y="250"/>
                              </a:cubicBezTo>
                              <a:lnTo>
                                <a:pt x="6813" y="204"/>
                              </a:lnTo>
                              <a:cubicBezTo>
                                <a:pt x="6846" y="145"/>
                                <a:pt x="6878" y="74"/>
                                <a:pt x="6916" y="7"/>
                              </a:cubicBezTo>
                              <a:lnTo>
                                <a:pt x="6667" y="7"/>
                              </a:lnTo>
                              <a:cubicBezTo>
                                <a:pt x="6645" y="137"/>
                                <a:pt x="6564" y="289"/>
                                <a:pt x="6504" y="395"/>
                              </a:cubicBezTo>
                              <a:cubicBezTo>
                                <a:pt x="6548" y="296"/>
                                <a:pt x="6591" y="159"/>
                                <a:pt x="6591" y="14"/>
                              </a:cubicBezTo>
                              <a:cubicBezTo>
                                <a:pt x="6591" y="14"/>
                                <a:pt x="6591" y="11"/>
                                <a:pt x="6591" y="11"/>
                              </a:cubicBezTo>
                              <a:lnTo>
                                <a:pt x="6380" y="11"/>
                              </a:lnTo>
                              <a:cubicBezTo>
                                <a:pt x="6380" y="74"/>
                                <a:pt x="6369" y="145"/>
                                <a:pt x="6347" y="229"/>
                              </a:cubicBezTo>
                              <a:cubicBezTo>
                                <a:pt x="6331" y="289"/>
                                <a:pt x="6315" y="338"/>
                                <a:pt x="6304" y="370"/>
                              </a:cubicBezTo>
                              <a:cubicBezTo>
                                <a:pt x="6304" y="377"/>
                                <a:pt x="6298" y="384"/>
                                <a:pt x="6298" y="388"/>
                              </a:cubicBezTo>
                              <a:lnTo>
                                <a:pt x="6293" y="405"/>
                              </a:lnTo>
                              <a:cubicBezTo>
                                <a:pt x="6277" y="455"/>
                                <a:pt x="6260" y="511"/>
                                <a:pt x="6244" y="557"/>
                              </a:cubicBezTo>
                              <a:cubicBezTo>
                                <a:pt x="6239" y="571"/>
                                <a:pt x="6233" y="599"/>
                                <a:pt x="6228" y="620"/>
                              </a:cubicBezTo>
                              <a:cubicBezTo>
                                <a:pt x="6233" y="578"/>
                                <a:pt x="6233" y="525"/>
                                <a:pt x="6233" y="483"/>
                              </a:cubicBezTo>
                              <a:cubicBezTo>
                                <a:pt x="6233" y="469"/>
                                <a:pt x="6233" y="430"/>
                                <a:pt x="6228" y="377"/>
                              </a:cubicBezTo>
                              <a:cubicBezTo>
                                <a:pt x="6228" y="331"/>
                                <a:pt x="6217" y="275"/>
                                <a:pt x="6206" y="222"/>
                              </a:cubicBezTo>
                              <a:lnTo>
                                <a:pt x="6190" y="141"/>
                              </a:lnTo>
                              <a:cubicBezTo>
                                <a:pt x="6190" y="134"/>
                                <a:pt x="6185" y="127"/>
                                <a:pt x="6185" y="120"/>
                              </a:cubicBezTo>
                              <a:cubicBezTo>
                                <a:pt x="6179" y="102"/>
                                <a:pt x="6179" y="81"/>
                                <a:pt x="6168" y="63"/>
                              </a:cubicBezTo>
                              <a:cubicBezTo>
                                <a:pt x="6163" y="46"/>
                                <a:pt x="6157" y="28"/>
                                <a:pt x="6152" y="11"/>
                              </a:cubicBezTo>
                              <a:lnTo>
                                <a:pt x="5865" y="11"/>
                              </a:lnTo>
                              <a:cubicBezTo>
                                <a:pt x="5870" y="21"/>
                                <a:pt x="5870" y="32"/>
                                <a:pt x="5876" y="46"/>
                              </a:cubicBezTo>
                              <a:cubicBezTo>
                                <a:pt x="5881" y="71"/>
                                <a:pt x="5886" y="95"/>
                                <a:pt x="5892" y="120"/>
                              </a:cubicBezTo>
                              <a:lnTo>
                                <a:pt x="5914" y="226"/>
                              </a:lnTo>
                              <a:cubicBezTo>
                                <a:pt x="5935" y="331"/>
                                <a:pt x="5941" y="423"/>
                                <a:pt x="5941" y="469"/>
                              </a:cubicBezTo>
                              <a:cubicBezTo>
                                <a:pt x="5941" y="483"/>
                                <a:pt x="5941" y="501"/>
                                <a:pt x="5941" y="515"/>
                              </a:cubicBezTo>
                              <a:lnTo>
                                <a:pt x="5941" y="532"/>
                              </a:lnTo>
                              <a:cubicBezTo>
                                <a:pt x="5941" y="557"/>
                                <a:pt x="5941" y="582"/>
                                <a:pt x="5941" y="599"/>
                              </a:cubicBezTo>
                              <a:cubicBezTo>
                                <a:pt x="5941" y="613"/>
                                <a:pt x="5941" y="624"/>
                                <a:pt x="5941" y="638"/>
                              </a:cubicBezTo>
                              <a:cubicBezTo>
                                <a:pt x="5941" y="670"/>
                                <a:pt x="5946" y="702"/>
                                <a:pt x="5946" y="730"/>
                              </a:cubicBezTo>
                              <a:cubicBezTo>
                                <a:pt x="5946" y="744"/>
                                <a:pt x="5941" y="761"/>
                                <a:pt x="5941" y="776"/>
                              </a:cubicBezTo>
                              <a:lnTo>
                                <a:pt x="5941" y="783"/>
                              </a:lnTo>
                              <a:cubicBezTo>
                                <a:pt x="5914" y="786"/>
                                <a:pt x="5881" y="790"/>
                                <a:pt x="5854" y="797"/>
                              </a:cubicBezTo>
                              <a:cubicBezTo>
                                <a:pt x="5756" y="811"/>
                                <a:pt x="5680" y="839"/>
                                <a:pt x="5626" y="864"/>
                              </a:cubicBezTo>
                              <a:cubicBezTo>
                                <a:pt x="5637" y="853"/>
                                <a:pt x="5643" y="843"/>
                                <a:pt x="5648" y="828"/>
                              </a:cubicBezTo>
                              <a:cubicBezTo>
                                <a:pt x="5659" y="811"/>
                                <a:pt x="5664" y="790"/>
                                <a:pt x="5664" y="769"/>
                              </a:cubicBezTo>
                              <a:cubicBezTo>
                                <a:pt x="5664" y="751"/>
                                <a:pt x="5659" y="719"/>
                                <a:pt x="5632" y="684"/>
                              </a:cubicBezTo>
                              <a:cubicBezTo>
                                <a:pt x="5615" y="666"/>
                                <a:pt x="5599" y="649"/>
                                <a:pt x="5578" y="635"/>
                              </a:cubicBezTo>
                              <a:cubicBezTo>
                                <a:pt x="5556" y="620"/>
                                <a:pt x="5523" y="610"/>
                                <a:pt x="5491" y="599"/>
                              </a:cubicBezTo>
                              <a:cubicBezTo>
                                <a:pt x="5420" y="578"/>
                                <a:pt x="5344" y="578"/>
                                <a:pt x="5296" y="582"/>
                              </a:cubicBezTo>
                              <a:cubicBezTo>
                                <a:pt x="5231" y="585"/>
                                <a:pt x="5176" y="596"/>
                                <a:pt x="5138" y="603"/>
                              </a:cubicBezTo>
                              <a:cubicBezTo>
                                <a:pt x="5133" y="603"/>
                                <a:pt x="5128" y="606"/>
                                <a:pt x="5128" y="610"/>
                              </a:cubicBezTo>
                              <a:cubicBezTo>
                                <a:pt x="5106" y="613"/>
                                <a:pt x="5090" y="617"/>
                                <a:pt x="5090" y="617"/>
                              </a:cubicBezTo>
                              <a:lnTo>
                                <a:pt x="5084" y="617"/>
                              </a:lnTo>
                              <a:lnTo>
                                <a:pt x="5084" y="620"/>
                              </a:lnTo>
                              <a:cubicBezTo>
                                <a:pt x="5090" y="642"/>
                                <a:pt x="5090" y="659"/>
                                <a:pt x="5090" y="680"/>
                              </a:cubicBezTo>
                              <a:cubicBezTo>
                                <a:pt x="5084" y="702"/>
                                <a:pt x="5084" y="737"/>
                                <a:pt x="5057" y="779"/>
                              </a:cubicBezTo>
                              <a:cubicBezTo>
                                <a:pt x="5041" y="811"/>
                                <a:pt x="5008" y="846"/>
                                <a:pt x="4976" y="874"/>
                              </a:cubicBezTo>
                              <a:cubicBezTo>
                                <a:pt x="4943" y="902"/>
                                <a:pt x="4900" y="931"/>
                                <a:pt x="4851" y="952"/>
                              </a:cubicBezTo>
                              <a:cubicBezTo>
                                <a:pt x="4824" y="966"/>
                                <a:pt x="4748" y="1001"/>
                                <a:pt x="4629" y="1033"/>
                              </a:cubicBezTo>
                              <a:cubicBezTo>
                                <a:pt x="4596" y="1044"/>
                                <a:pt x="4564" y="1051"/>
                                <a:pt x="4526" y="1061"/>
                              </a:cubicBezTo>
                              <a:cubicBezTo>
                                <a:pt x="4472" y="1075"/>
                                <a:pt x="4423" y="1086"/>
                                <a:pt x="4369" y="1103"/>
                              </a:cubicBezTo>
                              <a:cubicBezTo>
                                <a:pt x="4380" y="1093"/>
                                <a:pt x="4396" y="1079"/>
                                <a:pt x="4407" y="1068"/>
                              </a:cubicBezTo>
                              <a:cubicBezTo>
                                <a:pt x="4450" y="1022"/>
                                <a:pt x="4493" y="962"/>
                                <a:pt x="4537" y="906"/>
                              </a:cubicBezTo>
                              <a:lnTo>
                                <a:pt x="4564" y="871"/>
                              </a:lnTo>
                              <a:cubicBezTo>
                                <a:pt x="4699" y="726"/>
                                <a:pt x="4813" y="606"/>
                                <a:pt x="4911" y="515"/>
                              </a:cubicBezTo>
                              <a:cubicBezTo>
                                <a:pt x="4943" y="483"/>
                                <a:pt x="4981" y="455"/>
                                <a:pt x="5008" y="427"/>
                              </a:cubicBezTo>
                              <a:cubicBezTo>
                                <a:pt x="5046" y="391"/>
                                <a:pt x="5084" y="360"/>
                                <a:pt x="5111" y="335"/>
                              </a:cubicBezTo>
                              <a:cubicBezTo>
                                <a:pt x="5117" y="328"/>
                                <a:pt x="5122" y="324"/>
                                <a:pt x="5128" y="321"/>
                              </a:cubicBezTo>
                              <a:lnTo>
                                <a:pt x="5133" y="317"/>
                              </a:lnTo>
                              <a:cubicBezTo>
                                <a:pt x="5133" y="317"/>
                                <a:pt x="5133" y="314"/>
                                <a:pt x="5138" y="314"/>
                              </a:cubicBezTo>
                              <a:cubicBezTo>
                                <a:pt x="5138" y="314"/>
                                <a:pt x="5138" y="314"/>
                                <a:pt x="5138" y="310"/>
                              </a:cubicBezTo>
                              <a:lnTo>
                                <a:pt x="5171" y="286"/>
                              </a:lnTo>
                              <a:lnTo>
                                <a:pt x="5133" y="303"/>
                              </a:lnTo>
                              <a:lnTo>
                                <a:pt x="5133" y="303"/>
                              </a:lnTo>
                              <a:cubicBezTo>
                                <a:pt x="5128" y="303"/>
                                <a:pt x="5128" y="307"/>
                                <a:pt x="5122" y="307"/>
                              </a:cubicBezTo>
                              <a:lnTo>
                                <a:pt x="5155" y="310"/>
                              </a:lnTo>
                              <a:cubicBezTo>
                                <a:pt x="5138" y="317"/>
                                <a:pt x="5122" y="324"/>
                                <a:pt x="5101" y="331"/>
                              </a:cubicBezTo>
                              <a:lnTo>
                                <a:pt x="5068" y="342"/>
                              </a:lnTo>
                              <a:cubicBezTo>
                                <a:pt x="4932" y="395"/>
                                <a:pt x="4727" y="469"/>
                                <a:pt x="4645" y="518"/>
                              </a:cubicBezTo>
                              <a:cubicBezTo>
                                <a:pt x="4618" y="536"/>
                                <a:pt x="4586" y="557"/>
                                <a:pt x="4548" y="582"/>
                              </a:cubicBezTo>
                              <a:cubicBezTo>
                                <a:pt x="4504" y="613"/>
                                <a:pt x="4461" y="642"/>
                                <a:pt x="4423" y="673"/>
                              </a:cubicBezTo>
                              <a:cubicBezTo>
                                <a:pt x="4347" y="733"/>
                                <a:pt x="4282" y="800"/>
                                <a:pt x="4228" y="860"/>
                              </a:cubicBezTo>
                              <a:cubicBezTo>
                                <a:pt x="4195" y="899"/>
                                <a:pt x="4168" y="938"/>
                                <a:pt x="4141" y="977"/>
                              </a:cubicBezTo>
                              <a:cubicBezTo>
                                <a:pt x="4141" y="962"/>
                                <a:pt x="4141" y="948"/>
                                <a:pt x="4136" y="938"/>
                              </a:cubicBezTo>
                              <a:cubicBezTo>
                                <a:pt x="4136" y="927"/>
                                <a:pt x="4130" y="920"/>
                                <a:pt x="4130" y="910"/>
                              </a:cubicBezTo>
                              <a:cubicBezTo>
                                <a:pt x="4125" y="881"/>
                                <a:pt x="4103" y="811"/>
                                <a:pt x="4071" y="737"/>
                              </a:cubicBezTo>
                              <a:lnTo>
                                <a:pt x="4071" y="730"/>
                              </a:lnTo>
                              <a:cubicBezTo>
                                <a:pt x="4060" y="705"/>
                                <a:pt x="4049" y="677"/>
                                <a:pt x="4038" y="652"/>
                              </a:cubicBezTo>
                              <a:lnTo>
                                <a:pt x="4038" y="649"/>
                              </a:lnTo>
                              <a:cubicBezTo>
                                <a:pt x="4033" y="624"/>
                                <a:pt x="4022" y="592"/>
                                <a:pt x="4011" y="561"/>
                              </a:cubicBezTo>
                              <a:cubicBezTo>
                                <a:pt x="4011" y="553"/>
                                <a:pt x="4011" y="550"/>
                                <a:pt x="4011" y="543"/>
                              </a:cubicBezTo>
                              <a:cubicBezTo>
                                <a:pt x="4011" y="539"/>
                                <a:pt x="4011" y="536"/>
                                <a:pt x="4006" y="536"/>
                              </a:cubicBezTo>
                              <a:lnTo>
                                <a:pt x="4006" y="532"/>
                              </a:lnTo>
                              <a:lnTo>
                                <a:pt x="4000" y="532"/>
                              </a:lnTo>
                              <a:cubicBezTo>
                                <a:pt x="3995" y="525"/>
                                <a:pt x="3995" y="518"/>
                                <a:pt x="3995" y="511"/>
                              </a:cubicBezTo>
                              <a:cubicBezTo>
                                <a:pt x="4038" y="483"/>
                                <a:pt x="4082" y="451"/>
                                <a:pt x="4130" y="412"/>
                              </a:cubicBezTo>
                              <a:cubicBezTo>
                                <a:pt x="4184" y="370"/>
                                <a:pt x="4239" y="324"/>
                                <a:pt x="4287" y="275"/>
                              </a:cubicBezTo>
                              <a:cubicBezTo>
                                <a:pt x="4304" y="250"/>
                                <a:pt x="4325" y="226"/>
                                <a:pt x="4342" y="201"/>
                              </a:cubicBezTo>
                              <a:cubicBezTo>
                                <a:pt x="4353" y="180"/>
                                <a:pt x="4363" y="159"/>
                                <a:pt x="4374" y="137"/>
                              </a:cubicBezTo>
                              <a:lnTo>
                                <a:pt x="4380" y="123"/>
                              </a:lnTo>
                              <a:cubicBezTo>
                                <a:pt x="4390" y="99"/>
                                <a:pt x="4407" y="74"/>
                                <a:pt x="4423" y="53"/>
                              </a:cubicBezTo>
                              <a:cubicBezTo>
                                <a:pt x="4439" y="35"/>
                                <a:pt x="4456" y="21"/>
                                <a:pt x="4472" y="4"/>
                              </a:cubicBezTo>
                              <a:lnTo>
                                <a:pt x="2846" y="4"/>
                              </a:lnTo>
                              <a:cubicBezTo>
                                <a:pt x="2824" y="25"/>
                                <a:pt x="2808" y="56"/>
                                <a:pt x="2797" y="81"/>
                              </a:cubicBezTo>
                              <a:cubicBezTo>
                                <a:pt x="2791" y="92"/>
                                <a:pt x="2786" y="99"/>
                                <a:pt x="2781" y="109"/>
                              </a:cubicBezTo>
                              <a:cubicBezTo>
                                <a:pt x="2759" y="148"/>
                                <a:pt x="2743" y="187"/>
                                <a:pt x="2732" y="226"/>
                              </a:cubicBezTo>
                              <a:cubicBezTo>
                                <a:pt x="2721" y="264"/>
                                <a:pt x="2716" y="314"/>
                                <a:pt x="2716" y="363"/>
                              </a:cubicBezTo>
                              <a:cubicBezTo>
                                <a:pt x="2710" y="405"/>
                                <a:pt x="2716" y="444"/>
                                <a:pt x="2721" y="476"/>
                              </a:cubicBezTo>
                              <a:lnTo>
                                <a:pt x="2726" y="515"/>
                              </a:lnTo>
                              <a:cubicBezTo>
                                <a:pt x="2726" y="525"/>
                                <a:pt x="2732" y="539"/>
                                <a:pt x="2732" y="550"/>
                              </a:cubicBezTo>
                              <a:lnTo>
                                <a:pt x="2732" y="553"/>
                              </a:lnTo>
                              <a:cubicBezTo>
                                <a:pt x="2732" y="564"/>
                                <a:pt x="2737" y="571"/>
                                <a:pt x="2737" y="582"/>
                              </a:cubicBezTo>
                              <a:cubicBezTo>
                                <a:pt x="2732" y="606"/>
                                <a:pt x="2716" y="635"/>
                                <a:pt x="2694" y="656"/>
                              </a:cubicBezTo>
                              <a:cubicBezTo>
                                <a:pt x="2683" y="666"/>
                                <a:pt x="2678" y="677"/>
                                <a:pt x="2667" y="687"/>
                              </a:cubicBezTo>
                              <a:lnTo>
                                <a:pt x="2661" y="691"/>
                              </a:lnTo>
                              <a:cubicBezTo>
                                <a:pt x="2651" y="698"/>
                                <a:pt x="2651" y="702"/>
                                <a:pt x="2651" y="705"/>
                              </a:cubicBezTo>
                              <a:cubicBezTo>
                                <a:pt x="2651" y="709"/>
                                <a:pt x="2645" y="709"/>
                                <a:pt x="2645" y="712"/>
                              </a:cubicBezTo>
                              <a:lnTo>
                                <a:pt x="2645" y="712"/>
                              </a:lnTo>
                              <a:cubicBezTo>
                                <a:pt x="2645" y="709"/>
                                <a:pt x="2640" y="709"/>
                                <a:pt x="2634" y="709"/>
                              </a:cubicBezTo>
                              <a:cubicBezTo>
                                <a:pt x="2629" y="709"/>
                                <a:pt x="2623" y="712"/>
                                <a:pt x="2618" y="716"/>
                              </a:cubicBezTo>
                              <a:cubicBezTo>
                                <a:pt x="2613" y="719"/>
                                <a:pt x="2613" y="723"/>
                                <a:pt x="2607" y="726"/>
                              </a:cubicBezTo>
                              <a:lnTo>
                                <a:pt x="2602" y="730"/>
                              </a:lnTo>
                              <a:cubicBezTo>
                                <a:pt x="2580" y="751"/>
                                <a:pt x="2548" y="779"/>
                                <a:pt x="2520" y="807"/>
                              </a:cubicBezTo>
                              <a:cubicBezTo>
                                <a:pt x="2499" y="828"/>
                                <a:pt x="2477" y="850"/>
                                <a:pt x="2455" y="874"/>
                              </a:cubicBezTo>
                              <a:cubicBezTo>
                                <a:pt x="2455" y="874"/>
                                <a:pt x="2455" y="871"/>
                                <a:pt x="2455" y="871"/>
                              </a:cubicBezTo>
                              <a:cubicBezTo>
                                <a:pt x="2455" y="867"/>
                                <a:pt x="2461" y="864"/>
                                <a:pt x="2461" y="860"/>
                              </a:cubicBezTo>
                              <a:cubicBezTo>
                                <a:pt x="2477" y="832"/>
                                <a:pt x="2488" y="797"/>
                                <a:pt x="2483" y="765"/>
                              </a:cubicBezTo>
                              <a:cubicBezTo>
                                <a:pt x="2477" y="740"/>
                                <a:pt x="2472" y="719"/>
                                <a:pt x="2461" y="695"/>
                              </a:cubicBezTo>
                              <a:cubicBezTo>
                                <a:pt x="2455" y="684"/>
                                <a:pt x="2445" y="673"/>
                                <a:pt x="2439" y="663"/>
                              </a:cubicBezTo>
                              <a:cubicBezTo>
                                <a:pt x="2434" y="656"/>
                                <a:pt x="2423" y="649"/>
                                <a:pt x="2412" y="642"/>
                              </a:cubicBezTo>
                              <a:cubicBezTo>
                                <a:pt x="2396" y="631"/>
                                <a:pt x="2380" y="620"/>
                                <a:pt x="2363" y="613"/>
                              </a:cubicBezTo>
                              <a:cubicBezTo>
                                <a:pt x="2314" y="592"/>
                                <a:pt x="2249" y="585"/>
                                <a:pt x="2195" y="596"/>
                              </a:cubicBezTo>
                              <a:cubicBezTo>
                                <a:pt x="2141" y="606"/>
                                <a:pt x="2103" y="635"/>
                                <a:pt x="2092" y="656"/>
                              </a:cubicBezTo>
                              <a:cubicBezTo>
                                <a:pt x="2092" y="659"/>
                                <a:pt x="2087" y="663"/>
                                <a:pt x="2092" y="666"/>
                              </a:cubicBezTo>
                              <a:cubicBezTo>
                                <a:pt x="2098" y="670"/>
                                <a:pt x="2103" y="663"/>
                                <a:pt x="2103" y="659"/>
                              </a:cubicBezTo>
                              <a:cubicBezTo>
                                <a:pt x="2109" y="659"/>
                                <a:pt x="2114" y="663"/>
                                <a:pt x="2125" y="670"/>
                              </a:cubicBezTo>
                              <a:cubicBezTo>
                                <a:pt x="2125" y="670"/>
                                <a:pt x="2119" y="670"/>
                                <a:pt x="2119" y="673"/>
                              </a:cubicBezTo>
                              <a:cubicBezTo>
                                <a:pt x="2114" y="677"/>
                                <a:pt x="2119" y="680"/>
                                <a:pt x="2130" y="684"/>
                              </a:cubicBezTo>
                              <a:cubicBezTo>
                                <a:pt x="2136" y="687"/>
                                <a:pt x="2141" y="691"/>
                                <a:pt x="2152" y="695"/>
                              </a:cubicBezTo>
                              <a:cubicBezTo>
                                <a:pt x="2174" y="705"/>
                                <a:pt x="2206" y="730"/>
                                <a:pt x="2228" y="758"/>
                              </a:cubicBezTo>
                              <a:cubicBezTo>
                                <a:pt x="2249" y="793"/>
                                <a:pt x="2255" y="832"/>
                                <a:pt x="2255" y="850"/>
                              </a:cubicBezTo>
                              <a:cubicBezTo>
                                <a:pt x="2255" y="874"/>
                                <a:pt x="2249" y="899"/>
                                <a:pt x="2244" y="910"/>
                              </a:cubicBezTo>
                              <a:lnTo>
                                <a:pt x="2244" y="913"/>
                              </a:lnTo>
                              <a:cubicBezTo>
                                <a:pt x="2239" y="931"/>
                                <a:pt x="2233" y="959"/>
                                <a:pt x="2217" y="977"/>
                              </a:cubicBezTo>
                              <a:cubicBezTo>
                                <a:pt x="2211" y="984"/>
                                <a:pt x="2206" y="987"/>
                                <a:pt x="2206" y="994"/>
                              </a:cubicBezTo>
                              <a:cubicBezTo>
                                <a:pt x="2206" y="994"/>
                                <a:pt x="2206" y="994"/>
                                <a:pt x="2201" y="994"/>
                              </a:cubicBezTo>
                              <a:lnTo>
                                <a:pt x="2168" y="969"/>
                              </a:lnTo>
                              <a:cubicBezTo>
                                <a:pt x="2174" y="959"/>
                                <a:pt x="2174" y="948"/>
                                <a:pt x="2163" y="941"/>
                              </a:cubicBezTo>
                              <a:cubicBezTo>
                                <a:pt x="2152" y="931"/>
                                <a:pt x="2136" y="927"/>
                                <a:pt x="2119" y="931"/>
                              </a:cubicBezTo>
                              <a:lnTo>
                                <a:pt x="2092" y="910"/>
                              </a:lnTo>
                              <a:cubicBezTo>
                                <a:pt x="2103" y="899"/>
                                <a:pt x="2098" y="888"/>
                                <a:pt x="2087" y="878"/>
                              </a:cubicBezTo>
                              <a:cubicBezTo>
                                <a:pt x="2076" y="867"/>
                                <a:pt x="2054" y="864"/>
                                <a:pt x="2038" y="867"/>
                              </a:cubicBezTo>
                              <a:cubicBezTo>
                                <a:pt x="2027" y="860"/>
                                <a:pt x="2022" y="853"/>
                                <a:pt x="2011" y="846"/>
                              </a:cubicBezTo>
                              <a:cubicBezTo>
                                <a:pt x="2022" y="836"/>
                                <a:pt x="2022" y="821"/>
                                <a:pt x="2011" y="811"/>
                              </a:cubicBezTo>
                              <a:cubicBezTo>
                                <a:pt x="2006" y="804"/>
                                <a:pt x="1995" y="800"/>
                                <a:pt x="1984" y="800"/>
                              </a:cubicBezTo>
                              <a:cubicBezTo>
                                <a:pt x="1973" y="800"/>
                                <a:pt x="1962" y="800"/>
                                <a:pt x="1957" y="804"/>
                              </a:cubicBezTo>
                              <a:cubicBezTo>
                                <a:pt x="1946" y="797"/>
                                <a:pt x="1940" y="790"/>
                                <a:pt x="1930" y="786"/>
                              </a:cubicBezTo>
                              <a:cubicBezTo>
                                <a:pt x="1946" y="776"/>
                                <a:pt x="1951" y="758"/>
                                <a:pt x="1935" y="747"/>
                              </a:cubicBezTo>
                              <a:cubicBezTo>
                                <a:pt x="1930" y="740"/>
                                <a:pt x="1919" y="737"/>
                                <a:pt x="1903" y="737"/>
                              </a:cubicBezTo>
                              <a:cubicBezTo>
                                <a:pt x="1892" y="737"/>
                                <a:pt x="1881" y="737"/>
                                <a:pt x="1870" y="744"/>
                              </a:cubicBezTo>
                              <a:cubicBezTo>
                                <a:pt x="1870" y="744"/>
                                <a:pt x="1865" y="747"/>
                                <a:pt x="1865" y="747"/>
                              </a:cubicBezTo>
                              <a:lnTo>
                                <a:pt x="1865" y="747"/>
                              </a:lnTo>
                              <a:cubicBezTo>
                                <a:pt x="1854" y="740"/>
                                <a:pt x="1848" y="737"/>
                                <a:pt x="1843" y="733"/>
                              </a:cubicBezTo>
                              <a:cubicBezTo>
                                <a:pt x="1843" y="733"/>
                                <a:pt x="1837" y="730"/>
                                <a:pt x="1837" y="730"/>
                              </a:cubicBezTo>
                              <a:cubicBezTo>
                                <a:pt x="1843" y="730"/>
                                <a:pt x="1848" y="726"/>
                                <a:pt x="1854" y="726"/>
                              </a:cubicBezTo>
                              <a:cubicBezTo>
                                <a:pt x="1865" y="723"/>
                                <a:pt x="1870" y="716"/>
                                <a:pt x="1870" y="709"/>
                              </a:cubicBezTo>
                              <a:cubicBezTo>
                                <a:pt x="1870" y="702"/>
                                <a:pt x="1870" y="695"/>
                                <a:pt x="1859" y="687"/>
                              </a:cubicBezTo>
                              <a:cubicBezTo>
                                <a:pt x="1854" y="680"/>
                                <a:pt x="1843" y="677"/>
                                <a:pt x="1827" y="677"/>
                              </a:cubicBezTo>
                              <a:cubicBezTo>
                                <a:pt x="1816" y="677"/>
                                <a:pt x="1805" y="677"/>
                                <a:pt x="1794" y="684"/>
                              </a:cubicBezTo>
                              <a:cubicBezTo>
                                <a:pt x="1789" y="687"/>
                                <a:pt x="1783" y="691"/>
                                <a:pt x="1778" y="698"/>
                              </a:cubicBezTo>
                              <a:cubicBezTo>
                                <a:pt x="1772" y="695"/>
                                <a:pt x="1772" y="691"/>
                                <a:pt x="1767" y="691"/>
                              </a:cubicBezTo>
                              <a:cubicBezTo>
                                <a:pt x="1762" y="684"/>
                                <a:pt x="1751" y="680"/>
                                <a:pt x="1745" y="673"/>
                              </a:cubicBezTo>
                              <a:cubicBezTo>
                                <a:pt x="1756" y="673"/>
                                <a:pt x="1762" y="670"/>
                                <a:pt x="1772" y="666"/>
                              </a:cubicBezTo>
                              <a:cubicBezTo>
                                <a:pt x="1783" y="663"/>
                                <a:pt x="1789" y="656"/>
                                <a:pt x="1789" y="645"/>
                              </a:cubicBezTo>
                              <a:cubicBezTo>
                                <a:pt x="1789" y="638"/>
                                <a:pt x="1789" y="631"/>
                                <a:pt x="1778" y="624"/>
                              </a:cubicBezTo>
                              <a:cubicBezTo>
                                <a:pt x="1762" y="610"/>
                                <a:pt x="1735" y="610"/>
                                <a:pt x="1713" y="620"/>
                              </a:cubicBezTo>
                              <a:cubicBezTo>
                                <a:pt x="1707" y="624"/>
                                <a:pt x="1702" y="628"/>
                                <a:pt x="1697" y="635"/>
                              </a:cubicBezTo>
                              <a:cubicBezTo>
                                <a:pt x="1686" y="628"/>
                                <a:pt x="1680" y="617"/>
                                <a:pt x="1669" y="606"/>
                              </a:cubicBezTo>
                              <a:cubicBezTo>
                                <a:pt x="1675" y="606"/>
                                <a:pt x="1680" y="603"/>
                                <a:pt x="1691" y="599"/>
                              </a:cubicBezTo>
                              <a:cubicBezTo>
                                <a:pt x="1713" y="589"/>
                                <a:pt x="1713" y="571"/>
                                <a:pt x="1697" y="557"/>
                              </a:cubicBezTo>
                              <a:cubicBezTo>
                                <a:pt x="1686" y="550"/>
                                <a:pt x="1669" y="546"/>
                                <a:pt x="1659" y="546"/>
                              </a:cubicBezTo>
                              <a:cubicBezTo>
                                <a:pt x="1783" y="324"/>
                                <a:pt x="1881" y="141"/>
                                <a:pt x="1957" y="4"/>
                              </a:cubicBezTo>
                              <a:lnTo>
                                <a:pt x="1659" y="4"/>
                              </a:lnTo>
                              <a:cubicBezTo>
                                <a:pt x="1626" y="74"/>
                                <a:pt x="1594" y="145"/>
                                <a:pt x="1556" y="215"/>
                              </a:cubicBezTo>
                              <a:cubicBezTo>
                                <a:pt x="1523" y="289"/>
                                <a:pt x="1501" y="345"/>
                                <a:pt x="1501" y="345"/>
                              </a:cubicBezTo>
                              <a:lnTo>
                                <a:pt x="1501" y="349"/>
                              </a:lnTo>
                              <a:cubicBezTo>
                                <a:pt x="1491" y="353"/>
                                <a:pt x="1480" y="353"/>
                                <a:pt x="1469" y="356"/>
                              </a:cubicBezTo>
                              <a:cubicBezTo>
                                <a:pt x="1463" y="356"/>
                                <a:pt x="1463" y="360"/>
                                <a:pt x="1458" y="360"/>
                              </a:cubicBezTo>
                              <a:cubicBezTo>
                                <a:pt x="1447" y="363"/>
                                <a:pt x="1431" y="367"/>
                                <a:pt x="1415" y="374"/>
                              </a:cubicBezTo>
                              <a:cubicBezTo>
                                <a:pt x="1404" y="250"/>
                                <a:pt x="1388" y="127"/>
                                <a:pt x="1361" y="0"/>
                              </a:cubicBezTo>
                              <a:lnTo>
                                <a:pt x="1052" y="0"/>
                              </a:lnTo>
                              <a:cubicBezTo>
                                <a:pt x="1068" y="99"/>
                                <a:pt x="1084" y="197"/>
                                <a:pt x="1100" y="293"/>
                              </a:cubicBezTo>
                              <a:cubicBezTo>
                                <a:pt x="1106" y="317"/>
                                <a:pt x="1106" y="338"/>
                                <a:pt x="1111" y="363"/>
                              </a:cubicBezTo>
                              <a:cubicBezTo>
                                <a:pt x="1100" y="360"/>
                                <a:pt x="1089" y="356"/>
                                <a:pt x="1079" y="353"/>
                              </a:cubicBezTo>
                              <a:lnTo>
                                <a:pt x="1068" y="349"/>
                              </a:lnTo>
                              <a:cubicBezTo>
                                <a:pt x="1030" y="338"/>
                                <a:pt x="970" y="321"/>
                                <a:pt x="900" y="307"/>
                              </a:cubicBezTo>
                              <a:lnTo>
                                <a:pt x="894" y="307"/>
                              </a:lnTo>
                              <a:cubicBezTo>
                                <a:pt x="862" y="300"/>
                                <a:pt x="829" y="293"/>
                                <a:pt x="797" y="282"/>
                              </a:cubicBezTo>
                              <a:lnTo>
                                <a:pt x="797" y="282"/>
                              </a:lnTo>
                              <a:cubicBezTo>
                                <a:pt x="743" y="261"/>
                                <a:pt x="688" y="240"/>
                                <a:pt x="623" y="208"/>
                              </a:cubicBezTo>
                              <a:cubicBezTo>
                                <a:pt x="607" y="197"/>
                                <a:pt x="591" y="187"/>
                                <a:pt x="575" y="180"/>
                              </a:cubicBezTo>
                              <a:cubicBezTo>
                                <a:pt x="558" y="169"/>
                                <a:pt x="542" y="159"/>
                                <a:pt x="526" y="148"/>
                              </a:cubicBezTo>
                              <a:cubicBezTo>
                                <a:pt x="526" y="145"/>
                                <a:pt x="526" y="141"/>
                                <a:pt x="526" y="134"/>
                              </a:cubicBezTo>
                              <a:cubicBezTo>
                                <a:pt x="526" y="116"/>
                                <a:pt x="531" y="99"/>
                                <a:pt x="531" y="81"/>
                              </a:cubicBezTo>
                              <a:cubicBezTo>
                                <a:pt x="537" y="60"/>
                                <a:pt x="542" y="39"/>
                                <a:pt x="547" y="18"/>
                              </a:cubicBezTo>
                              <a:cubicBezTo>
                                <a:pt x="547" y="11"/>
                                <a:pt x="553" y="7"/>
                                <a:pt x="553" y="0"/>
                              </a:cubicBezTo>
                              <a:lnTo>
                                <a:pt x="293" y="0"/>
                              </a:lnTo>
                              <a:cubicBezTo>
                                <a:pt x="271" y="11"/>
                                <a:pt x="249" y="21"/>
                                <a:pt x="222" y="32"/>
                              </a:cubicBezTo>
                              <a:cubicBezTo>
                                <a:pt x="201" y="46"/>
                                <a:pt x="173" y="60"/>
                                <a:pt x="152" y="74"/>
                              </a:cubicBezTo>
                              <a:cubicBezTo>
                                <a:pt x="146" y="78"/>
                                <a:pt x="141" y="81"/>
                                <a:pt x="136" y="85"/>
                              </a:cubicBezTo>
                              <a:cubicBezTo>
                                <a:pt x="130" y="74"/>
                                <a:pt x="119" y="60"/>
                                <a:pt x="114" y="42"/>
                              </a:cubicBezTo>
                              <a:cubicBezTo>
                                <a:pt x="103" y="32"/>
                                <a:pt x="92" y="18"/>
                                <a:pt x="87" y="4"/>
                              </a:cubicBezTo>
                              <a:lnTo>
                                <a:pt x="5" y="4"/>
                              </a:lnTo>
                              <a:lnTo>
                                <a:pt x="5" y="2630"/>
                              </a:lnTo>
                              <a:cubicBezTo>
                                <a:pt x="11" y="2633"/>
                                <a:pt x="16" y="2637"/>
                                <a:pt x="22" y="2641"/>
                              </a:cubicBezTo>
                              <a:cubicBezTo>
                                <a:pt x="22" y="2641"/>
                                <a:pt x="27" y="2644"/>
                                <a:pt x="27" y="2644"/>
                              </a:cubicBezTo>
                              <a:cubicBezTo>
                                <a:pt x="16" y="2644"/>
                                <a:pt x="11" y="2648"/>
                                <a:pt x="5" y="2655"/>
                              </a:cubicBezTo>
                              <a:lnTo>
                                <a:pt x="5" y="2789"/>
                              </a:lnTo>
                              <a:cubicBezTo>
                                <a:pt x="5" y="2789"/>
                                <a:pt x="11" y="2789"/>
                                <a:pt x="11" y="2789"/>
                              </a:cubicBezTo>
                              <a:cubicBezTo>
                                <a:pt x="33" y="2789"/>
                                <a:pt x="81" y="2789"/>
                                <a:pt x="125" y="2803"/>
                              </a:cubicBezTo>
                              <a:cubicBezTo>
                                <a:pt x="163" y="2817"/>
                                <a:pt x="201" y="2841"/>
                                <a:pt x="222" y="2873"/>
                              </a:cubicBezTo>
                              <a:cubicBezTo>
                                <a:pt x="249" y="2905"/>
                                <a:pt x="260" y="2940"/>
                                <a:pt x="276" y="2975"/>
                              </a:cubicBezTo>
                              <a:cubicBezTo>
                                <a:pt x="287" y="3011"/>
                                <a:pt x="298" y="3046"/>
                                <a:pt x="309" y="3078"/>
                              </a:cubicBezTo>
                              <a:cubicBezTo>
                                <a:pt x="325" y="3141"/>
                                <a:pt x="336" y="3190"/>
                                <a:pt x="341" y="3219"/>
                              </a:cubicBezTo>
                              <a:lnTo>
                                <a:pt x="341" y="3222"/>
                              </a:lnTo>
                              <a:cubicBezTo>
                                <a:pt x="352" y="3265"/>
                                <a:pt x="363" y="3321"/>
                                <a:pt x="369" y="3374"/>
                              </a:cubicBezTo>
                              <a:cubicBezTo>
                                <a:pt x="385" y="3423"/>
                                <a:pt x="385" y="3441"/>
                                <a:pt x="390" y="3448"/>
                              </a:cubicBezTo>
                              <a:cubicBezTo>
                                <a:pt x="390" y="3451"/>
                                <a:pt x="385" y="3451"/>
                                <a:pt x="385" y="3455"/>
                              </a:cubicBezTo>
                              <a:lnTo>
                                <a:pt x="385" y="3462"/>
                              </a:lnTo>
                              <a:cubicBezTo>
                                <a:pt x="331" y="3515"/>
                                <a:pt x="276" y="3568"/>
                                <a:pt x="217" y="3617"/>
                              </a:cubicBezTo>
                              <a:cubicBezTo>
                                <a:pt x="152" y="3673"/>
                                <a:pt x="76" y="3726"/>
                                <a:pt x="5" y="3776"/>
                              </a:cubicBezTo>
                              <a:lnTo>
                                <a:pt x="5" y="4044"/>
                              </a:lnTo>
                              <a:lnTo>
                                <a:pt x="201" y="3948"/>
                              </a:lnTo>
                              <a:cubicBezTo>
                                <a:pt x="206" y="3945"/>
                                <a:pt x="217" y="3941"/>
                                <a:pt x="222" y="3938"/>
                              </a:cubicBezTo>
                              <a:cubicBezTo>
                                <a:pt x="255" y="3920"/>
                                <a:pt x="287" y="3906"/>
                                <a:pt x="325" y="3899"/>
                              </a:cubicBezTo>
                              <a:cubicBezTo>
                                <a:pt x="336" y="3896"/>
                                <a:pt x="347" y="3896"/>
                                <a:pt x="363" y="3896"/>
                              </a:cubicBezTo>
                              <a:cubicBezTo>
                                <a:pt x="385" y="3896"/>
                                <a:pt x="407" y="3899"/>
                                <a:pt x="428" y="3899"/>
                              </a:cubicBezTo>
                              <a:cubicBezTo>
                                <a:pt x="439" y="3899"/>
                                <a:pt x="450" y="3903"/>
                                <a:pt x="461" y="3903"/>
                              </a:cubicBezTo>
                              <a:cubicBezTo>
                                <a:pt x="488" y="3906"/>
                                <a:pt x="526" y="3906"/>
                                <a:pt x="575" y="3910"/>
                              </a:cubicBezTo>
                              <a:lnTo>
                                <a:pt x="596" y="3959"/>
                              </a:lnTo>
                              <a:lnTo>
                                <a:pt x="607" y="3991"/>
                              </a:lnTo>
                              <a:cubicBezTo>
                                <a:pt x="612" y="3998"/>
                                <a:pt x="612" y="4008"/>
                                <a:pt x="618" y="4019"/>
                              </a:cubicBezTo>
                              <a:cubicBezTo>
                                <a:pt x="607" y="4019"/>
                                <a:pt x="591" y="4015"/>
                                <a:pt x="575" y="4015"/>
                              </a:cubicBezTo>
                              <a:cubicBezTo>
                                <a:pt x="575" y="4015"/>
                                <a:pt x="575" y="4012"/>
                                <a:pt x="575" y="4012"/>
                              </a:cubicBezTo>
                              <a:cubicBezTo>
                                <a:pt x="575" y="4008"/>
                                <a:pt x="569" y="4001"/>
                                <a:pt x="455" y="4012"/>
                              </a:cubicBezTo>
                              <a:cubicBezTo>
                                <a:pt x="417" y="4012"/>
                                <a:pt x="369" y="4012"/>
                                <a:pt x="331" y="4015"/>
                              </a:cubicBezTo>
                              <a:cubicBezTo>
                                <a:pt x="304" y="4015"/>
                                <a:pt x="179" y="4026"/>
                                <a:pt x="38" y="4054"/>
                              </a:cubicBezTo>
                              <a:cubicBezTo>
                                <a:pt x="27" y="4058"/>
                                <a:pt x="16" y="4058"/>
                                <a:pt x="5" y="4061"/>
                              </a:cubicBezTo>
                              <a:lnTo>
                                <a:pt x="5" y="4259"/>
                              </a:lnTo>
                              <a:cubicBezTo>
                                <a:pt x="65" y="4245"/>
                                <a:pt x="125" y="4234"/>
                                <a:pt x="184" y="4223"/>
                              </a:cubicBezTo>
                              <a:cubicBezTo>
                                <a:pt x="271" y="4209"/>
                                <a:pt x="347" y="4202"/>
                                <a:pt x="417" y="4199"/>
                              </a:cubicBezTo>
                              <a:cubicBezTo>
                                <a:pt x="520" y="4195"/>
                                <a:pt x="602" y="4209"/>
                                <a:pt x="640" y="4216"/>
                              </a:cubicBezTo>
                              <a:lnTo>
                                <a:pt x="645" y="4216"/>
                              </a:lnTo>
                              <a:cubicBezTo>
                                <a:pt x="656" y="4220"/>
                                <a:pt x="661" y="4220"/>
                                <a:pt x="667" y="4223"/>
                              </a:cubicBezTo>
                              <a:cubicBezTo>
                                <a:pt x="688" y="4301"/>
                                <a:pt x="710" y="4357"/>
                                <a:pt x="726" y="4403"/>
                              </a:cubicBezTo>
                              <a:cubicBezTo>
                                <a:pt x="748" y="4453"/>
                                <a:pt x="770" y="4498"/>
                                <a:pt x="802" y="4548"/>
                              </a:cubicBezTo>
                              <a:lnTo>
                                <a:pt x="818" y="4569"/>
                              </a:lnTo>
                              <a:cubicBezTo>
                                <a:pt x="824" y="4576"/>
                                <a:pt x="824" y="4579"/>
                                <a:pt x="829" y="4587"/>
                              </a:cubicBezTo>
                              <a:cubicBezTo>
                                <a:pt x="818" y="4583"/>
                                <a:pt x="808" y="4583"/>
                                <a:pt x="797" y="4583"/>
                              </a:cubicBezTo>
                              <a:cubicBezTo>
                                <a:pt x="699" y="4572"/>
                                <a:pt x="596" y="4572"/>
                                <a:pt x="499" y="4583"/>
                              </a:cubicBezTo>
                              <a:cubicBezTo>
                                <a:pt x="396" y="4594"/>
                                <a:pt x="287" y="4618"/>
                                <a:pt x="195" y="4650"/>
                              </a:cubicBezTo>
                              <a:cubicBezTo>
                                <a:pt x="152" y="4668"/>
                                <a:pt x="108" y="4685"/>
                                <a:pt x="81" y="4706"/>
                              </a:cubicBezTo>
                              <a:cubicBezTo>
                                <a:pt x="49" y="4728"/>
                                <a:pt x="27" y="4749"/>
                                <a:pt x="11" y="4770"/>
                              </a:cubicBezTo>
                              <a:lnTo>
                                <a:pt x="11" y="4770"/>
                              </a:lnTo>
                              <a:cubicBezTo>
                                <a:pt x="11" y="4770"/>
                                <a:pt x="11" y="4770"/>
                                <a:pt x="11" y="4770"/>
                              </a:cubicBezTo>
                              <a:lnTo>
                                <a:pt x="11" y="4784"/>
                              </a:lnTo>
                              <a:cubicBezTo>
                                <a:pt x="11" y="4784"/>
                                <a:pt x="11" y="4784"/>
                                <a:pt x="11" y="4784"/>
                              </a:cubicBezTo>
                              <a:cubicBezTo>
                                <a:pt x="16" y="4787"/>
                                <a:pt x="22" y="4784"/>
                                <a:pt x="22" y="4777"/>
                              </a:cubicBezTo>
                              <a:lnTo>
                                <a:pt x="27" y="4773"/>
                              </a:lnTo>
                              <a:cubicBezTo>
                                <a:pt x="43" y="4770"/>
                                <a:pt x="60" y="4763"/>
                                <a:pt x="81" y="4756"/>
                              </a:cubicBezTo>
                              <a:cubicBezTo>
                                <a:pt x="125" y="4742"/>
                                <a:pt x="238" y="4713"/>
                                <a:pt x="385" y="4710"/>
                              </a:cubicBezTo>
                              <a:cubicBezTo>
                                <a:pt x="510" y="4706"/>
                                <a:pt x="645" y="4724"/>
                                <a:pt x="743" y="4756"/>
                              </a:cubicBezTo>
                              <a:cubicBezTo>
                                <a:pt x="840" y="4784"/>
                                <a:pt x="911" y="4823"/>
                                <a:pt x="943" y="4840"/>
                              </a:cubicBezTo>
                              <a:lnTo>
                                <a:pt x="949" y="4844"/>
                              </a:lnTo>
                              <a:cubicBezTo>
                                <a:pt x="976" y="4858"/>
                                <a:pt x="1008" y="4879"/>
                                <a:pt x="1041" y="4904"/>
                              </a:cubicBezTo>
                              <a:cubicBezTo>
                                <a:pt x="1062" y="4925"/>
                                <a:pt x="1084" y="4946"/>
                                <a:pt x="1106" y="4974"/>
                              </a:cubicBezTo>
                              <a:cubicBezTo>
                                <a:pt x="1117" y="4992"/>
                                <a:pt x="1127" y="5010"/>
                                <a:pt x="1133" y="5024"/>
                              </a:cubicBezTo>
                              <a:cubicBezTo>
                                <a:pt x="1138" y="5038"/>
                                <a:pt x="1144" y="5045"/>
                                <a:pt x="1149" y="5052"/>
                              </a:cubicBezTo>
                              <a:cubicBezTo>
                                <a:pt x="1155" y="5073"/>
                                <a:pt x="1155" y="5091"/>
                                <a:pt x="1155" y="5101"/>
                              </a:cubicBezTo>
                              <a:cubicBezTo>
                                <a:pt x="1138" y="5098"/>
                                <a:pt x="1127" y="5094"/>
                                <a:pt x="1111" y="5091"/>
                              </a:cubicBezTo>
                              <a:cubicBezTo>
                                <a:pt x="1073" y="5084"/>
                                <a:pt x="1030" y="5080"/>
                                <a:pt x="992" y="5084"/>
                              </a:cubicBezTo>
                              <a:cubicBezTo>
                                <a:pt x="981" y="5084"/>
                                <a:pt x="970" y="5084"/>
                                <a:pt x="959" y="5087"/>
                              </a:cubicBezTo>
                              <a:lnTo>
                                <a:pt x="921" y="5091"/>
                              </a:lnTo>
                              <a:lnTo>
                                <a:pt x="916" y="5094"/>
                              </a:lnTo>
                              <a:lnTo>
                                <a:pt x="927" y="5144"/>
                              </a:lnTo>
                              <a:cubicBezTo>
                                <a:pt x="927" y="5147"/>
                                <a:pt x="927" y="5154"/>
                                <a:pt x="932" y="5158"/>
                              </a:cubicBezTo>
                              <a:cubicBezTo>
                                <a:pt x="932" y="5168"/>
                                <a:pt x="938" y="5179"/>
                                <a:pt x="938" y="5186"/>
                              </a:cubicBezTo>
                              <a:cubicBezTo>
                                <a:pt x="916" y="5186"/>
                                <a:pt x="889" y="5186"/>
                                <a:pt x="867" y="5189"/>
                              </a:cubicBezTo>
                              <a:cubicBezTo>
                                <a:pt x="851" y="5193"/>
                                <a:pt x="818" y="5196"/>
                                <a:pt x="781" y="5207"/>
                              </a:cubicBezTo>
                              <a:lnTo>
                                <a:pt x="775" y="5207"/>
                              </a:lnTo>
                              <a:cubicBezTo>
                                <a:pt x="759" y="5211"/>
                                <a:pt x="743" y="5214"/>
                                <a:pt x="721" y="5218"/>
                              </a:cubicBezTo>
                              <a:cubicBezTo>
                                <a:pt x="715" y="5218"/>
                                <a:pt x="710" y="5221"/>
                                <a:pt x="705" y="5221"/>
                              </a:cubicBezTo>
                              <a:lnTo>
                                <a:pt x="694" y="5221"/>
                              </a:lnTo>
                              <a:cubicBezTo>
                                <a:pt x="694" y="5221"/>
                                <a:pt x="688" y="5221"/>
                                <a:pt x="688" y="5221"/>
                              </a:cubicBezTo>
                              <a:cubicBezTo>
                                <a:pt x="683" y="5221"/>
                                <a:pt x="683" y="5221"/>
                                <a:pt x="678" y="5221"/>
                              </a:cubicBezTo>
                              <a:lnTo>
                                <a:pt x="661" y="5225"/>
                              </a:lnTo>
                              <a:lnTo>
                                <a:pt x="650" y="5228"/>
                              </a:lnTo>
                              <a:lnTo>
                                <a:pt x="650" y="5232"/>
                              </a:lnTo>
                              <a:lnTo>
                                <a:pt x="645" y="5232"/>
                              </a:lnTo>
                              <a:lnTo>
                                <a:pt x="650" y="5239"/>
                              </a:lnTo>
                              <a:cubicBezTo>
                                <a:pt x="650" y="5239"/>
                                <a:pt x="650" y="5242"/>
                                <a:pt x="656" y="5246"/>
                              </a:cubicBezTo>
                              <a:cubicBezTo>
                                <a:pt x="656" y="5249"/>
                                <a:pt x="661" y="5253"/>
                                <a:pt x="667" y="5256"/>
                              </a:cubicBezTo>
                              <a:cubicBezTo>
                                <a:pt x="683" y="5270"/>
                                <a:pt x="699" y="5281"/>
                                <a:pt x="721" y="5292"/>
                              </a:cubicBezTo>
                              <a:lnTo>
                                <a:pt x="732" y="5295"/>
                              </a:lnTo>
                              <a:cubicBezTo>
                                <a:pt x="748" y="5302"/>
                                <a:pt x="764" y="5309"/>
                                <a:pt x="775" y="5320"/>
                              </a:cubicBezTo>
                              <a:cubicBezTo>
                                <a:pt x="802" y="5337"/>
                                <a:pt x="818" y="5359"/>
                                <a:pt x="824" y="5373"/>
                              </a:cubicBezTo>
                              <a:cubicBezTo>
                                <a:pt x="797" y="5369"/>
                                <a:pt x="770" y="5369"/>
                                <a:pt x="743" y="5369"/>
                              </a:cubicBezTo>
                              <a:cubicBezTo>
                                <a:pt x="726" y="5369"/>
                                <a:pt x="699" y="5373"/>
                                <a:pt x="678" y="5380"/>
                              </a:cubicBezTo>
                              <a:cubicBezTo>
                                <a:pt x="678" y="5380"/>
                                <a:pt x="672" y="5380"/>
                                <a:pt x="667" y="5383"/>
                              </a:cubicBezTo>
                              <a:lnTo>
                                <a:pt x="650" y="5390"/>
                              </a:lnTo>
                              <a:cubicBezTo>
                                <a:pt x="645" y="5394"/>
                                <a:pt x="645" y="5394"/>
                                <a:pt x="645" y="5397"/>
                              </a:cubicBezTo>
                              <a:cubicBezTo>
                                <a:pt x="640" y="5401"/>
                                <a:pt x="640" y="5408"/>
                                <a:pt x="645" y="5411"/>
                              </a:cubicBezTo>
                              <a:cubicBezTo>
                                <a:pt x="645" y="5415"/>
                                <a:pt x="650" y="5415"/>
                                <a:pt x="656" y="5419"/>
                              </a:cubicBezTo>
                              <a:cubicBezTo>
                                <a:pt x="656" y="5419"/>
                                <a:pt x="661" y="5422"/>
                                <a:pt x="661" y="5422"/>
                              </a:cubicBezTo>
                              <a:lnTo>
                                <a:pt x="678" y="5433"/>
                              </a:lnTo>
                              <a:cubicBezTo>
                                <a:pt x="683" y="5436"/>
                                <a:pt x="688" y="5440"/>
                                <a:pt x="694" y="5443"/>
                              </a:cubicBezTo>
                              <a:cubicBezTo>
                                <a:pt x="737" y="5475"/>
                                <a:pt x="759" y="5517"/>
                                <a:pt x="770" y="5545"/>
                              </a:cubicBezTo>
                              <a:cubicBezTo>
                                <a:pt x="770" y="5549"/>
                                <a:pt x="770" y="5552"/>
                                <a:pt x="781" y="5552"/>
                              </a:cubicBezTo>
                              <a:cubicBezTo>
                                <a:pt x="781" y="5556"/>
                                <a:pt x="781" y="5560"/>
                                <a:pt x="786" y="5563"/>
                              </a:cubicBezTo>
                              <a:cubicBezTo>
                                <a:pt x="770" y="5563"/>
                                <a:pt x="759" y="5560"/>
                                <a:pt x="743" y="5560"/>
                              </a:cubicBezTo>
                              <a:cubicBezTo>
                                <a:pt x="737" y="5560"/>
                                <a:pt x="726" y="5560"/>
                                <a:pt x="721" y="5560"/>
                              </a:cubicBezTo>
                              <a:cubicBezTo>
                                <a:pt x="715" y="5560"/>
                                <a:pt x="710" y="5560"/>
                                <a:pt x="710" y="5560"/>
                              </a:cubicBezTo>
                              <a:cubicBezTo>
                                <a:pt x="699" y="5560"/>
                                <a:pt x="688" y="5560"/>
                                <a:pt x="678" y="5560"/>
                              </a:cubicBezTo>
                              <a:cubicBezTo>
                                <a:pt x="678" y="5560"/>
                                <a:pt x="678" y="5560"/>
                                <a:pt x="678" y="5560"/>
                              </a:cubicBezTo>
                              <a:cubicBezTo>
                                <a:pt x="672" y="5552"/>
                                <a:pt x="667" y="5549"/>
                                <a:pt x="661" y="5549"/>
                              </a:cubicBezTo>
                              <a:cubicBezTo>
                                <a:pt x="650" y="5549"/>
                                <a:pt x="650" y="5560"/>
                                <a:pt x="645" y="5574"/>
                              </a:cubicBezTo>
                              <a:lnTo>
                                <a:pt x="645" y="5581"/>
                              </a:lnTo>
                              <a:cubicBezTo>
                                <a:pt x="645" y="5595"/>
                                <a:pt x="640" y="5616"/>
                                <a:pt x="629" y="5634"/>
                              </a:cubicBezTo>
                              <a:cubicBezTo>
                                <a:pt x="623" y="5644"/>
                                <a:pt x="618" y="5658"/>
                                <a:pt x="612" y="5679"/>
                              </a:cubicBezTo>
                              <a:cubicBezTo>
                                <a:pt x="607" y="5697"/>
                                <a:pt x="596" y="5715"/>
                                <a:pt x="591" y="5732"/>
                              </a:cubicBezTo>
                              <a:cubicBezTo>
                                <a:pt x="580" y="5757"/>
                                <a:pt x="575" y="5778"/>
                                <a:pt x="575" y="5799"/>
                              </a:cubicBezTo>
                              <a:cubicBezTo>
                                <a:pt x="575" y="5806"/>
                                <a:pt x="575" y="5817"/>
                                <a:pt x="575" y="5827"/>
                              </a:cubicBezTo>
                              <a:cubicBezTo>
                                <a:pt x="558" y="5820"/>
                                <a:pt x="537" y="5810"/>
                                <a:pt x="504" y="5806"/>
                              </a:cubicBezTo>
                              <a:cubicBezTo>
                                <a:pt x="493" y="5806"/>
                                <a:pt x="482" y="5803"/>
                                <a:pt x="472" y="5803"/>
                              </a:cubicBezTo>
                              <a:cubicBezTo>
                                <a:pt x="466" y="5803"/>
                                <a:pt x="461" y="5803"/>
                                <a:pt x="455" y="5803"/>
                              </a:cubicBezTo>
                              <a:cubicBezTo>
                                <a:pt x="444" y="5803"/>
                                <a:pt x="439" y="5799"/>
                                <a:pt x="428" y="5799"/>
                              </a:cubicBezTo>
                              <a:cubicBezTo>
                                <a:pt x="423" y="5792"/>
                                <a:pt x="423" y="5789"/>
                                <a:pt x="423" y="5789"/>
                              </a:cubicBezTo>
                              <a:lnTo>
                                <a:pt x="428" y="5775"/>
                              </a:lnTo>
                              <a:lnTo>
                                <a:pt x="412" y="5782"/>
                              </a:lnTo>
                              <a:lnTo>
                                <a:pt x="412" y="5782"/>
                              </a:lnTo>
                              <a:cubicBezTo>
                                <a:pt x="412" y="5782"/>
                                <a:pt x="407" y="5782"/>
                                <a:pt x="401" y="5782"/>
                              </a:cubicBezTo>
                              <a:cubicBezTo>
                                <a:pt x="385" y="5785"/>
                                <a:pt x="369" y="5820"/>
                                <a:pt x="369" y="5827"/>
                              </a:cubicBezTo>
                              <a:cubicBezTo>
                                <a:pt x="363" y="5838"/>
                                <a:pt x="358" y="5849"/>
                                <a:pt x="358" y="5859"/>
                              </a:cubicBezTo>
                              <a:cubicBezTo>
                                <a:pt x="358" y="5863"/>
                                <a:pt x="358" y="5870"/>
                                <a:pt x="352" y="5877"/>
                              </a:cubicBezTo>
                              <a:cubicBezTo>
                                <a:pt x="352" y="5894"/>
                                <a:pt x="347" y="5923"/>
                                <a:pt x="358" y="5954"/>
                              </a:cubicBezTo>
                              <a:cubicBezTo>
                                <a:pt x="363" y="5972"/>
                                <a:pt x="369" y="5990"/>
                                <a:pt x="374" y="6007"/>
                              </a:cubicBezTo>
                              <a:lnTo>
                                <a:pt x="374" y="6011"/>
                              </a:lnTo>
                              <a:cubicBezTo>
                                <a:pt x="374" y="6018"/>
                                <a:pt x="379" y="6025"/>
                                <a:pt x="379" y="6032"/>
                              </a:cubicBezTo>
                              <a:cubicBezTo>
                                <a:pt x="379" y="6032"/>
                                <a:pt x="379" y="6032"/>
                                <a:pt x="379" y="6032"/>
                              </a:cubicBezTo>
                              <a:cubicBezTo>
                                <a:pt x="369" y="6032"/>
                                <a:pt x="363" y="6028"/>
                                <a:pt x="358" y="6028"/>
                              </a:cubicBezTo>
                              <a:cubicBezTo>
                                <a:pt x="352" y="6025"/>
                                <a:pt x="347" y="6025"/>
                                <a:pt x="347" y="6021"/>
                              </a:cubicBezTo>
                              <a:cubicBezTo>
                                <a:pt x="352" y="6011"/>
                                <a:pt x="352" y="6007"/>
                                <a:pt x="347" y="6004"/>
                              </a:cubicBezTo>
                              <a:cubicBezTo>
                                <a:pt x="347" y="6004"/>
                                <a:pt x="341" y="6004"/>
                                <a:pt x="336" y="6004"/>
                              </a:cubicBezTo>
                              <a:cubicBezTo>
                                <a:pt x="325" y="6007"/>
                                <a:pt x="309" y="6021"/>
                                <a:pt x="298" y="6035"/>
                              </a:cubicBezTo>
                              <a:cubicBezTo>
                                <a:pt x="287" y="6053"/>
                                <a:pt x="276" y="6078"/>
                                <a:pt x="271" y="6102"/>
                              </a:cubicBezTo>
                              <a:cubicBezTo>
                                <a:pt x="266" y="6124"/>
                                <a:pt x="266" y="6173"/>
                                <a:pt x="287" y="6222"/>
                              </a:cubicBezTo>
                              <a:cubicBezTo>
                                <a:pt x="309" y="6275"/>
                                <a:pt x="352" y="6321"/>
                                <a:pt x="385" y="6346"/>
                              </a:cubicBezTo>
                              <a:cubicBezTo>
                                <a:pt x="390" y="6349"/>
                                <a:pt x="390" y="6353"/>
                                <a:pt x="396" y="6349"/>
                              </a:cubicBezTo>
                              <a:cubicBezTo>
                                <a:pt x="401" y="6349"/>
                                <a:pt x="401" y="6346"/>
                                <a:pt x="396" y="6342"/>
                              </a:cubicBezTo>
                              <a:cubicBezTo>
                                <a:pt x="401" y="6342"/>
                                <a:pt x="401" y="6346"/>
                                <a:pt x="407" y="6346"/>
                              </a:cubicBezTo>
                              <a:cubicBezTo>
                                <a:pt x="407" y="6349"/>
                                <a:pt x="407" y="6353"/>
                                <a:pt x="407" y="6360"/>
                              </a:cubicBezTo>
                              <a:lnTo>
                                <a:pt x="390" y="6395"/>
                              </a:lnTo>
                              <a:cubicBezTo>
                                <a:pt x="363" y="6395"/>
                                <a:pt x="336" y="6395"/>
                                <a:pt x="309" y="6399"/>
                              </a:cubicBezTo>
                              <a:cubicBezTo>
                                <a:pt x="276" y="6402"/>
                                <a:pt x="211" y="6416"/>
                                <a:pt x="157" y="6444"/>
                              </a:cubicBezTo>
                              <a:cubicBezTo>
                                <a:pt x="130" y="6458"/>
                                <a:pt x="108" y="6480"/>
                                <a:pt x="92" y="6501"/>
                              </a:cubicBezTo>
                              <a:cubicBezTo>
                                <a:pt x="81" y="6511"/>
                                <a:pt x="76" y="6525"/>
                                <a:pt x="76" y="6540"/>
                              </a:cubicBezTo>
                              <a:cubicBezTo>
                                <a:pt x="76" y="6543"/>
                                <a:pt x="76" y="6547"/>
                                <a:pt x="76" y="6554"/>
                              </a:cubicBezTo>
                              <a:lnTo>
                                <a:pt x="76" y="6554"/>
                              </a:lnTo>
                              <a:cubicBezTo>
                                <a:pt x="70" y="6554"/>
                                <a:pt x="70" y="6557"/>
                                <a:pt x="70" y="6557"/>
                              </a:cubicBezTo>
                              <a:cubicBezTo>
                                <a:pt x="70" y="6564"/>
                                <a:pt x="76" y="6564"/>
                                <a:pt x="87" y="6571"/>
                              </a:cubicBezTo>
                              <a:cubicBezTo>
                                <a:pt x="92" y="6575"/>
                                <a:pt x="103" y="6578"/>
                                <a:pt x="108" y="6582"/>
                              </a:cubicBezTo>
                              <a:cubicBezTo>
                                <a:pt x="130" y="6592"/>
                                <a:pt x="157" y="6610"/>
                                <a:pt x="173" y="6624"/>
                              </a:cubicBezTo>
                              <a:cubicBezTo>
                                <a:pt x="190" y="6635"/>
                                <a:pt x="238" y="6670"/>
                                <a:pt x="282" y="6712"/>
                              </a:cubicBezTo>
                              <a:cubicBezTo>
                                <a:pt x="304" y="6730"/>
                                <a:pt x="320" y="6751"/>
                                <a:pt x="341" y="6772"/>
                              </a:cubicBezTo>
                              <a:cubicBezTo>
                                <a:pt x="358" y="6790"/>
                                <a:pt x="379" y="6815"/>
                                <a:pt x="407" y="6822"/>
                              </a:cubicBezTo>
                              <a:cubicBezTo>
                                <a:pt x="401" y="6822"/>
                                <a:pt x="396" y="6822"/>
                                <a:pt x="396" y="6822"/>
                              </a:cubicBezTo>
                              <a:cubicBezTo>
                                <a:pt x="379" y="6822"/>
                                <a:pt x="358" y="6818"/>
                                <a:pt x="336" y="6825"/>
                              </a:cubicBezTo>
                              <a:lnTo>
                                <a:pt x="325" y="6829"/>
                              </a:lnTo>
                              <a:cubicBezTo>
                                <a:pt x="304" y="6832"/>
                                <a:pt x="287" y="6836"/>
                                <a:pt x="271" y="6846"/>
                              </a:cubicBezTo>
                              <a:cubicBezTo>
                                <a:pt x="255" y="6857"/>
                                <a:pt x="244" y="6867"/>
                                <a:pt x="244" y="6878"/>
                              </a:cubicBezTo>
                              <a:cubicBezTo>
                                <a:pt x="238" y="6878"/>
                                <a:pt x="233" y="6882"/>
                                <a:pt x="233" y="6885"/>
                              </a:cubicBezTo>
                              <a:cubicBezTo>
                                <a:pt x="233" y="6892"/>
                                <a:pt x="244" y="6892"/>
                                <a:pt x="255" y="6896"/>
                              </a:cubicBezTo>
                              <a:cubicBezTo>
                                <a:pt x="260" y="6896"/>
                                <a:pt x="271" y="6899"/>
                                <a:pt x="276" y="6903"/>
                              </a:cubicBezTo>
                              <a:cubicBezTo>
                                <a:pt x="298" y="6910"/>
                                <a:pt x="320" y="6924"/>
                                <a:pt x="331" y="6934"/>
                              </a:cubicBezTo>
                              <a:cubicBezTo>
                                <a:pt x="336" y="6938"/>
                                <a:pt x="347" y="6949"/>
                                <a:pt x="363" y="6966"/>
                              </a:cubicBezTo>
                              <a:lnTo>
                                <a:pt x="369" y="6973"/>
                              </a:lnTo>
                              <a:cubicBezTo>
                                <a:pt x="379" y="6987"/>
                                <a:pt x="396" y="7001"/>
                                <a:pt x="407" y="7019"/>
                              </a:cubicBezTo>
                              <a:cubicBezTo>
                                <a:pt x="428" y="7040"/>
                                <a:pt x="450" y="7058"/>
                                <a:pt x="477" y="7079"/>
                              </a:cubicBezTo>
                              <a:cubicBezTo>
                                <a:pt x="493" y="7097"/>
                                <a:pt x="515" y="7111"/>
                                <a:pt x="520" y="7121"/>
                              </a:cubicBezTo>
                              <a:cubicBezTo>
                                <a:pt x="504" y="7121"/>
                                <a:pt x="482" y="7121"/>
                                <a:pt x="466" y="7128"/>
                              </a:cubicBezTo>
                              <a:cubicBezTo>
                                <a:pt x="439" y="7132"/>
                                <a:pt x="417" y="7142"/>
                                <a:pt x="401" y="7149"/>
                              </a:cubicBezTo>
                              <a:cubicBezTo>
                                <a:pt x="390" y="7157"/>
                                <a:pt x="379" y="7164"/>
                                <a:pt x="374" y="7174"/>
                              </a:cubicBezTo>
                              <a:cubicBezTo>
                                <a:pt x="363" y="7185"/>
                                <a:pt x="347" y="7199"/>
                                <a:pt x="347" y="7209"/>
                              </a:cubicBezTo>
                              <a:cubicBezTo>
                                <a:pt x="341" y="7213"/>
                                <a:pt x="341" y="7213"/>
                                <a:pt x="341" y="7216"/>
                              </a:cubicBezTo>
                              <a:cubicBezTo>
                                <a:pt x="341" y="7224"/>
                                <a:pt x="352" y="7224"/>
                                <a:pt x="369" y="7227"/>
                              </a:cubicBezTo>
                              <a:cubicBezTo>
                                <a:pt x="379" y="7227"/>
                                <a:pt x="390" y="7231"/>
                                <a:pt x="407" y="7234"/>
                              </a:cubicBezTo>
                              <a:cubicBezTo>
                                <a:pt x="434" y="7241"/>
                                <a:pt x="472" y="7252"/>
                                <a:pt x="504" y="7269"/>
                              </a:cubicBezTo>
                              <a:cubicBezTo>
                                <a:pt x="515" y="7273"/>
                                <a:pt x="537" y="7283"/>
                                <a:pt x="564" y="7305"/>
                              </a:cubicBezTo>
                              <a:cubicBezTo>
                                <a:pt x="575" y="7312"/>
                                <a:pt x="585" y="7319"/>
                                <a:pt x="596" y="7326"/>
                              </a:cubicBezTo>
                              <a:cubicBezTo>
                                <a:pt x="612" y="7336"/>
                                <a:pt x="634" y="7350"/>
                                <a:pt x="650" y="7361"/>
                              </a:cubicBezTo>
                              <a:cubicBezTo>
                                <a:pt x="688" y="7386"/>
                                <a:pt x="726" y="7403"/>
                                <a:pt x="764" y="7414"/>
                              </a:cubicBezTo>
                              <a:cubicBezTo>
                                <a:pt x="791" y="7421"/>
                                <a:pt x="818" y="7428"/>
                                <a:pt x="846" y="7428"/>
                              </a:cubicBezTo>
                              <a:cubicBezTo>
                                <a:pt x="781" y="7498"/>
                                <a:pt x="737" y="7573"/>
                                <a:pt x="710" y="7647"/>
                              </a:cubicBezTo>
                              <a:cubicBezTo>
                                <a:pt x="699" y="7678"/>
                                <a:pt x="694" y="7710"/>
                                <a:pt x="688" y="7745"/>
                              </a:cubicBezTo>
                              <a:cubicBezTo>
                                <a:pt x="678" y="7819"/>
                                <a:pt x="688" y="7893"/>
                                <a:pt x="721" y="7964"/>
                              </a:cubicBezTo>
                              <a:cubicBezTo>
                                <a:pt x="721" y="7967"/>
                                <a:pt x="721" y="7967"/>
                                <a:pt x="721" y="7971"/>
                              </a:cubicBezTo>
                              <a:cubicBezTo>
                                <a:pt x="721" y="7974"/>
                                <a:pt x="726" y="7978"/>
                                <a:pt x="726" y="7981"/>
                              </a:cubicBezTo>
                              <a:cubicBezTo>
                                <a:pt x="770" y="8073"/>
                                <a:pt x="846" y="8161"/>
                                <a:pt x="943" y="8221"/>
                              </a:cubicBezTo>
                              <a:cubicBezTo>
                                <a:pt x="965" y="8235"/>
                                <a:pt x="965" y="8235"/>
                                <a:pt x="970" y="8232"/>
                              </a:cubicBezTo>
                              <a:lnTo>
                                <a:pt x="970" y="8232"/>
                              </a:lnTo>
                              <a:cubicBezTo>
                                <a:pt x="970" y="8232"/>
                                <a:pt x="970" y="8232"/>
                                <a:pt x="970" y="8232"/>
                              </a:cubicBezTo>
                              <a:lnTo>
                                <a:pt x="976" y="8235"/>
                              </a:lnTo>
                              <a:lnTo>
                                <a:pt x="981" y="8232"/>
                              </a:lnTo>
                              <a:cubicBezTo>
                                <a:pt x="1003" y="8207"/>
                                <a:pt x="1030" y="8186"/>
                                <a:pt x="1057" y="8165"/>
                              </a:cubicBezTo>
                              <a:cubicBezTo>
                                <a:pt x="1089" y="8144"/>
                                <a:pt x="1127" y="8126"/>
                                <a:pt x="1165" y="8108"/>
                              </a:cubicBezTo>
                              <a:cubicBezTo>
                                <a:pt x="1214" y="8087"/>
                                <a:pt x="1268" y="8066"/>
                                <a:pt x="1323" y="8048"/>
                              </a:cubicBezTo>
                              <a:cubicBezTo>
                                <a:pt x="1388" y="8031"/>
                                <a:pt x="1453" y="8017"/>
                                <a:pt x="1529" y="8006"/>
                              </a:cubicBezTo>
                              <a:cubicBezTo>
                                <a:pt x="1610" y="7996"/>
                                <a:pt x="1707" y="7989"/>
                                <a:pt x="1821" y="7985"/>
                              </a:cubicBezTo>
                              <a:cubicBezTo>
                                <a:pt x="1816" y="8027"/>
                                <a:pt x="1821" y="8077"/>
                                <a:pt x="1832" y="8147"/>
                              </a:cubicBezTo>
                              <a:cubicBezTo>
                                <a:pt x="1837" y="8211"/>
                                <a:pt x="1848" y="8278"/>
                                <a:pt x="1854" y="8338"/>
                              </a:cubicBezTo>
                              <a:cubicBezTo>
                                <a:pt x="1870" y="8440"/>
                                <a:pt x="1892" y="8556"/>
                                <a:pt x="1919" y="8662"/>
                              </a:cubicBezTo>
                              <a:cubicBezTo>
                                <a:pt x="1940" y="8757"/>
                                <a:pt x="1968" y="8835"/>
                                <a:pt x="1978" y="8873"/>
                              </a:cubicBezTo>
                              <a:cubicBezTo>
                                <a:pt x="2000" y="8944"/>
                                <a:pt x="2033" y="9028"/>
                                <a:pt x="2065" y="9095"/>
                              </a:cubicBezTo>
                              <a:cubicBezTo>
                                <a:pt x="2087" y="9141"/>
                                <a:pt x="2103" y="9180"/>
                                <a:pt x="2119" y="9201"/>
                              </a:cubicBezTo>
                              <a:cubicBezTo>
                                <a:pt x="2033" y="9184"/>
                                <a:pt x="1957" y="9166"/>
                                <a:pt x="1886" y="9148"/>
                              </a:cubicBezTo>
                              <a:cubicBezTo>
                                <a:pt x="1789" y="9124"/>
                                <a:pt x="1697" y="9092"/>
                                <a:pt x="1621" y="9060"/>
                              </a:cubicBezTo>
                              <a:cubicBezTo>
                                <a:pt x="1529" y="9025"/>
                                <a:pt x="1447" y="8983"/>
                                <a:pt x="1371" y="8940"/>
                              </a:cubicBezTo>
                              <a:cubicBezTo>
                                <a:pt x="1301" y="8898"/>
                                <a:pt x="1236" y="8852"/>
                                <a:pt x="1171" y="8806"/>
                              </a:cubicBezTo>
                              <a:lnTo>
                                <a:pt x="1160" y="8799"/>
                              </a:lnTo>
                              <a:cubicBezTo>
                                <a:pt x="1106" y="8761"/>
                                <a:pt x="1057" y="8729"/>
                                <a:pt x="1014" y="8694"/>
                              </a:cubicBezTo>
                              <a:cubicBezTo>
                                <a:pt x="921" y="8620"/>
                                <a:pt x="862" y="8556"/>
                                <a:pt x="846" y="8531"/>
                              </a:cubicBezTo>
                              <a:cubicBezTo>
                                <a:pt x="894" y="8514"/>
                                <a:pt x="959" y="8500"/>
                                <a:pt x="1024" y="8493"/>
                              </a:cubicBezTo>
                              <a:cubicBezTo>
                                <a:pt x="1046" y="8489"/>
                                <a:pt x="1068" y="8489"/>
                                <a:pt x="1084" y="8486"/>
                              </a:cubicBezTo>
                              <a:cubicBezTo>
                                <a:pt x="1127" y="8482"/>
                                <a:pt x="1144" y="8479"/>
                                <a:pt x="1144" y="8471"/>
                              </a:cubicBezTo>
                              <a:cubicBezTo>
                                <a:pt x="1144" y="8468"/>
                                <a:pt x="1138" y="8468"/>
                                <a:pt x="1138" y="8464"/>
                              </a:cubicBezTo>
                              <a:lnTo>
                                <a:pt x="1138" y="8464"/>
                              </a:lnTo>
                              <a:cubicBezTo>
                                <a:pt x="1138" y="8454"/>
                                <a:pt x="1133" y="8429"/>
                                <a:pt x="1111" y="8397"/>
                              </a:cubicBezTo>
                              <a:cubicBezTo>
                                <a:pt x="1084" y="8362"/>
                                <a:pt x="1035" y="8334"/>
                                <a:pt x="976" y="8316"/>
                              </a:cubicBezTo>
                              <a:cubicBezTo>
                                <a:pt x="911" y="8299"/>
                                <a:pt x="829" y="8288"/>
                                <a:pt x="748" y="8292"/>
                              </a:cubicBezTo>
                              <a:cubicBezTo>
                                <a:pt x="705" y="8295"/>
                                <a:pt x="661" y="8299"/>
                                <a:pt x="623" y="8309"/>
                              </a:cubicBezTo>
                              <a:cubicBezTo>
                                <a:pt x="585" y="8320"/>
                                <a:pt x="547" y="8334"/>
                                <a:pt x="515" y="8355"/>
                              </a:cubicBezTo>
                              <a:cubicBezTo>
                                <a:pt x="472" y="8380"/>
                                <a:pt x="439" y="8412"/>
                                <a:pt x="417" y="8447"/>
                              </a:cubicBezTo>
                              <a:cubicBezTo>
                                <a:pt x="379" y="8486"/>
                                <a:pt x="369" y="8531"/>
                                <a:pt x="374" y="8584"/>
                              </a:cubicBezTo>
                              <a:cubicBezTo>
                                <a:pt x="374" y="8595"/>
                                <a:pt x="374" y="8609"/>
                                <a:pt x="379" y="8620"/>
                              </a:cubicBezTo>
                              <a:cubicBezTo>
                                <a:pt x="385" y="8648"/>
                                <a:pt x="390" y="8672"/>
                                <a:pt x="407" y="8701"/>
                              </a:cubicBezTo>
                              <a:cubicBezTo>
                                <a:pt x="423" y="8736"/>
                                <a:pt x="444" y="8771"/>
                                <a:pt x="472" y="8803"/>
                              </a:cubicBezTo>
                              <a:cubicBezTo>
                                <a:pt x="499" y="8835"/>
                                <a:pt x="526" y="8863"/>
                                <a:pt x="558" y="8895"/>
                              </a:cubicBezTo>
                              <a:cubicBezTo>
                                <a:pt x="596" y="8930"/>
                                <a:pt x="661" y="8983"/>
                                <a:pt x="678" y="8983"/>
                              </a:cubicBezTo>
                              <a:lnTo>
                                <a:pt x="683" y="8983"/>
                              </a:lnTo>
                              <a:lnTo>
                                <a:pt x="683" y="8983"/>
                              </a:lnTo>
                              <a:cubicBezTo>
                                <a:pt x="683" y="8983"/>
                                <a:pt x="683" y="8983"/>
                                <a:pt x="683" y="8983"/>
                              </a:cubicBezTo>
                              <a:cubicBezTo>
                                <a:pt x="732" y="9011"/>
                                <a:pt x="791" y="9046"/>
                                <a:pt x="862" y="9078"/>
                              </a:cubicBezTo>
                              <a:cubicBezTo>
                                <a:pt x="911" y="9106"/>
                                <a:pt x="1003" y="9155"/>
                                <a:pt x="1111" y="9201"/>
                              </a:cubicBezTo>
                              <a:cubicBezTo>
                                <a:pt x="1171" y="9226"/>
                                <a:pt x="1236" y="9251"/>
                                <a:pt x="1301" y="9272"/>
                              </a:cubicBezTo>
                              <a:cubicBezTo>
                                <a:pt x="1230" y="9279"/>
                                <a:pt x="1155" y="9293"/>
                                <a:pt x="1079" y="9314"/>
                              </a:cubicBezTo>
                              <a:cubicBezTo>
                                <a:pt x="1008" y="9332"/>
                                <a:pt x="949" y="9349"/>
                                <a:pt x="894" y="9367"/>
                              </a:cubicBezTo>
                              <a:cubicBezTo>
                                <a:pt x="846" y="9385"/>
                                <a:pt x="797" y="9406"/>
                                <a:pt x="759" y="9423"/>
                              </a:cubicBezTo>
                              <a:cubicBezTo>
                                <a:pt x="743" y="9434"/>
                                <a:pt x="721" y="9444"/>
                                <a:pt x="705" y="9455"/>
                              </a:cubicBezTo>
                              <a:cubicBezTo>
                                <a:pt x="672" y="9473"/>
                                <a:pt x="650" y="9483"/>
                                <a:pt x="640" y="9487"/>
                              </a:cubicBezTo>
                              <a:cubicBezTo>
                                <a:pt x="634" y="9487"/>
                                <a:pt x="629" y="9483"/>
                                <a:pt x="623" y="9483"/>
                              </a:cubicBezTo>
                              <a:cubicBezTo>
                                <a:pt x="591" y="9476"/>
                                <a:pt x="542" y="9462"/>
                                <a:pt x="488" y="9455"/>
                              </a:cubicBezTo>
                              <a:cubicBezTo>
                                <a:pt x="444" y="9448"/>
                                <a:pt x="401" y="9444"/>
                                <a:pt x="363" y="9444"/>
                              </a:cubicBezTo>
                              <a:cubicBezTo>
                                <a:pt x="320" y="9444"/>
                                <a:pt x="276" y="9444"/>
                                <a:pt x="228" y="9448"/>
                              </a:cubicBezTo>
                              <a:cubicBezTo>
                                <a:pt x="152" y="9455"/>
                                <a:pt x="70" y="9466"/>
                                <a:pt x="0" y="9487"/>
                              </a:cubicBezTo>
                              <a:lnTo>
                                <a:pt x="0" y="10615"/>
                              </a:lnTo>
                              <a:lnTo>
                                <a:pt x="0" y="10615"/>
                              </a:lnTo>
                              <a:lnTo>
                                <a:pt x="5" y="10611"/>
                              </a:lnTo>
                              <a:cubicBezTo>
                                <a:pt x="22" y="10601"/>
                                <a:pt x="43" y="10590"/>
                                <a:pt x="70" y="10580"/>
                              </a:cubicBezTo>
                              <a:cubicBezTo>
                                <a:pt x="81" y="10587"/>
                                <a:pt x="92" y="10587"/>
                                <a:pt x="108" y="10587"/>
                              </a:cubicBezTo>
                              <a:cubicBezTo>
                                <a:pt x="130" y="10583"/>
                                <a:pt x="141" y="10569"/>
                                <a:pt x="136" y="10555"/>
                              </a:cubicBezTo>
                              <a:cubicBezTo>
                                <a:pt x="136" y="10551"/>
                                <a:pt x="136" y="10551"/>
                                <a:pt x="130" y="10548"/>
                              </a:cubicBezTo>
                              <a:cubicBezTo>
                                <a:pt x="141" y="10541"/>
                                <a:pt x="157" y="10534"/>
                                <a:pt x="168" y="10527"/>
                              </a:cubicBezTo>
                              <a:cubicBezTo>
                                <a:pt x="168" y="10530"/>
                                <a:pt x="173" y="10534"/>
                                <a:pt x="179" y="10537"/>
                              </a:cubicBezTo>
                              <a:cubicBezTo>
                                <a:pt x="184" y="10541"/>
                                <a:pt x="195" y="10544"/>
                                <a:pt x="206" y="10544"/>
                              </a:cubicBezTo>
                              <a:lnTo>
                                <a:pt x="206" y="10544"/>
                              </a:lnTo>
                              <a:cubicBezTo>
                                <a:pt x="217" y="10544"/>
                                <a:pt x="228" y="10541"/>
                                <a:pt x="233" y="10537"/>
                              </a:cubicBezTo>
                              <a:cubicBezTo>
                                <a:pt x="249" y="10527"/>
                                <a:pt x="249" y="10513"/>
                                <a:pt x="233" y="10502"/>
                              </a:cubicBezTo>
                              <a:cubicBezTo>
                                <a:pt x="228" y="10499"/>
                                <a:pt x="228" y="10499"/>
                                <a:pt x="222" y="10495"/>
                              </a:cubicBezTo>
                              <a:cubicBezTo>
                                <a:pt x="228" y="10492"/>
                                <a:pt x="238" y="10488"/>
                                <a:pt x="244" y="10481"/>
                              </a:cubicBezTo>
                              <a:cubicBezTo>
                                <a:pt x="249" y="10477"/>
                                <a:pt x="255" y="10477"/>
                                <a:pt x="255" y="10474"/>
                              </a:cubicBezTo>
                              <a:lnTo>
                                <a:pt x="260" y="10470"/>
                              </a:lnTo>
                              <a:lnTo>
                                <a:pt x="260" y="10470"/>
                              </a:lnTo>
                              <a:cubicBezTo>
                                <a:pt x="282" y="10474"/>
                                <a:pt x="304" y="10467"/>
                                <a:pt x="309" y="10456"/>
                              </a:cubicBezTo>
                              <a:cubicBezTo>
                                <a:pt x="314" y="10453"/>
                                <a:pt x="314" y="10446"/>
                                <a:pt x="309" y="10442"/>
                              </a:cubicBezTo>
                              <a:cubicBezTo>
                                <a:pt x="412" y="10379"/>
                                <a:pt x="499" y="10312"/>
                                <a:pt x="569" y="10245"/>
                              </a:cubicBezTo>
                              <a:cubicBezTo>
                                <a:pt x="672" y="10146"/>
                                <a:pt x="743" y="10037"/>
                                <a:pt x="775" y="9935"/>
                              </a:cubicBezTo>
                              <a:cubicBezTo>
                                <a:pt x="791" y="9892"/>
                                <a:pt x="797" y="9846"/>
                                <a:pt x="797" y="9797"/>
                              </a:cubicBezTo>
                              <a:cubicBezTo>
                                <a:pt x="808" y="9712"/>
                                <a:pt x="802" y="9652"/>
                                <a:pt x="802" y="9642"/>
                              </a:cubicBezTo>
                              <a:cubicBezTo>
                                <a:pt x="808" y="9635"/>
                                <a:pt x="813" y="9624"/>
                                <a:pt x="824" y="9617"/>
                              </a:cubicBezTo>
                              <a:lnTo>
                                <a:pt x="829" y="9617"/>
                              </a:lnTo>
                              <a:lnTo>
                                <a:pt x="829" y="9614"/>
                              </a:lnTo>
                              <a:cubicBezTo>
                                <a:pt x="829" y="9614"/>
                                <a:pt x="829" y="9610"/>
                                <a:pt x="829" y="9610"/>
                              </a:cubicBezTo>
                              <a:cubicBezTo>
                                <a:pt x="835" y="9603"/>
                                <a:pt x="846" y="9596"/>
                                <a:pt x="851" y="9589"/>
                              </a:cubicBezTo>
                              <a:lnTo>
                                <a:pt x="856" y="9586"/>
                              </a:lnTo>
                              <a:cubicBezTo>
                                <a:pt x="873" y="9571"/>
                                <a:pt x="927" y="9536"/>
                                <a:pt x="997" y="9501"/>
                              </a:cubicBezTo>
                              <a:cubicBezTo>
                                <a:pt x="1052" y="9473"/>
                                <a:pt x="1155" y="9427"/>
                                <a:pt x="1328" y="9381"/>
                              </a:cubicBezTo>
                              <a:cubicBezTo>
                                <a:pt x="1350" y="9374"/>
                                <a:pt x="1377" y="9367"/>
                                <a:pt x="1404" y="9360"/>
                              </a:cubicBezTo>
                              <a:cubicBezTo>
                                <a:pt x="1447" y="9349"/>
                                <a:pt x="1491" y="9335"/>
                                <a:pt x="1518" y="9328"/>
                              </a:cubicBezTo>
                              <a:cubicBezTo>
                                <a:pt x="1556" y="9335"/>
                                <a:pt x="1588" y="9342"/>
                                <a:pt x="1599" y="9342"/>
                              </a:cubicBezTo>
                              <a:cubicBezTo>
                                <a:pt x="1637" y="9349"/>
                                <a:pt x="1675" y="9353"/>
                                <a:pt x="1707" y="9356"/>
                              </a:cubicBezTo>
                              <a:cubicBezTo>
                                <a:pt x="1745" y="9360"/>
                                <a:pt x="1783" y="9360"/>
                                <a:pt x="1816" y="9363"/>
                              </a:cubicBezTo>
                              <a:cubicBezTo>
                                <a:pt x="1865" y="9363"/>
                                <a:pt x="1919" y="9360"/>
                                <a:pt x="1930" y="9356"/>
                              </a:cubicBezTo>
                              <a:lnTo>
                                <a:pt x="1973" y="9360"/>
                              </a:lnTo>
                              <a:cubicBezTo>
                                <a:pt x="1935" y="9370"/>
                                <a:pt x="1897" y="9385"/>
                                <a:pt x="1865" y="9399"/>
                              </a:cubicBezTo>
                              <a:cubicBezTo>
                                <a:pt x="1816" y="9420"/>
                                <a:pt x="1772" y="9441"/>
                                <a:pt x="1729" y="9466"/>
                              </a:cubicBezTo>
                              <a:cubicBezTo>
                                <a:pt x="1686" y="9490"/>
                                <a:pt x="1626" y="9533"/>
                                <a:pt x="1572" y="9589"/>
                              </a:cubicBezTo>
                              <a:cubicBezTo>
                                <a:pt x="1507" y="9656"/>
                                <a:pt x="1458" y="9734"/>
                                <a:pt x="1442" y="9808"/>
                              </a:cubicBezTo>
                              <a:cubicBezTo>
                                <a:pt x="1431" y="9846"/>
                                <a:pt x="1426" y="9889"/>
                                <a:pt x="1431" y="9931"/>
                              </a:cubicBezTo>
                              <a:cubicBezTo>
                                <a:pt x="1431" y="9935"/>
                                <a:pt x="1426" y="9938"/>
                                <a:pt x="1426" y="9942"/>
                              </a:cubicBezTo>
                              <a:cubicBezTo>
                                <a:pt x="1415" y="9963"/>
                                <a:pt x="1409" y="9994"/>
                                <a:pt x="1442" y="10002"/>
                              </a:cubicBezTo>
                              <a:cubicBezTo>
                                <a:pt x="1447" y="10019"/>
                                <a:pt x="1453" y="10040"/>
                                <a:pt x="1458" y="10058"/>
                              </a:cubicBezTo>
                              <a:lnTo>
                                <a:pt x="1458" y="10065"/>
                              </a:lnTo>
                              <a:cubicBezTo>
                                <a:pt x="1469" y="10104"/>
                                <a:pt x="1485" y="10135"/>
                                <a:pt x="1507" y="10167"/>
                              </a:cubicBezTo>
                              <a:lnTo>
                                <a:pt x="1507" y="10167"/>
                              </a:lnTo>
                              <a:cubicBezTo>
                                <a:pt x="1512" y="10171"/>
                                <a:pt x="1512" y="10178"/>
                                <a:pt x="1518" y="10181"/>
                              </a:cubicBezTo>
                              <a:cubicBezTo>
                                <a:pt x="1534" y="10202"/>
                                <a:pt x="1550" y="10217"/>
                                <a:pt x="1566" y="10231"/>
                              </a:cubicBezTo>
                              <a:cubicBezTo>
                                <a:pt x="1572" y="10238"/>
                                <a:pt x="1577" y="10241"/>
                                <a:pt x="1583" y="10248"/>
                              </a:cubicBezTo>
                              <a:cubicBezTo>
                                <a:pt x="1594" y="10259"/>
                                <a:pt x="1594" y="10262"/>
                                <a:pt x="1604" y="10259"/>
                              </a:cubicBezTo>
                              <a:cubicBezTo>
                                <a:pt x="1604" y="10259"/>
                                <a:pt x="1604" y="10259"/>
                                <a:pt x="1604" y="10259"/>
                              </a:cubicBezTo>
                              <a:cubicBezTo>
                                <a:pt x="1610" y="10262"/>
                                <a:pt x="1610" y="10262"/>
                                <a:pt x="1610" y="10262"/>
                              </a:cubicBezTo>
                              <a:lnTo>
                                <a:pt x="1621" y="10266"/>
                              </a:lnTo>
                              <a:lnTo>
                                <a:pt x="1621" y="10255"/>
                              </a:lnTo>
                              <a:cubicBezTo>
                                <a:pt x="1621" y="10241"/>
                                <a:pt x="1621" y="10227"/>
                                <a:pt x="1621" y="10213"/>
                              </a:cubicBezTo>
                              <a:cubicBezTo>
                                <a:pt x="1621" y="10210"/>
                                <a:pt x="1621" y="10210"/>
                                <a:pt x="1621" y="10202"/>
                              </a:cubicBezTo>
                              <a:lnTo>
                                <a:pt x="1621" y="10199"/>
                              </a:lnTo>
                              <a:cubicBezTo>
                                <a:pt x="1621" y="10192"/>
                                <a:pt x="1621" y="10185"/>
                                <a:pt x="1626" y="10181"/>
                              </a:cubicBezTo>
                              <a:cubicBezTo>
                                <a:pt x="1626" y="10178"/>
                                <a:pt x="1632" y="10171"/>
                                <a:pt x="1632" y="10164"/>
                              </a:cubicBezTo>
                              <a:cubicBezTo>
                                <a:pt x="1632" y="10157"/>
                                <a:pt x="1637" y="10153"/>
                                <a:pt x="1637" y="10146"/>
                              </a:cubicBezTo>
                              <a:cubicBezTo>
                                <a:pt x="1642" y="10128"/>
                                <a:pt x="1659" y="10090"/>
                                <a:pt x="1691" y="10040"/>
                              </a:cubicBezTo>
                              <a:cubicBezTo>
                                <a:pt x="1735" y="9973"/>
                                <a:pt x="1805" y="9892"/>
                                <a:pt x="1908" y="9783"/>
                              </a:cubicBezTo>
                              <a:cubicBezTo>
                                <a:pt x="1919" y="9772"/>
                                <a:pt x="1930" y="9758"/>
                                <a:pt x="1946" y="9744"/>
                              </a:cubicBezTo>
                              <a:cubicBezTo>
                                <a:pt x="1978" y="9712"/>
                                <a:pt x="2033" y="9663"/>
                                <a:pt x="2109" y="9614"/>
                              </a:cubicBezTo>
                              <a:cubicBezTo>
                                <a:pt x="2141" y="9589"/>
                                <a:pt x="2179" y="9568"/>
                                <a:pt x="2222" y="9550"/>
                              </a:cubicBezTo>
                              <a:cubicBezTo>
                                <a:pt x="2239" y="9543"/>
                                <a:pt x="2249" y="9536"/>
                                <a:pt x="2266" y="9529"/>
                              </a:cubicBezTo>
                              <a:cubicBezTo>
                                <a:pt x="2266" y="9536"/>
                                <a:pt x="2271" y="9550"/>
                                <a:pt x="2271" y="9561"/>
                              </a:cubicBezTo>
                              <a:cubicBezTo>
                                <a:pt x="2271" y="9564"/>
                                <a:pt x="2271" y="9571"/>
                                <a:pt x="2277" y="9575"/>
                              </a:cubicBezTo>
                              <a:lnTo>
                                <a:pt x="2282" y="9593"/>
                              </a:lnTo>
                              <a:cubicBezTo>
                                <a:pt x="2293" y="9628"/>
                                <a:pt x="2304" y="9681"/>
                                <a:pt x="2331" y="9737"/>
                              </a:cubicBezTo>
                              <a:cubicBezTo>
                                <a:pt x="2390" y="9889"/>
                                <a:pt x="2488" y="10051"/>
                                <a:pt x="2499" y="10068"/>
                              </a:cubicBezTo>
                              <a:cubicBezTo>
                                <a:pt x="2537" y="10132"/>
                                <a:pt x="2591" y="10213"/>
                                <a:pt x="2623" y="10248"/>
                              </a:cubicBezTo>
                              <a:cubicBezTo>
                                <a:pt x="2629" y="10259"/>
                                <a:pt x="2634" y="10266"/>
                                <a:pt x="2640" y="10273"/>
                              </a:cubicBezTo>
                              <a:cubicBezTo>
                                <a:pt x="2585" y="10273"/>
                                <a:pt x="2531" y="10276"/>
                                <a:pt x="2477" y="10280"/>
                              </a:cubicBezTo>
                              <a:cubicBezTo>
                                <a:pt x="2390" y="10287"/>
                                <a:pt x="2298" y="10301"/>
                                <a:pt x="2211" y="10322"/>
                              </a:cubicBezTo>
                              <a:cubicBezTo>
                                <a:pt x="2136" y="10340"/>
                                <a:pt x="2060" y="10365"/>
                                <a:pt x="1984" y="10389"/>
                              </a:cubicBezTo>
                              <a:cubicBezTo>
                                <a:pt x="1903" y="10418"/>
                                <a:pt x="1854" y="10446"/>
                                <a:pt x="1821" y="10474"/>
                              </a:cubicBezTo>
                              <a:cubicBezTo>
                                <a:pt x="1821" y="10477"/>
                                <a:pt x="1816" y="10477"/>
                                <a:pt x="1816" y="10481"/>
                              </a:cubicBezTo>
                              <a:cubicBezTo>
                                <a:pt x="1816" y="10481"/>
                                <a:pt x="1816" y="10477"/>
                                <a:pt x="1816" y="10477"/>
                              </a:cubicBezTo>
                              <a:cubicBezTo>
                                <a:pt x="1805" y="10449"/>
                                <a:pt x="1789" y="10421"/>
                                <a:pt x="1772" y="10403"/>
                              </a:cubicBezTo>
                              <a:cubicBezTo>
                                <a:pt x="1762" y="10393"/>
                                <a:pt x="1740" y="10375"/>
                                <a:pt x="1707" y="10361"/>
                              </a:cubicBezTo>
                              <a:cubicBezTo>
                                <a:pt x="1675" y="10347"/>
                                <a:pt x="1637" y="10336"/>
                                <a:pt x="1588" y="10326"/>
                              </a:cubicBezTo>
                              <a:cubicBezTo>
                                <a:pt x="1534" y="10315"/>
                                <a:pt x="1491" y="10312"/>
                                <a:pt x="1458" y="10312"/>
                              </a:cubicBezTo>
                              <a:cubicBezTo>
                                <a:pt x="1436" y="10312"/>
                                <a:pt x="1415" y="10312"/>
                                <a:pt x="1398" y="10312"/>
                              </a:cubicBezTo>
                              <a:cubicBezTo>
                                <a:pt x="1388" y="10312"/>
                                <a:pt x="1382" y="10312"/>
                                <a:pt x="1371" y="10315"/>
                              </a:cubicBezTo>
                              <a:lnTo>
                                <a:pt x="1371" y="10315"/>
                              </a:lnTo>
                              <a:cubicBezTo>
                                <a:pt x="1366" y="10315"/>
                                <a:pt x="1361" y="10315"/>
                                <a:pt x="1355" y="10319"/>
                              </a:cubicBezTo>
                              <a:lnTo>
                                <a:pt x="1355" y="10319"/>
                              </a:lnTo>
                              <a:cubicBezTo>
                                <a:pt x="1344" y="10319"/>
                                <a:pt x="1333" y="10333"/>
                                <a:pt x="1290" y="10460"/>
                              </a:cubicBezTo>
                              <a:lnTo>
                                <a:pt x="1285" y="10467"/>
                              </a:lnTo>
                              <a:cubicBezTo>
                                <a:pt x="1279" y="10481"/>
                                <a:pt x="1274" y="10502"/>
                                <a:pt x="1258" y="10523"/>
                              </a:cubicBezTo>
                              <a:cubicBezTo>
                                <a:pt x="1247" y="10537"/>
                                <a:pt x="1241" y="10551"/>
                                <a:pt x="1225" y="10562"/>
                              </a:cubicBezTo>
                              <a:cubicBezTo>
                                <a:pt x="1220" y="10569"/>
                                <a:pt x="1209" y="10580"/>
                                <a:pt x="1198" y="10587"/>
                              </a:cubicBezTo>
                              <a:cubicBezTo>
                                <a:pt x="1192" y="10594"/>
                                <a:pt x="1187" y="10601"/>
                                <a:pt x="1176" y="10604"/>
                              </a:cubicBezTo>
                              <a:cubicBezTo>
                                <a:pt x="1144" y="10636"/>
                                <a:pt x="1122" y="10671"/>
                                <a:pt x="1117" y="10707"/>
                              </a:cubicBezTo>
                              <a:cubicBezTo>
                                <a:pt x="1117" y="10710"/>
                                <a:pt x="1117" y="10714"/>
                                <a:pt x="1117" y="10714"/>
                              </a:cubicBezTo>
                              <a:lnTo>
                                <a:pt x="1117" y="10717"/>
                              </a:lnTo>
                              <a:cubicBezTo>
                                <a:pt x="1111" y="10738"/>
                                <a:pt x="1111" y="10759"/>
                                <a:pt x="1111" y="10777"/>
                              </a:cubicBezTo>
                              <a:cubicBezTo>
                                <a:pt x="1106" y="10774"/>
                                <a:pt x="1095" y="10770"/>
                                <a:pt x="1089" y="10767"/>
                              </a:cubicBezTo>
                              <a:cubicBezTo>
                                <a:pt x="1062" y="10756"/>
                                <a:pt x="1014" y="10745"/>
                                <a:pt x="976" y="10742"/>
                              </a:cubicBezTo>
                              <a:cubicBezTo>
                                <a:pt x="938" y="10738"/>
                                <a:pt x="851" y="10738"/>
                                <a:pt x="764" y="10756"/>
                              </a:cubicBezTo>
                              <a:cubicBezTo>
                                <a:pt x="715" y="10767"/>
                                <a:pt x="672" y="10784"/>
                                <a:pt x="650" y="10805"/>
                              </a:cubicBezTo>
                              <a:cubicBezTo>
                                <a:pt x="640" y="10816"/>
                                <a:pt x="629" y="10826"/>
                                <a:pt x="623" y="10837"/>
                              </a:cubicBezTo>
                              <a:cubicBezTo>
                                <a:pt x="607" y="10855"/>
                                <a:pt x="607" y="10872"/>
                                <a:pt x="612" y="10886"/>
                              </a:cubicBezTo>
                              <a:lnTo>
                                <a:pt x="612" y="10886"/>
                              </a:lnTo>
                              <a:cubicBezTo>
                                <a:pt x="607" y="10890"/>
                                <a:pt x="612" y="10900"/>
                                <a:pt x="618" y="10908"/>
                              </a:cubicBezTo>
                              <a:cubicBezTo>
                                <a:pt x="623" y="10922"/>
                                <a:pt x="640" y="10936"/>
                                <a:pt x="650" y="10946"/>
                              </a:cubicBezTo>
                              <a:lnTo>
                                <a:pt x="656" y="10953"/>
                              </a:lnTo>
                              <a:cubicBezTo>
                                <a:pt x="667" y="10964"/>
                                <a:pt x="678" y="10978"/>
                                <a:pt x="688" y="10992"/>
                              </a:cubicBezTo>
                              <a:cubicBezTo>
                                <a:pt x="699" y="11010"/>
                                <a:pt x="699" y="11027"/>
                                <a:pt x="705" y="11041"/>
                              </a:cubicBezTo>
                              <a:cubicBezTo>
                                <a:pt x="705" y="11049"/>
                                <a:pt x="705" y="11059"/>
                                <a:pt x="705" y="11070"/>
                              </a:cubicBezTo>
                              <a:cubicBezTo>
                                <a:pt x="705" y="11112"/>
                                <a:pt x="710" y="11172"/>
                                <a:pt x="721" y="11239"/>
                              </a:cubicBezTo>
                              <a:cubicBezTo>
                                <a:pt x="732" y="11281"/>
                                <a:pt x="743" y="11327"/>
                                <a:pt x="764" y="11362"/>
                              </a:cubicBezTo>
                              <a:cubicBezTo>
                                <a:pt x="781" y="11394"/>
                                <a:pt x="802" y="11422"/>
                                <a:pt x="829" y="11447"/>
                              </a:cubicBezTo>
                              <a:cubicBezTo>
                                <a:pt x="824" y="11447"/>
                                <a:pt x="824" y="11447"/>
                                <a:pt x="818" y="11447"/>
                              </a:cubicBezTo>
                              <a:cubicBezTo>
                                <a:pt x="802" y="11447"/>
                                <a:pt x="786" y="11447"/>
                                <a:pt x="770" y="11450"/>
                              </a:cubicBezTo>
                              <a:cubicBezTo>
                                <a:pt x="753" y="11454"/>
                                <a:pt x="737" y="11457"/>
                                <a:pt x="721" y="11465"/>
                              </a:cubicBezTo>
                              <a:cubicBezTo>
                                <a:pt x="705" y="11472"/>
                                <a:pt x="688" y="11479"/>
                                <a:pt x="667" y="11496"/>
                              </a:cubicBezTo>
                              <a:cubicBezTo>
                                <a:pt x="645" y="11514"/>
                                <a:pt x="629" y="11539"/>
                                <a:pt x="629" y="11560"/>
                              </a:cubicBezTo>
                              <a:cubicBezTo>
                                <a:pt x="623" y="11581"/>
                                <a:pt x="629" y="11609"/>
                                <a:pt x="640" y="11630"/>
                              </a:cubicBezTo>
                              <a:cubicBezTo>
                                <a:pt x="650" y="11648"/>
                                <a:pt x="667" y="11662"/>
                                <a:pt x="678" y="11673"/>
                              </a:cubicBezTo>
                              <a:lnTo>
                                <a:pt x="678" y="11673"/>
                              </a:lnTo>
                              <a:lnTo>
                                <a:pt x="683" y="11676"/>
                              </a:lnTo>
                              <a:lnTo>
                                <a:pt x="683" y="11676"/>
                              </a:lnTo>
                              <a:cubicBezTo>
                                <a:pt x="683" y="11676"/>
                                <a:pt x="688" y="11680"/>
                                <a:pt x="688" y="11680"/>
                              </a:cubicBezTo>
                              <a:lnTo>
                                <a:pt x="694" y="11683"/>
                              </a:lnTo>
                              <a:lnTo>
                                <a:pt x="699" y="11683"/>
                              </a:lnTo>
                              <a:lnTo>
                                <a:pt x="699" y="11680"/>
                              </a:lnTo>
                              <a:cubicBezTo>
                                <a:pt x="699" y="11680"/>
                                <a:pt x="699" y="11676"/>
                                <a:pt x="699" y="11673"/>
                              </a:cubicBezTo>
                              <a:cubicBezTo>
                                <a:pt x="748" y="11669"/>
                                <a:pt x="802" y="11673"/>
                                <a:pt x="851" y="11683"/>
                              </a:cubicBezTo>
                              <a:cubicBezTo>
                                <a:pt x="894" y="11690"/>
                                <a:pt x="938" y="11704"/>
                                <a:pt x="981" y="11725"/>
                              </a:cubicBezTo>
                              <a:cubicBezTo>
                                <a:pt x="1024" y="11747"/>
                                <a:pt x="1068" y="11771"/>
                                <a:pt x="1111" y="11803"/>
                              </a:cubicBezTo>
                              <a:cubicBezTo>
                                <a:pt x="1138" y="11824"/>
                                <a:pt x="1165" y="11845"/>
                                <a:pt x="1192" y="11873"/>
                              </a:cubicBezTo>
                              <a:cubicBezTo>
                                <a:pt x="1241" y="11919"/>
                                <a:pt x="1285" y="11972"/>
                                <a:pt x="1333" y="12025"/>
                              </a:cubicBezTo>
                              <a:lnTo>
                                <a:pt x="1344" y="12036"/>
                              </a:lnTo>
                              <a:cubicBezTo>
                                <a:pt x="1415" y="12117"/>
                                <a:pt x="1491" y="12201"/>
                                <a:pt x="1588" y="12275"/>
                              </a:cubicBezTo>
                              <a:cubicBezTo>
                                <a:pt x="1642" y="12314"/>
                                <a:pt x="1697" y="12346"/>
                                <a:pt x="1756" y="12374"/>
                              </a:cubicBezTo>
                              <a:cubicBezTo>
                                <a:pt x="1816" y="12402"/>
                                <a:pt x="1875" y="12423"/>
                                <a:pt x="1935" y="12445"/>
                              </a:cubicBezTo>
                              <a:lnTo>
                                <a:pt x="2065" y="12494"/>
                              </a:lnTo>
                              <a:cubicBezTo>
                                <a:pt x="2239" y="12557"/>
                                <a:pt x="2380" y="12607"/>
                                <a:pt x="2450" y="12631"/>
                              </a:cubicBezTo>
                              <a:cubicBezTo>
                                <a:pt x="2553" y="12667"/>
                                <a:pt x="2645" y="12695"/>
                                <a:pt x="2732" y="12720"/>
                              </a:cubicBezTo>
                              <a:cubicBezTo>
                                <a:pt x="2835" y="12748"/>
                                <a:pt x="2932" y="12769"/>
                                <a:pt x="3025" y="12783"/>
                              </a:cubicBezTo>
                              <a:cubicBezTo>
                                <a:pt x="3111" y="12797"/>
                                <a:pt x="3193" y="12804"/>
                                <a:pt x="3258" y="12804"/>
                              </a:cubicBezTo>
                              <a:cubicBezTo>
                                <a:pt x="3263" y="12804"/>
                                <a:pt x="3328" y="12804"/>
                                <a:pt x="3350" y="12804"/>
                              </a:cubicBezTo>
                              <a:cubicBezTo>
                                <a:pt x="3344" y="12808"/>
                                <a:pt x="3344" y="12808"/>
                                <a:pt x="3339" y="12811"/>
                              </a:cubicBezTo>
                              <a:cubicBezTo>
                                <a:pt x="3317" y="12829"/>
                                <a:pt x="3290" y="12846"/>
                                <a:pt x="3268" y="12864"/>
                              </a:cubicBezTo>
                              <a:cubicBezTo>
                                <a:pt x="3247" y="12882"/>
                                <a:pt x="3220" y="12903"/>
                                <a:pt x="3198" y="12921"/>
                              </a:cubicBezTo>
                              <a:cubicBezTo>
                                <a:pt x="3187" y="12928"/>
                                <a:pt x="3171" y="12935"/>
                                <a:pt x="3160" y="12935"/>
                              </a:cubicBezTo>
                              <a:cubicBezTo>
                                <a:pt x="3149" y="12935"/>
                                <a:pt x="3138" y="12935"/>
                                <a:pt x="3128" y="12928"/>
                              </a:cubicBezTo>
                              <a:lnTo>
                                <a:pt x="3128" y="12928"/>
                              </a:lnTo>
                              <a:cubicBezTo>
                                <a:pt x="3128" y="12924"/>
                                <a:pt x="3122" y="12921"/>
                                <a:pt x="3117" y="12921"/>
                              </a:cubicBezTo>
                              <a:cubicBezTo>
                                <a:pt x="3117" y="12921"/>
                                <a:pt x="3111" y="12921"/>
                                <a:pt x="3111" y="12924"/>
                              </a:cubicBezTo>
                              <a:cubicBezTo>
                                <a:pt x="3100" y="12931"/>
                                <a:pt x="3100" y="12952"/>
                                <a:pt x="3106" y="12973"/>
                              </a:cubicBezTo>
                              <a:cubicBezTo>
                                <a:pt x="3111" y="12988"/>
                                <a:pt x="3117" y="13002"/>
                                <a:pt x="3122" y="13016"/>
                              </a:cubicBezTo>
                              <a:cubicBezTo>
                                <a:pt x="3128" y="13030"/>
                                <a:pt x="3138" y="13040"/>
                                <a:pt x="3155" y="13054"/>
                              </a:cubicBezTo>
                              <a:cubicBezTo>
                                <a:pt x="3160" y="13062"/>
                                <a:pt x="3182" y="13083"/>
                                <a:pt x="3220" y="13100"/>
                              </a:cubicBezTo>
                              <a:cubicBezTo>
                                <a:pt x="3252" y="13121"/>
                                <a:pt x="3296" y="13136"/>
                                <a:pt x="3339" y="13150"/>
                              </a:cubicBezTo>
                              <a:cubicBezTo>
                                <a:pt x="3409" y="13167"/>
                                <a:pt x="3480" y="13174"/>
                                <a:pt x="3529" y="13174"/>
                              </a:cubicBezTo>
                              <a:cubicBezTo>
                                <a:pt x="3572" y="13178"/>
                                <a:pt x="3610" y="13178"/>
                                <a:pt x="3632" y="13178"/>
                              </a:cubicBezTo>
                              <a:cubicBezTo>
                                <a:pt x="3626" y="13181"/>
                                <a:pt x="3621" y="13185"/>
                                <a:pt x="3610" y="13192"/>
                              </a:cubicBezTo>
                              <a:cubicBezTo>
                                <a:pt x="3577" y="13213"/>
                                <a:pt x="3496" y="13277"/>
                                <a:pt x="3453" y="13365"/>
                              </a:cubicBezTo>
                              <a:cubicBezTo>
                                <a:pt x="3436" y="13403"/>
                                <a:pt x="3426" y="13442"/>
                                <a:pt x="3420" y="13485"/>
                              </a:cubicBezTo>
                              <a:cubicBezTo>
                                <a:pt x="3420" y="13527"/>
                                <a:pt x="3426" y="13566"/>
                                <a:pt x="3436" y="13601"/>
                              </a:cubicBezTo>
                              <a:cubicBezTo>
                                <a:pt x="3464" y="13675"/>
                                <a:pt x="3512" y="13728"/>
                                <a:pt x="3529" y="13749"/>
                              </a:cubicBezTo>
                              <a:cubicBezTo>
                                <a:pt x="3556" y="13774"/>
                                <a:pt x="3583" y="13798"/>
                                <a:pt x="3610" y="13816"/>
                              </a:cubicBezTo>
                              <a:cubicBezTo>
                                <a:pt x="3648" y="13837"/>
                                <a:pt x="3680" y="13855"/>
                                <a:pt x="3718" y="13865"/>
                              </a:cubicBezTo>
                              <a:cubicBezTo>
                                <a:pt x="3724" y="13865"/>
                                <a:pt x="3729" y="13869"/>
                                <a:pt x="3729" y="13869"/>
                              </a:cubicBezTo>
                              <a:cubicBezTo>
                                <a:pt x="3664" y="13922"/>
                                <a:pt x="3599" y="13978"/>
                                <a:pt x="3545" y="14035"/>
                              </a:cubicBezTo>
                              <a:cubicBezTo>
                                <a:pt x="3458" y="14126"/>
                                <a:pt x="3393" y="14221"/>
                                <a:pt x="3344" y="14317"/>
                              </a:cubicBezTo>
                              <a:cubicBezTo>
                                <a:pt x="3306" y="14387"/>
                                <a:pt x="3285" y="14458"/>
                                <a:pt x="3274" y="14528"/>
                              </a:cubicBezTo>
                              <a:cubicBezTo>
                                <a:pt x="3263" y="14599"/>
                                <a:pt x="3258" y="14676"/>
                                <a:pt x="3258" y="14768"/>
                              </a:cubicBezTo>
                              <a:cubicBezTo>
                                <a:pt x="3263" y="14941"/>
                                <a:pt x="3290" y="15117"/>
                                <a:pt x="3312" y="15251"/>
                              </a:cubicBezTo>
                              <a:cubicBezTo>
                                <a:pt x="3323" y="15328"/>
                                <a:pt x="3339" y="15409"/>
                                <a:pt x="3355" y="15501"/>
                              </a:cubicBezTo>
                              <a:cubicBezTo>
                                <a:pt x="3312" y="15448"/>
                                <a:pt x="3236" y="15364"/>
                                <a:pt x="3122" y="15251"/>
                              </a:cubicBezTo>
                              <a:cubicBezTo>
                                <a:pt x="3095" y="15223"/>
                                <a:pt x="3068" y="15198"/>
                                <a:pt x="3041" y="15170"/>
                              </a:cubicBezTo>
                              <a:cubicBezTo>
                                <a:pt x="2900" y="15032"/>
                                <a:pt x="2748" y="14891"/>
                                <a:pt x="2640" y="14796"/>
                              </a:cubicBezTo>
                              <a:lnTo>
                                <a:pt x="2580" y="14736"/>
                              </a:lnTo>
                              <a:cubicBezTo>
                                <a:pt x="2564" y="14718"/>
                                <a:pt x="2548" y="14701"/>
                                <a:pt x="2531" y="14683"/>
                              </a:cubicBezTo>
                              <a:cubicBezTo>
                                <a:pt x="2520" y="14673"/>
                                <a:pt x="2510" y="14662"/>
                                <a:pt x="2499" y="14651"/>
                              </a:cubicBezTo>
                              <a:cubicBezTo>
                                <a:pt x="2488" y="14641"/>
                                <a:pt x="2483" y="14630"/>
                                <a:pt x="2472" y="14620"/>
                              </a:cubicBezTo>
                              <a:cubicBezTo>
                                <a:pt x="2455" y="14599"/>
                                <a:pt x="2434" y="14577"/>
                                <a:pt x="2412" y="14553"/>
                              </a:cubicBezTo>
                              <a:cubicBezTo>
                                <a:pt x="2352" y="14486"/>
                                <a:pt x="2298" y="14408"/>
                                <a:pt x="2249" y="14324"/>
                              </a:cubicBezTo>
                              <a:cubicBezTo>
                                <a:pt x="2244" y="14313"/>
                                <a:pt x="2239" y="14299"/>
                                <a:pt x="2233" y="14288"/>
                              </a:cubicBezTo>
                              <a:cubicBezTo>
                                <a:pt x="2217" y="14257"/>
                                <a:pt x="2201" y="14225"/>
                                <a:pt x="2190" y="14193"/>
                              </a:cubicBezTo>
                              <a:cubicBezTo>
                                <a:pt x="2174" y="14151"/>
                                <a:pt x="2157" y="14105"/>
                                <a:pt x="2141" y="14056"/>
                              </a:cubicBezTo>
                              <a:cubicBezTo>
                                <a:pt x="2119" y="13975"/>
                                <a:pt x="2103" y="13886"/>
                                <a:pt x="2081" y="13770"/>
                              </a:cubicBezTo>
                              <a:cubicBezTo>
                                <a:pt x="2071" y="13714"/>
                                <a:pt x="2065" y="13657"/>
                                <a:pt x="2065" y="13601"/>
                              </a:cubicBezTo>
                              <a:cubicBezTo>
                                <a:pt x="2071" y="13460"/>
                                <a:pt x="2087" y="13347"/>
                                <a:pt x="2098" y="13294"/>
                              </a:cubicBezTo>
                              <a:cubicBezTo>
                                <a:pt x="2103" y="13280"/>
                                <a:pt x="2109" y="13262"/>
                                <a:pt x="2114" y="13252"/>
                              </a:cubicBezTo>
                              <a:cubicBezTo>
                                <a:pt x="2125" y="13245"/>
                                <a:pt x="2136" y="13238"/>
                                <a:pt x="2152" y="13231"/>
                              </a:cubicBezTo>
                              <a:cubicBezTo>
                                <a:pt x="2174" y="13224"/>
                                <a:pt x="2201" y="13220"/>
                                <a:pt x="2233" y="13220"/>
                              </a:cubicBezTo>
                              <a:cubicBezTo>
                                <a:pt x="2266" y="13220"/>
                                <a:pt x="2298" y="13224"/>
                                <a:pt x="2347" y="13231"/>
                              </a:cubicBezTo>
                              <a:cubicBezTo>
                                <a:pt x="2390" y="13238"/>
                                <a:pt x="2434" y="13245"/>
                                <a:pt x="2466" y="13255"/>
                              </a:cubicBezTo>
                              <a:cubicBezTo>
                                <a:pt x="2504" y="13266"/>
                                <a:pt x="2531" y="13284"/>
                                <a:pt x="2558" y="13301"/>
                              </a:cubicBezTo>
                              <a:cubicBezTo>
                                <a:pt x="2591" y="13326"/>
                                <a:pt x="2618" y="13358"/>
                                <a:pt x="2629" y="13393"/>
                              </a:cubicBezTo>
                              <a:cubicBezTo>
                                <a:pt x="2640" y="13425"/>
                                <a:pt x="2640" y="13467"/>
                                <a:pt x="2629" y="13502"/>
                              </a:cubicBezTo>
                              <a:cubicBezTo>
                                <a:pt x="2623" y="13516"/>
                                <a:pt x="2618" y="13530"/>
                                <a:pt x="2618" y="13537"/>
                              </a:cubicBezTo>
                              <a:cubicBezTo>
                                <a:pt x="2618" y="13541"/>
                                <a:pt x="2613" y="13548"/>
                                <a:pt x="2613" y="13552"/>
                              </a:cubicBezTo>
                              <a:lnTo>
                                <a:pt x="2607" y="13555"/>
                              </a:lnTo>
                              <a:lnTo>
                                <a:pt x="2607" y="13555"/>
                              </a:lnTo>
                              <a:cubicBezTo>
                                <a:pt x="2607" y="13555"/>
                                <a:pt x="2607" y="13559"/>
                                <a:pt x="2607" y="13559"/>
                              </a:cubicBezTo>
                              <a:lnTo>
                                <a:pt x="2602" y="13569"/>
                              </a:lnTo>
                              <a:lnTo>
                                <a:pt x="2618" y="13566"/>
                              </a:lnTo>
                              <a:cubicBezTo>
                                <a:pt x="2623" y="13566"/>
                                <a:pt x="2629" y="13566"/>
                                <a:pt x="2629" y="13562"/>
                              </a:cubicBezTo>
                              <a:cubicBezTo>
                                <a:pt x="2634" y="13562"/>
                                <a:pt x="2640" y="13559"/>
                                <a:pt x="2640" y="13559"/>
                              </a:cubicBezTo>
                              <a:cubicBezTo>
                                <a:pt x="2651" y="13562"/>
                                <a:pt x="2667" y="13555"/>
                                <a:pt x="2672" y="13552"/>
                              </a:cubicBezTo>
                              <a:cubicBezTo>
                                <a:pt x="2688" y="13548"/>
                                <a:pt x="2710" y="13537"/>
                                <a:pt x="2732" y="13520"/>
                              </a:cubicBezTo>
                              <a:cubicBezTo>
                                <a:pt x="2759" y="13502"/>
                                <a:pt x="2781" y="13474"/>
                                <a:pt x="2791" y="13446"/>
                              </a:cubicBezTo>
                              <a:cubicBezTo>
                                <a:pt x="2802" y="13421"/>
                                <a:pt x="2808" y="13396"/>
                                <a:pt x="2808" y="13365"/>
                              </a:cubicBezTo>
                              <a:cubicBezTo>
                                <a:pt x="2808" y="13337"/>
                                <a:pt x="2808" y="13298"/>
                                <a:pt x="2786" y="13248"/>
                              </a:cubicBezTo>
                              <a:cubicBezTo>
                                <a:pt x="2775" y="13220"/>
                                <a:pt x="2759" y="13196"/>
                                <a:pt x="2743" y="13171"/>
                              </a:cubicBezTo>
                              <a:cubicBezTo>
                                <a:pt x="2732" y="13160"/>
                                <a:pt x="2721" y="13146"/>
                                <a:pt x="2705" y="13132"/>
                              </a:cubicBezTo>
                              <a:cubicBezTo>
                                <a:pt x="2688" y="13118"/>
                                <a:pt x="2672" y="13107"/>
                                <a:pt x="2661" y="13097"/>
                              </a:cubicBezTo>
                              <a:cubicBezTo>
                                <a:pt x="2623" y="13069"/>
                                <a:pt x="2591" y="13051"/>
                                <a:pt x="2558" y="13037"/>
                              </a:cubicBezTo>
                              <a:cubicBezTo>
                                <a:pt x="2526" y="13019"/>
                                <a:pt x="2483" y="13009"/>
                                <a:pt x="2428" y="13002"/>
                              </a:cubicBezTo>
                              <a:cubicBezTo>
                                <a:pt x="2380" y="12995"/>
                                <a:pt x="2331" y="12995"/>
                                <a:pt x="2277" y="13002"/>
                              </a:cubicBezTo>
                              <a:cubicBezTo>
                                <a:pt x="2249" y="13002"/>
                                <a:pt x="2222" y="13005"/>
                                <a:pt x="2195" y="13009"/>
                              </a:cubicBezTo>
                              <a:cubicBezTo>
                                <a:pt x="2195" y="13005"/>
                                <a:pt x="2190" y="13005"/>
                                <a:pt x="2163" y="13012"/>
                              </a:cubicBezTo>
                              <a:cubicBezTo>
                                <a:pt x="2141" y="13016"/>
                                <a:pt x="2098" y="13026"/>
                                <a:pt x="2049" y="13051"/>
                              </a:cubicBezTo>
                              <a:cubicBezTo>
                                <a:pt x="2033" y="13058"/>
                                <a:pt x="2022" y="13065"/>
                                <a:pt x="2011" y="13072"/>
                              </a:cubicBezTo>
                              <a:lnTo>
                                <a:pt x="2006" y="13072"/>
                              </a:lnTo>
                              <a:cubicBezTo>
                                <a:pt x="1968" y="13093"/>
                                <a:pt x="1935" y="13118"/>
                                <a:pt x="1908" y="13146"/>
                              </a:cubicBezTo>
                              <a:cubicBezTo>
                                <a:pt x="1881" y="13174"/>
                                <a:pt x="1854" y="13210"/>
                                <a:pt x="1832" y="13252"/>
                              </a:cubicBezTo>
                              <a:cubicBezTo>
                                <a:pt x="1789" y="13337"/>
                                <a:pt x="1772" y="13432"/>
                                <a:pt x="1762" y="13516"/>
                              </a:cubicBezTo>
                              <a:cubicBezTo>
                                <a:pt x="1740" y="13710"/>
                                <a:pt x="1767" y="13915"/>
                                <a:pt x="1832" y="14077"/>
                              </a:cubicBezTo>
                              <a:cubicBezTo>
                                <a:pt x="1875" y="14197"/>
                                <a:pt x="1951" y="14313"/>
                                <a:pt x="2049" y="14422"/>
                              </a:cubicBezTo>
                              <a:cubicBezTo>
                                <a:pt x="2098" y="14479"/>
                                <a:pt x="2157" y="14539"/>
                                <a:pt x="2206" y="14592"/>
                              </a:cubicBezTo>
                              <a:lnTo>
                                <a:pt x="2239" y="14623"/>
                              </a:lnTo>
                              <a:cubicBezTo>
                                <a:pt x="2271" y="14655"/>
                                <a:pt x="2304" y="14687"/>
                                <a:pt x="2336" y="14722"/>
                              </a:cubicBezTo>
                              <a:lnTo>
                                <a:pt x="2374" y="14757"/>
                              </a:lnTo>
                              <a:cubicBezTo>
                                <a:pt x="2396" y="14778"/>
                                <a:pt x="2412" y="14796"/>
                                <a:pt x="2428" y="14814"/>
                              </a:cubicBezTo>
                              <a:cubicBezTo>
                                <a:pt x="2390" y="14792"/>
                                <a:pt x="2347" y="14771"/>
                                <a:pt x="2309" y="14747"/>
                              </a:cubicBezTo>
                              <a:lnTo>
                                <a:pt x="2309" y="14747"/>
                              </a:lnTo>
                              <a:cubicBezTo>
                                <a:pt x="2190" y="14676"/>
                                <a:pt x="2016" y="14574"/>
                                <a:pt x="1897" y="14500"/>
                              </a:cubicBezTo>
                              <a:cubicBezTo>
                                <a:pt x="1854" y="14468"/>
                                <a:pt x="1816" y="14440"/>
                                <a:pt x="1783" y="14408"/>
                              </a:cubicBezTo>
                              <a:cubicBezTo>
                                <a:pt x="1707" y="14341"/>
                                <a:pt x="1632" y="14267"/>
                                <a:pt x="1583" y="14207"/>
                              </a:cubicBezTo>
                              <a:cubicBezTo>
                                <a:pt x="1529" y="14147"/>
                                <a:pt x="1469" y="14084"/>
                                <a:pt x="1442" y="14035"/>
                              </a:cubicBezTo>
                              <a:cubicBezTo>
                                <a:pt x="1436" y="14024"/>
                                <a:pt x="1431" y="14020"/>
                                <a:pt x="1426" y="14020"/>
                              </a:cubicBezTo>
                              <a:cubicBezTo>
                                <a:pt x="1420" y="14020"/>
                                <a:pt x="1420" y="14024"/>
                                <a:pt x="1420" y="14027"/>
                              </a:cubicBezTo>
                              <a:cubicBezTo>
                                <a:pt x="1420" y="14024"/>
                                <a:pt x="1415" y="14024"/>
                                <a:pt x="1415" y="14020"/>
                              </a:cubicBezTo>
                              <a:cubicBezTo>
                                <a:pt x="1431" y="14010"/>
                                <a:pt x="1453" y="13982"/>
                                <a:pt x="1458" y="13978"/>
                              </a:cubicBezTo>
                              <a:cubicBezTo>
                                <a:pt x="1474" y="13957"/>
                                <a:pt x="1507" y="13915"/>
                                <a:pt x="1529" y="13855"/>
                              </a:cubicBezTo>
                              <a:cubicBezTo>
                                <a:pt x="1550" y="13802"/>
                                <a:pt x="1561" y="13745"/>
                                <a:pt x="1566" y="13686"/>
                              </a:cubicBezTo>
                              <a:cubicBezTo>
                                <a:pt x="1572" y="13633"/>
                                <a:pt x="1566" y="13573"/>
                                <a:pt x="1556" y="13513"/>
                              </a:cubicBezTo>
                              <a:cubicBezTo>
                                <a:pt x="1545" y="13449"/>
                                <a:pt x="1523" y="13361"/>
                                <a:pt x="1496" y="13266"/>
                              </a:cubicBezTo>
                              <a:cubicBezTo>
                                <a:pt x="1480" y="13220"/>
                                <a:pt x="1458" y="13160"/>
                                <a:pt x="1426" y="13097"/>
                              </a:cubicBezTo>
                              <a:cubicBezTo>
                                <a:pt x="1393" y="13037"/>
                                <a:pt x="1350" y="12977"/>
                                <a:pt x="1301" y="12921"/>
                              </a:cubicBezTo>
                              <a:cubicBezTo>
                                <a:pt x="1258" y="12871"/>
                                <a:pt x="1203" y="12822"/>
                                <a:pt x="1138" y="12769"/>
                              </a:cubicBezTo>
                              <a:cubicBezTo>
                                <a:pt x="1106" y="12744"/>
                                <a:pt x="1079" y="12720"/>
                                <a:pt x="1052" y="12695"/>
                              </a:cubicBezTo>
                              <a:cubicBezTo>
                                <a:pt x="1041" y="12688"/>
                                <a:pt x="1035" y="12681"/>
                                <a:pt x="1024" y="12674"/>
                              </a:cubicBezTo>
                              <a:cubicBezTo>
                                <a:pt x="997" y="12649"/>
                                <a:pt x="976" y="12628"/>
                                <a:pt x="959" y="12607"/>
                              </a:cubicBezTo>
                              <a:cubicBezTo>
                                <a:pt x="921" y="12557"/>
                                <a:pt x="894" y="12501"/>
                                <a:pt x="889" y="12445"/>
                              </a:cubicBezTo>
                              <a:cubicBezTo>
                                <a:pt x="884" y="12413"/>
                                <a:pt x="889" y="12378"/>
                                <a:pt x="894" y="12342"/>
                              </a:cubicBezTo>
                              <a:cubicBezTo>
                                <a:pt x="911" y="12300"/>
                                <a:pt x="932" y="12272"/>
                                <a:pt x="932" y="12272"/>
                              </a:cubicBezTo>
                              <a:lnTo>
                                <a:pt x="938" y="12265"/>
                              </a:lnTo>
                              <a:lnTo>
                                <a:pt x="927" y="12265"/>
                              </a:lnTo>
                              <a:cubicBezTo>
                                <a:pt x="916" y="12265"/>
                                <a:pt x="905" y="12265"/>
                                <a:pt x="894" y="12265"/>
                              </a:cubicBezTo>
                              <a:cubicBezTo>
                                <a:pt x="889" y="12265"/>
                                <a:pt x="884" y="12265"/>
                                <a:pt x="856" y="12261"/>
                              </a:cubicBezTo>
                              <a:cubicBezTo>
                                <a:pt x="824" y="12261"/>
                                <a:pt x="775" y="12258"/>
                                <a:pt x="726" y="12261"/>
                              </a:cubicBezTo>
                              <a:cubicBezTo>
                                <a:pt x="672" y="12265"/>
                                <a:pt x="618" y="12275"/>
                                <a:pt x="575" y="12293"/>
                              </a:cubicBezTo>
                              <a:cubicBezTo>
                                <a:pt x="537" y="12307"/>
                                <a:pt x="510" y="12328"/>
                                <a:pt x="493" y="12342"/>
                              </a:cubicBezTo>
                              <a:cubicBezTo>
                                <a:pt x="477" y="12356"/>
                                <a:pt x="466" y="12374"/>
                                <a:pt x="461" y="12395"/>
                              </a:cubicBezTo>
                              <a:cubicBezTo>
                                <a:pt x="450" y="12416"/>
                                <a:pt x="439" y="12434"/>
                                <a:pt x="434" y="12448"/>
                              </a:cubicBezTo>
                              <a:lnTo>
                                <a:pt x="428" y="12441"/>
                              </a:lnTo>
                              <a:cubicBezTo>
                                <a:pt x="417" y="12420"/>
                                <a:pt x="396" y="12392"/>
                                <a:pt x="363" y="12356"/>
                              </a:cubicBezTo>
                              <a:cubicBezTo>
                                <a:pt x="331" y="12311"/>
                                <a:pt x="293" y="12254"/>
                                <a:pt x="266" y="12198"/>
                              </a:cubicBezTo>
                              <a:cubicBezTo>
                                <a:pt x="238" y="12141"/>
                                <a:pt x="228" y="12089"/>
                                <a:pt x="233" y="12043"/>
                              </a:cubicBezTo>
                              <a:cubicBezTo>
                                <a:pt x="238" y="12022"/>
                                <a:pt x="238" y="12018"/>
                                <a:pt x="233" y="12018"/>
                              </a:cubicBezTo>
                              <a:cubicBezTo>
                                <a:pt x="233" y="12014"/>
                                <a:pt x="233" y="12014"/>
                                <a:pt x="228" y="12014"/>
                              </a:cubicBezTo>
                              <a:cubicBezTo>
                                <a:pt x="222" y="12014"/>
                                <a:pt x="222" y="12014"/>
                                <a:pt x="217" y="12036"/>
                              </a:cubicBezTo>
                              <a:cubicBezTo>
                                <a:pt x="217" y="12039"/>
                                <a:pt x="217" y="12043"/>
                                <a:pt x="217" y="12046"/>
                              </a:cubicBezTo>
                              <a:cubicBezTo>
                                <a:pt x="206" y="12085"/>
                                <a:pt x="195" y="12166"/>
                                <a:pt x="184" y="12282"/>
                              </a:cubicBezTo>
                              <a:cubicBezTo>
                                <a:pt x="179" y="12349"/>
                                <a:pt x="173" y="12427"/>
                                <a:pt x="168" y="12519"/>
                              </a:cubicBezTo>
                              <a:cubicBezTo>
                                <a:pt x="163" y="12512"/>
                                <a:pt x="157" y="12505"/>
                                <a:pt x="152" y="12501"/>
                              </a:cubicBezTo>
                              <a:cubicBezTo>
                                <a:pt x="152" y="12501"/>
                                <a:pt x="152" y="12501"/>
                                <a:pt x="152" y="12501"/>
                              </a:cubicBezTo>
                              <a:cubicBezTo>
                                <a:pt x="157" y="12497"/>
                                <a:pt x="152" y="12494"/>
                                <a:pt x="146" y="12490"/>
                              </a:cubicBezTo>
                              <a:cubicBezTo>
                                <a:pt x="141" y="12487"/>
                                <a:pt x="141" y="12487"/>
                                <a:pt x="136" y="12480"/>
                              </a:cubicBezTo>
                              <a:cubicBezTo>
                                <a:pt x="130" y="12476"/>
                                <a:pt x="125" y="12473"/>
                                <a:pt x="119" y="12469"/>
                              </a:cubicBezTo>
                              <a:lnTo>
                                <a:pt x="114" y="12466"/>
                              </a:lnTo>
                              <a:cubicBezTo>
                                <a:pt x="103" y="12462"/>
                                <a:pt x="92" y="12459"/>
                                <a:pt x="87" y="12455"/>
                              </a:cubicBezTo>
                              <a:cubicBezTo>
                                <a:pt x="65" y="12445"/>
                                <a:pt x="38" y="12438"/>
                                <a:pt x="16" y="12434"/>
                              </a:cubicBezTo>
                              <a:lnTo>
                                <a:pt x="16" y="13143"/>
                              </a:lnTo>
                              <a:lnTo>
                                <a:pt x="43" y="13273"/>
                              </a:lnTo>
                              <a:cubicBezTo>
                                <a:pt x="54" y="13326"/>
                                <a:pt x="70" y="13368"/>
                                <a:pt x="92" y="13407"/>
                              </a:cubicBezTo>
                              <a:cubicBezTo>
                                <a:pt x="114" y="13442"/>
                                <a:pt x="141" y="13481"/>
                                <a:pt x="173" y="13523"/>
                              </a:cubicBezTo>
                              <a:cubicBezTo>
                                <a:pt x="201" y="13555"/>
                                <a:pt x="228" y="13587"/>
                                <a:pt x="255" y="13615"/>
                              </a:cubicBezTo>
                              <a:lnTo>
                                <a:pt x="260" y="13622"/>
                              </a:lnTo>
                              <a:cubicBezTo>
                                <a:pt x="287" y="13650"/>
                                <a:pt x="314" y="13678"/>
                                <a:pt x="341" y="13707"/>
                              </a:cubicBezTo>
                              <a:cubicBezTo>
                                <a:pt x="396" y="13763"/>
                                <a:pt x="444" y="13802"/>
                                <a:pt x="466" y="13819"/>
                              </a:cubicBezTo>
                              <a:cubicBezTo>
                                <a:pt x="526" y="13869"/>
                                <a:pt x="602" y="13915"/>
                                <a:pt x="678" y="13953"/>
                              </a:cubicBezTo>
                              <a:cubicBezTo>
                                <a:pt x="715" y="13971"/>
                                <a:pt x="753" y="13989"/>
                                <a:pt x="802" y="14006"/>
                              </a:cubicBezTo>
                              <a:cubicBezTo>
                                <a:pt x="846" y="14020"/>
                                <a:pt x="884" y="14035"/>
                                <a:pt x="927" y="14045"/>
                              </a:cubicBezTo>
                              <a:cubicBezTo>
                                <a:pt x="1014" y="14066"/>
                                <a:pt x="1089" y="14080"/>
                                <a:pt x="1138" y="14084"/>
                              </a:cubicBezTo>
                              <a:cubicBezTo>
                                <a:pt x="1165" y="14087"/>
                                <a:pt x="1187" y="14087"/>
                                <a:pt x="1203" y="14087"/>
                              </a:cubicBezTo>
                              <a:cubicBezTo>
                                <a:pt x="1214" y="14087"/>
                                <a:pt x="1220" y="14087"/>
                                <a:pt x="1220" y="14087"/>
                              </a:cubicBezTo>
                              <a:cubicBezTo>
                                <a:pt x="1220" y="14091"/>
                                <a:pt x="1220" y="14091"/>
                                <a:pt x="1220" y="14094"/>
                              </a:cubicBezTo>
                              <a:cubicBezTo>
                                <a:pt x="1214" y="14098"/>
                                <a:pt x="1214" y="14102"/>
                                <a:pt x="1247" y="14144"/>
                              </a:cubicBezTo>
                              <a:cubicBezTo>
                                <a:pt x="1258" y="14158"/>
                                <a:pt x="1268" y="14176"/>
                                <a:pt x="1285" y="14190"/>
                              </a:cubicBezTo>
                              <a:cubicBezTo>
                                <a:pt x="1301" y="14207"/>
                                <a:pt x="1317" y="14225"/>
                                <a:pt x="1328" y="14243"/>
                              </a:cubicBezTo>
                              <a:cubicBezTo>
                                <a:pt x="1366" y="14285"/>
                                <a:pt x="1409" y="14327"/>
                                <a:pt x="1453" y="14366"/>
                              </a:cubicBezTo>
                              <a:cubicBezTo>
                                <a:pt x="1496" y="14405"/>
                                <a:pt x="1529" y="14433"/>
                                <a:pt x="1545" y="14443"/>
                              </a:cubicBezTo>
                              <a:cubicBezTo>
                                <a:pt x="1599" y="14486"/>
                                <a:pt x="1686" y="14539"/>
                                <a:pt x="1718" y="14549"/>
                              </a:cubicBezTo>
                              <a:cubicBezTo>
                                <a:pt x="1729" y="14560"/>
                                <a:pt x="1735" y="14567"/>
                                <a:pt x="1729" y="14574"/>
                              </a:cubicBezTo>
                              <a:cubicBezTo>
                                <a:pt x="1729" y="14577"/>
                                <a:pt x="1724" y="14581"/>
                                <a:pt x="1718" y="14581"/>
                              </a:cubicBezTo>
                              <a:cubicBezTo>
                                <a:pt x="1702" y="14567"/>
                                <a:pt x="1632" y="14518"/>
                                <a:pt x="1529" y="14475"/>
                              </a:cubicBezTo>
                              <a:cubicBezTo>
                                <a:pt x="1404" y="14419"/>
                                <a:pt x="1225" y="14373"/>
                                <a:pt x="1106" y="14341"/>
                              </a:cubicBezTo>
                              <a:cubicBezTo>
                                <a:pt x="1089" y="14338"/>
                                <a:pt x="1073" y="14334"/>
                                <a:pt x="1057" y="14331"/>
                              </a:cubicBezTo>
                              <a:cubicBezTo>
                                <a:pt x="986" y="14313"/>
                                <a:pt x="894" y="14288"/>
                                <a:pt x="781" y="14264"/>
                              </a:cubicBezTo>
                              <a:cubicBezTo>
                                <a:pt x="694" y="14246"/>
                                <a:pt x="623" y="14232"/>
                                <a:pt x="547" y="14221"/>
                              </a:cubicBezTo>
                              <a:cubicBezTo>
                                <a:pt x="444" y="14207"/>
                                <a:pt x="363" y="14200"/>
                                <a:pt x="282" y="14204"/>
                              </a:cubicBezTo>
                              <a:cubicBezTo>
                                <a:pt x="201" y="14207"/>
                                <a:pt x="114" y="14221"/>
                                <a:pt x="16" y="14250"/>
                              </a:cubicBezTo>
                              <a:lnTo>
                                <a:pt x="11" y="14250"/>
                              </a:lnTo>
                              <a:lnTo>
                                <a:pt x="11" y="14429"/>
                              </a:lnTo>
                              <a:cubicBezTo>
                                <a:pt x="16" y="14426"/>
                                <a:pt x="22" y="14422"/>
                                <a:pt x="27" y="14415"/>
                              </a:cubicBezTo>
                              <a:cubicBezTo>
                                <a:pt x="27" y="14415"/>
                                <a:pt x="33" y="14412"/>
                                <a:pt x="33" y="14412"/>
                              </a:cubicBezTo>
                              <a:cubicBezTo>
                                <a:pt x="92" y="14405"/>
                                <a:pt x="157" y="14398"/>
                                <a:pt x="222" y="14398"/>
                              </a:cubicBezTo>
                              <a:cubicBezTo>
                                <a:pt x="336" y="14398"/>
                                <a:pt x="461" y="14412"/>
                                <a:pt x="602" y="14436"/>
                              </a:cubicBezTo>
                              <a:cubicBezTo>
                                <a:pt x="775" y="14465"/>
                                <a:pt x="954" y="14507"/>
                                <a:pt x="1127" y="14556"/>
                              </a:cubicBezTo>
                              <a:cubicBezTo>
                                <a:pt x="1290" y="14602"/>
                                <a:pt x="1447" y="14655"/>
                                <a:pt x="1599" y="14718"/>
                              </a:cubicBezTo>
                              <a:cubicBezTo>
                                <a:pt x="1707" y="14761"/>
                                <a:pt x="1816" y="14807"/>
                                <a:pt x="1924" y="14856"/>
                              </a:cubicBezTo>
                              <a:cubicBezTo>
                                <a:pt x="2548" y="15149"/>
                                <a:pt x="3014" y="15462"/>
                                <a:pt x="3030" y="15473"/>
                              </a:cubicBezTo>
                              <a:cubicBezTo>
                                <a:pt x="3046" y="15483"/>
                                <a:pt x="3057" y="15491"/>
                                <a:pt x="3057" y="15494"/>
                              </a:cubicBezTo>
                              <a:lnTo>
                                <a:pt x="3057" y="15494"/>
                              </a:lnTo>
                              <a:cubicBezTo>
                                <a:pt x="3062" y="15498"/>
                                <a:pt x="3062" y="15501"/>
                                <a:pt x="3068" y="15501"/>
                              </a:cubicBezTo>
                              <a:cubicBezTo>
                                <a:pt x="3014" y="15483"/>
                                <a:pt x="2916" y="15452"/>
                                <a:pt x="2781" y="15424"/>
                              </a:cubicBezTo>
                              <a:cubicBezTo>
                                <a:pt x="2645" y="15395"/>
                                <a:pt x="2483" y="15364"/>
                                <a:pt x="2304" y="15364"/>
                              </a:cubicBezTo>
                              <a:cubicBezTo>
                                <a:pt x="2211" y="15364"/>
                                <a:pt x="2125" y="15367"/>
                                <a:pt x="2043" y="15374"/>
                              </a:cubicBezTo>
                              <a:cubicBezTo>
                                <a:pt x="2033" y="15374"/>
                                <a:pt x="2022" y="15374"/>
                                <a:pt x="2016" y="15374"/>
                              </a:cubicBezTo>
                              <a:cubicBezTo>
                                <a:pt x="1984" y="15378"/>
                                <a:pt x="1951" y="15378"/>
                                <a:pt x="1919" y="15381"/>
                              </a:cubicBezTo>
                              <a:cubicBezTo>
                                <a:pt x="1875" y="15385"/>
                                <a:pt x="1832" y="15395"/>
                                <a:pt x="1800" y="15409"/>
                              </a:cubicBezTo>
                              <a:cubicBezTo>
                                <a:pt x="1789" y="15413"/>
                                <a:pt x="1783" y="15416"/>
                                <a:pt x="1778" y="15420"/>
                              </a:cubicBezTo>
                              <a:cubicBezTo>
                                <a:pt x="1735" y="15434"/>
                                <a:pt x="1686" y="15459"/>
                                <a:pt x="1632" y="15487"/>
                              </a:cubicBezTo>
                              <a:lnTo>
                                <a:pt x="1615" y="15494"/>
                              </a:lnTo>
                              <a:cubicBezTo>
                                <a:pt x="1588" y="15508"/>
                                <a:pt x="1556" y="15519"/>
                                <a:pt x="1534" y="15536"/>
                              </a:cubicBezTo>
                              <a:cubicBezTo>
                                <a:pt x="1523" y="15543"/>
                                <a:pt x="1512" y="15550"/>
                                <a:pt x="1507" y="15561"/>
                              </a:cubicBezTo>
                              <a:cubicBezTo>
                                <a:pt x="1491" y="15572"/>
                                <a:pt x="1485" y="15575"/>
                                <a:pt x="1485" y="15582"/>
                              </a:cubicBezTo>
                              <a:cubicBezTo>
                                <a:pt x="1485" y="15586"/>
                                <a:pt x="1485" y="15586"/>
                                <a:pt x="1491" y="15589"/>
                              </a:cubicBezTo>
                              <a:cubicBezTo>
                                <a:pt x="1491" y="15589"/>
                                <a:pt x="1491" y="15593"/>
                                <a:pt x="1491" y="15593"/>
                              </a:cubicBezTo>
                              <a:cubicBezTo>
                                <a:pt x="1491" y="15600"/>
                                <a:pt x="1491" y="15603"/>
                                <a:pt x="1491" y="15610"/>
                              </a:cubicBezTo>
                              <a:lnTo>
                                <a:pt x="1491" y="15610"/>
                              </a:lnTo>
                              <a:lnTo>
                                <a:pt x="1496" y="15614"/>
                              </a:lnTo>
                              <a:lnTo>
                                <a:pt x="1496" y="15614"/>
                              </a:lnTo>
                              <a:cubicBezTo>
                                <a:pt x="1496" y="15617"/>
                                <a:pt x="1491" y="15621"/>
                                <a:pt x="1485" y="15624"/>
                              </a:cubicBezTo>
                              <a:cubicBezTo>
                                <a:pt x="1469" y="15642"/>
                                <a:pt x="1458" y="15663"/>
                                <a:pt x="1463" y="15681"/>
                              </a:cubicBezTo>
                              <a:cubicBezTo>
                                <a:pt x="1463" y="15688"/>
                                <a:pt x="1463" y="15691"/>
                                <a:pt x="1463" y="15699"/>
                              </a:cubicBezTo>
                              <a:cubicBezTo>
                                <a:pt x="1463" y="15713"/>
                                <a:pt x="1469" y="15723"/>
                                <a:pt x="1480" y="15734"/>
                              </a:cubicBezTo>
                              <a:cubicBezTo>
                                <a:pt x="1491" y="15744"/>
                                <a:pt x="1501" y="15751"/>
                                <a:pt x="1518" y="15758"/>
                              </a:cubicBezTo>
                              <a:cubicBezTo>
                                <a:pt x="1529" y="15762"/>
                                <a:pt x="1539" y="15769"/>
                                <a:pt x="1550" y="15773"/>
                              </a:cubicBezTo>
                              <a:cubicBezTo>
                                <a:pt x="1566" y="15783"/>
                                <a:pt x="1588" y="15790"/>
                                <a:pt x="1599" y="15794"/>
                              </a:cubicBezTo>
                              <a:cubicBezTo>
                                <a:pt x="1604" y="15797"/>
                                <a:pt x="1604" y="15797"/>
                                <a:pt x="1610" y="15801"/>
                              </a:cubicBezTo>
                              <a:cubicBezTo>
                                <a:pt x="1610" y="15801"/>
                                <a:pt x="1615" y="15804"/>
                                <a:pt x="1615" y="15804"/>
                              </a:cubicBezTo>
                              <a:lnTo>
                                <a:pt x="1621" y="15808"/>
                              </a:lnTo>
                              <a:lnTo>
                                <a:pt x="1626" y="15804"/>
                              </a:lnTo>
                              <a:cubicBezTo>
                                <a:pt x="1626" y="15804"/>
                                <a:pt x="1626" y="15804"/>
                                <a:pt x="1626" y="15804"/>
                              </a:cubicBezTo>
                              <a:lnTo>
                                <a:pt x="1632" y="15804"/>
                              </a:lnTo>
                              <a:lnTo>
                                <a:pt x="1637" y="15804"/>
                              </a:lnTo>
                              <a:cubicBezTo>
                                <a:pt x="1637" y="15804"/>
                                <a:pt x="1637" y="15804"/>
                                <a:pt x="1637" y="15804"/>
                              </a:cubicBezTo>
                              <a:lnTo>
                                <a:pt x="1642" y="15804"/>
                              </a:lnTo>
                              <a:lnTo>
                                <a:pt x="1642" y="15797"/>
                              </a:lnTo>
                              <a:cubicBezTo>
                                <a:pt x="1642" y="15794"/>
                                <a:pt x="1648" y="15794"/>
                                <a:pt x="1648" y="15787"/>
                              </a:cubicBezTo>
                              <a:cubicBezTo>
                                <a:pt x="1653" y="15773"/>
                                <a:pt x="1669" y="15741"/>
                                <a:pt x="1697" y="15709"/>
                              </a:cubicBezTo>
                              <a:cubicBezTo>
                                <a:pt x="1724" y="15674"/>
                                <a:pt x="1772" y="15642"/>
                                <a:pt x="1843" y="15607"/>
                              </a:cubicBezTo>
                              <a:cubicBezTo>
                                <a:pt x="1848" y="15603"/>
                                <a:pt x="1859" y="15600"/>
                                <a:pt x="1870" y="15593"/>
                              </a:cubicBezTo>
                              <a:cubicBezTo>
                                <a:pt x="1903" y="15579"/>
                                <a:pt x="1935" y="15561"/>
                                <a:pt x="1951" y="15550"/>
                              </a:cubicBezTo>
                              <a:cubicBezTo>
                                <a:pt x="1957" y="15550"/>
                                <a:pt x="1968" y="15547"/>
                                <a:pt x="1973" y="15547"/>
                              </a:cubicBezTo>
                              <a:cubicBezTo>
                                <a:pt x="2043" y="15543"/>
                                <a:pt x="2114" y="15543"/>
                                <a:pt x="2179" y="15547"/>
                              </a:cubicBezTo>
                              <a:cubicBezTo>
                                <a:pt x="2277" y="15550"/>
                                <a:pt x="2380" y="15561"/>
                                <a:pt x="2483" y="15579"/>
                              </a:cubicBezTo>
                              <a:cubicBezTo>
                                <a:pt x="2667" y="15607"/>
                                <a:pt x="2808" y="15646"/>
                                <a:pt x="2873" y="15663"/>
                              </a:cubicBezTo>
                              <a:lnTo>
                                <a:pt x="2878" y="15663"/>
                              </a:lnTo>
                              <a:cubicBezTo>
                                <a:pt x="2943" y="15681"/>
                                <a:pt x="3014" y="15702"/>
                                <a:pt x="3068" y="15730"/>
                              </a:cubicBezTo>
                              <a:cubicBezTo>
                                <a:pt x="3111" y="15751"/>
                                <a:pt x="3149" y="15783"/>
                                <a:pt x="3187" y="15808"/>
                              </a:cubicBezTo>
                              <a:cubicBezTo>
                                <a:pt x="3198" y="15815"/>
                                <a:pt x="3209" y="15822"/>
                                <a:pt x="3214" y="15829"/>
                              </a:cubicBezTo>
                              <a:cubicBezTo>
                                <a:pt x="3268" y="15868"/>
                                <a:pt x="3323" y="15899"/>
                                <a:pt x="3361" y="15917"/>
                              </a:cubicBezTo>
                              <a:cubicBezTo>
                                <a:pt x="3279" y="15935"/>
                                <a:pt x="3203" y="15959"/>
                                <a:pt x="3128" y="15988"/>
                              </a:cubicBezTo>
                              <a:cubicBezTo>
                                <a:pt x="3057" y="16016"/>
                                <a:pt x="2981" y="16051"/>
                                <a:pt x="2905" y="16093"/>
                              </a:cubicBezTo>
                              <a:cubicBezTo>
                                <a:pt x="2846" y="16125"/>
                                <a:pt x="2797" y="16153"/>
                                <a:pt x="2775" y="16171"/>
                              </a:cubicBezTo>
                              <a:cubicBezTo>
                                <a:pt x="2770" y="16174"/>
                                <a:pt x="2770" y="16174"/>
                                <a:pt x="2764" y="16178"/>
                              </a:cubicBezTo>
                              <a:cubicBezTo>
                                <a:pt x="2764" y="16174"/>
                                <a:pt x="2759" y="16174"/>
                                <a:pt x="2759" y="16171"/>
                              </a:cubicBezTo>
                              <a:cubicBezTo>
                                <a:pt x="2759" y="16171"/>
                                <a:pt x="2759" y="16167"/>
                                <a:pt x="2759" y="16167"/>
                              </a:cubicBezTo>
                              <a:cubicBezTo>
                                <a:pt x="2764" y="16164"/>
                                <a:pt x="2759" y="16160"/>
                                <a:pt x="2754" y="16153"/>
                              </a:cubicBezTo>
                              <a:cubicBezTo>
                                <a:pt x="2754" y="16150"/>
                                <a:pt x="2748" y="16146"/>
                                <a:pt x="2748" y="16143"/>
                              </a:cubicBezTo>
                              <a:cubicBezTo>
                                <a:pt x="2743" y="16132"/>
                                <a:pt x="2737" y="16122"/>
                                <a:pt x="2732" y="16107"/>
                              </a:cubicBezTo>
                              <a:cubicBezTo>
                                <a:pt x="2726" y="16097"/>
                                <a:pt x="2721" y="16069"/>
                                <a:pt x="2716" y="16037"/>
                              </a:cubicBezTo>
                              <a:cubicBezTo>
                                <a:pt x="2716" y="16005"/>
                                <a:pt x="2721" y="15974"/>
                                <a:pt x="2726" y="15952"/>
                              </a:cubicBezTo>
                              <a:cubicBezTo>
                                <a:pt x="2726" y="15945"/>
                                <a:pt x="2721" y="15945"/>
                                <a:pt x="2721" y="15945"/>
                              </a:cubicBezTo>
                              <a:cubicBezTo>
                                <a:pt x="2721" y="15945"/>
                                <a:pt x="2721" y="15945"/>
                                <a:pt x="2721" y="15945"/>
                              </a:cubicBezTo>
                              <a:cubicBezTo>
                                <a:pt x="2721" y="15942"/>
                                <a:pt x="2721" y="15942"/>
                                <a:pt x="2721" y="15942"/>
                              </a:cubicBezTo>
                              <a:lnTo>
                                <a:pt x="2726" y="15935"/>
                              </a:lnTo>
                              <a:lnTo>
                                <a:pt x="2721" y="15935"/>
                              </a:lnTo>
                              <a:cubicBezTo>
                                <a:pt x="2721" y="15935"/>
                                <a:pt x="2721" y="15935"/>
                                <a:pt x="2721" y="15935"/>
                              </a:cubicBezTo>
                              <a:cubicBezTo>
                                <a:pt x="2710" y="15931"/>
                                <a:pt x="2683" y="15931"/>
                                <a:pt x="2651" y="15938"/>
                              </a:cubicBezTo>
                              <a:cubicBezTo>
                                <a:pt x="2613" y="15949"/>
                                <a:pt x="2575" y="15970"/>
                                <a:pt x="2553" y="15988"/>
                              </a:cubicBezTo>
                              <a:cubicBezTo>
                                <a:pt x="2531" y="16005"/>
                                <a:pt x="2483" y="16051"/>
                                <a:pt x="2455" y="16115"/>
                              </a:cubicBezTo>
                              <a:cubicBezTo>
                                <a:pt x="2439" y="16153"/>
                                <a:pt x="2434" y="16199"/>
                                <a:pt x="2439" y="16238"/>
                              </a:cubicBezTo>
                              <a:cubicBezTo>
                                <a:pt x="2439" y="16238"/>
                                <a:pt x="2439" y="16238"/>
                                <a:pt x="2439" y="16241"/>
                              </a:cubicBezTo>
                              <a:cubicBezTo>
                                <a:pt x="2407" y="16224"/>
                                <a:pt x="2314" y="16189"/>
                                <a:pt x="2249" y="16167"/>
                              </a:cubicBezTo>
                              <a:cubicBezTo>
                                <a:pt x="2228" y="16160"/>
                                <a:pt x="2119" y="16129"/>
                                <a:pt x="1989" y="16107"/>
                              </a:cubicBezTo>
                              <a:cubicBezTo>
                                <a:pt x="1935" y="16097"/>
                                <a:pt x="1875" y="16090"/>
                                <a:pt x="1816" y="16086"/>
                              </a:cubicBezTo>
                              <a:cubicBezTo>
                                <a:pt x="1767" y="16083"/>
                                <a:pt x="1713" y="16079"/>
                                <a:pt x="1669" y="16079"/>
                              </a:cubicBezTo>
                              <a:cubicBezTo>
                                <a:pt x="1669" y="16079"/>
                                <a:pt x="1664" y="16079"/>
                                <a:pt x="1664" y="16079"/>
                              </a:cubicBezTo>
                              <a:cubicBezTo>
                                <a:pt x="1659" y="16076"/>
                                <a:pt x="1659" y="16072"/>
                                <a:pt x="1653" y="16065"/>
                              </a:cubicBezTo>
                              <a:lnTo>
                                <a:pt x="1653" y="16065"/>
                              </a:lnTo>
                              <a:lnTo>
                                <a:pt x="1653" y="16062"/>
                              </a:lnTo>
                              <a:cubicBezTo>
                                <a:pt x="1659" y="16055"/>
                                <a:pt x="1632" y="16023"/>
                                <a:pt x="1621" y="16012"/>
                              </a:cubicBezTo>
                              <a:cubicBezTo>
                                <a:pt x="1604" y="15995"/>
                                <a:pt x="1566" y="15952"/>
                                <a:pt x="1512" y="15907"/>
                              </a:cubicBezTo>
                              <a:cubicBezTo>
                                <a:pt x="1458" y="15864"/>
                                <a:pt x="1398" y="15825"/>
                                <a:pt x="1328" y="15790"/>
                              </a:cubicBezTo>
                              <a:cubicBezTo>
                                <a:pt x="1290" y="15769"/>
                                <a:pt x="1247" y="15748"/>
                                <a:pt x="1198" y="15730"/>
                              </a:cubicBezTo>
                              <a:cubicBezTo>
                                <a:pt x="1160" y="15709"/>
                                <a:pt x="1127" y="15684"/>
                                <a:pt x="1117" y="15677"/>
                              </a:cubicBezTo>
                              <a:cubicBezTo>
                                <a:pt x="1117" y="15674"/>
                                <a:pt x="1106" y="15663"/>
                                <a:pt x="1084" y="15642"/>
                              </a:cubicBezTo>
                              <a:cubicBezTo>
                                <a:pt x="1073" y="15632"/>
                                <a:pt x="1057" y="15621"/>
                                <a:pt x="1046" y="15607"/>
                              </a:cubicBezTo>
                              <a:cubicBezTo>
                                <a:pt x="1008" y="15572"/>
                                <a:pt x="959" y="15522"/>
                                <a:pt x="921" y="15480"/>
                              </a:cubicBezTo>
                              <a:lnTo>
                                <a:pt x="916" y="15476"/>
                              </a:lnTo>
                              <a:cubicBezTo>
                                <a:pt x="905" y="15466"/>
                                <a:pt x="894" y="15452"/>
                                <a:pt x="884" y="15438"/>
                              </a:cubicBezTo>
                              <a:cubicBezTo>
                                <a:pt x="840" y="15378"/>
                                <a:pt x="802" y="15321"/>
                                <a:pt x="781" y="15275"/>
                              </a:cubicBezTo>
                              <a:cubicBezTo>
                                <a:pt x="775" y="15261"/>
                                <a:pt x="770" y="15244"/>
                                <a:pt x="770" y="15230"/>
                              </a:cubicBezTo>
                              <a:cubicBezTo>
                                <a:pt x="764" y="15194"/>
                                <a:pt x="764" y="15156"/>
                                <a:pt x="781" y="15120"/>
                              </a:cubicBezTo>
                              <a:cubicBezTo>
                                <a:pt x="786" y="15117"/>
                                <a:pt x="791" y="15113"/>
                                <a:pt x="791" y="15110"/>
                              </a:cubicBezTo>
                              <a:cubicBezTo>
                                <a:pt x="797" y="15110"/>
                                <a:pt x="797" y="15106"/>
                                <a:pt x="802" y="15106"/>
                              </a:cubicBezTo>
                              <a:lnTo>
                                <a:pt x="808" y="15106"/>
                              </a:lnTo>
                              <a:cubicBezTo>
                                <a:pt x="840" y="15096"/>
                                <a:pt x="862" y="15089"/>
                                <a:pt x="878" y="15085"/>
                              </a:cubicBezTo>
                              <a:cubicBezTo>
                                <a:pt x="894" y="15082"/>
                                <a:pt x="949" y="15067"/>
                                <a:pt x="1014" y="15060"/>
                              </a:cubicBezTo>
                              <a:cubicBezTo>
                                <a:pt x="1041" y="15057"/>
                                <a:pt x="1073" y="15057"/>
                                <a:pt x="1106" y="15057"/>
                              </a:cubicBezTo>
                              <a:cubicBezTo>
                                <a:pt x="1111" y="15057"/>
                                <a:pt x="1117" y="15057"/>
                                <a:pt x="1122" y="15057"/>
                              </a:cubicBezTo>
                              <a:cubicBezTo>
                                <a:pt x="1133" y="15057"/>
                                <a:pt x="1144" y="15057"/>
                                <a:pt x="1149" y="15057"/>
                              </a:cubicBezTo>
                              <a:cubicBezTo>
                                <a:pt x="1155" y="15057"/>
                                <a:pt x="1165" y="15057"/>
                                <a:pt x="1171" y="15053"/>
                              </a:cubicBezTo>
                              <a:cubicBezTo>
                                <a:pt x="1192" y="15050"/>
                                <a:pt x="1203" y="15043"/>
                                <a:pt x="1203" y="15036"/>
                              </a:cubicBezTo>
                              <a:lnTo>
                                <a:pt x="1203" y="15032"/>
                              </a:lnTo>
                              <a:cubicBezTo>
                                <a:pt x="1203" y="15025"/>
                                <a:pt x="1198" y="15015"/>
                                <a:pt x="1187" y="15000"/>
                              </a:cubicBezTo>
                              <a:cubicBezTo>
                                <a:pt x="1176" y="14990"/>
                                <a:pt x="1155" y="14969"/>
                                <a:pt x="1106" y="14948"/>
                              </a:cubicBezTo>
                              <a:cubicBezTo>
                                <a:pt x="1062" y="14930"/>
                                <a:pt x="1014" y="14919"/>
                                <a:pt x="965" y="14919"/>
                              </a:cubicBezTo>
                              <a:cubicBezTo>
                                <a:pt x="916" y="14916"/>
                                <a:pt x="862" y="14923"/>
                                <a:pt x="813" y="14937"/>
                              </a:cubicBezTo>
                              <a:cubicBezTo>
                                <a:pt x="786" y="14944"/>
                                <a:pt x="705" y="14969"/>
                                <a:pt x="640" y="15022"/>
                              </a:cubicBezTo>
                              <a:cubicBezTo>
                                <a:pt x="580" y="15067"/>
                                <a:pt x="537" y="15134"/>
                                <a:pt x="515" y="15208"/>
                              </a:cubicBezTo>
                              <a:cubicBezTo>
                                <a:pt x="493" y="15275"/>
                                <a:pt x="488" y="15353"/>
                                <a:pt x="499" y="15420"/>
                              </a:cubicBezTo>
                              <a:cubicBezTo>
                                <a:pt x="510" y="15480"/>
                                <a:pt x="531" y="15540"/>
                                <a:pt x="564" y="15589"/>
                              </a:cubicBezTo>
                              <a:cubicBezTo>
                                <a:pt x="564" y="15589"/>
                                <a:pt x="564" y="15593"/>
                                <a:pt x="564" y="15593"/>
                              </a:cubicBezTo>
                              <a:cubicBezTo>
                                <a:pt x="537" y="15593"/>
                                <a:pt x="515" y="15593"/>
                                <a:pt x="493" y="15589"/>
                              </a:cubicBezTo>
                              <a:cubicBezTo>
                                <a:pt x="390" y="15589"/>
                                <a:pt x="293" y="15593"/>
                                <a:pt x="206" y="15607"/>
                              </a:cubicBezTo>
                              <a:cubicBezTo>
                                <a:pt x="190" y="15607"/>
                                <a:pt x="179" y="15610"/>
                                <a:pt x="163" y="15614"/>
                              </a:cubicBezTo>
                              <a:lnTo>
                                <a:pt x="157" y="15614"/>
                              </a:lnTo>
                              <a:cubicBezTo>
                                <a:pt x="146" y="15614"/>
                                <a:pt x="136" y="15614"/>
                                <a:pt x="125" y="15614"/>
                              </a:cubicBezTo>
                              <a:cubicBezTo>
                                <a:pt x="114" y="15610"/>
                                <a:pt x="103" y="15607"/>
                                <a:pt x="92" y="15603"/>
                              </a:cubicBezTo>
                              <a:cubicBezTo>
                                <a:pt x="81" y="15600"/>
                                <a:pt x="70" y="15596"/>
                                <a:pt x="60" y="15593"/>
                              </a:cubicBezTo>
                              <a:cubicBezTo>
                                <a:pt x="54" y="15589"/>
                                <a:pt x="43" y="15589"/>
                                <a:pt x="38" y="15586"/>
                              </a:cubicBezTo>
                              <a:lnTo>
                                <a:pt x="38" y="16509"/>
                              </a:lnTo>
                              <a:cubicBezTo>
                                <a:pt x="54" y="16513"/>
                                <a:pt x="70" y="16513"/>
                                <a:pt x="92" y="16516"/>
                              </a:cubicBezTo>
                              <a:cubicBezTo>
                                <a:pt x="152" y="16523"/>
                                <a:pt x="217" y="16531"/>
                                <a:pt x="276" y="16534"/>
                              </a:cubicBezTo>
                              <a:cubicBezTo>
                                <a:pt x="363" y="16541"/>
                                <a:pt x="444" y="16541"/>
                                <a:pt x="526" y="16534"/>
                              </a:cubicBezTo>
                              <a:cubicBezTo>
                                <a:pt x="542" y="16534"/>
                                <a:pt x="558" y="16534"/>
                                <a:pt x="580" y="16531"/>
                              </a:cubicBezTo>
                              <a:cubicBezTo>
                                <a:pt x="732" y="16520"/>
                                <a:pt x="889" y="16495"/>
                                <a:pt x="1035" y="16460"/>
                              </a:cubicBezTo>
                              <a:cubicBezTo>
                                <a:pt x="1111" y="16439"/>
                                <a:pt x="1171" y="16418"/>
                                <a:pt x="1214" y="16389"/>
                              </a:cubicBezTo>
                              <a:cubicBezTo>
                                <a:pt x="1252" y="16368"/>
                                <a:pt x="1279" y="16347"/>
                                <a:pt x="1306" y="16326"/>
                              </a:cubicBezTo>
                              <a:cubicBezTo>
                                <a:pt x="1317" y="16319"/>
                                <a:pt x="1328" y="16312"/>
                                <a:pt x="1333" y="16305"/>
                              </a:cubicBezTo>
                              <a:cubicBezTo>
                                <a:pt x="1371" y="16277"/>
                                <a:pt x="1404" y="16259"/>
                                <a:pt x="1436" y="16245"/>
                              </a:cubicBezTo>
                              <a:cubicBezTo>
                                <a:pt x="1453" y="16238"/>
                                <a:pt x="1463" y="16234"/>
                                <a:pt x="1474" y="16231"/>
                              </a:cubicBezTo>
                              <a:lnTo>
                                <a:pt x="1480" y="16227"/>
                              </a:lnTo>
                              <a:cubicBezTo>
                                <a:pt x="1485" y="16227"/>
                                <a:pt x="1491" y="16224"/>
                                <a:pt x="1496" y="16224"/>
                              </a:cubicBezTo>
                              <a:cubicBezTo>
                                <a:pt x="1507" y="16220"/>
                                <a:pt x="1512" y="16220"/>
                                <a:pt x="1523" y="16217"/>
                              </a:cubicBezTo>
                              <a:cubicBezTo>
                                <a:pt x="1610" y="16196"/>
                                <a:pt x="1718" y="16196"/>
                                <a:pt x="1837" y="16217"/>
                              </a:cubicBezTo>
                              <a:cubicBezTo>
                                <a:pt x="1946" y="16234"/>
                                <a:pt x="2049" y="16273"/>
                                <a:pt x="2130" y="16301"/>
                              </a:cubicBezTo>
                              <a:cubicBezTo>
                                <a:pt x="2228" y="16337"/>
                                <a:pt x="2298" y="16361"/>
                                <a:pt x="2352" y="16379"/>
                              </a:cubicBezTo>
                              <a:cubicBezTo>
                                <a:pt x="2401" y="16393"/>
                                <a:pt x="2428" y="16400"/>
                                <a:pt x="2434" y="16400"/>
                              </a:cubicBezTo>
                              <a:lnTo>
                                <a:pt x="2439" y="16404"/>
                              </a:lnTo>
                              <a:lnTo>
                                <a:pt x="2439" y="16404"/>
                              </a:lnTo>
                              <a:cubicBezTo>
                                <a:pt x="2434" y="16407"/>
                                <a:pt x="2434" y="16407"/>
                                <a:pt x="2428" y="16411"/>
                              </a:cubicBezTo>
                              <a:cubicBezTo>
                                <a:pt x="2369" y="16456"/>
                                <a:pt x="2320" y="16502"/>
                                <a:pt x="2282" y="16545"/>
                              </a:cubicBezTo>
                              <a:cubicBezTo>
                                <a:pt x="2271" y="16559"/>
                                <a:pt x="2266" y="16562"/>
                                <a:pt x="2266" y="16566"/>
                              </a:cubicBezTo>
                              <a:cubicBezTo>
                                <a:pt x="2260" y="16569"/>
                                <a:pt x="2260" y="16569"/>
                                <a:pt x="2260" y="16573"/>
                              </a:cubicBezTo>
                              <a:lnTo>
                                <a:pt x="2233" y="16583"/>
                              </a:lnTo>
                              <a:cubicBezTo>
                                <a:pt x="2228" y="16583"/>
                                <a:pt x="2206" y="16587"/>
                                <a:pt x="2125" y="16626"/>
                              </a:cubicBezTo>
                              <a:cubicBezTo>
                                <a:pt x="2109" y="16633"/>
                                <a:pt x="2092" y="16640"/>
                                <a:pt x="2071" y="16650"/>
                              </a:cubicBezTo>
                              <a:cubicBezTo>
                                <a:pt x="2049" y="16647"/>
                                <a:pt x="2016" y="16643"/>
                                <a:pt x="1968" y="16643"/>
                              </a:cubicBezTo>
                              <a:cubicBezTo>
                                <a:pt x="1886" y="16636"/>
                                <a:pt x="1756" y="16633"/>
                                <a:pt x="1599" y="16643"/>
                              </a:cubicBezTo>
                              <a:cubicBezTo>
                                <a:pt x="1583" y="16643"/>
                                <a:pt x="1561" y="16643"/>
                                <a:pt x="1545" y="16647"/>
                              </a:cubicBezTo>
                              <a:cubicBezTo>
                                <a:pt x="1491" y="16650"/>
                                <a:pt x="1398" y="16654"/>
                                <a:pt x="1290" y="16672"/>
                              </a:cubicBezTo>
                              <a:cubicBezTo>
                                <a:pt x="1155" y="16689"/>
                                <a:pt x="1035" y="16721"/>
                                <a:pt x="938" y="16760"/>
                              </a:cubicBezTo>
                              <a:cubicBezTo>
                                <a:pt x="878" y="16784"/>
                                <a:pt x="824" y="16813"/>
                                <a:pt x="781" y="16844"/>
                              </a:cubicBezTo>
                              <a:cubicBezTo>
                                <a:pt x="737" y="16876"/>
                                <a:pt x="699" y="16915"/>
                                <a:pt x="667" y="16954"/>
                              </a:cubicBezTo>
                              <a:cubicBezTo>
                                <a:pt x="656" y="16968"/>
                                <a:pt x="650" y="16978"/>
                                <a:pt x="640" y="16996"/>
                              </a:cubicBezTo>
                              <a:cubicBezTo>
                                <a:pt x="618" y="17024"/>
                                <a:pt x="602" y="17056"/>
                                <a:pt x="591" y="17088"/>
                              </a:cubicBezTo>
                              <a:cubicBezTo>
                                <a:pt x="585" y="17095"/>
                                <a:pt x="585" y="17098"/>
                                <a:pt x="580" y="17105"/>
                              </a:cubicBezTo>
                              <a:cubicBezTo>
                                <a:pt x="580" y="17109"/>
                                <a:pt x="580" y="17112"/>
                                <a:pt x="580" y="17112"/>
                              </a:cubicBezTo>
                              <a:cubicBezTo>
                                <a:pt x="564" y="17158"/>
                                <a:pt x="564" y="17190"/>
                                <a:pt x="564" y="17190"/>
                              </a:cubicBezTo>
                              <a:lnTo>
                                <a:pt x="564" y="17193"/>
                              </a:lnTo>
                              <a:lnTo>
                                <a:pt x="564" y="17204"/>
                              </a:lnTo>
                              <a:lnTo>
                                <a:pt x="575" y="17197"/>
                              </a:lnTo>
                              <a:cubicBezTo>
                                <a:pt x="580" y="17193"/>
                                <a:pt x="596" y="17186"/>
                                <a:pt x="629" y="17162"/>
                              </a:cubicBezTo>
                              <a:cubicBezTo>
                                <a:pt x="694" y="17119"/>
                                <a:pt x="770" y="17080"/>
                                <a:pt x="835" y="17049"/>
                              </a:cubicBezTo>
                              <a:cubicBezTo>
                                <a:pt x="921" y="17010"/>
                                <a:pt x="1024" y="16978"/>
                                <a:pt x="1117" y="16954"/>
                              </a:cubicBezTo>
                              <a:cubicBezTo>
                                <a:pt x="1133" y="16950"/>
                                <a:pt x="1144" y="16947"/>
                                <a:pt x="1160" y="16943"/>
                              </a:cubicBezTo>
                              <a:cubicBezTo>
                                <a:pt x="1165" y="16943"/>
                                <a:pt x="1176" y="16939"/>
                                <a:pt x="1182" y="16939"/>
                              </a:cubicBezTo>
                              <a:cubicBezTo>
                                <a:pt x="1203" y="16936"/>
                                <a:pt x="1220" y="16932"/>
                                <a:pt x="1241" y="16929"/>
                              </a:cubicBezTo>
                              <a:cubicBezTo>
                                <a:pt x="1274" y="16922"/>
                                <a:pt x="1301" y="16918"/>
                                <a:pt x="1323" y="16918"/>
                              </a:cubicBezTo>
                              <a:cubicBezTo>
                                <a:pt x="1344" y="16915"/>
                                <a:pt x="1371" y="16911"/>
                                <a:pt x="1398" y="16911"/>
                              </a:cubicBezTo>
                              <a:cubicBezTo>
                                <a:pt x="1409" y="16911"/>
                                <a:pt x="1420" y="16908"/>
                                <a:pt x="1431" y="16908"/>
                              </a:cubicBezTo>
                              <a:cubicBezTo>
                                <a:pt x="1442" y="16908"/>
                                <a:pt x="1458" y="16908"/>
                                <a:pt x="1469" y="16904"/>
                              </a:cubicBezTo>
                              <a:cubicBezTo>
                                <a:pt x="1496" y="16904"/>
                                <a:pt x="1518" y="16901"/>
                                <a:pt x="1539" y="16901"/>
                              </a:cubicBezTo>
                              <a:cubicBezTo>
                                <a:pt x="1545" y="16901"/>
                                <a:pt x="1556" y="16901"/>
                                <a:pt x="1561" y="16901"/>
                              </a:cubicBezTo>
                              <a:cubicBezTo>
                                <a:pt x="1572" y="16901"/>
                                <a:pt x="1577" y="16901"/>
                                <a:pt x="1588" y="16901"/>
                              </a:cubicBezTo>
                              <a:cubicBezTo>
                                <a:pt x="1599" y="16901"/>
                                <a:pt x="1610" y="16901"/>
                                <a:pt x="1615" y="16901"/>
                              </a:cubicBezTo>
                              <a:cubicBezTo>
                                <a:pt x="1599" y="16911"/>
                                <a:pt x="1588" y="16918"/>
                                <a:pt x="1572" y="16929"/>
                              </a:cubicBezTo>
                              <a:cubicBezTo>
                                <a:pt x="1485" y="16982"/>
                                <a:pt x="1398" y="17045"/>
                                <a:pt x="1295" y="17123"/>
                              </a:cubicBezTo>
                              <a:lnTo>
                                <a:pt x="1258" y="17151"/>
                              </a:lnTo>
                              <a:cubicBezTo>
                                <a:pt x="1176" y="17211"/>
                                <a:pt x="1057" y="17306"/>
                                <a:pt x="921" y="17419"/>
                              </a:cubicBezTo>
                              <a:cubicBezTo>
                                <a:pt x="867" y="17468"/>
                                <a:pt x="813" y="17518"/>
                                <a:pt x="759" y="17567"/>
                              </a:cubicBezTo>
                              <a:cubicBezTo>
                                <a:pt x="759" y="17563"/>
                                <a:pt x="753" y="17563"/>
                                <a:pt x="753" y="17560"/>
                              </a:cubicBezTo>
                              <a:cubicBezTo>
                                <a:pt x="748" y="17553"/>
                                <a:pt x="743" y="17546"/>
                                <a:pt x="737" y="17532"/>
                              </a:cubicBezTo>
                              <a:cubicBezTo>
                                <a:pt x="726" y="17511"/>
                                <a:pt x="721" y="17482"/>
                                <a:pt x="726" y="17454"/>
                              </a:cubicBezTo>
                              <a:cubicBezTo>
                                <a:pt x="726" y="17451"/>
                                <a:pt x="726" y="17444"/>
                                <a:pt x="732" y="17437"/>
                              </a:cubicBezTo>
                              <a:lnTo>
                                <a:pt x="743" y="17387"/>
                              </a:lnTo>
                              <a:lnTo>
                                <a:pt x="688" y="17394"/>
                              </a:lnTo>
                              <a:lnTo>
                                <a:pt x="661" y="17398"/>
                              </a:lnTo>
                              <a:cubicBezTo>
                                <a:pt x="650" y="17401"/>
                                <a:pt x="629" y="17405"/>
                                <a:pt x="607" y="17412"/>
                              </a:cubicBezTo>
                              <a:cubicBezTo>
                                <a:pt x="585" y="17419"/>
                                <a:pt x="531" y="17440"/>
                                <a:pt x="520" y="17475"/>
                              </a:cubicBezTo>
                              <a:cubicBezTo>
                                <a:pt x="510" y="17500"/>
                                <a:pt x="515" y="17525"/>
                                <a:pt x="520" y="17546"/>
                              </a:cubicBezTo>
                              <a:cubicBezTo>
                                <a:pt x="520" y="17549"/>
                                <a:pt x="520" y="17553"/>
                                <a:pt x="526" y="17556"/>
                              </a:cubicBezTo>
                              <a:cubicBezTo>
                                <a:pt x="531" y="17567"/>
                                <a:pt x="531" y="17581"/>
                                <a:pt x="537" y="17592"/>
                              </a:cubicBezTo>
                              <a:cubicBezTo>
                                <a:pt x="526" y="17585"/>
                                <a:pt x="515" y="17578"/>
                                <a:pt x="504" y="17574"/>
                              </a:cubicBezTo>
                              <a:lnTo>
                                <a:pt x="461" y="17560"/>
                              </a:lnTo>
                              <a:cubicBezTo>
                                <a:pt x="444" y="17549"/>
                                <a:pt x="412" y="17535"/>
                                <a:pt x="385" y="17518"/>
                              </a:cubicBezTo>
                              <a:cubicBezTo>
                                <a:pt x="347" y="17496"/>
                                <a:pt x="309" y="17468"/>
                                <a:pt x="276" y="17440"/>
                              </a:cubicBezTo>
                              <a:cubicBezTo>
                                <a:pt x="238" y="17412"/>
                                <a:pt x="201" y="17384"/>
                                <a:pt x="173" y="17352"/>
                              </a:cubicBezTo>
                              <a:lnTo>
                                <a:pt x="168" y="17352"/>
                              </a:lnTo>
                              <a:cubicBezTo>
                                <a:pt x="157" y="17341"/>
                                <a:pt x="152" y="17334"/>
                                <a:pt x="146" y="17324"/>
                              </a:cubicBezTo>
                              <a:cubicBezTo>
                                <a:pt x="141" y="17313"/>
                                <a:pt x="136" y="17306"/>
                                <a:pt x="136" y="17299"/>
                              </a:cubicBezTo>
                              <a:lnTo>
                                <a:pt x="136" y="17292"/>
                              </a:lnTo>
                              <a:cubicBezTo>
                                <a:pt x="136" y="17285"/>
                                <a:pt x="141" y="17281"/>
                                <a:pt x="130" y="17278"/>
                              </a:cubicBezTo>
                              <a:cubicBezTo>
                                <a:pt x="130" y="17274"/>
                                <a:pt x="130" y="17274"/>
                                <a:pt x="130" y="17271"/>
                              </a:cubicBezTo>
                              <a:cubicBezTo>
                                <a:pt x="130" y="17267"/>
                                <a:pt x="130" y="17260"/>
                                <a:pt x="125" y="17260"/>
                              </a:cubicBezTo>
                              <a:cubicBezTo>
                                <a:pt x="119" y="17260"/>
                                <a:pt x="114" y="17264"/>
                                <a:pt x="114" y="17267"/>
                              </a:cubicBezTo>
                              <a:cubicBezTo>
                                <a:pt x="114" y="17271"/>
                                <a:pt x="108" y="17281"/>
                                <a:pt x="108" y="17299"/>
                              </a:cubicBezTo>
                              <a:cubicBezTo>
                                <a:pt x="108" y="17299"/>
                                <a:pt x="108" y="17303"/>
                                <a:pt x="108" y="17303"/>
                              </a:cubicBezTo>
                              <a:lnTo>
                                <a:pt x="108" y="17303"/>
                              </a:lnTo>
                              <a:cubicBezTo>
                                <a:pt x="108" y="17310"/>
                                <a:pt x="103" y="17317"/>
                                <a:pt x="103" y="17327"/>
                              </a:cubicBezTo>
                              <a:cubicBezTo>
                                <a:pt x="98" y="17348"/>
                                <a:pt x="87" y="17419"/>
                                <a:pt x="125" y="17496"/>
                              </a:cubicBezTo>
                              <a:lnTo>
                                <a:pt x="130" y="17504"/>
                              </a:lnTo>
                              <a:cubicBezTo>
                                <a:pt x="146" y="17532"/>
                                <a:pt x="163" y="17560"/>
                                <a:pt x="163" y="17592"/>
                              </a:cubicBezTo>
                              <a:cubicBezTo>
                                <a:pt x="163" y="17595"/>
                                <a:pt x="163" y="17602"/>
                                <a:pt x="163" y="17606"/>
                              </a:cubicBezTo>
                              <a:cubicBezTo>
                                <a:pt x="163" y="17606"/>
                                <a:pt x="157" y="17602"/>
                                <a:pt x="157" y="17602"/>
                              </a:cubicBezTo>
                              <a:lnTo>
                                <a:pt x="157" y="17602"/>
                              </a:lnTo>
                              <a:cubicBezTo>
                                <a:pt x="152" y="17599"/>
                                <a:pt x="141" y="17595"/>
                                <a:pt x="136" y="17588"/>
                              </a:cubicBezTo>
                              <a:cubicBezTo>
                                <a:pt x="119" y="17581"/>
                                <a:pt x="103" y="17574"/>
                                <a:pt x="87" y="17574"/>
                              </a:cubicBezTo>
                              <a:cubicBezTo>
                                <a:pt x="70" y="17571"/>
                                <a:pt x="43" y="17571"/>
                                <a:pt x="22" y="17574"/>
                              </a:cubicBezTo>
                              <a:cubicBezTo>
                                <a:pt x="16" y="17574"/>
                                <a:pt x="5" y="17578"/>
                                <a:pt x="0" y="17581"/>
                              </a:cubicBezTo>
                              <a:lnTo>
                                <a:pt x="0" y="17747"/>
                              </a:lnTo>
                              <a:cubicBezTo>
                                <a:pt x="0" y="17750"/>
                                <a:pt x="5" y="17750"/>
                                <a:pt x="5" y="17754"/>
                              </a:cubicBezTo>
                              <a:cubicBezTo>
                                <a:pt x="16" y="17768"/>
                                <a:pt x="27" y="17782"/>
                                <a:pt x="33" y="17800"/>
                              </a:cubicBezTo>
                              <a:cubicBezTo>
                                <a:pt x="38" y="17810"/>
                                <a:pt x="38" y="17828"/>
                                <a:pt x="43" y="17845"/>
                              </a:cubicBezTo>
                              <a:cubicBezTo>
                                <a:pt x="43" y="17856"/>
                                <a:pt x="49" y="17867"/>
                                <a:pt x="49" y="17877"/>
                              </a:cubicBezTo>
                              <a:cubicBezTo>
                                <a:pt x="54" y="17916"/>
                                <a:pt x="65" y="17955"/>
                                <a:pt x="81" y="17994"/>
                              </a:cubicBezTo>
                              <a:cubicBezTo>
                                <a:pt x="114" y="18078"/>
                                <a:pt x="173" y="18163"/>
                                <a:pt x="217" y="18209"/>
                              </a:cubicBezTo>
                              <a:cubicBezTo>
                                <a:pt x="217" y="18209"/>
                                <a:pt x="217" y="18212"/>
                                <a:pt x="222" y="18212"/>
                              </a:cubicBezTo>
                              <a:cubicBezTo>
                                <a:pt x="206" y="18230"/>
                                <a:pt x="184" y="18265"/>
                                <a:pt x="157" y="18307"/>
                              </a:cubicBezTo>
                              <a:cubicBezTo>
                                <a:pt x="136" y="18343"/>
                                <a:pt x="103" y="18385"/>
                                <a:pt x="81" y="18427"/>
                              </a:cubicBezTo>
                              <a:cubicBezTo>
                                <a:pt x="54" y="18473"/>
                                <a:pt x="27" y="18512"/>
                                <a:pt x="5" y="18554"/>
                              </a:cubicBezTo>
                              <a:lnTo>
                                <a:pt x="5" y="18893"/>
                              </a:lnTo>
                              <a:cubicBezTo>
                                <a:pt x="146" y="18618"/>
                                <a:pt x="325" y="18438"/>
                                <a:pt x="358" y="18406"/>
                              </a:cubicBezTo>
                              <a:cubicBezTo>
                                <a:pt x="369" y="18417"/>
                                <a:pt x="401" y="18434"/>
                                <a:pt x="466" y="18477"/>
                              </a:cubicBezTo>
                              <a:cubicBezTo>
                                <a:pt x="477" y="18484"/>
                                <a:pt x="493" y="18494"/>
                                <a:pt x="510" y="18505"/>
                              </a:cubicBezTo>
                              <a:cubicBezTo>
                                <a:pt x="547" y="18529"/>
                                <a:pt x="596" y="18558"/>
                                <a:pt x="645" y="18589"/>
                              </a:cubicBezTo>
                              <a:cubicBezTo>
                                <a:pt x="678" y="18607"/>
                                <a:pt x="715" y="18632"/>
                                <a:pt x="764" y="18653"/>
                              </a:cubicBezTo>
                              <a:cubicBezTo>
                                <a:pt x="808" y="18674"/>
                                <a:pt x="856" y="18692"/>
                                <a:pt x="911" y="18706"/>
                              </a:cubicBezTo>
                              <a:cubicBezTo>
                                <a:pt x="954" y="18716"/>
                                <a:pt x="997" y="18727"/>
                                <a:pt x="1035" y="18737"/>
                              </a:cubicBezTo>
                              <a:lnTo>
                                <a:pt x="1052" y="18741"/>
                              </a:lnTo>
                              <a:cubicBezTo>
                                <a:pt x="1068" y="18744"/>
                                <a:pt x="1089" y="18752"/>
                                <a:pt x="1100" y="18755"/>
                              </a:cubicBezTo>
                              <a:cubicBezTo>
                                <a:pt x="1111" y="18759"/>
                                <a:pt x="1127" y="18762"/>
                                <a:pt x="1133" y="18769"/>
                              </a:cubicBezTo>
                              <a:cubicBezTo>
                                <a:pt x="1155" y="18780"/>
                                <a:pt x="1171" y="18790"/>
                                <a:pt x="1187" y="18804"/>
                              </a:cubicBezTo>
                              <a:cubicBezTo>
                                <a:pt x="1214" y="18826"/>
                                <a:pt x="1236" y="18850"/>
                                <a:pt x="1252" y="18875"/>
                              </a:cubicBezTo>
                              <a:cubicBezTo>
                                <a:pt x="1258" y="18882"/>
                                <a:pt x="1263" y="18889"/>
                                <a:pt x="1274" y="18896"/>
                              </a:cubicBezTo>
                              <a:cubicBezTo>
                                <a:pt x="1295" y="18924"/>
                                <a:pt x="1323" y="18952"/>
                                <a:pt x="1355" y="18984"/>
                              </a:cubicBezTo>
                              <a:cubicBezTo>
                                <a:pt x="1409" y="19048"/>
                                <a:pt x="1485" y="19129"/>
                                <a:pt x="1550" y="19189"/>
                              </a:cubicBezTo>
                              <a:cubicBezTo>
                                <a:pt x="1566" y="19203"/>
                                <a:pt x="1577" y="19217"/>
                                <a:pt x="1583" y="19227"/>
                              </a:cubicBezTo>
                              <a:cubicBezTo>
                                <a:pt x="1626" y="19277"/>
                                <a:pt x="1659" y="19319"/>
                                <a:pt x="1686" y="19361"/>
                              </a:cubicBezTo>
                              <a:cubicBezTo>
                                <a:pt x="1713" y="19404"/>
                                <a:pt x="1735" y="19450"/>
                                <a:pt x="1756" y="19502"/>
                              </a:cubicBezTo>
                              <a:cubicBezTo>
                                <a:pt x="1772" y="19545"/>
                                <a:pt x="1789" y="19583"/>
                                <a:pt x="1794" y="19612"/>
                              </a:cubicBezTo>
                              <a:cubicBezTo>
                                <a:pt x="1800" y="19633"/>
                                <a:pt x="1805" y="19647"/>
                                <a:pt x="1810" y="19650"/>
                              </a:cubicBezTo>
                              <a:cubicBezTo>
                                <a:pt x="1810" y="19654"/>
                                <a:pt x="1810" y="19658"/>
                                <a:pt x="1810" y="19661"/>
                              </a:cubicBezTo>
                              <a:cubicBezTo>
                                <a:pt x="1794" y="19658"/>
                                <a:pt x="1778" y="19658"/>
                                <a:pt x="1756" y="19658"/>
                              </a:cubicBezTo>
                              <a:cubicBezTo>
                                <a:pt x="1691" y="19647"/>
                                <a:pt x="1621" y="19650"/>
                                <a:pt x="1550" y="19665"/>
                              </a:cubicBezTo>
                              <a:cubicBezTo>
                                <a:pt x="1458" y="19682"/>
                                <a:pt x="1382" y="19721"/>
                                <a:pt x="1350" y="19770"/>
                              </a:cubicBezTo>
                              <a:cubicBezTo>
                                <a:pt x="1328" y="19795"/>
                                <a:pt x="1317" y="19823"/>
                                <a:pt x="1323" y="19848"/>
                              </a:cubicBezTo>
                              <a:cubicBezTo>
                                <a:pt x="1323" y="19873"/>
                                <a:pt x="1333" y="19897"/>
                                <a:pt x="1355" y="19922"/>
                              </a:cubicBezTo>
                              <a:cubicBezTo>
                                <a:pt x="1361" y="19929"/>
                                <a:pt x="1371" y="19936"/>
                                <a:pt x="1377" y="19943"/>
                              </a:cubicBezTo>
                              <a:cubicBezTo>
                                <a:pt x="1420" y="19989"/>
                                <a:pt x="1485" y="19985"/>
                                <a:pt x="1518" y="19982"/>
                              </a:cubicBezTo>
                              <a:lnTo>
                                <a:pt x="1523" y="19982"/>
                              </a:lnTo>
                              <a:cubicBezTo>
                                <a:pt x="1529" y="19982"/>
                                <a:pt x="1534" y="19982"/>
                                <a:pt x="1534" y="19978"/>
                              </a:cubicBezTo>
                              <a:lnTo>
                                <a:pt x="1556" y="19996"/>
                              </a:lnTo>
                              <a:lnTo>
                                <a:pt x="1545" y="19975"/>
                              </a:lnTo>
                              <a:lnTo>
                                <a:pt x="1556" y="19971"/>
                              </a:lnTo>
                              <a:lnTo>
                                <a:pt x="1545" y="19968"/>
                              </a:lnTo>
                              <a:lnTo>
                                <a:pt x="1550" y="19968"/>
                              </a:lnTo>
                              <a:lnTo>
                                <a:pt x="1545" y="19964"/>
                              </a:lnTo>
                              <a:cubicBezTo>
                                <a:pt x="1545" y="19961"/>
                                <a:pt x="1545" y="19957"/>
                                <a:pt x="1550" y="19954"/>
                              </a:cubicBezTo>
                              <a:cubicBezTo>
                                <a:pt x="1556" y="19947"/>
                                <a:pt x="1556" y="19940"/>
                                <a:pt x="1556" y="19933"/>
                              </a:cubicBezTo>
                              <a:lnTo>
                                <a:pt x="1556" y="19922"/>
                              </a:lnTo>
                              <a:lnTo>
                                <a:pt x="1539" y="19918"/>
                              </a:lnTo>
                              <a:lnTo>
                                <a:pt x="1534" y="19918"/>
                              </a:lnTo>
                              <a:cubicBezTo>
                                <a:pt x="1534" y="19918"/>
                                <a:pt x="1534" y="19915"/>
                                <a:pt x="1534" y="19915"/>
                              </a:cubicBezTo>
                              <a:cubicBezTo>
                                <a:pt x="1534" y="19915"/>
                                <a:pt x="1534" y="19911"/>
                                <a:pt x="1534" y="19911"/>
                              </a:cubicBezTo>
                              <a:cubicBezTo>
                                <a:pt x="1539" y="19901"/>
                                <a:pt x="1539" y="19887"/>
                                <a:pt x="1550" y="19876"/>
                              </a:cubicBezTo>
                              <a:lnTo>
                                <a:pt x="1556" y="19873"/>
                              </a:lnTo>
                              <a:cubicBezTo>
                                <a:pt x="1561" y="19869"/>
                                <a:pt x="1561" y="19862"/>
                                <a:pt x="1566" y="19858"/>
                              </a:cubicBezTo>
                              <a:cubicBezTo>
                                <a:pt x="1594" y="19841"/>
                                <a:pt x="1621" y="19830"/>
                                <a:pt x="1653" y="19830"/>
                              </a:cubicBezTo>
                              <a:cubicBezTo>
                                <a:pt x="1653" y="19830"/>
                                <a:pt x="1653" y="19830"/>
                                <a:pt x="1659" y="19830"/>
                              </a:cubicBezTo>
                              <a:cubicBezTo>
                                <a:pt x="1745" y="19830"/>
                                <a:pt x="1865" y="19894"/>
                                <a:pt x="2000" y="20014"/>
                              </a:cubicBezTo>
                              <a:cubicBezTo>
                                <a:pt x="2043" y="20059"/>
                                <a:pt x="2081" y="20105"/>
                                <a:pt x="2103" y="20151"/>
                              </a:cubicBezTo>
                              <a:cubicBezTo>
                                <a:pt x="2103" y="20155"/>
                                <a:pt x="2109" y="20158"/>
                                <a:pt x="2109" y="20162"/>
                              </a:cubicBezTo>
                              <a:lnTo>
                                <a:pt x="2109" y="20165"/>
                              </a:lnTo>
                              <a:cubicBezTo>
                                <a:pt x="2201" y="20408"/>
                                <a:pt x="2282" y="20948"/>
                                <a:pt x="2298" y="21054"/>
                              </a:cubicBezTo>
                              <a:cubicBezTo>
                                <a:pt x="2190" y="20955"/>
                                <a:pt x="2081" y="20860"/>
                                <a:pt x="1973" y="20768"/>
                              </a:cubicBezTo>
                              <a:cubicBezTo>
                                <a:pt x="1881" y="20690"/>
                                <a:pt x="1789" y="20613"/>
                                <a:pt x="1697" y="20539"/>
                              </a:cubicBezTo>
                              <a:cubicBezTo>
                                <a:pt x="1642" y="20493"/>
                                <a:pt x="1583" y="20447"/>
                                <a:pt x="1523" y="20401"/>
                              </a:cubicBezTo>
                              <a:cubicBezTo>
                                <a:pt x="1480" y="20366"/>
                                <a:pt x="1431" y="20331"/>
                                <a:pt x="1382" y="20292"/>
                              </a:cubicBezTo>
                              <a:cubicBezTo>
                                <a:pt x="1339" y="20257"/>
                                <a:pt x="1301" y="20225"/>
                                <a:pt x="1268" y="20193"/>
                              </a:cubicBezTo>
                              <a:cubicBezTo>
                                <a:pt x="1241" y="20165"/>
                                <a:pt x="1214" y="20133"/>
                                <a:pt x="1187" y="20109"/>
                              </a:cubicBezTo>
                              <a:cubicBezTo>
                                <a:pt x="1160" y="20081"/>
                                <a:pt x="1138" y="20049"/>
                                <a:pt x="1111" y="20017"/>
                              </a:cubicBezTo>
                              <a:cubicBezTo>
                                <a:pt x="1068" y="19957"/>
                                <a:pt x="1024" y="19894"/>
                                <a:pt x="981" y="19834"/>
                              </a:cubicBezTo>
                              <a:cubicBezTo>
                                <a:pt x="959" y="19799"/>
                                <a:pt x="932" y="19760"/>
                                <a:pt x="905" y="19725"/>
                              </a:cubicBezTo>
                              <a:cubicBezTo>
                                <a:pt x="873" y="19679"/>
                                <a:pt x="840" y="19636"/>
                                <a:pt x="808" y="19594"/>
                              </a:cubicBezTo>
                              <a:lnTo>
                                <a:pt x="802" y="19583"/>
                              </a:lnTo>
                              <a:cubicBezTo>
                                <a:pt x="743" y="19495"/>
                                <a:pt x="699" y="19435"/>
                                <a:pt x="678" y="19400"/>
                              </a:cubicBezTo>
                              <a:cubicBezTo>
                                <a:pt x="645" y="19337"/>
                                <a:pt x="629" y="19277"/>
                                <a:pt x="634" y="19224"/>
                              </a:cubicBezTo>
                              <a:cubicBezTo>
                                <a:pt x="634" y="19210"/>
                                <a:pt x="640" y="19203"/>
                                <a:pt x="640" y="19199"/>
                              </a:cubicBezTo>
                              <a:cubicBezTo>
                                <a:pt x="688" y="19206"/>
                                <a:pt x="726" y="19220"/>
                                <a:pt x="759" y="19234"/>
                              </a:cubicBezTo>
                              <a:cubicBezTo>
                                <a:pt x="764" y="19238"/>
                                <a:pt x="770" y="19242"/>
                                <a:pt x="775" y="19242"/>
                              </a:cubicBezTo>
                              <a:cubicBezTo>
                                <a:pt x="781" y="19245"/>
                                <a:pt x="791" y="19249"/>
                                <a:pt x="791" y="19249"/>
                              </a:cubicBezTo>
                              <a:cubicBezTo>
                                <a:pt x="797" y="19259"/>
                                <a:pt x="802" y="19263"/>
                                <a:pt x="813" y="19259"/>
                              </a:cubicBezTo>
                              <a:cubicBezTo>
                                <a:pt x="824" y="19259"/>
                                <a:pt x="829" y="19256"/>
                                <a:pt x="797" y="19182"/>
                              </a:cubicBezTo>
                              <a:cubicBezTo>
                                <a:pt x="797" y="19175"/>
                                <a:pt x="791" y="19171"/>
                                <a:pt x="791" y="19164"/>
                              </a:cubicBezTo>
                              <a:cubicBezTo>
                                <a:pt x="786" y="19146"/>
                                <a:pt x="775" y="19132"/>
                                <a:pt x="764" y="19115"/>
                              </a:cubicBezTo>
                              <a:cubicBezTo>
                                <a:pt x="753" y="19101"/>
                                <a:pt x="743" y="19090"/>
                                <a:pt x="726" y="19079"/>
                              </a:cubicBezTo>
                              <a:cubicBezTo>
                                <a:pt x="710" y="19072"/>
                                <a:pt x="694" y="19065"/>
                                <a:pt x="672" y="19058"/>
                              </a:cubicBezTo>
                              <a:cubicBezTo>
                                <a:pt x="634" y="19048"/>
                                <a:pt x="575" y="19044"/>
                                <a:pt x="504" y="19051"/>
                              </a:cubicBezTo>
                              <a:cubicBezTo>
                                <a:pt x="472" y="19055"/>
                                <a:pt x="428" y="19058"/>
                                <a:pt x="390" y="19069"/>
                              </a:cubicBezTo>
                              <a:cubicBezTo>
                                <a:pt x="352" y="19079"/>
                                <a:pt x="320" y="19101"/>
                                <a:pt x="293" y="19125"/>
                              </a:cubicBezTo>
                              <a:cubicBezTo>
                                <a:pt x="271" y="19150"/>
                                <a:pt x="255" y="19178"/>
                                <a:pt x="244" y="19206"/>
                              </a:cubicBezTo>
                              <a:cubicBezTo>
                                <a:pt x="238" y="19231"/>
                                <a:pt x="238" y="19259"/>
                                <a:pt x="238" y="19287"/>
                              </a:cubicBezTo>
                              <a:cubicBezTo>
                                <a:pt x="249" y="19340"/>
                                <a:pt x="271" y="19383"/>
                                <a:pt x="287" y="19418"/>
                              </a:cubicBezTo>
                              <a:cubicBezTo>
                                <a:pt x="287" y="19421"/>
                                <a:pt x="293" y="19425"/>
                                <a:pt x="293" y="19425"/>
                              </a:cubicBezTo>
                              <a:cubicBezTo>
                                <a:pt x="304" y="19450"/>
                                <a:pt x="320" y="19474"/>
                                <a:pt x="336" y="19502"/>
                              </a:cubicBezTo>
                              <a:cubicBezTo>
                                <a:pt x="347" y="19524"/>
                                <a:pt x="363" y="19545"/>
                                <a:pt x="379" y="19569"/>
                              </a:cubicBezTo>
                              <a:cubicBezTo>
                                <a:pt x="407" y="19608"/>
                                <a:pt x="434" y="19650"/>
                                <a:pt x="466" y="19689"/>
                              </a:cubicBezTo>
                              <a:cubicBezTo>
                                <a:pt x="526" y="19767"/>
                                <a:pt x="602" y="19848"/>
                                <a:pt x="678" y="19918"/>
                              </a:cubicBezTo>
                              <a:cubicBezTo>
                                <a:pt x="753" y="19989"/>
                                <a:pt x="824" y="20042"/>
                                <a:pt x="873" y="20077"/>
                              </a:cubicBezTo>
                              <a:cubicBezTo>
                                <a:pt x="878" y="20084"/>
                                <a:pt x="889" y="20088"/>
                                <a:pt x="894" y="20095"/>
                              </a:cubicBezTo>
                              <a:lnTo>
                                <a:pt x="846" y="20077"/>
                              </a:lnTo>
                              <a:cubicBezTo>
                                <a:pt x="802" y="20059"/>
                                <a:pt x="753" y="20045"/>
                                <a:pt x="710" y="20031"/>
                              </a:cubicBezTo>
                              <a:cubicBezTo>
                                <a:pt x="607" y="19996"/>
                                <a:pt x="369" y="19925"/>
                                <a:pt x="103" y="19866"/>
                              </a:cubicBezTo>
                              <a:cubicBezTo>
                                <a:pt x="98" y="19866"/>
                                <a:pt x="92" y="19862"/>
                                <a:pt x="87" y="19862"/>
                              </a:cubicBezTo>
                              <a:lnTo>
                                <a:pt x="76" y="19858"/>
                              </a:lnTo>
                              <a:lnTo>
                                <a:pt x="65" y="19844"/>
                              </a:lnTo>
                              <a:cubicBezTo>
                                <a:pt x="65" y="19841"/>
                                <a:pt x="54" y="19827"/>
                                <a:pt x="16" y="19788"/>
                              </a:cubicBezTo>
                              <a:cubicBezTo>
                                <a:pt x="38" y="19781"/>
                                <a:pt x="22" y="19763"/>
                                <a:pt x="5" y="19746"/>
                              </a:cubicBezTo>
                              <a:lnTo>
                                <a:pt x="5" y="20105"/>
                              </a:lnTo>
                              <a:cubicBezTo>
                                <a:pt x="5" y="20105"/>
                                <a:pt x="5" y="20105"/>
                                <a:pt x="5" y="20105"/>
                              </a:cubicBezTo>
                              <a:cubicBezTo>
                                <a:pt x="43" y="20148"/>
                                <a:pt x="87" y="20197"/>
                                <a:pt x="130" y="20253"/>
                              </a:cubicBezTo>
                              <a:cubicBezTo>
                                <a:pt x="92" y="20267"/>
                                <a:pt x="60" y="20289"/>
                                <a:pt x="33" y="20310"/>
                              </a:cubicBezTo>
                              <a:cubicBezTo>
                                <a:pt x="22" y="20320"/>
                                <a:pt x="16" y="20327"/>
                                <a:pt x="5" y="20338"/>
                              </a:cubicBezTo>
                              <a:lnTo>
                                <a:pt x="5" y="21579"/>
                              </a:lnTo>
                              <a:lnTo>
                                <a:pt x="222" y="21579"/>
                              </a:lnTo>
                              <a:cubicBezTo>
                                <a:pt x="249" y="21551"/>
                                <a:pt x="282" y="21519"/>
                                <a:pt x="304" y="21491"/>
                              </a:cubicBezTo>
                              <a:lnTo>
                                <a:pt x="304" y="21487"/>
                              </a:lnTo>
                              <a:cubicBezTo>
                                <a:pt x="341" y="21448"/>
                                <a:pt x="396" y="21378"/>
                                <a:pt x="439" y="21290"/>
                              </a:cubicBezTo>
                              <a:cubicBezTo>
                                <a:pt x="461" y="21244"/>
                                <a:pt x="472" y="21191"/>
                                <a:pt x="472" y="21138"/>
                              </a:cubicBezTo>
                              <a:cubicBezTo>
                                <a:pt x="477" y="21089"/>
                                <a:pt x="472" y="21036"/>
                                <a:pt x="461" y="20972"/>
                              </a:cubicBezTo>
                              <a:cubicBezTo>
                                <a:pt x="455" y="20916"/>
                                <a:pt x="444" y="20860"/>
                                <a:pt x="423" y="20803"/>
                              </a:cubicBezTo>
                              <a:cubicBezTo>
                                <a:pt x="412" y="20772"/>
                                <a:pt x="401" y="20747"/>
                                <a:pt x="385" y="20722"/>
                              </a:cubicBezTo>
                              <a:cubicBezTo>
                                <a:pt x="385" y="20719"/>
                                <a:pt x="379" y="20719"/>
                                <a:pt x="379" y="20715"/>
                              </a:cubicBezTo>
                              <a:cubicBezTo>
                                <a:pt x="379" y="20715"/>
                                <a:pt x="379" y="20715"/>
                                <a:pt x="379" y="20715"/>
                              </a:cubicBezTo>
                              <a:cubicBezTo>
                                <a:pt x="396" y="20705"/>
                                <a:pt x="412" y="20701"/>
                                <a:pt x="417" y="20698"/>
                              </a:cubicBezTo>
                              <a:cubicBezTo>
                                <a:pt x="417" y="20698"/>
                                <a:pt x="417" y="20701"/>
                                <a:pt x="423" y="20701"/>
                              </a:cubicBezTo>
                              <a:lnTo>
                                <a:pt x="450" y="20740"/>
                              </a:lnTo>
                              <a:cubicBezTo>
                                <a:pt x="482" y="20789"/>
                                <a:pt x="526" y="20860"/>
                                <a:pt x="564" y="20927"/>
                              </a:cubicBezTo>
                              <a:cubicBezTo>
                                <a:pt x="650" y="21071"/>
                                <a:pt x="732" y="21247"/>
                                <a:pt x="753" y="21300"/>
                              </a:cubicBezTo>
                              <a:cubicBezTo>
                                <a:pt x="759" y="21318"/>
                                <a:pt x="770" y="21336"/>
                                <a:pt x="775" y="21353"/>
                              </a:cubicBezTo>
                              <a:cubicBezTo>
                                <a:pt x="726" y="21378"/>
                                <a:pt x="683" y="21410"/>
                                <a:pt x="645" y="21438"/>
                              </a:cubicBezTo>
                              <a:cubicBezTo>
                                <a:pt x="618" y="21459"/>
                                <a:pt x="596" y="21484"/>
                                <a:pt x="575" y="21508"/>
                              </a:cubicBezTo>
                              <a:cubicBezTo>
                                <a:pt x="558" y="21530"/>
                                <a:pt x="542" y="21551"/>
                                <a:pt x="526" y="21579"/>
                              </a:cubicBezTo>
                              <a:cubicBezTo>
                                <a:pt x="526" y="21579"/>
                                <a:pt x="526" y="21582"/>
                                <a:pt x="526" y="21582"/>
                              </a:cubicBezTo>
                              <a:lnTo>
                                <a:pt x="1171" y="21582"/>
                              </a:lnTo>
                              <a:cubicBezTo>
                                <a:pt x="1165" y="21568"/>
                                <a:pt x="1160" y="21554"/>
                                <a:pt x="1155" y="21540"/>
                              </a:cubicBezTo>
                              <a:cubicBezTo>
                                <a:pt x="1165" y="21533"/>
                                <a:pt x="1171" y="21530"/>
                                <a:pt x="1176" y="21526"/>
                              </a:cubicBezTo>
                              <a:cubicBezTo>
                                <a:pt x="1187" y="21519"/>
                                <a:pt x="1192" y="21515"/>
                                <a:pt x="1203" y="21512"/>
                              </a:cubicBezTo>
                              <a:cubicBezTo>
                                <a:pt x="1241" y="21491"/>
                                <a:pt x="1290" y="21463"/>
                                <a:pt x="1350" y="21445"/>
                              </a:cubicBezTo>
                              <a:cubicBezTo>
                                <a:pt x="1415" y="21424"/>
                                <a:pt x="1474" y="21413"/>
                                <a:pt x="1518" y="21410"/>
                              </a:cubicBezTo>
                              <a:cubicBezTo>
                                <a:pt x="1583" y="21403"/>
                                <a:pt x="1637" y="21399"/>
                                <a:pt x="1669" y="21399"/>
                              </a:cubicBezTo>
                              <a:cubicBezTo>
                                <a:pt x="1675" y="21399"/>
                                <a:pt x="1680" y="21399"/>
                                <a:pt x="1686" y="21399"/>
                              </a:cubicBezTo>
                              <a:cubicBezTo>
                                <a:pt x="1691" y="21410"/>
                                <a:pt x="1697" y="21424"/>
                                <a:pt x="1697" y="21434"/>
                              </a:cubicBezTo>
                              <a:cubicBezTo>
                                <a:pt x="1697" y="21441"/>
                                <a:pt x="1697" y="21448"/>
                                <a:pt x="1697" y="21452"/>
                              </a:cubicBezTo>
                              <a:cubicBezTo>
                                <a:pt x="1697" y="21466"/>
                                <a:pt x="1697" y="21473"/>
                                <a:pt x="1707" y="21473"/>
                              </a:cubicBezTo>
                              <a:lnTo>
                                <a:pt x="1707" y="21473"/>
                              </a:lnTo>
                              <a:lnTo>
                                <a:pt x="1713" y="21470"/>
                              </a:lnTo>
                              <a:cubicBezTo>
                                <a:pt x="1713" y="21480"/>
                                <a:pt x="1713" y="21487"/>
                                <a:pt x="1713" y="21498"/>
                              </a:cubicBezTo>
                              <a:cubicBezTo>
                                <a:pt x="1713" y="21505"/>
                                <a:pt x="1713" y="21508"/>
                                <a:pt x="1713" y="21515"/>
                              </a:cubicBezTo>
                              <a:cubicBezTo>
                                <a:pt x="1713" y="21515"/>
                                <a:pt x="1713" y="21519"/>
                                <a:pt x="1707" y="21519"/>
                              </a:cubicBezTo>
                              <a:cubicBezTo>
                                <a:pt x="1702" y="21522"/>
                                <a:pt x="1702" y="21526"/>
                                <a:pt x="1702" y="21529"/>
                              </a:cubicBezTo>
                              <a:cubicBezTo>
                                <a:pt x="1702" y="21529"/>
                                <a:pt x="1702" y="21529"/>
                                <a:pt x="1702" y="21533"/>
                              </a:cubicBezTo>
                              <a:cubicBezTo>
                                <a:pt x="1702" y="21537"/>
                                <a:pt x="1697" y="21537"/>
                                <a:pt x="1702" y="21540"/>
                              </a:cubicBezTo>
                              <a:cubicBezTo>
                                <a:pt x="1702" y="21540"/>
                                <a:pt x="1702" y="21544"/>
                                <a:pt x="1702" y="21544"/>
                              </a:cubicBezTo>
                              <a:cubicBezTo>
                                <a:pt x="1713" y="21561"/>
                                <a:pt x="1729" y="21568"/>
                                <a:pt x="1756" y="21565"/>
                              </a:cubicBezTo>
                              <a:cubicBezTo>
                                <a:pt x="1848" y="21558"/>
                                <a:pt x="1924" y="21491"/>
                                <a:pt x="1946" y="21403"/>
                              </a:cubicBezTo>
                              <a:cubicBezTo>
                                <a:pt x="1946" y="21396"/>
                                <a:pt x="1946" y="21388"/>
                                <a:pt x="1951" y="21381"/>
                              </a:cubicBezTo>
                              <a:cubicBezTo>
                                <a:pt x="1951" y="21374"/>
                                <a:pt x="1951" y="21367"/>
                                <a:pt x="1951" y="21360"/>
                              </a:cubicBezTo>
                              <a:cubicBezTo>
                                <a:pt x="1951" y="21353"/>
                                <a:pt x="1951" y="21346"/>
                                <a:pt x="1951" y="21339"/>
                              </a:cubicBezTo>
                              <a:cubicBezTo>
                                <a:pt x="1951" y="21332"/>
                                <a:pt x="1946" y="21325"/>
                                <a:pt x="1946" y="21318"/>
                              </a:cubicBezTo>
                              <a:cubicBezTo>
                                <a:pt x="1940" y="21297"/>
                                <a:pt x="1930" y="21279"/>
                                <a:pt x="1908" y="21262"/>
                              </a:cubicBezTo>
                              <a:cubicBezTo>
                                <a:pt x="1903" y="21258"/>
                                <a:pt x="1897" y="21251"/>
                                <a:pt x="1886" y="21247"/>
                              </a:cubicBezTo>
                              <a:cubicBezTo>
                                <a:pt x="1837" y="21212"/>
                                <a:pt x="1772" y="21195"/>
                                <a:pt x="1724" y="21188"/>
                              </a:cubicBezTo>
                              <a:cubicBezTo>
                                <a:pt x="1669" y="21177"/>
                                <a:pt x="1626" y="21173"/>
                                <a:pt x="1615" y="21173"/>
                              </a:cubicBezTo>
                              <a:cubicBezTo>
                                <a:pt x="1610" y="21173"/>
                                <a:pt x="1599" y="21173"/>
                                <a:pt x="1594" y="21173"/>
                              </a:cubicBezTo>
                              <a:lnTo>
                                <a:pt x="1588" y="21173"/>
                              </a:lnTo>
                              <a:cubicBezTo>
                                <a:pt x="1583" y="21173"/>
                                <a:pt x="1572" y="21173"/>
                                <a:pt x="1566" y="21177"/>
                              </a:cubicBezTo>
                              <a:lnTo>
                                <a:pt x="1561" y="21177"/>
                              </a:lnTo>
                              <a:cubicBezTo>
                                <a:pt x="1556" y="21177"/>
                                <a:pt x="1545" y="21180"/>
                                <a:pt x="1539" y="21180"/>
                              </a:cubicBezTo>
                              <a:lnTo>
                                <a:pt x="1539" y="21180"/>
                              </a:lnTo>
                              <a:cubicBezTo>
                                <a:pt x="1534" y="21180"/>
                                <a:pt x="1529" y="21184"/>
                                <a:pt x="1518" y="21188"/>
                              </a:cubicBezTo>
                              <a:lnTo>
                                <a:pt x="1512" y="21188"/>
                              </a:lnTo>
                              <a:cubicBezTo>
                                <a:pt x="1507" y="21191"/>
                                <a:pt x="1501" y="21191"/>
                                <a:pt x="1491" y="21195"/>
                              </a:cubicBezTo>
                              <a:lnTo>
                                <a:pt x="1485" y="21195"/>
                              </a:lnTo>
                              <a:cubicBezTo>
                                <a:pt x="1480" y="21198"/>
                                <a:pt x="1474" y="21198"/>
                                <a:pt x="1469" y="21202"/>
                              </a:cubicBezTo>
                              <a:lnTo>
                                <a:pt x="1469" y="21202"/>
                              </a:lnTo>
                              <a:cubicBezTo>
                                <a:pt x="1463" y="21205"/>
                                <a:pt x="1458" y="21205"/>
                                <a:pt x="1458" y="21205"/>
                              </a:cubicBezTo>
                              <a:cubicBezTo>
                                <a:pt x="1426" y="21202"/>
                                <a:pt x="1398" y="21198"/>
                                <a:pt x="1377" y="21202"/>
                              </a:cubicBezTo>
                              <a:lnTo>
                                <a:pt x="1328" y="21205"/>
                              </a:lnTo>
                              <a:cubicBezTo>
                                <a:pt x="1312" y="21205"/>
                                <a:pt x="1274" y="21209"/>
                                <a:pt x="1225" y="21216"/>
                              </a:cubicBezTo>
                              <a:cubicBezTo>
                                <a:pt x="1171" y="21223"/>
                                <a:pt x="1111" y="21233"/>
                                <a:pt x="1052" y="21247"/>
                              </a:cubicBezTo>
                              <a:lnTo>
                                <a:pt x="1046" y="21230"/>
                              </a:lnTo>
                              <a:cubicBezTo>
                                <a:pt x="1041" y="21209"/>
                                <a:pt x="1008" y="21152"/>
                                <a:pt x="954" y="21057"/>
                              </a:cubicBezTo>
                              <a:cubicBezTo>
                                <a:pt x="932" y="21011"/>
                                <a:pt x="905" y="20969"/>
                                <a:pt x="884" y="20930"/>
                              </a:cubicBezTo>
                              <a:cubicBezTo>
                                <a:pt x="808" y="20800"/>
                                <a:pt x="732" y="20680"/>
                                <a:pt x="678" y="20613"/>
                              </a:cubicBezTo>
                              <a:cubicBezTo>
                                <a:pt x="775" y="20599"/>
                                <a:pt x="889" y="20599"/>
                                <a:pt x="1003" y="20613"/>
                              </a:cubicBezTo>
                              <a:cubicBezTo>
                                <a:pt x="1133" y="20631"/>
                                <a:pt x="1274" y="20662"/>
                                <a:pt x="1431" y="20712"/>
                              </a:cubicBezTo>
                              <a:cubicBezTo>
                                <a:pt x="1496" y="20733"/>
                                <a:pt x="1556" y="20757"/>
                                <a:pt x="1626" y="20786"/>
                              </a:cubicBezTo>
                              <a:cubicBezTo>
                                <a:pt x="1675" y="20807"/>
                                <a:pt x="1740" y="20835"/>
                                <a:pt x="1800" y="20867"/>
                              </a:cubicBezTo>
                              <a:cubicBezTo>
                                <a:pt x="2011" y="20976"/>
                                <a:pt x="2157" y="21089"/>
                                <a:pt x="2217" y="21138"/>
                              </a:cubicBezTo>
                              <a:cubicBezTo>
                                <a:pt x="2249" y="21166"/>
                                <a:pt x="2287" y="21195"/>
                                <a:pt x="2325" y="21230"/>
                              </a:cubicBezTo>
                              <a:cubicBezTo>
                                <a:pt x="2320" y="21233"/>
                                <a:pt x="2320" y="21237"/>
                                <a:pt x="2314" y="21244"/>
                              </a:cubicBezTo>
                              <a:cubicBezTo>
                                <a:pt x="2304" y="21251"/>
                                <a:pt x="2293" y="21262"/>
                                <a:pt x="2277" y="21276"/>
                              </a:cubicBezTo>
                              <a:cubicBezTo>
                                <a:pt x="2249" y="21290"/>
                                <a:pt x="2152" y="21381"/>
                                <a:pt x="2098" y="21441"/>
                              </a:cubicBezTo>
                              <a:cubicBezTo>
                                <a:pt x="2071" y="21470"/>
                                <a:pt x="2027" y="21522"/>
                                <a:pt x="1973" y="21582"/>
                              </a:cubicBezTo>
                              <a:lnTo>
                                <a:pt x="2336" y="21582"/>
                              </a:lnTo>
                              <a:cubicBezTo>
                                <a:pt x="2347" y="21568"/>
                                <a:pt x="2363" y="21551"/>
                                <a:pt x="2374" y="21537"/>
                              </a:cubicBezTo>
                              <a:cubicBezTo>
                                <a:pt x="2396" y="21512"/>
                                <a:pt x="2412" y="21491"/>
                                <a:pt x="2428" y="21473"/>
                              </a:cubicBezTo>
                              <a:cubicBezTo>
                                <a:pt x="2483" y="21413"/>
                                <a:pt x="2488" y="21406"/>
                                <a:pt x="2483" y="21403"/>
                              </a:cubicBezTo>
                              <a:cubicBezTo>
                                <a:pt x="2483" y="21403"/>
                                <a:pt x="2488" y="21399"/>
                                <a:pt x="2488" y="21399"/>
                              </a:cubicBezTo>
                              <a:cubicBezTo>
                                <a:pt x="2515" y="21427"/>
                                <a:pt x="2537" y="21452"/>
                                <a:pt x="2558" y="21477"/>
                              </a:cubicBezTo>
                              <a:cubicBezTo>
                                <a:pt x="2591" y="21515"/>
                                <a:pt x="2623" y="21554"/>
                                <a:pt x="2651" y="21582"/>
                              </a:cubicBezTo>
                              <a:lnTo>
                                <a:pt x="2846" y="21582"/>
                              </a:lnTo>
                              <a:cubicBezTo>
                                <a:pt x="2770" y="21505"/>
                                <a:pt x="2683" y="21410"/>
                                <a:pt x="2580" y="21311"/>
                              </a:cubicBezTo>
                              <a:cubicBezTo>
                                <a:pt x="2585" y="21307"/>
                                <a:pt x="2585" y="21300"/>
                                <a:pt x="2585" y="21293"/>
                              </a:cubicBezTo>
                              <a:lnTo>
                                <a:pt x="2602" y="21265"/>
                              </a:lnTo>
                              <a:cubicBezTo>
                                <a:pt x="2607" y="21258"/>
                                <a:pt x="2618" y="21240"/>
                                <a:pt x="2640" y="21219"/>
                              </a:cubicBezTo>
                              <a:cubicBezTo>
                                <a:pt x="2683" y="21177"/>
                                <a:pt x="2754" y="21117"/>
                                <a:pt x="2829" y="21057"/>
                              </a:cubicBezTo>
                              <a:cubicBezTo>
                                <a:pt x="2894" y="21008"/>
                                <a:pt x="2976" y="20951"/>
                                <a:pt x="3052" y="20906"/>
                              </a:cubicBezTo>
                              <a:cubicBezTo>
                                <a:pt x="3111" y="20870"/>
                                <a:pt x="3176" y="20835"/>
                                <a:pt x="3247" y="20800"/>
                              </a:cubicBezTo>
                              <a:cubicBezTo>
                                <a:pt x="3258" y="20793"/>
                                <a:pt x="3268" y="20789"/>
                                <a:pt x="3279" y="20786"/>
                              </a:cubicBezTo>
                              <a:cubicBezTo>
                                <a:pt x="3355" y="20750"/>
                                <a:pt x="3436" y="20726"/>
                                <a:pt x="3502" y="20712"/>
                              </a:cubicBezTo>
                              <a:cubicBezTo>
                                <a:pt x="3512" y="20708"/>
                                <a:pt x="3518" y="20708"/>
                                <a:pt x="3529" y="20708"/>
                              </a:cubicBezTo>
                              <a:lnTo>
                                <a:pt x="3550" y="20715"/>
                              </a:lnTo>
                              <a:cubicBezTo>
                                <a:pt x="3550" y="20719"/>
                                <a:pt x="3556" y="20719"/>
                                <a:pt x="3594" y="20726"/>
                              </a:cubicBezTo>
                              <a:cubicBezTo>
                                <a:pt x="3626" y="20729"/>
                                <a:pt x="3680" y="20733"/>
                                <a:pt x="3740" y="20722"/>
                              </a:cubicBezTo>
                              <a:cubicBezTo>
                                <a:pt x="3762" y="20719"/>
                                <a:pt x="3794" y="20708"/>
                                <a:pt x="3816" y="20687"/>
                              </a:cubicBezTo>
                              <a:cubicBezTo>
                                <a:pt x="3838" y="20669"/>
                                <a:pt x="3848" y="20648"/>
                                <a:pt x="3843" y="20631"/>
                              </a:cubicBezTo>
                              <a:cubicBezTo>
                                <a:pt x="3843" y="20613"/>
                                <a:pt x="3832" y="20595"/>
                                <a:pt x="3810" y="20581"/>
                              </a:cubicBezTo>
                              <a:cubicBezTo>
                                <a:pt x="3794" y="20571"/>
                                <a:pt x="3778" y="20564"/>
                                <a:pt x="3773" y="20564"/>
                              </a:cubicBezTo>
                              <a:cubicBezTo>
                                <a:pt x="3751" y="20556"/>
                                <a:pt x="3729" y="20553"/>
                                <a:pt x="3708" y="20553"/>
                              </a:cubicBezTo>
                              <a:cubicBezTo>
                                <a:pt x="3680" y="20553"/>
                                <a:pt x="3659" y="20556"/>
                                <a:pt x="3648" y="20560"/>
                              </a:cubicBezTo>
                              <a:cubicBezTo>
                                <a:pt x="3642" y="20560"/>
                                <a:pt x="3637" y="20564"/>
                                <a:pt x="3632" y="20564"/>
                              </a:cubicBezTo>
                              <a:lnTo>
                                <a:pt x="3632" y="20564"/>
                              </a:lnTo>
                              <a:cubicBezTo>
                                <a:pt x="3632" y="20560"/>
                                <a:pt x="3626" y="20560"/>
                                <a:pt x="3626" y="20556"/>
                              </a:cubicBezTo>
                              <a:cubicBezTo>
                                <a:pt x="3621" y="20553"/>
                                <a:pt x="3615" y="20549"/>
                                <a:pt x="3610" y="20546"/>
                              </a:cubicBezTo>
                              <a:lnTo>
                                <a:pt x="3577" y="20518"/>
                              </a:lnTo>
                              <a:cubicBezTo>
                                <a:pt x="3572" y="20514"/>
                                <a:pt x="3567" y="20507"/>
                                <a:pt x="3561" y="20504"/>
                              </a:cubicBezTo>
                              <a:cubicBezTo>
                                <a:pt x="3561" y="20504"/>
                                <a:pt x="3561" y="20500"/>
                                <a:pt x="3567" y="20500"/>
                              </a:cubicBezTo>
                              <a:cubicBezTo>
                                <a:pt x="3583" y="20486"/>
                                <a:pt x="3615" y="20461"/>
                                <a:pt x="3653" y="20433"/>
                              </a:cubicBezTo>
                              <a:cubicBezTo>
                                <a:pt x="3718" y="20377"/>
                                <a:pt x="3848" y="20260"/>
                                <a:pt x="3962" y="20116"/>
                              </a:cubicBezTo>
                              <a:cubicBezTo>
                                <a:pt x="4060" y="19999"/>
                                <a:pt x="4147" y="19866"/>
                                <a:pt x="4212" y="19739"/>
                              </a:cubicBezTo>
                              <a:cubicBezTo>
                                <a:pt x="4212" y="19742"/>
                                <a:pt x="4217" y="19742"/>
                                <a:pt x="4217" y="19746"/>
                              </a:cubicBezTo>
                              <a:cubicBezTo>
                                <a:pt x="4217" y="19760"/>
                                <a:pt x="4255" y="19795"/>
                                <a:pt x="4282" y="19813"/>
                              </a:cubicBezTo>
                              <a:cubicBezTo>
                                <a:pt x="4287" y="19816"/>
                                <a:pt x="4293" y="19820"/>
                                <a:pt x="4298" y="19823"/>
                              </a:cubicBezTo>
                              <a:lnTo>
                                <a:pt x="4353" y="19851"/>
                              </a:lnTo>
                              <a:cubicBezTo>
                                <a:pt x="4358" y="19855"/>
                                <a:pt x="4363" y="19855"/>
                                <a:pt x="4363" y="19855"/>
                              </a:cubicBezTo>
                              <a:lnTo>
                                <a:pt x="4369" y="19855"/>
                              </a:lnTo>
                              <a:lnTo>
                                <a:pt x="4401" y="19809"/>
                              </a:lnTo>
                              <a:cubicBezTo>
                                <a:pt x="4423" y="19781"/>
                                <a:pt x="4456" y="19753"/>
                                <a:pt x="4477" y="19732"/>
                              </a:cubicBezTo>
                              <a:cubicBezTo>
                                <a:pt x="4488" y="19742"/>
                                <a:pt x="4504" y="19753"/>
                                <a:pt x="4526" y="19763"/>
                              </a:cubicBezTo>
                              <a:cubicBezTo>
                                <a:pt x="4531" y="19767"/>
                                <a:pt x="4537" y="19767"/>
                                <a:pt x="4542" y="19770"/>
                              </a:cubicBezTo>
                              <a:cubicBezTo>
                                <a:pt x="4553" y="19777"/>
                                <a:pt x="4564" y="19781"/>
                                <a:pt x="4575" y="19788"/>
                              </a:cubicBezTo>
                              <a:cubicBezTo>
                                <a:pt x="4580" y="19791"/>
                                <a:pt x="4586" y="19795"/>
                                <a:pt x="4586" y="19802"/>
                              </a:cubicBezTo>
                              <a:cubicBezTo>
                                <a:pt x="4586" y="19820"/>
                                <a:pt x="4586" y="19834"/>
                                <a:pt x="4596" y="19834"/>
                              </a:cubicBezTo>
                              <a:cubicBezTo>
                                <a:pt x="4602" y="19834"/>
                                <a:pt x="4607" y="19834"/>
                                <a:pt x="4613" y="19830"/>
                              </a:cubicBezTo>
                              <a:cubicBezTo>
                                <a:pt x="4624" y="19830"/>
                                <a:pt x="4629" y="19827"/>
                                <a:pt x="4640" y="19816"/>
                              </a:cubicBezTo>
                              <a:lnTo>
                                <a:pt x="4640" y="19813"/>
                              </a:lnTo>
                              <a:cubicBezTo>
                                <a:pt x="4651" y="19806"/>
                                <a:pt x="4661" y="19795"/>
                                <a:pt x="4672" y="19788"/>
                              </a:cubicBezTo>
                              <a:cubicBezTo>
                                <a:pt x="4672" y="19784"/>
                                <a:pt x="4678" y="19784"/>
                                <a:pt x="4683" y="19781"/>
                              </a:cubicBezTo>
                              <a:cubicBezTo>
                                <a:pt x="4694" y="19770"/>
                                <a:pt x="4716" y="19756"/>
                                <a:pt x="4732" y="19739"/>
                              </a:cubicBezTo>
                              <a:cubicBezTo>
                                <a:pt x="4743" y="19725"/>
                                <a:pt x="4748" y="19707"/>
                                <a:pt x="4748" y="19696"/>
                              </a:cubicBezTo>
                              <a:cubicBezTo>
                                <a:pt x="4748" y="19693"/>
                                <a:pt x="4748" y="19689"/>
                                <a:pt x="4748" y="19686"/>
                              </a:cubicBezTo>
                              <a:cubicBezTo>
                                <a:pt x="4775" y="19700"/>
                                <a:pt x="4813" y="19710"/>
                                <a:pt x="4846" y="19721"/>
                              </a:cubicBezTo>
                              <a:cubicBezTo>
                                <a:pt x="4857" y="19725"/>
                                <a:pt x="4867" y="19725"/>
                                <a:pt x="4878" y="19728"/>
                              </a:cubicBezTo>
                              <a:cubicBezTo>
                                <a:pt x="4895" y="19732"/>
                                <a:pt x="4916" y="19739"/>
                                <a:pt x="4943" y="19746"/>
                              </a:cubicBezTo>
                              <a:lnTo>
                                <a:pt x="4954" y="19749"/>
                              </a:lnTo>
                              <a:lnTo>
                                <a:pt x="4954" y="19742"/>
                              </a:lnTo>
                              <a:cubicBezTo>
                                <a:pt x="4954" y="19739"/>
                                <a:pt x="4954" y="19735"/>
                                <a:pt x="4954" y="19728"/>
                              </a:cubicBezTo>
                              <a:cubicBezTo>
                                <a:pt x="4954" y="19725"/>
                                <a:pt x="4954" y="19717"/>
                                <a:pt x="4954" y="19714"/>
                              </a:cubicBezTo>
                              <a:cubicBezTo>
                                <a:pt x="4954" y="19714"/>
                                <a:pt x="4954" y="19710"/>
                                <a:pt x="4954" y="19710"/>
                              </a:cubicBezTo>
                              <a:cubicBezTo>
                                <a:pt x="4954" y="19707"/>
                                <a:pt x="4954" y="19707"/>
                                <a:pt x="4954" y="19703"/>
                              </a:cubicBezTo>
                              <a:lnTo>
                                <a:pt x="4954" y="19696"/>
                              </a:lnTo>
                              <a:cubicBezTo>
                                <a:pt x="4954" y="19689"/>
                                <a:pt x="4954" y="19686"/>
                                <a:pt x="4954" y="19679"/>
                              </a:cubicBezTo>
                              <a:cubicBezTo>
                                <a:pt x="4954" y="19679"/>
                                <a:pt x="4960" y="19679"/>
                                <a:pt x="4960" y="19679"/>
                              </a:cubicBezTo>
                              <a:cubicBezTo>
                                <a:pt x="4960" y="19679"/>
                                <a:pt x="4960" y="19679"/>
                                <a:pt x="4965" y="19682"/>
                              </a:cubicBezTo>
                              <a:cubicBezTo>
                                <a:pt x="4981" y="19686"/>
                                <a:pt x="5014" y="19682"/>
                                <a:pt x="5035" y="19679"/>
                              </a:cubicBezTo>
                              <a:cubicBezTo>
                                <a:pt x="5041" y="19679"/>
                                <a:pt x="5073" y="19668"/>
                                <a:pt x="5106" y="19654"/>
                              </a:cubicBezTo>
                              <a:cubicBezTo>
                                <a:pt x="5133" y="19640"/>
                                <a:pt x="5160" y="19622"/>
                                <a:pt x="5171" y="19608"/>
                              </a:cubicBezTo>
                              <a:lnTo>
                                <a:pt x="5171" y="19608"/>
                              </a:lnTo>
                              <a:cubicBezTo>
                                <a:pt x="5176" y="19605"/>
                                <a:pt x="5182" y="19598"/>
                                <a:pt x="5187" y="19594"/>
                              </a:cubicBezTo>
                              <a:cubicBezTo>
                                <a:pt x="5198" y="19601"/>
                                <a:pt x="5214" y="19608"/>
                                <a:pt x="5225" y="19612"/>
                              </a:cubicBezTo>
                              <a:cubicBezTo>
                                <a:pt x="5247" y="19619"/>
                                <a:pt x="5269" y="19626"/>
                                <a:pt x="5290" y="19629"/>
                              </a:cubicBezTo>
                              <a:cubicBezTo>
                                <a:pt x="5312" y="19633"/>
                                <a:pt x="5344" y="19633"/>
                                <a:pt x="5388" y="19629"/>
                              </a:cubicBezTo>
                              <a:lnTo>
                                <a:pt x="5399" y="19629"/>
                              </a:lnTo>
                              <a:cubicBezTo>
                                <a:pt x="5415" y="19629"/>
                                <a:pt x="5431" y="19626"/>
                                <a:pt x="5447" y="19626"/>
                              </a:cubicBezTo>
                              <a:cubicBezTo>
                                <a:pt x="5453" y="19626"/>
                                <a:pt x="5458" y="19626"/>
                                <a:pt x="5464" y="19626"/>
                              </a:cubicBezTo>
                              <a:cubicBezTo>
                                <a:pt x="5469" y="19626"/>
                                <a:pt x="5475" y="19626"/>
                                <a:pt x="5485" y="19626"/>
                              </a:cubicBezTo>
                              <a:cubicBezTo>
                                <a:pt x="5491" y="19626"/>
                                <a:pt x="5491" y="19626"/>
                                <a:pt x="5496" y="19626"/>
                              </a:cubicBezTo>
                              <a:lnTo>
                                <a:pt x="5507" y="19626"/>
                              </a:lnTo>
                              <a:lnTo>
                                <a:pt x="5507" y="19591"/>
                              </a:lnTo>
                              <a:cubicBezTo>
                                <a:pt x="5507" y="19573"/>
                                <a:pt x="5507" y="19555"/>
                                <a:pt x="5507" y="19541"/>
                              </a:cubicBezTo>
                              <a:lnTo>
                                <a:pt x="5507" y="19541"/>
                              </a:lnTo>
                              <a:cubicBezTo>
                                <a:pt x="5512" y="19541"/>
                                <a:pt x="5518" y="19545"/>
                                <a:pt x="5529" y="19552"/>
                              </a:cubicBezTo>
                              <a:cubicBezTo>
                                <a:pt x="5529" y="19559"/>
                                <a:pt x="5540" y="19569"/>
                                <a:pt x="5556" y="19580"/>
                              </a:cubicBezTo>
                              <a:cubicBezTo>
                                <a:pt x="5572" y="19587"/>
                                <a:pt x="5588" y="19594"/>
                                <a:pt x="5605" y="19601"/>
                              </a:cubicBezTo>
                              <a:cubicBezTo>
                                <a:pt x="5610" y="19605"/>
                                <a:pt x="5615" y="19605"/>
                                <a:pt x="5621" y="19608"/>
                              </a:cubicBezTo>
                              <a:cubicBezTo>
                                <a:pt x="5626" y="19612"/>
                                <a:pt x="5637" y="19615"/>
                                <a:pt x="5643" y="19619"/>
                              </a:cubicBezTo>
                              <a:cubicBezTo>
                                <a:pt x="5648" y="19622"/>
                                <a:pt x="5648" y="19626"/>
                                <a:pt x="5653" y="19626"/>
                              </a:cubicBezTo>
                              <a:cubicBezTo>
                                <a:pt x="5653" y="19626"/>
                                <a:pt x="5659" y="19629"/>
                                <a:pt x="5659" y="19636"/>
                              </a:cubicBezTo>
                              <a:lnTo>
                                <a:pt x="5659" y="19636"/>
                              </a:lnTo>
                              <a:cubicBezTo>
                                <a:pt x="5659" y="19636"/>
                                <a:pt x="5659" y="19643"/>
                                <a:pt x="5659" y="19647"/>
                              </a:cubicBezTo>
                              <a:lnTo>
                                <a:pt x="5659" y="19689"/>
                              </a:lnTo>
                              <a:lnTo>
                                <a:pt x="5675" y="19672"/>
                              </a:lnTo>
                              <a:cubicBezTo>
                                <a:pt x="5691" y="19658"/>
                                <a:pt x="5708" y="19640"/>
                                <a:pt x="5724" y="19619"/>
                              </a:cubicBezTo>
                              <a:cubicBezTo>
                                <a:pt x="5735" y="19605"/>
                                <a:pt x="5740" y="19594"/>
                                <a:pt x="5746" y="19580"/>
                              </a:cubicBezTo>
                              <a:cubicBezTo>
                                <a:pt x="5756" y="19559"/>
                                <a:pt x="5762" y="19534"/>
                                <a:pt x="5756" y="19513"/>
                              </a:cubicBezTo>
                              <a:cubicBezTo>
                                <a:pt x="5756" y="19513"/>
                                <a:pt x="5756" y="19513"/>
                                <a:pt x="5762" y="19513"/>
                              </a:cubicBezTo>
                              <a:cubicBezTo>
                                <a:pt x="5778" y="19517"/>
                                <a:pt x="5800" y="19517"/>
                                <a:pt x="5816" y="19513"/>
                              </a:cubicBezTo>
                              <a:cubicBezTo>
                                <a:pt x="5832" y="19513"/>
                                <a:pt x="5849" y="19506"/>
                                <a:pt x="5865" y="19502"/>
                              </a:cubicBezTo>
                              <a:cubicBezTo>
                                <a:pt x="5881" y="19499"/>
                                <a:pt x="5903" y="19488"/>
                                <a:pt x="5919" y="19478"/>
                              </a:cubicBezTo>
                              <a:lnTo>
                                <a:pt x="5952" y="19460"/>
                              </a:lnTo>
                              <a:lnTo>
                                <a:pt x="5968" y="19453"/>
                              </a:lnTo>
                              <a:cubicBezTo>
                                <a:pt x="5973" y="19450"/>
                                <a:pt x="5979" y="19450"/>
                                <a:pt x="5984" y="19446"/>
                              </a:cubicBezTo>
                              <a:lnTo>
                                <a:pt x="6006" y="19435"/>
                              </a:lnTo>
                              <a:cubicBezTo>
                                <a:pt x="6011" y="19435"/>
                                <a:pt x="6011" y="19432"/>
                                <a:pt x="6011" y="19432"/>
                              </a:cubicBezTo>
                              <a:lnTo>
                                <a:pt x="6038" y="19418"/>
                              </a:lnTo>
                              <a:lnTo>
                                <a:pt x="6017" y="19418"/>
                              </a:lnTo>
                              <a:cubicBezTo>
                                <a:pt x="6006" y="19418"/>
                                <a:pt x="6000" y="19418"/>
                                <a:pt x="5995" y="19418"/>
                              </a:cubicBezTo>
                              <a:cubicBezTo>
                                <a:pt x="5979" y="19418"/>
                                <a:pt x="5968" y="19418"/>
                                <a:pt x="5962" y="19418"/>
                              </a:cubicBezTo>
                              <a:cubicBezTo>
                                <a:pt x="5962" y="19418"/>
                                <a:pt x="5962" y="19418"/>
                                <a:pt x="5962" y="19418"/>
                              </a:cubicBezTo>
                              <a:cubicBezTo>
                                <a:pt x="5962" y="19418"/>
                                <a:pt x="5962" y="19418"/>
                                <a:pt x="5962" y="19418"/>
                              </a:cubicBezTo>
                              <a:lnTo>
                                <a:pt x="5952" y="19414"/>
                              </a:lnTo>
                              <a:cubicBezTo>
                                <a:pt x="5946" y="19411"/>
                                <a:pt x="5941" y="19407"/>
                                <a:pt x="5930" y="19404"/>
                              </a:cubicBezTo>
                              <a:lnTo>
                                <a:pt x="5892" y="19379"/>
                              </a:lnTo>
                              <a:cubicBezTo>
                                <a:pt x="5865" y="19361"/>
                                <a:pt x="5838" y="19351"/>
                                <a:pt x="5821" y="19340"/>
                              </a:cubicBezTo>
                              <a:lnTo>
                                <a:pt x="5821" y="19340"/>
                              </a:lnTo>
                              <a:cubicBezTo>
                                <a:pt x="5816" y="19333"/>
                                <a:pt x="5811" y="19330"/>
                                <a:pt x="5811" y="19326"/>
                              </a:cubicBezTo>
                              <a:cubicBezTo>
                                <a:pt x="5811" y="19326"/>
                                <a:pt x="5811" y="19323"/>
                                <a:pt x="5816" y="19323"/>
                              </a:cubicBezTo>
                              <a:cubicBezTo>
                                <a:pt x="5821" y="19326"/>
                                <a:pt x="5827" y="19326"/>
                                <a:pt x="5832" y="19330"/>
                              </a:cubicBezTo>
                              <a:cubicBezTo>
                                <a:pt x="5859" y="19340"/>
                                <a:pt x="5908" y="19344"/>
                                <a:pt x="5946" y="19344"/>
                              </a:cubicBezTo>
                              <a:cubicBezTo>
                                <a:pt x="5973" y="19344"/>
                                <a:pt x="6000" y="19340"/>
                                <a:pt x="6027" y="19333"/>
                              </a:cubicBezTo>
                              <a:cubicBezTo>
                                <a:pt x="6044" y="19330"/>
                                <a:pt x="6060" y="19326"/>
                                <a:pt x="6082" y="19319"/>
                              </a:cubicBezTo>
                              <a:lnTo>
                                <a:pt x="6087" y="19316"/>
                              </a:lnTo>
                              <a:cubicBezTo>
                                <a:pt x="6103" y="19312"/>
                                <a:pt x="6114" y="19305"/>
                                <a:pt x="6130" y="19305"/>
                              </a:cubicBezTo>
                              <a:cubicBezTo>
                                <a:pt x="6136" y="19305"/>
                                <a:pt x="6136" y="19305"/>
                                <a:pt x="6141" y="19305"/>
                              </a:cubicBezTo>
                              <a:lnTo>
                                <a:pt x="6147" y="19305"/>
                              </a:lnTo>
                              <a:cubicBezTo>
                                <a:pt x="6152" y="19305"/>
                                <a:pt x="6157" y="19305"/>
                                <a:pt x="6163" y="19305"/>
                              </a:cubicBezTo>
                              <a:cubicBezTo>
                                <a:pt x="6174" y="19305"/>
                                <a:pt x="6185" y="19298"/>
                                <a:pt x="6185" y="19291"/>
                              </a:cubicBezTo>
                              <a:cubicBezTo>
                                <a:pt x="6185" y="19284"/>
                                <a:pt x="6185" y="19277"/>
                                <a:pt x="6185" y="19277"/>
                              </a:cubicBezTo>
                              <a:cubicBezTo>
                                <a:pt x="6179" y="19266"/>
                                <a:pt x="6174" y="19259"/>
                                <a:pt x="6168" y="19249"/>
                              </a:cubicBezTo>
                              <a:cubicBezTo>
                                <a:pt x="6168" y="19245"/>
                                <a:pt x="6163" y="19242"/>
                                <a:pt x="6163" y="19238"/>
                              </a:cubicBezTo>
                              <a:cubicBezTo>
                                <a:pt x="6157" y="19231"/>
                                <a:pt x="6152" y="19220"/>
                                <a:pt x="6141" y="19217"/>
                              </a:cubicBezTo>
                              <a:lnTo>
                                <a:pt x="6141" y="19217"/>
                              </a:lnTo>
                              <a:cubicBezTo>
                                <a:pt x="6141" y="19213"/>
                                <a:pt x="6141" y="19213"/>
                                <a:pt x="6136" y="19210"/>
                              </a:cubicBezTo>
                              <a:lnTo>
                                <a:pt x="6136" y="19213"/>
                              </a:lnTo>
                              <a:lnTo>
                                <a:pt x="6120" y="19185"/>
                              </a:lnTo>
                              <a:cubicBezTo>
                                <a:pt x="6147" y="19185"/>
                                <a:pt x="6174" y="19182"/>
                                <a:pt x="6195" y="19175"/>
                              </a:cubicBezTo>
                              <a:cubicBezTo>
                                <a:pt x="6212" y="19171"/>
                                <a:pt x="6244" y="19160"/>
                                <a:pt x="6271" y="19139"/>
                              </a:cubicBezTo>
                              <a:cubicBezTo>
                                <a:pt x="6277" y="19132"/>
                                <a:pt x="6288" y="19129"/>
                                <a:pt x="6293" y="19122"/>
                              </a:cubicBezTo>
                              <a:cubicBezTo>
                                <a:pt x="6298" y="19118"/>
                                <a:pt x="6304" y="19111"/>
                                <a:pt x="6309" y="19108"/>
                              </a:cubicBezTo>
                              <a:cubicBezTo>
                                <a:pt x="6315" y="19104"/>
                                <a:pt x="6320" y="19101"/>
                                <a:pt x="6326" y="19097"/>
                              </a:cubicBezTo>
                              <a:lnTo>
                                <a:pt x="6331" y="19097"/>
                              </a:lnTo>
                              <a:cubicBezTo>
                                <a:pt x="6331" y="19097"/>
                                <a:pt x="6336" y="19097"/>
                                <a:pt x="6342" y="19093"/>
                              </a:cubicBezTo>
                              <a:cubicBezTo>
                                <a:pt x="6347" y="19093"/>
                                <a:pt x="6358" y="19093"/>
                                <a:pt x="6363" y="19093"/>
                              </a:cubicBezTo>
                              <a:lnTo>
                                <a:pt x="6385" y="19093"/>
                              </a:lnTo>
                              <a:lnTo>
                                <a:pt x="6374" y="19083"/>
                              </a:lnTo>
                              <a:lnTo>
                                <a:pt x="6298" y="19026"/>
                              </a:lnTo>
                              <a:cubicBezTo>
                                <a:pt x="6282" y="19016"/>
                                <a:pt x="6271" y="19009"/>
                                <a:pt x="6260" y="18998"/>
                              </a:cubicBezTo>
                              <a:lnTo>
                                <a:pt x="6250" y="18988"/>
                              </a:lnTo>
                              <a:cubicBezTo>
                                <a:pt x="6260" y="18984"/>
                                <a:pt x="6271" y="18977"/>
                                <a:pt x="6282" y="18974"/>
                              </a:cubicBezTo>
                              <a:cubicBezTo>
                                <a:pt x="6293" y="18967"/>
                                <a:pt x="6309" y="18959"/>
                                <a:pt x="6320" y="18952"/>
                              </a:cubicBezTo>
                              <a:cubicBezTo>
                                <a:pt x="6326" y="18949"/>
                                <a:pt x="6326" y="18945"/>
                                <a:pt x="6331" y="18942"/>
                              </a:cubicBezTo>
                              <a:cubicBezTo>
                                <a:pt x="6331" y="18938"/>
                                <a:pt x="6336" y="18938"/>
                                <a:pt x="6336" y="18935"/>
                              </a:cubicBezTo>
                              <a:cubicBezTo>
                                <a:pt x="6336" y="18931"/>
                                <a:pt x="6342" y="18931"/>
                                <a:pt x="6342" y="18931"/>
                              </a:cubicBezTo>
                              <a:cubicBezTo>
                                <a:pt x="6342" y="18931"/>
                                <a:pt x="6342" y="18931"/>
                                <a:pt x="6347" y="18931"/>
                              </a:cubicBezTo>
                              <a:cubicBezTo>
                                <a:pt x="6353" y="18931"/>
                                <a:pt x="6363" y="18928"/>
                                <a:pt x="6363" y="18924"/>
                              </a:cubicBezTo>
                              <a:cubicBezTo>
                                <a:pt x="6374" y="18917"/>
                                <a:pt x="6374" y="18910"/>
                                <a:pt x="6369" y="18903"/>
                              </a:cubicBezTo>
                              <a:cubicBezTo>
                                <a:pt x="6363" y="18896"/>
                                <a:pt x="6363" y="18893"/>
                                <a:pt x="6358" y="18889"/>
                              </a:cubicBezTo>
                              <a:lnTo>
                                <a:pt x="6358" y="18889"/>
                              </a:lnTo>
                              <a:cubicBezTo>
                                <a:pt x="6353" y="18882"/>
                                <a:pt x="6342" y="18878"/>
                                <a:pt x="6336" y="18871"/>
                              </a:cubicBezTo>
                              <a:cubicBezTo>
                                <a:pt x="6320" y="18861"/>
                                <a:pt x="6298" y="18850"/>
                                <a:pt x="6277" y="18843"/>
                              </a:cubicBezTo>
                              <a:cubicBezTo>
                                <a:pt x="6255" y="18836"/>
                                <a:pt x="6228" y="18829"/>
                                <a:pt x="6201" y="18826"/>
                              </a:cubicBezTo>
                              <a:cubicBezTo>
                                <a:pt x="6206" y="18826"/>
                                <a:pt x="6212" y="18822"/>
                                <a:pt x="6217" y="18818"/>
                              </a:cubicBezTo>
                              <a:cubicBezTo>
                                <a:pt x="6233" y="18811"/>
                                <a:pt x="6260" y="18797"/>
                                <a:pt x="6288" y="18783"/>
                              </a:cubicBezTo>
                              <a:lnTo>
                                <a:pt x="6293" y="18780"/>
                              </a:lnTo>
                              <a:cubicBezTo>
                                <a:pt x="6320" y="18766"/>
                                <a:pt x="6347" y="18748"/>
                                <a:pt x="6385" y="18737"/>
                              </a:cubicBezTo>
                              <a:cubicBezTo>
                                <a:pt x="6385" y="18737"/>
                                <a:pt x="6396" y="18734"/>
                                <a:pt x="6401" y="18734"/>
                              </a:cubicBezTo>
                              <a:lnTo>
                                <a:pt x="6407" y="18734"/>
                              </a:lnTo>
                              <a:cubicBezTo>
                                <a:pt x="6412" y="18734"/>
                                <a:pt x="6412" y="18734"/>
                                <a:pt x="6412" y="18730"/>
                              </a:cubicBezTo>
                              <a:cubicBezTo>
                                <a:pt x="6418" y="18727"/>
                                <a:pt x="6412" y="18723"/>
                                <a:pt x="6412" y="18723"/>
                              </a:cubicBezTo>
                              <a:cubicBezTo>
                                <a:pt x="6412" y="18723"/>
                                <a:pt x="6412" y="18723"/>
                                <a:pt x="6412" y="18720"/>
                              </a:cubicBezTo>
                              <a:lnTo>
                                <a:pt x="6407" y="18709"/>
                              </a:lnTo>
                              <a:cubicBezTo>
                                <a:pt x="6401" y="18699"/>
                                <a:pt x="6401" y="18695"/>
                                <a:pt x="6396" y="18688"/>
                              </a:cubicBezTo>
                              <a:cubicBezTo>
                                <a:pt x="6385" y="18674"/>
                                <a:pt x="6374" y="18660"/>
                                <a:pt x="6358" y="18649"/>
                              </a:cubicBezTo>
                              <a:cubicBezTo>
                                <a:pt x="6331" y="18628"/>
                                <a:pt x="6304" y="18618"/>
                                <a:pt x="6288" y="18610"/>
                              </a:cubicBezTo>
                              <a:cubicBezTo>
                                <a:pt x="6304" y="18603"/>
                                <a:pt x="6320" y="18596"/>
                                <a:pt x="6336" y="18589"/>
                              </a:cubicBezTo>
                              <a:cubicBezTo>
                                <a:pt x="6347" y="18586"/>
                                <a:pt x="6363" y="18572"/>
                                <a:pt x="6385" y="18554"/>
                              </a:cubicBezTo>
                              <a:cubicBezTo>
                                <a:pt x="6391" y="18551"/>
                                <a:pt x="6396" y="18547"/>
                                <a:pt x="6396" y="18544"/>
                              </a:cubicBezTo>
                              <a:cubicBezTo>
                                <a:pt x="6401" y="18540"/>
                                <a:pt x="6407" y="18533"/>
                                <a:pt x="6412" y="18529"/>
                              </a:cubicBezTo>
                              <a:cubicBezTo>
                                <a:pt x="6418" y="18526"/>
                                <a:pt x="6423" y="18522"/>
                                <a:pt x="6429" y="18522"/>
                              </a:cubicBezTo>
                              <a:lnTo>
                                <a:pt x="6434" y="18522"/>
                              </a:lnTo>
                              <a:lnTo>
                                <a:pt x="6439" y="18519"/>
                              </a:lnTo>
                              <a:cubicBezTo>
                                <a:pt x="6445" y="18519"/>
                                <a:pt x="6456" y="18519"/>
                                <a:pt x="6477" y="18526"/>
                              </a:cubicBezTo>
                              <a:cubicBezTo>
                                <a:pt x="6483" y="18526"/>
                                <a:pt x="6494" y="18529"/>
                                <a:pt x="6504" y="18533"/>
                              </a:cubicBezTo>
                              <a:lnTo>
                                <a:pt x="6531" y="18536"/>
                              </a:lnTo>
                              <a:lnTo>
                                <a:pt x="6499" y="18512"/>
                              </a:lnTo>
                              <a:lnTo>
                                <a:pt x="6445" y="18480"/>
                              </a:lnTo>
                              <a:lnTo>
                                <a:pt x="6429" y="18473"/>
                              </a:lnTo>
                              <a:cubicBezTo>
                                <a:pt x="6407" y="18462"/>
                                <a:pt x="6385" y="18452"/>
                                <a:pt x="6363" y="18445"/>
                              </a:cubicBezTo>
                              <a:cubicBezTo>
                                <a:pt x="6336" y="18434"/>
                                <a:pt x="6298" y="18431"/>
                                <a:pt x="6271" y="18434"/>
                              </a:cubicBezTo>
                              <a:cubicBezTo>
                                <a:pt x="6271" y="18434"/>
                                <a:pt x="6277" y="18431"/>
                                <a:pt x="6277" y="18427"/>
                              </a:cubicBezTo>
                              <a:lnTo>
                                <a:pt x="6277" y="18427"/>
                              </a:lnTo>
                              <a:cubicBezTo>
                                <a:pt x="6293" y="18417"/>
                                <a:pt x="6304" y="18406"/>
                                <a:pt x="6315" y="18392"/>
                              </a:cubicBezTo>
                              <a:lnTo>
                                <a:pt x="6331" y="18367"/>
                              </a:lnTo>
                              <a:cubicBezTo>
                                <a:pt x="6336" y="18364"/>
                                <a:pt x="6336" y="18360"/>
                                <a:pt x="6342" y="18357"/>
                              </a:cubicBezTo>
                              <a:lnTo>
                                <a:pt x="6347" y="18353"/>
                              </a:lnTo>
                              <a:cubicBezTo>
                                <a:pt x="6347" y="18353"/>
                                <a:pt x="6347" y="18350"/>
                                <a:pt x="6353" y="18350"/>
                              </a:cubicBezTo>
                              <a:lnTo>
                                <a:pt x="6353" y="18350"/>
                              </a:lnTo>
                              <a:cubicBezTo>
                                <a:pt x="6358" y="18346"/>
                                <a:pt x="6358" y="18346"/>
                                <a:pt x="6363" y="18343"/>
                              </a:cubicBezTo>
                              <a:lnTo>
                                <a:pt x="6374" y="18336"/>
                              </a:lnTo>
                              <a:lnTo>
                                <a:pt x="6369" y="18332"/>
                              </a:lnTo>
                              <a:cubicBezTo>
                                <a:pt x="6331" y="18314"/>
                                <a:pt x="6320" y="18311"/>
                                <a:pt x="6298" y="18304"/>
                              </a:cubicBezTo>
                              <a:cubicBezTo>
                                <a:pt x="6277" y="18297"/>
                                <a:pt x="6255" y="18293"/>
                                <a:pt x="6233" y="18290"/>
                              </a:cubicBezTo>
                              <a:cubicBezTo>
                                <a:pt x="6195" y="18286"/>
                                <a:pt x="6157" y="18283"/>
                                <a:pt x="6120" y="18286"/>
                              </a:cubicBezTo>
                              <a:cubicBezTo>
                                <a:pt x="6120" y="18286"/>
                                <a:pt x="6114" y="18286"/>
                                <a:pt x="6114" y="18286"/>
                              </a:cubicBezTo>
                              <a:cubicBezTo>
                                <a:pt x="6114" y="18286"/>
                                <a:pt x="6114" y="18286"/>
                                <a:pt x="6109" y="18286"/>
                              </a:cubicBezTo>
                              <a:cubicBezTo>
                                <a:pt x="6130" y="18272"/>
                                <a:pt x="6147" y="18258"/>
                                <a:pt x="6157" y="18244"/>
                              </a:cubicBezTo>
                              <a:cubicBezTo>
                                <a:pt x="6163" y="18237"/>
                                <a:pt x="6179" y="18219"/>
                                <a:pt x="6190" y="18198"/>
                              </a:cubicBezTo>
                              <a:lnTo>
                                <a:pt x="6195" y="18191"/>
                              </a:lnTo>
                              <a:cubicBezTo>
                                <a:pt x="6201" y="18184"/>
                                <a:pt x="6201" y="18177"/>
                                <a:pt x="6206" y="18170"/>
                              </a:cubicBezTo>
                              <a:cubicBezTo>
                                <a:pt x="6212" y="18166"/>
                                <a:pt x="6212" y="18159"/>
                                <a:pt x="6217" y="18156"/>
                              </a:cubicBezTo>
                              <a:lnTo>
                                <a:pt x="6228" y="18145"/>
                              </a:lnTo>
                              <a:lnTo>
                                <a:pt x="6255" y="18128"/>
                              </a:lnTo>
                              <a:lnTo>
                                <a:pt x="6206" y="18117"/>
                              </a:lnTo>
                              <a:cubicBezTo>
                                <a:pt x="6201" y="18117"/>
                                <a:pt x="6201" y="18117"/>
                                <a:pt x="6195" y="18113"/>
                              </a:cubicBezTo>
                              <a:lnTo>
                                <a:pt x="6185" y="18113"/>
                              </a:lnTo>
                              <a:cubicBezTo>
                                <a:pt x="6179" y="18113"/>
                                <a:pt x="6179" y="18113"/>
                                <a:pt x="6174" y="18113"/>
                              </a:cubicBezTo>
                              <a:cubicBezTo>
                                <a:pt x="6152" y="18110"/>
                                <a:pt x="6141" y="18110"/>
                                <a:pt x="6125" y="18110"/>
                              </a:cubicBezTo>
                              <a:cubicBezTo>
                                <a:pt x="6092" y="18106"/>
                                <a:pt x="6060" y="18106"/>
                                <a:pt x="6027" y="18110"/>
                              </a:cubicBezTo>
                              <a:cubicBezTo>
                                <a:pt x="5995" y="18113"/>
                                <a:pt x="5968" y="18117"/>
                                <a:pt x="5935" y="18120"/>
                              </a:cubicBezTo>
                              <a:cubicBezTo>
                                <a:pt x="5924" y="18124"/>
                                <a:pt x="5908" y="18128"/>
                                <a:pt x="5897" y="18131"/>
                              </a:cubicBezTo>
                              <a:cubicBezTo>
                                <a:pt x="5897" y="18131"/>
                                <a:pt x="5892" y="18131"/>
                                <a:pt x="5892" y="18135"/>
                              </a:cubicBezTo>
                              <a:cubicBezTo>
                                <a:pt x="5892" y="18135"/>
                                <a:pt x="5886" y="18135"/>
                                <a:pt x="5886" y="18135"/>
                              </a:cubicBezTo>
                              <a:cubicBezTo>
                                <a:pt x="5903" y="18117"/>
                                <a:pt x="5919" y="18096"/>
                                <a:pt x="5930" y="18075"/>
                              </a:cubicBezTo>
                              <a:cubicBezTo>
                                <a:pt x="5935" y="18064"/>
                                <a:pt x="5946" y="18053"/>
                                <a:pt x="5952" y="18043"/>
                              </a:cubicBezTo>
                              <a:lnTo>
                                <a:pt x="5957" y="18032"/>
                              </a:lnTo>
                              <a:cubicBezTo>
                                <a:pt x="5957" y="18032"/>
                                <a:pt x="5957" y="18032"/>
                                <a:pt x="5957" y="18029"/>
                              </a:cubicBezTo>
                              <a:cubicBezTo>
                                <a:pt x="5957" y="18025"/>
                                <a:pt x="5962" y="18022"/>
                                <a:pt x="5957" y="18018"/>
                              </a:cubicBezTo>
                              <a:cubicBezTo>
                                <a:pt x="5957" y="18015"/>
                                <a:pt x="5952" y="18015"/>
                                <a:pt x="5946" y="18015"/>
                              </a:cubicBezTo>
                              <a:cubicBezTo>
                                <a:pt x="5941" y="18011"/>
                                <a:pt x="5935" y="18011"/>
                                <a:pt x="5930" y="18011"/>
                              </a:cubicBezTo>
                              <a:cubicBezTo>
                                <a:pt x="5924" y="18011"/>
                                <a:pt x="5919" y="18008"/>
                                <a:pt x="5919" y="18008"/>
                              </a:cubicBezTo>
                              <a:cubicBezTo>
                                <a:pt x="5892" y="18004"/>
                                <a:pt x="5870" y="18001"/>
                                <a:pt x="5854" y="18001"/>
                              </a:cubicBezTo>
                              <a:cubicBezTo>
                                <a:pt x="5865" y="17990"/>
                                <a:pt x="5870" y="17979"/>
                                <a:pt x="5876" y="17969"/>
                              </a:cubicBezTo>
                              <a:cubicBezTo>
                                <a:pt x="5881" y="17962"/>
                                <a:pt x="5881" y="17955"/>
                                <a:pt x="5886" y="17944"/>
                              </a:cubicBezTo>
                              <a:lnTo>
                                <a:pt x="5892" y="17930"/>
                              </a:lnTo>
                              <a:cubicBezTo>
                                <a:pt x="5897" y="17923"/>
                                <a:pt x="5903" y="17916"/>
                                <a:pt x="5908" y="17905"/>
                              </a:cubicBezTo>
                              <a:cubicBezTo>
                                <a:pt x="5914" y="17902"/>
                                <a:pt x="5914" y="17898"/>
                                <a:pt x="5919" y="17895"/>
                              </a:cubicBezTo>
                              <a:lnTo>
                                <a:pt x="5919" y="17895"/>
                              </a:lnTo>
                              <a:cubicBezTo>
                                <a:pt x="5919" y="17895"/>
                                <a:pt x="5919" y="17895"/>
                                <a:pt x="5919" y="17891"/>
                              </a:cubicBezTo>
                              <a:lnTo>
                                <a:pt x="5930" y="17877"/>
                              </a:lnTo>
                              <a:lnTo>
                                <a:pt x="5941" y="17874"/>
                              </a:lnTo>
                              <a:lnTo>
                                <a:pt x="5935" y="17870"/>
                              </a:lnTo>
                              <a:lnTo>
                                <a:pt x="5935" y="17867"/>
                              </a:lnTo>
                              <a:lnTo>
                                <a:pt x="5930" y="17863"/>
                              </a:lnTo>
                              <a:cubicBezTo>
                                <a:pt x="5886" y="17849"/>
                                <a:pt x="5876" y="17849"/>
                                <a:pt x="5849" y="17845"/>
                              </a:cubicBezTo>
                              <a:cubicBezTo>
                                <a:pt x="5827" y="17842"/>
                                <a:pt x="5800" y="17842"/>
                                <a:pt x="5778" y="17838"/>
                              </a:cubicBezTo>
                              <a:cubicBezTo>
                                <a:pt x="5740" y="17838"/>
                                <a:pt x="5702" y="17842"/>
                                <a:pt x="5670" y="17849"/>
                              </a:cubicBezTo>
                              <a:cubicBezTo>
                                <a:pt x="5670" y="17838"/>
                                <a:pt x="5670" y="17831"/>
                                <a:pt x="5670" y="17821"/>
                              </a:cubicBezTo>
                              <a:cubicBezTo>
                                <a:pt x="5670" y="17817"/>
                                <a:pt x="5664" y="17803"/>
                                <a:pt x="5653" y="17789"/>
                              </a:cubicBezTo>
                              <a:cubicBezTo>
                                <a:pt x="5648" y="17782"/>
                                <a:pt x="5637" y="17775"/>
                                <a:pt x="5632" y="17771"/>
                              </a:cubicBezTo>
                              <a:cubicBezTo>
                                <a:pt x="5626" y="17764"/>
                                <a:pt x="5621" y="17761"/>
                                <a:pt x="5610" y="17757"/>
                              </a:cubicBezTo>
                              <a:cubicBezTo>
                                <a:pt x="5605" y="17754"/>
                                <a:pt x="5605" y="17754"/>
                                <a:pt x="5599" y="17750"/>
                              </a:cubicBezTo>
                              <a:cubicBezTo>
                                <a:pt x="5588" y="17743"/>
                                <a:pt x="5588" y="17736"/>
                                <a:pt x="5583" y="17726"/>
                              </a:cubicBezTo>
                              <a:cubicBezTo>
                                <a:pt x="5583" y="17719"/>
                                <a:pt x="5583" y="17712"/>
                                <a:pt x="5583" y="17704"/>
                              </a:cubicBezTo>
                              <a:cubicBezTo>
                                <a:pt x="5583" y="17701"/>
                                <a:pt x="5583" y="17697"/>
                                <a:pt x="5588" y="17694"/>
                              </a:cubicBezTo>
                              <a:lnTo>
                                <a:pt x="5599" y="17669"/>
                              </a:lnTo>
                              <a:lnTo>
                                <a:pt x="5588" y="17669"/>
                              </a:lnTo>
                              <a:cubicBezTo>
                                <a:pt x="5583" y="17669"/>
                                <a:pt x="5572" y="17669"/>
                                <a:pt x="5567" y="17669"/>
                              </a:cubicBezTo>
                              <a:lnTo>
                                <a:pt x="5556" y="17669"/>
                              </a:lnTo>
                              <a:cubicBezTo>
                                <a:pt x="5556" y="17669"/>
                                <a:pt x="5550" y="17669"/>
                                <a:pt x="5550" y="17669"/>
                              </a:cubicBezTo>
                              <a:lnTo>
                                <a:pt x="5550" y="17669"/>
                              </a:lnTo>
                              <a:cubicBezTo>
                                <a:pt x="5540" y="17669"/>
                                <a:pt x="5534" y="17669"/>
                                <a:pt x="5523" y="17669"/>
                              </a:cubicBezTo>
                              <a:cubicBezTo>
                                <a:pt x="5507" y="17669"/>
                                <a:pt x="5485" y="17673"/>
                                <a:pt x="5469" y="17676"/>
                              </a:cubicBezTo>
                              <a:cubicBezTo>
                                <a:pt x="5453" y="17680"/>
                                <a:pt x="5437" y="17683"/>
                                <a:pt x="5426" y="17687"/>
                              </a:cubicBezTo>
                              <a:lnTo>
                                <a:pt x="5420" y="17690"/>
                              </a:lnTo>
                              <a:cubicBezTo>
                                <a:pt x="5409" y="17694"/>
                                <a:pt x="5399" y="17697"/>
                                <a:pt x="5393" y="17708"/>
                              </a:cubicBezTo>
                              <a:cubicBezTo>
                                <a:pt x="5393" y="17708"/>
                                <a:pt x="5393" y="17712"/>
                                <a:pt x="5393" y="17712"/>
                              </a:cubicBezTo>
                              <a:cubicBezTo>
                                <a:pt x="5393" y="17712"/>
                                <a:pt x="5393" y="17712"/>
                                <a:pt x="5393" y="17712"/>
                              </a:cubicBezTo>
                              <a:cubicBezTo>
                                <a:pt x="5393" y="17694"/>
                                <a:pt x="5388" y="17676"/>
                                <a:pt x="5382" y="17662"/>
                              </a:cubicBezTo>
                              <a:cubicBezTo>
                                <a:pt x="5382" y="17659"/>
                                <a:pt x="5377" y="17652"/>
                                <a:pt x="5372" y="17641"/>
                              </a:cubicBezTo>
                              <a:cubicBezTo>
                                <a:pt x="5366" y="17634"/>
                                <a:pt x="5361" y="17627"/>
                                <a:pt x="5350" y="17620"/>
                              </a:cubicBezTo>
                              <a:lnTo>
                                <a:pt x="5344" y="17616"/>
                              </a:lnTo>
                              <a:cubicBezTo>
                                <a:pt x="5339" y="17609"/>
                                <a:pt x="5328" y="17602"/>
                                <a:pt x="5328" y="17592"/>
                              </a:cubicBezTo>
                              <a:cubicBezTo>
                                <a:pt x="5328" y="17588"/>
                                <a:pt x="5328" y="17585"/>
                                <a:pt x="5328" y="17581"/>
                              </a:cubicBezTo>
                              <a:lnTo>
                                <a:pt x="5328" y="17578"/>
                              </a:lnTo>
                              <a:lnTo>
                                <a:pt x="5334" y="17574"/>
                              </a:lnTo>
                              <a:cubicBezTo>
                                <a:pt x="5334" y="17571"/>
                                <a:pt x="5344" y="17567"/>
                                <a:pt x="5350" y="17563"/>
                              </a:cubicBezTo>
                              <a:cubicBezTo>
                                <a:pt x="5355" y="17560"/>
                                <a:pt x="5355" y="17560"/>
                                <a:pt x="5361" y="17556"/>
                              </a:cubicBezTo>
                              <a:lnTo>
                                <a:pt x="5372" y="17549"/>
                              </a:lnTo>
                              <a:lnTo>
                                <a:pt x="5361" y="17549"/>
                              </a:lnTo>
                              <a:cubicBezTo>
                                <a:pt x="5355" y="17549"/>
                                <a:pt x="5355" y="17549"/>
                                <a:pt x="5355" y="17549"/>
                              </a:cubicBezTo>
                              <a:cubicBezTo>
                                <a:pt x="5355" y="17549"/>
                                <a:pt x="5350" y="17549"/>
                                <a:pt x="5344" y="17549"/>
                              </a:cubicBezTo>
                              <a:lnTo>
                                <a:pt x="5328" y="17549"/>
                              </a:lnTo>
                              <a:cubicBezTo>
                                <a:pt x="5323" y="17549"/>
                                <a:pt x="5317" y="17549"/>
                                <a:pt x="5312" y="17549"/>
                              </a:cubicBezTo>
                              <a:cubicBezTo>
                                <a:pt x="5306" y="17549"/>
                                <a:pt x="5301" y="17549"/>
                                <a:pt x="5296" y="17549"/>
                              </a:cubicBezTo>
                              <a:cubicBezTo>
                                <a:pt x="5279" y="17549"/>
                                <a:pt x="5269" y="17553"/>
                                <a:pt x="5252" y="17556"/>
                              </a:cubicBezTo>
                              <a:cubicBezTo>
                                <a:pt x="5231" y="17563"/>
                                <a:pt x="5209" y="17574"/>
                                <a:pt x="5193" y="17585"/>
                              </a:cubicBezTo>
                              <a:cubicBezTo>
                                <a:pt x="5187" y="17588"/>
                                <a:pt x="5176" y="17592"/>
                                <a:pt x="5171" y="17595"/>
                              </a:cubicBezTo>
                              <a:cubicBezTo>
                                <a:pt x="5166" y="17585"/>
                                <a:pt x="5155" y="17574"/>
                                <a:pt x="5144" y="17567"/>
                              </a:cubicBezTo>
                              <a:cubicBezTo>
                                <a:pt x="5133" y="17560"/>
                                <a:pt x="5117" y="17549"/>
                                <a:pt x="5090" y="17542"/>
                              </a:cubicBezTo>
                              <a:cubicBezTo>
                                <a:pt x="5079" y="17539"/>
                                <a:pt x="5068" y="17539"/>
                                <a:pt x="5052" y="17539"/>
                              </a:cubicBezTo>
                              <a:lnTo>
                                <a:pt x="5052" y="17539"/>
                              </a:lnTo>
                              <a:lnTo>
                                <a:pt x="5052" y="17539"/>
                              </a:lnTo>
                              <a:cubicBezTo>
                                <a:pt x="5052" y="17539"/>
                                <a:pt x="5046" y="17539"/>
                                <a:pt x="5046" y="17539"/>
                              </a:cubicBezTo>
                              <a:cubicBezTo>
                                <a:pt x="5041" y="17539"/>
                                <a:pt x="5035" y="17539"/>
                                <a:pt x="5030" y="17542"/>
                              </a:cubicBezTo>
                              <a:cubicBezTo>
                                <a:pt x="5025" y="17542"/>
                                <a:pt x="5019" y="17546"/>
                                <a:pt x="5014" y="17546"/>
                              </a:cubicBezTo>
                              <a:cubicBezTo>
                                <a:pt x="5008" y="17546"/>
                                <a:pt x="5008" y="17546"/>
                                <a:pt x="5003" y="17549"/>
                              </a:cubicBezTo>
                              <a:lnTo>
                                <a:pt x="4998" y="17549"/>
                              </a:lnTo>
                              <a:lnTo>
                                <a:pt x="5003" y="17560"/>
                              </a:lnTo>
                              <a:cubicBezTo>
                                <a:pt x="5003" y="17563"/>
                                <a:pt x="5008" y="17563"/>
                                <a:pt x="5008" y="17567"/>
                              </a:cubicBezTo>
                              <a:lnTo>
                                <a:pt x="5008" y="17571"/>
                              </a:lnTo>
                              <a:lnTo>
                                <a:pt x="5008" y="17574"/>
                              </a:lnTo>
                              <a:cubicBezTo>
                                <a:pt x="5008" y="17578"/>
                                <a:pt x="5008" y="17581"/>
                                <a:pt x="5008" y="17585"/>
                              </a:cubicBezTo>
                              <a:cubicBezTo>
                                <a:pt x="5008" y="17592"/>
                                <a:pt x="5008" y="17602"/>
                                <a:pt x="5003" y="17613"/>
                              </a:cubicBezTo>
                              <a:cubicBezTo>
                                <a:pt x="4998" y="17627"/>
                                <a:pt x="4987" y="17645"/>
                                <a:pt x="4981" y="17659"/>
                              </a:cubicBezTo>
                              <a:cubicBezTo>
                                <a:pt x="4976" y="17669"/>
                                <a:pt x="4970" y="17676"/>
                                <a:pt x="4965" y="17687"/>
                              </a:cubicBezTo>
                              <a:cubicBezTo>
                                <a:pt x="4938" y="17733"/>
                                <a:pt x="4905" y="17796"/>
                                <a:pt x="4889" y="17838"/>
                              </a:cubicBezTo>
                              <a:cubicBezTo>
                                <a:pt x="4884" y="17838"/>
                                <a:pt x="4884" y="17835"/>
                                <a:pt x="4884" y="17835"/>
                              </a:cubicBezTo>
                              <a:cubicBezTo>
                                <a:pt x="4884" y="17831"/>
                                <a:pt x="4884" y="17824"/>
                                <a:pt x="4878" y="17817"/>
                              </a:cubicBezTo>
                              <a:cubicBezTo>
                                <a:pt x="4873" y="17807"/>
                                <a:pt x="4873" y="17793"/>
                                <a:pt x="4867" y="17779"/>
                              </a:cubicBezTo>
                              <a:cubicBezTo>
                                <a:pt x="4862" y="17754"/>
                                <a:pt x="4862" y="17715"/>
                                <a:pt x="4873" y="17669"/>
                              </a:cubicBezTo>
                              <a:lnTo>
                                <a:pt x="4878" y="17613"/>
                              </a:lnTo>
                              <a:cubicBezTo>
                                <a:pt x="4878" y="17606"/>
                                <a:pt x="4878" y="17599"/>
                                <a:pt x="4878" y="17592"/>
                              </a:cubicBezTo>
                              <a:cubicBezTo>
                                <a:pt x="4878" y="17585"/>
                                <a:pt x="4878" y="17578"/>
                                <a:pt x="4878" y="17571"/>
                              </a:cubicBezTo>
                              <a:cubicBezTo>
                                <a:pt x="4878" y="17567"/>
                                <a:pt x="4878" y="17563"/>
                                <a:pt x="4873" y="17560"/>
                              </a:cubicBezTo>
                              <a:cubicBezTo>
                                <a:pt x="4873" y="17556"/>
                                <a:pt x="4867" y="17556"/>
                                <a:pt x="4867" y="17553"/>
                              </a:cubicBezTo>
                              <a:lnTo>
                                <a:pt x="4867" y="17549"/>
                              </a:lnTo>
                              <a:cubicBezTo>
                                <a:pt x="4867" y="17546"/>
                                <a:pt x="4867" y="17546"/>
                                <a:pt x="4867" y="17542"/>
                              </a:cubicBezTo>
                              <a:cubicBezTo>
                                <a:pt x="4867" y="17535"/>
                                <a:pt x="4873" y="17528"/>
                                <a:pt x="4862" y="17521"/>
                              </a:cubicBezTo>
                              <a:cubicBezTo>
                                <a:pt x="4862" y="17521"/>
                                <a:pt x="4862" y="17521"/>
                                <a:pt x="4862" y="17518"/>
                              </a:cubicBezTo>
                              <a:cubicBezTo>
                                <a:pt x="4862" y="17518"/>
                                <a:pt x="4862" y="17514"/>
                                <a:pt x="4857" y="17511"/>
                              </a:cubicBezTo>
                              <a:lnTo>
                                <a:pt x="4857" y="17511"/>
                              </a:lnTo>
                              <a:cubicBezTo>
                                <a:pt x="4857" y="17511"/>
                                <a:pt x="4851" y="17507"/>
                                <a:pt x="4846" y="17507"/>
                              </a:cubicBezTo>
                              <a:cubicBezTo>
                                <a:pt x="4835" y="17504"/>
                                <a:pt x="4824" y="17504"/>
                                <a:pt x="4819" y="17504"/>
                              </a:cubicBezTo>
                              <a:cubicBezTo>
                                <a:pt x="4808" y="17504"/>
                                <a:pt x="4797" y="17507"/>
                                <a:pt x="4792" y="17511"/>
                              </a:cubicBezTo>
                              <a:cubicBezTo>
                                <a:pt x="4786" y="17511"/>
                                <a:pt x="4786" y="17514"/>
                                <a:pt x="4781" y="17514"/>
                              </a:cubicBezTo>
                              <a:cubicBezTo>
                                <a:pt x="4764" y="17518"/>
                                <a:pt x="4743" y="17521"/>
                                <a:pt x="4721" y="17518"/>
                              </a:cubicBezTo>
                              <a:cubicBezTo>
                                <a:pt x="4699" y="17514"/>
                                <a:pt x="4683" y="17507"/>
                                <a:pt x="4667" y="17500"/>
                              </a:cubicBezTo>
                              <a:cubicBezTo>
                                <a:pt x="4661" y="17496"/>
                                <a:pt x="4656" y="17489"/>
                                <a:pt x="4651" y="17486"/>
                              </a:cubicBezTo>
                              <a:cubicBezTo>
                                <a:pt x="4651" y="17482"/>
                                <a:pt x="4651" y="17479"/>
                                <a:pt x="4651" y="17479"/>
                              </a:cubicBezTo>
                              <a:cubicBezTo>
                                <a:pt x="4651" y="17475"/>
                                <a:pt x="4656" y="17468"/>
                                <a:pt x="4656" y="17461"/>
                              </a:cubicBezTo>
                              <a:lnTo>
                                <a:pt x="4661" y="17458"/>
                              </a:lnTo>
                              <a:lnTo>
                                <a:pt x="4656" y="17458"/>
                              </a:lnTo>
                              <a:cubicBezTo>
                                <a:pt x="4645" y="17454"/>
                                <a:pt x="4618" y="17458"/>
                                <a:pt x="4607" y="17461"/>
                              </a:cubicBezTo>
                              <a:cubicBezTo>
                                <a:pt x="4607" y="17454"/>
                                <a:pt x="4607" y="17447"/>
                                <a:pt x="4613" y="17437"/>
                              </a:cubicBezTo>
                              <a:cubicBezTo>
                                <a:pt x="4618" y="17394"/>
                                <a:pt x="4624" y="17313"/>
                                <a:pt x="4656" y="17214"/>
                              </a:cubicBezTo>
                              <a:cubicBezTo>
                                <a:pt x="4678" y="17137"/>
                                <a:pt x="4716" y="17056"/>
                                <a:pt x="4754" y="16982"/>
                              </a:cubicBezTo>
                              <a:cubicBezTo>
                                <a:pt x="4770" y="16954"/>
                                <a:pt x="4786" y="16922"/>
                                <a:pt x="4808" y="16890"/>
                              </a:cubicBezTo>
                              <a:cubicBezTo>
                                <a:pt x="4835" y="16848"/>
                                <a:pt x="4867" y="16809"/>
                                <a:pt x="4895" y="16774"/>
                              </a:cubicBezTo>
                              <a:cubicBezTo>
                                <a:pt x="4905" y="16763"/>
                                <a:pt x="4911" y="16749"/>
                                <a:pt x="4922" y="16739"/>
                              </a:cubicBezTo>
                              <a:cubicBezTo>
                                <a:pt x="4976" y="16672"/>
                                <a:pt x="5068" y="16573"/>
                                <a:pt x="5204" y="16456"/>
                              </a:cubicBezTo>
                              <a:cubicBezTo>
                                <a:pt x="5350" y="16330"/>
                                <a:pt x="5550" y="16196"/>
                                <a:pt x="5756" y="16076"/>
                              </a:cubicBezTo>
                              <a:cubicBezTo>
                                <a:pt x="5783" y="16058"/>
                                <a:pt x="5811" y="16044"/>
                                <a:pt x="5838" y="16026"/>
                              </a:cubicBezTo>
                              <a:cubicBezTo>
                                <a:pt x="5919" y="15981"/>
                                <a:pt x="6006" y="15931"/>
                                <a:pt x="6076" y="15878"/>
                              </a:cubicBezTo>
                              <a:cubicBezTo>
                                <a:pt x="6163" y="15818"/>
                                <a:pt x="6228" y="15741"/>
                                <a:pt x="6293" y="15635"/>
                              </a:cubicBezTo>
                              <a:cubicBezTo>
                                <a:pt x="6315" y="15596"/>
                                <a:pt x="6336" y="15554"/>
                                <a:pt x="6358" y="15519"/>
                              </a:cubicBezTo>
                              <a:lnTo>
                                <a:pt x="6363" y="15515"/>
                              </a:lnTo>
                              <a:cubicBezTo>
                                <a:pt x="6380" y="15483"/>
                                <a:pt x="6401" y="15441"/>
                                <a:pt x="6412" y="15402"/>
                              </a:cubicBezTo>
                              <a:lnTo>
                                <a:pt x="6412" y="15399"/>
                              </a:lnTo>
                              <a:cubicBezTo>
                                <a:pt x="6412" y="15399"/>
                                <a:pt x="6412" y="15395"/>
                                <a:pt x="6412" y="15395"/>
                              </a:cubicBezTo>
                              <a:lnTo>
                                <a:pt x="6412" y="15392"/>
                              </a:lnTo>
                              <a:cubicBezTo>
                                <a:pt x="6412" y="15385"/>
                                <a:pt x="6418" y="15378"/>
                                <a:pt x="6418" y="15371"/>
                              </a:cubicBezTo>
                              <a:cubicBezTo>
                                <a:pt x="6418" y="15357"/>
                                <a:pt x="6418" y="15346"/>
                                <a:pt x="6418" y="15335"/>
                              </a:cubicBezTo>
                              <a:cubicBezTo>
                                <a:pt x="6418" y="15318"/>
                                <a:pt x="6407" y="15300"/>
                                <a:pt x="6391" y="15279"/>
                              </a:cubicBezTo>
                              <a:cubicBezTo>
                                <a:pt x="6385" y="15272"/>
                                <a:pt x="6374" y="15265"/>
                                <a:pt x="6369" y="15254"/>
                              </a:cubicBezTo>
                              <a:cubicBezTo>
                                <a:pt x="6336" y="15226"/>
                                <a:pt x="6298" y="15205"/>
                                <a:pt x="6266" y="15191"/>
                              </a:cubicBezTo>
                              <a:cubicBezTo>
                                <a:pt x="6260" y="15187"/>
                                <a:pt x="6255" y="15187"/>
                                <a:pt x="6250" y="15184"/>
                              </a:cubicBezTo>
                              <a:cubicBezTo>
                                <a:pt x="6244" y="15180"/>
                                <a:pt x="6244" y="15180"/>
                                <a:pt x="6239" y="15180"/>
                              </a:cubicBezTo>
                              <a:lnTo>
                                <a:pt x="6239" y="15180"/>
                              </a:lnTo>
                              <a:lnTo>
                                <a:pt x="6233" y="15180"/>
                              </a:lnTo>
                              <a:lnTo>
                                <a:pt x="6228" y="15184"/>
                              </a:lnTo>
                              <a:cubicBezTo>
                                <a:pt x="6223" y="15187"/>
                                <a:pt x="6223" y="15187"/>
                                <a:pt x="6244" y="15212"/>
                              </a:cubicBezTo>
                              <a:cubicBezTo>
                                <a:pt x="6260" y="15233"/>
                                <a:pt x="6277" y="15265"/>
                                <a:pt x="6282" y="15300"/>
                              </a:cubicBezTo>
                              <a:cubicBezTo>
                                <a:pt x="6288" y="15342"/>
                                <a:pt x="6271" y="15385"/>
                                <a:pt x="6260" y="15406"/>
                              </a:cubicBezTo>
                              <a:cubicBezTo>
                                <a:pt x="6244" y="15434"/>
                                <a:pt x="6228" y="15459"/>
                                <a:pt x="6223" y="15473"/>
                              </a:cubicBezTo>
                              <a:lnTo>
                                <a:pt x="6223" y="15476"/>
                              </a:lnTo>
                              <a:cubicBezTo>
                                <a:pt x="6217" y="15483"/>
                                <a:pt x="6212" y="15487"/>
                                <a:pt x="6212" y="15494"/>
                              </a:cubicBezTo>
                              <a:cubicBezTo>
                                <a:pt x="6201" y="15512"/>
                                <a:pt x="6185" y="15533"/>
                                <a:pt x="6179" y="15547"/>
                              </a:cubicBezTo>
                              <a:cubicBezTo>
                                <a:pt x="6163" y="15575"/>
                                <a:pt x="6163" y="15586"/>
                                <a:pt x="6163" y="15589"/>
                              </a:cubicBezTo>
                              <a:cubicBezTo>
                                <a:pt x="6114" y="15617"/>
                                <a:pt x="6065" y="15642"/>
                                <a:pt x="6017" y="15670"/>
                              </a:cubicBezTo>
                              <a:cubicBezTo>
                                <a:pt x="5973" y="15695"/>
                                <a:pt x="5924" y="15716"/>
                                <a:pt x="5881" y="15741"/>
                              </a:cubicBezTo>
                              <a:cubicBezTo>
                                <a:pt x="5800" y="15783"/>
                                <a:pt x="5713" y="15825"/>
                                <a:pt x="5643" y="15864"/>
                              </a:cubicBezTo>
                              <a:cubicBezTo>
                                <a:pt x="5529" y="15928"/>
                                <a:pt x="5447" y="15988"/>
                                <a:pt x="5415" y="16009"/>
                              </a:cubicBezTo>
                              <a:cubicBezTo>
                                <a:pt x="5350" y="16055"/>
                                <a:pt x="5290" y="16104"/>
                                <a:pt x="5247" y="16143"/>
                              </a:cubicBezTo>
                              <a:cubicBezTo>
                                <a:pt x="5176" y="16199"/>
                                <a:pt x="5122" y="16252"/>
                                <a:pt x="5101" y="16266"/>
                              </a:cubicBezTo>
                              <a:cubicBezTo>
                                <a:pt x="5084" y="16259"/>
                                <a:pt x="5068" y="16252"/>
                                <a:pt x="5052" y="16245"/>
                              </a:cubicBezTo>
                              <a:cubicBezTo>
                                <a:pt x="5025" y="16234"/>
                                <a:pt x="4987" y="16224"/>
                                <a:pt x="4960" y="16217"/>
                              </a:cubicBezTo>
                              <a:cubicBezTo>
                                <a:pt x="4932" y="16210"/>
                                <a:pt x="4905" y="16206"/>
                                <a:pt x="4895" y="16206"/>
                              </a:cubicBezTo>
                              <a:cubicBezTo>
                                <a:pt x="4873" y="16203"/>
                                <a:pt x="4846" y="16203"/>
                                <a:pt x="4819" y="16203"/>
                              </a:cubicBezTo>
                              <a:cubicBezTo>
                                <a:pt x="4797" y="16199"/>
                                <a:pt x="4781" y="16196"/>
                                <a:pt x="4764" y="16192"/>
                              </a:cubicBezTo>
                              <a:cubicBezTo>
                                <a:pt x="4830" y="16160"/>
                                <a:pt x="4884" y="16132"/>
                                <a:pt x="4927" y="16115"/>
                              </a:cubicBezTo>
                              <a:cubicBezTo>
                                <a:pt x="4965" y="16097"/>
                                <a:pt x="4998" y="16086"/>
                                <a:pt x="5019" y="16079"/>
                              </a:cubicBezTo>
                              <a:cubicBezTo>
                                <a:pt x="5052" y="16076"/>
                                <a:pt x="5084" y="16072"/>
                                <a:pt x="5111" y="16069"/>
                              </a:cubicBezTo>
                              <a:cubicBezTo>
                                <a:pt x="5204" y="16058"/>
                                <a:pt x="5204" y="16055"/>
                                <a:pt x="5198" y="16051"/>
                              </a:cubicBezTo>
                              <a:cubicBezTo>
                                <a:pt x="5198" y="16044"/>
                                <a:pt x="5193" y="16044"/>
                                <a:pt x="5117" y="16051"/>
                              </a:cubicBezTo>
                              <a:cubicBezTo>
                                <a:pt x="5101" y="16051"/>
                                <a:pt x="5084" y="16055"/>
                                <a:pt x="5063" y="16055"/>
                              </a:cubicBezTo>
                              <a:cubicBezTo>
                                <a:pt x="5063" y="16055"/>
                                <a:pt x="5057" y="16055"/>
                                <a:pt x="5057" y="16055"/>
                              </a:cubicBezTo>
                              <a:cubicBezTo>
                                <a:pt x="4998" y="16058"/>
                                <a:pt x="4949" y="16062"/>
                                <a:pt x="4895" y="16062"/>
                              </a:cubicBezTo>
                              <a:cubicBezTo>
                                <a:pt x="4867" y="16062"/>
                                <a:pt x="4830" y="16065"/>
                                <a:pt x="4792" y="16065"/>
                              </a:cubicBezTo>
                              <a:cubicBezTo>
                                <a:pt x="4781" y="16065"/>
                                <a:pt x="4770" y="16065"/>
                                <a:pt x="4759" y="16065"/>
                              </a:cubicBezTo>
                              <a:cubicBezTo>
                                <a:pt x="4775" y="16058"/>
                                <a:pt x="4786" y="16051"/>
                                <a:pt x="4797" y="16048"/>
                              </a:cubicBezTo>
                              <a:cubicBezTo>
                                <a:pt x="4808" y="16044"/>
                                <a:pt x="4862" y="16016"/>
                                <a:pt x="4911" y="15974"/>
                              </a:cubicBezTo>
                              <a:cubicBezTo>
                                <a:pt x="4943" y="15949"/>
                                <a:pt x="4976" y="15914"/>
                                <a:pt x="4998" y="15885"/>
                              </a:cubicBezTo>
                              <a:cubicBezTo>
                                <a:pt x="5019" y="15878"/>
                                <a:pt x="5025" y="15871"/>
                                <a:pt x="5030" y="15868"/>
                              </a:cubicBezTo>
                              <a:lnTo>
                                <a:pt x="5030" y="15864"/>
                              </a:lnTo>
                              <a:lnTo>
                                <a:pt x="5030" y="15864"/>
                              </a:lnTo>
                              <a:cubicBezTo>
                                <a:pt x="5025" y="15861"/>
                                <a:pt x="5019" y="15861"/>
                                <a:pt x="5003" y="15868"/>
                              </a:cubicBezTo>
                              <a:lnTo>
                                <a:pt x="5003" y="15868"/>
                              </a:lnTo>
                              <a:cubicBezTo>
                                <a:pt x="5003" y="15864"/>
                                <a:pt x="4998" y="15864"/>
                                <a:pt x="4998" y="15864"/>
                              </a:cubicBezTo>
                              <a:lnTo>
                                <a:pt x="4970" y="15857"/>
                              </a:lnTo>
                              <a:lnTo>
                                <a:pt x="4987" y="15868"/>
                              </a:lnTo>
                              <a:lnTo>
                                <a:pt x="4987" y="15871"/>
                              </a:lnTo>
                              <a:lnTo>
                                <a:pt x="4987" y="15871"/>
                              </a:lnTo>
                              <a:cubicBezTo>
                                <a:pt x="4987" y="15871"/>
                                <a:pt x="4987" y="15871"/>
                                <a:pt x="4987" y="15871"/>
                              </a:cubicBezTo>
                              <a:lnTo>
                                <a:pt x="4987" y="15871"/>
                              </a:lnTo>
                              <a:cubicBezTo>
                                <a:pt x="4981" y="15871"/>
                                <a:pt x="4976" y="15875"/>
                                <a:pt x="4970" y="15875"/>
                              </a:cubicBezTo>
                              <a:cubicBezTo>
                                <a:pt x="4965" y="15878"/>
                                <a:pt x="4954" y="15882"/>
                                <a:pt x="4943" y="15882"/>
                              </a:cubicBezTo>
                              <a:cubicBezTo>
                                <a:pt x="4938" y="15882"/>
                                <a:pt x="4932" y="15885"/>
                                <a:pt x="4922" y="15889"/>
                              </a:cubicBezTo>
                              <a:cubicBezTo>
                                <a:pt x="4911" y="15892"/>
                                <a:pt x="4895" y="15899"/>
                                <a:pt x="4878" y="15899"/>
                              </a:cubicBezTo>
                              <a:cubicBezTo>
                                <a:pt x="4873" y="15861"/>
                                <a:pt x="4878" y="15804"/>
                                <a:pt x="4884" y="15766"/>
                              </a:cubicBezTo>
                              <a:lnTo>
                                <a:pt x="4884" y="15766"/>
                              </a:lnTo>
                              <a:cubicBezTo>
                                <a:pt x="4884" y="15766"/>
                                <a:pt x="4884" y="15766"/>
                                <a:pt x="4884" y="15766"/>
                              </a:cubicBezTo>
                              <a:cubicBezTo>
                                <a:pt x="4889" y="15741"/>
                                <a:pt x="4900" y="15720"/>
                                <a:pt x="4911" y="15695"/>
                              </a:cubicBezTo>
                              <a:cubicBezTo>
                                <a:pt x="4949" y="15610"/>
                                <a:pt x="5019" y="15519"/>
                                <a:pt x="5106" y="15438"/>
                              </a:cubicBezTo>
                              <a:cubicBezTo>
                                <a:pt x="5155" y="15388"/>
                                <a:pt x="5220" y="15335"/>
                                <a:pt x="5301" y="15279"/>
                              </a:cubicBezTo>
                              <a:cubicBezTo>
                                <a:pt x="5334" y="15254"/>
                                <a:pt x="5366" y="15237"/>
                                <a:pt x="5393" y="15216"/>
                              </a:cubicBezTo>
                              <a:cubicBezTo>
                                <a:pt x="5420" y="15198"/>
                                <a:pt x="5447" y="15180"/>
                                <a:pt x="5475" y="15163"/>
                              </a:cubicBezTo>
                              <a:cubicBezTo>
                                <a:pt x="5491" y="15152"/>
                                <a:pt x="5507" y="15142"/>
                                <a:pt x="5523" y="15131"/>
                              </a:cubicBezTo>
                              <a:cubicBezTo>
                                <a:pt x="5578" y="15096"/>
                                <a:pt x="5632" y="15060"/>
                                <a:pt x="5691" y="15032"/>
                              </a:cubicBezTo>
                              <a:cubicBezTo>
                                <a:pt x="5729" y="15015"/>
                                <a:pt x="5778" y="15004"/>
                                <a:pt x="5827" y="14997"/>
                              </a:cubicBezTo>
                              <a:cubicBezTo>
                                <a:pt x="5876" y="14990"/>
                                <a:pt x="5930" y="14990"/>
                                <a:pt x="5979" y="14990"/>
                              </a:cubicBezTo>
                              <a:cubicBezTo>
                                <a:pt x="6195" y="14986"/>
                                <a:pt x="6385" y="14986"/>
                                <a:pt x="6559" y="15008"/>
                              </a:cubicBezTo>
                              <a:cubicBezTo>
                                <a:pt x="6591" y="15011"/>
                                <a:pt x="6618" y="15015"/>
                                <a:pt x="6651" y="15018"/>
                              </a:cubicBezTo>
                              <a:cubicBezTo>
                                <a:pt x="6710" y="15025"/>
                                <a:pt x="6765" y="15032"/>
                                <a:pt x="6819" y="15036"/>
                              </a:cubicBezTo>
                              <a:cubicBezTo>
                                <a:pt x="6889" y="15039"/>
                                <a:pt x="6960" y="15039"/>
                                <a:pt x="7046" y="15036"/>
                              </a:cubicBezTo>
                              <a:cubicBezTo>
                                <a:pt x="7090" y="15032"/>
                                <a:pt x="7128" y="15029"/>
                                <a:pt x="7177" y="15025"/>
                              </a:cubicBezTo>
                              <a:cubicBezTo>
                                <a:pt x="7187" y="15050"/>
                                <a:pt x="7204" y="15071"/>
                                <a:pt x="7209" y="15089"/>
                              </a:cubicBezTo>
                              <a:lnTo>
                                <a:pt x="7209" y="15089"/>
                              </a:lnTo>
                              <a:cubicBezTo>
                                <a:pt x="7274" y="15198"/>
                                <a:pt x="7345" y="15314"/>
                                <a:pt x="7426" y="15416"/>
                              </a:cubicBezTo>
                              <a:cubicBezTo>
                                <a:pt x="7464" y="15469"/>
                                <a:pt x="7507" y="15526"/>
                                <a:pt x="7556" y="15579"/>
                              </a:cubicBezTo>
                              <a:lnTo>
                                <a:pt x="7588" y="15617"/>
                              </a:lnTo>
                              <a:cubicBezTo>
                                <a:pt x="7594" y="15624"/>
                                <a:pt x="7605" y="15635"/>
                                <a:pt x="7610" y="15642"/>
                              </a:cubicBezTo>
                              <a:cubicBezTo>
                                <a:pt x="7616" y="15646"/>
                                <a:pt x="7621" y="15649"/>
                                <a:pt x="7621" y="15656"/>
                              </a:cubicBezTo>
                              <a:lnTo>
                                <a:pt x="7686" y="15727"/>
                              </a:lnTo>
                              <a:cubicBezTo>
                                <a:pt x="7773" y="15818"/>
                                <a:pt x="7859" y="15899"/>
                                <a:pt x="7919" y="15949"/>
                              </a:cubicBezTo>
                              <a:lnTo>
                                <a:pt x="7919" y="15952"/>
                              </a:lnTo>
                              <a:cubicBezTo>
                                <a:pt x="7952" y="15984"/>
                                <a:pt x="7979" y="16009"/>
                                <a:pt x="7995" y="16026"/>
                              </a:cubicBezTo>
                              <a:cubicBezTo>
                                <a:pt x="7979" y="16019"/>
                                <a:pt x="7962" y="16012"/>
                                <a:pt x="7946" y="16005"/>
                              </a:cubicBezTo>
                              <a:cubicBezTo>
                                <a:pt x="7941" y="16002"/>
                                <a:pt x="7919" y="15995"/>
                                <a:pt x="7881" y="15981"/>
                              </a:cubicBezTo>
                              <a:cubicBezTo>
                                <a:pt x="7843" y="15966"/>
                                <a:pt x="7735" y="15935"/>
                                <a:pt x="7605" y="15917"/>
                              </a:cubicBezTo>
                              <a:cubicBezTo>
                                <a:pt x="7496" y="15903"/>
                                <a:pt x="7366" y="15903"/>
                                <a:pt x="7258" y="15914"/>
                              </a:cubicBezTo>
                              <a:cubicBezTo>
                                <a:pt x="7160" y="15924"/>
                                <a:pt x="7084" y="15942"/>
                                <a:pt x="7036" y="15956"/>
                              </a:cubicBezTo>
                              <a:cubicBezTo>
                                <a:pt x="6998" y="15966"/>
                                <a:pt x="6960" y="15981"/>
                                <a:pt x="6927" y="15991"/>
                              </a:cubicBezTo>
                              <a:cubicBezTo>
                                <a:pt x="6889" y="16005"/>
                                <a:pt x="6857" y="16019"/>
                                <a:pt x="6830" y="16037"/>
                              </a:cubicBezTo>
                              <a:cubicBezTo>
                                <a:pt x="6781" y="16062"/>
                                <a:pt x="6743" y="16090"/>
                                <a:pt x="6737" y="16100"/>
                              </a:cubicBezTo>
                              <a:lnTo>
                                <a:pt x="6737" y="16104"/>
                              </a:lnTo>
                              <a:lnTo>
                                <a:pt x="6737" y="16104"/>
                              </a:lnTo>
                              <a:cubicBezTo>
                                <a:pt x="6743" y="16107"/>
                                <a:pt x="6743" y="16107"/>
                                <a:pt x="6748" y="16104"/>
                              </a:cubicBezTo>
                              <a:lnTo>
                                <a:pt x="6743" y="16111"/>
                              </a:lnTo>
                              <a:lnTo>
                                <a:pt x="6765" y="16104"/>
                              </a:lnTo>
                              <a:cubicBezTo>
                                <a:pt x="6786" y="16097"/>
                                <a:pt x="6813" y="16093"/>
                                <a:pt x="6840" y="16086"/>
                              </a:cubicBezTo>
                              <a:cubicBezTo>
                                <a:pt x="6895" y="16079"/>
                                <a:pt x="6998" y="16065"/>
                                <a:pt x="7122" y="16069"/>
                              </a:cubicBezTo>
                              <a:cubicBezTo>
                                <a:pt x="7225" y="16072"/>
                                <a:pt x="7345" y="16086"/>
                                <a:pt x="7448" y="16111"/>
                              </a:cubicBezTo>
                              <a:cubicBezTo>
                                <a:pt x="7545" y="16132"/>
                                <a:pt x="7616" y="16157"/>
                                <a:pt x="7648" y="16167"/>
                              </a:cubicBezTo>
                              <a:cubicBezTo>
                                <a:pt x="7708" y="16189"/>
                                <a:pt x="7784" y="16220"/>
                                <a:pt x="7843" y="16248"/>
                              </a:cubicBezTo>
                              <a:cubicBezTo>
                                <a:pt x="7859" y="16256"/>
                                <a:pt x="7870" y="16263"/>
                                <a:pt x="7881" y="16266"/>
                              </a:cubicBezTo>
                              <a:cubicBezTo>
                                <a:pt x="7897" y="16273"/>
                                <a:pt x="7914" y="16284"/>
                                <a:pt x="7925" y="16287"/>
                              </a:cubicBezTo>
                              <a:cubicBezTo>
                                <a:pt x="7925" y="16287"/>
                                <a:pt x="7925" y="16287"/>
                                <a:pt x="7919" y="16291"/>
                              </a:cubicBezTo>
                              <a:cubicBezTo>
                                <a:pt x="7897" y="16301"/>
                                <a:pt x="7881" y="16315"/>
                                <a:pt x="7865" y="16330"/>
                              </a:cubicBezTo>
                              <a:cubicBezTo>
                                <a:pt x="7854" y="16344"/>
                                <a:pt x="7838" y="16365"/>
                                <a:pt x="7838" y="16390"/>
                              </a:cubicBezTo>
                              <a:cubicBezTo>
                                <a:pt x="7838" y="16404"/>
                                <a:pt x="7838" y="16414"/>
                                <a:pt x="7843" y="16425"/>
                              </a:cubicBezTo>
                              <a:cubicBezTo>
                                <a:pt x="7843" y="16428"/>
                                <a:pt x="7843" y="16432"/>
                                <a:pt x="7849" y="16435"/>
                              </a:cubicBezTo>
                              <a:lnTo>
                                <a:pt x="7849" y="16435"/>
                              </a:lnTo>
                              <a:lnTo>
                                <a:pt x="7849" y="16435"/>
                              </a:lnTo>
                              <a:cubicBezTo>
                                <a:pt x="7832" y="16435"/>
                                <a:pt x="7816" y="16435"/>
                                <a:pt x="7805" y="16435"/>
                              </a:cubicBezTo>
                              <a:cubicBezTo>
                                <a:pt x="7778" y="16435"/>
                                <a:pt x="7746" y="16439"/>
                                <a:pt x="7713" y="16446"/>
                              </a:cubicBezTo>
                              <a:cubicBezTo>
                                <a:pt x="7659" y="16456"/>
                                <a:pt x="7605" y="16471"/>
                                <a:pt x="7551" y="16495"/>
                              </a:cubicBezTo>
                              <a:cubicBezTo>
                                <a:pt x="7540" y="16499"/>
                                <a:pt x="7529" y="16506"/>
                                <a:pt x="7513" y="16513"/>
                              </a:cubicBezTo>
                              <a:cubicBezTo>
                                <a:pt x="7507" y="16516"/>
                                <a:pt x="7502" y="16520"/>
                                <a:pt x="7496" y="16527"/>
                              </a:cubicBezTo>
                              <a:cubicBezTo>
                                <a:pt x="7491" y="16534"/>
                                <a:pt x="7491" y="16545"/>
                                <a:pt x="7496" y="16552"/>
                              </a:cubicBezTo>
                              <a:cubicBezTo>
                                <a:pt x="7502" y="16559"/>
                                <a:pt x="7513" y="16562"/>
                                <a:pt x="7518" y="16566"/>
                              </a:cubicBezTo>
                              <a:cubicBezTo>
                                <a:pt x="7523" y="16566"/>
                                <a:pt x="7523" y="16569"/>
                                <a:pt x="7529" y="16569"/>
                              </a:cubicBezTo>
                              <a:cubicBezTo>
                                <a:pt x="7540" y="16573"/>
                                <a:pt x="7545" y="16580"/>
                                <a:pt x="7556" y="16587"/>
                              </a:cubicBezTo>
                              <a:cubicBezTo>
                                <a:pt x="7588" y="16612"/>
                                <a:pt x="7605" y="16640"/>
                                <a:pt x="7610" y="16657"/>
                              </a:cubicBezTo>
                              <a:cubicBezTo>
                                <a:pt x="7610" y="16672"/>
                                <a:pt x="7610" y="16679"/>
                                <a:pt x="7610" y="16686"/>
                              </a:cubicBezTo>
                              <a:cubicBezTo>
                                <a:pt x="7610" y="16686"/>
                                <a:pt x="7605" y="16686"/>
                                <a:pt x="7605" y="16686"/>
                              </a:cubicBezTo>
                              <a:cubicBezTo>
                                <a:pt x="7594" y="16689"/>
                                <a:pt x="7551" y="16700"/>
                                <a:pt x="7507" y="16731"/>
                              </a:cubicBezTo>
                              <a:cubicBezTo>
                                <a:pt x="7475" y="16756"/>
                                <a:pt x="7442" y="16788"/>
                                <a:pt x="7415" y="16823"/>
                              </a:cubicBezTo>
                              <a:lnTo>
                                <a:pt x="7366" y="16890"/>
                              </a:lnTo>
                              <a:lnTo>
                                <a:pt x="7377" y="16890"/>
                              </a:lnTo>
                              <a:cubicBezTo>
                                <a:pt x="7382" y="16890"/>
                                <a:pt x="7393" y="16890"/>
                                <a:pt x="7399" y="16890"/>
                              </a:cubicBezTo>
                              <a:cubicBezTo>
                                <a:pt x="7415" y="16890"/>
                                <a:pt x="7431" y="16890"/>
                                <a:pt x="7437" y="16890"/>
                              </a:cubicBezTo>
                              <a:cubicBezTo>
                                <a:pt x="7453" y="16890"/>
                                <a:pt x="7464" y="16894"/>
                                <a:pt x="7475" y="16894"/>
                              </a:cubicBezTo>
                              <a:cubicBezTo>
                                <a:pt x="7496" y="16897"/>
                                <a:pt x="7518" y="16904"/>
                                <a:pt x="7540" y="16915"/>
                              </a:cubicBezTo>
                              <a:cubicBezTo>
                                <a:pt x="7551" y="16918"/>
                                <a:pt x="7561" y="16925"/>
                                <a:pt x="7572" y="16932"/>
                              </a:cubicBezTo>
                              <a:lnTo>
                                <a:pt x="7578" y="16932"/>
                              </a:lnTo>
                              <a:cubicBezTo>
                                <a:pt x="7583" y="16936"/>
                                <a:pt x="7583" y="16936"/>
                                <a:pt x="7588" y="16939"/>
                              </a:cubicBezTo>
                              <a:cubicBezTo>
                                <a:pt x="7594" y="16943"/>
                                <a:pt x="7594" y="16943"/>
                                <a:pt x="7599" y="16943"/>
                              </a:cubicBezTo>
                              <a:cubicBezTo>
                                <a:pt x="7605" y="16947"/>
                                <a:pt x="7605" y="16947"/>
                                <a:pt x="7610" y="16950"/>
                              </a:cubicBezTo>
                              <a:cubicBezTo>
                                <a:pt x="7610" y="16950"/>
                                <a:pt x="7610" y="16950"/>
                                <a:pt x="7610" y="16954"/>
                              </a:cubicBezTo>
                              <a:cubicBezTo>
                                <a:pt x="7578" y="16982"/>
                                <a:pt x="7561" y="17003"/>
                                <a:pt x="7551" y="17013"/>
                              </a:cubicBezTo>
                              <a:cubicBezTo>
                                <a:pt x="7540" y="17028"/>
                                <a:pt x="7529" y="17045"/>
                                <a:pt x="7523" y="17063"/>
                              </a:cubicBezTo>
                              <a:cubicBezTo>
                                <a:pt x="7518" y="17084"/>
                                <a:pt x="7518" y="17105"/>
                                <a:pt x="7529" y="17119"/>
                              </a:cubicBezTo>
                              <a:cubicBezTo>
                                <a:pt x="7534" y="17126"/>
                                <a:pt x="7540" y="17130"/>
                                <a:pt x="7545" y="17133"/>
                              </a:cubicBezTo>
                              <a:cubicBezTo>
                                <a:pt x="7523" y="17133"/>
                                <a:pt x="7496" y="17133"/>
                                <a:pt x="7464" y="17140"/>
                              </a:cubicBezTo>
                              <a:cubicBezTo>
                                <a:pt x="7420" y="17147"/>
                                <a:pt x="7372" y="17165"/>
                                <a:pt x="7334" y="17190"/>
                              </a:cubicBezTo>
                              <a:cubicBezTo>
                                <a:pt x="7317" y="17200"/>
                                <a:pt x="7296" y="17211"/>
                                <a:pt x="7279" y="17225"/>
                              </a:cubicBezTo>
                              <a:cubicBezTo>
                                <a:pt x="7269" y="17232"/>
                                <a:pt x="7263" y="17239"/>
                                <a:pt x="7252" y="17243"/>
                              </a:cubicBezTo>
                              <a:lnTo>
                                <a:pt x="7209" y="17278"/>
                              </a:lnTo>
                              <a:lnTo>
                                <a:pt x="7252" y="17288"/>
                              </a:lnTo>
                              <a:cubicBezTo>
                                <a:pt x="7252" y="17288"/>
                                <a:pt x="7258" y="17288"/>
                                <a:pt x="7258" y="17288"/>
                              </a:cubicBezTo>
                              <a:lnTo>
                                <a:pt x="7258" y="17288"/>
                              </a:lnTo>
                              <a:cubicBezTo>
                                <a:pt x="7263" y="17292"/>
                                <a:pt x="7269" y="17292"/>
                                <a:pt x="7274" y="17296"/>
                              </a:cubicBezTo>
                              <a:cubicBezTo>
                                <a:pt x="7285" y="17299"/>
                                <a:pt x="7290" y="17306"/>
                                <a:pt x="7301" y="17310"/>
                              </a:cubicBezTo>
                              <a:cubicBezTo>
                                <a:pt x="7312" y="17320"/>
                                <a:pt x="7323" y="17327"/>
                                <a:pt x="7328" y="17334"/>
                              </a:cubicBezTo>
                              <a:lnTo>
                                <a:pt x="7334" y="17338"/>
                              </a:lnTo>
                              <a:cubicBezTo>
                                <a:pt x="7355" y="17363"/>
                                <a:pt x="7393" y="17394"/>
                                <a:pt x="7431" y="17408"/>
                              </a:cubicBezTo>
                              <a:lnTo>
                                <a:pt x="7437" y="17408"/>
                              </a:lnTo>
                              <a:cubicBezTo>
                                <a:pt x="7388" y="17419"/>
                                <a:pt x="7345" y="17440"/>
                                <a:pt x="7307" y="17461"/>
                              </a:cubicBezTo>
                              <a:cubicBezTo>
                                <a:pt x="7285" y="17475"/>
                                <a:pt x="7269" y="17489"/>
                                <a:pt x="7252" y="17504"/>
                              </a:cubicBezTo>
                              <a:lnTo>
                                <a:pt x="7247" y="17507"/>
                              </a:lnTo>
                              <a:cubicBezTo>
                                <a:pt x="7242" y="17514"/>
                                <a:pt x="7236" y="17521"/>
                                <a:pt x="7231" y="17528"/>
                              </a:cubicBezTo>
                              <a:cubicBezTo>
                                <a:pt x="7225" y="17532"/>
                                <a:pt x="7220" y="17539"/>
                                <a:pt x="7220" y="17546"/>
                              </a:cubicBezTo>
                              <a:lnTo>
                                <a:pt x="7204" y="17574"/>
                              </a:lnTo>
                              <a:lnTo>
                                <a:pt x="7269" y="17567"/>
                              </a:lnTo>
                              <a:lnTo>
                                <a:pt x="7279" y="17567"/>
                              </a:lnTo>
                              <a:cubicBezTo>
                                <a:pt x="7290" y="17567"/>
                                <a:pt x="7301" y="17567"/>
                                <a:pt x="7312" y="17567"/>
                              </a:cubicBezTo>
                              <a:cubicBezTo>
                                <a:pt x="7328" y="17571"/>
                                <a:pt x="7345" y="17574"/>
                                <a:pt x="7366" y="17581"/>
                              </a:cubicBezTo>
                              <a:cubicBezTo>
                                <a:pt x="7388" y="17592"/>
                                <a:pt x="7410" y="17599"/>
                                <a:pt x="7420" y="17606"/>
                              </a:cubicBezTo>
                              <a:cubicBezTo>
                                <a:pt x="7426" y="17609"/>
                                <a:pt x="7431" y="17609"/>
                                <a:pt x="7431" y="17613"/>
                              </a:cubicBezTo>
                              <a:cubicBezTo>
                                <a:pt x="7448" y="17620"/>
                                <a:pt x="7469" y="17630"/>
                                <a:pt x="7485" y="17637"/>
                              </a:cubicBezTo>
                              <a:cubicBezTo>
                                <a:pt x="7480" y="17641"/>
                                <a:pt x="7469" y="17652"/>
                                <a:pt x="7453" y="17666"/>
                              </a:cubicBezTo>
                              <a:cubicBezTo>
                                <a:pt x="7431" y="17690"/>
                                <a:pt x="7426" y="17722"/>
                                <a:pt x="7426" y="17729"/>
                              </a:cubicBezTo>
                              <a:cubicBezTo>
                                <a:pt x="7426" y="17740"/>
                                <a:pt x="7431" y="17754"/>
                                <a:pt x="7442" y="17764"/>
                              </a:cubicBezTo>
                              <a:cubicBezTo>
                                <a:pt x="7415" y="17779"/>
                                <a:pt x="7393" y="17793"/>
                                <a:pt x="7372" y="17803"/>
                              </a:cubicBezTo>
                              <a:cubicBezTo>
                                <a:pt x="7355" y="17814"/>
                                <a:pt x="7339" y="17824"/>
                                <a:pt x="7317" y="17835"/>
                              </a:cubicBezTo>
                              <a:cubicBezTo>
                                <a:pt x="7317" y="17835"/>
                                <a:pt x="7301" y="17845"/>
                                <a:pt x="7301" y="17845"/>
                              </a:cubicBezTo>
                              <a:lnTo>
                                <a:pt x="7296" y="17849"/>
                              </a:lnTo>
                              <a:cubicBezTo>
                                <a:pt x="7290" y="17853"/>
                                <a:pt x="7285" y="17853"/>
                                <a:pt x="7285" y="17860"/>
                              </a:cubicBezTo>
                              <a:cubicBezTo>
                                <a:pt x="7285" y="17863"/>
                                <a:pt x="7290" y="17867"/>
                                <a:pt x="7290" y="17867"/>
                              </a:cubicBezTo>
                              <a:lnTo>
                                <a:pt x="7323" y="17884"/>
                              </a:lnTo>
                              <a:cubicBezTo>
                                <a:pt x="7382" y="17916"/>
                                <a:pt x="7453" y="17944"/>
                                <a:pt x="7518" y="17965"/>
                              </a:cubicBezTo>
                              <a:cubicBezTo>
                                <a:pt x="7523" y="17965"/>
                                <a:pt x="7523" y="17965"/>
                                <a:pt x="7523" y="17969"/>
                              </a:cubicBezTo>
                              <a:cubicBezTo>
                                <a:pt x="7523" y="17969"/>
                                <a:pt x="7523" y="17969"/>
                                <a:pt x="7523" y="17969"/>
                              </a:cubicBezTo>
                              <a:cubicBezTo>
                                <a:pt x="7518" y="17976"/>
                                <a:pt x="7502" y="18001"/>
                                <a:pt x="7496" y="18018"/>
                              </a:cubicBezTo>
                              <a:cubicBezTo>
                                <a:pt x="7491" y="18032"/>
                                <a:pt x="7491" y="18046"/>
                                <a:pt x="7491" y="18061"/>
                              </a:cubicBezTo>
                              <a:cubicBezTo>
                                <a:pt x="7491" y="18075"/>
                                <a:pt x="7491" y="18085"/>
                                <a:pt x="7491" y="18110"/>
                              </a:cubicBezTo>
                              <a:lnTo>
                                <a:pt x="7491" y="18113"/>
                              </a:lnTo>
                              <a:lnTo>
                                <a:pt x="7540" y="18110"/>
                              </a:lnTo>
                              <a:cubicBezTo>
                                <a:pt x="7551" y="18110"/>
                                <a:pt x="7561" y="18110"/>
                                <a:pt x="7567" y="18110"/>
                              </a:cubicBezTo>
                              <a:cubicBezTo>
                                <a:pt x="7578" y="18110"/>
                                <a:pt x="7588" y="18110"/>
                                <a:pt x="7594" y="18113"/>
                              </a:cubicBezTo>
                              <a:cubicBezTo>
                                <a:pt x="7599" y="18113"/>
                                <a:pt x="7605" y="18113"/>
                                <a:pt x="7610" y="18117"/>
                              </a:cubicBezTo>
                              <a:cubicBezTo>
                                <a:pt x="7610" y="18117"/>
                                <a:pt x="7610" y="18120"/>
                                <a:pt x="7610" y="18120"/>
                              </a:cubicBezTo>
                              <a:cubicBezTo>
                                <a:pt x="7599" y="18135"/>
                                <a:pt x="7588" y="18149"/>
                                <a:pt x="7578" y="18159"/>
                              </a:cubicBezTo>
                              <a:cubicBezTo>
                                <a:pt x="7567" y="18177"/>
                                <a:pt x="7556" y="18205"/>
                                <a:pt x="7556" y="18240"/>
                              </a:cubicBezTo>
                              <a:cubicBezTo>
                                <a:pt x="7556" y="18258"/>
                                <a:pt x="7556" y="18276"/>
                                <a:pt x="7567" y="18297"/>
                              </a:cubicBezTo>
                              <a:lnTo>
                                <a:pt x="7578" y="18325"/>
                              </a:lnTo>
                              <a:cubicBezTo>
                                <a:pt x="7578" y="18328"/>
                                <a:pt x="7583" y="18332"/>
                                <a:pt x="7583" y="18339"/>
                              </a:cubicBezTo>
                              <a:lnTo>
                                <a:pt x="7583" y="18343"/>
                              </a:lnTo>
                              <a:cubicBezTo>
                                <a:pt x="7583" y="18346"/>
                                <a:pt x="7583" y="18346"/>
                                <a:pt x="7583" y="18350"/>
                              </a:cubicBezTo>
                              <a:cubicBezTo>
                                <a:pt x="7583" y="18353"/>
                                <a:pt x="7588" y="18360"/>
                                <a:pt x="7588" y="18364"/>
                              </a:cubicBezTo>
                              <a:lnTo>
                                <a:pt x="7588" y="18367"/>
                              </a:lnTo>
                              <a:cubicBezTo>
                                <a:pt x="7588" y="18371"/>
                                <a:pt x="7588" y="18371"/>
                                <a:pt x="7588" y="18374"/>
                              </a:cubicBezTo>
                              <a:lnTo>
                                <a:pt x="7599" y="18388"/>
                              </a:lnTo>
                              <a:lnTo>
                                <a:pt x="7605" y="18378"/>
                              </a:lnTo>
                              <a:cubicBezTo>
                                <a:pt x="7605" y="18378"/>
                                <a:pt x="7605" y="18378"/>
                                <a:pt x="7610" y="18374"/>
                              </a:cubicBezTo>
                              <a:lnTo>
                                <a:pt x="7610" y="18374"/>
                              </a:lnTo>
                              <a:cubicBezTo>
                                <a:pt x="7616" y="18367"/>
                                <a:pt x="7621" y="18360"/>
                                <a:pt x="7632" y="18353"/>
                              </a:cubicBezTo>
                              <a:lnTo>
                                <a:pt x="7632" y="18353"/>
                              </a:lnTo>
                              <a:cubicBezTo>
                                <a:pt x="7632" y="18350"/>
                                <a:pt x="7637" y="18350"/>
                                <a:pt x="7637" y="18346"/>
                              </a:cubicBezTo>
                              <a:lnTo>
                                <a:pt x="7643" y="18343"/>
                              </a:lnTo>
                              <a:cubicBezTo>
                                <a:pt x="7648" y="18339"/>
                                <a:pt x="7653" y="18332"/>
                                <a:pt x="7664" y="18328"/>
                              </a:cubicBezTo>
                              <a:cubicBezTo>
                                <a:pt x="7675" y="18321"/>
                                <a:pt x="7691" y="18314"/>
                                <a:pt x="7713" y="18311"/>
                              </a:cubicBezTo>
                              <a:cubicBezTo>
                                <a:pt x="7746" y="18304"/>
                                <a:pt x="7773" y="18307"/>
                                <a:pt x="7789" y="18307"/>
                              </a:cubicBezTo>
                              <a:cubicBezTo>
                                <a:pt x="7762" y="18325"/>
                                <a:pt x="7740" y="18350"/>
                                <a:pt x="7729" y="18371"/>
                              </a:cubicBezTo>
                              <a:cubicBezTo>
                                <a:pt x="7719" y="18385"/>
                                <a:pt x="7708" y="18406"/>
                                <a:pt x="7702" y="18434"/>
                              </a:cubicBezTo>
                              <a:cubicBezTo>
                                <a:pt x="7702" y="18441"/>
                                <a:pt x="7702" y="18448"/>
                                <a:pt x="7702" y="18455"/>
                              </a:cubicBezTo>
                              <a:cubicBezTo>
                                <a:pt x="7702" y="18459"/>
                                <a:pt x="7702" y="18462"/>
                                <a:pt x="7702" y="18466"/>
                              </a:cubicBezTo>
                              <a:lnTo>
                                <a:pt x="7702" y="18477"/>
                              </a:lnTo>
                              <a:cubicBezTo>
                                <a:pt x="7702" y="18480"/>
                                <a:pt x="7702" y="18480"/>
                                <a:pt x="7702" y="18484"/>
                              </a:cubicBezTo>
                              <a:cubicBezTo>
                                <a:pt x="7702" y="18484"/>
                                <a:pt x="7702" y="18487"/>
                                <a:pt x="7702" y="18487"/>
                              </a:cubicBezTo>
                              <a:lnTo>
                                <a:pt x="7708" y="18515"/>
                              </a:lnTo>
                              <a:lnTo>
                                <a:pt x="7719" y="18512"/>
                              </a:lnTo>
                              <a:cubicBezTo>
                                <a:pt x="7724" y="18512"/>
                                <a:pt x="7729" y="18508"/>
                                <a:pt x="7740" y="18505"/>
                              </a:cubicBezTo>
                              <a:cubicBezTo>
                                <a:pt x="7746" y="18505"/>
                                <a:pt x="7746" y="18501"/>
                                <a:pt x="7751" y="18501"/>
                              </a:cubicBezTo>
                              <a:lnTo>
                                <a:pt x="7773" y="18494"/>
                              </a:lnTo>
                              <a:cubicBezTo>
                                <a:pt x="7778" y="18494"/>
                                <a:pt x="7778" y="18491"/>
                                <a:pt x="7784" y="18491"/>
                              </a:cubicBezTo>
                              <a:lnTo>
                                <a:pt x="7789" y="18491"/>
                              </a:lnTo>
                              <a:cubicBezTo>
                                <a:pt x="7832" y="18480"/>
                                <a:pt x="7881" y="18477"/>
                                <a:pt x="7925" y="18480"/>
                              </a:cubicBezTo>
                              <a:cubicBezTo>
                                <a:pt x="7968" y="18484"/>
                                <a:pt x="8000" y="18494"/>
                                <a:pt x="8022" y="18505"/>
                              </a:cubicBezTo>
                              <a:cubicBezTo>
                                <a:pt x="8033" y="18508"/>
                                <a:pt x="8038" y="18512"/>
                                <a:pt x="8038" y="18515"/>
                              </a:cubicBezTo>
                              <a:cubicBezTo>
                                <a:pt x="8033" y="18522"/>
                                <a:pt x="8022" y="18526"/>
                                <a:pt x="8017" y="18533"/>
                              </a:cubicBezTo>
                              <a:cubicBezTo>
                                <a:pt x="7973" y="18565"/>
                                <a:pt x="7930" y="18582"/>
                                <a:pt x="7914" y="18589"/>
                              </a:cubicBezTo>
                              <a:cubicBezTo>
                                <a:pt x="7908" y="18593"/>
                                <a:pt x="7903" y="18593"/>
                                <a:pt x="7897" y="18596"/>
                              </a:cubicBezTo>
                              <a:cubicBezTo>
                                <a:pt x="7892" y="18600"/>
                                <a:pt x="7887" y="18600"/>
                                <a:pt x="7881" y="18600"/>
                              </a:cubicBezTo>
                              <a:lnTo>
                                <a:pt x="7876" y="18603"/>
                              </a:lnTo>
                              <a:cubicBezTo>
                                <a:pt x="7870" y="18607"/>
                                <a:pt x="7859" y="18607"/>
                                <a:pt x="7865" y="18614"/>
                              </a:cubicBezTo>
                              <a:cubicBezTo>
                                <a:pt x="7865" y="18618"/>
                                <a:pt x="7870" y="18618"/>
                                <a:pt x="7876" y="18618"/>
                              </a:cubicBezTo>
                              <a:lnTo>
                                <a:pt x="7876" y="18625"/>
                              </a:lnTo>
                              <a:lnTo>
                                <a:pt x="7881" y="18628"/>
                              </a:lnTo>
                              <a:cubicBezTo>
                                <a:pt x="7892" y="18639"/>
                                <a:pt x="7908" y="18649"/>
                                <a:pt x="7930" y="18660"/>
                              </a:cubicBezTo>
                              <a:cubicBezTo>
                                <a:pt x="7952" y="18670"/>
                                <a:pt x="7984" y="18677"/>
                                <a:pt x="8011" y="18677"/>
                              </a:cubicBezTo>
                              <a:cubicBezTo>
                                <a:pt x="8038" y="18681"/>
                                <a:pt x="8060" y="18677"/>
                                <a:pt x="8065" y="18677"/>
                              </a:cubicBezTo>
                              <a:cubicBezTo>
                                <a:pt x="8071" y="18677"/>
                                <a:pt x="8082" y="18677"/>
                                <a:pt x="8087" y="18674"/>
                              </a:cubicBezTo>
                              <a:cubicBezTo>
                                <a:pt x="8065" y="18692"/>
                                <a:pt x="8044" y="18716"/>
                                <a:pt x="8033" y="18748"/>
                              </a:cubicBezTo>
                              <a:cubicBezTo>
                                <a:pt x="8022" y="18787"/>
                                <a:pt x="8022" y="18826"/>
                                <a:pt x="8038" y="18857"/>
                              </a:cubicBezTo>
                              <a:cubicBezTo>
                                <a:pt x="8055" y="18889"/>
                                <a:pt x="8076" y="18910"/>
                                <a:pt x="8093" y="18921"/>
                              </a:cubicBezTo>
                              <a:lnTo>
                                <a:pt x="8093" y="18921"/>
                              </a:lnTo>
                              <a:cubicBezTo>
                                <a:pt x="8114" y="18938"/>
                                <a:pt x="8147" y="18959"/>
                                <a:pt x="8174" y="18970"/>
                              </a:cubicBezTo>
                              <a:cubicBezTo>
                                <a:pt x="8185" y="18974"/>
                                <a:pt x="8217" y="18991"/>
                                <a:pt x="8233" y="18988"/>
                              </a:cubicBezTo>
                              <a:cubicBezTo>
                                <a:pt x="8239" y="18988"/>
                                <a:pt x="8239" y="18988"/>
                                <a:pt x="8239" y="18984"/>
                              </a:cubicBezTo>
                              <a:cubicBezTo>
                                <a:pt x="8244" y="18977"/>
                                <a:pt x="8239" y="18974"/>
                                <a:pt x="8217" y="18959"/>
                              </a:cubicBezTo>
                              <a:cubicBezTo>
                                <a:pt x="8212" y="18945"/>
                                <a:pt x="8223" y="18921"/>
                                <a:pt x="8250" y="18900"/>
                              </a:cubicBezTo>
                              <a:cubicBezTo>
                                <a:pt x="8271" y="18882"/>
                                <a:pt x="8299" y="18871"/>
                                <a:pt x="8331" y="18857"/>
                              </a:cubicBezTo>
                              <a:cubicBezTo>
                                <a:pt x="8336" y="18854"/>
                                <a:pt x="8342" y="18850"/>
                                <a:pt x="8353" y="18850"/>
                              </a:cubicBezTo>
                              <a:cubicBezTo>
                                <a:pt x="8385" y="18836"/>
                                <a:pt x="8412" y="18818"/>
                                <a:pt x="8423" y="18811"/>
                              </a:cubicBezTo>
                              <a:cubicBezTo>
                                <a:pt x="8429" y="18808"/>
                                <a:pt x="8429" y="18808"/>
                                <a:pt x="8434" y="18804"/>
                              </a:cubicBezTo>
                              <a:cubicBezTo>
                                <a:pt x="8445" y="18822"/>
                                <a:pt x="8456" y="18840"/>
                                <a:pt x="8477" y="18850"/>
                              </a:cubicBezTo>
                              <a:cubicBezTo>
                                <a:pt x="8515" y="18878"/>
                                <a:pt x="8575" y="18893"/>
                                <a:pt x="8618" y="18903"/>
                              </a:cubicBezTo>
                              <a:cubicBezTo>
                                <a:pt x="8656" y="18910"/>
                                <a:pt x="8689" y="18914"/>
                                <a:pt x="8705" y="18917"/>
                              </a:cubicBezTo>
                              <a:lnTo>
                                <a:pt x="8743" y="18921"/>
                              </a:lnTo>
                              <a:cubicBezTo>
                                <a:pt x="8770" y="18924"/>
                                <a:pt x="8797" y="18928"/>
                                <a:pt x="8819" y="18931"/>
                              </a:cubicBezTo>
                              <a:cubicBezTo>
                                <a:pt x="8824" y="18931"/>
                                <a:pt x="8830" y="18935"/>
                                <a:pt x="8835" y="18935"/>
                              </a:cubicBezTo>
                              <a:cubicBezTo>
                                <a:pt x="8857" y="18938"/>
                                <a:pt x="8868" y="18938"/>
                                <a:pt x="8878" y="18935"/>
                              </a:cubicBezTo>
                              <a:lnTo>
                                <a:pt x="8878" y="18935"/>
                              </a:lnTo>
                              <a:lnTo>
                                <a:pt x="8878" y="18900"/>
                              </a:lnTo>
                              <a:cubicBezTo>
                                <a:pt x="8878" y="18896"/>
                                <a:pt x="8878" y="18893"/>
                                <a:pt x="8868" y="18885"/>
                              </a:cubicBezTo>
                              <a:cubicBezTo>
                                <a:pt x="8868" y="18882"/>
                                <a:pt x="8868" y="18878"/>
                                <a:pt x="8862" y="18875"/>
                              </a:cubicBezTo>
                              <a:cubicBezTo>
                                <a:pt x="8857" y="18861"/>
                                <a:pt x="8862" y="18836"/>
                                <a:pt x="8878" y="18811"/>
                              </a:cubicBezTo>
                              <a:lnTo>
                                <a:pt x="8884" y="18804"/>
                              </a:lnTo>
                              <a:cubicBezTo>
                                <a:pt x="8895" y="18783"/>
                                <a:pt x="8911" y="18766"/>
                                <a:pt x="8916" y="18744"/>
                              </a:cubicBezTo>
                              <a:cubicBezTo>
                                <a:pt x="8922" y="18744"/>
                                <a:pt x="8933" y="18744"/>
                                <a:pt x="8944" y="18744"/>
                              </a:cubicBezTo>
                              <a:lnTo>
                                <a:pt x="8949" y="18744"/>
                              </a:lnTo>
                              <a:cubicBezTo>
                                <a:pt x="8971" y="18748"/>
                                <a:pt x="8987" y="18759"/>
                                <a:pt x="9009" y="18769"/>
                              </a:cubicBezTo>
                              <a:cubicBezTo>
                                <a:pt x="9019" y="18776"/>
                                <a:pt x="9030" y="18787"/>
                                <a:pt x="9047" y="18794"/>
                              </a:cubicBezTo>
                              <a:cubicBezTo>
                                <a:pt x="9057" y="18801"/>
                                <a:pt x="9063" y="18808"/>
                                <a:pt x="9074" y="18815"/>
                              </a:cubicBezTo>
                              <a:cubicBezTo>
                                <a:pt x="9106" y="18836"/>
                                <a:pt x="9144" y="18857"/>
                                <a:pt x="9193" y="18871"/>
                              </a:cubicBezTo>
                              <a:cubicBezTo>
                                <a:pt x="9215" y="18878"/>
                                <a:pt x="9247" y="18889"/>
                                <a:pt x="9285" y="18893"/>
                              </a:cubicBezTo>
                              <a:cubicBezTo>
                                <a:pt x="9328" y="18900"/>
                                <a:pt x="9366" y="18907"/>
                                <a:pt x="9383" y="18907"/>
                              </a:cubicBezTo>
                              <a:lnTo>
                                <a:pt x="9383" y="18907"/>
                              </a:lnTo>
                              <a:cubicBezTo>
                                <a:pt x="9431" y="18910"/>
                                <a:pt x="9480" y="18917"/>
                                <a:pt x="9524" y="18917"/>
                              </a:cubicBezTo>
                              <a:cubicBezTo>
                                <a:pt x="9540" y="18917"/>
                                <a:pt x="9551" y="18917"/>
                                <a:pt x="9567" y="18914"/>
                              </a:cubicBezTo>
                              <a:cubicBezTo>
                                <a:pt x="9567" y="18914"/>
                                <a:pt x="9567" y="18914"/>
                                <a:pt x="9567" y="18914"/>
                              </a:cubicBezTo>
                              <a:cubicBezTo>
                                <a:pt x="9561" y="18917"/>
                                <a:pt x="9556" y="18921"/>
                                <a:pt x="9556" y="18921"/>
                              </a:cubicBezTo>
                              <a:cubicBezTo>
                                <a:pt x="9529" y="18942"/>
                                <a:pt x="9513" y="18984"/>
                                <a:pt x="9496" y="19023"/>
                              </a:cubicBezTo>
                              <a:cubicBezTo>
                                <a:pt x="9480" y="19065"/>
                                <a:pt x="9475" y="19115"/>
                                <a:pt x="9486" y="19150"/>
                              </a:cubicBezTo>
                              <a:cubicBezTo>
                                <a:pt x="9491" y="19192"/>
                                <a:pt x="9513" y="19224"/>
                                <a:pt x="9518" y="19234"/>
                              </a:cubicBezTo>
                              <a:cubicBezTo>
                                <a:pt x="9540" y="19263"/>
                                <a:pt x="9567" y="19291"/>
                                <a:pt x="9599" y="19309"/>
                              </a:cubicBezTo>
                              <a:cubicBezTo>
                                <a:pt x="9626" y="19323"/>
                                <a:pt x="9659" y="19333"/>
                                <a:pt x="9670" y="19330"/>
                              </a:cubicBezTo>
                              <a:cubicBezTo>
                                <a:pt x="9670" y="19330"/>
                                <a:pt x="9670" y="19330"/>
                                <a:pt x="9670" y="19330"/>
                              </a:cubicBezTo>
                              <a:cubicBezTo>
                                <a:pt x="9675" y="19333"/>
                                <a:pt x="9681" y="19333"/>
                                <a:pt x="9686" y="19330"/>
                              </a:cubicBezTo>
                              <a:lnTo>
                                <a:pt x="9692" y="19326"/>
                              </a:lnTo>
                              <a:lnTo>
                                <a:pt x="9692" y="19323"/>
                              </a:lnTo>
                              <a:cubicBezTo>
                                <a:pt x="9692" y="19323"/>
                                <a:pt x="9692" y="19323"/>
                                <a:pt x="9692" y="19319"/>
                              </a:cubicBezTo>
                              <a:cubicBezTo>
                                <a:pt x="9692" y="19319"/>
                                <a:pt x="9692" y="19316"/>
                                <a:pt x="9686" y="19316"/>
                              </a:cubicBezTo>
                              <a:cubicBezTo>
                                <a:pt x="9686" y="19316"/>
                                <a:pt x="9686" y="19312"/>
                                <a:pt x="9686" y="19309"/>
                              </a:cubicBezTo>
                              <a:cubicBezTo>
                                <a:pt x="9686" y="19301"/>
                                <a:pt x="9686" y="19294"/>
                                <a:pt x="9686" y="19284"/>
                              </a:cubicBezTo>
                              <a:cubicBezTo>
                                <a:pt x="9686" y="19266"/>
                                <a:pt x="9697" y="19252"/>
                                <a:pt x="9708" y="19242"/>
                              </a:cubicBezTo>
                              <a:cubicBezTo>
                                <a:pt x="9724" y="19231"/>
                                <a:pt x="9740" y="19220"/>
                                <a:pt x="9762" y="19206"/>
                              </a:cubicBezTo>
                              <a:cubicBezTo>
                                <a:pt x="9767" y="19203"/>
                                <a:pt x="9773" y="19199"/>
                                <a:pt x="9778" y="19196"/>
                              </a:cubicBezTo>
                              <a:cubicBezTo>
                                <a:pt x="9800" y="19185"/>
                                <a:pt x="9816" y="19175"/>
                                <a:pt x="9838" y="19164"/>
                              </a:cubicBezTo>
                              <a:lnTo>
                                <a:pt x="9843" y="19185"/>
                              </a:lnTo>
                              <a:cubicBezTo>
                                <a:pt x="9843" y="19203"/>
                                <a:pt x="9849" y="19242"/>
                                <a:pt x="9854" y="19287"/>
                              </a:cubicBezTo>
                              <a:cubicBezTo>
                                <a:pt x="9865" y="19354"/>
                                <a:pt x="9892" y="19432"/>
                                <a:pt x="9903" y="19453"/>
                              </a:cubicBezTo>
                              <a:cubicBezTo>
                                <a:pt x="9908" y="19464"/>
                                <a:pt x="9914" y="19478"/>
                                <a:pt x="9919" y="19492"/>
                              </a:cubicBezTo>
                              <a:cubicBezTo>
                                <a:pt x="9930" y="19520"/>
                                <a:pt x="9935" y="19541"/>
                                <a:pt x="9941" y="19548"/>
                              </a:cubicBezTo>
                              <a:cubicBezTo>
                                <a:pt x="9946" y="19555"/>
                                <a:pt x="9946" y="19566"/>
                                <a:pt x="9952" y="19573"/>
                              </a:cubicBezTo>
                              <a:cubicBezTo>
                                <a:pt x="9930" y="19580"/>
                                <a:pt x="9914" y="19587"/>
                                <a:pt x="9898" y="19594"/>
                              </a:cubicBezTo>
                              <a:cubicBezTo>
                                <a:pt x="9865" y="19608"/>
                                <a:pt x="9822" y="19633"/>
                                <a:pt x="9784" y="19672"/>
                              </a:cubicBezTo>
                              <a:cubicBezTo>
                                <a:pt x="9751" y="19703"/>
                                <a:pt x="9729" y="19739"/>
                                <a:pt x="9719" y="19777"/>
                              </a:cubicBezTo>
                              <a:cubicBezTo>
                                <a:pt x="9719" y="19788"/>
                                <a:pt x="9713" y="19799"/>
                                <a:pt x="9713" y="19809"/>
                              </a:cubicBezTo>
                              <a:cubicBezTo>
                                <a:pt x="9713" y="19816"/>
                                <a:pt x="9713" y="19823"/>
                                <a:pt x="9713" y="19830"/>
                              </a:cubicBezTo>
                              <a:cubicBezTo>
                                <a:pt x="9708" y="19827"/>
                                <a:pt x="9702" y="19823"/>
                                <a:pt x="9702" y="19820"/>
                              </a:cubicBezTo>
                              <a:lnTo>
                                <a:pt x="9697" y="19816"/>
                              </a:lnTo>
                              <a:cubicBezTo>
                                <a:pt x="9686" y="19809"/>
                                <a:pt x="9681" y="19806"/>
                                <a:pt x="9670" y="19802"/>
                              </a:cubicBezTo>
                              <a:cubicBezTo>
                                <a:pt x="9648" y="19791"/>
                                <a:pt x="9621" y="19784"/>
                                <a:pt x="9594" y="19777"/>
                              </a:cubicBezTo>
                              <a:cubicBezTo>
                                <a:pt x="9578" y="19774"/>
                                <a:pt x="9561" y="19774"/>
                                <a:pt x="9540" y="19774"/>
                              </a:cubicBezTo>
                              <a:cubicBezTo>
                                <a:pt x="9524" y="19774"/>
                                <a:pt x="9502" y="19774"/>
                                <a:pt x="9486" y="19770"/>
                              </a:cubicBezTo>
                              <a:cubicBezTo>
                                <a:pt x="9448" y="19767"/>
                                <a:pt x="9415" y="19753"/>
                                <a:pt x="9399" y="19739"/>
                              </a:cubicBezTo>
                              <a:cubicBezTo>
                                <a:pt x="9377" y="19721"/>
                                <a:pt x="9377" y="19700"/>
                                <a:pt x="9383" y="19689"/>
                              </a:cubicBezTo>
                              <a:cubicBezTo>
                                <a:pt x="9383" y="19686"/>
                                <a:pt x="9388" y="19682"/>
                                <a:pt x="9383" y="19679"/>
                              </a:cubicBezTo>
                              <a:cubicBezTo>
                                <a:pt x="9377" y="19679"/>
                                <a:pt x="9377" y="19679"/>
                                <a:pt x="9377" y="19679"/>
                              </a:cubicBezTo>
                              <a:cubicBezTo>
                                <a:pt x="9377" y="19672"/>
                                <a:pt x="9377" y="19668"/>
                                <a:pt x="9377" y="19668"/>
                              </a:cubicBezTo>
                              <a:lnTo>
                                <a:pt x="9383" y="19654"/>
                              </a:lnTo>
                              <a:lnTo>
                                <a:pt x="9366" y="19661"/>
                              </a:lnTo>
                              <a:cubicBezTo>
                                <a:pt x="9361" y="19661"/>
                                <a:pt x="9361" y="19665"/>
                                <a:pt x="9355" y="19665"/>
                              </a:cubicBezTo>
                              <a:lnTo>
                                <a:pt x="9350" y="19668"/>
                              </a:lnTo>
                              <a:cubicBezTo>
                                <a:pt x="9339" y="19672"/>
                                <a:pt x="9312" y="19679"/>
                                <a:pt x="9290" y="19689"/>
                              </a:cubicBezTo>
                              <a:cubicBezTo>
                                <a:pt x="9258" y="19703"/>
                                <a:pt x="9220" y="19728"/>
                                <a:pt x="9193" y="19749"/>
                              </a:cubicBezTo>
                              <a:cubicBezTo>
                                <a:pt x="9177" y="19760"/>
                                <a:pt x="9160" y="19781"/>
                                <a:pt x="9139" y="19806"/>
                              </a:cubicBezTo>
                              <a:cubicBezTo>
                                <a:pt x="9122" y="19827"/>
                                <a:pt x="9106" y="19858"/>
                                <a:pt x="9101" y="19897"/>
                              </a:cubicBezTo>
                              <a:cubicBezTo>
                                <a:pt x="9095" y="19932"/>
                                <a:pt x="9106" y="19968"/>
                                <a:pt x="9122" y="19999"/>
                              </a:cubicBezTo>
                              <a:cubicBezTo>
                                <a:pt x="9139" y="20024"/>
                                <a:pt x="9160" y="20045"/>
                                <a:pt x="9182" y="20063"/>
                              </a:cubicBezTo>
                              <a:cubicBezTo>
                                <a:pt x="9122" y="20063"/>
                                <a:pt x="9068" y="20070"/>
                                <a:pt x="9030" y="20084"/>
                              </a:cubicBezTo>
                              <a:cubicBezTo>
                                <a:pt x="8992" y="20095"/>
                                <a:pt x="8949" y="20116"/>
                                <a:pt x="8906" y="20140"/>
                              </a:cubicBezTo>
                              <a:cubicBezTo>
                                <a:pt x="8889" y="20151"/>
                                <a:pt x="8873" y="20162"/>
                                <a:pt x="8851" y="20176"/>
                              </a:cubicBezTo>
                              <a:cubicBezTo>
                                <a:pt x="8819" y="20197"/>
                                <a:pt x="8792" y="20218"/>
                                <a:pt x="8754" y="20236"/>
                              </a:cubicBezTo>
                              <a:cubicBezTo>
                                <a:pt x="8689" y="20274"/>
                                <a:pt x="8635" y="20303"/>
                                <a:pt x="8580" y="20324"/>
                              </a:cubicBezTo>
                              <a:cubicBezTo>
                                <a:pt x="8559" y="20334"/>
                                <a:pt x="8532" y="20341"/>
                                <a:pt x="8504" y="20348"/>
                              </a:cubicBezTo>
                              <a:cubicBezTo>
                                <a:pt x="8499" y="20345"/>
                                <a:pt x="8488" y="20345"/>
                                <a:pt x="8483" y="20345"/>
                              </a:cubicBezTo>
                              <a:cubicBezTo>
                                <a:pt x="8467" y="20345"/>
                                <a:pt x="8450" y="20352"/>
                                <a:pt x="8445" y="20363"/>
                              </a:cubicBezTo>
                              <a:cubicBezTo>
                                <a:pt x="8434" y="20363"/>
                                <a:pt x="8429" y="20366"/>
                                <a:pt x="8418" y="20366"/>
                              </a:cubicBezTo>
                              <a:cubicBezTo>
                                <a:pt x="8418" y="20366"/>
                                <a:pt x="8418" y="20366"/>
                                <a:pt x="8412" y="20366"/>
                              </a:cubicBezTo>
                              <a:cubicBezTo>
                                <a:pt x="8396" y="20338"/>
                                <a:pt x="8385" y="20313"/>
                                <a:pt x="8374" y="20285"/>
                              </a:cubicBezTo>
                              <a:cubicBezTo>
                                <a:pt x="8364" y="20253"/>
                                <a:pt x="8358" y="20190"/>
                                <a:pt x="8396" y="20123"/>
                              </a:cubicBezTo>
                              <a:cubicBezTo>
                                <a:pt x="8429" y="20066"/>
                                <a:pt x="8488" y="20017"/>
                                <a:pt x="8564" y="19989"/>
                              </a:cubicBezTo>
                              <a:cubicBezTo>
                                <a:pt x="8629" y="19964"/>
                                <a:pt x="8710" y="19954"/>
                                <a:pt x="8781" y="19961"/>
                              </a:cubicBezTo>
                              <a:cubicBezTo>
                                <a:pt x="8786" y="19961"/>
                                <a:pt x="8792" y="19961"/>
                                <a:pt x="8797" y="19961"/>
                              </a:cubicBezTo>
                              <a:cubicBezTo>
                                <a:pt x="8808" y="19961"/>
                                <a:pt x="8808" y="19961"/>
                                <a:pt x="8813" y="19961"/>
                              </a:cubicBezTo>
                              <a:cubicBezTo>
                                <a:pt x="8813" y="19961"/>
                                <a:pt x="8819" y="19961"/>
                                <a:pt x="8824" y="19961"/>
                              </a:cubicBezTo>
                              <a:cubicBezTo>
                                <a:pt x="8835" y="19957"/>
                                <a:pt x="8851" y="19940"/>
                                <a:pt x="8857" y="19911"/>
                              </a:cubicBezTo>
                              <a:cubicBezTo>
                                <a:pt x="8868" y="19883"/>
                                <a:pt x="8862" y="19844"/>
                                <a:pt x="8846" y="19816"/>
                              </a:cubicBezTo>
                              <a:cubicBezTo>
                                <a:pt x="8841" y="19802"/>
                                <a:pt x="8824" y="19777"/>
                                <a:pt x="8792" y="19756"/>
                              </a:cubicBezTo>
                              <a:cubicBezTo>
                                <a:pt x="8759" y="19732"/>
                                <a:pt x="8716" y="19707"/>
                                <a:pt x="8667" y="19696"/>
                              </a:cubicBezTo>
                              <a:cubicBezTo>
                                <a:pt x="8607" y="19679"/>
                                <a:pt x="8548" y="19679"/>
                                <a:pt x="8504" y="19679"/>
                              </a:cubicBezTo>
                              <a:cubicBezTo>
                                <a:pt x="8488" y="19679"/>
                                <a:pt x="8477" y="19679"/>
                                <a:pt x="8461" y="19682"/>
                              </a:cubicBezTo>
                              <a:cubicBezTo>
                                <a:pt x="8429" y="19682"/>
                                <a:pt x="8402" y="19686"/>
                                <a:pt x="8380" y="19686"/>
                              </a:cubicBezTo>
                              <a:cubicBezTo>
                                <a:pt x="8385" y="19668"/>
                                <a:pt x="8391" y="19654"/>
                                <a:pt x="8402" y="19643"/>
                              </a:cubicBezTo>
                              <a:cubicBezTo>
                                <a:pt x="8423" y="19601"/>
                                <a:pt x="8450" y="19569"/>
                                <a:pt x="8472" y="19555"/>
                              </a:cubicBezTo>
                              <a:cubicBezTo>
                                <a:pt x="8494" y="19538"/>
                                <a:pt x="8515" y="19524"/>
                                <a:pt x="8542" y="19513"/>
                              </a:cubicBezTo>
                              <a:cubicBezTo>
                                <a:pt x="8564" y="19506"/>
                                <a:pt x="8591" y="19499"/>
                                <a:pt x="8618" y="19499"/>
                              </a:cubicBezTo>
                              <a:cubicBezTo>
                                <a:pt x="8624" y="19499"/>
                                <a:pt x="8629" y="19499"/>
                                <a:pt x="8629" y="19495"/>
                              </a:cubicBezTo>
                              <a:cubicBezTo>
                                <a:pt x="8629" y="19495"/>
                                <a:pt x="8629" y="19492"/>
                                <a:pt x="8629" y="19492"/>
                              </a:cubicBezTo>
                              <a:cubicBezTo>
                                <a:pt x="8629" y="19492"/>
                                <a:pt x="8629" y="19492"/>
                                <a:pt x="8629" y="19492"/>
                              </a:cubicBezTo>
                              <a:cubicBezTo>
                                <a:pt x="8635" y="19492"/>
                                <a:pt x="8635" y="19488"/>
                                <a:pt x="8635" y="19488"/>
                              </a:cubicBezTo>
                              <a:cubicBezTo>
                                <a:pt x="8673" y="19502"/>
                                <a:pt x="8705" y="19506"/>
                                <a:pt x="8738" y="19509"/>
                              </a:cubicBezTo>
                              <a:cubicBezTo>
                                <a:pt x="8754" y="19513"/>
                                <a:pt x="8765" y="19513"/>
                                <a:pt x="8781" y="19517"/>
                              </a:cubicBezTo>
                              <a:cubicBezTo>
                                <a:pt x="8911" y="19541"/>
                                <a:pt x="8992" y="19552"/>
                                <a:pt x="9052" y="19555"/>
                              </a:cubicBezTo>
                              <a:lnTo>
                                <a:pt x="9068" y="19555"/>
                              </a:lnTo>
                              <a:cubicBezTo>
                                <a:pt x="9101" y="19559"/>
                                <a:pt x="9128" y="19559"/>
                                <a:pt x="9144" y="19559"/>
                              </a:cubicBezTo>
                              <a:lnTo>
                                <a:pt x="9144" y="19559"/>
                              </a:lnTo>
                              <a:lnTo>
                                <a:pt x="9150" y="19559"/>
                              </a:lnTo>
                              <a:cubicBezTo>
                                <a:pt x="9166" y="19562"/>
                                <a:pt x="9182" y="19559"/>
                                <a:pt x="9182" y="19555"/>
                              </a:cubicBezTo>
                              <a:lnTo>
                                <a:pt x="9182" y="19552"/>
                              </a:lnTo>
                              <a:lnTo>
                                <a:pt x="9177" y="19548"/>
                              </a:lnTo>
                              <a:cubicBezTo>
                                <a:pt x="9177" y="19545"/>
                                <a:pt x="9171" y="19548"/>
                                <a:pt x="9166" y="19548"/>
                              </a:cubicBezTo>
                              <a:cubicBezTo>
                                <a:pt x="9160" y="19548"/>
                                <a:pt x="9160" y="19548"/>
                                <a:pt x="9155" y="19548"/>
                              </a:cubicBezTo>
                              <a:lnTo>
                                <a:pt x="9150" y="19548"/>
                              </a:lnTo>
                              <a:cubicBezTo>
                                <a:pt x="9144" y="19548"/>
                                <a:pt x="9139" y="19545"/>
                                <a:pt x="9133" y="19538"/>
                              </a:cubicBezTo>
                              <a:cubicBezTo>
                                <a:pt x="9128" y="19534"/>
                                <a:pt x="9128" y="19531"/>
                                <a:pt x="9122" y="19524"/>
                              </a:cubicBezTo>
                              <a:lnTo>
                                <a:pt x="9122" y="19520"/>
                              </a:lnTo>
                              <a:cubicBezTo>
                                <a:pt x="9122" y="19520"/>
                                <a:pt x="9122" y="19517"/>
                                <a:pt x="9122" y="19517"/>
                              </a:cubicBezTo>
                              <a:cubicBezTo>
                                <a:pt x="9117" y="19506"/>
                                <a:pt x="9117" y="19495"/>
                                <a:pt x="9117" y="19481"/>
                              </a:cubicBezTo>
                              <a:cubicBezTo>
                                <a:pt x="9117" y="19471"/>
                                <a:pt x="9117" y="19460"/>
                                <a:pt x="9117" y="19446"/>
                              </a:cubicBezTo>
                              <a:cubicBezTo>
                                <a:pt x="9112" y="19428"/>
                                <a:pt x="9112" y="19414"/>
                                <a:pt x="9090" y="19400"/>
                              </a:cubicBezTo>
                              <a:cubicBezTo>
                                <a:pt x="9068" y="19390"/>
                                <a:pt x="9047" y="19386"/>
                                <a:pt x="9025" y="19383"/>
                              </a:cubicBezTo>
                              <a:lnTo>
                                <a:pt x="9014" y="19379"/>
                              </a:lnTo>
                              <a:cubicBezTo>
                                <a:pt x="9003" y="19379"/>
                                <a:pt x="8998" y="19375"/>
                                <a:pt x="8987" y="19375"/>
                              </a:cubicBezTo>
                              <a:lnTo>
                                <a:pt x="8981" y="19375"/>
                              </a:lnTo>
                              <a:cubicBezTo>
                                <a:pt x="8933" y="19365"/>
                                <a:pt x="8868" y="19354"/>
                                <a:pt x="8792" y="19340"/>
                              </a:cubicBezTo>
                              <a:lnTo>
                                <a:pt x="8710" y="19326"/>
                              </a:lnTo>
                              <a:cubicBezTo>
                                <a:pt x="8673" y="19319"/>
                                <a:pt x="8640" y="19312"/>
                                <a:pt x="8602" y="19309"/>
                              </a:cubicBezTo>
                              <a:cubicBezTo>
                                <a:pt x="8532" y="19294"/>
                                <a:pt x="8461" y="19284"/>
                                <a:pt x="8396" y="19270"/>
                              </a:cubicBezTo>
                              <a:cubicBezTo>
                                <a:pt x="8347" y="19259"/>
                                <a:pt x="8282" y="19245"/>
                                <a:pt x="8212" y="19227"/>
                              </a:cubicBezTo>
                              <a:cubicBezTo>
                                <a:pt x="8147" y="19210"/>
                                <a:pt x="8071" y="19182"/>
                                <a:pt x="7979" y="19143"/>
                              </a:cubicBezTo>
                              <a:cubicBezTo>
                                <a:pt x="7773" y="19055"/>
                                <a:pt x="7605" y="18956"/>
                                <a:pt x="7475" y="18843"/>
                              </a:cubicBezTo>
                              <a:cubicBezTo>
                                <a:pt x="7415" y="18794"/>
                                <a:pt x="7366" y="18741"/>
                                <a:pt x="7317" y="18685"/>
                              </a:cubicBezTo>
                              <a:cubicBezTo>
                                <a:pt x="7301" y="18670"/>
                                <a:pt x="7290" y="18653"/>
                                <a:pt x="7274" y="18639"/>
                              </a:cubicBezTo>
                              <a:cubicBezTo>
                                <a:pt x="7209" y="18565"/>
                                <a:pt x="7133" y="18501"/>
                                <a:pt x="7052" y="18448"/>
                              </a:cubicBezTo>
                              <a:cubicBezTo>
                                <a:pt x="7019" y="18424"/>
                                <a:pt x="6981" y="18402"/>
                                <a:pt x="6938" y="18378"/>
                              </a:cubicBezTo>
                              <a:cubicBezTo>
                                <a:pt x="6938" y="18374"/>
                                <a:pt x="6933" y="18371"/>
                                <a:pt x="6927" y="18360"/>
                              </a:cubicBezTo>
                              <a:cubicBezTo>
                                <a:pt x="6922" y="18350"/>
                                <a:pt x="6905" y="18332"/>
                                <a:pt x="6900" y="18311"/>
                              </a:cubicBezTo>
                              <a:cubicBezTo>
                                <a:pt x="6884" y="18279"/>
                                <a:pt x="6868" y="18233"/>
                                <a:pt x="6857" y="18198"/>
                              </a:cubicBezTo>
                              <a:lnTo>
                                <a:pt x="6851" y="18180"/>
                              </a:lnTo>
                              <a:cubicBezTo>
                                <a:pt x="6840" y="18152"/>
                                <a:pt x="6808" y="18053"/>
                                <a:pt x="6792" y="17941"/>
                              </a:cubicBezTo>
                              <a:cubicBezTo>
                                <a:pt x="6775" y="17842"/>
                                <a:pt x="6770" y="17736"/>
                                <a:pt x="6765" y="17662"/>
                              </a:cubicBezTo>
                              <a:cubicBezTo>
                                <a:pt x="6775" y="17652"/>
                                <a:pt x="6781" y="17645"/>
                                <a:pt x="6775" y="17641"/>
                              </a:cubicBezTo>
                              <a:lnTo>
                                <a:pt x="6770" y="17641"/>
                              </a:lnTo>
                              <a:lnTo>
                                <a:pt x="6765" y="17641"/>
                              </a:lnTo>
                              <a:cubicBezTo>
                                <a:pt x="6748" y="17641"/>
                                <a:pt x="6710" y="17669"/>
                                <a:pt x="6683" y="17687"/>
                              </a:cubicBezTo>
                              <a:cubicBezTo>
                                <a:pt x="6651" y="17712"/>
                                <a:pt x="6602" y="17754"/>
                                <a:pt x="6580" y="17796"/>
                              </a:cubicBezTo>
                              <a:cubicBezTo>
                                <a:pt x="6580" y="17800"/>
                                <a:pt x="6575" y="17803"/>
                                <a:pt x="6575" y="17810"/>
                              </a:cubicBezTo>
                              <a:cubicBezTo>
                                <a:pt x="6575" y="17807"/>
                                <a:pt x="6569" y="17803"/>
                                <a:pt x="6564" y="17800"/>
                              </a:cubicBezTo>
                              <a:cubicBezTo>
                                <a:pt x="6559" y="17796"/>
                                <a:pt x="6559" y="17793"/>
                                <a:pt x="6553" y="17786"/>
                              </a:cubicBezTo>
                              <a:cubicBezTo>
                                <a:pt x="6542" y="17768"/>
                                <a:pt x="6521" y="17740"/>
                                <a:pt x="6515" y="17704"/>
                              </a:cubicBezTo>
                              <a:cubicBezTo>
                                <a:pt x="6515" y="17697"/>
                                <a:pt x="6510" y="17687"/>
                                <a:pt x="6510" y="17680"/>
                              </a:cubicBezTo>
                              <a:cubicBezTo>
                                <a:pt x="6504" y="17645"/>
                                <a:pt x="6510" y="17609"/>
                                <a:pt x="6515" y="17574"/>
                              </a:cubicBezTo>
                              <a:cubicBezTo>
                                <a:pt x="6526" y="17528"/>
                                <a:pt x="6548" y="17482"/>
                                <a:pt x="6564" y="17444"/>
                              </a:cubicBezTo>
                              <a:lnTo>
                                <a:pt x="6564" y="17444"/>
                              </a:lnTo>
                              <a:cubicBezTo>
                                <a:pt x="6569" y="17437"/>
                                <a:pt x="6569" y="17429"/>
                                <a:pt x="6575" y="17419"/>
                              </a:cubicBezTo>
                              <a:cubicBezTo>
                                <a:pt x="6597" y="17377"/>
                                <a:pt x="6618" y="17317"/>
                                <a:pt x="6629" y="17243"/>
                              </a:cubicBezTo>
                              <a:cubicBezTo>
                                <a:pt x="6640" y="17151"/>
                                <a:pt x="6629" y="17049"/>
                                <a:pt x="6586" y="16947"/>
                              </a:cubicBezTo>
                              <a:cubicBezTo>
                                <a:pt x="6564" y="16897"/>
                                <a:pt x="6537" y="16844"/>
                                <a:pt x="6504" y="16795"/>
                              </a:cubicBezTo>
                              <a:cubicBezTo>
                                <a:pt x="6494" y="16774"/>
                                <a:pt x="6477" y="16756"/>
                                <a:pt x="6466" y="16735"/>
                              </a:cubicBezTo>
                              <a:cubicBezTo>
                                <a:pt x="6445" y="16707"/>
                                <a:pt x="6429" y="16679"/>
                                <a:pt x="6412" y="16654"/>
                              </a:cubicBezTo>
                              <a:cubicBezTo>
                                <a:pt x="6401" y="16629"/>
                                <a:pt x="6391" y="16608"/>
                                <a:pt x="6385" y="16587"/>
                              </a:cubicBezTo>
                              <a:cubicBezTo>
                                <a:pt x="6380" y="16538"/>
                                <a:pt x="6391" y="16495"/>
                                <a:pt x="6396" y="16471"/>
                              </a:cubicBezTo>
                              <a:cubicBezTo>
                                <a:pt x="6407" y="16449"/>
                                <a:pt x="6423" y="16432"/>
                                <a:pt x="6439" y="16421"/>
                              </a:cubicBezTo>
                              <a:cubicBezTo>
                                <a:pt x="6450" y="16418"/>
                                <a:pt x="6461" y="16414"/>
                                <a:pt x="6466" y="16411"/>
                              </a:cubicBezTo>
                              <a:cubicBezTo>
                                <a:pt x="6472" y="16414"/>
                                <a:pt x="6472" y="16414"/>
                                <a:pt x="6477" y="16414"/>
                              </a:cubicBezTo>
                              <a:cubicBezTo>
                                <a:pt x="6477" y="16414"/>
                                <a:pt x="6483" y="16414"/>
                                <a:pt x="6483" y="16411"/>
                              </a:cubicBezTo>
                              <a:cubicBezTo>
                                <a:pt x="6488" y="16407"/>
                                <a:pt x="6483" y="16400"/>
                                <a:pt x="6483" y="16393"/>
                              </a:cubicBezTo>
                              <a:cubicBezTo>
                                <a:pt x="6477" y="16382"/>
                                <a:pt x="6461" y="16372"/>
                                <a:pt x="6445" y="16365"/>
                              </a:cubicBezTo>
                              <a:cubicBezTo>
                                <a:pt x="6429" y="16358"/>
                                <a:pt x="6407" y="16351"/>
                                <a:pt x="6380" y="16347"/>
                              </a:cubicBezTo>
                              <a:cubicBezTo>
                                <a:pt x="6358" y="16344"/>
                                <a:pt x="6336" y="16340"/>
                                <a:pt x="6315" y="16337"/>
                              </a:cubicBezTo>
                              <a:cubicBezTo>
                                <a:pt x="6298" y="16333"/>
                                <a:pt x="6260" y="16330"/>
                                <a:pt x="6212" y="16333"/>
                              </a:cubicBezTo>
                              <a:cubicBezTo>
                                <a:pt x="6179" y="16337"/>
                                <a:pt x="6120" y="16344"/>
                                <a:pt x="6071" y="16372"/>
                              </a:cubicBezTo>
                              <a:cubicBezTo>
                                <a:pt x="6033" y="16397"/>
                                <a:pt x="6011" y="16428"/>
                                <a:pt x="6000" y="16464"/>
                              </a:cubicBezTo>
                              <a:cubicBezTo>
                                <a:pt x="5995" y="16478"/>
                                <a:pt x="5989" y="16488"/>
                                <a:pt x="5989" y="16502"/>
                              </a:cubicBezTo>
                              <a:cubicBezTo>
                                <a:pt x="5962" y="16467"/>
                                <a:pt x="5946" y="16421"/>
                                <a:pt x="5941" y="16372"/>
                              </a:cubicBezTo>
                              <a:cubicBezTo>
                                <a:pt x="5935" y="16347"/>
                                <a:pt x="5935" y="16323"/>
                                <a:pt x="5935" y="16301"/>
                              </a:cubicBezTo>
                              <a:cubicBezTo>
                                <a:pt x="5935" y="16280"/>
                                <a:pt x="5935" y="16259"/>
                                <a:pt x="5941" y="16238"/>
                              </a:cubicBezTo>
                              <a:cubicBezTo>
                                <a:pt x="5962" y="16181"/>
                                <a:pt x="6000" y="16139"/>
                                <a:pt x="6006" y="16132"/>
                              </a:cubicBezTo>
                              <a:cubicBezTo>
                                <a:pt x="6087" y="16083"/>
                                <a:pt x="6076" y="16076"/>
                                <a:pt x="6076" y="16076"/>
                              </a:cubicBezTo>
                              <a:cubicBezTo>
                                <a:pt x="6071" y="16072"/>
                                <a:pt x="6060" y="16069"/>
                                <a:pt x="6006" y="16093"/>
                              </a:cubicBezTo>
                              <a:cubicBezTo>
                                <a:pt x="6000" y="16090"/>
                                <a:pt x="5995" y="16093"/>
                                <a:pt x="5984" y="16100"/>
                              </a:cubicBezTo>
                              <a:cubicBezTo>
                                <a:pt x="5962" y="16111"/>
                                <a:pt x="5924" y="16129"/>
                                <a:pt x="5876" y="16164"/>
                              </a:cubicBezTo>
                              <a:cubicBezTo>
                                <a:pt x="5838" y="16189"/>
                                <a:pt x="5789" y="16234"/>
                                <a:pt x="5729" y="16298"/>
                              </a:cubicBezTo>
                              <a:cubicBezTo>
                                <a:pt x="5686" y="16351"/>
                                <a:pt x="5643" y="16414"/>
                                <a:pt x="5599" y="16485"/>
                              </a:cubicBezTo>
                              <a:cubicBezTo>
                                <a:pt x="5578" y="16520"/>
                                <a:pt x="5561" y="16555"/>
                                <a:pt x="5550" y="16590"/>
                              </a:cubicBezTo>
                              <a:cubicBezTo>
                                <a:pt x="5550" y="16590"/>
                                <a:pt x="5550" y="16590"/>
                                <a:pt x="5550" y="16590"/>
                              </a:cubicBezTo>
                              <a:cubicBezTo>
                                <a:pt x="5545" y="16587"/>
                                <a:pt x="5540" y="16583"/>
                                <a:pt x="5534" y="16580"/>
                              </a:cubicBezTo>
                              <a:cubicBezTo>
                                <a:pt x="5507" y="16562"/>
                                <a:pt x="5464" y="16545"/>
                                <a:pt x="5415" y="16534"/>
                              </a:cubicBezTo>
                              <a:cubicBezTo>
                                <a:pt x="5399" y="16531"/>
                                <a:pt x="5361" y="16523"/>
                                <a:pt x="5317" y="16523"/>
                              </a:cubicBezTo>
                              <a:cubicBezTo>
                                <a:pt x="5317" y="16523"/>
                                <a:pt x="5317" y="16523"/>
                                <a:pt x="5312" y="16523"/>
                              </a:cubicBezTo>
                              <a:cubicBezTo>
                                <a:pt x="5269" y="16523"/>
                                <a:pt x="5220" y="16541"/>
                                <a:pt x="5182" y="16566"/>
                              </a:cubicBezTo>
                              <a:cubicBezTo>
                                <a:pt x="5149" y="16590"/>
                                <a:pt x="5122" y="16622"/>
                                <a:pt x="5111" y="16654"/>
                              </a:cubicBezTo>
                              <a:cubicBezTo>
                                <a:pt x="5101" y="16689"/>
                                <a:pt x="5101" y="16717"/>
                                <a:pt x="5106" y="16735"/>
                              </a:cubicBezTo>
                              <a:cubicBezTo>
                                <a:pt x="5106" y="16739"/>
                                <a:pt x="5106" y="16739"/>
                                <a:pt x="5111" y="16742"/>
                              </a:cubicBezTo>
                              <a:lnTo>
                                <a:pt x="5111" y="16742"/>
                              </a:lnTo>
                              <a:cubicBezTo>
                                <a:pt x="5111" y="16742"/>
                                <a:pt x="5111" y="16742"/>
                                <a:pt x="5111" y="16742"/>
                              </a:cubicBezTo>
                              <a:cubicBezTo>
                                <a:pt x="5106" y="16746"/>
                                <a:pt x="5111" y="16749"/>
                                <a:pt x="5128" y="16753"/>
                              </a:cubicBezTo>
                              <a:lnTo>
                                <a:pt x="5133" y="16756"/>
                              </a:lnTo>
                              <a:cubicBezTo>
                                <a:pt x="5149" y="16763"/>
                                <a:pt x="5182" y="16770"/>
                                <a:pt x="5214" y="16791"/>
                              </a:cubicBezTo>
                              <a:cubicBezTo>
                                <a:pt x="5252" y="16816"/>
                                <a:pt x="5290" y="16848"/>
                                <a:pt x="5312" y="16887"/>
                              </a:cubicBezTo>
                              <a:cubicBezTo>
                                <a:pt x="5334" y="16922"/>
                                <a:pt x="5350" y="16964"/>
                                <a:pt x="5361" y="17010"/>
                              </a:cubicBezTo>
                              <a:lnTo>
                                <a:pt x="5366" y="17031"/>
                              </a:lnTo>
                              <a:cubicBezTo>
                                <a:pt x="5415" y="17165"/>
                                <a:pt x="5469" y="17260"/>
                                <a:pt x="5534" y="17334"/>
                              </a:cubicBezTo>
                              <a:cubicBezTo>
                                <a:pt x="5578" y="17384"/>
                                <a:pt x="5626" y="17419"/>
                                <a:pt x="5659" y="17440"/>
                              </a:cubicBezTo>
                              <a:cubicBezTo>
                                <a:pt x="5697" y="17465"/>
                                <a:pt x="5735" y="17482"/>
                                <a:pt x="5756" y="17493"/>
                              </a:cubicBezTo>
                              <a:lnTo>
                                <a:pt x="5762" y="17493"/>
                              </a:lnTo>
                              <a:cubicBezTo>
                                <a:pt x="5805" y="17514"/>
                                <a:pt x="5854" y="17532"/>
                                <a:pt x="5897" y="17549"/>
                              </a:cubicBezTo>
                              <a:cubicBezTo>
                                <a:pt x="5952" y="17571"/>
                                <a:pt x="6006" y="17592"/>
                                <a:pt x="6049" y="17613"/>
                              </a:cubicBezTo>
                              <a:cubicBezTo>
                                <a:pt x="6098" y="17637"/>
                                <a:pt x="6136" y="17662"/>
                                <a:pt x="6157" y="17676"/>
                              </a:cubicBezTo>
                              <a:cubicBezTo>
                                <a:pt x="6163" y="17680"/>
                                <a:pt x="6168" y="17683"/>
                                <a:pt x="6168" y="17683"/>
                              </a:cubicBezTo>
                              <a:cubicBezTo>
                                <a:pt x="6174" y="17687"/>
                                <a:pt x="6179" y="17694"/>
                                <a:pt x="6190" y="17697"/>
                              </a:cubicBezTo>
                              <a:cubicBezTo>
                                <a:pt x="6206" y="17712"/>
                                <a:pt x="6250" y="17747"/>
                                <a:pt x="6293" y="17793"/>
                              </a:cubicBezTo>
                              <a:cubicBezTo>
                                <a:pt x="6331" y="17835"/>
                                <a:pt x="6363" y="17881"/>
                                <a:pt x="6391" y="17916"/>
                              </a:cubicBezTo>
                              <a:cubicBezTo>
                                <a:pt x="6423" y="17958"/>
                                <a:pt x="6445" y="17986"/>
                                <a:pt x="6456" y="18001"/>
                              </a:cubicBezTo>
                              <a:cubicBezTo>
                                <a:pt x="6483" y="18032"/>
                                <a:pt x="6510" y="18064"/>
                                <a:pt x="6537" y="18085"/>
                              </a:cubicBezTo>
                              <a:cubicBezTo>
                                <a:pt x="6553" y="18099"/>
                                <a:pt x="6564" y="18110"/>
                                <a:pt x="6580" y="18117"/>
                              </a:cubicBezTo>
                              <a:cubicBezTo>
                                <a:pt x="6586" y="18152"/>
                                <a:pt x="6624" y="18223"/>
                                <a:pt x="6640" y="18261"/>
                              </a:cubicBezTo>
                              <a:cubicBezTo>
                                <a:pt x="6645" y="18269"/>
                                <a:pt x="6645" y="18276"/>
                                <a:pt x="6651" y="18279"/>
                              </a:cubicBezTo>
                              <a:cubicBezTo>
                                <a:pt x="6569" y="18269"/>
                                <a:pt x="6396" y="18328"/>
                                <a:pt x="6396" y="18328"/>
                              </a:cubicBezTo>
                              <a:lnTo>
                                <a:pt x="6401" y="18336"/>
                              </a:lnTo>
                              <a:cubicBezTo>
                                <a:pt x="6434" y="18325"/>
                                <a:pt x="6515" y="18346"/>
                                <a:pt x="6618" y="18410"/>
                              </a:cubicBezTo>
                              <a:cubicBezTo>
                                <a:pt x="6640" y="18424"/>
                                <a:pt x="6656" y="18438"/>
                                <a:pt x="6678" y="18455"/>
                              </a:cubicBezTo>
                              <a:cubicBezTo>
                                <a:pt x="6721" y="18491"/>
                                <a:pt x="6759" y="18533"/>
                                <a:pt x="6803" y="18575"/>
                              </a:cubicBezTo>
                              <a:cubicBezTo>
                                <a:pt x="6824" y="18596"/>
                                <a:pt x="6846" y="18618"/>
                                <a:pt x="6868" y="18642"/>
                              </a:cubicBezTo>
                              <a:lnTo>
                                <a:pt x="6868" y="18642"/>
                              </a:lnTo>
                              <a:cubicBezTo>
                                <a:pt x="6889" y="18663"/>
                                <a:pt x="6916" y="18685"/>
                                <a:pt x="6938" y="18706"/>
                              </a:cubicBezTo>
                              <a:cubicBezTo>
                                <a:pt x="6987" y="18744"/>
                                <a:pt x="7041" y="18787"/>
                                <a:pt x="7095" y="18818"/>
                              </a:cubicBezTo>
                              <a:cubicBezTo>
                                <a:pt x="7193" y="18882"/>
                                <a:pt x="7285" y="18931"/>
                                <a:pt x="7328" y="18952"/>
                              </a:cubicBezTo>
                              <a:lnTo>
                                <a:pt x="7334" y="18956"/>
                              </a:lnTo>
                              <a:cubicBezTo>
                                <a:pt x="7431" y="19005"/>
                                <a:pt x="7561" y="19065"/>
                                <a:pt x="7653" y="19104"/>
                              </a:cubicBezTo>
                              <a:cubicBezTo>
                                <a:pt x="7605" y="19101"/>
                                <a:pt x="7540" y="19101"/>
                                <a:pt x="7469" y="19101"/>
                              </a:cubicBezTo>
                              <a:cubicBezTo>
                                <a:pt x="7399" y="19097"/>
                                <a:pt x="7334" y="19097"/>
                                <a:pt x="7269" y="19097"/>
                              </a:cubicBezTo>
                              <a:cubicBezTo>
                                <a:pt x="7177" y="19097"/>
                                <a:pt x="7079" y="19104"/>
                                <a:pt x="6987" y="19115"/>
                              </a:cubicBezTo>
                              <a:cubicBezTo>
                                <a:pt x="6851" y="19129"/>
                                <a:pt x="6721" y="19157"/>
                                <a:pt x="6597" y="19192"/>
                              </a:cubicBezTo>
                              <a:cubicBezTo>
                                <a:pt x="6515" y="19217"/>
                                <a:pt x="6429" y="19245"/>
                                <a:pt x="6353" y="19291"/>
                              </a:cubicBezTo>
                              <a:cubicBezTo>
                                <a:pt x="6288" y="19333"/>
                                <a:pt x="6233" y="19390"/>
                                <a:pt x="6195" y="19467"/>
                              </a:cubicBezTo>
                              <a:cubicBezTo>
                                <a:pt x="6163" y="19524"/>
                                <a:pt x="6141" y="19587"/>
                                <a:pt x="6120" y="19672"/>
                              </a:cubicBezTo>
                              <a:cubicBezTo>
                                <a:pt x="6109" y="19703"/>
                                <a:pt x="6103" y="19739"/>
                                <a:pt x="6092" y="19770"/>
                              </a:cubicBezTo>
                              <a:lnTo>
                                <a:pt x="6092" y="19774"/>
                              </a:lnTo>
                              <a:cubicBezTo>
                                <a:pt x="6082" y="19813"/>
                                <a:pt x="6076" y="19841"/>
                                <a:pt x="6076" y="19876"/>
                              </a:cubicBezTo>
                              <a:cubicBezTo>
                                <a:pt x="6076" y="19890"/>
                                <a:pt x="6082" y="19904"/>
                                <a:pt x="6087" y="19918"/>
                              </a:cubicBezTo>
                              <a:cubicBezTo>
                                <a:pt x="6087" y="19918"/>
                                <a:pt x="6087" y="19918"/>
                                <a:pt x="6087" y="19922"/>
                              </a:cubicBezTo>
                              <a:cubicBezTo>
                                <a:pt x="6087" y="19922"/>
                                <a:pt x="6087" y="19925"/>
                                <a:pt x="6087" y="19925"/>
                              </a:cubicBezTo>
                              <a:cubicBezTo>
                                <a:pt x="6092" y="19943"/>
                                <a:pt x="6103" y="19957"/>
                                <a:pt x="6114" y="19971"/>
                              </a:cubicBezTo>
                              <a:cubicBezTo>
                                <a:pt x="6130" y="19989"/>
                                <a:pt x="6141" y="20003"/>
                                <a:pt x="6163" y="20017"/>
                              </a:cubicBezTo>
                              <a:cubicBezTo>
                                <a:pt x="6174" y="20028"/>
                                <a:pt x="6185" y="20038"/>
                                <a:pt x="6195" y="20045"/>
                              </a:cubicBezTo>
                              <a:cubicBezTo>
                                <a:pt x="6206" y="20052"/>
                                <a:pt x="6212" y="20056"/>
                                <a:pt x="6217" y="20059"/>
                              </a:cubicBezTo>
                              <a:cubicBezTo>
                                <a:pt x="6223" y="20063"/>
                                <a:pt x="6228" y="20063"/>
                                <a:pt x="6233" y="20063"/>
                              </a:cubicBezTo>
                              <a:cubicBezTo>
                                <a:pt x="6250" y="20070"/>
                                <a:pt x="6266" y="20077"/>
                                <a:pt x="6277" y="20081"/>
                              </a:cubicBezTo>
                              <a:cubicBezTo>
                                <a:pt x="6288" y="20084"/>
                                <a:pt x="6298" y="20088"/>
                                <a:pt x="6309" y="20088"/>
                              </a:cubicBezTo>
                              <a:lnTo>
                                <a:pt x="6315" y="20088"/>
                              </a:lnTo>
                              <a:cubicBezTo>
                                <a:pt x="6320" y="20088"/>
                                <a:pt x="6320" y="20088"/>
                                <a:pt x="6326" y="20091"/>
                              </a:cubicBezTo>
                              <a:cubicBezTo>
                                <a:pt x="6342" y="20095"/>
                                <a:pt x="6358" y="20098"/>
                                <a:pt x="6369" y="20095"/>
                              </a:cubicBezTo>
                              <a:cubicBezTo>
                                <a:pt x="6369" y="20095"/>
                                <a:pt x="6369" y="20095"/>
                                <a:pt x="6369" y="20095"/>
                              </a:cubicBezTo>
                              <a:cubicBezTo>
                                <a:pt x="6385" y="20095"/>
                                <a:pt x="6401" y="20095"/>
                                <a:pt x="6418" y="20091"/>
                              </a:cubicBezTo>
                              <a:cubicBezTo>
                                <a:pt x="6434" y="20091"/>
                                <a:pt x="6450" y="20091"/>
                                <a:pt x="6461" y="20091"/>
                              </a:cubicBezTo>
                              <a:cubicBezTo>
                                <a:pt x="6499" y="20098"/>
                                <a:pt x="6537" y="20095"/>
                                <a:pt x="6569" y="20084"/>
                              </a:cubicBezTo>
                              <a:cubicBezTo>
                                <a:pt x="6624" y="20066"/>
                                <a:pt x="6640" y="20028"/>
                                <a:pt x="6634" y="19999"/>
                              </a:cubicBezTo>
                              <a:cubicBezTo>
                                <a:pt x="6640" y="19992"/>
                                <a:pt x="6640" y="19985"/>
                                <a:pt x="6640" y="19982"/>
                              </a:cubicBezTo>
                              <a:lnTo>
                                <a:pt x="6640" y="19978"/>
                              </a:lnTo>
                              <a:cubicBezTo>
                                <a:pt x="6640" y="19978"/>
                                <a:pt x="6640" y="19975"/>
                                <a:pt x="6640" y="19971"/>
                              </a:cubicBezTo>
                              <a:cubicBezTo>
                                <a:pt x="6634" y="19968"/>
                                <a:pt x="6629" y="19968"/>
                                <a:pt x="6624" y="19968"/>
                              </a:cubicBezTo>
                              <a:cubicBezTo>
                                <a:pt x="6624" y="19968"/>
                                <a:pt x="6618" y="19968"/>
                                <a:pt x="6618" y="19968"/>
                              </a:cubicBezTo>
                              <a:lnTo>
                                <a:pt x="6597" y="19936"/>
                              </a:lnTo>
                              <a:lnTo>
                                <a:pt x="6607" y="19968"/>
                              </a:lnTo>
                              <a:cubicBezTo>
                                <a:pt x="6602" y="19968"/>
                                <a:pt x="6597" y="19971"/>
                                <a:pt x="6591" y="19971"/>
                              </a:cubicBezTo>
                              <a:cubicBezTo>
                                <a:pt x="6575" y="19975"/>
                                <a:pt x="6559" y="19982"/>
                                <a:pt x="6542" y="19982"/>
                              </a:cubicBezTo>
                              <a:cubicBezTo>
                                <a:pt x="6537" y="19982"/>
                                <a:pt x="6526" y="19985"/>
                                <a:pt x="6515" y="19982"/>
                              </a:cubicBezTo>
                              <a:cubicBezTo>
                                <a:pt x="6510" y="19982"/>
                                <a:pt x="6510" y="19982"/>
                                <a:pt x="6504" y="19982"/>
                              </a:cubicBezTo>
                              <a:cubicBezTo>
                                <a:pt x="6488" y="19978"/>
                                <a:pt x="6472" y="19975"/>
                                <a:pt x="6461" y="19964"/>
                              </a:cubicBezTo>
                              <a:cubicBezTo>
                                <a:pt x="6450" y="19957"/>
                                <a:pt x="6439" y="19947"/>
                                <a:pt x="6429" y="19940"/>
                              </a:cubicBezTo>
                              <a:cubicBezTo>
                                <a:pt x="6423" y="19936"/>
                                <a:pt x="6423" y="19932"/>
                                <a:pt x="6418" y="19929"/>
                              </a:cubicBezTo>
                              <a:cubicBezTo>
                                <a:pt x="6407" y="19922"/>
                                <a:pt x="6401" y="19915"/>
                                <a:pt x="6391" y="19908"/>
                              </a:cubicBezTo>
                              <a:cubicBezTo>
                                <a:pt x="6391" y="19890"/>
                                <a:pt x="6391" y="19876"/>
                                <a:pt x="6391" y="19858"/>
                              </a:cubicBezTo>
                              <a:cubicBezTo>
                                <a:pt x="6423" y="19774"/>
                                <a:pt x="6483" y="19679"/>
                                <a:pt x="6575" y="19587"/>
                              </a:cubicBezTo>
                              <a:cubicBezTo>
                                <a:pt x="6624" y="19538"/>
                                <a:pt x="6683" y="19492"/>
                                <a:pt x="6743" y="19457"/>
                              </a:cubicBezTo>
                              <a:cubicBezTo>
                                <a:pt x="6803" y="19421"/>
                                <a:pt x="6873" y="19386"/>
                                <a:pt x="6960" y="19361"/>
                              </a:cubicBezTo>
                              <a:cubicBezTo>
                                <a:pt x="7030" y="19337"/>
                                <a:pt x="7111" y="19319"/>
                                <a:pt x="7198" y="19298"/>
                              </a:cubicBezTo>
                              <a:cubicBezTo>
                                <a:pt x="7279" y="19280"/>
                                <a:pt x="7361" y="19270"/>
                                <a:pt x="7437" y="19266"/>
                              </a:cubicBezTo>
                              <a:cubicBezTo>
                                <a:pt x="7513" y="19263"/>
                                <a:pt x="7583" y="19263"/>
                                <a:pt x="7653" y="19270"/>
                              </a:cubicBezTo>
                              <a:cubicBezTo>
                                <a:pt x="7724" y="19277"/>
                                <a:pt x="7789" y="19287"/>
                                <a:pt x="7843" y="19298"/>
                              </a:cubicBezTo>
                              <a:cubicBezTo>
                                <a:pt x="7930" y="19316"/>
                                <a:pt x="8017" y="19333"/>
                                <a:pt x="8098" y="19354"/>
                              </a:cubicBezTo>
                              <a:cubicBezTo>
                                <a:pt x="8136" y="19361"/>
                                <a:pt x="8168" y="19372"/>
                                <a:pt x="8206" y="19383"/>
                              </a:cubicBezTo>
                              <a:cubicBezTo>
                                <a:pt x="8136" y="19386"/>
                                <a:pt x="8000" y="19397"/>
                                <a:pt x="7865" y="19439"/>
                              </a:cubicBezTo>
                              <a:cubicBezTo>
                                <a:pt x="7784" y="19464"/>
                                <a:pt x="7708" y="19499"/>
                                <a:pt x="7648" y="19541"/>
                              </a:cubicBezTo>
                              <a:cubicBezTo>
                                <a:pt x="7610" y="19569"/>
                                <a:pt x="7578" y="19601"/>
                                <a:pt x="7561" y="19629"/>
                              </a:cubicBezTo>
                              <a:cubicBezTo>
                                <a:pt x="7561" y="19633"/>
                                <a:pt x="7556" y="19636"/>
                                <a:pt x="7556" y="19640"/>
                              </a:cubicBezTo>
                              <a:cubicBezTo>
                                <a:pt x="7556" y="19640"/>
                                <a:pt x="7556" y="19643"/>
                                <a:pt x="7556" y="19643"/>
                              </a:cubicBezTo>
                              <a:cubicBezTo>
                                <a:pt x="7556" y="19647"/>
                                <a:pt x="7556" y="19647"/>
                                <a:pt x="7551" y="19650"/>
                              </a:cubicBezTo>
                              <a:cubicBezTo>
                                <a:pt x="7551" y="19650"/>
                                <a:pt x="7545" y="19654"/>
                                <a:pt x="7545" y="19654"/>
                              </a:cubicBezTo>
                              <a:cubicBezTo>
                                <a:pt x="7545" y="19654"/>
                                <a:pt x="7545" y="19650"/>
                                <a:pt x="7540" y="19650"/>
                              </a:cubicBezTo>
                              <a:cubicBezTo>
                                <a:pt x="7523" y="19629"/>
                                <a:pt x="7485" y="19594"/>
                                <a:pt x="7426" y="19576"/>
                              </a:cubicBezTo>
                              <a:cubicBezTo>
                                <a:pt x="7399" y="19566"/>
                                <a:pt x="7361" y="19562"/>
                                <a:pt x="7328" y="19562"/>
                              </a:cubicBezTo>
                              <a:cubicBezTo>
                                <a:pt x="7301" y="19562"/>
                                <a:pt x="7269" y="19566"/>
                                <a:pt x="7236" y="19573"/>
                              </a:cubicBezTo>
                              <a:cubicBezTo>
                                <a:pt x="7182" y="19587"/>
                                <a:pt x="7139" y="19605"/>
                                <a:pt x="7128" y="19612"/>
                              </a:cubicBezTo>
                              <a:cubicBezTo>
                                <a:pt x="7117" y="19619"/>
                                <a:pt x="7095" y="19629"/>
                                <a:pt x="7079" y="19643"/>
                              </a:cubicBezTo>
                              <a:cubicBezTo>
                                <a:pt x="7068" y="19654"/>
                                <a:pt x="7057" y="19668"/>
                                <a:pt x="7052" y="19682"/>
                              </a:cubicBezTo>
                              <a:cubicBezTo>
                                <a:pt x="7046" y="19696"/>
                                <a:pt x="7041" y="19707"/>
                                <a:pt x="7041" y="19717"/>
                              </a:cubicBezTo>
                              <a:cubicBezTo>
                                <a:pt x="7041" y="19717"/>
                                <a:pt x="7036" y="19717"/>
                                <a:pt x="7036" y="19721"/>
                              </a:cubicBezTo>
                              <a:cubicBezTo>
                                <a:pt x="7030" y="19724"/>
                                <a:pt x="7036" y="19728"/>
                                <a:pt x="7041" y="19732"/>
                              </a:cubicBezTo>
                              <a:cubicBezTo>
                                <a:pt x="7041" y="19732"/>
                                <a:pt x="7046" y="19735"/>
                                <a:pt x="7046" y="19735"/>
                              </a:cubicBezTo>
                              <a:lnTo>
                                <a:pt x="7046" y="19735"/>
                              </a:lnTo>
                              <a:cubicBezTo>
                                <a:pt x="7052" y="19739"/>
                                <a:pt x="7057" y="19742"/>
                                <a:pt x="7063" y="19746"/>
                              </a:cubicBezTo>
                              <a:cubicBezTo>
                                <a:pt x="7090" y="19760"/>
                                <a:pt x="7111" y="19781"/>
                                <a:pt x="7128" y="19802"/>
                              </a:cubicBezTo>
                              <a:cubicBezTo>
                                <a:pt x="7155" y="19830"/>
                                <a:pt x="7171" y="19869"/>
                                <a:pt x="7198" y="19915"/>
                              </a:cubicBezTo>
                              <a:lnTo>
                                <a:pt x="7214" y="19943"/>
                              </a:lnTo>
                              <a:cubicBezTo>
                                <a:pt x="7242" y="19992"/>
                                <a:pt x="7285" y="20042"/>
                                <a:pt x="7328" y="20095"/>
                              </a:cubicBezTo>
                              <a:lnTo>
                                <a:pt x="7350" y="20119"/>
                              </a:lnTo>
                              <a:cubicBezTo>
                                <a:pt x="7377" y="20151"/>
                                <a:pt x="7399" y="20183"/>
                                <a:pt x="7420" y="20211"/>
                              </a:cubicBezTo>
                              <a:cubicBezTo>
                                <a:pt x="7426" y="20218"/>
                                <a:pt x="7426" y="20225"/>
                                <a:pt x="7431" y="20229"/>
                              </a:cubicBezTo>
                              <a:cubicBezTo>
                                <a:pt x="7448" y="20253"/>
                                <a:pt x="7464" y="20282"/>
                                <a:pt x="7485" y="20306"/>
                              </a:cubicBezTo>
                              <a:cubicBezTo>
                                <a:pt x="7534" y="20366"/>
                                <a:pt x="7605" y="20419"/>
                                <a:pt x="7686" y="20465"/>
                              </a:cubicBezTo>
                              <a:cubicBezTo>
                                <a:pt x="7746" y="20500"/>
                                <a:pt x="7816" y="20528"/>
                                <a:pt x="7903" y="20556"/>
                              </a:cubicBezTo>
                              <a:cubicBezTo>
                                <a:pt x="7973" y="20578"/>
                                <a:pt x="8028" y="20588"/>
                                <a:pt x="8055" y="20595"/>
                              </a:cubicBezTo>
                              <a:cubicBezTo>
                                <a:pt x="8130" y="20609"/>
                                <a:pt x="8206" y="20620"/>
                                <a:pt x="8271" y="20627"/>
                              </a:cubicBezTo>
                              <a:cubicBezTo>
                                <a:pt x="8336" y="20634"/>
                                <a:pt x="8412" y="20638"/>
                                <a:pt x="8494" y="20634"/>
                              </a:cubicBezTo>
                              <a:cubicBezTo>
                                <a:pt x="8559" y="20634"/>
                                <a:pt x="8624" y="20631"/>
                                <a:pt x="8667" y="20627"/>
                              </a:cubicBezTo>
                              <a:cubicBezTo>
                                <a:pt x="8667" y="20627"/>
                                <a:pt x="8662" y="20631"/>
                                <a:pt x="8662" y="20631"/>
                              </a:cubicBezTo>
                              <a:cubicBezTo>
                                <a:pt x="8640" y="20645"/>
                                <a:pt x="8629" y="20666"/>
                                <a:pt x="8624" y="20687"/>
                              </a:cubicBezTo>
                              <a:cubicBezTo>
                                <a:pt x="8613" y="20729"/>
                                <a:pt x="8635" y="20768"/>
                                <a:pt x="8656" y="20796"/>
                              </a:cubicBezTo>
                              <a:cubicBezTo>
                                <a:pt x="8656" y="20796"/>
                                <a:pt x="8656" y="20796"/>
                                <a:pt x="8656" y="20796"/>
                              </a:cubicBezTo>
                              <a:cubicBezTo>
                                <a:pt x="8640" y="20810"/>
                                <a:pt x="8618" y="20824"/>
                                <a:pt x="8591" y="20842"/>
                              </a:cubicBezTo>
                              <a:cubicBezTo>
                                <a:pt x="8575" y="20853"/>
                                <a:pt x="8559" y="20867"/>
                                <a:pt x="8542" y="20877"/>
                              </a:cubicBezTo>
                              <a:cubicBezTo>
                                <a:pt x="8526" y="20888"/>
                                <a:pt x="8510" y="20902"/>
                                <a:pt x="8494" y="20913"/>
                              </a:cubicBezTo>
                              <a:cubicBezTo>
                                <a:pt x="8461" y="20934"/>
                                <a:pt x="8423" y="20955"/>
                                <a:pt x="8380" y="20972"/>
                              </a:cubicBezTo>
                              <a:cubicBezTo>
                                <a:pt x="8320" y="21001"/>
                                <a:pt x="8255" y="21018"/>
                                <a:pt x="8190" y="21032"/>
                              </a:cubicBezTo>
                              <a:cubicBezTo>
                                <a:pt x="8114" y="21050"/>
                                <a:pt x="8006" y="21061"/>
                                <a:pt x="7881" y="21061"/>
                              </a:cubicBezTo>
                              <a:cubicBezTo>
                                <a:pt x="7838" y="21061"/>
                                <a:pt x="7789" y="21061"/>
                                <a:pt x="7746" y="21064"/>
                              </a:cubicBezTo>
                              <a:cubicBezTo>
                                <a:pt x="7675" y="21064"/>
                                <a:pt x="7605" y="21064"/>
                                <a:pt x="7540" y="21068"/>
                              </a:cubicBezTo>
                              <a:cubicBezTo>
                                <a:pt x="7437" y="21075"/>
                                <a:pt x="7345" y="21082"/>
                                <a:pt x="7290" y="21092"/>
                              </a:cubicBezTo>
                              <a:lnTo>
                                <a:pt x="7258" y="21092"/>
                              </a:lnTo>
                              <a:cubicBezTo>
                                <a:pt x="7269" y="21085"/>
                                <a:pt x="7279" y="21078"/>
                                <a:pt x="7285" y="21071"/>
                              </a:cubicBezTo>
                              <a:cubicBezTo>
                                <a:pt x="7296" y="21061"/>
                                <a:pt x="7317" y="21032"/>
                                <a:pt x="7334" y="21004"/>
                              </a:cubicBezTo>
                              <a:cubicBezTo>
                                <a:pt x="7345" y="20990"/>
                                <a:pt x="7345" y="20976"/>
                                <a:pt x="7350" y="20962"/>
                              </a:cubicBezTo>
                              <a:cubicBezTo>
                                <a:pt x="7355" y="20948"/>
                                <a:pt x="7355" y="20934"/>
                                <a:pt x="7366" y="20927"/>
                              </a:cubicBezTo>
                              <a:cubicBezTo>
                                <a:pt x="7366" y="20927"/>
                                <a:pt x="7372" y="20923"/>
                                <a:pt x="7366" y="20920"/>
                              </a:cubicBezTo>
                              <a:cubicBezTo>
                                <a:pt x="7366" y="20920"/>
                                <a:pt x="7366" y="20920"/>
                                <a:pt x="7366" y="20920"/>
                              </a:cubicBezTo>
                              <a:cubicBezTo>
                                <a:pt x="7410" y="20828"/>
                                <a:pt x="7410" y="20764"/>
                                <a:pt x="7366" y="20736"/>
                              </a:cubicBezTo>
                              <a:cubicBezTo>
                                <a:pt x="7366" y="20733"/>
                                <a:pt x="7366" y="20733"/>
                                <a:pt x="7361" y="20729"/>
                              </a:cubicBezTo>
                              <a:cubicBezTo>
                                <a:pt x="7361" y="20729"/>
                                <a:pt x="7355" y="20729"/>
                                <a:pt x="7355" y="20729"/>
                              </a:cubicBezTo>
                              <a:cubicBezTo>
                                <a:pt x="7345" y="20733"/>
                                <a:pt x="7328" y="20754"/>
                                <a:pt x="7323" y="20768"/>
                              </a:cubicBezTo>
                              <a:lnTo>
                                <a:pt x="7317" y="20779"/>
                              </a:lnTo>
                              <a:cubicBezTo>
                                <a:pt x="7301" y="20800"/>
                                <a:pt x="7285" y="20824"/>
                                <a:pt x="7285" y="20846"/>
                              </a:cubicBezTo>
                              <a:cubicBezTo>
                                <a:pt x="7285" y="20853"/>
                                <a:pt x="7274" y="20867"/>
                                <a:pt x="7263" y="20881"/>
                              </a:cubicBezTo>
                              <a:cubicBezTo>
                                <a:pt x="7258" y="20884"/>
                                <a:pt x="7258" y="20891"/>
                                <a:pt x="7252" y="20895"/>
                              </a:cubicBezTo>
                              <a:cubicBezTo>
                                <a:pt x="7236" y="20916"/>
                                <a:pt x="7209" y="20941"/>
                                <a:pt x="7187" y="20965"/>
                              </a:cubicBezTo>
                              <a:cubicBezTo>
                                <a:pt x="7160" y="20994"/>
                                <a:pt x="7133" y="21015"/>
                                <a:pt x="7106" y="21032"/>
                              </a:cubicBezTo>
                              <a:cubicBezTo>
                                <a:pt x="7095" y="21039"/>
                                <a:pt x="7079" y="21047"/>
                                <a:pt x="7063" y="21054"/>
                              </a:cubicBezTo>
                              <a:cubicBezTo>
                                <a:pt x="7052" y="21057"/>
                                <a:pt x="7046" y="21061"/>
                                <a:pt x="7036" y="21061"/>
                              </a:cubicBezTo>
                              <a:cubicBezTo>
                                <a:pt x="7030" y="21061"/>
                                <a:pt x="7025" y="21064"/>
                                <a:pt x="7019" y="21064"/>
                              </a:cubicBezTo>
                              <a:cubicBezTo>
                                <a:pt x="7014" y="21064"/>
                                <a:pt x="7008" y="21064"/>
                                <a:pt x="7008" y="21068"/>
                              </a:cubicBezTo>
                              <a:cubicBezTo>
                                <a:pt x="7008" y="21068"/>
                                <a:pt x="7008" y="21068"/>
                                <a:pt x="7003" y="21068"/>
                              </a:cubicBezTo>
                              <a:cubicBezTo>
                                <a:pt x="6927" y="21075"/>
                                <a:pt x="6700" y="21159"/>
                                <a:pt x="6450" y="21286"/>
                              </a:cubicBezTo>
                              <a:cubicBezTo>
                                <a:pt x="6445" y="21230"/>
                                <a:pt x="6439" y="21188"/>
                                <a:pt x="6439" y="21188"/>
                              </a:cubicBezTo>
                              <a:cubicBezTo>
                                <a:pt x="6456" y="21121"/>
                                <a:pt x="6461" y="21054"/>
                                <a:pt x="6461" y="20994"/>
                              </a:cubicBezTo>
                              <a:cubicBezTo>
                                <a:pt x="6461" y="20987"/>
                                <a:pt x="6461" y="20976"/>
                                <a:pt x="6461" y="20969"/>
                              </a:cubicBezTo>
                              <a:cubicBezTo>
                                <a:pt x="6461" y="20937"/>
                                <a:pt x="6461" y="20909"/>
                                <a:pt x="6456" y="20881"/>
                              </a:cubicBezTo>
                              <a:cubicBezTo>
                                <a:pt x="6450" y="20863"/>
                                <a:pt x="6445" y="20849"/>
                                <a:pt x="6439" y="20831"/>
                              </a:cubicBezTo>
                              <a:cubicBezTo>
                                <a:pt x="6466" y="20779"/>
                                <a:pt x="6510" y="20697"/>
                                <a:pt x="6564" y="20620"/>
                              </a:cubicBezTo>
                              <a:lnTo>
                                <a:pt x="6569" y="20613"/>
                              </a:lnTo>
                              <a:cubicBezTo>
                                <a:pt x="6575" y="20606"/>
                                <a:pt x="6580" y="20602"/>
                                <a:pt x="6586" y="20595"/>
                              </a:cubicBezTo>
                              <a:lnTo>
                                <a:pt x="6597" y="20585"/>
                              </a:lnTo>
                              <a:cubicBezTo>
                                <a:pt x="6613" y="20564"/>
                                <a:pt x="6634" y="20546"/>
                                <a:pt x="6651" y="20528"/>
                              </a:cubicBezTo>
                              <a:cubicBezTo>
                                <a:pt x="6700" y="20482"/>
                                <a:pt x="6737" y="20454"/>
                                <a:pt x="6748" y="20447"/>
                              </a:cubicBezTo>
                              <a:cubicBezTo>
                                <a:pt x="6786" y="20419"/>
                                <a:pt x="6830" y="20394"/>
                                <a:pt x="6868" y="20377"/>
                              </a:cubicBezTo>
                              <a:cubicBezTo>
                                <a:pt x="6884" y="20370"/>
                                <a:pt x="6905" y="20363"/>
                                <a:pt x="6916" y="20356"/>
                              </a:cubicBezTo>
                              <a:cubicBezTo>
                                <a:pt x="6938" y="20348"/>
                                <a:pt x="6943" y="20345"/>
                                <a:pt x="6943" y="20338"/>
                              </a:cubicBezTo>
                              <a:lnTo>
                                <a:pt x="6943" y="20334"/>
                              </a:lnTo>
                              <a:lnTo>
                                <a:pt x="6938" y="20334"/>
                              </a:lnTo>
                              <a:cubicBezTo>
                                <a:pt x="6933" y="20334"/>
                                <a:pt x="6922" y="20334"/>
                                <a:pt x="6905" y="20338"/>
                              </a:cubicBezTo>
                              <a:cubicBezTo>
                                <a:pt x="6895" y="20327"/>
                                <a:pt x="6830" y="20260"/>
                                <a:pt x="6700" y="20243"/>
                              </a:cubicBezTo>
                              <a:cubicBezTo>
                                <a:pt x="6591" y="20229"/>
                                <a:pt x="6477" y="20253"/>
                                <a:pt x="6353" y="20320"/>
                              </a:cubicBezTo>
                              <a:lnTo>
                                <a:pt x="6347" y="20324"/>
                              </a:lnTo>
                              <a:cubicBezTo>
                                <a:pt x="6326" y="20331"/>
                                <a:pt x="6309" y="20341"/>
                                <a:pt x="6288" y="20352"/>
                              </a:cubicBezTo>
                              <a:cubicBezTo>
                                <a:pt x="6271" y="20363"/>
                                <a:pt x="6250" y="20370"/>
                                <a:pt x="6233" y="20380"/>
                              </a:cubicBezTo>
                              <a:cubicBezTo>
                                <a:pt x="6212" y="20394"/>
                                <a:pt x="6201" y="20405"/>
                                <a:pt x="6195" y="20415"/>
                              </a:cubicBezTo>
                              <a:cubicBezTo>
                                <a:pt x="6195" y="20419"/>
                                <a:pt x="6190" y="20423"/>
                                <a:pt x="6190" y="20426"/>
                              </a:cubicBezTo>
                              <a:cubicBezTo>
                                <a:pt x="6185" y="20430"/>
                                <a:pt x="6185" y="20430"/>
                                <a:pt x="6179" y="20433"/>
                              </a:cubicBezTo>
                              <a:cubicBezTo>
                                <a:pt x="6136" y="20391"/>
                                <a:pt x="6049" y="20338"/>
                                <a:pt x="5962" y="20285"/>
                              </a:cubicBezTo>
                              <a:cubicBezTo>
                                <a:pt x="5919" y="20260"/>
                                <a:pt x="5881" y="20236"/>
                                <a:pt x="5849" y="20215"/>
                              </a:cubicBezTo>
                              <a:cubicBezTo>
                                <a:pt x="5849" y="20211"/>
                                <a:pt x="5843" y="20204"/>
                                <a:pt x="5838" y="20193"/>
                              </a:cubicBezTo>
                              <a:cubicBezTo>
                                <a:pt x="5832" y="20179"/>
                                <a:pt x="5821" y="20165"/>
                                <a:pt x="5816" y="20151"/>
                              </a:cubicBezTo>
                              <a:cubicBezTo>
                                <a:pt x="5811" y="20144"/>
                                <a:pt x="5800" y="20112"/>
                                <a:pt x="5805" y="20070"/>
                              </a:cubicBezTo>
                              <a:cubicBezTo>
                                <a:pt x="5805" y="20063"/>
                                <a:pt x="5805" y="20056"/>
                                <a:pt x="5811" y="20049"/>
                              </a:cubicBezTo>
                              <a:cubicBezTo>
                                <a:pt x="5816" y="20038"/>
                                <a:pt x="5816" y="20028"/>
                                <a:pt x="5821" y="20017"/>
                              </a:cubicBezTo>
                              <a:cubicBezTo>
                                <a:pt x="5827" y="20003"/>
                                <a:pt x="5838" y="19992"/>
                                <a:pt x="5843" y="19985"/>
                              </a:cubicBezTo>
                              <a:cubicBezTo>
                                <a:pt x="5843" y="19985"/>
                                <a:pt x="5849" y="19985"/>
                                <a:pt x="5849" y="19985"/>
                              </a:cubicBezTo>
                              <a:cubicBezTo>
                                <a:pt x="5859" y="19982"/>
                                <a:pt x="5870" y="19982"/>
                                <a:pt x="5870" y="19975"/>
                              </a:cubicBezTo>
                              <a:cubicBezTo>
                                <a:pt x="5870" y="19975"/>
                                <a:pt x="5870" y="19971"/>
                                <a:pt x="5865" y="19971"/>
                              </a:cubicBezTo>
                              <a:cubicBezTo>
                                <a:pt x="5854" y="19964"/>
                                <a:pt x="5811" y="19968"/>
                                <a:pt x="5800" y="19968"/>
                              </a:cubicBezTo>
                              <a:cubicBezTo>
                                <a:pt x="5762" y="19971"/>
                                <a:pt x="5718" y="19975"/>
                                <a:pt x="5686" y="19985"/>
                              </a:cubicBezTo>
                              <a:cubicBezTo>
                                <a:pt x="5670" y="19989"/>
                                <a:pt x="5643" y="19996"/>
                                <a:pt x="5610" y="20014"/>
                              </a:cubicBezTo>
                              <a:cubicBezTo>
                                <a:pt x="5594" y="20021"/>
                                <a:pt x="5578" y="20031"/>
                                <a:pt x="5561" y="20045"/>
                              </a:cubicBezTo>
                              <a:cubicBezTo>
                                <a:pt x="5545" y="20056"/>
                                <a:pt x="5534" y="20066"/>
                                <a:pt x="5529" y="20077"/>
                              </a:cubicBezTo>
                              <a:cubicBezTo>
                                <a:pt x="5529" y="20077"/>
                                <a:pt x="5529" y="20081"/>
                                <a:pt x="5523" y="20081"/>
                              </a:cubicBezTo>
                              <a:cubicBezTo>
                                <a:pt x="5523" y="20081"/>
                                <a:pt x="5523" y="20081"/>
                                <a:pt x="5523" y="20084"/>
                              </a:cubicBezTo>
                              <a:cubicBezTo>
                                <a:pt x="5507" y="20102"/>
                                <a:pt x="5502" y="20123"/>
                                <a:pt x="5496" y="20148"/>
                              </a:cubicBezTo>
                              <a:cubicBezTo>
                                <a:pt x="5491" y="20148"/>
                                <a:pt x="5485" y="20151"/>
                                <a:pt x="5485" y="20155"/>
                              </a:cubicBezTo>
                              <a:lnTo>
                                <a:pt x="5485" y="20169"/>
                              </a:lnTo>
                              <a:cubicBezTo>
                                <a:pt x="5485" y="20179"/>
                                <a:pt x="5491" y="20193"/>
                                <a:pt x="5491" y="20204"/>
                              </a:cubicBezTo>
                              <a:cubicBezTo>
                                <a:pt x="5491" y="20207"/>
                                <a:pt x="5491" y="20215"/>
                                <a:pt x="5496" y="20218"/>
                              </a:cubicBezTo>
                              <a:cubicBezTo>
                                <a:pt x="5464" y="20204"/>
                                <a:pt x="5431" y="20190"/>
                                <a:pt x="5399" y="20179"/>
                              </a:cubicBezTo>
                              <a:lnTo>
                                <a:pt x="5377" y="20172"/>
                              </a:lnTo>
                              <a:cubicBezTo>
                                <a:pt x="5334" y="20158"/>
                                <a:pt x="5296" y="20140"/>
                                <a:pt x="5258" y="20126"/>
                              </a:cubicBezTo>
                              <a:cubicBezTo>
                                <a:pt x="5236" y="20119"/>
                                <a:pt x="5220" y="20112"/>
                                <a:pt x="5209" y="20105"/>
                              </a:cubicBezTo>
                              <a:lnTo>
                                <a:pt x="5198" y="20102"/>
                              </a:lnTo>
                              <a:cubicBezTo>
                                <a:pt x="5155" y="20084"/>
                                <a:pt x="5111" y="20066"/>
                                <a:pt x="5084" y="20045"/>
                              </a:cubicBezTo>
                              <a:lnTo>
                                <a:pt x="5079" y="20035"/>
                              </a:lnTo>
                              <a:cubicBezTo>
                                <a:pt x="5073" y="20017"/>
                                <a:pt x="5073" y="20010"/>
                                <a:pt x="5063" y="20007"/>
                              </a:cubicBezTo>
                              <a:cubicBezTo>
                                <a:pt x="5063" y="20007"/>
                                <a:pt x="5057" y="20007"/>
                                <a:pt x="5057" y="20010"/>
                              </a:cubicBezTo>
                              <a:cubicBezTo>
                                <a:pt x="5046" y="20014"/>
                                <a:pt x="5046" y="20031"/>
                                <a:pt x="5046" y="20042"/>
                              </a:cubicBezTo>
                              <a:cubicBezTo>
                                <a:pt x="5046" y="20059"/>
                                <a:pt x="5052" y="20084"/>
                                <a:pt x="5057" y="20102"/>
                              </a:cubicBezTo>
                              <a:lnTo>
                                <a:pt x="5057" y="20109"/>
                              </a:lnTo>
                              <a:cubicBezTo>
                                <a:pt x="5057" y="20116"/>
                                <a:pt x="5063" y="20123"/>
                                <a:pt x="5063" y="20133"/>
                              </a:cubicBezTo>
                              <a:cubicBezTo>
                                <a:pt x="5063" y="20137"/>
                                <a:pt x="5063" y="20140"/>
                                <a:pt x="5063" y="20144"/>
                              </a:cubicBezTo>
                              <a:cubicBezTo>
                                <a:pt x="5063" y="20158"/>
                                <a:pt x="5068" y="20179"/>
                                <a:pt x="5068" y="20204"/>
                              </a:cubicBezTo>
                              <a:cubicBezTo>
                                <a:pt x="5068" y="20211"/>
                                <a:pt x="5068" y="20215"/>
                                <a:pt x="5068" y="20222"/>
                              </a:cubicBezTo>
                              <a:cubicBezTo>
                                <a:pt x="5068" y="20250"/>
                                <a:pt x="5068" y="20271"/>
                                <a:pt x="5073" y="20289"/>
                              </a:cubicBezTo>
                              <a:cubicBezTo>
                                <a:pt x="5073" y="20296"/>
                                <a:pt x="5073" y="20299"/>
                                <a:pt x="5079" y="20306"/>
                              </a:cubicBezTo>
                              <a:cubicBezTo>
                                <a:pt x="5073" y="20303"/>
                                <a:pt x="5068" y="20299"/>
                                <a:pt x="5063" y="20296"/>
                              </a:cubicBezTo>
                              <a:cubicBezTo>
                                <a:pt x="5041" y="20285"/>
                                <a:pt x="5014" y="20278"/>
                                <a:pt x="4992" y="20274"/>
                              </a:cubicBezTo>
                              <a:cubicBezTo>
                                <a:pt x="4965" y="20271"/>
                                <a:pt x="4938" y="20271"/>
                                <a:pt x="4916" y="20274"/>
                              </a:cubicBezTo>
                              <a:cubicBezTo>
                                <a:pt x="4900" y="20278"/>
                                <a:pt x="4878" y="20282"/>
                                <a:pt x="4867" y="20289"/>
                              </a:cubicBezTo>
                              <a:cubicBezTo>
                                <a:pt x="4851" y="20296"/>
                                <a:pt x="4835" y="20303"/>
                                <a:pt x="4824" y="20313"/>
                              </a:cubicBezTo>
                              <a:cubicBezTo>
                                <a:pt x="4781" y="20352"/>
                                <a:pt x="4775" y="20401"/>
                                <a:pt x="4792" y="20433"/>
                              </a:cubicBezTo>
                              <a:cubicBezTo>
                                <a:pt x="4786" y="20454"/>
                                <a:pt x="4786" y="20468"/>
                                <a:pt x="4786" y="20468"/>
                              </a:cubicBezTo>
                              <a:lnTo>
                                <a:pt x="4786" y="20482"/>
                              </a:lnTo>
                              <a:lnTo>
                                <a:pt x="4797" y="20472"/>
                              </a:lnTo>
                              <a:cubicBezTo>
                                <a:pt x="4797" y="20472"/>
                                <a:pt x="4824" y="20447"/>
                                <a:pt x="4857" y="20444"/>
                              </a:cubicBezTo>
                              <a:cubicBezTo>
                                <a:pt x="4862" y="20444"/>
                                <a:pt x="4862" y="20444"/>
                                <a:pt x="4867" y="20447"/>
                              </a:cubicBezTo>
                              <a:lnTo>
                                <a:pt x="4873" y="20447"/>
                              </a:lnTo>
                              <a:cubicBezTo>
                                <a:pt x="4878" y="20447"/>
                                <a:pt x="4884" y="20447"/>
                                <a:pt x="4889" y="20444"/>
                              </a:cubicBezTo>
                              <a:cubicBezTo>
                                <a:pt x="4889" y="20444"/>
                                <a:pt x="4895" y="20444"/>
                                <a:pt x="4895" y="20444"/>
                              </a:cubicBezTo>
                              <a:cubicBezTo>
                                <a:pt x="4954" y="20444"/>
                                <a:pt x="4998" y="20486"/>
                                <a:pt x="5019" y="20567"/>
                              </a:cubicBezTo>
                              <a:cubicBezTo>
                                <a:pt x="5046" y="20676"/>
                                <a:pt x="5101" y="20796"/>
                                <a:pt x="5166" y="20891"/>
                              </a:cubicBezTo>
                              <a:cubicBezTo>
                                <a:pt x="5149" y="20891"/>
                                <a:pt x="5138" y="20891"/>
                                <a:pt x="5122" y="20888"/>
                              </a:cubicBezTo>
                              <a:cubicBezTo>
                                <a:pt x="5111" y="20888"/>
                                <a:pt x="5101" y="20888"/>
                                <a:pt x="5090" y="20888"/>
                              </a:cubicBezTo>
                              <a:lnTo>
                                <a:pt x="5090" y="20888"/>
                              </a:lnTo>
                              <a:cubicBezTo>
                                <a:pt x="5084" y="20888"/>
                                <a:pt x="5079" y="20884"/>
                                <a:pt x="5073" y="20884"/>
                              </a:cubicBezTo>
                              <a:cubicBezTo>
                                <a:pt x="5008" y="20874"/>
                                <a:pt x="4911" y="20877"/>
                                <a:pt x="4830" y="20888"/>
                              </a:cubicBezTo>
                              <a:cubicBezTo>
                                <a:pt x="4792" y="20895"/>
                                <a:pt x="4727" y="20902"/>
                                <a:pt x="4661" y="20927"/>
                              </a:cubicBezTo>
                              <a:cubicBezTo>
                                <a:pt x="4586" y="20951"/>
                                <a:pt x="4515" y="20990"/>
                                <a:pt x="4466" y="21036"/>
                              </a:cubicBezTo>
                              <a:cubicBezTo>
                                <a:pt x="4412" y="21082"/>
                                <a:pt x="4374" y="21138"/>
                                <a:pt x="4347" y="21198"/>
                              </a:cubicBezTo>
                              <a:cubicBezTo>
                                <a:pt x="4336" y="21230"/>
                                <a:pt x="4325" y="21262"/>
                                <a:pt x="4320" y="21293"/>
                              </a:cubicBezTo>
                              <a:cubicBezTo>
                                <a:pt x="4320" y="21297"/>
                                <a:pt x="4320" y="21297"/>
                                <a:pt x="4320" y="21300"/>
                              </a:cubicBezTo>
                              <a:lnTo>
                                <a:pt x="4320" y="21300"/>
                              </a:lnTo>
                              <a:cubicBezTo>
                                <a:pt x="4320" y="21314"/>
                                <a:pt x="4320" y="21329"/>
                                <a:pt x="4320" y="21343"/>
                              </a:cubicBezTo>
                              <a:cubicBezTo>
                                <a:pt x="4320" y="21350"/>
                                <a:pt x="4320" y="21353"/>
                                <a:pt x="4325" y="21357"/>
                              </a:cubicBezTo>
                              <a:cubicBezTo>
                                <a:pt x="4325" y="21367"/>
                                <a:pt x="4320" y="21371"/>
                                <a:pt x="4331" y="21371"/>
                              </a:cubicBezTo>
                              <a:cubicBezTo>
                                <a:pt x="4331" y="21371"/>
                                <a:pt x="4336" y="21371"/>
                                <a:pt x="4336" y="21371"/>
                              </a:cubicBezTo>
                              <a:lnTo>
                                <a:pt x="4336" y="21374"/>
                              </a:lnTo>
                              <a:lnTo>
                                <a:pt x="4347" y="21364"/>
                              </a:lnTo>
                              <a:cubicBezTo>
                                <a:pt x="4407" y="21307"/>
                                <a:pt x="4504" y="21269"/>
                                <a:pt x="4640" y="21244"/>
                              </a:cubicBezTo>
                              <a:lnTo>
                                <a:pt x="4645" y="21244"/>
                              </a:lnTo>
                              <a:cubicBezTo>
                                <a:pt x="4651" y="21244"/>
                                <a:pt x="4656" y="21244"/>
                                <a:pt x="4661" y="21244"/>
                              </a:cubicBezTo>
                              <a:cubicBezTo>
                                <a:pt x="4786" y="21230"/>
                                <a:pt x="4922" y="21226"/>
                                <a:pt x="5035" y="21233"/>
                              </a:cubicBezTo>
                              <a:cubicBezTo>
                                <a:pt x="5079" y="21233"/>
                                <a:pt x="5117" y="21240"/>
                                <a:pt x="5149" y="21240"/>
                              </a:cubicBezTo>
                              <a:cubicBezTo>
                                <a:pt x="5160" y="21240"/>
                                <a:pt x="5176" y="21244"/>
                                <a:pt x="5187" y="21244"/>
                              </a:cubicBezTo>
                              <a:lnTo>
                                <a:pt x="5350" y="21258"/>
                              </a:lnTo>
                              <a:cubicBezTo>
                                <a:pt x="5372" y="21258"/>
                                <a:pt x="5393" y="21262"/>
                                <a:pt x="5415" y="21265"/>
                              </a:cubicBezTo>
                              <a:cubicBezTo>
                                <a:pt x="5431" y="21269"/>
                                <a:pt x="5442" y="21269"/>
                                <a:pt x="5458" y="21272"/>
                              </a:cubicBezTo>
                              <a:cubicBezTo>
                                <a:pt x="5491" y="21279"/>
                                <a:pt x="5518" y="21283"/>
                                <a:pt x="5545" y="21286"/>
                              </a:cubicBezTo>
                              <a:cubicBezTo>
                                <a:pt x="5588" y="21293"/>
                                <a:pt x="5626" y="21293"/>
                                <a:pt x="5648" y="21290"/>
                              </a:cubicBezTo>
                              <a:cubicBezTo>
                                <a:pt x="5670" y="21286"/>
                                <a:pt x="5686" y="21283"/>
                                <a:pt x="5691" y="21279"/>
                              </a:cubicBezTo>
                              <a:lnTo>
                                <a:pt x="5691" y="21279"/>
                              </a:lnTo>
                              <a:cubicBezTo>
                                <a:pt x="5827" y="21336"/>
                                <a:pt x="5838" y="21325"/>
                                <a:pt x="5838" y="21325"/>
                              </a:cubicBezTo>
                              <a:cubicBezTo>
                                <a:pt x="5843" y="21322"/>
                                <a:pt x="5838" y="21318"/>
                                <a:pt x="5821" y="21307"/>
                              </a:cubicBezTo>
                              <a:cubicBezTo>
                                <a:pt x="6000" y="21353"/>
                                <a:pt x="6168" y="21385"/>
                                <a:pt x="6190" y="21388"/>
                              </a:cubicBezTo>
                              <a:cubicBezTo>
                                <a:pt x="6206" y="21406"/>
                                <a:pt x="6223" y="21424"/>
                                <a:pt x="6239" y="21441"/>
                              </a:cubicBezTo>
                              <a:cubicBezTo>
                                <a:pt x="6223" y="21452"/>
                                <a:pt x="6206" y="21459"/>
                                <a:pt x="6190" y="21470"/>
                              </a:cubicBezTo>
                              <a:cubicBezTo>
                                <a:pt x="6163" y="21480"/>
                                <a:pt x="6130" y="21498"/>
                                <a:pt x="6109" y="21512"/>
                              </a:cubicBezTo>
                              <a:cubicBezTo>
                                <a:pt x="6087" y="21526"/>
                                <a:pt x="6044" y="21551"/>
                                <a:pt x="6000" y="21582"/>
                              </a:cubicBezTo>
                              <a:lnTo>
                                <a:pt x="6255" y="21582"/>
                              </a:lnTo>
                              <a:cubicBezTo>
                                <a:pt x="6266" y="21575"/>
                                <a:pt x="6271" y="21568"/>
                                <a:pt x="6271" y="21565"/>
                              </a:cubicBezTo>
                              <a:cubicBezTo>
                                <a:pt x="6282" y="21558"/>
                                <a:pt x="6293" y="21551"/>
                                <a:pt x="6309" y="21540"/>
                              </a:cubicBezTo>
                              <a:cubicBezTo>
                                <a:pt x="6315" y="21554"/>
                                <a:pt x="6326" y="21568"/>
                                <a:pt x="6331" y="21579"/>
                              </a:cubicBezTo>
                              <a:lnTo>
                                <a:pt x="6564" y="21579"/>
                              </a:lnTo>
                              <a:cubicBezTo>
                                <a:pt x="6553" y="21558"/>
                                <a:pt x="6542" y="21540"/>
                                <a:pt x="6537" y="21529"/>
                              </a:cubicBezTo>
                              <a:cubicBezTo>
                                <a:pt x="6521" y="21508"/>
                                <a:pt x="6521" y="21505"/>
                                <a:pt x="6521" y="21494"/>
                              </a:cubicBezTo>
                              <a:cubicBezTo>
                                <a:pt x="6521" y="21487"/>
                                <a:pt x="6521" y="21477"/>
                                <a:pt x="6515" y="21459"/>
                              </a:cubicBezTo>
                              <a:cubicBezTo>
                                <a:pt x="6526" y="21455"/>
                                <a:pt x="6531" y="21448"/>
                                <a:pt x="6542" y="21445"/>
                              </a:cubicBezTo>
                              <a:cubicBezTo>
                                <a:pt x="6548" y="21441"/>
                                <a:pt x="6559" y="21438"/>
                                <a:pt x="6564" y="21431"/>
                              </a:cubicBezTo>
                              <a:cubicBezTo>
                                <a:pt x="6564" y="21431"/>
                                <a:pt x="6569" y="21431"/>
                                <a:pt x="6569" y="21431"/>
                              </a:cubicBezTo>
                              <a:cubicBezTo>
                                <a:pt x="6580" y="21427"/>
                                <a:pt x="6602" y="21420"/>
                                <a:pt x="6629" y="21406"/>
                              </a:cubicBezTo>
                              <a:cubicBezTo>
                                <a:pt x="6678" y="21378"/>
                                <a:pt x="6759" y="21346"/>
                                <a:pt x="6846" y="21318"/>
                              </a:cubicBezTo>
                              <a:cubicBezTo>
                                <a:pt x="6916" y="21293"/>
                                <a:pt x="7025" y="21262"/>
                                <a:pt x="7128" y="21244"/>
                              </a:cubicBezTo>
                              <a:cubicBezTo>
                                <a:pt x="7214" y="21230"/>
                                <a:pt x="7285" y="21226"/>
                                <a:pt x="7317" y="21226"/>
                              </a:cubicBezTo>
                              <a:lnTo>
                                <a:pt x="7323" y="21226"/>
                              </a:lnTo>
                              <a:cubicBezTo>
                                <a:pt x="7388" y="21226"/>
                                <a:pt x="7469" y="21230"/>
                                <a:pt x="7534" y="21233"/>
                              </a:cubicBezTo>
                              <a:cubicBezTo>
                                <a:pt x="7637" y="21237"/>
                                <a:pt x="7659" y="21237"/>
                                <a:pt x="7659" y="21230"/>
                              </a:cubicBezTo>
                              <a:lnTo>
                                <a:pt x="7659" y="21226"/>
                              </a:lnTo>
                              <a:lnTo>
                                <a:pt x="7659" y="21226"/>
                              </a:lnTo>
                              <a:cubicBezTo>
                                <a:pt x="7653" y="21219"/>
                                <a:pt x="7605" y="21212"/>
                                <a:pt x="7545" y="21209"/>
                              </a:cubicBezTo>
                              <a:cubicBezTo>
                                <a:pt x="7708" y="21216"/>
                                <a:pt x="7865" y="21244"/>
                                <a:pt x="8022" y="21297"/>
                              </a:cubicBezTo>
                              <a:cubicBezTo>
                                <a:pt x="8033" y="21304"/>
                                <a:pt x="8196" y="21420"/>
                                <a:pt x="8282" y="21582"/>
                              </a:cubicBezTo>
                              <a:lnTo>
                                <a:pt x="8591" y="21582"/>
                              </a:lnTo>
                              <a:cubicBezTo>
                                <a:pt x="8586" y="21575"/>
                                <a:pt x="8580" y="21565"/>
                                <a:pt x="8575" y="21558"/>
                              </a:cubicBezTo>
                              <a:cubicBezTo>
                                <a:pt x="8542" y="21508"/>
                                <a:pt x="8504" y="21463"/>
                                <a:pt x="8461" y="21417"/>
                              </a:cubicBezTo>
                              <a:cubicBezTo>
                                <a:pt x="8456" y="21410"/>
                                <a:pt x="8445" y="21403"/>
                                <a:pt x="8439" y="21396"/>
                              </a:cubicBezTo>
                              <a:lnTo>
                                <a:pt x="8439" y="21396"/>
                              </a:lnTo>
                              <a:cubicBezTo>
                                <a:pt x="8407" y="21360"/>
                                <a:pt x="8369" y="21321"/>
                                <a:pt x="8326" y="21286"/>
                              </a:cubicBezTo>
                              <a:cubicBezTo>
                                <a:pt x="8336" y="21286"/>
                                <a:pt x="8347" y="21286"/>
                                <a:pt x="8358" y="21290"/>
                              </a:cubicBezTo>
                              <a:cubicBezTo>
                                <a:pt x="8358" y="21290"/>
                                <a:pt x="8369" y="21293"/>
                                <a:pt x="8385" y="21293"/>
                              </a:cubicBezTo>
                              <a:lnTo>
                                <a:pt x="8391" y="21293"/>
                              </a:lnTo>
                              <a:cubicBezTo>
                                <a:pt x="8423" y="21297"/>
                                <a:pt x="8494" y="21300"/>
                                <a:pt x="8580" y="21321"/>
                              </a:cubicBezTo>
                              <a:cubicBezTo>
                                <a:pt x="8640" y="21336"/>
                                <a:pt x="8754" y="21371"/>
                                <a:pt x="8862" y="21445"/>
                              </a:cubicBezTo>
                              <a:cubicBezTo>
                                <a:pt x="8884" y="21459"/>
                                <a:pt x="8906" y="21477"/>
                                <a:pt x="8922" y="21498"/>
                              </a:cubicBezTo>
                              <a:cubicBezTo>
                                <a:pt x="8938" y="21515"/>
                                <a:pt x="8949" y="21537"/>
                                <a:pt x="8960" y="21561"/>
                              </a:cubicBezTo>
                              <a:lnTo>
                                <a:pt x="8960" y="21565"/>
                              </a:lnTo>
                              <a:cubicBezTo>
                                <a:pt x="8960" y="21572"/>
                                <a:pt x="8965" y="21579"/>
                                <a:pt x="8965" y="21586"/>
                              </a:cubicBezTo>
                              <a:lnTo>
                                <a:pt x="9572" y="21586"/>
                              </a:lnTo>
                              <a:cubicBezTo>
                                <a:pt x="9572" y="21586"/>
                                <a:pt x="9567" y="21586"/>
                                <a:pt x="9567" y="21586"/>
                              </a:cubicBezTo>
                              <a:cubicBezTo>
                                <a:pt x="9540" y="21582"/>
                                <a:pt x="9513" y="21579"/>
                                <a:pt x="9486" y="21575"/>
                              </a:cubicBezTo>
                              <a:lnTo>
                                <a:pt x="9469" y="21575"/>
                              </a:lnTo>
                              <a:cubicBezTo>
                                <a:pt x="9437" y="21572"/>
                                <a:pt x="9399" y="21568"/>
                                <a:pt x="9366" y="21561"/>
                              </a:cubicBezTo>
                              <a:cubicBezTo>
                                <a:pt x="9339" y="21558"/>
                                <a:pt x="9301" y="21551"/>
                                <a:pt x="9263" y="21537"/>
                              </a:cubicBezTo>
                              <a:cubicBezTo>
                                <a:pt x="9247" y="21529"/>
                                <a:pt x="9231" y="21522"/>
                                <a:pt x="9209" y="21515"/>
                              </a:cubicBezTo>
                              <a:cubicBezTo>
                                <a:pt x="9182" y="21498"/>
                                <a:pt x="9160" y="21484"/>
                                <a:pt x="9133" y="21473"/>
                              </a:cubicBezTo>
                              <a:cubicBezTo>
                                <a:pt x="9122" y="21466"/>
                                <a:pt x="9112" y="21459"/>
                                <a:pt x="9101" y="21452"/>
                              </a:cubicBezTo>
                              <a:cubicBezTo>
                                <a:pt x="9068" y="21431"/>
                                <a:pt x="9036" y="21410"/>
                                <a:pt x="9003" y="21388"/>
                              </a:cubicBezTo>
                              <a:cubicBezTo>
                                <a:pt x="8987" y="21381"/>
                                <a:pt x="8971" y="21371"/>
                                <a:pt x="8954" y="21364"/>
                              </a:cubicBezTo>
                              <a:cubicBezTo>
                                <a:pt x="8949" y="21360"/>
                                <a:pt x="8944" y="21360"/>
                                <a:pt x="8938" y="21357"/>
                              </a:cubicBezTo>
                              <a:cubicBezTo>
                                <a:pt x="8927" y="21353"/>
                                <a:pt x="8916" y="21350"/>
                                <a:pt x="8906" y="21343"/>
                              </a:cubicBezTo>
                              <a:lnTo>
                                <a:pt x="8813" y="21300"/>
                              </a:lnTo>
                              <a:cubicBezTo>
                                <a:pt x="8781" y="21286"/>
                                <a:pt x="8748" y="21272"/>
                                <a:pt x="8721" y="21265"/>
                              </a:cubicBezTo>
                              <a:cubicBezTo>
                                <a:pt x="8710" y="21262"/>
                                <a:pt x="8700" y="21258"/>
                                <a:pt x="8689" y="21255"/>
                              </a:cubicBezTo>
                              <a:cubicBezTo>
                                <a:pt x="8683" y="21255"/>
                                <a:pt x="8678" y="21251"/>
                                <a:pt x="8673" y="21251"/>
                              </a:cubicBezTo>
                              <a:lnTo>
                                <a:pt x="8629" y="21237"/>
                              </a:lnTo>
                              <a:cubicBezTo>
                                <a:pt x="8602" y="21226"/>
                                <a:pt x="8570" y="21219"/>
                                <a:pt x="8542" y="21212"/>
                              </a:cubicBezTo>
                              <a:cubicBezTo>
                                <a:pt x="8515" y="21205"/>
                                <a:pt x="8483" y="21202"/>
                                <a:pt x="8456" y="21205"/>
                              </a:cubicBezTo>
                              <a:cubicBezTo>
                                <a:pt x="8450" y="21205"/>
                                <a:pt x="8450" y="21205"/>
                                <a:pt x="8445" y="21209"/>
                              </a:cubicBezTo>
                              <a:cubicBezTo>
                                <a:pt x="8456" y="21205"/>
                                <a:pt x="8467" y="21198"/>
                                <a:pt x="8477" y="21191"/>
                              </a:cubicBezTo>
                              <a:cubicBezTo>
                                <a:pt x="8504" y="21180"/>
                                <a:pt x="8537" y="21170"/>
                                <a:pt x="8564" y="21156"/>
                              </a:cubicBezTo>
                              <a:lnTo>
                                <a:pt x="8570" y="21156"/>
                              </a:lnTo>
                              <a:cubicBezTo>
                                <a:pt x="8586" y="21149"/>
                                <a:pt x="8618" y="21135"/>
                                <a:pt x="8651" y="21117"/>
                              </a:cubicBezTo>
                              <a:cubicBezTo>
                                <a:pt x="8689" y="21092"/>
                                <a:pt x="8721" y="21064"/>
                                <a:pt x="8743" y="21036"/>
                              </a:cubicBezTo>
                              <a:cubicBezTo>
                                <a:pt x="8754" y="21018"/>
                                <a:pt x="8765" y="21001"/>
                                <a:pt x="8765" y="20983"/>
                              </a:cubicBezTo>
                              <a:cubicBezTo>
                                <a:pt x="8765" y="20972"/>
                                <a:pt x="8765" y="20962"/>
                                <a:pt x="8759" y="20948"/>
                              </a:cubicBezTo>
                              <a:cubicBezTo>
                                <a:pt x="8759" y="20941"/>
                                <a:pt x="8754" y="20934"/>
                                <a:pt x="8754" y="20930"/>
                              </a:cubicBezTo>
                              <a:lnTo>
                                <a:pt x="8748" y="20916"/>
                              </a:lnTo>
                              <a:cubicBezTo>
                                <a:pt x="8743" y="20898"/>
                                <a:pt x="8732" y="20881"/>
                                <a:pt x="8732" y="20867"/>
                              </a:cubicBezTo>
                              <a:cubicBezTo>
                                <a:pt x="8732" y="20860"/>
                                <a:pt x="8732" y="20856"/>
                                <a:pt x="8732" y="20853"/>
                              </a:cubicBezTo>
                              <a:lnTo>
                                <a:pt x="8732" y="20853"/>
                              </a:lnTo>
                              <a:cubicBezTo>
                                <a:pt x="8732" y="20849"/>
                                <a:pt x="8732" y="20849"/>
                                <a:pt x="8732" y="20846"/>
                              </a:cubicBezTo>
                              <a:cubicBezTo>
                                <a:pt x="8732" y="20846"/>
                                <a:pt x="8732" y="20842"/>
                                <a:pt x="8732" y="20842"/>
                              </a:cubicBezTo>
                              <a:cubicBezTo>
                                <a:pt x="8738" y="20842"/>
                                <a:pt x="8748" y="20839"/>
                                <a:pt x="8754" y="20839"/>
                              </a:cubicBezTo>
                              <a:cubicBezTo>
                                <a:pt x="8765" y="20835"/>
                                <a:pt x="8781" y="20835"/>
                                <a:pt x="8792" y="20831"/>
                              </a:cubicBezTo>
                              <a:lnTo>
                                <a:pt x="8792" y="20831"/>
                              </a:lnTo>
                              <a:lnTo>
                                <a:pt x="8797" y="20831"/>
                              </a:lnTo>
                              <a:cubicBezTo>
                                <a:pt x="8803" y="20831"/>
                                <a:pt x="8813" y="20831"/>
                                <a:pt x="8819" y="20831"/>
                              </a:cubicBezTo>
                              <a:lnTo>
                                <a:pt x="8819" y="20831"/>
                              </a:lnTo>
                              <a:cubicBezTo>
                                <a:pt x="8841" y="20831"/>
                                <a:pt x="8862" y="20839"/>
                                <a:pt x="8889" y="20842"/>
                              </a:cubicBezTo>
                              <a:cubicBezTo>
                                <a:pt x="8927" y="20849"/>
                                <a:pt x="8965" y="20863"/>
                                <a:pt x="9003" y="20874"/>
                              </a:cubicBezTo>
                              <a:cubicBezTo>
                                <a:pt x="9025" y="20881"/>
                                <a:pt x="9041" y="20888"/>
                                <a:pt x="9057" y="20891"/>
                              </a:cubicBezTo>
                              <a:cubicBezTo>
                                <a:pt x="9112" y="20909"/>
                                <a:pt x="9160" y="20916"/>
                                <a:pt x="9177" y="20920"/>
                              </a:cubicBezTo>
                              <a:cubicBezTo>
                                <a:pt x="9198" y="20923"/>
                                <a:pt x="9225" y="20927"/>
                                <a:pt x="9247" y="20927"/>
                              </a:cubicBezTo>
                              <a:lnTo>
                                <a:pt x="9252" y="20927"/>
                              </a:lnTo>
                              <a:cubicBezTo>
                                <a:pt x="9263" y="20927"/>
                                <a:pt x="9274" y="20927"/>
                                <a:pt x="9280" y="20927"/>
                              </a:cubicBezTo>
                              <a:cubicBezTo>
                                <a:pt x="9258" y="20944"/>
                                <a:pt x="9247" y="20969"/>
                                <a:pt x="9236" y="20990"/>
                              </a:cubicBezTo>
                              <a:cubicBezTo>
                                <a:pt x="9231" y="21001"/>
                                <a:pt x="9225" y="21025"/>
                                <a:pt x="9231" y="21057"/>
                              </a:cubicBezTo>
                              <a:cubicBezTo>
                                <a:pt x="9236" y="21089"/>
                                <a:pt x="9247" y="21121"/>
                                <a:pt x="9269" y="21149"/>
                              </a:cubicBezTo>
                              <a:cubicBezTo>
                                <a:pt x="9290" y="21180"/>
                                <a:pt x="9318" y="21212"/>
                                <a:pt x="9355" y="21233"/>
                              </a:cubicBezTo>
                              <a:cubicBezTo>
                                <a:pt x="9372" y="21244"/>
                                <a:pt x="9393" y="21258"/>
                                <a:pt x="9415" y="21265"/>
                              </a:cubicBezTo>
                              <a:cubicBezTo>
                                <a:pt x="9442" y="21283"/>
                                <a:pt x="9464" y="21293"/>
                                <a:pt x="9480" y="21300"/>
                              </a:cubicBezTo>
                              <a:lnTo>
                                <a:pt x="9480" y="21300"/>
                              </a:lnTo>
                              <a:lnTo>
                                <a:pt x="9486" y="21300"/>
                              </a:lnTo>
                              <a:cubicBezTo>
                                <a:pt x="9486" y="21300"/>
                                <a:pt x="9491" y="21300"/>
                                <a:pt x="9491" y="21300"/>
                              </a:cubicBezTo>
                              <a:lnTo>
                                <a:pt x="9507" y="21304"/>
                              </a:lnTo>
                              <a:lnTo>
                                <a:pt x="9507" y="21290"/>
                              </a:lnTo>
                              <a:cubicBezTo>
                                <a:pt x="9507" y="21290"/>
                                <a:pt x="9507" y="21290"/>
                                <a:pt x="9507" y="21290"/>
                              </a:cubicBezTo>
                              <a:cubicBezTo>
                                <a:pt x="9513" y="21286"/>
                                <a:pt x="9513" y="21283"/>
                                <a:pt x="9513" y="21279"/>
                              </a:cubicBezTo>
                              <a:lnTo>
                                <a:pt x="9513" y="21279"/>
                              </a:lnTo>
                              <a:cubicBezTo>
                                <a:pt x="9513" y="21276"/>
                                <a:pt x="9507" y="21272"/>
                                <a:pt x="9507" y="21265"/>
                              </a:cubicBezTo>
                              <a:cubicBezTo>
                                <a:pt x="9507" y="21230"/>
                                <a:pt x="9518" y="21202"/>
                                <a:pt x="9545" y="21184"/>
                              </a:cubicBezTo>
                              <a:cubicBezTo>
                                <a:pt x="9578" y="21163"/>
                                <a:pt x="9626" y="21152"/>
                                <a:pt x="9692" y="21152"/>
                              </a:cubicBezTo>
                              <a:cubicBezTo>
                                <a:pt x="9719" y="21152"/>
                                <a:pt x="9746" y="21152"/>
                                <a:pt x="9767" y="21149"/>
                              </a:cubicBezTo>
                              <a:cubicBezTo>
                                <a:pt x="9784" y="21149"/>
                                <a:pt x="9800" y="21149"/>
                                <a:pt x="9811" y="21149"/>
                              </a:cubicBezTo>
                              <a:cubicBezTo>
                                <a:pt x="9822" y="21149"/>
                                <a:pt x="9838" y="21149"/>
                                <a:pt x="9849" y="21149"/>
                              </a:cubicBezTo>
                              <a:cubicBezTo>
                                <a:pt x="9860" y="21149"/>
                                <a:pt x="9865" y="21149"/>
                                <a:pt x="9876" y="21149"/>
                              </a:cubicBezTo>
                              <a:cubicBezTo>
                                <a:pt x="9898" y="21149"/>
                                <a:pt x="9919" y="21145"/>
                                <a:pt x="9946" y="21138"/>
                              </a:cubicBezTo>
                              <a:cubicBezTo>
                                <a:pt x="9957" y="21135"/>
                                <a:pt x="9968" y="21131"/>
                                <a:pt x="9973" y="21128"/>
                              </a:cubicBezTo>
                              <a:cubicBezTo>
                                <a:pt x="9979" y="21145"/>
                                <a:pt x="9990" y="21166"/>
                                <a:pt x="10006" y="21188"/>
                              </a:cubicBezTo>
                              <a:cubicBezTo>
                                <a:pt x="10017" y="21205"/>
                                <a:pt x="10055" y="21255"/>
                                <a:pt x="10120" y="21279"/>
                              </a:cubicBezTo>
                              <a:cubicBezTo>
                                <a:pt x="10125" y="21283"/>
                                <a:pt x="10136" y="21283"/>
                                <a:pt x="10141" y="21279"/>
                              </a:cubicBezTo>
                              <a:cubicBezTo>
                                <a:pt x="10152" y="21279"/>
                                <a:pt x="10158" y="21276"/>
                                <a:pt x="10169" y="21297"/>
                              </a:cubicBezTo>
                              <a:lnTo>
                                <a:pt x="10169" y="21300"/>
                              </a:lnTo>
                              <a:lnTo>
                                <a:pt x="10179" y="21300"/>
                              </a:lnTo>
                              <a:cubicBezTo>
                                <a:pt x="10196" y="21300"/>
                                <a:pt x="10212" y="21300"/>
                                <a:pt x="10223" y="21304"/>
                              </a:cubicBezTo>
                              <a:cubicBezTo>
                                <a:pt x="10239" y="21307"/>
                                <a:pt x="10255" y="21307"/>
                                <a:pt x="10266" y="21304"/>
                              </a:cubicBezTo>
                              <a:cubicBezTo>
                                <a:pt x="10299" y="21304"/>
                                <a:pt x="10320" y="21300"/>
                                <a:pt x="10320" y="21300"/>
                              </a:cubicBezTo>
                              <a:lnTo>
                                <a:pt x="10326" y="21300"/>
                              </a:lnTo>
                              <a:lnTo>
                                <a:pt x="10326" y="21297"/>
                              </a:lnTo>
                              <a:cubicBezTo>
                                <a:pt x="10326" y="21293"/>
                                <a:pt x="10326" y="21290"/>
                                <a:pt x="10326" y="21286"/>
                              </a:cubicBezTo>
                              <a:cubicBezTo>
                                <a:pt x="10326" y="21286"/>
                                <a:pt x="10331" y="21286"/>
                                <a:pt x="10331" y="21286"/>
                              </a:cubicBezTo>
                              <a:cubicBezTo>
                                <a:pt x="10337" y="21286"/>
                                <a:pt x="10337" y="21283"/>
                                <a:pt x="10331" y="21269"/>
                              </a:cubicBezTo>
                              <a:cubicBezTo>
                                <a:pt x="10331" y="21265"/>
                                <a:pt x="10326" y="21258"/>
                                <a:pt x="10326" y="21251"/>
                              </a:cubicBezTo>
                              <a:cubicBezTo>
                                <a:pt x="10331" y="21219"/>
                                <a:pt x="10337" y="21195"/>
                                <a:pt x="10353" y="21170"/>
                              </a:cubicBezTo>
                              <a:cubicBezTo>
                                <a:pt x="10364" y="21156"/>
                                <a:pt x="10374" y="21138"/>
                                <a:pt x="10391" y="21124"/>
                              </a:cubicBezTo>
                              <a:cubicBezTo>
                                <a:pt x="10407" y="21106"/>
                                <a:pt x="10423" y="21092"/>
                                <a:pt x="10440" y="21082"/>
                              </a:cubicBezTo>
                              <a:cubicBezTo>
                                <a:pt x="10450" y="21078"/>
                                <a:pt x="10456" y="21075"/>
                                <a:pt x="10461" y="21068"/>
                              </a:cubicBezTo>
                              <a:lnTo>
                                <a:pt x="10461" y="21068"/>
                              </a:lnTo>
                              <a:cubicBezTo>
                                <a:pt x="10467" y="21064"/>
                                <a:pt x="10467" y="21061"/>
                                <a:pt x="10472" y="21061"/>
                              </a:cubicBezTo>
                              <a:cubicBezTo>
                                <a:pt x="10477" y="21057"/>
                                <a:pt x="10488" y="21050"/>
                                <a:pt x="10494" y="21047"/>
                              </a:cubicBezTo>
                              <a:cubicBezTo>
                                <a:pt x="10505" y="21039"/>
                                <a:pt x="10521" y="21032"/>
                                <a:pt x="10537" y="21029"/>
                              </a:cubicBezTo>
                              <a:cubicBezTo>
                                <a:pt x="10575" y="21011"/>
                                <a:pt x="10618" y="21001"/>
                                <a:pt x="10667" y="20990"/>
                              </a:cubicBezTo>
                              <a:cubicBezTo>
                                <a:pt x="10689" y="20987"/>
                                <a:pt x="10711" y="20983"/>
                                <a:pt x="10738" y="20980"/>
                              </a:cubicBezTo>
                              <a:cubicBezTo>
                                <a:pt x="10743" y="20980"/>
                                <a:pt x="10749" y="20980"/>
                                <a:pt x="10749" y="20980"/>
                              </a:cubicBezTo>
                              <a:lnTo>
                                <a:pt x="10754" y="20980"/>
                              </a:lnTo>
                              <a:cubicBezTo>
                                <a:pt x="10765" y="20980"/>
                                <a:pt x="10770" y="20980"/>
                                <a:pt x="10776" y="20980"/>
                              </a:cubicBezTo>
                              <a:cubicBezTo>
                                <a:pt x="10792" y="20990"/>
                                <a:pt x="10819" y="21011"/>
                                <a:pt x="10857" y="21050"/>
                              </a:cubicBezTo>
                              <a:cubicBezTo>
                                <a:pt x="10938" y="21138"/>
                                <a:pt x="11144" y="21346"/>
                                <a:pt x="11383" y="21575"/>
                              </a:cubicBezTo>
                              <a:lnTo>
                                <a:pt x="11388" y="21582"/>
                              </a:lnTo>
                              <a:cubicBezTo>
                                <a:pt x="11356" y="21575"/>
                                <a:pt x="11328" y="21568"/>
                                <a:pt x="11296" y="21565"/>
                              </a:cubicBezTo>
                              <a:lnTo>
                                <a:pt x="11285" y="21561"/>
                              </a:lnTo>
                              <a:cubicBezTo>
                                <a:pt x="11258" y="21558"/>
                                <a:pt x="11198" y="21551"/>
                                <a:pt x="11133" y="21551"/>
                              </a:cubicBezTo>
                              <a:cubicBezTo>
                                <a:pt x="11074" y="21551"/>
                                <a:pt x="11009" y="21561"/>
                                <a:pt x="10954" y="21575"/>
                              </a:cubicBezTo>
                              <a:cubicBezTo>
                                <a:pt x="10933" y="21582"/>
                                <a:pt x="10911" y="21586"/>
                                <a:pt x="10895" y="21593"/>
                              </a:cubicBezTo>
                              <a:lnTo>
                                <a:pt x="12640" y="21593"/>
                              </a:lnTo>
                              <a:cubicBezTo>
                                <a:pt x="12640" y="21593"/>
                                <a:pt x="12640" y="21593"/>
                                <a:pt x="12640" y="21593"/>
                              </a:cubicBezTo>
                              <a:cubicBezTo>
                                <a:pt x="12640" y="21593"/>
                                <a:pt x="12640" y="21593"/>
                                <a:pt x="12640" y="21593"/>
                              </a:cubicBezTo>
                              <a:lnTo>
                                <a:pt x="12906" y="21593"/>
                              </a:lnTo>
                              <a:cubicBezTo>
                                <a:pt x="12906" y="21593"/>
                                <a:pt x="12906" y="21593"/>
                                <a:pt x="12906" y="21589"/>
                              </a:cubicBezTo>
                              <a:cubicBezTo>
                                <a:pt x="12852" y="21512"/>
                                <a:pt x="12792" y="21410"/>
                                <a:pt x="12716" y="21276"/>
                              </a:cubicBezTo>
                              <a:cubicBezTo>
                                <a:pt x="12635" y="21131"/>
                                <a:pt x="12581" y="21015"/>
                                <a:pt x="12548" y="20913"/>
                              </a:cubicBezTo>
                              <a:cubicBezTo>
                                <a:pt x="12532" y="20870"/>
                                <a:pt x="12521" y="20828"/>
                                <a:pt x="12516" y="20786"/>
                              </a:cubicBezTo>
                              <a:cubicBezTo>
                                <a:pt x="12510" y="20715"/>
                                <a:pt x="12510" y="20645"/>
                                <a:pt x="12521" y="20581"/>
                              </a:cubicBezTo>
                              <a:cubicBezTo>
                                <a:pt x="12548" y="20609"/>
                                <a:pt x="12581" y="20638"/>
                                <a:pt x="12597" y="20645"/>
                              </a:cubicBezTo>
                              <a:cubicBezTo>
                                <a:pt x="12613" y="20652"/>
                                <a:pt x="12635" y="20662"/>
                                <a:pt x="12662" y="20659"/>
                              </a:cubicBezTo>
                              <a:cubicBezTo>
                                <a:pt x="12678" y="20659"/>
                                <a:pt x="12694" y="20652"/>
                                <a:pt x="12694" y="20648"/>
                              </a:cubicBezTo>
                              <a:cubicBezTo>
                                <a:pt x="12694" y="20645"/>
                                <a:pt x="12694" y="20641"/>
                                <a:pt x="12694" y="20641"/>
                              </a:cubicBezTo>
                              <a:cubicBezTo>
                                <a:pt x="12694" y="20641"/>
                                <a:pt x="12694" y="20641"/>
                                <a:pt x="12694" y="20641"/>
                              </a:cubicBezTo>
                              <a:cubicBezTo>
                                <a:pt x="12700" y="20638"/>
                                <a:pt x="12711" y="20634"/>
                                <a:pt x="12716" y="20631"/>
                              </a:cubicBezTo>
                              <a:lnTo>
                                <a:pt x="12716" y="20631"/>
                              </a:lnTo>
                              <a:lnTo>
                                <a:pt x="12721" y="20631"/>
                              </a:lnTo>
                              <a:cubicBezTo>
                                <a:pt x="12732" y="20627"/>
                                <a:pt x="12738" y="20609"/>
                                <a:pt x="12738" y="20592"/>
                              </a:cubicBezTo>
                              <a:cubicBezTo>
                                <a:pt x="12738" y="20571"/>
                                <a:pt x="12732" y="20535"/>
                                <a:pt x="12705" y="20504"/>
                              </a:cubicBezTo>
                              <a:cubicBezTo>
                                <a:pt x="12689" y="20486"/>
                                <a:pt x="12662" y="20472"/>
                                <a:pt x="12635" y="20461"/>
                              </a:cubicBezTo>
                              <a:cubicBezTo>
                                <a:pt x="12608" y="20454"/>
                                <a:pt x="12575" y="20451"/>
                                <a:pt x="12537" y="20451"/>
                              </a:cubicBezTo>
                              <a:cubicBezTo>
                                <a:pt x="12478" y="20454"/>
                                <a:pt x="12418" y="20475"/>
                                <a:pt x="12375" y="20507"/>
                              </a:cubicBezTo>
                              <a:cubicBezTo>
                                <a:pt x="12353" y="20525"/>
                                <a:pt x="12331" y="20546"/>
                                <a:pt x="12315" y="20567"/>
                              </a:cubicBezTo>
                              <a:cubicBezTo>
                                <a:pt x="12304" y="20581"/>
                                <a:pt x="12293" y="20595"/>
                                <a:pt x="12288" y="20609"/>
                              </a:cubicBezTo>
                              <a:cubicBezTo>
                                <a:pt x="12282" y="20616"/>
                                <a:pt x="12277" y="20623"/>
                                <a:pt x="12277" y="20634"/>
                              </a:cubicBezTo>
                              <a:cubicBezTo>
                                <a:pt x="12277" y="20638"/>
                                <a:pt x="12272" y="20641"/>
                                <a:pt x="12272" y="20648"/>
                              </a:cubicBezTo>
                              <a:lnTo>
                                <a:pt x="12266" y="20659"/>
                              </a:lnTo>
                              <a:cubicBezTo>
                                <a:pt x="12266" y="20662"/>
                                <a:pt x="12266" y="20662"/>
                                <a:pt x="12266" y="20666"/>
                              </a:cubicBezTo>
                              <a:cubicBezTo>
                                <a:pt x="12266" y="20733"/>
                                <a:pt x="12277" y="20814"/>
                                <a:pt x="12299" y="20906"/>
                              </a:cubicBezTo>
                              <a:cubicBezTo>
                                <a:pt x="12320" y="20994"/>
                                <a:pt x="12342" y="21082"/>
                                <a:pt x="12375" y="21156"/>
                              </a:cubicBezTo>
                              <a:cubicBezTo>
                                <a:pt x="12413" y="21247"/>
                                <a:pt x="12445" y="21311"/>
                                <a:pt x="12488" y="21357"/>
                              </a:cubicBezTo>
                              <a:cubicBezTo>
                                <a:pt x="12499" y="21367"/>
                                <a:pt x="12499" y="21371"/>
                                <a:pt x="12510" y="21367"/>
                              </a:cubicBezTo>
                              <a:cubicBezTo>
                                <a:pt x="12510" y="21367"/>
                                <a:pt x="12510" y="21367"/>
                                <a:pt x="12510" y="21367"/>
                              </a:cubicBezTo>
                              <a:cubicBezTo>
                                <a:pt x="12510" y="21371"/>
                                <a:pt x="12516" y="21374"/>
                                <a:pt x="12516" y="21374"/>
                              </a:cubicBezTo>
                              <a:cubicBezTo>
                                <a:pt x="12478" y="21378"/>
                                <a:pt x="12440" y="21381"/>
                                <a:pt x="12407" y="21388"/>
                              </a:cubicBezTo>
                              <a:cubicBezTo>
                                <a:pt x="12364" y="21399"/>
                                <a:pt x="12326" y="21413"/>
                                <a:pt x="12299" y="21427"/>
                              </a:cubicBezTo>
                              <a:cubicBezTo>
                                <a:pt x="12277" y="21438"/>
                                <a:pt x="12261" y="21452"/>
                                <a:pt x="12250" y="21466"/>
                              </a:cubicBezTo>
                              <a:cubicBezTo>
                                <a:pt x="12245" y="21470"/>
                                <a:pt x="12239" y="21473"/>
                                <a:pt x="12234" y="21477"/>
                              </a:cubicBezTo>
                              <a:cubicBezTo>
                                <a:pt x="12228" y="21480"/>
                                <a:pt x="12217" y="21487"/>
                                <a:pt x="12212" y="21491"/>
                              </a:cubicBezTo>
                              <a:cubicBezTo>
                                <a:pt x="12212" y="21484"/>
                                <a:pt x="12207" y="21466"/>
                                <a:pt x="12207" y="21448"/>
                              </a:cubicBezTo>
                              <a:cubicBezTo>
                                <a:pt x="12207" y="21445"/>
                                <a:pt x="12207" y="21441"/>
                                <a:pt x="12207" y="21438"/>
                              </a:cubicBezTo>
                              <a:lnTo>
                                <a:pt x="12207" y="21438"/>
                              </a:lnTo>
                              <a:cubicBezTo>
                                <a:pt x="12212" y="21438"/>
                                <a:pt x="12212" y="21434"/>
                                <a:pt x="12217" y="21420"/>
                              </a:cubicBezTo>
                              <a:cubicBezTo>
                                <a:pt x="12217" y="21406"/>
                                <a:pt x="12223" y="21374"/>
                                <a:pt x="12217" y="21321"/>
                              </a:cubicBezTo>
                              <a:cubicBezTo>
                                <a:pt x="12212" y="21265"/>
                                <a:pt x="12201" y="21209"/>
                                <a:pt x="12179" y="21152"/>
                              </a:cubicBezTo>
                              <a:cubicBezTo>
                                <a:pt x="12158" y="21085"/>
                                <a:pt x="12125" y="21015"/>
                                <a:pt x="12082" y="20944"/>
                              </a:cubicBezTo>
                              <a:cubicBezTo>
                                <a:pt x="11990" y="20789"/>
                                <a:pt x="11849" y="20641"/>
                                <a:pt x="11746" y="20542"/>
                              </a:cubicBezTo>
                              <a:cubicBezTo>
                                <a:pt x="11692" y="20490"/>
                                <a:pt x="11637" y="20440"/>
                                <a:pt x="11594" y="20401"/>
                              </a:cubicBezTo>
                              <a:lnTo>
                                <a:pt x="11583" y="20394"/>
                              </a:lnTo>
                              <a:cubicBezTo>
                                <a:pt x="11540" y="20359"/>
                                <a:pt x="11502" y="20324"/>
                                <a:pt x="11475" y="20299"/>
                              </a:cubicBezTo>
                              <a:cubicBezTo>
                                <a:pt x="11421" y="20253"/>
                                <a:pt x="11345" y="20186"/>
                                <a:pt x="11258" y="20119"/>
                              </a:cubicBezTo>
                              <a:cubicBezTo>
                                <a:pt x="11188" y="20066"/>
                                <a:pt x="11117" y="20014"/>
                                <a:pt x="11057" y="19975"/>
                              </a:cubicBezTo>
                              <a:cubicBezTo>
                                <a:pt x="11052" y="19968"/>
                                <a:pt x="11041" y="19961"/>
                                <a:pt x="11025" y="19957"/>
                              </a:cubicBezTo>
                              <a:cubicBezTo>
                                <a:pt x="11003" y="19922"/>
                                <a:pt x="10982" y="19883"/>
                                <a:pt x="10960" y="19848"/>
                              </a:cubicBezTo>
                              <a:lnTo>
                                <a:pt x="10949" y="19827"/>
                              </a:lnTo>
                              <a:cubicBezTo>
                                <a:pt x="10922" y="19781"/>
                                <a:pt x="10879" y="19707"/>
                                <a:pt x="10830" y="19622"/>
                              </a:cubicBezTo>
                              <a:cubicBezTo>
                                <a:pt x="10824" y="19601"/>
                                <a:pt x="10803" y="19566"/>
                                <a:pt x="10781" y="19534"/>
                              </a:cubicBezTo>
                              <a:lnTo>
                                <a:pt x="10770" y="19513"/>
                              </a:lnTo>
                              <a:cubicBezTo>
                                <a:pt x="10754" y="19488"/>
                                <a:pt x="10721" y="19435"/>
                                <a:pt x="10689" y="19379"/>
                              </a:cubicBezTo>
                              <a:cubicBezTo>
                                <a:pt x="10673" y="19351"/>
                                <a:pt x="10656" y="19323"/>
                                <a:pt x="10640" y="19294"/>
                              </a:cubicBezTo>
                              <a:cubicBezTo>
                                <a:pt x="10624" y="19266"/>
                                <a:pt x="10608" y="19238"/>
                                <a:pt x="10597" y="19220"/>
                              </a:cubicBezTo>
                              <a:cubicBezTo>
                                <a:pt x="10597" y="19220"/>
                                <a:pt x="10597" y="19217"/>
                                <a:pt x="10597" y="19217"/>
                              </a:cubicBezTo>
                              <a:lnTo>
                                <a:pt x="10597" y="19217"/>
                              </a:lnTo>
                              <a:cubicBezTo>
                                <a:pt x="10597" y="19213"/>
                                <a:pt x="10591" y="19210"/>
                                <a:pt x="10591" y="19206"/>
                              </a:cubicBezTo>
                              <a:cubicBezTo>
                                <a:pt x="10591" y="19206"/>
                                <a:pt x="10591" y="19206"/>
                                <a:pt x="10591" y="19206"/>
                              </a:cubicBezTo>
                              <a:cubicBezTo>
                                <a:pt x="10608" y="19206"/>
                                <a:pt x="10629" y="19203"/>
                                <a:pt x="10646" y="19199"/>
                              </a:cubicBezTo>
                              <a:cubicBezTo>
                                <a:pt x="10700" y="19185"/>
                                <a:pt x="10754" y="19164"/>
                                <a:pt x="10792" y="19143"/>
                              </a:cubicBezTo>
                              <a:cubicBezTo>
                                <a:pt x="10814" y="19132"/>
                                <a:pt x="10830" y="19118"/>
                                <a:pt x="10841" y="19104"/>
                              </a:cubicBezTo>
                              <a:cubicBezTo>
                                <a:pt x="10846" y="19101"/>
                                <a:pt x="10857" y="19097"/>
                                <a:pt x="10862" y="19093"/>
                              </a:cubicBezTo>
                              <a:cubicBezTo>
                                <a:pt x="10873" y="19104"/>
                                <a:pt x="10884" y="19111"/>
                                <a:pt x="10895" y="19118"/>
                              </a:cubicBezTo>
                              <a:cubicBezTo>
                                <a:pt x="10917" y="19132"/>
                                <a:pt x="10944" y="19153"/>
                                <a:pt x="10976" y="19164"/>
                              </a:cubicBezTo>
                              <a:cubicBezTo>
                                <a:pt x="10998" y="19171"/>
                                <a:pt x="11014" y="19175"/>
                                <a:pt x="11025" y="19175"/>
                              </a:cubicBezTo>
                              <a:lnTo>
                                <a:pt x="11025" y="19175"/>
                              </a:lnTo>
                              <a:cubicBezTo>
                                <a:pt x="11030" y="19175"/>
                                <a:pt x="11036" y="19175"/>
                                <a:pt x="11041" y="19171"/>
                              </a:cubicBezTo>
                              <a:lnTo>
                                <a:pt x="11041" y="19171"/>
                              </a:lnTo>
                              <a:cubicBezTo>
                                <a:pt x="11041" y="19167"/>
                                <a:pt x="11036" y="19164"/>
                                <a:pt x="11030" y="19160"/>
                              </a:cubicBezTo>
                              <a:cubicBezTo>
                                <a:pt x="11030" y="19160"/>
                                <a:pt x="11025" y="19157"/>
                                <a:pt x="11025" y="19157"/>
                              </a:cubicBezTo>
                              <a:cubicBezTo>
                                <a:pt x="11025" y="19153"/>
                                <a:pt x="11020" y="19150"/>
                                <a:pt x="11020" y="19143"/>
                              </a:cubicBezTo>
                              <a:lnTo>
                                <a:pt x="11020" y="19139"/>
                              </a:lnTo>
                              <a:cubicBezTo>
                                <a:pt x="11014" y="19125"/>
                                <a:pt x="11009" y="19101"/>
                                <a:pt x="11020" y="19083"/>
                              </a:cubicBezTo>
                              <a:cubicBezTo>
                                <a:pt x="11030" y="19069"/>
                                <a:pt x="11057" y="19055"/>
                                <a:pt x="11085" y="19044"/>
                              </a:cubicBezTo>
                              <a:cubicBezTo>
                                <a:pt x="11090" y="19041"/>
                                <a:pt x="11095" y="19041"/>
                                <a:pt x="11101" y="19037"/>
                              </a:cubicBezTo>
                              <a:cubicBezTo>
                                <a:pt x="11133" y="19023"/>
                                <a:pt x="11160" y="19012"/>
                                <a:pt x="11166" y="19009"/>
                              </a:cubicBezTo>
                              <a:cubicBezTo>
                                <a:pt x="11177" y="19002"/>
                                <a:pt x="11193" y="18995"/>
                                <a:pt x="11204" y="18988"/>
                              </a:cubicBezTo>
                              <a:cubicBezTo>
                                <a:pt x="11204" y="18995"/>
                                <a:pt x="11204" y="19005"/>
                                <a:pt x="11204" y="19012"/>
                              </a:cubicBezTo>
                              <a:cubicBezTo>
                                <a:pt x="11204" y="19030"/>
                                <a:pt x="11209" y="19051"/>
                                <a:pt x="11220" y="19072"/>
                              </a:cubicBezTo>
                              <a:cubicBezTo>
                                <a:pt x="11242" y="19111"/>
                                <a:pt x="11274" y="19153"/>
                                <a:pt x="11312" y="19182"/>
                              </a:cubicBezTo>
                              <a:cubicBezTo>
                                <a:pt x="11350" y="19213"/>
                                <a:pt x="11399" y="19231"/>
                                <a:pt x="11410" y="19238"/>
                              </a:cubicBezTo>
                              <a:cubicBezTo>
                                <a:pt x="11437" y="19249"/>
                                <a:pt x="11491" y="19266"/>
                                <a:pt x="11540" y="19266"/>
                              </a:cubicBezTo>
                              <a:cubicBezTo>
                                <a:pt x="11540" y="19266"/>
                                <a:pt x="11540" y="19266"/>
                                <a:pt x="11545" y="19266"/>
                              </a:cubicBezTo>
                              <a:cubicBezTo>
                                <a:pt x="11567" y="19266"/>
                                <a:pt x="11583" y="19263"/>
                                <a:pt x="11599" y="19256"/>
                              </a:cubicBezTo>
                              <a:cubicBezTo>
                                <a:pt x="11605" y="19256"/>
                                <a:pt x="11610" y="19252"/>
                                <a:pt x="11616" y="19249"/>
                              </a:cubicBezTo>
                              <a:cubicBezTo>
                                <a:pt x="11616" y="19249"/>
                                <a:pt x="11616" y="19249"/>
                                <a:pt x="11616" y="19249"/>
                              </a:cubicBezTo>
                              <a:cubicBezTo>
                                <a:pt x="11621" y="19245"/>
                                <a:pt x="11621" y="19245"/>
                                <a:pt x="11610" y="19224"/>
                              </a:cubicBezTo>
                              <a:cubicBezTo>
                                <a:pt x="11605" y="19210"/>
                                <a:pt x="11589" y="19189"/>
                                <a:pt x="11605" y="19164"/>
                              </a:cubicBezTo>
                              <a:cubicBezTo>
                                <a:pt x="11616" y="19146"/>
                                <a:pt x="11632" y="19129"/>
                                <a:pt x="11654" y="19115"/>
                              </a:cubicBezTo>
                              <a:cubicBezTo>
                                <a:pt x="11659" y="19111"/>
                                <a:pt x="11665" y="19108"/>
                                <a:pt x="11670" y="19101"/>
                              </a:cubicBezTo>
                              <a:cubicBezTo>
                                <a:pt x="11692" y="19083"/>
                                <a:pt x="11708" y="19065"/>
                                <a:pt x="11719" y="19055"/>
                              </a:cubicBezTo>
                              <a:cubicBezTo>
                                <a:pt x="11730" y="19044"/>
                                <a:pt x="11735" y="19030"/>
                                <a:pt x="11740" y="19016"/>
                              </a:cubicBezTo>
                              <a:cubicBezTo>
                                <a:pt x="11740" y="19019"/>
                                <a:pt x="11746" y="19019"/>
                                <a:pt x="11746" y="19023"/>
                              </a:cubicBezTo>
                              <a:cubicBezTo>
                                <a:pt x="11751" y="19030"/>
                                <a:pt x="11757" y="19037"/>
                                <a:pt x="11762" y="19044"/>
                              </a:cubicBezTo>
                              <a:cubicBezTo>
                                <a:pt x="11773" y="19058"/>
                                <a:pt x="11778" y="19072"/>
                                <a:pt x="11784" y="19083"/>
                              </a:cubicBezTo>
                              <a:cubicBezTo>
                                <a:pt x="11784" y="19093"/>
                                <a:pt x="11784" y="19104"/>
                                <a:pt x="11784" y="19108"/>
                              </a:cubicBezTo>
                              <a:cubicBezTo>
                                <a:pt x="11784" y="19115"/>
                                <a:pt x="11778" y="19125"/>
                                <a:pt x="11773" y="19136"/>
                              </a:cubicBezTo>
                              <a:lnTo>
                                <a:pt x="11773" y="19139"/>
                              </a:lnTo>
                              <a:cubicBezTo>
                                <a:pt x="11773" y="19143"/>
                                <a:pt x="11773" y="19143"/>
                                <a:pt x="11773" y="19146"/>
                              </a:cubicBezTo>
                              <a:cubicBezTo>
                                <a:pt x="11773" y="19150"/>
                                <a:pt x="11773" y="19150"/>
                                <a:pt x="11773" y="19153"/>
                              </a:cubicBezTo>
                              <a:cubicBezTo>
                                <a:pt x="11773" y="19157"/>
                                <a:pt x="11773" y="19160"/>
                                <a:pt x="11778" y="19160"/>
                              </a:cubicBezTo>
                              <a:cubicBezTo>
                                <a:pt x="11778" y="19160"/>
                                <a:pt x="11784" y="19164"/>
                                <a:pt x="11789" y="19164"/>
                              </a:cubicBezTo>
                              <a:cubicBezTo>
                                <a:pt x="11789" y="19164"/>
                                <a:pt x="11789" y="19164"/>
                                <a:pt x="11789" y="19164"/>
                              </a:cubicBezTo>
                              <a:cubicBezTo>
                                <a:pt x="11795" y="19164"/>
                                <a:pt x="11805" y="19160"/>
                                <a:pt x="11811" y="19157"/>
                              </a:cubicBezTo>
                              <a:lnTo>
                                <a:pt x="11811" y="19157"/>
                              </a:lnTo>
                              <a:lnTo>
                                <a:pt x="11811" y="19157"/>
                              </a:lnTo>
                              <a:cubicBezTo>
                                <a:pt x="11811" y="19157"/>
                                <a:pt x="11811" y="19157"/>
                                <a:pt x="11816" y="19157"/>
                              </a:cubicBezTo>
                              <a:lnTo>
                                <a:pt x="11816" y="19164"/>
                              </a:lnTo>
                              <a:cubicBezTo>
                                <a:pt x="11822" y="19164"/>
                                <a:pt x="11827" y="19164"/>
                                <a:pt x="11838" y="19164"/>
                              </a:cubicBezTo>
                              <a:cubicBezTo>
                                <a:pt x="11838" y="19164"/>
                                <a:pt x="11843" y="19164"/>
                                <a:pt x="11843" y="19164"/>
                              </a:cubicBezTo>
                              <a:cubicBezTo>
                                <a:pt x="11843" y="19164"/>
                                <a:pt x="11849" y="19164"/>
                                <a:pt x="11849" y="19164"/>
                              </a:cubicBezTo>
                              <a:cubicBezTo>
                                <a:pt x="11871" y="19164"/>
                                <a:pt x="11898" y="19164"/>
                                <a:pt x="11930" y="19164"/>
                              </a:cubicBezTo>
                              <a:cubicBezTo>
                                <a:pt x="11936" y="19164"/>
                                <a:pt x="11946" y="19164"/>
                                <a:pt x="11952" y="19164"/>
                              </a:cubicBezTo>
                              <a:cubicBezTo>
                                <a:pt x="11973" y="19160"/>
                                <a:pt x="12001" y="19157"/>
                                <a:pt x="12022" y="19153"/>
                              </a:cubicBezTo>
                              <a:cubicBezTo>
                                <a:pt x="12044" y="19146"/>
                                <a:pt x="12066" y="19139"/>
                                <a:pt x="12082" y="19129"/>
                              </a:cubicBezTo>
                              <a:cubicBezTo>
                                <a:pt x="12114" y="19108"/>
                                <a:pt x="12131" y="19086"/>
                                <a:pt x="12136" y="19079"/>
                              </a:cubicBezTo>
                              <a:cubicBezTo>
                                <a:pt x="12147" y="19065"/>
                                <a:pt x="12158" y="19044"/>
                                <a:pt x="12163" y="19023"/>
                              </a:cubicBezTo>
                              <a:cubicBezTo>
                                <a:pt x="12169" y="19019"/>
                                <a:pt x="12169" y="19012"/>
                                <a:pt x="12169" y="19009"/>
                              </a:cubicBezTo>
                              <a:lnTo>
                                <a:pt x="12169" y="19009"/>
                              </a:lnTo>
                              <a:cubicBezTo>
                                <a:pt x="12190" y="19023"/>
                                <a:pt x="12228" y="19034"/>
                                <a:pt x="12266" y="19044"/>
                              </a:cubicBezTo>
                              <a:lnTo>
                                <a:pt x="12272" y="19044"/>
                              </a:lnTo>
                              <a:cubicBezTo>
                                <a:pt x="12310" y="19051"/>
                                <a:pt x="12353" y="19062"/>
                                <a:pt x="12391" y="19065"/>
                              </a:cubicBezTo>
                              <a:cubicBezTo>
                                <a:pt x="12440" y="19069"/>
                                <a:pt x="12478" y="19062"/>
                                <a:pt x="12483" y="19062"/>
                              </a:cubicBezTo>
                              <a:cubicBezTo>
                                <a:pt x="12510" y="19055"/>
                                <a:pt x="12543" y="19044"/>
                                <a:pt x="12564" y="19030"/>
                              </a:cubicBezTo>
                              <a:cubicBezTo>
                                <a:pt x="12575" y="19023"/>
                                <a:pt x="12591" y="19009"/>
                                <a:pt x="12591" y="19002"/>
                              </a:cubicBezTo>
                              <a:cubicBezTo>
                                <a:pt x="12591" y="18998"/>
                                <a:pt x="12591" y="18998"/>
                                <a:pt x="12586" y="18998"/>
                              </a:cubicBezTo>
                              <a:cubicBezTo>
                                <a:pt x="12581" y="18995"/>
                                <a:pt x="12570" y="18998"/>
                                <a:pt x="12559" y="19002"/>
                              </a:cubicBezTo>
                              <a:cubicBezTo>
                                <a:pt x="12559" y="19002"/>
                                <a:pt x="12559" y="18998"/>
                                <a:pt x="12559" y="18998"/>
                              </a:cubicBezTo>
                              <a:cubicBezTo>
                                <a:pt x="12548" y="18988"/>
                                <a:pt x="12526" y="18959"/>
                                <a:pt x="12516" y="18924"/>
                              </a:cubicBezTo>
                              <a:cubicBezTo>
                                <a:pt x="12510" y="18900"/>
                                <a:pt x="12505" y="18871"/>
                                <a:pt x="12510" y="18847"/>
                              </a:cubicBezTo>
                              <a:cubicBezTo>
                                <a:pt x="12510" y="18826"/>
                                <a:pt x="12516" y="18808"/>
                                <a:pt x="12521" y="18801"/>
                              </a:cubicBezTo>
                              <a:lnTo>
                                <a:pt x="12521" y="18797"/>
                              </a:lnTo>
                              <a:cubicBezTo>
                                <a:pt x="12521" y="18790"/>
                                <a:pt x="12526" y="18783"/>
                                <a:pt x="12526" y="18773"/>
                              </a:cubicBezTo>
                              <a:cubicBezTo>
                                <a:pt x="12526" y="18773"/>
                                <a:pt x="12532" y="18776"/>
                                <a:pt x="12537" y="18776"/>
                              </a:cubicBezTo>
                              <a:cubicBezTo>
                                <a:pt x="12548" y="18780"/>
                                <a:pt x="12559" y="18783"/>
                                <a:pt x="12570" y="18787"/>
                              </a:cubicBezTo>
                              <a:cubicBezTo>
                                <a:pt x="12575" y="18787"/>
                                <a:pt x="12586" y="18790"/>
                                <a:pt x="12591" y="18790"/>
                              </a:cubicBezTo>
                              <a:cubicBezTo>
                                <a:pt x="12619" y="18794"/>
                                <a:pt x="12651" y="18797"/>
                                <a:pt x="12678" y="18797"/>
                              </a:cubicBezTo>
                              <a:cubicBezTo>
                                <a:pt x="12694" y="18797"/>
                                <a:pt x="12711" y="18797"/>
                                <a:pt x="12727" y="18794"/>
                              </a:cubicBezTo>
                              <a:cubicBezTo>
                                <a:pt x="12738" y="18794"/>
                                <a:pt x="12749" y="18790"/>
                                <a:pt x="12759" y="18790"/>
                              </a:cubicBezTo>
                              <a:lnTo>
                                <a:pt x="12792" y="18787"/>
                              </a:lnTo>
                              <a:cubicBezTo>
                                <a:pt x="12792" y="18787"/>
                                <a:pt x="12797" y="18787"/>
                                <a:pt x="12797" y="18787"/>
                              </a:cubicBezTo>
                              <a:lnTo>
                                <a:pt x="12819" y="18783"/>
                              </a:lnTo>
                              <a:lnTo>
                                <a:pt x="12787" y="18773"/>
                              </a:lnTo>
                              <a:cubicBezTo>
                                <a:pt x="12776" y="18769"/>
                                <a:pt x="12765" y="18766"/>
                                <a:pt x="12759" y="18766"/>
                              </a:cubicBezTo>
                              <a:cubicBezTo>
                                <a:pt x="12759" y="18766"/>
                                <a:pt x="12754" y="18762"/>
                                <a:pt x="12754" y="18762"/>
                              </a:cubicBezTo>
                              <a:cubicBezTo>
                                <a:pt x="12749" y="18762"/>
                                <a:pt x="12749" y="18759"/>
                                <a:pt x="12743" y="18759"/>
                              </a:cubicBezTo>
                              <a:lnTo>
                                <a:pt x="12738" y="18755"/>
                              </a:lnTo>
                              <a:cubicBezTo>
                                <a:pt x="12732" y="18752"/>
                                <a:pt x="12727" y="18744"/>
                                <a:pt x="12721" y="18741"/>
                              </a:cubicBezTo>
                              <a:cubicBezTo>
                                <a:pt x="12716" y="18730"/>
                                <a:pt x="12711" y="18723"/>
                                <a:pt x="12711" y="18720"/>
                              </a:cubicBezTo>
                              <a:cubicBezTo>
                                <a:pt x="12705" y="18709"/>
                                <a:pt x="12711" y="18695"/>
                                <a:pt x="12711" y="18677"/>
                              </a:cubicBezTo>
                              <a:cubicBezTo>
                                <a:pt x="12711" y="18674"/>
                                <a:pt x="12711" y="18667"/>
                                <a:pt x="12711" y="18663"/>
                              </a:cubicBezTo>
                              <a:cubicBezTo>
                                <a:pt x="12711" y="18663"/>
                                <a:pt x="12711" y="18663"/>
                                <a:pt x="12711" y="18663"/>
                              </a:cubicBezTo>
                              <a:cubicBezTo>
                                <a:pt x="12732" y="18681"/>
                                <a:pt x="12754" y="18695"/>
                                <a:pt x="12776" y="18713"/>
                              </a:cubicBezTo>
                              <a:cubicBezTo>
                                <a:pt x="12938" y="18836"/>
                                <a:pt x="13112" y="18970"/>
                                <a:pt x="13258" y="19086"/>
                              </a:cubicBezTo>
                              <a:lnTo>
                                <a:pt x="13264" y="19090"/>
                              </a:lnTo>
                              <a:cubicBezTo>
                                <a:pt x="13415" y="19206"/>
                                <a:pt x="13529" y="19301"/>
                                <a:pt x="13583" y="19340"/>
                              </a:cubicBezTo>
                              <a:cubicBezTo>
                                <a:pt x="13708" y="19439"/>
                                <a:pt x="13822" y="19538"/>
                                <a:pt x="13909" y="19612"/>
                              </a:cubicBezTo>
                              <a:cubicBezTo>
                                <a:pt x="13925" y="19629"/>
                                <a:pt x="13941" y="19643"/>
                                <a:pt x="13957" y="19658"/>
                              </a:cubicBezTo>
                              <a:cubicBezTo>
                                <a:pt x="13995" y="19696"/>
                                <a:pt x="14022" y="19721"/>
                                <a:pt x="14028" y="19728"/>
                              </a:cubicBezTo>
                              <a:lnTo>
                                <a:pt x="14028" y="19770"/>
                              </a:lnTo>
                              <a:cubicBezTo>
                                <a:pt x="13963" y="19760"/>
                                <a:pt x="13898" y="19749"/>
                                <a:pt x="13838" y="19742"/>
                              </a:cubicBezTo>
                              <a:cubicBezTo>
                                <a:pt x="13811" y="19739"/>
                                <a:pt x="13784" y="19732"/>
                                <a:pt x="13778" y="19732"/>
                              </a:cubicBezTo>
                              <a:cubicBezTo>
                                <a:pt x="13778" y="19728"/>
                                <a:pt x="13778" y="19717"/>
                                <a:pt x="13741" y="19682"/>
                              </a:cubicBezTo>
                              <a:cubicBezTo>
                                <a:pt x="13719" y="19658"/>
                                <a:pt x="13681" y="19619"/>
                                <a:pt x="13627" y="19576"/>
                              </a:cubicBezTo>
                              <a:cubicBezTo>
                                <a:pt x="13572" y="19531"/>
                                <a:pt x="13513" y="19488"/>
                                <a:pt x="13448" y="19453"/>
                              </a:cubicBezTo>
                              <a:cubicBezTo>
                                <a:pt x="13383" y="19414"/>
                                <a:pt x="13307" y="19379"/>
                                <a:pt x="13231" y="19354"/>
                              </a:cubicBezTo>
                              <a:cubicBezTo>
                                <a:pt x="13198" y="19344"/>
                                <a:pt x="13150" y="19326"/>
                                <a:pt x="13085" y="19312"/>
                              </a:cubicBezTo>
                              <a:cubicBezTo>
                                <a:pt x="13009" y="19294"/>
                                <a:pt x="12938" y="19284"/>
                                <a:pt x="12868" y="19280"/>
                              </a:cubicBezTo>
                              <a:cubicBezTo>
                                <a:pt x="12787" y="19273"/>
                                <a:pt x="12694" y="19277"/>
                                <a:pt x="12602" y="19287"/>
                              </a:cubicBezTo>
                              <a:cubicBezTo>
                                <a:pt x="12499" y="19298"/>
                                <a:pt x="12396" y="19316"/>
                                <a:pt x="12320" y="19330"/>
                              </a:cubicBezTo>
                              <a:cubicBezTo>
                                <a:pt x="12277" y="19337"/>
                                <a:pt x="12239" y="19347"/>
                                <a:pt x="12196" y="19354"/>
                              </a:cubicBezTo>
                              <a:cubicBezTo>
                                <a:pt x="12142" y="19365"/>
                                <a:pt x="12087" y="19375"/>
                                <a:pt x="12033" y="19386"/>
                              </a:cubicBezTo>
                              <a:cubicBezTo>
                                <a:pt x="11936" y="19404"/>
                                <a:pt x="11843" y="19418"/>
                                <a:pt x="11751" y="19425"/>
                              </a:cubicBezTo>
                              <a:cubicBezTo>
                                <a:pt x="11654" y="19432"/>
                                <a:pt x="11567" y="19432"/>
                                <a:pt x="11491" y="19425"/>
                              </a:cubicBezTo>
                              <a:cubicBezTo>
                                <a:pt x="11453" y="19421"/>
                                <a:pt x="11421" y="19418"/>
                                <a:pt x="11383" y="19411"/>
                              </a:cubicBezTo>
                              <a:cubicBezTo>
                                <a:pt x="11318" y="19397"/>
                                <a:pt x="11274" y="19379"/>
                                <a:pt x="11258" y="19372"/>
                              </a:cubicBezTo>
                              <a:cubicBezTo>
                                <a:pt x="11253" y="19361"/>
                                <a:pt x="11253" y="19354"/>
                                <a:pt x="11242" y="19354"/>
                              </a:cubicBezTo>
                              <a:cubicBezTo>
                                <a:pt x="11242" y="19354"/>
                                <a:pt x="11236" y="19354"/>
                                <a:pt x="11231" y="19358"/>
                              </a:cubicBezTo>
                              <a:cubicBezTo>
                                <a:pt x="11215" y="19368"/>
                                <a:pt x="11215" y="19421"/>
                                <a:pt x="11225" y="19457"/>
                              </a:cubicBezTo>
                              <a:cubicBezTo>
                                <a:pt x="11231" y="19481"/>
                                <a:pt x="11247" y="19524"/>
                                <a:pt x="11296" y="19566"/>
                              </a:cubicBezTo>
                              <a:cubicBezTo>
                                <a:pt x="11318" y="19587"/>
                                <a:pt x="11350" y="19605"/>
                                <a:pt x="11377" y="19615"/>
                              </a:cubicBezTo>
                              <a:cubicBezTo>
                                <a:pt x="11394" y="19622"/>
                                <a:pt x="11415" y="19629"/>
                                <a:pt x="11431" y="19633"/>
                              </a:cubicBezTo>
                              <a:cubicBezTo>
                                <a:pt x="11431" y="19633"/>
                                <a:pt x="11431" y="19633"/>
                                <a:pt x="11437" y="19633"/>
                              </a:cubicBezTo>
                              <a:cubicBezTo>
                                <a:pt x="11361" y="19647"/>
                                <a:pt x="11291" y="19658"/>
                                <a:pt x="11231" y="19665"/>
                              </a:cubicBezTo>
                              <a:cubicBezTo>
                                <a:pt x="11144" y="19668"/>
                                <a:pt x="11057" y="19672"/>
                                <a:pt x="11014" y="19672"/>
                              </a:cubicBezTo>
                              <a:cubicBezTo>
                                <a:pt x="11003" y="19672"/>
                                <a:pt x="10992" y="19672"/>
                                <a:pt x="10992" y="19672"/>
                              </a:cubicBezTo>
                              <a:lnTo>
                                <a:pt x="10992" y="19672"/>
                              </a:lnTo>
                              <a:lnTo>
                                <a:pt x="10982" y="19675"/>
                              </a:lnTo>
                              <a:lnTo>
                                <a:pt x="10982" y="19679"/>
                              </a:lnTo>
                              <a:cubicBezTo>
                                <a:pt x="10982" y="19679"/>
                                <a:pt x="10982" y="19679"/>
                                <a:pt x="10982" y="19679"/>
                              </a:cubicBezTo>
                              <a:cubicBezTo>
                                <a:pt x="10982" y="19679"/>
                                <a:pt x="10982" y="19679"/>
                                <a:pt x="10982" y="19679"/>
                              </a:cubicBezTo>
                              <a:lnTo>
                                <a:pt x="10982" y="19682"/>
                              </a:lnTo>
                              <a:lnTo>
                                <a:pt x="10992" y="19682"/>
                              </a:lnTo>
                              <a:cubicBezTo>
                                <a:pt x="10992" y="19682"/>
                                <a:pt x="10992" y="19682"/>
                                <a:pt x="10998" y="19686"/>
                              </a:cubicBezTo>
                              <a:cubicBezTo>
                                <a:pt x="10998" y="19689"/>
                                <a:pt x="11003" y="19689"/>
                                <a:pt x="11014" y="19696"/>
                              </a:cubicBezTo>
                              <a:cubicBezTo>
                                <a:pt x="11036" y="19707"/>
                                <a:pt x="11079" y="19728"/>
                                <a:pt x="11139" y="19753"/>
                              </a:cubicBezTo>
                              <a:cubicBezTo>
                                <a:pt x="11144" y="19760"/>
                                <a:pt x="11155" y="19767"/>
                                <a:pt x="11171" y="19767"/>
                              </a:cubicBezTo>
                              <a:cubicBezTo>
                                <a:pt x="11225" y="19788"/>
                                <a:pt x="11296" y="19816"/>
                                <a:pt x="11377" y="19841"/>
                              </a:cubicBezTo>
                              <a:cubicBezTo>
                                <a:pt x="11394" y="19844"/>
                                <a:pt x="11410" y="19851"/>
                                <a:pt x="11426" y="19855"/>
                              </a:cubicBezTo>
                              <a:cubicBezTo>
                                <a:pt x="11415" y="19858"/>
                                <a:pt x="11404" y="19866"/>
                                <a:pt x="11388" y="19873"/>
                              </a:cubicBezTo>
                              <a:lnTo>
                                <a:pt x="11383" y="19873"/>
                              </a:lnTo>
                              <a:cubicBezTo>
                                <a:pt x="11366" y="19876"/>
                                <a:pt x="11350" y="19883"/>
                                <a:pt x="11339" y="19890"/>
                              </a:cubicBezTo>
                              <a:cubicBezTo>
                                <a:pt x="11334" y="19894"/>
                                <a:pt x="11323" y="19897"/>
                                <a:pt x="11312" y="19908"/>
                              </a:cubicBezTo>
                              <a:cubicBezTo>
                                <a:pt x="11301" y="19915"/>
                                <a:pt x="11285" y="19925"/>
                                <a:pt x="11280" y="19943"/>
                              </a:cubicBezTo>
                              <a:cubicBezTo>
                                <a:pt x="11274" y="19961"/>
                                <a:pt x="11274" y="19978"/>
                                <a:pt x="11285" y="19996"/>
                              </a:cubicBezTo>
                              <a:cubicBezTo>
                                <a:pt x="11291" y="20007"/>
                                <a:pt x="11307" y="20031"/>
                                <a:pt x="11318" y="20042"/>
                              </a:cubicBezTo>
                              <a:lnTo>
                                <a:pt x="11318" y="20042"/>
                              </a:lnTo>
                              <a:cubicBezTo>
                                <a:pt x="11318" y="20045"/>
                                <a:pt x="11323" y="20045"/>
                                <a:pt x="11345" y="20045"/>
                              </a:cubicBezTo>
                              <a:cubicBezTo>
                                <a:pt x="11356" y="20045"/>
                                <a:pt x="11383" y="20042"/>
                                <a:pt x="11421" y="20042"/>
                              </a:cubicBezTo>
                              <a:cubicBezTo>
                                <a:pt x="11497" y="20042"/>
                                <a:pt x="11583" y="20045"/>
                                <a:pt x="11686" y="20059"/>
                              </a:cubicBezTo>
                              <a:cubicBezTo>
                                <a:pt x="11702" y="20063"/>
                                <a:pt x="11713" y="20063"/>
                                <a:pt x="11730" y="20066"/>
                              </a:cubicBezTo>
                              <a:cubicBezTo>
                                <a:pt x="11822" y="20081"/>
                                <a:pt x="11914" y="20102"/>
                                <a:pt x="12017" y="20123"/>
                              </a:cubicBezTo>
                              <a:lnTo>
                                <a:pt x="12028" y="20126"/>
                              </a:lnTo>
                              <a:cubicBezTo>
                                <a:pt x="12136" y="20151"/>
                                <a:pt x="12245" y="20172"/>
                                <a:pt x="12353" y="20197"/>
                              </a:cubicBezTo>
                              <a:cubicBezTo>
                                <a:pt x="12488" y="20225"/>
                                <a:pt x="12591" y="20239"/>
                                <a:pt x="12678" y="20239"/>
                              </a:cubicBezTo>
                              <a:cubicBezTo>
                                <a:pt x="12781" y="20243"/>
                                <a:pt x="12868" y="20232"/>
                                <a:pt x="12955" y="20222"/>
                              </a:cubicBezTo>
                              <a:cubicBezTo>
                                <a:pt x="13030" y="20215"/>
                                <a:pt x="13090" y="20204"/>
                                <a:pt x="13128" y="20197"/>
                              </a:cubicBezTo>
                              <a:cubicBezTo>
                                <a:pt x="13220" y="20183"/>
                                <a:pt x="13291" y="20162"/>
                                <a:pt x="13350" y="20133"/>
                              </a:cubicBezTo>
                              <a:cubicBezTo>
                                <a:pt x="13410" y="20105"/>
                                <a:pt x="13469" y="20066"/>
                                <a:pt x="13518" y="20021"/>
                              </a:cubicBezTo>
                              <a:cubicBezTo>
                                <a:pt x="13551" y="19989"/>
                                <a:pt x="13583" y="19957"/>
                                <a:pt x="13610" y="19918"/>
                              </a:cubicBezTo>
                              <a:cubicBezTo>
                                <a:pt x="13621" y="19904"/>
                                <a:pt x="13632" y="19890"/>
                                <a:pt x="13632" y="19883"/>
                              </a:cubicBezTo>
                              <a:cubicBezTo>
                                <a:pt x="13654" y="19866"/>
                                <a:pt x="13708" y="19855"/>
                                <a:pt x="13719" y="19851"/>
                              </a:cubicBezTo>
                              <a:cubicBezTo>
                                <a:pt x="13724" y="19851"/>
                                <a:pt x="13746" y="19855"/>
                                <a:pt x="13773" y="19855"/>
                              </a:cubicBezTo>
                              <a:lnTo>
                                <a:pt x="13903" y="19866"/>
                              </a:lnTo>
                              <a:cubicBezTo>
                                <a:pt x="13930" y="19869"/>
                                <a:pt x="13963" y="19873"/>
                                <a:pt x="13990" y="19876"/>
                              </a:cubicBezTo>
                              <a:cubicBezTo>
                                <a:pt x="13984" y="19887"/>
                                <a:pt x="13979" y="19908"/>
                                <a:pt x="13974" y="19929"/>
                              </a:cubicBezTo>
                              <a:cubicBezTo>
                                <a:pt x="13968" y="19968"/>
                                <a:pt x="13963" y="20010"/>
                                <a:pt x="13963" y="20024"/>
                              </a:cubicBezTo>
                              <a:cubicBezTo>
                                <a:pt x="13963" y="20035"/>
                                <a:pt x="13968" y="20074"/>
                                <a:pt x="13979" y="20084"/>
                              </a:cubicBezTo>
                              <a:lnTo>
                                <a:pt x="13974" y="20088"/>
                              </a:lnTo>
                              <a:lnTo>
                                <a:pt x="13984" y="20088"/>
                              </a:lnTo>
                              <a:cubicBezTo>
                                <a:pt x="13984" y="20088"/>
                                <a:pt x="13984" y="20091"/>
                                <a:pt x="13990" y="20091"/>
                              </a:cubicBezTo>
                              <a:cubicBezTo>
                                <a:pt x="13990" y="20091"/>
                                <a:pt x="13990" y="20091"/>
                                <a:pt x="13984" y="20095"/>
                              </a:cubicBezTo>
                              <a:cubicBezTo>
                                <a:pt x="13984" y="20098"/>
                                <a:pt x="13984" y="20102"/>
                                <a:pt x="14017" y="20109"/>
                              </a:cubicBezTo>
                              <a:cubicBezTo>
                                <a:pt x="14033" y="20112"/>
                                <a:pt x="14044" y="20116"/>
                                <a:pt x="14060" y="20116"/>
                              </a:cubicBezTo>
                              <a:cubicBezTo>
                                <a:pt x="14071" y="20116"/>
                                <a:pt x="14077" y="20119"/>
                                <a:pt x="14087" y="20119"/>
                              </a:cubicBezTo>
                              <a:cubicBezTo>
                                <a:pt x="14093" y="20119"/>
                                <a:pt x="14098" y="20119"/>
                                <a:pt x="14104" y="20119"/>
                              </a:cubicBezTo>
                              <a:lnTo>
                                <a:pt x="14131" y="20119"/>
                              </a:lnTo>
                              <a:lnTo>
                                <a:pt x="14131" y="20112"/>
                              </a:lnTo>
                              <a:lnTo>
                                <a:pt x="14131" y="20098"/>
                              </a:lnTo>
                              <a:cubicBezTo>
                                <a:pt x="14131" y="20098"/>
                                <a:pt x="14131" y="20091"/>
                                <a:pt x="14131" y="20088"/>
                              </a:cubicBezTo>
                              <a:cubicBezTo>
                                <a:pt x="14131" y="20084"/>
                                <a:pt x="14136" y="20081"/>
                                <a:pt x="14136" y="20074"/>
                              </a:cubicBezTo>
                              <a:cubicBezTo>
                                <a:pt x="14136" y="20070"/>
                                <a:pt x="14136" y="20066"/>
                                <a:pt x="14136" y="20063"/>
                              </a:cubicBezTo>
                              <a:lnTo>
                                <a:pt x="14136" y="20059"/>
                              </a:lnTo>
                              <a:cubicBezTo>
                                <a:pt x="14136" y="20049"/>
                                <a:pt x="14142" y="20038"/>
                                <a:pt x="14142" y="20031"/>
                              </a:cubicBezTo>
                              <a:cubicBezTo>
                                <a:pt x="14147" y="20014"/>
                                <a:pt x="14147" y="19996"/>
                                <a:pt x="14152" y="19985"/>
                              </a:cubicBezTo>
                              <a:lnTo>
                                <a:pt x="14158" y="19968"/>
                              </a:lnTo>
                              <a:cubicBezTo>
                                <a:pt x="14163" y="19943"/>
                                <a:pt x="14169" y="19915"/>
                                <a:pt x="14169" y="19901"/>
                              </a:cubicBezTo>
                              <a:cubicBezTo>
                                <a:pt x="14185" y="19904"/>
                                <a:pt x="14201" y="19908"/>
                                <a:pt x="14218" y="19911"/>
                              </a:cubicBezTo>
                              <a:cubicBezTo>
                                <a:pt x="14228" y="19918"/>
                                <a:pt x="14245" y="19925"/>
                                <a:pt x="14261" y="19940"/>
                              </a:cubicBezTo>
                              <a:cubicBezTo>
                                <a:pt x="14261" y="19943"/>
                                <a:pt x="14272" y="19954"/>
                                <a:pt x="14293" y="19978"/>
                              </a:cubicBezTo>
                              <a:cubicBezTo>
                                <a:pt x="14320" y="20010"/>
                                <a:pt x="14364" y="20052"/>
                                <a:pt x="14413" y="20105"/>
                              </a:cubicBezTo>
                              <a:cubicBezTo>
                                <a:pt x="14505" y="20204"/>
                                <a:pt x="14592" y="20324"/>
                                <a:pt x="14619" y="20363"/>
                              </a:cubicBezTo>
                              <a:cubicBezTo>
                                <a:pt x="14629" y="20380"/>
                                <a:pt x="14646" y="20398"/>
                                <a:pt x="14662" y="20419"/>
                              </a:cubicBezTo>
                              <a:cubicBezTo>
                                <a:pt x="14694" y="20461"/>
                                <a:pt x="14722" y="20504"/>
                                <a:pt x="14743" y="20521"/>
                              </a:cubicBezTo>
                              <a:cubicBezTo>
                                <a:pt x="14743" y="20525"/>
                                <a:pt x="14749" y="20525"/>
                                <a:pt x="14749" y="20528"/>
                              </a:cubicBezTo>
                              <a:cubicBezTo>
                                <a:pt x="14738" y="20535"/>
                                <a:pt x="14727" y="20539"/>
                                <a:pt x="14716" y="20546"/>
                              </a:cubicBezTo>
                              <a:cubicBezTo>
                                <a:pt x="14667" y="20578"/>
                                <a:pt x="14629" y="20613"/>
                                <a:pt x="14613" y="20655"/>
                              </a:cubicBezTo>
                              <a:cubicBezTo>
                                <a:pt x="14597" y="20690"/>
                                <a:pt x="14597" y="20726"/>
                                <a:pt x="14602" y="20772"/>
                              </a:cubicBezTo>
                              <a:cubicBezTo>
                                <a:pt x="14608" y="20807"/>
                                <a:pt x="14619" y="20839"/>
                                <a:pt x="14629" y="20867"/>
                              </a:cubicBezTo>
                              <a:cubicBezTo>
                                <a:pt x="14629" y="20874"/>
                                <a:pt x="14635" y="20877"/>
                                <a:pt x="14635" y="20877"/>
                              </a:cubicBezTo>
                              <a:lnTo>
                                <a:pt x="14646" y="20895"/>
                              </a:lnTo>
                              <a:lnTo>
                                <a:pt x="14651" y="20874"/>
                              </a:lnTo>
                              <a:cubicBezTo>
                                <a:pt x="14651" y="20874"/>
                                <a:pt x="14651" y="20874"/>
                                <a:pt x="14651" y="20870"/>
                              </a:cubicBezTo>
                              <a:cubicBezTo>
                                <a:pt x="14657" y="20870"/>
                                <a:pt x="14657" y="20867"/>
                                <a:pt x="14657" y="20863"/>
                              </a:cubicBezTo>
                              <a:cubicBezTo>
                                <a:pt x="14657" y="20860"/>
                                <a:pt x="14657" y="20856"/>
                                <a:pt x="14657" y="20853"/>
                              </a:cubicBezTo>
                              <a:cubicBezTo>
                                <a:pt x="14678" y="20772"/>
                                <a:pt x="14814" y="20712"/>
                                <a:pt x="14841" y="20701"/>
                              </a:cubicBezTo>
                              <a:cubicBezTo>
                                <a:pt x="14841" y="20701"/>
                                <a:pt x="14841" y="20705"/>
                                <a:pt x="14846" y="20705"/>
                              </a:cubicBezTo>
                              <a:lnTo>
                                <a:pt x="14873" y="20743"/>
                              </a:lnTo>
                              <a:cubicBezTo>
                                <a:pt x="14906" y="20793"/>
                                <a:pt x="14949" y="20863"/>
                                <a:pt x="14987" y="20930"/>
                              </a:cubicBezTo>
                              <a:cubicBezTo>
                                <a:pt x="15063" y="21064"/>
                                <a:pt x="15139" y="21216"/>
                                <a:pt x="15161" y="21265"/>
                              </a:cubicBezTo>
                              <a:cubicBezTo>
                                <a:pt x="15139" y="21269"/>
                                <a:pt x="15117" y="21276"/>
                                <a:pt x="15090" y="21279"/>
                              </a:cubicBezTo>
                              <a:cubicBezTo>
                                <a:pt x="15031" y="21290"/>
                                <a:pt x="14938" y="21311"/>
                                <a:pt x="14868" y="21346"/>
                              </a:cubicBezTo>
                              <a:cubicBezTo>
                                <a:pt x="14846" y="21357"/>
                                <a:pt x="14830" y="21367"/>
                                <a:pt x="14808" y="21381"/>
                              </a:cubicBezTo>
                              <a:cubicBezTo>
                                <a:pt x="14754" y="21410"/>
                                <a:pt x="14711" y="21441"/>
                                <a:pt x="14667" y="21473"/>
                              </a:cubicBezTo>
                              <a:cubicBezTo>
                                <a:pt x="14640" y="21494"/>
                                <a:pt x="14619" y="21519"/>
                                <a:pt x="14597" y="21544"/>
                              </a:cubicBezTo>
                              <a:cubicBezTo>
                                <a:pt x="14581" y="21561"/>
                                <a:pt x="14570" y="21579"/>
                                <a:pt x="14554" y="21600"/>
                              </a:cubicBezTo>
                              <a:lnTo>
                                <a:pt x="15134" y="21600"/>
                              </a:lnTo>
                              <a:cubicBezTo>
                                <a:pt x="15171" y="21575"/>
                                <a:pt x="15204" y="21554"/>
                                <a:pt x="15226" y="21544"/>
                              </a:cubicBezTo>
                              <a:lnTo>
                                <a:pt x="15226" y="21544"/>
                              </a:lnTo>
                              <a:cubicBezTo>
                                <a:pt x="15242" y="21533"/>
                                <a:pt x="15258" y="21526"/>
                                <a:pt x="15274" y="21515"/>
                              </a:cubicBezTo>
                              <a:cubicBezTo>
                                <a:pt x="15274" y="21519"/>
                                <a:pt x="15280" y="21526"/>
                                <a:pt x="15280" y="21529"/>
                              </a:cubicBezTo>
                              <a:cubicBezTo>
                                <a:pt x="15280" y="21540"/>
                                <a:pt x="15285" y="21551"/>
                                <a:pt x="15291" y="21565"/>
                              </a:cubicBezTo>
                              <a:cubicBezTo>
                                <a:pt x="15296" y="21575"/>
                                <a:pt x="15302" y="21589"/>
                                <a:pt x="15302" y="21600"/>
                              </a:cubicBezTo>
                              <a:lnTo>
                                <a:pt x="15600" y="21600"/>
                              </a:lnTo>
                              <a:cubicBezTo>
                                <a:pt x="15583" y="21547"/>
                                <a:pt x="15567" y="21505"/>
                                <a:pt x="15551" y="21466"/>
                              </a:cubicBezTo>
                              <a:cubicBezTo>
                                <a:pt x="15556" y="21466"/>
                                <a:pt x="15562" y="21459"/>
                                <a:pt x="15551" y="21434"/>
                              </a:cubicBezTo>
                              <a:cubicBezTo>
                                <a:pt x="15611" y="21427"/>
                                <a:pt x="15659" y="21427"/>
                                <a:pt x="15692" y="21427"/>
                              </a:cubicBezTo>
                              <a:cubicBezTo>
                                <a:pt x="15697" y="21427"/>
                                <a:pt x="15703" y="21427"/>
                                <a:pt x="15708" y="21427"/>
                              </a:cubicBezTo>
                              <a:cubicBezTo>
                                <a:pt x="15714" y="21438"/>
                                <a:pt x="15719" y="21452"/>
                                <a:pt x="15719" y="21463"/>
                              </a:cubicBezTo>
                              <a:cubicBezTo>
                                <a:pt x="15719" y="21470"/>
                                <a:pt x="15719" y="21477"/>
                                <a:pt x="15719" y="21480"/>
                              </a:cubicBezTo>
                              <a:cubicBezTo>
                                <a:pt x="15719" y="21491"/>
                                <a:pt x="15719" y="21498"/>
                                <a:pt x="15730" y="21501"/>
                              </a:cubicBezTo>
                              <a:cubicBezTo>
                                <a:pt x="15724" y="21515"/>
                                <a:pt x="15724" y="21533"/>
                                <a:pt x="15724" y="21547"/>
                              </a:cubicBezTo>
                              <a:cubicBezTo>
                                <a:pt x="15724" y="21568"/>
                                <a:pt x="15730" y="21579"/>
                                <a:pt x="15746" y="21589"/>
                              </a:cubicBezTo>
                              <a:cubicBezTo>
                                <a:pt x="15757" y="21596"/>
                                <a:pt x="15773" y="21596"/>
                                <a:pt x="15789" y="21596"/>
                              </a:cubicBezTo>
                              <a:cubicBezTo>
                                <a:pt x="15876" y="21589"/>
                                <a:pt x="15957" y="21522"/>
                                <a:pt x="15979" y="21434"/>
                              </a:cubicBezTo>
                              <a:cubicBezTo>
                                <a:pt x="15979" y="21427"/>
                                <a:pt x="15985" y="21420"/>
                                <a:pt x="15985" y="21413"/>
                              </a:cubicBezTo>
                              <a:cubicBezTo>
                                <a:pt x="15985" y="21406"/>
                                <a:pt x="15985" y="21399"/>
                                <a:pt x="15985" y="21392"/>
                              </a:cubicBezTo>
                              <a:cubicBezTo>
                                <a:pt x="15985" y="21385"/>
                                <a:pt x="15985" y="21378"/>
                                <a:pt x="15985" y="21371"/>
                              </a:cubicBezTo>
                              <a:cubicBezTo>
                                <a:pt x="15985" y="21364"/>
                                <a:pt x="15979" y="21357"/>
                                <a:pt x="15979" y="21350"/>
                              </a:cubicBezTo>
                              <a:cubicBezTo>
                                <a:pt x="15952" y="21265"/>
                                <a:pt x="15827" y="21230"/>
                                <a:pt x="15751" y="21216"/>
                              </a:cubicBezTo>
                              <a:cubicBezTo>
                                <a:pt x="15703" y="21205"/>
                                <a:pt x="15659" y="21205"/>
                                <a:pt x="15648" y="21205"/>
                              </a:cubicBezTo>
                              <a:cubicBezTo>
                                <a:pt x="15643" y="21205"/>
                                <a:pt x="15638" y="21205"/>
                                <a:pt x="15632" y="21205"/>
                              </a:cubicBezTo>
                              <a:lnTo>
                                <a:pt x="15627" y="21205"/>
                              </a:lnTo>
                              <a:cubicBezTo>
                                <a:pt x="15621" y="21205"/>
                                <a:pt x="15616" y="21205"/>
                                <a:pt x="15616" y="21205"/>
                              </a:cubicBezTo>
                              <a:lnTo>
                                <a:pt x="15611" y="21205"/>
                              </a:lnTo>
                              <a:cubicBezTo>
                                <a:pt x="15605" y="21205"/>
                                <a:pt x="15600" y="21205"/>
                                <a:pt x="15594" y="21209"/>
                              </a:cubicBezTo>
                              <a:lnTo>
                                <a:pt x="15589" y="21209"/>
                              </a:lnTo>
                              <a:cubicBezTo>
                                <a:pt x="15583" y="21209"/>
                                <a:pt x="15578" y="21212"/>
                                <a:pt x="15573" y="21212"/>
                              </a:cubicBezTo>
                              <a:lnTo>
                                <a:pt x="15567" y="21212"/>
                              </a:lnTo>
                              <a:cubicBezTo>
                                <a:pt x="15562" y="21212"/>
                                <a:pt x="15556" y="21216"/>
                                <a:pt x="15556" y="21216"/>
                              </a:cubicBezTo>
                              <a:lnTo>
                                <a:pt x="15551" y="21216"/>
                              </a:lnTo>
                              <a:cubicBezTo>
                                <a:pt x="15545" y="21216"/>
                                <a:pt x="15540" y="21219"/>
                                <a:pt x="15540" y="21219"/>
                              </a:cubicBezTo>
                              <a:lnTo>
                                <a:pt x="15535" y="21219"/>
                              </a:lnTo>
                              <a:cubicBezTo>
                                <a:pt x="15524" y="21223"/>
                                <a:pt x="15518" y="21226"/>
                                <a:pt x="15508" y="21230"/>
                              </a:cubicBezTo>
                              <a:cubicBezTo>
                                <a:pt x="15502" y="21230"/>
                                <a:pt x="15497" y="21230"/>
                                <a:pt x="15491" y="21230"/>
                              </a:cubicBezTo>
                              <a:cubicBezTo>
                                <a:pt x="15486" y="21230"/>
                                <a:pt x="15486" y="21230"/>
                                <a:pt x="15480" y="21230"/>
                              </a:cubicBezTo>
                              <a:lnTo>
                                <a:pt x="15480" y="21230"/>
                              </a:lnTo>
                              <a:lnTo>
                                <a:pt x="15480" y="21230"/>
                              </a:lnTo>
                              <a:cubicBezTo>
                                <a:pt x="15475" y="21209"/>
                                <a:pt x="15442" y="21152"/>
                                <a:pt x="15388" y="21057"/>
                              </a:cubicBezTo>
                              <a:cubicBezTo>
                                <a:pt x="15361" y="21011"/>
                                <a:pt x="15340" y="20969"/>
                                <a:pt x="15318" y="20930"/>
                              </a:cubicBezTo>
                              <a:cubicBezTo>
                                <a:pt x="15242" y="20800"/>
                                <a:pt x="15166" y="20680"/>
                                <a:pt x="15112" y="20613"/>
                              </a:cubicBezTo>
                              <a:cubicBezTo>
                                <a:pt x="15209" y="20599"/>
                                <a:pt x="15323" y="20599"/>
                                <a:pt x="15437" y="20613"/>
                              </a:cubicBezTo>
                              <a:cubicBezTo>
                                <a:pt x="15567" y="20631"/>
                                <a:pt x="15708" y="20662"/>
                                <a:pt x="15865" y="20712"/>
                              </a:cubicBezTo>
                              <a:cubicBezTo>
                                <a:pt x="15930" y="20733"/>
                                <a:pt x="15990" y="20757"/>
                                <a:pt x="16060" y="20786"/>
                              </a:cubicBezTo>
                              <a:cubicBezTo>
                                <a:pt x="16115" y="20810"/>
                                <a:pt x="16174" y="20835"/>
                                <a:pt x="16234" y="20867"/>
                              </a:cubicBezTo>
                              <a:cubicBezTo>
                                <a:pt x="16445" y="20976"/>
                                <a:pt x="16592" y="21089"/>
                                <a:pt x="16651" y="21138"/>
                              </a:cubicBezTo>
                              <a:cubicBezTo>
                                <a:pt x="16689" y="21166"/>
                                <a:pt x="16727" y="21198"/>
                                <a:pt x="16770" y="21237"/>
                              </a:cubicBezTo>
                              <a:cubicBezTo>
                                <a:pt x="16770" y="21237"/>
                                <a:pt x="16770" y="21237"/>
                                <a:pt x="16770" y="21237"/>
                              </a:cubicBezTo>
                              <a:cubicBezTo>
                                <a:pt x="16765" y="21240"/>
                                <a:pt x="16749" y="21255"/>
                                <a:pt x="16722" y="21279"/>
                              </a:cubicBezTo>
                              <a:cubicBezTo>
                                <a:pt x="16700" y="21290"/>
                                <a:pt x="16602" y="21378"/>
                                <a:pt x="16543" y="21441"/>
                              </a:cubicBezTo>
                              <a:cubicBezTo>
                                <a:pt x="16516" y="21470"/>
                                <a:pt x="16467" y="21529"/>
                                <a:pt x="16407" y="21596"/>
                              </a:cubicBezTo>
                              <a:lnTo>
                                <a:pt x="16754" y="21596"/>
                              </a:lnTo>
                              <a:cubicBezTo>
                                <a:pt x="16770" y="21575"/>
                                <a:pt x="16792" y="21554"/>
                                <a:pt x="16808" y="21533"/>
                              </a:cubicBezTo>
                              <a:cubicBezTo>
                                <a:pt x="16873" y="21459"/>
                                <a:pt x="16922" y="21406"/>
                                <a:pt x="16922" y="21403"/>
                              </a:cubicBezTo>
                              <a:cubicBezTo>
                                <a:pt x="16917" y="21399"/>
                                <a:pt x="16879" y="21431"/>
                                <a:pt x="16830" y="21480"/>
                              </a:cubicBezTo>
                              <a:cubicBezTo>
                                <a:pt x="16819" y="21491"/>
                                <a:pt x="16808" y="21501"/>
                                <a:pt x="16798" y="21515"/>
                              </a:cubicBezTo>
                              <a:cubicBezTo>
                                <a:pt x="16808" y="21505"/>
                                <a:pt x="16819" y="21491"/>
                                <a:pt x="16830" y="21480"/>
                              </a:cubicBezTo>
                              <a:cubicBezTo>
                                <a:pt x="16873" y="21434"/>
                                <a:pt x="16906" y="21399"/>
                                <a:pt x="16922" y="21385"/>
                              </a:cubicBezTo>
                              <a:cubicBezTo>
                                <a:pt x="16949" y="21417"/>
                                <a:pt x="16976" y="21445"/>
                                <a:pt x="17004" y="21473"/>
                              </a:cubicBezTo>
                              <a:cubicBezTo>
                                <a:pt x="17047" y="21522"/>
                                <a:pt x="17079" y="21565"/>
                                <a:pt x="17107" y="21596"/>
                              </a:cubicBezTo>
                              <a:cubicBezTo>
                                <a:pt x="17107" y="21596"/>
                                <a:pt x="17107" y="21596"/>
                                <a:pt x="17107" y="21596"/>
                              </a:cubicBezTo>
                              <a:lnTo>
                                <a:pt x="17302" y="21596"/>
                              </a:lnTo>
                              <a:cubicBezTo>
                                <a:pt x="17296" y="21593"/>
                                <a:pt x="17291" y="21586"/>
                                <a:pt x="17285" y="21582"/>
                              </a:cubicBezTo>
                              <a:cubicBezTo>
                                <a:pt x="17210" y="21501"/>
                                <a:pt x="17117" y="21410"/>
                                <a:pt x="17020" y="21311"/>
                              </a:cubicBezTo>
                              <a:cubicBezTo>
                                <a:pt x="17025" y="21300"/>
                                <a:pt x="17025" y="21286"/>
                                <a:pt x="17036" y="21276"/>
                              </a:cubicBezTo>
                              <a:cubicBezTo>
                                <a:pt x="17041" y="21276"/>
                                <a:pt x="17041" y="21272"/>
                                <a:pt x="17041" y="21269"/>
                              </a:cubicBezTo>
                              <a:cubicBezTo>
                                <a:pt x="17047" y="21262"/>
                                <a:pt x="17058" y="21244"/>
                                <a:pt x="17079" y="21223"/>
                              </a:cubicBezTo>
                              <a:cubicBezTo>
                                <a:pt x="17123" y="21180"/>
                                <a:pt x="17193" y="21121"/>
                                <a:pt x="17269" y="21061"/>
                              </a:cubicBezTo>
                              <a:cubicBezTo>
                                <a:pt x="17334" y="21011"/>
                                <a:pt x="17416" y="20955"/>
                                <a:pt x="17491" y="20909"/>
                              </a:cubicBezTo>
                              <a:cubicBezTo>
                                <a:pt x="17567" y="20863"/>
                                <a:pt x="17638" y="20828"/>
                                <a:pt x="17687" y="20803"/>
                              </a:cubicBezTo>
                              <a:cubicBezTo>
                                <a:pt x="17697" y="20796"/>
                                <a:pt x="17708" y="20793"/>
                                <a:pt x="17719" y="20789"/>
                              </a:cubicBezTo>
                              <a:cubicBezTo>
                                <a:pt x="17795" y="20754"/>
                                <a:pt x="17876" y="20729"/>
                                <a:pt x="17941" y="20715"/>
                              </a:cubicBezTo>
                              <a:cubicBezTo>
                                <a:pt x="17952" y="20712"/>
                                <a:pt x="17958" y="20712"/>
                                <a:pt x="17968" y="20712"/>
                              </a:cubicBezTo>
                              <a:cubicBezTo>
                                <a:pt x="17974" y="20715"/>
                                <a:pt x="17979" y="20715"/>
                                <a:pt x="17990" y="20719"/>
                              </a:cubicBezTo>
                              <a:cubicBezTo>
                                <a:pt x="17990" y="20722"/>
                                <a:pt x="17995" y="20722"/>
                                <a:pt x="18033" y="20729"/>
                              </a:cubicBezTo>
                              <a:cubicBezTo>
                                <a:pt x="18066" y="20733"/>
                                <a:pt x="18120" y="20736"/>
                                <a:pt x="18180" y="20726"/>
                              </a:cubicBezTo>
                              <a:cubicBezTo>
                                <a:pt x="18201" y="20722"/>
                                <a:pt x="18234" y="20712"/>
                                <a:pt x="18256" y="20690"/>
                              </a:cubicBezTo>
                              <a:cubicBezTo>
                                <a:pt x="18277" y="20673"/>
                                <a:pt x="18288" y="20652"/>
                                <a:pt x="18283" y="20634"/>
                              </a:cubicBezTo>
                              <a:cubicBezTo>
                                <a:pt x="18283" y="20616"/>
                                <a:pt x="18272" y="20599"/>
                                <a:pt x="18250" y="20585"/>
                              </a:cubicBezTo>
                              <a:cubicBezTo>
                                <a:pt x="18234" y="20574"/>
                                <a:pt x="18218" y="20567"/>
                                <a:pt x="18212" y="20567"/>
                              </a:cubicBezTo>
                              <a:cubicBezTo>
                                <a:pt x="18196" y="20560"/>
                                <a:pt x="18169" y="20556"/>
                                <a:pt x="18147" y="20556"/>
                              </a:cubicBezTo>
                              <a:lnTo>
                                <a:pt x="18147" y="20556"/>
                              </a:lnTo>
                              <a:cubicBezTo>
                                <a:pt x="18120" y="20556"/>
                                <a:pt x="18098" y="20560"/>
                                <a:pt x="18088" y="20564"/>
                              </a:cubicBezTo>
                              <a:cubicBezTo>
                                <a:pt x="18082" y="20564"/>
                                <a:pt x="18077" y="20567"/>
                                <a:pt x="18071" y="20567"/>
                              </a:cubicBezTo>
                              <a:cubicBezTo>
                                <a:pt x="18071" y="20567"/>
                                <a:pt x="18071" y="20567"/>
                                <a:pt x="18071" y="20567"/>
                              </a:cubicBezTo>
                              <a:cubicBezTo>
                                <a:pt x="18071" y="20564"/>
                                <a:pt x="18071" y="20560"/>
                                <a:pt x="18066" y="20556"/>
                              </a:cubicBezTo>
                              <a:cubicBezTo>
                                <a:pt x="18061" y="20553"/>
                                <a:pt x="18055" y="20549"/>
                                <a:pt x="18050" y="20546"/>
                              </a:cubicBezTo>
                              <a:cubicBezTo>
                                <a:pt x="18039" y="20539"/>
                                <a:pt x="18033" y="20528"/>
                                <a:pt x="18017" y="20518"/>
                              </a:cubicBezTo>
                              <a:cubicBezTo>
                                <a:pt x="18012" y="20514"/>
                                <a:pt x="18006" y="20507"/>
                                <a:pt x="18001" y="20504"/>
                              </a:cubicBezTo>
                              <a:cubicBezTo>
                                <a:pt x="18001" y="20504"/>
                                <a:pt x="18001" y="20500"/>
                                <a:pt x="18006" y="20500"/>
                              </a:cubicBezTo>
                              <a:cubicBezTo>
                                <a:pt x="18023" y="20486"/>
                                <a:pt x="18055" y="20461"/>
                                <a:pt x="18093" y="20433"/>
                              </a:cubicBezTo>
                              <a:cubicBezTo>
                                <a:pt x="18158" y="20377"/>
                                <a:pt x="18288" y="20260"/>
                                <a:pt x="18402" y="20116"/>
                              </a:cubicBezTo>
                              <a:cubicBezTo>
                                <a:pt x="18500" y="19999"/>
                                <a:pt x="18586" y="19866"/>
                                <a:pt x="18651" y="19739"/>
                              </a:cubicBezTo>
                              <a:cubicBezTo>
                                <a:pt x="18651" y="19742"/>
                                <a:pt x="18657" y="19742"/>
                                <a:pt x="18657" y="19746"/>
                              </a:cubicBezTo>
                              <a:cubicBezTo>
                                <a:pt x="18657" y="19760"/>
                                <a:pt x="18695" y="19795"/>
                                <a:pt x="18722" y="19813"/>
                              </a:cubicBezTo>
                              <a:cubicBezTo>
                                <a:pt x="18727" y="19816"/>
                                <a:pt x="18733" y="19820"/>
                                <a:pt x="18738" y="19823"/>
                              </a:cubicBezTo>
                              <a:lnTo>
                                <a:pt x="18792" y="19851"/>
                              </a:lnTo>
                              <a:cubicBezTo>
                                <a:pt x="18798" y="19855"/>
                                <a:pt x="18803" y="19855"/>
                                <a:pt x="18803" y="19855"/>
                              </a:cubicBezTo>
                              <a:lnTo>
                                <a:pt x="18809" y="19855"/>
                              </a:lnTo>
                              <a:lnTo>
                                <a:pt x="18841" y="19809"/>
                              </a:lnTo>
                              <a:cubicBezTo>
                                <a:pt x="18863" y="19781"/>
                                <a:pt x="18895" y="19753"/>
                                <a:pt x="18917" y="19732"/>
                              </a:cubicBezTo>
                              <a:cubicBezTo>
                                <a:pt x="18928" y="19742"/>
                                <a:pt x="18944" y="19753"/>
                                <a:pt x="18966" y="19763"/>
                              </a:cubicBezTo>
                              <a:cubicBezTo>
                                <a:pt x="18971" y="19767"/>
                                <a:pt x="18977" y="19767"/>
                                <a:pt x="18977" y="19770"/>
                              </a:cubicBezTo>
                              <a:cubicBezTo>
                                <a:pt x="18987" y="19777"/>
                                <a:pt x="18998" y="19781"/>
                                <a:pt x="19009" y="19788"/>
                              </a:cubicBezTo>
                              <a:cubicBezTo>
                                <a:pt x="19014" y="19791"/>
                                <a:pt x="19020" y="19795"/>
                                <a:pt x="19020" y="19802"/>
                              </a:cubicBezTo>
                              <a:cubicBezTo>
                                <a:pt x="19020" y="19816"/>
                                <a:pt x="19020" y="19834"/>
                                <a:pt x="19031" y="19834"/>
                              </a:cubicBezTo>
                              <a:cubicBezTo>
                                <a:pt x="19036" y="19834"/>
                                <a:pt x="19042" y="19834"/>
                                <a:pt x="19047" y="19830"/>
                              </a:cubicBezTo>
                              <a:cubicBezTo>
                                <a:pt x="19058" y="19830"/>
                                <a:pt x="19063" y="19823"/>
                                <a:pt x="19074" y="19816"/>
                              </a:cubicBezTo>
                              <a:lnTo>
                                <a:pt x="19074" y="19816"/>
                              </a:lnTo>
                              <a:cubicBezTo>
                                <a:pt x="19080" y="19809"/>
                                <a:pt x="19096" y="19799"/>
                                <a:pt x="19107" y="19791"/>
                              </a:cubicBezTo>
                              <a:cubicBezTo>
                                <a:pt x="19107" y="19788"/>
                                <a:pt x="19112" y="19788"/>
                                <a:pt x="19117" y="19784"/>
                              </a:cubicBezTo>
                              <a:cubicBezTo>
                                <a:pt x="19128" y="19774"/>
                                <a:pt x="19150" y="19760"/>
                                <a:pt x="19166" y="19742"/>
                              </a:cubicBezTo>
                              <a:cubicBezTo>
                                <a:pt x="19177" y="19728"/>
                                <a:pt x="19183" y="19710"/>
                                <a:pt x="19183" y="19700"/>
                              </a:cubicBezTo>
                              <a:cubicBezTo>
                                <a:pt x="19183" y="19696"/>
                                <a:pt x="19183" y="19693"/>
                                <a:pt x="19183" y="19689"/>
                              </a:cubicBezTo>
                              <a:cubicBezTo>
                                <a:pt x="19210" y="19703"/>
                                <a:pt x="19248" y="19714"/>
                                <a:pt x="19280" y="19724"/>
                              </a:cubicBezTo>
                              <a:cubicBezTo>
                                <a:pt x="19291" y="19728"/>
                                <a:pt x="19302" y="19728"/>
                                <a:pt x="19313" y="19732"/>
                              </a:cubicBezTo>
                              <a:cubicBezTo>
                                <a:pt x="19329" y="19735"/>
                                <a:pt x="19351" y="19742"/>
                                <a:pt x="19378" y="19749"/>
                              </a:cubicBezTo>
                              <a:lnTo>
                                <a:pt x="19389" y="19753"/>
                              </a:lnTo>
                              <a:lnTo>
                                <a:pt x="19389" y="19746"/>
                              </a:lnTo>
                              <a:cubicBezTo>
                                <a:pt x="19389" y="19742"/>
                                <a:pt x="19389" y="19739"/>
                                <a:pt x="19389" y="19732"/>
                              </a:cubicBezTo>
                              <a:cubicBezTo>
                                <a:pt x="19389" y="19728"/>
                                <a:pt x="19389" y="19721"/>
                                <a:pt x="19389" y="19717"/>
                              </a:cubicBezTo>
                              <a:cubicBezTo>
                                <a:pt x="19389" y="19717"/>
                                <a:pt x="19389" y="19714"/>
                                <a:pt x="19389" y="19714"/>
                              </a:cubicBezTo>
                              <a:cubicBezTo>
                                <a:pt x="19389" y="19710"/>
                                <a:pt x="19389" y="19710"/>
                                <a:pt x="19389" y="19707"/>
                              </a:cubicBezTo>
                              <a:lnTo>
                                <a:pt x="19389" y="19700"/>
                              </a:lnTo>
                              <a:cubicBezTo>
                                <a:pt x="19389" y="19693"/>
                                <a:pt x="19389" y="19689"/>
                                <a:pt x="19389" y="19682"/>
                              </a:cubicBezTo>
                              <a:cubicBezTo>
                                <a:pt x="19389" y="19682"/>
                                <a:pt x="19394" y="19682"/>
                                <a:pt x="19394" y="19682"/>
                              </a:cubicBezTo>
                              <a:cubicBezTo>
                                <a:pt x="19394" y="19682"/>
                                <a:pt x="19394" y="19682"/>
                                <a:pt x="19399" y="19686"/>
                              </a:cubicBezTo>
                              <a:cubicBezTo>
                                <a:pt x="19416" y="19689"/>
                                <a:pt x="19448" y="19686"/>
                                <a:pt x="19470" y="19682"/>
                              </a:cubicBezTo>
                              <a:cubicBezTo>
                                <a:pt x="19475" y="19682"/>
                                <a:pt x="19508" y="19672"/>
                                <a:pt x="19540" y="19658"/>
                              </a:cubicBezTo>
                              <a:cubicBezTo>
                                <a:pt x="19567" y="19643"/>
                                <a:pt x="19594" y="19626"/>
                                <a:pt x="19605" y="19612"/>
                              </a:cubicBezTo>
                              <a:lnTo>
                                <a:pt x="19605" y="19612"/>
                              </a:lnTo>
                              <a:cubicBezTo>
                                <a:pt x="19611" y="19608"/>
                                <a:pt x="19616" y="19601"/>
                                <a:pt x="19622" y="19598"/>
                              </a:cubicBezTo>
                              <a:cubicBezTo>
                                <a:pt x="19632" y="19605"/>
                                <a:pt x="19643" y="19612"/>
                                <a:pt x="19660" y="19615"/>
                              </a:cubicBezTo>
                              <a:cubicBezTo>
                                <a:pt x="19681" y="19622"/>
                                <a:pt x="19703" y="19629"/>
                                <a:pt x="19725" y="19633"/>
                              </a:cubicBezTo>
                              <a:cubicBezTo>
                                <a:pt x="19746" y="19636"/>
                                <a:pt x="19779" y="19636"/>
                                <a:pt x="19822" y="19633"/>
                              </a:cubicBezTo>
                              <a:lnTo>
                                <a:pt x="19833" y="19633"/>
                              </a:lnTo>
                              <a:cubicBezTo>
                                <a:pt x="19849" y="19633"/>
                                <a:pt x="19865" y="19629"/>
                                <a:pt x="19882" y="19629"/>
                              </a:cubicBezTo>
                              <a:cubicBezTo>
                                <a:pt x="19887" y="19629"/>
                                <a:pt x="19893" y="19629"/>
                                <a:pt x="19898" y="19629"/>
                              </a:cubicBezTo>
                              <a:cubicBezTo>
                                <a:pt x="19903" y="19629"/>
                                <a:pt x="19909" y="19629"/>
                                <a:pt x="19914" y="19629"/>
                              </a:cubicBezTo>
                              <a:cubicBezTo>
                                <a:pt x="19920" y="19629"/>
                                <a:pt x="19920" y="19629"/>
                                <a:pt x="19925" y="19629"/>
                              </a:cubicBezTo>
                              <a:lnTo>
                                <a:pt x="19936" y="19629"/>
                              </a:lnTo>
                              <a:lnTo>
                                <a:pt x="19936" y="19594"/>
                              </a:lnTo>
                              <a:cubicBezTo>
                                <a:pt x="19936" y="19576"/>
                                <a:pt x="19936" y="19559"/>
                                <a:pt x="19936" y="19545"/>
                              </a:cubicBezTo>
                              <a:lnTo>
                                <a:pt x="19936" y="19545"/>
                              </a:lnTo>
                              <a:cubicBezTo>
                                <a:pt x="19941" y="19545"/>
                                <a:pt x="19947" y="19548"/>
                                <a:pt x="19958" y="19555"/>
                              </a:cubicBezTo>
                              <a:cubicBezTo>
                                <a:pt x="19958" y="19562"/>
                                <a:pt x="19968" y="19573"/>
                                <a:pt x="19985" y="19583"/>
                              </a:cubicBezTo>
                              <a:cubicBezTo>
                                <a:pt x="20001" y="19591"/>
                                <a:pt x="20017" y="19598"/>
                                <a:pt x="20034" y="19605"/>
                              </a:cubicBezTo>
                              <a:cubicBezTo>
                                <a:pt x="20039" y="19608"/>
                                <a:pt x="20044" y="19608"/>
                                <a:pt x="20050" y="19612"/>
                              </a:cubicBezTo>
                              <a:cubicBezTo>
                                <a:pt x="20055" y="19615"/>
                                <a:pt x="20066" y="19619"/>
                                <a:pt x="20071" y="19622"/>
                              </a:cubicBezTo>
                              <a:cubicBezTo>
                                <a:pt x="20077" y="19626"/>
                                <a:pt x="20082" y="19629"/>
                                <a:pt x="20082" y="19629"/>
                              </a:cubicBezTo>
                              <a:cubicBezTo>
                                <a:pt x="20082" y="19629"/>
                                <a:pt x="20088" y="19633"/>
                                <a:pt x="20088" y="19640"/>
                              </a:cubicBezTo>
                              <a:lnTo>
                                <a:pt x="20088" y="19640"/>
                              </a:lnTo>
                              <a:cubicBezTo>
                                <a:pt x="20088" y="19640"/>
                                <a:pt x="20088" y="19647"/>
                                <a:pt x="20088" y="19650"/>
                              </a:cubicBezTo>
                              <a:lnTo>
                                <a:pt x="20088" y="19693"/>
                              </a:lnTo>
                              <a:lnTo>
                                <a:pt x="20104" y="19675"/>
                              </a:lnTo>
                              <a:cubicBezTo>
                                <a:pt x="20120" y="19661"/>
                                <a:pt x="20137" y="19643"/>
                                <a:pt x="20153" y="19622"/>
                              </a:cubicBezTo>
                              <a:cubicBezTo>
                                <a:pt x="20164" y="19608"/>
                                <a:pt x="20169" y="19598"/>
                                <a:pt x="20174" y="19583"/>
                              </a:cubicBezTo>
                              <a:cubicBezTo>
                                <a:pt x="20185" y="19562"/>
                                <a:pt x="20185" y="19538"/>
                                <a:pt x="20185" y="19516"/>
                              </a:cubicBezTo>
                              <a:lnTo>
                                <a:pt x="20207" y="19516"/>
                              </a:lnTo>
                              <a:cubicBezTo>
                                <a:pt x="20218" y="19516"/>
                                <a:pt x="20229" y="19516"/>
                                <a:pt x="20239" y="19516"/>
                              </a:cubicBezTo>
                              <a:cubicBezTo>
                                <a:pt x="20261" y="19513"/>
                                <a:pt x="20277" y="19509"/>
                                <a:pt x="20288" y="19506"/>
                              </a:cubicBezTo>
                              <a:cubicBezTo>
                                <a:pt x="20305" y="19502"/>
                                <a:pt x="20326" y="19492"/>
                                <a:pt x="20342" y="19481"/>
                              </a:cubicBezTo>
                              <a:lnTo>
                                <a:pt x="20375" y="19464"/>
                              </a:lnTo>
                              <a:lnTo>
                                <a:pt x="20391" y="19457"/>
                              </a:lnTo>
                              <a:cubicBezTo>
                                <a:pt x="20397" y="19453"/>
                                <a:pt x="20402" y="19453"/>
                                <a:pt x="20408" y="19450"/>
                              </a:cubicBezTo>
                              <a:lnTo>
                                <a:pt x="20429" y="19439"/>
                              </a:lnTo>
                              <a:cubicBezTo>
                                <a:pt x="20435" y="19439"/>
                                <a:pt x="20435" y="19435"/>
                                <a:pt x="20435" y="19435"/>
                              </a:cubicBezTo>
                              <a:lnTo>
                                <a:pt x="20462" y="19421"/>
                              </a:lnTo>
                              <a:lnTo>
                                <a:pt x="20440" y="19421"/>
                              </a:lnTo>
                              <a:cubicBezTo>
                                <a:pt x="20429" y="19421"/>
                                <a:pt x="20424" y="19421"/>
                                <a:pt x="20418" y="19421"/>
                              </a:cubicBezTo>
                              <a:cubicBezTo>
                                <a:pt x="20402" y="19421"/>
                                <a:pt x="20391" y="19421"/>
                                <a:pt x="20386" y="19421"/>
                              </a:cubicBezTo>
                              <a:cubicBezTo>
                                <a:pt x="20386" y="19421"/>
                                <a:pt x="20386" y="19421"/>
                                <a:pt x="20386" y="19421"/>
                              </a:cubicBezTo>
                              <a:cubicBezTo>
                                <a:pt x="20386" y="19421"/>
                                <a:pt x="20386" y="19421"/>
                                <a:pt x="20386" y="19421"/>
                              </a:cubicBezTo>
                              <a:lnTo>
                                <a:pt x="20375" y="19418"/>
                              </a:lnTo>
                              <a:cubicBezTo>
                                <a:pt x="20370" y="19414"/>
                                <a:pt x="20364" y="19411"/>
                                <a:pt x="20359" y="19407"/>
                              </a:cubicBezTo>
                              <a:lnTo>
                                <a:pt x="20315" y="19383"/>
                              </a:lnTo>
                              <a:cubicBezTo>
                                <a:pt x="20288" y="19365"/>
                                <a:pt x="20261" y="19354"/>
                                <a:pt x="20245" y="19344"/>
                              </a:cubicBezTo>
                              <a:lnTo>
                                <a:pt x="20245" y="19344"/>
                              </a:lnTo>
                              <a:cubicBezTo>
                                <a:pt x="20239" y="19337"/>
                                <a:pt x="20234" y="19333"/>
                                <a:pt x="20234" y="19330"/>
                              </a:cubicBezTo>
                              <a:cubicBezTo>
                                <a:pt x="20234" y="19330"/>
                                <a:pt x="20234" y="19326"/>
                                <a:pt x="20239" y="19326"/>
                              </a:cubicBezTo>
                              <a:cubicBezTo>
                                <a:pt x="20245" y="19330"/>
                                <a:pt x="20250" y="19330"/>
                                <a:pt x="20256" y="19333"/>
                              </a:cubicBezTo>
                              <a:cubicBezTo>
                                <a:pt x="20288" y="19344"/>
                                <a:pt x="20332" y="19347"/>
                                <a:pt x="20370" y="19347"/>
                              </a:cubicBezTo>
                              <a:cubicBezTo>
                                <a:pt x="20386" y="19347"/>
                                <a:pt x="20418" y="19344"/>
                                <a:pt x="20451" y="19337"/>
                              </a:cubicBezTo>
                              <a:cubicBezTo>
                                <a:pt x="20467" y="19333"/>
                                <a:pt x="20483" y="19330"/>
                                <a:pt x="20505" y="19323"/>
                              </a:cubicBezTo>
                              <a:lnTo>
                                <a:pt x="20511" y="19319"/>
                              </a:lnTo>
                              <a:cubicBezTo>
                                <a:pt x="20527" y="19316"/>
                                <a:pt x="20538" y="19309"/>
                                <a:pt x="20554" y="19309"/>
                              </a:cubicBezTo>
                              <a:cubicBezTo>
                                <a:pt x="20559" y="19309"/>
                                <a:pt x="20559" y="19309"/>
                                <a:pt x="20565" y="19309"/>
                              </a:cubicBezTo>
                              <a:lnTo>
                                <a:pt x="20570" y="19309"/>
                              </a:lnTo>
                              <a:cubicBezTo>
                                <a:pt x="20576" y="19309"/>
                                <a:pt x="20581" y="19309"/>
                                <a:pt x="20586" y="19309"/>
                              </a:cubicBezTo>
                              <a:cubicBezTo>
                                <a:pt x="20597" y="19309"/>
                                <a:pt x="20608" y="19301"/>
                                <a:pt x="20608" y="19294"/>
                              </a:cubicBezTo>
                              <a:cubicBezTo>
                                <a:pt x="20608" y="19287"/>
                                <a:pt x="20608" y="19280"/>
                                <a:pt x="20608" y="19280"/>
                              </a:cubicBezTo>
                              <a:cubicBezTo>
                                <a:pt x="20603" y="19266"/>
                                <a:pt x="20597" y="19256"/>
                                <a:pt x="20592" y="19242"/>
                              </a:cubicBezTo>
                              <a:cubicBezTo>
                                <a:pt x="20576" y="19217"/>
                                <a:pt x="20559" y="19199"/>
                                <a:pt x="20548" y="19185"/>
                              </a:cubicBezTo>
                              <a:lnTo>
                                <a:pt x="20548" y="19182"/>
                              </a:lnTo>
                              <a:cubicBezTo>
                                <a:pt x="20576" y="19182"/>
                                <a:pt x="20603" y="19178"/>
                                <a:pt x="20624" y="19171"/>
                              </a:cubicBezTo>
                              <a:cubicBezTo>
                                <a:pt x="20646" y="19164"/>
                                <a:pt x="20673" y="19153"/>
                                <a:pt x="20700" y="19136"/>
                              </a:cubicBezTo>
                              <a:cubicBezTo>
                                <a:pt x="20706" y="19129"/>
                                <a:pt x="20716" y="19125"/>
                                <a:pt x="20722" y="19118"/>
                              </a:cubicBezTo>
                              <a:cubicBezTo>
                                <a:pt x="20727" y="19115"/>
                                <a:pt x="20733" y="19108"/>
                                <a:pt x="20738" y="19104"/>
                              </a:cubicBezTo>
                              <a:cubicBezTo>
                                <a:pt x="20744" y="19101"/>
                                <a:pt x="20749" y="19097"/>
                                <a:pt x="20754" y="19093"/>
                              </a:cubicBezTo>
                              <a:lnTo>
                                <a:pt x="20760" y="19090"/>
                              </a:lnTo>
                              <a:cubicBezTo>
                                <a:pt x="20760" y="19090"/>
                                <a:pt x="20765" y="19090"/>
                                <a:pt x="20771" y="19086"/>
                              </a:cubicBezTo>
                              <a:cubicBezTo>
                                <a:pt x="20776" y="19086"/>
                                <a:pt x="20787" y="19086"/>
                                <a:pt x="20792" y="19086"/>
                              </a:cubicBezTo>
                              <a:lnTo>
                                <a:pt x="20814" y="19086"/>
                              </a:lnTo>
                              <a:lnTo>
                                <a:pt x="20803" y="19076"/>
                              </a:lnTo>
                              <a:lnTo>
                                <a:pt x="20727" y="19019"/>
                              </a:lnTo>
                              <a:cubicBezTo>
                                <a:pt x="20711" y="19009"/>
                                <a:pt x="20700" y="19002"/>
                                <a:pt x="20689" y="18991"/>
                              </a:cubicBezTo>
                              <a:lnTo>
                                <a:pt x="20679" y="18981"/>
                              </a:lnTo>
                              <a:cubicBezTo>
                                <a:pt x="20689" y="18977"/>
                                <a:pt x="20700" y="18970"/>
                                <a:pt x="20711" y="18967"/>
                              </a:cubicBezTo>
                              <a:cubicBezTo>
                                <a:pt x="20722" y="18959"/>
                                <a:pt x="20738" y="18952"/>
                                <a:pt x="20749" y="18945"/>
                              </a:cubicBezTo>
                              <a:cubicBezTo>
                                <a:pt x="20754" y="18942"/>
                                <a:pt x="20754" y="18938"/>
                                <a:pt x="20760" y="18935"/>
                              </a:cubicBezTo>
                              <a:cubicBezTo>
                                <a:pt x="20760" y="18931"/>
                                <a:pt x="20765" y="18931"/>
                                <a:pt x="20765" y="18928"/>
                              </a:cubicBezTo>
                              <a:cubicBezTo>
                                <a:pt x="20771" y="18924"/>
                                <a:pt x="20771" y="18924"/>
                                <a:pt x="20771" y="18924"/>
                              </a:cubicBezTo>
                              <a:cubicBezTo>
                                <a:pt x="20771" y="18924"/>
                                <a:pt x="20771" y="18924"/>
                                <a:pt x="20776" y="18924"/>
                              </a:cubicBezTo>
                              <a:cubicBezTo>
                                <a:pt x="20782" y="18924"/>
                                <a:pt x="20792" y="18921"/>
                                <a:pt x="20792" y="18917"/>
                              </a:cubicBezTo>
                              <a:cubicBezTo>
                                <a:pt x="20803" y="18910"/>
                                <a:pt x="20803" y="18903"/>
                                <a:pt x="20803" y="18896"/>
                              </a:cubicBezTo>
                              <a:cubicBezTo>
                                <a:pt x="20798" y="18889"/>
                                <a:pt x="20798" y="18885"/>
                                <a:pt x="20792" y="18882"/>
                              </a:cubicBezTo>
                              <a:lnTo>
                                <a:pt x="20792" y="18882"/>
                              </a:lnTo>
                              <a:cubicBezTo>
                                <a:pt x="20787" y="18875"/>
                                <a:pt x="20776" y="18871"/>
                                <a:pt x="20771" y="18864"/>
                              </a:cubicBezTo>
                              <a:cubicBezTo>
                                <a:pt x="20754" y="18854"/>
                                <a:pt x="20733" y="18843"/>
                                <a:pt x="20711" y="18836"/>
                              </a:cubicBezTo>
                              <a:cubicBezTo>
                                <a:pt x="20689" y="18829"/>
                                <a:pt x="20662" y="18822"/>
                                <a:pt x="20635" y="18818"/>
                              </a:cubicBezTo>
                              <a:cubicBezTo>
                                <a:pt x="20641" y="18818"/>
                                <a:pt x="20646" y="18815"/>
                                <a:pt x="20651" y="18811"/>
                              </a:cubicBezTo>
                              <a:cubicBezTo>
                                <a:pt x="20668" y="18804"/>
                                <a:pt x="20695" y="18790"/>
                                <a:pt x="20722" y="18776"/>
                              </a:cubicBezTo>
                              <a:lnTo>
                                <a:pt x="20727" y="18773"/>
                              </a:lnTo>
                              <a:cubicBezTo>
                                <a:pt x="20754" y="18759"/>
                                <a:pt x="20782" y="18741"/>
                                <a:pt x="20819" y="18730"/>
                              </a:cubicBezTo>
                              <a:cubicBezTo>
                                <a:pt x="20819" y="18730"/>
                                <a:pt x="20830" y="18727"/>
                                <a:pt x="20836" y="18727"/>
                              </a:cubicBezTo>
                              <a:lnTo>
                                <a:pt x="20841" y="18727"/>
                              </a:lnTo>
                              <a:cubicBezTo>
                                <a:pt x="20847" y="18727"/>
                                <a:pt x="20847" y="18727"/>
                                <a:pt x="20847" y="18723"/>
                              </a:cubicBezTo>
                              <a:cubicBezTo>
                                <a:pt x="20852" y="18720"/>
                                <a:pt x="20847" y="18716"/>
                                <a:pt x="20847" y="18716"/>
                              </a:cubicBezTo>
                              <a:cubicBezTo>
                                <a:pt x="20847" y="18716"/>
                                <a:pt x="20847" y="18716"/>
                                <a:pt x="20847" y="18713"/>
                              </a:cubicBezTo>
                              <a:lnTo>
                                <a:pt x="20841" y="18702"/>
                              </a:lnTo>
                              <a:cubicBezTo>
                                <a:pt x="20836" y="18692"/>
                                <a:pt x="20836" y="18688"/>
                                <a:pt x="20830" y="18681"/>
                              </a:cubicBezTo>
                              <a:cubicBezTo>
                                <a:pt x="20819" y="18667"/>
                                <a:pt x="20809" y="18653"/>
                                <a:pt x="20792" y="18642"/>
                              </a:cubicBezTo>
                              <a:cubicBezTo>
                                <a:pt x="20771" y="18625"/>
                                <a:pt x="20749" y="18610"/>
                                <a:pt x="20722" y="18603"/>
                              </a:cubicBezTo>
                              <a:cubicBezTo>
                                <a:pt x="20738" y="18596"/>
                                <a:pt x="20754" y="18589"/>
                                <a:pt x="20771" y="18582"/>
                              </a:cubicBezTo>
                              <a:cubicBezTo>
                                <a:pt x="20782" y="18579"/>
                                <a:pt x="20798" y="18565"/>
                                <a:pt x="20819" y="18547"/>
                              </a:cubicBezTo>
                              <a:cubicBezTo>
                                <a:pt x="20825" y="18544"/>
                                <a:pt x="20830" y="18540"/>
                                <a:pt x="20830" y="18536"/>
                              </a:cubicBezTo>
                              <a:cubicBezTo>
                                <a:pt x="20836" y="18533"/>
                                <a:pt x="20841" y="18526"/>
                                <a:pt x="20847" y="18522"/>
                              </a:cubicBezTo>
                              <a:cubicBezTo>
                                <a:pt x="20852" y="18519"/>
                                <a:pt x="20857" y="18515"/>
                                <a:pt x="20863" y="18515"/>
                              </a:cubicBezTo>
                              <a:lnTo>
                                <a:pt x="20868" y="18515"/>
                              </a:lnTo>
                              <a:lnTo>
                                <a:pt x="20874" y="18512"/>
                              </a:lnTo>
                              <a:cubicBezTo>
                                <a:pt x="20879" y="18512"/>
                                <a:pt x="20890" y="18512"/>
                                <a:pt x="20912" y="18519"/>
                              </a:cubicBezTo>
                              <a:cubicBezTo>
                                <a:pt x="20917" y="18519"/>
                                <a:pt x="20928" y="18522"/>
                                <a:pt x="20939" y="18526"/>
                              </a:cubicBezTo>
                              <a:lnTo>
                                <a:pt x="20966" y="18529"/>
                              </a:lnTo>
                              <a:lnTo>
                                <a:pt x="20933" y="18505"/>
                              </a:lnTo>
                              <a:lnTo>
                                <a:pt x="20879" y="18473"/>
                              </a:lnTo>
                              <a:lnTo>
                                <a:pt x="20863" y="18466"/>
                              </a:lnTo>
                              <a:cubicBezTo>
                                <a:pt x="20841" y="18455"/>
                                <a:pt x="20819" y="18445"/>
                                <a:pt x="20798" y="18438"/>
                              </a:cubicBezTo>
                              <a:cubicBezTo>
                                <a:pt x="20771" y="18427"/>
                                <a:pt x="20733" y="18424"/>
                                <a:pt x="20706" y="18427"/>
                              </a:cubicBezTo>
                              <a:cubicBezTo>
                                <a:pt x="20706" y="18427"/>
                                <a:pt x="20711" y="18424"/>
                                <a:pt x="20711" y="18420"/>
                              </a:cubicBezTo>
                              <a:lnTo>
                                <a:pt x="20711" y="18420"/>
                              </a:lnTo>
                              <a:cubicBezTo>
                                <a:pt x="20727" y="18410"/>
                                <a:pt x="20738" y="18399"/>
                                <a:pt x="20749" y="18385"/>
                              </a:cubicBezTo>
                              <a:lnTo>
                                <a:pt x="20765" y="18360"/>
                              </a:lnTo>
                              <a:cubicBezTo>
                                <a:pt x="20771" y="18357"/>
                                <a:pt x="20771" y="18353"/>
                                <a:pt x="20776" y="18350"/>
                              </a:cubicBezTo>
                              <a:lnTo>
                                <a:pt x="20782" y="18346"/>
                              </a:lnTo>
                              <a:cubicBezTo>
                                <a:pt x="20782" y="18346"/>
                                <a:pt x="20782" y="18343"/>
                                <a:pt x="20787" y="18343"/>
                              </a:cubicBezTo>
                              <a:lnTo>
                                <a:pt x="20787" y="18339"/>
                              </a:lnTo>
                              <a:cubicBezTo>
                                <a:pt x="20792" y="18336"/>
                                <a:pt x="20792" y="18336"/>
                                <a:pt x="20798" y="18332"/>
                              </a:cubicBezTo>
                              <a:lnTo>
                                <a:pt x="20809" y="18325"/>
                              </a:lnTo>
                              <a:lnTo>
                                <a:pt x="20803" y="18321"/>
                              </a:lnTo>
                              <a:cubicBezTo>
                                <a:pt x="20765" y="18304"/>
                                <a:pt x="20754" y="18300"/>
                                <a:pt x="20733" y="18293"/>
                              </a:cubicBezTo>
                              <a:cubicBezTo>
                                <a:pt x="20711" y="18286"/>
                                <a:pt x="20689" y="18283"/>
                                <a:pt x="20668" y="18279"/>
                              </a:cubicBezTo>
                              <a:cubicBezTo>
                                <a:pt x="20630" y="18276"/>
                                <a:pt x="20586" y="18272"/>
                                <a:pt x="20554" y="18276"/>
                              </a:cubicBezTo>
                              <a:cubicBezTo>
                                <a:pt x="20554" y="18276"/>
                                <a:pt x="20548" y="18276"/>
                                <a:pt x="20548" y="18276"/>
                              </a:cubicBezTo>
                              <a:cubicBezTo>
                                <a:pt x="20548" y="18276"/>
                                <a:pt x="20548" y="18276"/>
                                <a:pt x="20543" y="18276"/>
                              </a:cubicBezTo>
                              <a:cubicBezTo>
                                <a:pt x="20565" y="18261"/>
                                <a:pt x="20581" y="18247"/>
                                <a:pt x="20592" y="18233"/>
                              </a:cubicBezTo>
                              <a:cubicBezTo>
                                <a:pt x="20597" y="18226"/>
                                <a:pt x="20613" y="18209"/>
                                <a:pt x="20624" y="18187"/>
                              </a:cubicBezTo>
                              <a:lnTo>
                                <a:pt x="20630" y="18180"/>
                              </a:lnTo>
                              <a:cubicBezTo>
                                <a:pt x="20635" y="18173"/>
                                <a:pt x="20635" y="18166"/>
                                <a:pt x="20641" y="18159"/>
                              </a:cubicBezTo>
                              <a:cubicBezTo>
                                <a:pt x="20646" y="18152"/>
                                <a:pt x="20646" y="18149"/>
                                <a:pt x="20651" y="18145"/>
                              </a:cubicBezTo>
                              <a:lnTo>
                                <a:pt x="20657" y="18142"/>
                              </a:lnTo>
                              <a:lnTo>
                                <a:pt x="20668" y="18135"/>
                              </a:lnTo>
                              <a:lnTo>
                                <a:pt x="20695" y="18117"/>
                              </a:lnTo>
                              <a:lnTo>
                                <a:pt x="20641" y="18106"/>
                              </a:lnTo>
                              <a:cubicBezTo>
                                <a:pt x="20635" y="18106"/>
                                <a:pt x="20635" y="18106"/>
                                <a:pt x="20630" y="18103"/>
                              </a:cubicBezTo>
                              <a:lnTo>
                                <a:pt x="20619" y="18103"/>
                              </a:lnTo>
                              <a:cubicBezTo>
                                <a:pt x="20619" y="18103"/>
                                <a:pt x="20613" y="18103"/>
                                <a:pt x="20613" y="18103"/>
                              </a:cubicBezTo>
                              <a:cubicBezTo>
                                <a:pt x="20597" y="18099"/>
                                <a:pt x="20581" y="18099"/>
                                <a:pt x="20565" y="18099"/>
                              </a:cubicBezTo>
                              <a:cubicBezTo>
                                <a:pt x="20532" y="18096"/>
                                <a:pt x="20500" y="18096"/>
                                <a:pt x="20467" y="18099"/>
                              </a:cubicBezTo>
                              <a:cubicBezTo>
                                <a:pt x="20435" y="18103"/>
                                <a:pt x="20408" y="18106"/>
                                <a:pt x="20375" y="18110"/>
                              </a:cubicBezTo>
                              <a:cubicBezTo>
                                <a:pt x="20364" y="18113"/>
                                <a:pt x="20348" y="18117"/>
                                <a:pt x="20337" y="18120"/>
                              </a:cubicBezTo>
                              <a:cubicBezTo>
                                <a:pt x="20337" y="18120"/>
                                <a:pt x="20332" y="18120"/>
                                <a:pt x="20332" y="18124"/>
                              </a:cubicBezTo>
                              <a:cubicBezTo>
                                <a:pt x="20332" y="18124"/>
                                <a:pt x="20326" y="18124"/>
                                <a:pt x="20326" y="18124"/>
                              </a:cubicBezTo>
                              <a:cubicBezTo>
                                <a:pt x="20342" y="18106"/>
                                <a:pt x="20359" y="18085"/>
                                <a:pt x="20370" y="18064"/>
                              </a:cubicBezTo>
                              <a:cubicBezTo>
                                <a:pt x="20375" y="18053"/>
                                <a:pt x="20386" y="18043"/>
                                <a:pt x="20391" y="18032"/>
                              </a:cubicBezTo>
                              <a:lnTo>
                                <a:pt x="20397" y="18022"/>
                              </a:lnTo>
                              <a:cubicBezTo>
                                <a:pt x="20397" y="18022"/>
                                <a:pt x="20397" y="18022"/>
                                <a:pt x="20397" y="18018"/>
                              </a:cubicBezTo>
                              <a:cubicBezTo>
                                <a:pt x="20397" y="18015"/>
                                <a:pt x="20402" y="18011"/>
                                <a:pt x="20397" y="18008"/>
                              </a:cubicBezTo>
                              <a:cubicBezTo>
                                <a:pt x="20397" y="18004"/>
                                <a:pt x="20391" y="18004"/>
                                <a:pt x="20386" y="18004"/>
                              </a:cubicBezTo>
                              <a:cubicBezTo>
                                <a:pt x="20380" y="18001"/>
                                <a:pt x="20375" y="18001"/>
                                <a:pt x="20370" y="17997"/>
                              </a:cubicBezTo>
                              <a:cubicBezTo>
                                <a:pt x="20364" y="17997"/>
                                <a:pt x="20359" y="17994"/>
                                <a:pt x="20359" y="17994"/>
                              </a:cubicBezTo>
                              <a:cubicBezTo>
                                <a:pt x="20332" y="17990"/>
                                <a:pt x="20310" y="17986"/>
                                <a:pt x="20294" y="17986"/>
                              </a:cubicBezTo>
                              <a:cubicBezTo>
                                <a:pt x="20305" y="17976"/>
                                <a:pt x="20310" y="17965"/>
                                <a:pt x="20315" y="17955"/>
                              </a:cubicBezTo>
                              <a:cubicBezTo>
                                <a:pt x="20321" y="17948"/>
                                <a:pt x="20321" y="17941"/>
                                <a:pt x="20326" y="17930"/>
                              </a:cubicBezTo>
                              <a:lnTo>
                                <a:pt x="20332" y="17920"/>
                              </a:lnTo>
                              <a:cubicBezTo>
                                <a:pt x="20337" y="17912"/>
                                <a:pt x="20342" y="17905"/>
                                <a:pt x="20348" y="17895"/>
                              </a:cubicBezTo>
                              <a:cubicBezTo>
                                <a:pt x="20348" y="17891"/>
                                <a:pt x="20353" y="17888"/>
                                <a:pt x="20359" y="17884"/>
                              </a:cubicBezTo>
                              <a:lnTo>
                                <a:pt x="20359" y="17884"/>
                              </a:lnTo>
                              <a:cubicBezTo>
                                <a:pt x="20359" y="17884"/>
                                <a:pt x="20359" y="17884"/>
                                <a:pt x="20359" y="17881"/>
                              </a:cubicBezTo>
                              <a:lnTo>
                                <a:pt x="20370" y="17867"/>
                              </a:lnTo>
                              <a:lnTo>
                                <a:pt x="20380" y="17863"/>
                              </a:lnTo>
                              <a:lnTo>
                                <a:pt x="20375" y="17860"/>
                              </a:lnTo>
                              <a:lnTo>
                                <a:pt x="20375" y="17856"/>
                              </a:lnTo>
                              <a:lnTo>
                                <a:pt x="20370" y="17853"/>
                              </a:lnTo>
                              <a:cubicBezTo>
                                <a:pt x="20326" y="17838"/>
                                <a:pt x="20315" y="17838"/>
                                <a:pt x="20288" y="17835"/>
                              </a:cubicBezTo>
                              <a:cubicBezTo>
                                <a:pt x="20267" y="17831"/>
                                <a:pt x="20239" y="17831"/>
                                <a:pt x="20218" y="17828"/>
                              </a:cubicBezTo>
                              <a:cubicBezTo>
                                <a:pt x="20180" y="17828"/>
                                <a:pt x="20142" y="17831"/>
                                <a:pt x="20109" y="17838"/>
                              </a:cubicBezTo>
                              <a:cubicBezTo>
                                <a:pt x="20109" y="17828"/>
                                <a:pt x="20109" y="17821"/>
                                <a:pt x="20109" y="17810"/>
                              </a:cubicBezTo>
                              <a:cubicBezTo>
                                <a:pt x="20109" y="17803"/>
                                <a:pt x="20104" y="17789"/>
                                <a:pt x="20093" y="17778"/>
                              </a:cubicBezTo>
                              <a:cubicBezTo>
                                <a:pt x="20088" y="17771"/>
                                <a:pt x="20077" y="17764"/>
                                <a:pt x="20071" y="17761"/>
                              </a:cubicBezTo>
                              <a:cubicBezTo>
                                <a:pt x="20066" y="17754"/>
                                <a:pt x="20061" y="17750"/>
                                <a:pt x="20050" y="17747"/>
                              </a:cubicBezTo>
                              <a:cubicBezTo>
                                <a:pt x="20044" y="17743"/>
                                <a:pt x="20044" y="17743"/>
                                <a:pt x="20039" y="17740"/>
                              </a:cubicBezTo>
                              <a:cubicBezTo>
                                <a:pt x="20028" y="17733"/>
                                <a:pt x="20023" y="17726"/>
                                <a:pt x="20023" y="17715"/>
                              </a:cubicBezTo>
                              <a:cubicBezTo>
                                <a:pt x="20023" y="17708"/>
                                <a:pt x="20023" y="17701"/>
                                <a:pt x="20023" y="17694"/>
                              </a:cubicBezTo>
                              <a:cubicBezTo>
                                <a:pt x="20023" y="17690"/>
                                <a:pt x="20023" y="17687"/>
                                <a:pt x="20028" y="17683"/>
                              </a:cubicBezTo>
                              <a:lnTo>
                                <a:pt x="20039" y="17659"/>
                              </a:lnTo>
                              <a:lnTo>
                                <a:pt x="20028" y="17659"/>
                              </a:lnTo>
                              <a:cubicBezTo>
                                <a:pt x="20023" y="17659"/>
                                <a:pt x="20012" y="17659"/>
                                <a:pt x="20006" y="17659"/>
                              </a:cubicBezTo>
                              <a:lnTo>
                                <a:pt x="19996" y="17659"/>
                              </a:lnTo>
                              <a:cubicBezTo>
                                <a:pt x="19990" y="17659"/>
                                <a:pt x="19990" y="17659"/>
                                <a:pt x="19990" y="17659"/>
                              </a:cubicBezTo>
                              <a:lnTo>
                                <a:pt x="19990" y="17659"/>
                              </a:lnTo>
                              <a:cubicBezTo>
                                <a:pt x="19979" y="17659"/>
                                <a:pt x="19968" y="17659"/>
                                <a:pt x="19963" y="17659"/>
                              </a:cubicBezTo>
                              <a:cubicBezTo>
                                <a:pt x="19947" y="17659"/>
                                <a:pt x="19925" y="17662"/>
                                <a:pt x="19909" y="17666"/>
                              </a:cubicBezTo>
                              <a:cubicBezTo>
                                <a:pt x="19893" y="17669"/>
                                <a:pt x="19876" y="17673"/>
                                <a:pt x="19865" y="17676"/>
                              </a:cubicBezTo>
                              <a:lnTo>
                                <a:pt x="19860" y="17680"/>
                              </a:lnTo>
                              <a:cubicBezTo>
                                <a:pt x="19849" y="17683"/>
                                <a:pt x="19838" y="17687"/>
                                <a:pt x="19833" y="17697"/>
                              </a:cubicBezTo>
                              <a:cubicBezTo>
                                <a:pt x="19833" y="17697"/>
                                <a:pt x="19833" y="17701"/>
                                <a:pt x="19833" y="17701"/>
                              </a:cubicBezTo>
                              <a:cubicBezTo>
                                <a:pt x="19833" y="17701"/>
                                <a:pt x="19833" y="17701"/>
                                <a:pt x="19833" y="17701"/>
                              </a:cubicBezTo>
                              <a:cubicBezTo>
                                <a:pt x="19833" y="17683"/>
                                <a:pt x="19828" y="17666"/>
                                <a:pt x="19822" y="17652"/>
                              </a:cubicBezTo>
                              <a:cubicBezTo>
                                <a:pt x="19822" y="17648"/>
                                <a:pt x="19817" y="17641"/>
                                <a:pt x="19811" y="17630"/>
                              </a:cubicBezTo>
                              <a:cubicBezTo>
                                <a:pt x="19806" y="17623"/>
                                <a:pt x="19800" y="17616"/>
                                <a:pt x="19790" y="17609"/>
                              </a:cubicBezTo>
                              <a:lnTo>
                                <a:pt x="19784" y="17606"/>
                              </a:lnTo>
                              <a:cubicBezTo>
                                <a:pt x="19779" y="17599"/>
                                <a:pt x="19768" y="17592"/>
                                <a:pt x="19768" y="17581"/>
                              </a:cubicBezTo>
                              <a:cubicBezTo>
                                <a:pt x="19768" y="17578"/>
                                <a:pt x="19768" y="17574"/>
                                <a:pt x="19768" y="17571"/>
                              </a:cubicBezTo>
                              <a:lnTo>
                                <a:pt x="19768" y="17567"/>
                              </a:lnTo>
                              <a:lnTo>
                                <a:pt x="19773" y="17563"/>
                              </a:lnTo>
                              <a:cubicBezTo>
                                <a:pt x="19773" y="17560"/>
                                <a:pt x="19784" y="17556"/>
                                <a:pt x="19790" y="17553"/>
                              </a:cubicBezTo>
                              <a:cubicBezTo>
                                <a:pt x="19795" y="17549"/>
                                <a:pt x="19795" y="17549"/>
                                <a:pt x="19800" y="17546"/>
                              </a:cubicBezTo>
                              <a:lnTo>
                                <a:pt x="19811" y="17539"/>
                              </a:lnTo>
                              <a:lnTo>
                                <a:pt x="19800" y="17539"/>
                              </a:lnTo>
                              <a:cubicBezTo>
                                <a:pt x="19800" y="17539"/>
                                <a:pt x="19795" y="17539"/>
                                <a:pt x="19795" y="17539"/>
                              </a:cubicBezTo>
                              <a:cubicBezTo>
                                <a:pt x="19795" y="17539"/>
                                <a:pt x="19790" y="17539"/>
                                <a:pt x="19784" y="17539"/>
                              </a:cubicBezTo>
                              <a:lnTo>
                                <a:pt x="19768" y="17539"/>
                              </a:lnTo>
                              <a:cubicBezTo>
                                <a:pt x="19763" y="17539"/>
                                <a:pt x="19757" y="17539"/>
                                <a:pt x="19752" y="17539"/>
                              </a:cubicBezTo>
                              <a:cubicBezTo>
                                <a:pt x="19746" y="17539"/>
                                <a:pt x="19741" y="17539"/>
                                <a:pt x="19735" y="17539"/>
                              </a:cubicBezTo>
                              <a:cubicBezTo>
                                <a:pt x="19719" y="17539"/>
                                <a:pt x="19708" y="17542"/>
                                <a:pt x="19692" y="17546"/>
                              </a:cubicBezTo>
                              <a:cubicBezTo>
                                <a:pt x="19670" y="17553"/>
                                <a:pt x="19649" y="17563"/>
                                <a:pt x="19632" y="17574"/>
                              </a:cubicBezTo>
                              <a:cubicBezTo>
                                <a:pt x="19627" y="17578"/>
                                <a:pt x="19616" y="17581"/>
                                <a:pt x="19611" y="17585"/>
                              </a:cubicBezTo>
                              <a:cubicBezTo>
                                <a:pt x="19605" y="17574"/>
                                <a:pt x="19594" y="17563"/>
                                <a:pt x="19584" y="17556"/>
                              </a:cubicBezTo>
                              <a:cubicBezTo>
                                <a:pt x="19573" y="17549"/>
                                <a:pt x="19557" y="17539"/>
                                <a:pt x="19529" y="17532"/>
                              </a:cubicBezTo>
                              <a:cubicBezTo>
                                <a:pt x="19519" y="17528"/>
                                <a:pt x="19508" y="17528"/>
                                <a:pt x="19491" y="17528"/>
                              </a:cubicBezTo>
                              <a:lnTo>
                                <a:pt x="19491" y="17528"/>
                              </a:lnTo>
                              <a:lnTo>
                                <a:pt x="19491" y="17528"/>
                              </a:lnTo>
                              <a:cubicBezTo>
                                <a:pt x="19491" y="17528"/>
                                <a:pt x="19486" y="17528"/>
                                <a:pt x="19486" y="17528"/>
                              </a:cubicBezTo>
                              <a:cubicBezTo>
                                <a:pt x="19481" y="17528"/>
                                <a:pt x="19475" y="17528"/>
                                <a:pt x="19470" y="17532"/>
                              </a:cubicBezTo>
                              <a:cubicBezTo>
                                <a:pt x="19464" y="17532"/>
                                <a:pt x="19459" y="17535"/>
                                <a:pt x="19454" y="17535"/>
                              </a:cubicBezTo>
                              <a:cubicBezTo>
                                <a:pt x="19448" y="17535"/>
                                <a:pt x="19448" y="17535"/>
                                <a:pt x="19443" y="17539"/>
                              </a:cubicBezTo>
                              <a:lnTo>
                                <a:pt x="19437" y="17539"/>
                              </a:lnTo>
                              <a:lnTo>
                                <a:pt x="19443" y="17549"/>
                              </a:lnTo>
                              <a:cubicBezTo>
                                <a:pt x="19443" y="17553"/>
                                <a:pt x="19448" y="17556"/>
                                <a:pt x="19448" y="17556"/>
                              </a:cubicBezTo>
                              <a:cubicBezTo>
                                <a:pt x="19448" y="17556"/>
                                <a:pt x="19448" y="17560"/>
                                <a:pt x="19448" y="17560"/>
                              </a:cubicBezTo>
                              <a:lnTo>
                                <a:pt x="19448" y="17563"/>
                              </a:lnTo>
                              <a:cubicBezTo>
                                <a:pt x="19448" y="17567"/>
                                <a:pt x="19448" y="17571"/>
                                <a:pt x="19448" y="17574"/>
                              </a:cubicBezTo>
                              <a:cubicBezTo>
                                <a:pt x="19448" y="17581"/>
                                <a:pt x="19448" y="17592"/>
                                <a:pt x="19443" y="17602"/>
                              </a:cubicBezTo>
                              <a:cubicBezTo>
                                <a:pt x="19437" y="17616"/>
                                <a:pt x="19426" y="17634"/>
                                <a:pt x="19421" y="17652"/>
                              </a:cubicBezTo>
                              <a:cubicBezTo>
                                <a:pt x="19416" y="17662"/>
                                <a:pt x="19410" y="17669"/>
                                <a:pt x="19405" y="17680"/>
                              </a:cubicBezTo>
                              <a:cubicBezTo>
                                <a:pt x="19367" y="17747"/>
                                <a:pt x="19345" y="17796"/>
                                <a:pt x="19329" y="17831"/>
                              </a:cubicBezTo>
                              <a:cubicBezTo>
                                <a:pt x="19329" y="17831"/>
                                <a:pt x="19323" y="17828"/>
                                <a:pt x="19323" y="17828"/>
                              </a:cubicBezTo>
                              <a:cubicBezTo>
                                <a:pt x="19323" y="17824"/>
                                <a:pt x="19323" y="17817"/>
                                <a:pt x="19318" y="17810"/>
                              </a:cubicBezTo>
                              <a:cubicBezTo>
                                <a:pt x="19313" y="17800"/>
                                <a:pt x="19313" y="17786"/>
                                <a:pt x="19307" y="17771"/>
                              </a:cubicBezTo>
                              <a:cubicBezTo>
                                <a:pt x="19302" y="17747"/>
                                <a:pt x="19302" y="17708"/>
                                <a:pt x="19313" y="17662"/>
                              </a:cubicBezTo>
                              <a:lnTo>
                                <a:pt x="19318" y="17606"/>
                              </a:lnTo>
                              <a:cubicBezTo>
                                <a:pt x="19318" y="17592"/>
                                <a:pt x="19318" y="17578"/>
                                <a:pt x="19323" y="17567"/>
                              </a:cubicBezTo>
                              <a:lnTo>
                                <a:pt x="19323" y="17549"/>
                              </a:lnTo>
                              <a:cubicBezTo>
                                <a:pt x="19329" y="17532"/>
                                <a:pt x="19318" y="17511"/>
                                <a:pt x="19302" y="17507"/>
                              </a:cubicBezTo>
                              <a:cubicBezTo>
                                <a:pt x="19296" y="17504"/>
                                <a:pt x="19296" y="17504"/>
                                <a:pt x="19291" y="17504"/>
                              </a:cubicBezTo>
                              <a:cubicBezTo>
                                <a:pt x="19280" y="17500"/>
                                <a:pt x="19269" y="17500"/>
                                <a:pt x="19258" y="17500"/>
                              </a:cubicBezTo>
                              <a:cubicBezTo>
                                <a:pt x="19248" y="17500"/>
                                <a:pt x="19237" y="17504"/>
                                <a:pt x="19226" y="17507"/>
                              </a:cubicBezTo>
                              <a:cubicBezTo>
                                <a:pt x="19220" y="17507"/>
                                <a:pt x="19220" y="17511"/>
                                <a:pt x="19215" y="17511"/>
                              </a:cubicBezTo>
                              <a:cubicBezTo>
                                <a:pt x="19199" y="17514"/>
                                <a:pt x="19177" y="17518"/>
                                <a:pt x="19155" y="17514"/>
                              </a:cubicBezTo>
                              <a:cubicBezTo>
                                <a:pt x="19134" y="17511"/>
                                <a:pt x="19112" y="17504"/>
                                <a:pt x="19101" y="17496"/>
                              </a:cubicBezTo>
                              <a:cubicBezTo>
                                <a:pt x="19096" y="17493"/>
                                <a:pt x="19090" y="17486"/>
                                <a:pt x="19085" y="17479"/>
                              </a:cubicBezTo>
                              <a:cubicBezTo>
                                <a:pt x="19085" y="17475"/>
                                <a:pt x="19085" y="17472"/>
                                <a:pt x="19085" y="17472"/>
                              </a:cubicBezTo>
                              <a:cubicBezTo>
                                <a:pt x="19085" y="17468"/>
                                <a:pt x="19090" y="17461"/>
                                <a:pt x="19090" y="17454"/>
                              </a:cubicBezTo>
                              <a:lnTo>
                                <a:pt x="19096" y="17451"/>
                              </a:lnTo>
                              <a:lnTo>
                                <a:pt x="19090" y="17451"/>
                              </a:lnTo>
                              <a:cubicBezTo>
                                <a:pt x="19080" y="17447"/>
                                <a:pt x="19052" y="17451"/>
                                <a:pt x="19042" y="17454"/>
                              </a:cubicBezTo>
                              <a:cubicBezTo>
                                <a:pt x="19042" y="17447"/>
                                <a:pt x="19042" y="17440"/>
                                <a:pt x="19047" y="17429"/>
                              </a:cubicBezTo>
                              <a:cubicBezTo>
                                <a:pt x="19052" y="17387"/>
                                <a:pt x="19058" y="17306"/>
                                <a:pt x="19090" y="17207"/>
                              </a:cubicBezTo>
                              <a:cubicBezTo>
                                <a:pt x="19112" y="17130"/>
                                <a:pt x="19150" y="17052"/>
                                <a:pt x="19188" y="16975"/>
                              </a:cubicBezTo>
                              <a:cubicBezTo>
                                <a:pt x="19204" y="16947"/>
                                <a:pt x="19220" y="16918"/>
                                <a:pt x="19242" y="16883"/>
                              </a:cubicBezTo>
                              <a:cubicBezTo>
                                <a:pt x="19269" y="16841"/>
                                <a:pt x="19302" y="16802"/>
                                <a:pt x="19329" y="16767"/>
                              </a:cubicBezTo>
                              <a:cubicBezTo>
                                <a:pt x="19340" y="16756"/>
                                <a:pt x="19345" y="16742"/>
                                <a:pt x="19356" y="16731"/>
                              </a:cubicBezTo>
                              <a:cubicBezTo>
                                <a:pt x="19410" y="16664"/>
                                <a:pt x="19502" y="16566"/>
                                <a:pt x="19638" y="16449"/>
                              </a:cubicBezTo>
                              <a:cubicBezTo>
                                <a:pt x="19784" y="16323"/>
                                <a:pt x="19985" y="16189"/>
                                <a:pt x="20191" y="16069"/>
                              </a:cubicBezTo>
                              <a:cubicBezTo>
                                <a:pt x="20218" y="16051"/>
                                <a:pt x="20245" y="16037"/>
                                <a:pt x="20277" y="16019"/>
                              </a:cubicBezTo>
                              <a:cubicBezTo>
                                <a:pt x="20359" y="15974"/>
                                <a:pt x="20445" y="15924"/>
                                <a:pt x="20516" y="15871"/>
                              </a:cubicBezTo>
                              <a:cubicBezTo>
                                <a:pt x="20603" y="15811"/>
                                <a:pt x="20668" y="15734"/>
                                <a:pt x="20733" y="15628"/>
                              </a:cubicBezTo>
                              <a:cubicBezTo>
                                <a:pt x="20760" y="15586"/>
                                <a:pt x="20782" y="15547"/>
                                <a:pt x="20798" y="15508"/>
                              </a:cubicBezTo>
                              <a:lnTo>
                                <a:pt x="20798" y="15505"/>
                              </a:lnTo>
                              <a:cubicBezTo>
                                <a:pt x="20814" y="15473"/>
                                <a:pt x="20836" y="15431"/>
                                <a:pt x="20847" y="15392"/>
                              </a:cubicBezTo>
                              <a:lnTo>
                                <a:pt x="20847" y="15388"/>
                              </a:lnTo>
                              <a:cubicBezTo>
                                <a:pt x="20847" y="15388"/>
                                <a:pt x="20847" y="15385"/>
                                <a:pt x="20847" y="15385"/>
                              </a:cubicBezTo>
                              <a:lnTo>
                                <a:pt x="20847" y="15381"/>
                              </a:lnTo>
                              <a:cubicBezTo>
                                <a:pt x="20847" y="15374"/>
                                <a:pt x="20852" y="15367"/>
                                <a:pt x="20852" y="15360"/>
                              </a:cubicBezTo>
                              <a:cubicBezTo>
                                <a:pt x="20852" y="15346"/>
                                <a:pt x="20852" y="15335"/>
                                <a:pt x="20852" y="15325"/>
                              </a:cubicBezTo>
                              <a:cubicBezTo>
                                <a:pt x="20852" y="15307"/>
                                <a:pt x="20841" y="15290"/>
                                <a:pt x="20825" y="15268"/>
                              </a:cubicBezTo>
                              <a:cubicBezTo>
                                <a:pt x="20819" y="15261"/>
                                <a:pt x="20809" y="15251"/>
                                <a:pt x="20803" y="15244"/>
                              </a:cubicBezTo>
                              <a:cubicBezTo>
                                <a:pt x="20771" y="15216"/>
                                <a:pt x="20733" y="15194"/>
                                <a:pt x="20700" y="15180"/>
                              </a:cubicBezTo>
                              <a:cubicBezTo>
                                <a:pt x="20695" y="15177"/>
                                <a:pt x="20689" y="15177"/>
                                <a:pt x="20684" y="15173"/>
                              </a:cubicBezTo>
                              <a:cubicBezTo>
                                <a:pt x="20679" y="15173"/>
                                <a:pt x="20679" y="15170"/>
                                <a:pt x="20673" y="15170"/>
                              </a:cubicBezTo>
                              <a:lnTo>
                                <a:pt x="20668" y="15170"/>
                              </a:lnTo>
                              <a:lnTo>
                                <a:pt x="20662" y="15173"/>
                              </a:lnTo>
                              <a:cubicBezTo>
                                <a:pt x="20657" y="15177"/>
                                <a:pt x="20657" y="15177"/>
                                <a:pt x="20679" y="15201"/>
                              </a:cubicBezTo>
                              <a:cubicBezTo>
                                <a:pt x="20695" y="15223"/>
                                <a:pt x="20716" y="15254"/>
                                <a:pt x="20716" y="15290"/>
                              </a:cubicBezTo>
                              <a:cubicBezTo>
                                <a:pt x="20722" y="15332"/>
                                <a:pt x="20706" y="15374"/>
                                <a:pt x="20695" y="15395"/>
                              </a:cubicBezTo>
                              <a:cubicBezTo>
                                <a:pt x="20679" y="15424"/>
                                <a:pt x="20662" y="15448"/>
                                <a:pt x="20657" y="15462"/>
                              </a:cubicBezTo>
                              <a:lnTo>
                                <a:pt x="20657" y="15466"/>
                              </a:lnTo>
                              <a:cubicBezTo>
                                <a:pt x="20651" y="15473"/>
                                <a:pt x="20646" y="15480"/>
                                <a:pt x="20646" y="15487"/>
                              </a:cubicBezTo>
                              <a:cubicBezTo>
                                <a:pt x="20635" y="15505"/>
                                <a:pt x="20619" y="15522"/>
                                <a:pt x="20613" y="15540"/>
                              </a:cubicBezTo>
                              <a:cubicBezTo>
                                <a:pt x="20597" y="15568"/>
                                <a:pt x="20597" y="15579"/>
                                <a:pt x="20597" y="15582"/>
                              </a:cubicBezTo>
                              <a:cubicBezTo>
                                <a:pt x="20548" y="15610"/>
                                <a:pt x="20500" y="15635"/>
                                <a:pt x="20451" y="15663"/>
                              </a:cubicBezTo>
                              <a:cubicBezTo>
                                <a:pt x="20408" y="15688"/>
                                <a:pt x="20359" y="15709"/>
                                <a:pt x="20315" y="15734"/>
                              </a:cubicBezTo>
                              <a:cubicBezTo>
                                <a:pt x="20234" y="15776"/>
                                <a:pt x="20147" y="15818"/>
                                <a:pt x="20077" y="15857"/>
                              </a:cubicBezTo>
                              <a:cubicBezTo>
                                <a:pt x="19963" y="15921"/>
                                <a:pt x="19882" y="15981"/>
                                <a:pt x="19849" y="16002"/>
                              </a:cubicBezTo>
                              <a:cubicBezTo>
                                <a:pt x="19800" y="16037"/>
                                <a:pt x="19741" y="16083"/>
                                <a:pt x="19681" y="16136"/>
                              </a:cubicBezTo>
                              <a:cubicBezTo>
                                <a:pt x="19611" y="16192"/>
                                <a:pt x="19557" y="16241"/>
                                <a:pt x="19535" y="16259"/>
                              </a:cubicBezTo>
                              <a:cubicBezTo>
                                <a:pt x="19519" y="16252"/>
                                <a:pt x="19502" y="16245"/>
                                <a:pt x="19486" y="16238"/>
                              </a:cubicBezTo>
                              <a:cubicBezTo>
                                <a:pt x="19459" y="16227"/>
                                <a:pt x="19421" y="16217"/>
                                <a:pt x="19394" y="16210"/>
                              </a:cubicBezTo>
                              <a:cubicBezTo>
                                <a:pt x="19367" y="16203"/>
                                <a:pt x="19340" y="16199"/>
                                <a:pt x="19329" y="16199"/>
                              </a:cubicBezTo>
                              <a:cubicBezTo>
                                <a:pt x="19307" y="16196"/>
                                <a:pt x="19280" y="16196"/>
                                <a:pt x="19253" y="16196"/>
                              </a:cubicBezTo>
                              <a:cubicBezTo>
                                <a:pt x="19231" y="16192"/>
                                <a:pt x="19215" y="16189"/>
                                <a:pt x="19199" y="16185"/>
                              </a:cubicBezTo>
                              <a:cubicBezTo>
                                <a:pt x="19264" y="16153"/>
                                <a:pt x="19318" y="16125"/>
                                <a:pt x="19361" y="16107"/>
                              </a:cubicBezTo>
                              <a:cubicBezTo>
                                <a:pt x="19399" y="16090"/>
                                <a:pt x="19432" y="16079"/>
                                <a:pt x="19454" y="16072"/>
                              </a:cubicBezTo>
                              <a:cubicBezTo>
                                <a:pt x="19486" y="16069"/>
                                <a:pt x="19519" y="16065"/>
                                <a:pt x="19546" y="16062"/>
                              </a:cubicBezTo>
                              <a:cubicBezTo>
                                <a:pt x="19638" y="16051"/>
                                <a:pt x="19638" y="16048"/>
                                <a:pt x="19632" y="16044"/>
                              </a:cubicBezTo>
                              <a:cubicBezTo>
                                <a:pt x="19632" y="16037"/>
                                <a:pt x="19627" y="16037"/>
                                <a:pt x="19551" y="16044"/>
                              </a:cubicBezTo>
                              <a:cubicBezTo>
                                <a:pt x="19535" y="16044"/>
                                <a:pt x="19519" y="16048"/>
                                <a:pt x="19497" y="16048"/>
                              </a:cubicBezTo>
                              <a:cubicBezTo>
                                <a:pt x="19497" y="16048"/>
                                <a:pt x="19491" y="16048"/>
                                <a:pt x="19491" y="16048"/>
                              </a:cubicBezTo>
                              <a:cubicBezTo>
                                <a:pt x="19432" y="16051"/>
                                <a:pt x="19383" y="16055"/>
                                <a:pt x="19329" y="16055"/>
                              </a:cubicBezTo>
                              <a:cubicBezTo>
                                <a:pt x="19302" y="16055"/>
                                <a:pt x="19264" y="16058"/>
                                <a:pt x="19226" y="16058"/>
                              </a:cubicBezTo>
                              <a:cubicBezTo>
                                <a:pt x="19215" y="16058"/>
                                <a:pt x="19204" y="16058"/>
                                <a:pt x="19193" y="16058"/>
                              </a:cubicBezTo>
                              <a:cubicBezTo>
                                <a:pt x="19210" y="16051"/>
                                <a:pt x="19220" y="16044"/>
                                <a:pt x="19231" y="16040"/>
                              </a:cubicBezTo>
                              <a:cubicBezTo>
                                <a:pt x="19242" y="16037"/>
                                <a:pt x="19296" y="16009"/>
                                <a:pt x="19345" y="15966"/>
                              </a:cubicBezTo>
                              <a:cubicBezTo>
                                <a:pt x="19378" y="15942"/>
                                <a:pt x="19410" y="15907"/>
                                <a:pt x="19432" y="15878"/>
                              </a:cubicBezTo>
                              <a:lnTo>
                                <a:pt x="19437" y="15875"/>
                              </a:lnTo>
                              <a:lnTo>
                                <a:pt x="19437" y="15871"/>
                              </a:lnTo>
                              <a:cubicBezTo>
                                <a:pt x="19437" y="15868"/>
                                <a:pt x="19437" y="15868"/>
                                <a:pt x="19443" y="15864"/>
                              </a:cubicBezTo>
                              <a:lnTo>
                                <a:pt x="19443" y="15857"/>
                              </a:lnTo>
                              <a:lnTo>
                                <a:pt x="19443" y="15857"/>
                              </a:lnTo>
                              <a:cubicBezTo>
                                <a:pt x="19443" y="15857"/>
                                <a:pt x="19443" y="15857"/>
                                <a:pt x="19443" y="15857"/>
                              </a:cubicBezTo>
                              <a:lnTo>
                                <a:pt x="19443" y="15854"/>
                              </a:lnTo>
                              <a:lnTo>
                                <a:pt x="19432" y="15854"/>
                              </a:lnTo>
                              <a:lnTo>
                                <a:pt x="19432" y="15857"/>
                              </a:lnTo>
                              <a:cubicBezTo>
                                <a:pt x="19432" y="15857"/>
                                <a:pt x="19432" y="15857"/>
                                <a:pt x="19432" y="15861"/>
                              </a:cubicBezTo>
                              <a:cubicBezTo>
                                <a:pt x="19432" y="15861"/>
                                <a:pt x="19432" y="15861"/>
                                <a:pt x="19432" y="15864"/>
                              </a:cubicBezTo>
                              <a:cubicBezTo>
                                <a:pt x="19426" y="15864"/>
                                <a:pt x="19426" y="15868"/>
                                <a:pt x="19421" y="15868"/>
                              </a:cubicBezTo>
                              <a:cubicBezTo>
                                <a:pt x="19410" y="15871"/>
                                <a:pt x="19399" y="15875"/>
                                <a:pt x="19383" y="15878"/>
                              </a:cubicBezTo>
                              <a:cubicBezTo>
                                <a:pt x="19361" y="15885"/>
                                <a:pt x="19340" y="15889"/>
                                <a:pt x="19313" y="15892"/>
                              </a:cubicBezTo>
                              <a:lnTo>
                                <a:pt x="19302" y="15892"/>
                              </a:lnTo>
                              <a:cubicBezTo>
                                <a:pt x="19307" y="15889"/>
                                <a:pt x="19313" y="15885"/>
                                <a:pt x="19318" y="15882"/>
                              </a:cubicBezTo>
                              <a:lnTo>
                                <a:pt x="19318" y="15882"/>
                              </a:lnTo>
                              <a:lnTo>
                                <a:pt x="19318" y="15882"/>
                              </a:lnTo>
                              <a:cubicBezTo>
                                <a:pt x="19313" y="15854"/>
                                <a:pt x="19318" y="15815"/>
                                <a:pt x="19323" y="15776"/>
                              </a:cubicBezTo>
                              <a:lnTo>
                                <a:pt x="19323" y="15773"/>
                              </a:lnTo>
                              <a:cubicBezTo>
                                <a:pt x="19323" y="15769"/>
                                <a:pt x="19323" y="15765"/>
                                <a:pt x="19323" y="15762"/>
                              </a:cubicBezTo>
                              <a:cubicBezTo>
                                <a:pt x="19329" y="15737"/>
                                <a:pt x="19340" y="15716"/>
                                <a:pt x="19351" y="15691"/>
                              </a:cubicBezTo>
                              <a:cubicBezTo>
                                <a:pt x="19389" y="15607"/>
                                <a:pt x="19459" y="15515"/>
                                <a:pt x="19546" y="15434"/>
                              </a:cubicBezTo>
                              <a:cubicBezTo>
                                <a:pt x="19594" y="15385"/>
                                <a:pt x="19660" y="15332"/>
                                <a:pt x="19741" y="15275"/>
                              </a:cubicBezTo>
                              <a:cubicBezTo>
                                <a:pt x="19773" y="15254"/>
                                <a:pt x="19806" y="15233"/>
                                <a:pt x="19833" y="15212"/>
                              </a:cubicBezTo>
                              <a:cubicBezTo>
                                <a:pt x="19860" y="15194"/>
                                <a:pt x="19887" y="15177"/>
                                <a:pt x="19914" y="15159"/>
                              </a:cubicBezTo>
                              <a:cubicBezTo>
                                <a:pt x="19931" y="15149"/>
                                <a:pt x="19947" y="15138"/>
                                <a:pt x="19963" y="15124"/>
                              </a:cubicBezTo>
                              <a:cubicBezTo>
                                <a:pt x="20017" y="15089"/>
                                <a:pt x="20071" y="15053"/>
                                <a:pt x="20131" y="15025"/>
                              </a:cubicBezTo>
                              <a:cubicBezTo>
                                <a:pt x="20169" y="15008"/>
                                <a:pt x="20218" y="14997"/>
                                <a:pt x="20267" y="14990"/>
                              </a:cubicBezTo>
                              <a:cubicBezTo>
                                <a:pt x="20315" y="14983"/>
                                <a:pt x="20370" y="14983"/>
                                <a:pt x="20418" y="14983"/>
                              </a:cubicBezTo>
                              <a:cubicBezTo>
                                <a:pt x="20635" y="14979"/>
                                <a:pt x="20825" y="14979"/>
                                <a:pt x="20998" y="15000"/>
                              </a:cubicBezTo>
                              <a:cubicBezTo>
                                <a:pt x="21031" y="15004"/>
                                <a:pt x="21058" y="15008"/>
                                <a:pt x="21090" y="15011"/>
                              </a:cubicBezTo>
                              <a:cubicBezTo>
                                <a:pt x="21128" y="15015"/>
                                <a:pt x="21161" y="15022"/>
                                <a:pt x="21193" y="15025"/>
                              </a:cubicBezTo>
                              <a:cubicBezTo>
                                <a:pt x="21215" y="15060"/>
                                <a:pt x="21231" y="15092"/>
                                <a:pt x="21242" y="15117"/>
                              </a:cubicBezTo>
                              <a:cubicBezTo>
                                <a:pt x="21307" y="15226"/>
                                <a:pt x="21378" y="15342"/>
                                <a:pt x="21459" y="15445"/>
                              </a:cubicBezTo>
                              <a:cubicBezTo>
                                <a:pt x="21497" y="15498"/>
                                <a:pt x="21540" y="15554"/>
                                <a:pt x="21589" y="15607"/>
                              </a:cubicBezTo>
                              <a:lnTo>
                                <a:pt x="21600" y="15621"/>
                              </a:lnTo>
                              <a:lnTo>
                                <a:pt x="21600" y="15208"/>
                              </a:lnTo>
                              <a:cubicBezTo>
                                <a:pt x="21562" y="15152"/>
                                <a:pt x="21530" y="15092"/>
                                <a:pt x="21497" y="15032"/>
                              </a:cubicBezTo>
                              <a:cubicBezTo>
                                <a:pt x="21535" y="15029"/>
                                <a:pt x="21567" y="15025"/>
                                <a:pt x="21600" y="15022"/>
                              </a:cubicBezTo>
                              <a:lnTo>
                                <a:pt x="21600" y="14768"/>
                              </a:lnTo>
                              <a:lnTo>
                                <a:pt x="21530" y="14761"/>
                              </a:lnTo>
                              <a:cubicBezTo>
                                <a:pt x="21475" y="14757"/>
                                <a:pt x="21421" y="14754"/>
                                <a:pt x="21367" y="14750"/>
                              </a:cubicBezTo>
                              <a:cubicBezTo>
                                <a:pt x="21307" y="14606"/>
                                <a:pt x="21253" y="14451"/>
                                <a:pt x="21204" y="14299"/>
                              </a:cubicBezTo>
                              <a:cubicBezTo>
                                <a:pt x="21248" y="14278"/>
                                <a:pt x="21291" y="14257"/>
                                <a:pt x="21334" y="14239"/>
                              </a:cubicBezTo>
                              <a:cubicBezTo>
                                <a:pt x="21389" y="14218"/>
                                <a:pt x="21448" y="14197"/>
                                <a:pt x="21513" y="14179"/>
                              </a:cubicBezTo>
                              <a:cubicBezTo>
                                <a:pt x="21546" y="14169"/>
                                <a:pt x="21573" y="14161"/>
                                <a:pt x="21600" y="14154"/>
                              </a:cubicBezTo>
                              <a:lnTo>
                                <a:pt x="21600" y="13365"/>
                              </a:lnTo>
                              <a:cubicBezTo>
                                <a:pt x="21567" y="13344"/>
                                <a:pt x="21535" y="13319"/>
                                <a:pt x="21502" y="13294"/>
                              </a:cubicBezTo>
                              <a:cubicBezTo>
                                <a:pt x="21443" y="13252"/>
                                <a:pt x="21383" y="13210"/>
                                <a:pt x="21324" y="13167"/>
                              </a:cubicBezTo>
                              <a:lnTo>
                                <a:pt x="21242" y="13107"/>
                              </a:lnTo>
                              <a:cubicBezTo>
                                <a:pt x="21242" y="13104"/>
                                <a:pt x="21242" y="13100"/>
                                <a:pt x="21242" y="13090"/>
                              </a:cubicBezTo>
                              <a:cubicBezTo>
                                <a:pt x="21248" y="13083"/>
                                <a:pt x="21253" y="13069"/>
                                <a:pt x="21253" y="13051"/>
                              </a:cubicBezTo>
                              <a:cubicBezTo>
                                <a:pt x="21253" y="13030"/>
                                <a:pt x="21253" y="12998"/>
                                <a:pt x="21248" y="12973"/>
                              </a:cubicBezTo>
                              <a:cubicBezTo>
                                <a:pt x="21248" y="12963"/>
                                <a:pt x="21231" y="12903"/>
                                <a:pt x="21183" y="12843"/>
                              </a:cubicBezTo>
                              <a:cubicBezTo>
                                <a:pt x="21172" y="12829"/>
                                <a:pt x="21161" y="12815"/>
                                <a:pt x="21145" y="12797"/>
                              </a:cubicBezTo>
                              <a:cubicBezTo>
                                <a:pt x="21118" y="12762"/>
                                <a:pt x="21085" y="12727"/>
                                <a:pt x="21047" y="12695"/>
                              </a:cubicBezTo>
                              <a:lnTo>
                                <a:pt x="21058" y="12409"/>
                              </a:lnTo>
                              <a:cubicBezTo>
                                <a:pt x="21058" y="12395"/>
                                <a:pt x="21058" y="12385"/>
                                <a:pt x="21058" y="12381"/>
                              </a:cubicBezTo>
                              <a:cubicBezTo>
                                <a:pt x="21107" y="12381"/>
                                <a:pt x="21150" y="12381"/>
                                <a:pt x="21199" y="12374"/>
                              </a:cubicBezTo>
                              <a:cubicBezTo>
                                <a:pt x="21242" y="12367"/>
                                <a:pt x="21291" y="12356"/>
                                <a:pt x="21334" y="12342"/>
                              </a:cubicBezTo>
                              <a:cubicBezTo>
                                <a:pt x="21394" y="12325"/>
                                <a:pt x="21454" y="12297"/>
                                <a:pt x="21497" y="12268"/>
                              </a:cubicBezTo>
                              <a:cubicBezTo>
                                <a:pt x="21535" y="12244"/>
                                <a:pt x="21567" y="12215"/>
                                <a:pt x="21600" y="12187"/>
                              </a:cubicBezTo>
                              <a:lnTo>
                                <a:pt x="21600" y="11503"/>
                              </a:lnTo>
                              <a:cubicBezTo>
                                <a:pt x="21589" y="11493"/>
                                <a:pt x="21578" y="11486"/>
                                <a:pt x="21562" y="11475"/>
                              </a:cubicBezTo>
                              <a:cubicBezTo>
                                <a:pt x="21557" y="11472"/>
                                <a:pt x="21551" y="11468"/>
                                <a:pt x="21551" y="11465"/>
                              </a:cubicBezTo>
                              <a:cubicBezTo>
                                <a:pt x="21551" y="11465"/>
                                <a:pt x="21546" y="11461"/>
                                <a:pt x="21546" y="11461"/>
                              </a:cubicBezTo>
                              <a:cubicBezTo>
                                <a:pt x="21540" y="11457"/>
                                <a:pt x="21535" y="11450"/>
                                <a:pt x="21524" y="11440"/>
                              </a:cubicBezTo>
                              <a:cubicBezTo>
                                <a:pt x="21524" y="11440"/>
                                <a:pt x="21524" y="11436"/>
                                <a:pt x="21519" y="11436"/>
                              </a:cubicBezTo>
                              <a:lnTo>
                                <a:pt x="21513" y="11433"/>
                              </a:lnTo>
                              <a:cubicBezTo>
                                <a:pt x="21513" y="11433"/>
                                <a:pt x="21513" y="11429"/>
                                <a:pt x="21508" y="11429"/>
                              </a:cubicBezTo>
                              <a:lnTo>
                                <a:pt x="21502" y="11422"/>
                              </a:lnTo>
                              <a:cubicBezTo>
                                <a:pt x="21502" y="11422"/>
                                <a:pt x="21502" y="11422"/>
                                <a:pt x="21502" y="11419"/>
                              </a:cubicBezTo>
                              <a:cubicBezTo>
                                <a:pt x="21502" y="11415"/>
                                <a:pt x="21497" y="11412"/>
                                <a:pt x="21497" y="11405"/>
                              </a:cubicBezTo>
                              <a:cubicBezTo>
                                <a:pt x="21497" y="11401"/>
                                <a:pt x="21497" y="11401"/>
                                <a:pt x="21492" y="11398"/>
                              </a:cubicBezTo>
                              <a:lnTo>
                                <a:pt x="21492" y="11394"/>
                              </a:lnTo>
                              <a:lnTo>
                                <a:pt x="21492" y="11391"/>
                              </a:lnTo>
                              <a:lnTo>
                                <a:pt x="21481" y="11394"/>
                              </a:lnTo>
                              <a:cubicBezTo>
                                <a:pt x="21481" y="11394"/>
                                <a:pt x="21475" y="11394"/>
                                <a:pt x="21470" y="11398"/>
                              </a:cubicBezTo>
                              <a:lnTo>
                                <a:pt x="21454" y="11405"/>
                              </a:lnTo>
                              <a:lnTo>
                                <a:pt x="21432" y="11412"/>
                              </a:lnTo>
                              <a:cubicBezTo>
                                <a:pt x="21421" y="11415"/>
                                <a:pt x="21410" y="11419"/>
                                <a:pt x="21394" y="11426"/>
                              </a:cubicBezTo>
                              <a:cubicBezTo>
                                <a:pt x="21372" y="11436"/>
                                <a:pt x="21345" y="11447"/>
                                <a:pt x="21329" y="11461"/>
                              </a:cubicBezTo>
                              <a:cubicBezTo>
                                <a:pt x="21307" y="11475"/>
                                <a:pt x="21286" y="11489"/>
                                <a:pt x="21269" y="11507"/>
                              </a:cubicBezTo>
                              <a:cubicBezTo>
                                <a:pt x="21269" y="11510"/>
                                <a:pt x="21264" y="11510"/>
                                <a:pt x="21264" y="11514"/>
                              </a:cubicBezTo>
                              <a:cubicBezTo>
                                <a:pt x="21264" y="11514"/>
                                <a:pt x="21264" y="11517"/>
                                <a:pt x="21259" y="11517"/>
                              </a:cubicBezTo>
                              <a:cubicBezTo>
                                <a:pt x="21275" y="11461"/>
                                <a:pt x="21324" y="11331"/>
                                <a:pt x="21378" y="11200"/>
                              </a:cubicBezTo>
                              <a:cubicBezTo>
                                <a:pt x="21416" y="11123"/>
                                <a:pt x="21448" y="11063"/>
                                <a:pt x="21464" y="11041"/>
                              </a:cubicBezTo>
                              <a:cubicBezTo>
                                <a:pt x="21492" y="10996"/>
                                <a:pt x="21530" y="10943"/>
                                <a:pt x="21562" y="10897"/>
                              </a:cubicBezTo>
                              <a:lnTo>
                                <a:pt x="21562" y="10893"/>
                              </a:lnTo>
                              <a:cubicBezTo>
                                <a:pt x="21567" y="10897"/>
                                <a:pt x="21578" y="10904"/>
                                <a:pt x="21595" y="10915"/>
                              </a:cubicBezTo>
                              <a:lnTo>
                                <a:pt x="21595" y="9970"/>
                              </a:lnTo>
                              <a:cubicBezTo>
                                <a:pt x="21589" y="9949"/>
                                <a:pt x="21578" y="9927"/>
                                <a:pt x="21573" y="9906"/>
                              </a:cubicBezTo>
                              <a:cubicBezTo>
                                <a:pt x="21551" y="9860"/>
                                <a:pt x="21524" y="9818"/>
                                <a:pt x="21497" y="9779"/>
                              </a:cubicBezTo>
                              <a:cubicBezTo>
                                <a:pt x="21470" y="9741"/>
                                <a:pt x="21443" y="9702"/>
                                <a:pt x="21421" y="9660"/>
                              </a:cubicBezTo>
                              <a:cubicBezTo>
                                <a:pt x="21399" y="9624"/>
                                <a:pt x="21389" y="9586"/>
                                <a:pt x="21372" y="9543"/>
                              </a:cubicBezTo>
                              <a:cubicBezTo>
                                <a:pt x="21351" y="9480"/>
                                <a:pt x="21345" y="9413"/>
                                <a:pt x="21351" y="9346"/>
                              </a:cubicBezTo>
                              <a:cubicBezTo>
                                <a:pt x="21356" y="9321"/>
                                <a:pt x="21356" y="9303"/>
                                <a:pt x="21351" y="9296"/>
                              </a:cubicBezTo>
                              <a:lnTo>
                                <a:pt x="21351" y="9296"/>
                              </a:lnTo>
                              <a:lnTo>
                                <a:pt x="21351" y="9296"/>
                              </a:lnTo>
                              <a:cubicBezTo>
                                <a:pt x="21345" y="9293"/>
                                <a:pt x="21334" y="9296"/>
                                <a:pt x="21324" y="9303"/>
                              </a:cubicBezTo>
                              <a:lnTo>
                                <a:pt x="21324" y="9303"/>
                              </a:lnTo>
                              <a:cubicBezTo>
                                <a:pt x="21313" y="9311"/>
                                <a:pt x="21302" y="9318"/>
                                <a:pt x="21286" y="9328"/>
                              </a:cubicBezTo>
                              <a:cubicBezTo>
                                <a:pt x="21264" y="9346"/>
                                <a:pt x="21226" y="9381"/>
                                <a:pt x="21193" y="9434"/>
                              </a:cubicBezTo>
                              <a:cubicBezTo>
                                <a:pt x="21166" y="9476"/>
                                <a:pt x="21150" y="9533"/>
                                <a:pt x="21139" y="9589"/>
                              </a:cubicBezTo>
                              <a:cubicBezTo>
                                <a:pt x="21134" y="9635"/>
                                <a:pt x="21128" y="9688"/>
                                <a:pt x="21128" y="9748"/>
                              </a:cubicBezTo>
                              <a:lnTo>
                                <a:pt x="21128" y="9765"/>
                              </a:lnTo>
                              <a:cubicBezTo>
                                <a:pt x="21128" y="9815"/>
                                <a:pt x="21134" y="9889"/>
                                <a:pt x="21145" y="9980"/>
                              </a:cubicBezTo>
                              <a:cubicBezTo>
                                <a:pt x="21156" y="10040"/>
                                <a:pt x="21166" y="10093"/>
                                <a:pt x="21188" y="10139"/>
                              </a:cubicBezTo>
                              <a:cubicBezTo>
                                <a:pt x="21210" y="10192"/>
                                <a:pt x="21237" y="10248"/>
                                <a:pt x="21275" y="10308"/>
                              </a:cubicBezTo>
                              <a:cubicBezTo>
                                <a:pt x="21340" y="10410"/>
                                <a:pt x="21416" y="10506"/>
                                <a:pt x="21492" y="10601"/>
                              </a:cubicBezTo>
                              <a:lnTo>
                                <a:pt x="21508" y="10622"/>
                              </a:lnTo>
                              <a:lnTo>
                                <a:pt x="21459" y="10685"/>
                              </a:lnTo>
                              <a:cubicBezTo>
                                <a:pt x="21448" y="10675"/>
                                <a:pt x="21437" y="10664"/>
                                <a:pt x="21421" y="10654"/>
                              </a:cubicBezTo>
                              <a:cubicBezTo>
                                <a:pt x="21410" y="10643"/>
                                <a:pt x="21389" y="10626"/>
                                <a:pt x="21351" y="10608"/>
                              </a:cubicBezTo>
                              <a:cubicBezTo>
                                <a:pt x="21302" y="10580"/>
                                <a:pt x="21231" y="10551"/>
                                <a:pt x="21172" y="10534"/>
                              </a:cubicBezTo>
                              <a:cubicBezTo>
                                <a:pt x="21128" y="10520"/>
                                <a:pt x="21080" y="10506"/>
                                <a:pt x="21031" y="10495"/>
                              </a:cubicBezTo>
                              <a:cubicBezTo>
                                <a:pt x="20966" y="10481"/>
                                <a:pt x="20912" y="10470"/>
                                <a:pt x="20890" y="10467"/>
                              </a:cubicBezTo>
                              <a:cubicBezTo>
                                <a:pt x="20890" y="10449"/>
                                <a:pt x="20890" y="10407"/>
                                <a:pt x="20879" y="10361"/>
                              </a:cubicBezTo>
                              <a:cubicBezTo>
                                <a:pt x="20868" y="10298"/>
                                <a:pt x="20852" y="10217"/>
                                <a:pt x="20830" y="10150"/>
                              </a:cubicBezTo>
                              <a:cubicBezTo>
                                <a:pt x="20809" y="10068"/>
                                <a:pt x="20765" y="9920"/>
                                <a:pt x="20711" y="9776"/>
                              </a:cubicBezTo>
                              <a:cubicBezTo>
                                <a:pt x="20657" y="9628"/>
                                <a:pt x="20581" y="9459"/>
                                <a:pt x="20527" y="9353"/>
                              </a:cubicBezTo>
                              <a:lnTo>
                                <a:pt x="20494" y="9293"/>
                              </a:lnTo>
                              <a:lnTo>
                                <a:pt x="20494" y="9293"/>
                              </a:lnTo>
                              <a:lnTo>
                                <a:pt x="20494" y="9293"/>
                              </a:lnTo>
                              <a:cubicBezTo>
                                <a:pt x="20521" y="9286"/>
                                <a:pt x="20548" y="9282"/>
                                <a:pt x="20576" y="9275"/>
                              </a:cubicBezTo>
                              <a:cubicBezTo>
                                <a:pt x="20603" y="9272"/>
                                <a:pt x="20624" y="9268"/>
                                <a:pt x="20651" y="9265"/>
                              </a:cubicBezTo>
                              <a:cubicBezTo>
                                <a:pt x="20668" y="9261"/>
                                <a:pt x="20684" y="9261"/>
                                <a:pt x="20700" y="9258"/>
                              </a:cubicBezTo>
                              <a:cubicBezTo>
                                <a:pt x="20711" y="9258"/>
                                <a:pt x="20722" y="9254"/>
                                <a:pt x="20727" y="9254"/>
                              </a:cubicBezTo>
                              <a:lnTo>
                                <a:pt x="20727" y="9254"/>
                              </a:lnTo>
                              <a:cubicBezTo>
                                <a:pt x="20733" y="9258"/>
                                <a:pt x="20738" y="9258"/>
                                <a:pt x="20749" y="9261"/>
                              </a:cubicBezTo>
                              <a:cubicBezTo>
                                <a:pt x="20754" y="9261"/>
                                <a:pt x="20765" y="9265"/>
                                <a:pt x="20776" y="9268"/>
                              </a:cubicBezTo>
                              <a:cubicBezTo>
                                <a:pt x="20787" y="9272"/>
                                <a:pt x="20798" y="9275"/>
                                <a:pt x="20803" y="9282"/>
                              </a:cubicBezTo>
                              <a:cubicBezTo>
                                <a:pt x="20809" y="9289"/>
                                <a:pt x="20809" y="9296"/>
                                <a:pt x="20809" y="9307"/>
                              </a:cubicBezTo>
                              <a:cubicBezTo>
                                <a:pt x="20809" y="9318"/>
                                <a:pt x="20798" y="9332"/>
                                <a:pt x="20787" y="9349"/>
                              </a:cubicBezTo>
                              <a:lnTo>
                                <a:pt x="20787" y="9353"/>
                              </a:lnTo>
                              <a:cubicBezTo>
                                <a:pt x="20782" y="9363"/>
                                <a:pt x="20776" y="9374"/>
                                <a:pt x="20771" y="9388"/>
                              </a:cubicBezTo>
                              <a:cubicBezTo>
                                <a:pt x="20771" y="9395"/>
                                <a:pt x="20771" y="9406"/>
                                <a:pt x="20782" y="9416"/>
                              </a:cubicBezTo>
                              <a:lnTo>
                                <a:pt x="20787" y="9420"/>
                              </a:lnTo>
                              <a:cubicBezTo>
                                <a:pt x="20809" y="9441"/>
                                <a:pt x="20852" y="9441"/>
                                <a:pt x="20852" y="9441"/>
                              </a:cubicBezTo>
                              <a:cubicBezTo>
                                <a:pt x="20917" y="9445"/>
                                <a:pt x="20977" y="9427"/>
                                <a:pt x="21015" y="9392"/>
                              </a:cubicBezTo>
                              <a:cubicBezTo>
                                <a:pt x="21015" y="9392"/>
                                <a:pt x="21020" y="9388"/>
                                <a:pt x="21031" y="9378"/>
                              </a:cubicBezTo>
                              <a:cubicBezTo>
                                <a:pt x="21042" y="9367"/>
                                <a:pt x="21053" y="9353"/>
                                <a:pt x="21058" y="9332"/>
                              </a:cubicBezTo>
                              <a:cubicBezTo>
                                <a:pt x="21063" y="9318"/>
                                <a:pt x="21069" y="9289"/>
                                <a:pt x="21053" y="9258"/>
                              </a:cubicBezTo>
                              <a:cubicBezTo>
                                <a:pt x="21042" y="9237"/>
                                <a:pt x="21025" y="9215"/>
                                <a:pt x="20998" y="9187"/>
                              </a:cubicBezTo>
                              <a:cubicBezTo>
                                <a:pt x="20998" y="9180"/>
                                <a:pt x="20987" y="9173"/>
                                <a:pt x="20977" y="9170"/>
                              </a:cubicBezTo>
                              <a:cubicBezTo>
                                <a:pt x="20971" y="9166"/>
                                <a:pt x="20966" y="9162"/>
                                <a:pt x="20960" y="9155"/>
                              </a:cubicBezTo>
                              <a:cubicBezTo>
                                <a:pt x="20950" y="9148"/>
                                <a:pt x="20939" y="9141"/>
                                <a:pt x="20928" y="9138"/>
                              </a:cubicBezTo>
                              <a:cubicBezTo>
                                <a:pt x="20906" y="9127"/>
                                <a:pt x="20885" y="9117"/>
                                <a:pt x="20857" y="9110"/>
                              </a:cubicBezTo>
                              <a:cubicBezTo>
                                <a:pt x="20830" y="9099"/>
                                <a:pt x="20803" y="9092"/>
                                <a:pt x="20782" y="9085"/>
                              </a:cubicBezTo>
                              <a:cubicBezTo>
                                <a:pt x="20754" y="9078"/>
                                <a:pt x="20727" y="9074"/>
                                <a:pt x="20695" y="9074"/>
                              </a:cubicBezTo>
                              <a:cubicBezTo>
                                <a:pt x="20586" y="9071"/>
                                <a:pt x="20478" y="9078"/>
                                <a:pt x="20370" y="9095"/>
                              </a:cubicBezTo>
                              <a:cubicBezTo>
                                <a:pt x="20364" y="9088"/>
                                <a:pt x="20359" y="9078"/>
                                <a:pt x="20353" y="9067"/>
                              </a:cubicBezTo>
                              <a:cubicBezTo>
                                <a:pt x="20348" y="9043"/>
                                <a:pt x="20310" y="8972"/>
                                <a:pt x="20283" y="8919"/>
                              </a:cubicBezTo>
                              <a:cubicBezTo>
                                <a:pt x="20267" y="8887"/>
                                <a:pt x="20223" y="8817"/>
                                <a:pt x="20174" y="8739"/>
                              </a:cubicBezTo>
                              <a:cubicBezTo>
                                <a:pt x="20142" y="8690"/>
                                <a:pt x="20109" y="8641"/>
                                <a:pt x="20077" y="8598"/>
                              </a:cubicBezTo>
                              <a:cubicBezTo>
                                <a:pt x="20034" y="8514"/>
                                <a:pt x="20034" y="8493"/>
                                <a:pt x="20034" y="8489"/>
                              </a:cubicBezTo>
                              <a:cubicBezTo>
                                <a:pt x="20039" y="8482"/>
                                <a:pt x="20044" y="8475"/>
                                <a:pt x="20061" y="8468"/>
                              </a:cubicBezTo>
                              <a:cubicBezTo>
                                <a:pt x="20088" y="8457"/>
                                <a:pt x="20131" y="8436"/>
                                <a:pt x="20185" y="8419"/>
                              </a:cubicBezTo>
                              <a:cubicBezTo>
                                <a:pt x="20202" y="8412"/>
                                <a:pt x="20223" y="8405"/>
                                <a:pt x="20245" y="8397"/>
                              </a:cubicBezTo>
                              <a:cubicBezTo>
                                <a:pt x="20256" y="8394"/>
                                <a:pt x="20267" y="8390"/>
                                <a:pt x="20283" y="8387"/>
                              </a:cubicBezTo>
                              <a:cubicBezTo>
                                <a:pt x="20283" y="8387"/>
                                <a:pt x="20288" y="8387"/>
                                <a:pt x="20288" y="8387"/>
                              </a:cubicBezTo>
                              <a:cubicBezTo>
                                <a:pt x="20294" y="8387"/>
                                <a:pt x="20305" y="8390"/>
                                <a:pt x="20310" y="8390"/>
                              </a:cubicBezTo>
                              <a:cubicBezTo>
                                <a:pt x="20315" y="8390"/>
                                <a:pt x="20321" y="8390"/>
                                <a:pt x="20326" y="8394"/>
                              </a:cubicBezTo>
                              <a:cubicBezTo>
                                <a:pt x="20348" y="8397"/>
                                <a:pt x="20370" y="8397"/>
                                <a:pt x="20397" y="8397"/>
                              </a:cubicBezTo>
                              <a:cubicBezTo>
                                <a:pt x="20424" y="8397"/>
                                <a:pt x="20456" y="8397"/>
                                <a:pt x="20489" y="8401"/>
                              </a:cubicBezTo>
                              <a:cubicBezTo>
                                <a:pt x="20554" y="8405"/>
                                <a:pt x="20619" y="8422"/>
                                <a:pt x="20657" y="8440"/>
                              </a:cubicBezTo>
                              <a:cubicBezTo>
                                <a:pt x="20706" y="8461"/>
                                <a:pt x="20722" y="8489"/>
                                <a:pt x="20727" y="8496"/>
                              </a:cubicBezTo>
                              <a:cubicBezTo>
                                <a:pt x="20744" y="8517"/>
                                <a:pt x="20749" y="8549"/>
                                <a:pt x="20738" y="8570"/>
                              </a:cubicBezTo>
                              <a:cubicBezTo>
                                <a:pt x="20733" y="8584"/>
                                <a:pt x="20727" y="8591"/>
                                <a:pt x="20722" y="8598"/>
                              </a:cubicBezTo>
                              <a:cubicBezTo>
                                <a:pt x="20722" y="8602"/>
                                <a:pt x="20716" y="8602"/>
                                <a:pt x="20716" y="8605"/>
                              </a:cubicBezTo>
                              <a:cubicBezTo>
                                <a:pt x="20679" y="8627"/>
                                <a:pt x="20668" y="8634"/>
                                <a:pt x="20679" y="8641"/>
                              </a:cubicBezTo>
                              <a:cubicBezTo>
                                <a:pt x="20679" y="8641"/>
                                <a:pt x="20679" y="8641"/>
                                <a:pt x="20684" y="8644"/>
                              </a:cubicBezTo>
                              <a:lnTo>
                                <a:pt x="20668" y="8655"/>
                              </a:lnTo>
                              <a:lnTo>
                                <a:pt x="20700" y="8641"/>
                              </a:lnTo>
                              <a:cubicBezTo>
                                <a:pt x="20711" y="8637"/>
                                <a:pt x="20722" y="8634"/>
                                <a:pt x="20733" y="8627"/>
                              </a:cubicBezTo>
                              <a:cubicBezTo>
                                <a:pt x="20744" y="8623"/>
                                <a:pt x="20749" y="8620"/>
                                <a:pt x="20760" y="8613"/>
                              </a:cubicBezTo>
                              <a:cubicBezTo>
                                <a:pt x="20809" y="8591"/>
                                <a:pt x="20847" y="8563"/>
                                <a:pt x="20874" y="8538"/>
                              </a:cubicBezTo>
                              <a:cubicBezTo>
                                <a:pt x="20890" y="8521"/>
                                <a:pt x="20912" y="8496"/>
                                <a:pt x="20917" y="8464"/>
                              </a:cubicBezTo>
                              <a:cubicBezTo>
                                <a:pt x="20922" y="8447"/>
                                <a:pt x="20922" y="8426"/>
                                <a:pt x="20912" y="8408"/>
                              </a:cubicBezTo>
                              <a:cubicBezTo>
                                <a:pt x="20906" y="8387"/>
                                <a:pt x="20890" y="8369"/>
                                <a:pt x="20868" y="8352"/>
                              </a:cubicBezTo>
                              <a:cubicBezTo>
                                <a:pt x="20847" y="8338"/>
                                <a:pt x="20825" y="8323"/>
                                <a:pt x="20792" y="8313"/>
                              </a:cubicBezTo>
                              <a:cubicBezTo>
                                <a:pt x="20765" y="8302"/>
                                <a:pt x="20738" y="8295"/>
                                <a:pt x="20706" y="8292"/>
                              </a:cubicBezTo>
                              <a:cubicBezTo>
                                <a:pt x="20679" y="8288"/>
                                <a:pt x="20651" y="8288"/>
                                <a:pt x="20619" y="8288"/>
                              </a:cubicBezTo>
                              <a:cubicBezTo>
                                <a:pt x="20597" y="8288"/>
                                <a:pt x="20576" y="8288"/>
                                <a:pt x="20565" y="8292"/>
                              </a:cubicBezTo>
                              <a:cubicBezTo>
                                <a:pt x="20559" y="8292"/>
                                <a:pt x="20559" y="8292"/>
                                <a:pt x="20554" y="8292"/>
                              </a:cubicBezTo>
                              <a:cubicBezTo>
                                <a:pt x="20543" y="8285"/>
                                <a:pt x="20521" y="8278"/>
                                <a:pt x="20500" y="8271"/>
                              </a:cubicBezTo>
                              <a:cubicBezTo>
                                <a:pt x="20467" y="8260"/>
                                <a:pt x="20418" y="8246"/>
                                <a:pt x="20370" y="8235"/>
                              </a:cubicBezTo>
                              <a:lnTo>
                                <a:pt x="20364" y="8235"/>
                              </a:lnTo>
                              <a:cubicBezTo>
                                <a:pt x="20321" y="8225"/>
                                <a:pt x="20229" y="8207"/>
                                <a:pt x="20126" y="8207"/>
                              </a:cubicBezTo>
                              <a:cubicBezTo>
                                <a:pt x="20126" y="8207"/>
                                <a:pt x="20120" y="8207"/>
                                <a:pt x="20120" y="8207"/>
                              </a:cubicBezTo>
                              <a:cubicBezTo>
                                <a:pt x="20061" y="8207"/>
                                <a:pt x="20006" y="8214"/>
                                <a:pt x="19958" y="8228"/>
                              </a:cubicBezTo>
                              <a:cubicBezTo>
                                <a:pt x="19936" y="8235"/>
                                <a:pt x="19920" y="8239"/>
                                <a:pt x="19903" y="8246"/>
                              </a:cubicBezTo>
                              <a:cubicBezTo>
                                <a:pt x="19887" y="8253"/>
                                <a:pt x="19876" y="8256"/>
                                <a:pt x="19871" y="8260"/>
                              </a:cubicBezTo>
                              <a:cubicBezTo>
                                <a:pt x="19871" y="8256"/>
                                <a:pt x="19865" y="8253"/>
                                <a:pt x="19865" y="8249"/>
                              </a:cubicBezTo>
                              <a:lnTo>
                                <a:pt x="19865" y="8249"/>
                              </a:lnTo>
                              <a:lnTo>
                                <a:pt x="19865" y="8249"/>
                              </a:lnTo>
                              <a:cubicBezTo>
                                <a:pt x="19887" y="8228"/>
                                <a:pt x="19920" y="8197"/>
                                <a:pt x="19963" y="8165"/>
                              </a:cubicBezTo>
                              <a:cubicBezTo>
                                <a:pt x="20001" y="8137"/>
                                <a:pt x="20044" y="8105"/>
                                <a:pt x="20088" y="8077"/>
                              </a:cubicBezTo>
                              <a:cubicBezTo>
                                <a:pt x="20131" y="8052"/>
                                <a:pt x="20164" y="8031"/>
                                <a:pt x="20174" y="8024"/>
                              </a:cubicBezTo>
                              <a:cubicBezTo>
                                <a:pt x="20191" y="8013"/>
                                <a:pt x="20212" y="7999"/>
                                <a:pt x="20234" y="7989"/>
                              </a:cubicBezTo>
                              <a:cubicBezTo>
                                <a:pt x="20294" y="7953"/>
                                <a:pt x="20315" y="7943"/>
                                <a:pt x="20315" y="7932"/>
                              </a:cubicBezTo>
                              <a:cubicBezTo>
                                <a:pt x="20315" y="7932"/>
                                <a:pt x="20315" y="7932"/>
                                <a:pt x="20321" y="7932"/>
                              </a:cubicBezTo>
                              <a:cubicBezTo>
                                <a:pt x="20326" y="7936"/>
                                <a:pt x="20332" y="7943"/>
                                <a:pt x="20337" y="7946"/>
                              </a:cubicBezTo>
                              <a:cubicBezTo>
                                <a:pt x="20375" y="7974"/>
                                <a:pt x="20445" y="7999"/>
                                <a:pt x="20548" y="8027"/>
                              </a:cubicBezTo>
                              <a:cubicBezTo>
                                <a:pt x="20592" y="8038"/>
                                <a:pt x="20635" y="8048"/>
                                <a:pt x="20679" y="8056"/>
                              </a:cubicBezTo>
                              <a:cubicBezTo>
                                <a:pt x="20679" y="8059"/>
                                <a:pt x="20679" y="8066"/>
                                <a:pt x="20679" y="8073"/>
                              </a:cubicBezTo>
                              <a:cubicBezTo>
                                <a:pt x="20679" y="8073"/>
                                <a:pt x="20679" y="8077"/>
                                <a:pt x="20679" y="8080"/>
                              </a:cubicBezTo>
                              <a:cubicBezTo>
                                <a:pt x="20679" y="8080"/>
                                <a:pt x="20679" y="8080"/>
                                <a:pt x="20679" y="8080"/>
                              </a:cubicBezTo>
                              <a:cubicBezTo>
                                <a:pt x="20689" y="8098"/>
                                <a:pt x="20706" y="8115"/>
                                <a:pt x="20733" y="8130"/>
                              </a:cubicBezTo>
                              <a:cubicBezTo>
                                <a:pt x="20749" y="8140"/>
                                <a:pt x="20771" y="8147"/>
                                <a:pt x="20787" y="8154"/>
                              </a:cubicBezTo>
                              <a:cubicBezTo>
                                <a:pt x="20809" y="8161"/>
                                <a:pt x="20836" y="8165"/>
                                <a:pt x="20863" y="8172"/>
                              </a:cubicBezTo>
                              <a:cubicBezTo>
                                <a:pt x="20879" y="8175"/>
                                <a:pt x="20895" y="8175"/>
                                <a:pt x="20912" y="8179"/>
                              </a:cubicBezTo>
                              <a:cubicBezTo>
                                <a:pt x="20944" y="8186"/>
                                <a:pt x="20982" y="8204"/>
                                <a:pt x="21015" y="8225"/>
                              </a:cubicBezTo>
                              <a:cubicBezTo>
                                <a:pt x="21031" y="8232"/>
                                <a:pt x="21042" y="8242"/>
                                <a:pt x="21058" y="8256"/>
                              </a:cubicBezTo>
                              <a:lnTo>
                                <a:pt x="21107" y="8295"/>
                              </a:lnTo>
                              <a:lnTo>
                                <a:pt x="21118" y="8299"/>
                              </a:lnTo>
                              <a:lnTo>
                                <a:pt x="21150" y="8263"/>
                              </a:lnTo>
                              <a:cubicBezTo>
                                <a:pt x="21156" y="8256"/>
                                <a:pt x="21161" y="8253"/>
                                <a:pt x="21161" y="8246"/>
                              </a:cubicBezTo>
                              <a:cubicBezTo>
                                <a:pt x="21172" y="8235"/>
                                <a:pt x="21177" y="8225"/>
                                <a:pt x="21183" y="8214"/>
                              </a:cubicBezTo>
                              <a:cubicBezTo>
                                <a:pt x="21193" y="8193"/>
                                <a:pt x="21199" y="8175"/>
                                <a:pt x="21204" y="8168"/>
                              </a:cubicBezTo>
                              <a:cubicBezTo>
                                <a:pt x="21210" y="8147"/>
                                <a:pt x="21210" y="8122"/>
                                <a:pt x="21199" y="8101"/>
                              </a:cubicBezTo>
                              <a:cubicBezTo>
                                <a:pt x="21193" y="8084"/>
                                <a:pt x="21177" y="8066"/>
                                <a:pt x="21161" y="8052"/>
                              </a:cubicBezTo>
                              <a:cubicBezTo>
                                <a:pt x="21166" y="8052"/>
                                <a:pt x="21172" y="8048"/>
                                <a:pt x="21177" y="8048"/>
                              </a:cubicBezTo>
                              <a:cubicBezTo>
                                <a:pt x="21183" y="8048"/>
                                <a:pt x="21188" y="8045"/>
                                <a:pt x="21193" y="8045"/>
                              </a:cubicBezTo>
                              <a:lnTo>
                                <a:pt x="21199" y="8045"/>
                              </a:lnTo>
                              <a:cubicBezTo>
                                <a:pt x="21291" y="8027"/>
                                <a:pt x="21448" y="7964"/>
                                <a:pt x="21578" y="7907"/>
                              </a:cubicBezTo>
                              <a:lnTo>
                                <a:pt x="21578" y="6938"/>
                              </a:lnTo>
                              <a:cubicBezTo>
                                <a:pt x="21557" y="6956"/>
                                <a:pt x="21530" y="6970"/>
                                <a:pt x="21513" y="6984"/>
                              </a:cubicBezTo>
                              <a:cubicBezTo>
                                <a:pt x="21502" y="6991"/>
                                <a:pt x="21492" y="6998"/>
                                <a:pt x="21481" y="7005"/>
                              </a:cubicBezTo>
                              <a:cubicBezTo>
                                <a:pt x="21481" y="7005"/>
                                <a:pt x="21475" y="7008"/>
                                <a:pt x="21475" y="7008"/>
                              </a:cubicBezTo>
                              <a:cubicBezTo>
                                <a:pt x="21437" y="7012"/>
                                <a:pt x="21405" y="7016"/>
                                <a:pt x="21372" y="7019"/>
                              </a:cubicBezTo>
                              <a:cubicBezTo>
                                <a:pt x="21361" y="7019"/>
                                <a:pt x="21351" y="7023"/>
                                <a:pt x="21340" y="7023"/>
                              </a:cubicBezTo>
                              <a:cubicBezTo>
                                <a:pt x="21318" y="7026"/>
                                <a:pt x="21296" y="7026"/>
                                <a:pt x="21275" y="7030"/>
                              </a:cubicBezTo>
                              <a:cubicBezTo>
                                <a:pt x="21259" y="7033"/>
                                <a:pt x="21248" y="7033"/>
                                <a:pt x="21237" y="7037"/>
                              </a:cubicBezTo>
                              <a:cubicBezTo>
                                <a:pt x="21226" y="7040"/>
                                <a:pt x="21215" y="7040"/>
                                <a:pt x="21204" y="7044"/>
                              </a:cubicBezTo>
                              <a:cubicBezTo>
                                <a:pt x="21080" y="7075"/>
                                <a:pt x="20939" y="7128"/>
                                <a:pt x="20809" y="7181"/>
                              </a:cubicBezTo>
                              <a:cubicBezTo>
                                <a:pt x="20798" y="7185"/>
                                <a:pt x="20782" y="7192"/>
                                <a:pt x="20771" y="7195"/>
                              </a:cubicBezTo>
                              <a:cubicBezTo>
                                <a:pt x="20776" y="7185"/>
                                <a:pt x="20782" y="7174"/>
                                <a:pt x="20792" y="7160"/>
                              </a:cubicBezTo>
                              <a:cubicBezTo>
                                <a:pt x="20798" y="7157"/>
                                <a:pt x="20803" y="7149"/>
                                <a:pt x="20803" y="7142"/>
                              </a:cubicBezTo>
                              <a:cubicBezTo>
                                <a:pt x="20825" y="7114"/>
                                <a:pt x="20841" y="7079"/>
                                <a:pt x="20847" y="7047"/>
                              </a:cubicBezTo>
                              <a:cubicBezTo>
                                <a:pt x="20852" y="7030"/>
                                <a:pt x="20857" y="7005"/>
                                <a:pt x="20857" y="6973"/>
                              </a:cubicBezTo>
                              <a:cubicBezTo>
                                <a:pt x="20857" y="6949"/>
                                <a:pt x="20852" y="6906"/>
                                <a:pt x="20825" y="6867"/>
                              </a:cubicBezTo>
                              <a:cubicBezTo>
                                <a:pt x="20803" y="6832"/>
                                <a:pt x="20771" y="6797"/>
                                <a:pt x="20727" y="6772"/>
                              </a:cubicBezTo>
                              <a:cubicBezTo>
                                <a:pt x="20706" y="6758"/>
                                <a:pt x="20679" y="6744"/>
                                <a:pt x="20646" y="6737"/>
                              </a:cubicBezTo>
                              <a:cubicBezTo>
                                <a:pt x="20630" y="6723"/>
                                <a:pt x="20624" y="6719"/>
                                <a:pt x="20613" y="6723"/>
                              </a:cubicBezTo>
                              <a:cubicBezTo>
                                <a:pt x="20613" y="6723"/>
                                <a:pt x="20608" y="6726"/>
                                <a:pt x="20608" y="6726"/>
                              </a:cubicBezTo>
                              <a:cubicBezTo>
                                <a:pt x="20603" y="6723"/>
                                <a:pt x="20597" y="6723"/>
                                <a:pt x="20592" y="6723"/>
                              </a:cubicBezTo>
                              <a:cubicBezTo>
                                <a:pt x="20581" y="6709"/>
                                <a:pt x="20576" y="6709"/>
                                <a:pt x="20570" y="6709"/>
                              </a:cubicBezTo>
                              <a:lnTo>
                                <a:pt x="20565" y="6709"/>
                              </a:lnTo>
                              <a:lnTo>
                                <a:pt x="20565" y="6709"/>
                              </a:lnTo>
                              <a:cubicBezTo>
                                <a:pt x="20554" y="6712"/>
                                <a:pt x="20559" y="6716"/>
                                <a:pt x="20565" y="6733"/>
                              </a:cubicBezTo>
                              <a:cubicBezTo>
                                <a:pt x="20570" y="6744"/>
                                <a:pt x="20576" y="6762"/>
                                <a:pt x="20581" y="6783"/>
                              </a:cubicBezTo>
                              <a:cubicBezTo>
                                <a:pt x="20586" y="6818"/>
                                <a:pt x="20586" y="6867"/>
                                <a:pt x="20576" y="6910"/>
                              </a:cubicBezTo>
                              <a:cubicBezTo>
                                <a:pt x="20570" y="6924"/>
                                <a:pt x="20565" y="6956"/>
                                <a:pt x="20538" y="7001"/>
                              </a:cubicBezTo>
                              <a:cubicBezTo>
                                <a:pt x="20521" y="7030"/>
                                <a:pt x="20505" y="7065"/>
                                <a:pt x="20483" y="7100"/>
                              </a:cubicBezTo>
                              <a:cubicBezTo>
                                <a:pt x="20478" y="7111"/>
                                <a:pt x="20473" y="7121"/>
                                <a:pt x="20462" y="7135"/>
                              </a:cubicBezTo>
                              <a:cubicBezTo>
                                <a:pt x="20440" y="7174"/>
                                <a:pt x="20408" y="7231"/>
                                <a:pt x="20391" y="7283"/>
                              </a:cubicBezTo>
                              <a:cubicBezTo>
                                <a:pt x="20375" y="7329"/>
                                <a:pt x="20375" y="7386"/>
                                <a:pt x="20380" y="7424"/>
                              </a:cubicBezTo>
                              <a:cubicBezTo>
                                <a:pt x="20380" y="7424"/>
                                <a:pt x="20380" y="7424"/>
                                <a:pt x="20380" y="7424"/>
                              </a:cubicBezTo>
                              <a:cubicBezTo>
                                <a:pt x="20359" y="7449"/>
                                <a:pt x="20337" y="7474"/>
                                <a:pt x="20321" y="7502"/>
                              </a:cubicBezTo>
                              <a:cubicBezTo>
                                <a:pt x="20305" y="7527"/>
                                <a:pt x="20283" y="7569"/>
                                <a:pt x="20256" y="7636"/>
                              </a:cubicBezTo>
                              <a:cubicBezTo>
                                <a:pt x="20245" y="7664"/>
                                <a:pt x="20229" y="7696"/>
                                <a:pt x="20212" y="7728"/>
                              </a:cubicBezTo>
                              <a:cubicBezTo>
                                <a:pt x="20196" y="7759"/>
                                <a:pt x="20169" y="7791"/>
                                <a:pt x="20137" y="7819"/>
                              </a:cubicBezTo>
                              <a:cubicBezTo>
                                <a:pt x="20088" y="7869"/>
                                <a:pt x="20023" y="7911"/>
                                <a:pt x="19963" y="7953"/>
                              </a:cubicBezTo>
                              <a:cubicBezTo>
                                <a:pt x="19947" y="7964"/>
                                <a:pt x="19936" y="7974"/>
                                <a:pt x="19920" y="7981"/>
                              </a:cubicBezTo>
                              <a:cubicBezTo>
                                <a:pt x="19849" y="8031"/>
                                <a:pt x="19795" y="8073"/>
                                <a:pt x="19757" y="8112"/>
                              </a:cubicBezTo>
                              <a:lnTo>
                                <a:pt x="19746" y="8122"/>
                              </a:lnTo>
                              <a:cubicBezTo>
                                <a:pt x="19735" y="8108"/>
                                <a:pt x="19719" y="8091"/>
                                <a:pt x="19708" y="8073"/>
                              </a:cubicBezTo>
                              <a:cubicBezTo>
                                <a:pt x="19676" y="8031"/>
                                <a:pt x="19638" y="7985"/>
                                <a:pt x="19611" y="7929"/>
                              </a:cubicBezTo>
                              <a:cubicBezTo>
                                <a:pt x="19578" y="7876"/>
                                <a:pt x="19562" y="7819"/>
                                <a:pt x="19557" y="7766"/>
                              </a:cubicBezTo>
                              <a:cubicBezTo>
                                <a:pt x="19551" y="7703"/>
                                <a:pt x="19562" y="7654"/>
                                <a:pt x="19573" y="7629"/>
                              </a:cubicBezTo>
                              <a:cubicBezTo>
                                <a:pt x="19573" y="7622"/>
                                <a:pt x="19578" y="7618"/>
                                <a:pt x="19573" y="7618"/>
                              </a:cubicBezTo>
                              <a:cubicBezTo>
                                <a:pt x="19578" y="7608"/>
                                <a:pt x="19584" y="7601"/>
                                <a:pt x="19584" y="7601"/>
                              </a:cubicBezTo>
                              <a:lnTo>
                                <a:pt x="19589" y="7594"/>
                              </a:lnTo>
                              <a:lnTo>
                                <a:pt x="19578" y="7594"/>
                              </a:lnTo>
                              <a:cubicBezTo>
                                <a:pt x="19535" y="7594"/>
                                <a:pt x="19486" y="7604"/>
                                <a:pt x="19437" y="7622"/>
                              </a:cubicBezTo>
                              <a:cubicBezTo>
                                <a:pt x="19432" y="7622"/>
                                <a:pt x="19426" y="7625"/>
                                <a:pt x="19416" y="7625"/>
                              </a:cubicBezTo>
                              <a:cubicBezTo>
                                <a:pt x="19388" y="7632"/>
                                <a:pt x="19351" y="7647"/>
                                <a:pt x="19323" y="7661"/>
                              </a:cubicBezTo>
                              <a:cubicBezTo>
                                <a:pt x="19313" y="7668"/>
                                <a:pt x="19242" y="7699"/>
                                <a:pt x="19193" y="7752"/>
                              </a:cubicBezTo>
                              <a:cubicBezTo>
                                <a:pt x="19183" y="7763"/>
                                <a:pt x="19177" y="7770"/>
                                <a:pt x="19166" y="7781"/>
                              </a:cubicBezTo>
                              <a:lnTo>
                                <a:pt x="19161" y="7773"/>
                              </a:lnTo>
                              <a:cubicBezTo>
                                <a:pt x="19145" y="7745"/>
                                <a:pt x="19080" y="7678"/>
                                <a:pt x="19058" y="7657"/>
                              </a:cubicBezTo>
                              <a:cubicBezTo>
                                <a:pt x="19052" y="7650"/>
                                <a:pt x="19036" y="7636"/>
                                <a:pt x="19025" y="7622"/>
                              </a:cubicBezTo>
                              <a:cubicBezTo>
                                <a:pt x="19004" y="7601"/>
                                <a:pt x="18982" y="7576"/>
                                <a:pt x="18955" y="7551"/>
                              </a:cubicBezTo>
                              <a:cubicBezTo>
                                <a:pt x="18928" y="7520"/>
                                <a:pt x="18901" y="7491"/>
                                <a:pt x="18879" y="7467"/>
                              </a:cubicBezTo>
                              <a:cubicBezTo>
                                <a:pt x="18868" y="7453"/>
                                <a:pt x="18857" y="7439"/>
                                <a:pt x="18846" y="7424"/>
                              </a:cubicBezTo>
                              <a:cubicBezTo>
                                <a:pt x="18852" y="7432"/>
                                <a:pt x="18863" y="7435"/>
                                <a:pt x="18874" y="7442"/>
                              </a:cubicBezTo>
                              <a:cubicBezTo>
                                <a:pt x="18879" y="7446"/>
                                <a:pt x="18884" y="7449"/>
                                <a:pt x="18895" y="7453"/>
                              </a:cubicBezTo>
                              <a:cubicBezTo>
                                <a:pt x="18922" y="7463"/>
                                <a:pt x="18960" y="7470"/>
                                <a:pt x="18998" y="7470"/>
                              </a:cubicBezTo>
                              <a:cubicBezTo>
                                <a:pt x="19004" y="7470"/>
                                <a:pt x="19014" y="7470"/>
                                <a:pt x="19020" y="7470"/>
                              </a:cubicBezTo>
                              <a:cubicBezTo>
                                <a:pt x="19047" y="7470"/>
                                <a:pt x="19090" y="7467"/>
                                <a:pt x="19128" y="7463"/>
                              </a:cubicBezTo>
                              <a:cubicBezTo>
                                <a:pt x="19145" y="7460"/>
                                <a:pt x="19166" y="7456"/>
                                <a:pt x="19183" y="7456"/>
                              </a:cubicBezTo>
                              <a:cubicBezTo>
                                <a:pt x="19210" y="7453"/>
                                <a:pt x="19242" y="7446"/>
                                <a:pt x="19275" y="7442"/>
                              </a:cubicBezTo>
                              <a:cubicBezTo>
                                <a:pt x="19334" y="7435"/>
                                <a:pt x="19388" y="7439"/>
                                <a:pt x="19426" y="7446"/>
                              </a:cubicBezTo>
                              <a:cubicBezTo>
                                <a:pt x="19475" y="7456"/>
                                <a:pt x="19508" y="7477"/>
                                <a:pt x="19524" y="7491"/>
                              </a:cubicBezTo>
                              <a:cubicBezTo>
                                <a:pt x="19524" y="7495"/>
                                <a:pt x="19524" y="7498"/>
                                <a:pt x="19529" y="7502"/>
                              </a:cubicBezTo>
                              <a:cubicBezTo>
                                <a:pt x="19529" y="7502"/>
                                <a:pt x="19535" y="7506"/>
                                <a:pt x="19540" y="7506"/>
                              </a:cubicBezTo>
                              <a:cubicBezTo>
                                <a:pt x="19557" y="7502"/>
                                <a:pt x="19578" y="7484"/>
                                <a:pt x="19589" y="7470"/>
                              </a:cubicBezTo>
                              <a:cubicBezTo>
                                <a:pt x="19589" y="7467"/>
                                <a:pt x="19605" y="7442"/>
                                <a:pt x="19600" y="7414"/>
                              </a:cubicBezTo>
                              <a:cubicBezTo>
                                <a:pt x="19600" y="7396"/>
                                <a:pt x="19589" y="7379"/>
                                <a:pt x="19578" y="7365"/>
                              </a:cubicBezTo>
                              <a:cubicBezTo>
                                <a:pt x="19578" y="7361"/>
                                <a:pt x="19573" y="7357"/>
                                <a:pt x="19573" y="7354"/>
                              </a:cubicBezTo>
                              <a:cubicBezTo>
                                <a:pt x="19622" y="7343"/>
                                <a:pt x="19681" y="7329"/>
                                <a:pt x="19725" y="7308"/>
                              </a:cubicBezTo>
                              <a:cubicBezTo>
                                <a:pt x="19752" y="7298"/>
                                <a:pt x="19822" y="7266"/>
                                <a:pt x="19876" y="7213"/>
                              </a:cubicBezTo>
                              <a:lnTo>
                                <a:pt x="19887" y="7202"/>
                              </a:lnTo>
                              <a:cubicBezTo>
                                <a:pt x="19909" y="7181"/>
                                <a:pt x="19931" y="7160"/>
                                <a:pt x="19963" y="7146"/>
                              </a:cubicBezTo>
                              <a:cubicBezTo>
                                <a:pt x="19979" y="7139"/>
                                <a:pt x="20001" y="7132"/>
                                <a:pt x="20023" y="7132"/>
                              </a:cubicBezTo>
                              <a:cubicBezTo>
                                <a:pt x="20034" y="7132"/>
                                <a:pt x="20044" y="7132"/>
                                <a:pt x="20050" y="7132"/>
                              </a:cubicBezTo>
                              <a:lnTo>
                                <a:pt x="20055" y="7132"/>
                              </a:lnTo>
                              <a:cubicBezTo>
                                <a:pt x="20055" y="7132"/>
                                <a:pt x="20061" y="7132"/>
                                <a:pt x="20061" y="7135"/>
                              </a:cubicBezTo>
                              <a:cubicBezTo>
                                <a:pt x="20061" y="7135"/>
                                <a:pt x="20066" y="7135"/>
                                <a:pt x="20066" y="7135"/>
                              </a:cubicBezTo>
                              <a:cubicBezTo>
                                <a:pt x="20071" y="7139"/>
                                <a:pt x="20082" y="7142"/>
                                <a:pt x="20088" y="7146"/>
                              </a:cubicBezTo>
                              <a:lnTo>
                                <a:pt x="20099" y="7149"/>
                              </a:lnTo>
                              <a:lnTo>
                                <a:pt x="20104" y="7142"/>
                              </a:lnTo>
                              <a:lnTo>
                                <a:pt x="20104" y="7132"/>
                              </a:lnTo>
                              <a:cubicBezTo>
                                <a:pt x="20104" y="7128"/>
                                <a:pt x="20104" y="7125"/>
                                <a:pt x="20104" y="7121"/>
                              </a:cubicBezTo>
                              <a:lnTo>
                                <a:pt x="20104" y="7118"/>
                              </a:lnTo>
                              <a:cubicBezTo>
                                <a:pt x="20104" y="7107"/>
                                <a:pt x="20104" y="7104"/>
                                <a:pt x="20099" y="7100"/>
                              </a:cubicBezTo>
                              <a:lnTo>
                                <a:pt x="20099" y="7097"/>
                              </a:lnTo>
                              <a:cubicBezTo>
                                <a:pt x="20093" y="7086"/>
                                <a:pt x="20088" y="7075"/>
                                <a:pt x="20077" y="7065"/>
                              </a:cubicBezTo>
                              <a:cubicBezTo>
                                <a:pt x="20066" y="7051"/>
                                <a:pt x="20050" y="7044"/>
                                <a:pt x="20034" y="7037"/>
                              </a:cubicBezTo>
                              <a:lnTo>
                                <a:pt x="20023" y="7030"/>
                              </a:lnTo>
                              <a:cubicBezTo>
                                <a:pt x="20023" y="7030"/>
                                <a:pt x="20023" y="7030"/>
                                <a:pt x="20017" y="7026"/>
                              </a:cubicBezTo>
                              <a:cubicBezTo>
                                <a:pt x="20023" y="7023"/>
                                <a:pt x="20028" y="7019"/>
                                <a:pt x="20034" y="7016"/>
                              </a:cubicBezTo>
                              <a:cubicBezTo>
                                <a:pt x="20050" y="7005"/>
                                <a:pt x="20077" y="6991"/>
                                <a:pt x="20104" y="6980"/>
                              </a:cubicBezTo>
                              <a:cubicBezTo>
                                <a:pt x="20126" y="6973"/>
                                <a:pt x="20147" y="6966"/>
                                <a:pt x="20164" y="6966"/>
                              </a:cubicBezTo>
                              <a:cubicBezTo>
                                <a:pt x="20180" y="6963"/>
                                <a:pt x="20202" y="6963"/>
                                <a:pt x="20218" y="6966"/>
                              </a:cubicBezTo>
                              <a:cubicBezTo>
                                <a:pt x="20223" y="6966"/>
                                <a:pt x="20229" y="6966"/>
                                <a:pt x="20229" y="6966"/>
                              </a:cubicBezTo>
                              <a:cubicBezTo>
                                <a:pt x="20234" y="6966"/>
                                <a:pt x="20239" y="6966"/>
                                <a:pt x="20245" y="6970"/>
                              </a:cubicBezTo>
                              <a:cubicBezTo>
                                <a:pt x="20245" y="6973"/>
                                <a:pt x="20250" y="6980"/>
                                <a:pt x="20256" y="6984"/>
                              </a:cubicBezTo>
                              <a:cubicBezTo>
                                <a:pt x="20256" y="6984"/>
                                <a:pt x="20261" y="6984"/>
                                <a:pt x="20267" y="6984"/>
                              </a:cubicBezTo>
                              <a:cubicBezTo>
                                <a:pt x="20277" y="6980"/>
                                <a:pt x="20283" y="6966"/>
                                <a:pt x="20283" y="6963"/>
                              </a:cubicBezTo>
                              <a:cubicBezTo>
                                <a:pt x="20288" y="6952"/>
                                <a:pt x="20288" y="6931"/>
                                <a:pt x="20272" y="6917"/>
                              </a:cubicBezTo>
                              <a:cubicBezTo>
                                <a:pt x="20261" y="6903"/>
                                <a:pt x="20223" y="6882"/>
                                <a:pt x="20180" y="6871"/>
                              </a:cubicBezTo>
                              <a:cubicBezTo>
                                <a:pt x="20153" y="6864"/>
                                <a:pt x="20126" y="6860"/>
                                <a:pt x="20104" y="6860"/>
                              </a:cubicBezTo>
                              <a:cubicBezTo>
                                <a:pt x="20104" y="6860"/>
                                <a:pt x="20099" y="6860"/>
                                <a:pt x="20099" y="6860"/>
                              </a:cubicBezTo>
                              <a:cubicBezTo>
                                <a:pt x="20099" y="6857"/>
                                <a:pt x="20099" y="6853"/>
                                <a:pt x="20099" y="6850"/>
                              </a:cubicBezTo>
                              <a:cubicBezTo>
                                <a:pt x="20099" y="6836"/>
                                <a:pt x="20082" y="6822"/>
                                <a:pt x="20066" y="6815"/>
                              </a:cubicBezTo>
                              <a:cubicBezTo>
                                <a:pt x="20050" y="6808"/>
                                <a:pt x="20017" y="6797"/>
                                <a:pt x="19979" y="6793"/>
                              </a:cubicBezTo>
                              <a:cubicBezTo>
                                <a:pt x="19979" y="6793"/>
                                <a:pt x="19974" y="6793"/>
                                <a:pt x="19974" y="6793"/>
                              </a:cubicBezTo>
                              <a:cubicBezTo>
                                <a:pt x="19985" y="6790"/>
                                <a:pt x="19996" y="6786"/>
                                <a:pt x="20006" y="6786"/>
                              </a:cubicBezTo>
                              <a:cubicBezTo>
                                <a:pt x="20034" y="6779"/>
                                <a:pt x="20066" y="6779"/>
                                <a:pt x="20109" y="6779"/>
                              </a:cubicBezTo>
                              <a:cubicBezTo>
                                <a:pt x="20109" y="6786"/>
                                <a:pt x="20115" y="6790"/>
                                <a:pt x="20120" y="6793"/>
                              </a:cubicBezTo>
                              <a:cubicBezTo>
                                <a:pt x="20126" y="6793"/>
                                <a:pt x="20131" y="6793"/>
                                <a:pt x="20131" y="6793"/>
                              </a:cubicBezTo>
                              <a:cubicBezTo>
                                <a:pt x="20142" y="6786"/>
                                <a:pt x="20158" y="6765"/>
                                <a:pt x="20158" y="6748"/>
                              </a:cubicBezTo>
                              <a:cubicBezTo>
                                <a:pt x="20158" y="6737"/>
                                <a:pt x="20158" y="6712"/>
                                <a:pt x="20131" y="6688"/>
                              </a:cubicBezTo>
                              <a:cubicBezTo>
                                <a:pt x="20120" y="6677"/>
                                <a:pt x="20104" y="6667"/>
                                <a:pt x="20088" y="6663"/>
                              </a:cubicBezTo>
                              <a:cubicBezTo>
                                <a:pt x="20082" y="6663"/>
                                <a:pt x="20082" y="6659"/>
                                <a:pt x="20077" y="6659"/>
                              </a:cubicBezTo>
                              <a:cubicBezTo>
                                <a:pt x="20071" y="6656"/>
                                <a:pt x="20071" y="6656"/>
                                <a:pt x="20066" y="6652"/>
                              </a:cubicBezTo>
                              <a:cubicBezTo>
                                <a:pt x="20071" y="6652"/>
                                <a:pt x="20071" y="6649"/>
                                <a:pt x="20077" y="6649"/>
                              </a:cubicBezTo>
                              <a:cubicBezTo>
                                <a:pt x="20099" y="6642"/>
                                <a:pt x="20120" y="6631"/>
                                <a:pt x="20136" y="6628"/>
                              </a:cubicBezTo>
                              <a:cubicBezTo>
                                <a:pt x="20164" y="6621"/>
                                <a:pt x="20212" y="6610"/>
                                <a:pt x="20256" y="6610"/>
                              </a:cubicBezTo>
                              <a:cubicBezTo>
                                <a:pt x="20283" y="6610"/>
                                <a:pt x="20310" y="6610"/>
                                <a:pt x="20337" y="6614"/>
                              </a:cubicBezTo>
                              <a:cubicBezTo>
                                <a:pt x="20348" y="6614"/>
                                <a:pt x="20359" y="6617"/>
                                <a:pt x="20364" y="6617"/>
                              </a:cubicBezTo>
                              <a:cubicBezTo>
                                <a:pt x="20375" y="6621"/>
                                <a:pt x="20386" y="6628"/>
                                <a:pt x="20391" y="6631"/>
                              </a:cubicBezTo>
                              <a:lnTo>
                                <a:pt x="20402" y="6638"/>
                              </a:lnTo>
                              <a:lnTo>
                                <a:pt x="20408" y="6628"/>
                              </a:lnTo>
                              <a:lnTo>
                                <a:pt x="20408" y="6628"/>
                              </a:lnTo>
                              <a:cubicBezTo>
                                <a:pt x="20408" y="6617"/>
                                <a:pt x="20408" y="6607"/>
                                <a:pt x="20408" y="6596"/>
                              </a:cubicBezTo>
                              <a:cubicBezTo>
                                <a:pt x="20408" y="6592"/>
                                <a:pt x="20408" y="6589"/>
                                <a:pt x="20408" y="6582"/>
                              </a:cubicBezTo>
                              <a:cubicBezTo>
                                <a:pt x="20413" y="6554"/>
                                <a:pt x="20391" y="6511"/>
                                <a:pt x="20342" y="6480"/>
                              </a:cubicBezTo>
                              <a:cubicBezTo>
                                <a:pt x="20305" y="6455"/>
                                <a:pt x="20250" y="6434"/>
                                <a:pt x="20169" y="6416"/>
                              </a:cubicBezTo>
                              <a:cubicBezTo>
                                <a:pt x="20109" y="6402"/>
                                <a:pt x="20061" y="6395"/>
                                <a:pt x="20039" y="6395"/>
                              </a:cubicBezTo>
                              <a:cubicBezTo>
                                <a:pt x="20028" y="6395"/>
                                <a:pt x="20017" y="6395"/>
                                <a:pt x="20006" y="6395"/>
                              </a:cubicBezTo>
                              <a:cubicBezTo>
                                <a:pt x="20017" y="6388"/>
                                <a:pt x="20028" y="6381"/>
                                <a:pt x="20039" y="6374"/>
                              </a:cubicBezTo>
                              <a:cubicBezTo>
                                <a:pt x="20055" y="6363"/>
                                <a:pt x="20071" y="6346"/>
                                <a:pt x="20077" y="6332"/>
                              </a:cubicBezTo>
                              <a:cubicBezTo>
                                <a:pt x="20088" y="6317"/>
                                <a:pt x="20093" y="6296"/>
                                <a:pt x="20104" y="6268"/>
                              </a:cubicBezTo>
                              <a:lnTo>
                                <a:pt x="20104" y="6268"/>
                              </a:lnTo>
                              <a:cubicBezTo>
                                <a:pt x="20109" y="6247"/>
                                <a:pt x="20126" y="6219"/>
                                <a:pt x="20153" y="6184"/>
                              </a:cubicBezTo>
                              <a:cubicBezTo>
                                <a:pt x="20164" y="6169"/>
                                <a:pt x="20174" y="6155"/>
                                <a:pt x="20191" y="6141"/>
                              </a:cubicBezTo>
                              <a:lnTo>
                                <a:pt x="20229" y="6109"/>
                              </a:lnTo>
                              <a:lnTo>
                                <a:pt x="20234" y="6102"/>
                              </a:lnTo>
                              <a:lnTo>
                                <a:pt x="20212" y="6095"/>
                              </a:lnTo>
                              <a:cubicBezTo>
                                <a:pt x="20207" y="6092"/>
                                <a:pt x="20196" y="6092"/>
                                <a:pt x="20191" y="6088"/>
                              </a:cubicBezTo>
                              <a:cubicBezTo>
                                <a:pt x="20147" y="6078"/>
                                <a:pt x="20104" y="6078"/>
                                <a:pt x="20077" y="6081"/>
                              </a:cubicBezTo>
                              <a:cubicBezTo>
                                <a:pt x="20082" y="6071"/>
                                <a:pt x="20082" y="6064"/>
                                <a:pt x="20088" y="6053"/>
                              </a:cubicBezTo>
                              <a:cubicBezTo>
                                <a:pt x="20088" y="6046"/>
                                <a:pt x="20093" y="6039"/>
                                <a:pt x="20093" y="6032"/>
                              </a:cubicBezTo>
                              <a:cubicBezTo>
                                <a:pt x="20104" y="6014"/>
                                <a:pt x="20115" y="5993"/>
                                <a:pt x="20131" y="5976"/>
                              </a:cubicBezTo>
                              <a:cubicBezTo>
                                <a:pt x="20142" y="5961"/>
                                <a:pt x="20158" y="5951"/>
                                <a:pt x="20169" y="5944"/>
                              </a:cubicBezTo>
                              <a:cubicBezTo>
                                <a:pt x="20174" y="5940"/>
                                <a:pt x="20185" y="5937"/>
                                <a:pt x="20191" y="5930"/>
                              </a:cubicBezTo>
                              <a:lnTo>
                                <a:pt x="20196" y="5926"/>
                              </a:lnTo>
                              <a:cubicBezTo>
                                <a:pt x="20196" y="5926"/>
                                <a:pt x="20202" y="5926"/>
                                <a:pt x="20202" y="5923"/>
                              </a:cubicBezTo>
                              <a:lnTo>
                                <a:pt x="20207" y="5923"/>
                              </a:lnTo>
                              <a:cubicBezTo>
                                <a:pt x="20207" y="5923"/>
                                <a:pt x="20207" y="5923"/>
                                <a:pt x="20212" y="5923"/>
                              </a:cubicBezTo>
                              <a:cubicBezTo>
                                <a:pt x="20218" y="5923"/>
                                <a:pt x="20229" y="5919"/>
                                <a:pt x="20234" y="5919"/>
                              </a:cubicBezTo>
                              <a:cubicBezTo>
                                <a:pt x="20239" y="5919"/>
                                <a:pt x="20239" y="5919"/>
                                <a:pt x="20245" y="5919"/>
                              </a:cubicBezTo>
                              <a:lnTo>
                                <a:pt x="20256" y="5919"/>
                              </a:lnTo>
                              <a:lnTo>
                                <a:pt x="20250" y="5912"/>
                              </a:lnTo>
                              <a:lnTo>
                                <a:pt x="20239" y="5901"/>
                              </a:lnTo>
                              <a:cubicBezTo>
                                <a:pt x="20234" y="5898"/>
                                <a:pt x="20229" y="5891"/>
                                <a:pt x="20223" y="5891"/>
                              </a:cubicBezTo>
                              <a:cubicBezTo>
                                <a:pt x="20218" y="5887"/>
                                <a:pt x="20218" y="5887"/>
                                <a:pt x="20212" y="5887"/>
                              </a:cubicBezTo>
                              <a:lnTo>
                                <a:pt x="20207" y="5884"/>
                              </a:lnTo>
                              <a:cubicBezTo>
                                <a:pt x="20202" y="5880"/>
                                <a:pt x="20196" y="5880"/>
                                <a:pt x="20191" y="5880"/>
                              </a:cubicBezTo>
                              <a:cubicBezTo>
                                <a:pt x="20174" y="5873"/>
                                <a:pt x="20153" y="5870"/>
                                <a:pt x="20131" y="5870"/>
                              </a:cubicBezTo>
                              <a:cubicBezTo>
                                <a:pt x="20115" y="5870"/>
                                <a:pt x="20099" y="5870"/>
                                <a:pt x="20082" y="5873"/>
                              </a:cubicBezTo>
                              <a:cubicBezTo>
                                <a:pt x="20099" y="5863"/>
                                <a:pt x="20109" y="5852"/>
                                <a:pt x="20120" y="5845"/>
                              </a:cubicBezTo>
                              <a:cubicBezTo>
                                <a:pt x="20126" y="5842"/>
                                <a:pt x="20142" y="5827"/>
                                <a:pt x="20158" y="5813"/>
                              </a:cubicBezTo>
                              <a:cubicBezTo>
                                <a:pt x="20164" y="5810"/>
                                <a:pt x="20169" y="5806"/>
                                <a:pt x="20169" y="5803"/>
                              </a:cubicBezTo>
                              <a:cubicBezTo>
                                <a:pt x="20180" y="5792"/>
                                <a:pt x="20191" y="5782"/>
                                <a:pt x="20207" y="5771"/>
                              </a:cubicBezTo>
                              <a:cubicBezTo>
                                <a:pt x="20229" y="5753"/>
                                <a:pt x="20250" y="5739"/>
                                <a:pt x="20272" y="5732"/>
                              </a:cubicBezTo>
                              <a:cubicBezTo>
                                <a:pt x="20283" y="5729"/>
                                <a:pt x="20299" y="5725"/>
                                <a:pt x="20315" y="5722"/>
                              </a:cubicBezTo>
                              <a:lnTo>
                                <a:pt x="20342" y="5718"/>
                              </a:lnTo>
                              <a:cubicBezTo>
                                <a:pt x="20353" y="5718"/>
                                <a:pt x="20364" y="5718"/>
                                <a:pt x="20370" y="5718"/>
                              </a:cubicBezTo>
                              <a:lnTo>
                                <a:pt x="20391" y="5718"/>
                              </a:lnTo>
                              <a:lnTo>
                                <a:pt x="20386" y="5711"/>
                              </a:lnTo>
                              <a:cubicBezTo>
                                <a:pt x="20380" y="5708"/>
                                <a:pt x="20375" y="5704"/>
                                <a:pt x="20375" y="5697"/>
                              </a:cubicBezTo>
                              <a:lnTo>
                                <a:pt x="20353" y="5679"/>
                              </a:lnTo>
                              <a:cubicBezTo>
                                <a:pt x="20342" y="5672"/>
                                <a:pt x="20337" y="5665"/>
                                <a:pt x="20326" y="5662"/>
                              </a:cubicBezTo>
                              <a:cubicBezTo>
                                <a:pt x="20310" y="5651"/>
                                <a:pt x="20294" y="5641"/>
                                <a:pt x="20277" y="5634"/>
                              </a:cubicBezTo>
                              <a:cubicBezTo>
                                <a:pt x="20277" y="5634"/>
                                <a:pt x="20272" y="5634"/>
                                <a:pt x="20272" y="5630"/>
                              </a:cubicBezTo>
                              <a:cubicBezTo>
                                <a:pt x="20299" y="5619"/>
                                <a:pt x="20321" y="5609"/>
                                <a:pt x="20342" y="5598"/>
                              </a:cubicBezTo>
                              <a:cubicBezTo>
                                <a:pt x="20359" y="5591"/>
                                <a:pt x="20386" y="5574"/>
                                <a:pt x="20418" y="5549"/>
                              </a:cubicBezTo>
                              <a:cubicBezTo>
                                <a:pt x="20435" y="5538"/>
                                <a:pt x="20445" y="5524"/>
                                <a:pt x="20462" y="5510"/>
                              </a:cubicBezTo>
                              <a:cubicBezTo>
                                <a:pt x="20467" y="5503"/>
                                <a:pt x="20478" y="5496"/>
                                <a:pt x="20483" y="5489"/>
                              </a:cubicBezTo>
                              <a:lnTo>
                                <a:pt x="20500" y="5475"/>
                              </a:lnTo>
                              <a:cubicBezTo>
                                <a:pt x="20505" y="5471"/>
                                <a:pt x="20505" y="5471"/>
                                <a:pt x="20505" y="5468"/>
                              </a:cubicBezTo>
                              <a:cubicBezTo>
                                <a:pt x="20505" y="5464"/>
                                <a:pt x="20500" y="5464"/>
                                <a:pt x="20500" y="5464"/>
                              </a:cubicBezTo>
                              <a:cubicBezTo>
                                <a:pt x="20500" y="5464"/>
                                <a:pt x="20500" y="5464"/>
                                <a:pt x="20500" y="5461"/>
                              </a:cubicBezTo>
                              <a:cubicBezTo>
                                <a:pt x="20494" y="5457"/>
                                <a:pt x="20494" y="5454"/>
                                <a:pt x="20489" y="5454"/>
                              </a:cubicBezTo>
                              <a:cubicBezTo>
                                <a:pt x="20467" y="5440"/>
                                <a:pt x="20445" y="5429"/>
                                <a:pt x="20413" y="5422"/>
                              </a:cubicBezTo>
                              <a:cubicBezTo>
                                <a:pt x="20402" y="5419"/>
                                <a:pt x="20386" y="5415"/>
                                <a:pt x="20375" y="5415"/>
                              </a:cubicBezTo>
                              <a:cubicBezTo>
                                <a:pt x="20386" y="5408"/>
                                <a:pt x="20408" y="5387"/>
                                <a:pt x="20435" y="5352"/>
                              </a:cubicBezTo>
                              <a:cubicBezTo>
                                <a:pt x="20483" y="5299"/>
                                <a:pt x="20521" y="5260"/>
                                <a:pt x="20554" y="5228"/>
                              </a:cubicBezTo>
                              <a:cubicBezTo>
                                <a:pt x="20576" y="5207"/>
                                <a:pt x="20630" y="5151"/>
                                <a:pt x="20700" y="5084"/>
                              </a:cubicBezTo>
                              <a:cubicBezTo>
                                <a:pt x="20895" y="4928"/>
                                <a:pt x="21107" y="4798"/>
                                <a:pt x="21112" y="4798"/>
                              </a:cubicBezTo>
                              <a:lnTo>
                                <a:pt x="21128" y="4787"/>
                              </a:lnTo>
                              <a:lnTo>
                                <a:pt x="21107" y="4791"/>
                              </a:lnTo>
                              <a:cubicBezTo>
                                <a:pt x="21107" y="4791"/>
                                <a:pt x="21101" y="4791"/>
                                <a:pt x="21096" y="4791"/>
                              </a:cubicBezTo>
                              <a:lnTo>
                                <a:pt x="21096" y="4791"/>
                              </a:lnTo>
                              <a:cubicBezTo>
                                <a:pt x="21085" y="4791"/>
                                <a:pt x="21063" y="4795"/>
                                <a:pt x="21042" y="4802"/>
                              </a:cubicBezTo>
                              <a:cubicBezTo>
                                <a:pt x="20987" y="4812"/>
                                <a:pt x="20933" y="4823"/>
                                <a:pt x="20879" y="4833"/>
                              </a:cubicBezTo>
                              <a:cubicBezTo>
                                <a:pt x="20879" y="4833"/>
                                <a:pt x="20885" y="4833"/>
                                <a:pt x="20885" y="4830"/>
                              </a:cubicBezTo>
                              <a:cubicBezTo>
                                <a:pt x="20890" y="4826"/>
                                <a:pt x="20901" y="4826"/>
                                <a:pt x="20906" y="4823"/>
                              </a:cubicBezTo>
                              <a:cubicBezTo>
                                <a:pt x="20912" y="4819"/>
                                <a:pt x="20922" y="4819"/>
                                <a:pt x="20928" y="4816"/>
                              </a:cubicBezTo>
                              <a:cubicBezTo>
                                <a:pt x="20939" y="4812"/>
                                <a:pt x="20955" y="4809"/>
                                <a:pt x="20960" y="4805"/>
                              </a:cubicBezTo>
                              <a:cubicBezTo>
                                <a:pt x="20987" y="4798"/>
                                <a:pt x="20998" y="4795"/>
                                <a:pt x="20993" y="4787"/>
                              </a:cubicBezTo>
                              <a:cubicBezTo>
                                <a:pt x="20993" y="4780"/>
                                <a:pt x="20982" y="4780"/>
                                <a:pt x="20950" y="4784"/>
                              </a:cubicBezTo>
                              <a:cubicBezTo>
                                <a:pt x="20939" y="4784"/>
                                <a:pt x="20928" y="4787"/>
                                <a:pt x="20912" y="4791"/>
                              </a:cubicBezTo>
                              <a:cubicBezTo>
                                <a:pt x="20901" y="4791"/>
                                <a:pt x="20890" y="4795"/>
                                <a:pt x="20879" y="4798"/>
                              </a:cubicBezTo>
                              <a:lnTo>
                                <a:pt x="20868" y="4802"/>
                              </a:lnTo>
                              <a:cubicBezTo>
                                <a:pt x="20841" y="4805"/>
                                <a:pt x="20814" y="4816"/>
                                <a:pt x="20787" y="4823"/>
                              </a:cubicBezTo>
                              <a:lnTo>
                                <a:pt x="20765" y="4830"/>
                              </a:lnTo>
                              <a:lnTo>
                                <a:pt x="20744" y="4837"/>
                              </a:lnTo>
                              <a:cubicBezTo>
                                <a:pt x="20716" y="4847"/>
                                <a:pt x="20689" y="4854"/>
                                <a:pt x="20662" y="4865"/>
                              </a:cubicBezTo>
                              <a:cubicBezTo>
                                <a:pt x="20635" y="4876"/>
                                <a:pt x="20538" y="4914"/>
                                <a:pt x="20440" y="4974"/>
                              </a:cubicBezTo>
                              <a:cubicBezTo>
                                <a:pt x="20386" y="5003"/>
                                <a:pt x="20342" y="5031"/>
                                <a:pt x="20321" y="5048"/>
                              </a:cubicBezTo>
                              <a:cubicBezTo>
                                <a:pt x="20294" y="5073"/>
                                <a:pt x="20261" y="5101"/>
                                <a:pt x="20245" y="5129"/>
                              </a:cubicBezTo>
                              <a:cubicBezTo>
                                <a:pt x="20234" y="5144"/>
                                <a:pt x="20223" y="5154"/>
                                <a:pt x="20212" y="5168"/>
                              </a:cubicBezTo>
                              <a:cubicBezTo>
                                <a:pt x="20174" y="5214"/>
                                <a:pt x="20147" y="5256"/>
                                <a:pt x="20131" y="5285"/>
                              </a:cubicBezTo>
                              <a:cubicBezTo>
                                <a:pt x="20104" y="5285"/>
                                <a:pt x="20082" y="5288"/>
                                <a:pt x="20061" y="5295"/>
                              </a:cubicBezTo>
                              <a:cubicBezTo>
                                <a:pt x="20044" y="5299"/>
                                <a:pt x="20028" y="5306"/>
                                <a:pt x="20017" y="5309"/>
                              </a:cubicBezTo>
                              <a:cubicBezTo>
                                <a:pt x="20023" y="5292"/>
                                <a:pt x="20034" y="5263"/>
                                <a:pt x="20039" y="5232"/>
                              </a:cubicBezTo>
                              <a:cubicBezTo>
                                <a:pt x="20039" y="5225"/>
                                <a:pt x="20039" y="5214"/>
                                <a:pt x="20044" y="5207"/>
                              </a:cubicBezTo>
                              <a:lnTo>
                                <a:pt x="20044" y="5200"/>
                              </a:lnTo>
                              <a:cubicBezTo>
                                <a:pt x="20055" y="5172"/>
                                <a:pt x="20061" y="5144"/>
                                <a:pt x="20061" y="5115"/>
                              </a:cubicBezTo>
                              <a:lnTo>
                                <a:pt x="20061" y="5115"/>
                              </a:lnTo>
                              <a:lnTo>
                                <a:pt x="20061" y="5115"/>
                              </a:lnTo>
                              <a:lnTo>
                                <a:pt x="20055" y="5115"/>
                              </a:lnTo>
                              <a:cubicBezTo>
                                <a:pt x="20050" y="5112"/>
                                <a:pt x="20044" y="5115"/>
                                <a:pt x="20044" y="5115"/>
                              </a:cubicBezTo>
                              <a:cubicBezTo>
                                <a:pt x="20034" y="5115"/>
                                <a:pt x="20017" y="5119"/>
                                <a:pt x="19996" y="5122"/>
                              </a:cubicBezTo>
                              <a:cubicBezTo>
                                <a:pt x="19979" y="5122"/>
                                <a:pt x="19936" y="5122"/>
                                <a:pt x="19876" y="5129"/>
                              </a:cubicBezTo>
                              <a:cubicBezTo>
                                <a:pt x="19833" y="5136"/>
                                <a:pt x="19784" y="5144"/>
                                <a:pt x="19735" y="5154"/>
                              </a:cubicBezTo>
                              <a:cubicBezTo>
                                <a:pt x="19692" y="5165"/>
                                <a:pt x="19649" y="5179"/>
                                <a:pt x="19605" y="5193"/>
                              </a:cubicBezTo>
                              <a:cubicBezTo>
                                <a:pt x="19594" y="5196"/>
                                <a:pt x="19584" y="5200"/>
                                <a:pt x="19573" y="5207"/>
                              </a:cubicBezTo>
                              <a:cubicBezTo>
                                <a:pt x="19573" y="5207"/>
                                <a:pt x="19573" y="5207"/>
                                <a:pt x="19573" y="5207"/>
                              </a:cubicBezTo>
                              <a:cubicBezTo>
                                <a:pt x="19567" y="5196"/>
                                <a:pt x="19567" y="5182"/>
                                <a:pt x="19578" y="5168"/>
                              </a:cubicBezTo>
                              <a:cubicBezTo>
                                <a:pt x="19578" y="5168"/>
                                <a:pt x="19578" y="5168"/>
                                <a:pt x="19584" y="5168"/>
                              </a:cubicBezTo>
                              <a:cubicBezTo>
                                <a:pt x="19600" y="5165"/>
                                <a:pt x="19622" y="5133"/>
                                <a:pt x="19632" y="5112"/>
                              </a:cubicBezTo>
                              <a:cubicBezTo>
                                <a:pt x="19632" y="5108"/>
                                <a:pt x="19638" y="5094"/>
                                <a:pt x="19643" y="5080"/>
                              </a:cubicBezTo>
                              <a:cubicBezTo>
                                <a:pt x="19643" y="5070"/>
                                <a:pt x="19643" y="5052"/>
                                <a:pt x="19632" y="5034"/>
                              </a:cubicBezTo>
                              <a:cubicBezTo>
                                <a:pt x="19627" y="5027"/>
                                <a:pt x="19627" y="5024"/>
                                <a:pt x="19616" y="5017"/>
                              </a:cubicBezTo>
                              <a:lnTo>
                                <a:pt x="19616" y="5013"/>
                              </a:lnTo>
                              <a:cubicBezTo>
                                <a:pt x="19622" y="5003"/>
                                <a:pt x="19627" y="4988"/>
                                <a:pt x="19632" y="4978"/>
                              </a:cubicBezTo>
                              <a:cubicBezTo>
                                <a:pt x="19643" y="4950"/>
                                <a:pt x="19643" y="4911"/>
                                <a:pt x="19643" y="4883"/>
                              </a:cubicBezTo>
                              <a:cubicBezTo>
                                <a:pt x="19643" y="4879"/>
                                <a:pt x="19643" y="4876"/>
                                <a:pt x="19643" y="4872"/>
                              </a:cubicBezTo>
                              <a:cubicBezTo>
                                <a:pt x="19643" y="4858"/>
                                <a:pt x="19643" y="4840"/>
                                <a:pt x="19643" y="4819"/>
                              </a:cubicBezTo>
                              <a:lnTo>
                                <a:pt x="19643" y="4816"/>
                              </a:lnTo>
                              <a:cubicBezTo>
                                <a:pt x="19643" y="4812"/>
                                <a:pt x="19643" y="4812"/>
                                <a:pt x="19643" y="4809"/>
                              </a:cubicBezTo>
                              <a:lnTo>
                                <a:pt x="19649" y="4773"/>
                              </a:lnTo>
                              <a:cubicBezTo>
                                <a:pt x="19649" y="4766"/>
                                <a:pt x="19649" y="4766"/>
                                <a:pt x="19643" y="4763"/>
                              </a:cubicBezTo>
                              <a:lnTo>
                                <a:pt x="19638" y="4763"/>
                              </a:lnTo>
                              <a:lnTo>
                                <a:pt x="19594" y="4773"/>
                              </a:lnTo>
                              <a:lnTo>
                                <a:pt x="19584" y="4777"/>
                              </a:lnTo>
                              <a:cubicBezTo>
                                <a:pt x="19578" y="4777"/>
                                <a:pt x="19573" y="4780"/>
                                <a:pt x="19562" y="4784"/>
                              </a:cubicBezTo>
                              <a:cubicBezTo>
                                <a:pt x="19551" y="4787"/>
                                <a:pt x="19535" y="4791"/>
                                <a:pt x="19524" y="4798"/>
                              </a:cubicBezTo>
                              <a:cubicBezTo>
                                <a:pt x="19475" y="4819"/>
                                <a:pt x="19437" y="4847"/>
                                <a:pt x="19410" y="4879"/>
                              </a:cubicBezTo>
                              <a:cubicBezTo>
                                <a:pt x="19405" y="4886"/>
                                <a:pt x="19399" y="4897"/>
                                <a:pt x="19394" y="4904"/>
                              </a:cubicBezTo>
                              <a:cubicBezTo>
                                <a:pt x="19372" y="4936"/>
                                <a:pt x="19372" y="4971"/>
                                <a:pt x="19372" y="4978"/>
                              </a:cubicBezTo>
                              <a:cubicBezTo>
                                <a:pt x="19367" y="4981"/>
                                <a:pt x="19345" y="4992"/>
                                <a:pt x="19329" y="4999"/>
                              </a:cubicBezTo>
                              <a:cubicBezTo>
                                <a:pt x="19329" y="4981"/>
                                <a:pt x="19329" y="4967"/>
                                <a:pt x="19323" y="4953"/>
                              </a:cubicBezTo>
                              <a:cubicBezTo>
                                <a:pt x="19323" y="4943"/>
                                <a:pt x="19318" y="4932"/>
                                <a:pt x="19313" y="4921"/>
                              </a:cubicBezTo>
                              <a:cubicBezTo>
                                <a:pt x="19313" y="4914"/>
                                <a:pt x="19307" y="4907"/>
                                <a:pt x="19307" y="4904"/>
                              </a:cubicBezTo>
                              <a:cubicBezTo>
                                <a:pt x="19307" y="4897"/>
                                <a:pt x="19302" y="4890"/>
                                <a:pt x="19302" y="4886"/>
                              </a:cubicBezTo>
                              <a:cubicBezTo>
                                <a:pt x="19302" y="4872"/>
                                <a:pt x="19307" y="4862"/>
                                <a:pt x="19313" y="4858"/>
                              </a:cubicBezTo>
                              <a:cubicBezTo>
                                <a:pt x="19323" y="4854"/>
                                <a:pt x="19334" y="4851"/>
                                <a:pt x="19334" y="4844"/>
                              </a:cubicBezTo>
                              <a:cubicBezTo>
                                <a:pt x="19334" y="4840"/>
                                <a:pt x="19334" y="4840"/>
                                <a:pt x="19329" y="4837"/>
                              </a:cubicBezTo>
                              <a:cubicBezTo>
                                <a:pt x="19313" y="4830"/>
                                <a:pt x="19264" y="4833"/>
                                <a:pt x="19231" y="4844"/>
                              </a:cubicBezTo>
                              <a:cubicBezTo>
                                <a:pt x="19210" y="4847"/>
                                <a:pt x="19166" y="4862"/>
                                <a:pt x="19134" y="4876"/>
                              </a:cubicBezTo>
                              <a:cubicBezTo>
                                <a:pt x="19107" y="4886"/>
                                <a:pt x="19085" y="4904"/>
                                <a:pt x="19063" y="4918"/>
                              </a:cubicBezTo>
                              <a:cubicBezTo>
                                <a:pt x="19063" y="4914"/>
                                <a:pt x="19063" y="4911"/>
                                <a:pt x="19063" y="4907"/>
                              </a:cubicBezTo>
                              <a:cubicBezTo>
                                <a:pt x="19063" y="4890"/>
                                <a:pt x="19063" y="4851"/>
                                <a:pt x="19052" y="4802"/>
                              </a:cubicBezTo>
                              <a:cubicBezTo>
                                <a:pt x="19052" y="4784"/>
                                <a:pt x="19047" y="4759"/>
                                <a:pt x="19047" y="4738"/>
                              </a:cubicBezTo>
                              <a:lnTo>
                                <a:pt x="19047" y="4735"/>
                              </a:lnTo>
                              <a:cubicBezTo>
                                <a:pt x="19047" y="4724"/>
                                <a:pt x="19047" y="4710"/>
                                <a:pt x="19052" y="4703"/>
                              </a:cubicBezTo>
                              <a:cubicBezTo>
                                <a:pt x="19074" y="4692"/>
                                <a:pt x="19085" y="4689"/>
                                <a:pt x="19080" y="4682"/>
                              </a:cubicBezTo>
                              <a:cubicBezTo>
                                <a:pt x="19074" y="4675"/>
                                <a:pt x="19063" y="4675"/>
                                <a:pt x="19058" y="4675"/>
                              </a:cubicBezTo>
                              <a:lnTo>
                                <a:pt x="19047" y="4678"/>
                              </a:lnTo>
                              <a:cubicBezTo>
                                <a:pt x="19042" y="4678"/>
                                <a:pt x="19031" y="4682"/>
                                <a:pt x="19025" y="4682"/>
                              </a:cubicBezTo>
                              <a:lnTo>
                                <a:pt x="19025" y="4682"/>
                              </a:lnTo>
                              <a:cubicBezTo>
                                <a:pt x="19025" y="4671"/>
                                <a:pt x="19025" y="4646"/>
                                <a:pt x="19014" y="4636"/>
                              </a:cubicBezTo>
                              <a:cubicBezTo>
                                <a:pt x="19014" y="4632"/>
                                <a:pt x="19009" y="4632"/>
                                <a:pt x="19004" y="4632"/>
                              </a:cubicBezTo>
                              <a:cubicBezTo>
                                <a:pt x="18998" y="4632"/>
                                <a:pt x="18993" y="4632"/>
                                <a:pt x="18982" y="4661"/>
                              </a:cubicBezTo>
                              <a:lnTo>
                                <a:pt x="18960" y="4622"/>
                              </a:lnTo>
                              <a:cubicBezTo>
                                <a:pt x="18971" y="4618"/>
                                <a:pt x="18987" y="4615"/>
                                <a:pt x="19004" y="4604"/>
                              </a:cubicBezTo>
                              <a:lnTo>
                                <a:pt x="19004" y="4604"/>
                              </a:lnTo>
                              <a:cubicBezTo>
                                <a:pt x="19009" y="4601"/>
                                <a:pt x="19020" y="4597"/>
                                <a:pt x="19025" y="4594"/>
                              </a:cubicBezTo>
                              <a:cubicBezTo>
                                <a:pt x="19047" y="4579"/>
                                <a:pt x="19069" y="4562"/>
                                <a:pt x="19085" y="4537"/>
                              </a:cubicBezTo>
                              <a:lnTo>
                                <a:pt x="19090" y="4530"/>
                              </a:lnTo>
                              <a:cubicBezTo>
                                <a:pt x="19117" y="4498"/>
                                <a:pt x="19139" y="4467"/>
                                <a:pt x="19150" y="4456"/>
                              </a:cubicBezTo>
                              <a:cubicBezTo>
                                <a:pt x="19237" y="4350"/>
                                <a:pt x="19329" y="4259"/>
                                <a:pt x="19426" y="4174"/>
                              </a:cubicBezTo>
                              <a:cubicBezTo>
                                <a:pt x="19470" y="4135"/>
                                <a:pt x="19513" y="4107"/>
                                <a:pt x="19562" y="4082"/>
                              </a:cubicBezTo>
                              <a:cubicBezTo>
                                <a:pt x="19611" y="4058"/>
                                <a:pt x="19665" y="4033"/>
                                <a:pt x="19725" y="4019"/>
                              </a:cubicBezTo>
                              <a:cubicBezTo>
                                <a:pt x="19849" y="3984"/>
                                <a:pt x="19974" y="3963"/>
                                <a:pt x="20082" y="3955"/>
                              </a:cubicBezTo>
                              <a:cubicBezTo>
                                <a:pt x="20191" y="3948"/>
                                <a:pt x="20294" y="3952"/>
                                <a:pt x="20380" y="3970"/>
                              </a:cubicBezTo>
                              <a:cubicBezTo>
                                <a:pt x="20462" y="3987"/>
                                <a:pt x="20516" y="4012"/>
                                <a:pt x="20548" y="4030"/>
                              </a:cubicBezTo>
                              <a:cubicBezTo>
                                <a:pt x="20576" y="4044"/>
                                <a:pt x="20608" y="4065"/>
                                <a:pt x="20630" y="4089"/>
                              </a:cubicBezTo>
                              <a:cubicBezTo>
                                <a:pt x="20646" y="4111"/>
                                <a:pt x="20651" y="4135"/>
                                <a:pt x="20641" y="4171"/>
                              </a:cubicBezTo>
                              <a:cubicBezTo>
                                <a:pt x="20630" y="4223"/>
                                <a:pt x="20597" y="4280"/>
                                <a:pt x="20554" y="4329"/>
                              </a:cubicBezTo>
                              <a:cubicBezTo>
                                <a:pt x="20511" y="4375"/>
                                <a:pt x="20462" y="4407"/>
                                <a:pt x="20424" y="4428"/>
                              </a:cubicBezTo>
                              <a:cubicBezTo>
                                <a:pt x="20418" y="4431"/>
                                <a:pt x="20413" y="4435"/>
                                <a:pt x="20408" y="4438"/>
                              </a:cubicBezTo>
                              <a:cubicBezTo>
                                <a:pt x="20397" y="4442"/>
                                <a:pt x="20391" y="4449"/>
                                <a:pt x="20380" y="4453"/>
                              </a:cubicBezTo>
                              <a:cubicBezTo>
                                <a:pt x="20375" y="4456"/>
                                <a:pt x="20370" y="4460"/>
                                <a:pt x="20364" y="4460"/>
                              </a:cubicBezTo>
                              <a:cubicBezTo>
                                <a:pt x="20332" y="4449"/>
                                <a:pt x="20315" y="4438"/>
                                <a:pt x="20299" y="4435"/>
                              </a:cubicBezTo>
                              <a:cubicBezTo>
                                <a:pt x="20288" y="4428"/>
                                <a:pt x="20283" y="4428"/>
                                <a:pt x="20277" y="4428"/>
                              </a:cubicBezTo>
                              <a:lnTo>
                                <a:pt x="20272" y="4428"/>
                              </a:lnTo>
                              <a:lnTo>
                                <a:pt x="20272" y="4431"/>
                              </a:lnTo>
                              <a:cubicBezTo>
                                <a:pt x="20272" y="4438"/>
                                <a:pt x="20299" y="4456"/>
                                <a:pt x="20342" y="4477"/>
                              </a:cubicBezTo>
                              <a:cubicBezTo>
                                <a:pt x="20408" y="4502"/>
                                <a:pt x="20494" y="4516"/>
                                <a:pt x="20576" y="4512"/>
                              </a:cubicBezTo>
                              <a:cubicBezTo>
                                <a:pt x="20635" y="4509"/>
                                <a:pt x="20684" y="4498"/>
                                <a:pt x="20727" y="4484"/>
                              </a:cubicBezTo>
                              <a:cubicBezTo>
                                <a:pt x="20771" y="4467"/>
                                <a:pt x="20803" y="4442"/>
                                <a:pt x="20841" y="4407"/>
                              </a:cubicBezTo>
                              <a:cubicBezTo>
                                <a:pt x="20906" y="4340"/>
                                <a:pt x="20939" y="4269"/>
                                <a:pt x="20933" y="4209"/>
                              </a:cubicBezTo>
                              <a:cubicBezTo>
                                <a:pt x="20928" y="4163"/>
                                <a:pt x="20906" y="4121"/>
                                <a:pt x="20868" y="4089"/>
                              </a:cubicBezTo>
                              <a:cubicBezTo>
                                <a:pt x="20847" y="4068"/>
                                <a:pt x="20814" y="4051"/>
                                <a:pt x="20771" y="4037"/>
                              </a:cubicBezTo>
                              <a:cubicBezTo>
                                <a:pt x="20738" y="4022"/>
                                <a:pt x="20700" y="4008"/>
                                <a:pt x="20646" y="3994"/>
                              </a:cubicBezTo>
                              <a:cubicBezTo>
                                <a:pt x="20554" y="3966"/>
                                <a:pt x="20456" y="3938"/>
                                <a:pt x="20353" y="3920"/>
                              </a:cubicBezTo>
                              <a:cubicBezTo>
                                <a:pt x="20321" y="3913"/>
                                <a:pt x="20288" y="3910"/>
                                <a:pt x="20250" y="3903"/>
                              </a:cubicBezTo>
                              <a:cubicBezTo>
                                <a:pt x="20229" y="3899"/>
                                <a:pt x="20212" y="3896"/>
                                <a:pt x="20191" y="3892"/>
                              </a:cubicBezTo>
                              <a:cubicBezTo>
                                <a:pt x="20158" y="3889"/>
                                <a:pt x="20131" y="3885"/>
                                <a:pt x="20109" y="3885"/>
                              </a:cubicBezTo>
                              <a:cubicBezTo>
                                <a:pt x="20077" y="3881"/>
                                <a:pt x="20044" y="3881"/>
                                <a:pt x="20017" y="3881"/>
                              </a:cubicBezTo>
                              <a:cubicBezTo>
                                <a:pt x="19898" y="3881"/>
                                <a:pt x="19790" y="3906"/>
                                <a:pt x="19681" y="3931"/>
                              </a:cubicBezTo>
                              <a:lnTo>
                                <a:pt x="19670" y="3934"/>
                              </a:lnTo>
                              <a:cubicBezTo>
                                <a:pt x="19654" y="3938"/>
                                <a:pt x="19638" y="3941"/>
                                <a:pt x="19622" y="3945"/>
                              </a:cubicBezTo>
                              <a:cubicBezTo>
                                <a:pt x="19567" y="3955"/>
                                <a:pt x="19508" y="3970"/>
                                <a:pt x="19459" y="3987"/>
                              </a:cubicBezTo>
                              <a:cubicBezTo>
                                <a:pt x="19421" y="4001"/>
                                <a:pt x="19383" y="4012"/>
                                <a:pt x="19356" y="4026"/>
                              </a:cubicBezTo>
                              <a:cubicBezTo>
                                <a:pt x="19258" y="4072"/>
                                <a:pt x="19188" y="4128"/>
                                <a:pt x="19134" y="4171"/>
                              </a:cubicBezTo>
                              <a:cubicBezTo>
                                <a:pt x="19101" y="4195"/>
                                <a:pt x="19074" y="4223"/>
                                <a:pt x="19052" y="4245"/>
                              </a:cubicBezTo>
                              <a:cubicBezTo>
                                <a:pt x="19042" y="4252"/>
                                <a:pt x="19036" y="4262"/>
                                <a:pt x="19025" y="4273"/>
                              </a:cubicBezTo>
                              <a:cubicBezTo>
                                <a:pt x="19025" y="4262"/>
                                <a:pt x="19031" y="4248"/>
                                <a:pt x="19031" y="4238"/>
                              </a:cubicBezTo>
                              <a:lnTo>
                                <a:pt x="19036" y="4220"/>
                              </a:lnTo>
                              <a:cubicBezTo>
                                <a:pt x="19042" y="4188"/>
                                <a:pt x="19052" y="4125"/>
                                <a:pt x="19069" y="4061"/>
                              </a:cubicBezTo>
                              <a:cubicBezTo>
                                <a:pt x="19080" y="4026"/>
                                <a:pt x="19090" y="3987"/>
                                <a:pt x="19107" y="3955"/>
                              </a:cubicBezTo>
                              <a:cubicBezTo>
                                <a:pt x="19112" y="3948"/>
                                <a:pt x="19112" y="3941"/>
                                <a:pt x="19117" y="3934"/>
                              </a:cubicBezTo>
                              <a:cubicBezTo>
                                <a:pt x="19123" y="3920"/>
                                <a:pt x="19128" y="3906"/>
                                <a:pt x="19139" y="3896"/>
                              </a:cubicBezTo>
                              <a:cubicBezTo>
                                <a:pt x="19145" y="3889"/>
                                <a:pt x="19150" y="3885"/>
                                <a:pt x="19155" y="3881"/>
                              </a:cubicBezTo>
                              <a:lnTo>
                                <a:pt x="19161" y="3878"/>
                              </a:lnTo>
                              <a:cubicBezTo>
                                <a:pt x="19166" y="3874"/>
                                <a:pt x="19172" y="3874"/>
                                <a:pt x="19172" y="3871"/>
                              </a:cubicBezTo>
                              <a:cubicBezTo>
                                <a:pt x="19177" y="3867"/>
                                <a:pt x="19183" y="3867"/>
                                <a:pt x="19183" y="3864"/>
                              </a:cubicBezTo>
                              <a:cubicBezTo>
                                <a:pt x="19204" y="3867"/>
                                <a:pt x="19231" y="3867"/>
                                <a:pt x="19258" y="3867"/>
                              </a:cubicBezTo>
                              <a:lnTo>
                                <a:pt x="19258" y="3867"/>
                              </a:lnTo>
                              <a:cubicBezTo>
                                <a:pt x="19280" y="3867"/>
                                <a:pt x="19302" y="3867"/>
                                <a:pt x="19318" y="3867"/>
                              </a:cubicBezTo>
                              <a:lnTo>
                                <a:pt x="19334" y="3867"/>
                              </a:lnTo>
                              <a:cubicBezTo>
                                <a:pt x="19351" y="3867"/>
                                <a:pt x="19367" y="3867"/>
                                <a:pt x="19383" y="3867"/>
                              </a:cubicBezTo>
                              <a:cubicBezTo>
                                <a:pt x="19475" y="3864"/>
                                <a:pt x="19578" y="3853"/>
                                <a:pt x="19670" y="3836"/>
                              </a:cubicBezTo>
                              <a:cubicBezTo>
                                <a:pt x="19763" y="3818"/>
                                <a:pt x="19855" y="3793"/>
                                <a:pt x="19941" y="3762"/>
                              </a:cubicBezTo>
                              <a:lnTo>
                                <a:pt x="20006" y="3733"/>
                              </a:lnTo>
                              <a:lnTo>
                                <a:pt x="20044" y="3716"/>
                              </a:lnTo>
                              <a:cubicBezTo>
                                <a:pt x="20061" y="3709"/>
                                <a:pt x="20071" y="3702"/>
                                <a:pt x="20088" y="3695"/>
                              </a:cubicBezTo>
                              <a:cubicBezTo>
                                <a:pt x="20147" y="3663"/>
                                <a:pt x="20212" y="3624"/>
                                <a:pt x="20267" y="3582"/>
                              </a:cubicBezTo>
                              <a:cubicBezTo>
                                <a:pt x="20283" y="3571"/>
                                <a:pt x="20299" y="3557"/>
                                <a:pt x="20315" y="3543"/>
                              </a:cubicBezTo>
                              <a:cubicBezTo>
                                <a:pt x="20332" y="3536"/>
                                <a:pt x="20359" y="3529"/>
                                <a:pt x="20391" y="3518"/>
                              </a:cubicBezTo>
                              <a:cubicBezTo>
                                <a:pt x="20456" y="3501"/>
                                <a:pt x="20543" y="3487"/>
                                <a:pt x="20613" y="3487"/>
                              </a:cubicBezTo>
                              <a:cubicBezTo>
                                <a:pt x="20668" y="3487"/>
                                <a:pt x="20727" y="3490"/>
                                <a:pt x="20776" y="3497"/>
                              </a:cubicBezTo>
                              <a:cubicBezTo>
                                <a:pt x="20787" y="3497"/>
                                <a:pt x="20798" y="3501"/>
                                <a:pt x="20814" y="3504"/>
                              </a:cubicBezTo>
                              <a:cubicBezTo>
                                <a:pt x="20819" y="3504"/>
                                <a:pt x="20825" y="3508"/>
                                <a:pt x="20830" y="3508"/>
                              </a:cubicBezTo>
                              <a:lnTo>
                                <a:pt x="20857" y="3515"/>
                              </a:lnTo>
                              <a:cubicBezTo>
                                <a:pt x="20863" y="3515"/>
                                <a:pt x="20868" y="3518"/>
                                <a:pt x="20868" y="3518"/>
                              </a:cubicBezTo>
                              <a:lnTo>
                                <a:pt x="20912" y="3532"/>
                              </a:lnTo>
                              <a:lnTo>
                                <a:pt x="20922" y="3536"/>
                              </a:lnTo>
                              <a:lnTo>
                                <a:pt x="20933" y="3515"/>
                              </a:lnTo>
                              <a:cubicBezTo>
                                <a:pt x="20933" y="3511"/>
                                <a:pt x="20933" y="3511"/>
                                <a:pt x="20933" y="3508"/>
                              </a:cubicBezTo>
                              <a:lnTo>
                                <a:pt x="20933" y="3501"/>
                              </a:lnTo>
                              <a:cubicBezTo>
                                <a:pt x="20933" y="3497"/>
                                <a:pt x="20933" y="3494"/>
                                <a:pt x="20933" y="3490"/>
                              </a:cubicBezTo>
                              <a:lnTo>
                                <a:pt x="20933" y="3487"/>
                              </a:lnTo>
                              <a:cubicBezTo>
                                <a:pt x="20933" y="3473"/>
                                <a:pt x="20933" y="3455"/>
                                <a:pt x="20922" y="3437"/>
                              </a:cubicBezTo>
                              <a:cubicBezTo>
                                <a:pt x="20895" y="3381"/>
                                <a:pt x="20819" y="3331"/>
                                <a:pt x="20727" y="3307"/>
                              </a:cubicBezTo>
                              <a:cubicBezTo>
                                <a:pt x="20689" y="3296"/>
                                <a:pt x="20646" y="3289"/>
                                <a:pt x="20603" y="3289"/>
                              </a:cubicBezTo>
                              <a:cubicBezTo>
                                <a:pt x="20586" y="3289"/>
                                <a:pt x="20570" y="3289"/>
                                <a:pt x="20543" y="3293"/>
                              </a:cubicBezTo>
                              <a:cubicBezTo>
                                <a:pt x="20538" y="3293"/>
                                <a:pt x="20527" y="3293"/>
                                <a:pt x="20521" y="3296"/>
                              </a:cubicBezTo>
                              <a:cubicBezTo>
                                <a:pt x="20538" y="3275"/>
                                <a:pt x="20554" y="3254"/>
                                <a:pt x="20570" y="3236"/>
                              </a:cubicBezTo>
                              <a:cubicBezTo>
                                <a:pt x="20619" y="3183"/>
                                <a:pt x="20646" y="3123"/>
                                <a:pt x="20673" y="3067"/>
                              </a:cubicBezTo>
                              <a:cubicBezTo>
                                <a:pt x="20711" y="2986"/>
                                <a:pt x="20744" y="2908"/>
                                <a:pt x="20830" y="2852"/>
                              </a:cubicBezTo>
                              <a:cubicBezTo>
                                <a:pt x="20847" y="2841"/>
                                <a:pt x="20863" y="2827"/>
                                <a:pt x="20879" y="2817"/>
                              </a:cubicBezTo>
                              <a:lnTo>
                                <a:pt x="20944" y="2774"/>
                              </a:lnTo>
                              <a:cubicBezTo>
                                <a:pt x="20944" y="2774"/>
                                <a:pt x="20950" y="2774"/>
                                <a:pt x="20950" y="2771"/>
                              </a:cubicBezTo>
                              <a:lnTo>
                                <a:pt x="20966" y="2760"/>
                              </a:lnTo>
                              <a:lnTo>
                                <a:pt x="20955" y="2757"/>
                              </a:lnTo>
                              <a:lnTo>
                                <a:pt x="20885" y="2750"/>
                              </a:lnTo>
                              <a:cubicBezTo>
                                <a:pt x="20863" y="2746"/>
                                <a:pt x="20836" y="2746"/>
                                <a:pt x="20814" y="2746"/>
                              </a:cubicBezTo>
                              <a:cubicBezTo>
                                <a:pt x="20765" y="2743"/>
                                <a:pt x="20722" y="2746"/>
                                <a:pt x="20679" y="2750"/>
                              </a:cubicBezTo>
                              <a:cubicBezTo>
                                <a:pt x="20646" y="2753"/>
                                <a:pt x="20613" y="2764"/>
                                <a:pt x="20586" y="2774"/>
                              </a:cubicBezTo>
                              <a:cubicBezTo>
                                <a:pt x="20603" y="2739"/>
                                <a:pt x="20619" y="2711"/>
                                <a:pt x="20635" y="2686"/>
                              </a:cubicBezTo>
                              <a:lnTo>
                                <a:pt x="20641" y="2683"/>
                              </a:lnTo>
                              <a:cubicBezTo>
                                <a:pt x="20641" y="2679"/>
                                <a:pt x="20646" y="2676"/>
                                <a:pt x="20646" y="2672"/>
                              </a:cubicBezTo>
                              <a:cubicBezTo>
                                <a:pt x="20668" y="2637"/>
                                <a:pt x="20695" y="2609"/>
                                <a:pt x="20727" y="2581"/>
                              </a:cubicBezTo>
                              <a:cubicBezTo>
                                <a:pt x="20727" y="2577"/>
                                <a:pt x="20733" y="2577"/>
                                <a:pt x="20733" y="2574"/>
                              </a:cubicBezTo>
                              <a:lnTo>
                                <a:pt x="20738" y="2574"/>
                              </a:lnTo>
                              <a:cubicBezTo>
                                <a:pt x="20776" y="2566"/>
                                <a:pt x="20782" y="2566"/>
                                <a:pt x="20782" y="2559"/>
                              </a:cubicBezTo>
                              <a:cubicBezTo>
                                <a:pt x="20782" y="2556"/>
                                <a:pt x="20776" y="2552"/>
                                <a:pt x="20738" y="2556"/>
                              </a:cubicBezTo>
                              <a:cubicBezTo>
                                <a:pt x="20738" y="2556"/>
                                <a:pt x="20733" y="2556"/>
                                <a:pt x="20733" y="2556"/>
                              </a:cubicBezTo>
                              <a:cubicBezTo>
                                <a:pt x="20722" y="2556"/>
                                <a:pt x="20716" y="2556"/>
                                <a:pt x="20700" y="2559"/>
                              </a:cubicBezTo>
                              <a:cubicBezTo>
                                <a:pt x="20641" y="2566"/>
                                <a:pt x="20581" y="2574"/>
                                <a:pt x="20527" y="2584"/>
                              </a:cubicBezTo>
                              <a:cubicBezTo>
                                <a:pt x="20456" y="2598"/>
                                <a:pt x="20380" y="2616"/>
                                <a:pt x="20310" y="2637"/>
                              </a:cubicBezTo>
                              <a:cubicBezTo>
                                <a:pt x="20299" y="2641"/>
                                <a:pt x="20283" y="2644"/>
                                <a:pt x="20272" y="2648"/>
                              </a:cubicBezTo>
                              <a:cubicBezTo>
                                <a:pt x="20272" y="2644"/>
                                <a:pt x="20277" y="2644"/>
                                <a:pt x="20277" y="2641"/>
                              </a:cubicBezTo>
                              <a:cubicBezTo>
                                <a:pt x="20294" y="2626"/>
                                <a:pt x="20321" y="2602"/>
                                <a:pt x="20326" y="2591"/>
                              </a:cubicBezTo>
                              <a:cubicBezTo>
                                <a:pt x="20342" y="2574"/>
                                <a:pt x="20391" y="2514"/>
                                <a:pt x="20429" y="2464"/>
                              </a:cubicBezTo>
                              <a:lnTo>
                                <a:pt x="20429" y="2461"/>
                              </a:lnTo>
                              <a:cubicBezTo>
                                <a:pt x="20429" y="2461"/>
                                <a:pt x="20429" y="2461"/>
                                <a:pt x="20429" y="2461"/>
                              </a:cubicBezTo>
                              <a:cubicBezTo>
                                <a:pt x="20435" y="2454"/>
                                <a:pt x="20435" y="2450"/>
                                <a:pt x="20440" y="2443"/>
                              </a:cubicBezTo>
                              <a:cubicBezTo>
                                <a:pt x="20440" y="2443"/>
                                <a:pt x="20440" y="2443"/>
                                <a:pt x="20440" y="2440"/>
                              </a:cubicBezTo>
                              <a:lnTo>
                                <a:pt x="20445" y="2433"/>
                              </a:lnTo>
                              <a:lnTo>
                                <a:pt x="20445" y="2429"/>
                              </a:lnTo>
                              <a:cubicBezTo>
                                <a:pt x="20445" y="2425"/>
                                <a:pt x="20445" y="2422"/>
                                <a:pt x="20445" y="2422"/>
                              </a:cubicBezTo>
                              <a:cubicBezTo>
                                <a:pt x="20440" y="2418"/>
                                <a:pt x="20435" y="2422"/>
                                <a:pt x="20413" y="2443"/>
                              </a:cubicBezTo>
                              <a:cubicBezTo>
                                <a:pt x="20375" y="2450"/>
                                <a:pt x="20294" y="2471"/>
                                <a:pt x="20202" y="2496"/>
                              </a:cubicBezTo>
                              <a:cubicBezTo>
                                <a:pt x="20082" y="2524"/>
                                <a:pt x="19968" y="2563"/>
                                <a:pt x="19860" y="2602"/>
                              </a:cubicBezTo>
                              <a:cubicBezTo>
                                <a:pt x="19817" y="2616"/>
                                <a:pt x="19779" y="2630"/>
                                <a:pt x="19746" y="2644"/>
                              </a:cubicBezTo>
                              <a:cubicBezTo>
                                <a:pt x="19692" y="2665"/>
                                <a:pt x="19573" y="2711"/>
                                <a:pt x="19448" y="2782"/>
                              </a:cubicBezTo>
                              <a:cubicBezTo>
                                <a:pt x="19313" y="2856"/>
                                <a:pt x="19193" y="2951"/>
                                <a:pt x="19101" y="3046"/>
                              </a:cubicBezTo>
                              <a:cubicBezTo>
                                <a:pt x="19036" y="3113"/>
                                <a:pt x="18982" y="3190"/>
                                <a:pt x="18944" y="3268"/>
                              </a:cubicBezTo>
                              <a:cubicBezTo>
                                <a:pt x="18944" y="3254"/>
                                <a:pt x="18939" y="3240"/>
                                <a:pt x="18939" y="3229"/>
                              </a:cubicBezTo>
                              <a:cubicBezTo>
                                <a:pt x="18933" y="3166"/>
                                <a:pt x="18922" y="3092"/>
                                <a:pt x="18922" y="3049"/>
                              </a:cubicBezTo>
                              <a:lnTo>
                                <a:pt x="18906" y="2912"/>
                              </a:lnTo>
                              <a:cubicBezTo>
                                <a:pt x="18895" y="2852"/>
                                <a:pt x="18890" y="2782"/>
                                <a:pt x="18852" y="2708"/>
                              </a:cubicBezTo>
                              <a:cubicBezTo>
                                <a:pt x="18830" y="2669"/>
                                <a:pt x="18809" y="2637"/>
                                <a:pt x="18776" y="2605"/>
                              </a:cubicBezTo>
                              <a:cubicBezTo>
                                <a:pt x="18738" y="2574"/>
                                <a:pt x="18700" y="2549"/>
                                <a:pt x="18651" y="2531"/>
                              </a:cubicBezTo>
                              <a:cubicBezTo>
                                <a:pt x="18635" y="2524"/>
                                <a:pt x="18619" y="2521"/>
                                <a:pt x="18603" y="2514"/>
                              </a:cubicBezTo>
                              <a:cubicBezTo>
                                <a:pt x="18575" y="2503"/>
                                <a:pt x="18538" y="2492"/>
                                <a:pt x="18510" y="2496"/>
                              </a:cubicBezTo>
                              <a:lnTo>
                                <a:pt x="18505" y="2496"/>
                              </a:lnTo>
                              <a:cubicBezTo>
                                <a:pt x="18462" y="2492"/>
                                <a:pt x="18413" y="2496"/>
                                <a:pt x="18375" y="2503"/>
                              </a:cubicBezTo>
                              <a:cubicBezTo>
                                <a:pt x="18359" y="2507"/>
                                <a:pt x="18353" y="2507"/>
                                <a:pt x="18359" y="2514"/>
                              </a:cubicBezTo>
                              <a:cubicBezTo>
                                <a:pt x="18359" y="2514"/>
                                <a:pt x="18359" y="2514"/>
                                <a:pt x="18359" y="2514"/>
                              </a:cubicBezTo>
                              <a:cubicBezTo>
                                <a:pt x="18353" y="2514"/>
                                <a:pt x="18348" y="2517"/>
                                <a:pt x="18342" y="2517"/>
                              </a:cubicBezTo>
                              <a:cubicBezTo>
                                <a:pt x="18326" y="2521"/>
                                <a:pt x="18315" y="2524"/>
                                <a:pt x="18304" y="2531"/>
                              </a:cubicBezTo>
                              <a:lnTo>
                                <a:pt x="18304" y="2531"/>
                              </a:lnTo>
                              <a:cubicBezTo>
                                <a:pt x="18294" y="2538"/>
                                <a:pt x="18283" y="2542"/>
                                <a:pt x="18272" y="2552"/>
                              </a:cubicBezTo>
                              <a:cubicBezTo>
                                <a:pt x="18256" y="2563"/>
                                <a:pt x="18239" y="2577"/>
                                <a:pt x="18229" y="2591"/>
                              </a:cubicBezTo>
                              <a:cubicBezTo>
                                <a:pt x="18212" y="2612"/>
                                <a:pt x="18207" y="2630"/>
                                <a:pt x="18212" y="2633"/>
                              </a:cubicBezTo>
                              <a:cubicBezTo>
                                <a:pt x="18212" y="2648"/>
                                <a:pt x="18218" y="2662"/>
                                <a:pt x="18229" y="2676"/>
                              </a:cubicBezTo>
                              <a:lnTo>
                                <a:pt x="18229" y="2679"/>
                              </a:lnTo>
                              <a:cubicBezTo>
                                <a:pt x="18229" y="2679"/>
                                <a:pt x="18229" y="2683"/>
                                <a:pt x="18229" y="2683"/>
                              </a:cubicBezTo>
                              <a:cubicBezTo>
                                <a:pt x="18234" y="2693"/>
                                <a:pt x="18239" y="2700"/>
                                <a:pt x="18245" y="2708"/>
                              </a:cubicBezTo>
                              <a:cubicBezTo>
                                <a:pt x="18245" y="2708"/>
                                <a:pt x="18250" y="2711"/>
                                <a:pt x="18250" y="2711"/>
                              </a:cubicBezTo>
                              <a:lnTo>
                                <a:pt x="18250" y="2711"/>
                              </a:lnTo>
                              <a:cubicBezTo>
                                <a:pt x="18256" y="2715"/>
                                <a:pt x="18256" y="2718"/>
                                <a:pt x="18261" y="2722"/>
                              </a:cubicBezTo>
                              <a:lnTo>
                                <a:pt x="18261" y="2722"/>
                              </a:lnTo>
                              <a:cubicBezTo>
                                <a:pt x="18266" y="2729"/>
                                <a:pt x="18277" y="2732"/>
                                <a:pt x="18283" y="2736"/>
                              </a:cubicBezTo>
                              <a:lnTo>
                                <a:pt x="18288" y="2739"/>
                              </a:lnTo>
                              <a:lnTo>
                                <a:pt x="18294" y="2732"/>
                              </a:lnTo>
                              <a:cubicBezTo>
                                <a:pt x="18299" y="2725"/>
                                <a:pt x="18299" y="2722"/>
                                <a:pt x="18304" y="2715"/>
                              </a:cubicBezTo>
                              <a:lnTo>
                                <a:pt x="18304" y="2715"/>
                              </a:lnTo>
                              <a:cubicBezTo>
                                <a:pt x="18304" y="2711"/>
                                <a:pt x="18310" y="2711"/>
                                <a:pt x="18310" y="2708"/>
                              </a:cubicBezTo>
                              <a:lnTo>
                                <a:pt x="18315" y="2704"/>
                              </a:lnTo>
                              <a:cubicBezTo>
                                <a:pt x="18321" y="2700"/>
                                <a:pt x="18326" y="2693"/>
                                <a:pt x="18332" y="2690"/>
                              </a:cubicBezTo>
                              <a:cubicBezTo>
                                <a:pt x="18342" y="2683"/>
                                <a:pt x="18359" y="2676"/>
                                <a:pt x="18375" y="2669"/>
                              </a:cubicBezTo>
                              <a:cubicBezTo>
                                <a:pt x="18407" y="2658"/>
                                <a:pt x="18435" y="2658"/>
                                <a:pt x="18445" y="2658"/>
                              </a:cubicBezTo>
                              <a:cubicBezTo>
                                <a:pt x="18472" y="2658"/>
                                <a:pt x="18505" y="2658"/>
                                <a:pt x="18538" y="2665"/>
                              </a:cubicBezTo>
                              <a:cubicBezTo>
                                <a:pt x="18543" y="2665"/>
                                <a:pt x="18543" y="2665"/>
                                <a:pt x="18548" y="2669"/>
                              </a:cubicBezTo>
                              <a:cubicBezTo>
                                <a:pt x="18570" y="2690"/>
                                <a:pt x="18586" y="2715"/>
                                <a:pt x="18592" y="2736"/>
                              </a:cubicBezTo>
                              <a:cubicBezTo>
                                <a:pt x="18597" y="2753"/>
                                <a:pt x="18603" y="2782"/>
                                <a:pt x="18608" y="2813"/>
                              </a:cubicBezTo>
                              <a:lnTo>
                                <a:pt x="18657" y="3180"/>
                              </a:lnTo>
                              <a:lnTo>
                                <a:pt x="18668" y="3250"/>
                              </a:lnTo>
                              <a:cubicBezTo>
                                <a:pt x="18678" y="3314"/>
                                <a:pt x="18684" y="3377"/>
                                <a:pt x="18706" y="3441"/>
                              </a:cubicBezTo>
                              <a:cubicBezTo>
                                <a:pt x="18716" y="3497"/>
                                <a:pt x="18743" y="3550"/>
                                <a:pt x="18776" y="3603"/>
                              </a:cubicBezTo>
                              <a:cubicBezTo>
                                <a:pt x="18781" y="3614"/>
                                <a:pt x="18792" y="3624"/>
                                <a:pt x="18803" y="3635"/>
                              </a:cubicBezTo>
                              <a:cubicBezTo>
                                <a:pt x="18809" y="3642"/>
                                <a:pt x="18809" y="3645"/>
                                <a:pt x="18814" y="3649"/>
                              </a:cubicBezTo>
                              <a:cubicBezTo>
                                <a:pt x="18819" y="3656"/>
                                <a:pt x="18825" y="3663"/>
                                <a:pt x="18836" y="3670"/>
                              </a:cubicBezTo>
                              <a:cubicBezTo>
                                <a:pt x="18857" y="3691"/>
                                <a:pt x="18879" y="3709"/>
                                <a:pt x="18901" y="3723"/>
                              </a:cubicBezTo>
                              <a:cubicBezTo>
                                <a:pt x="18928" y="3744"/>
                                <a:pt x="18949" y="3758"/>
                                <a:pt x="18966" y="3769"/>
                              </a:cubicBezTo>
                              <a:cubicBezTo>
                                <a:pt x="18949" y="3797"/>
                                <a:pt x="18922" y="3853"/>
                                <a:pt x="18906" y="3903"/>
                              </a:cubicBezTo>
                              <a:cubicBezTo>
                                <a:pt x="18901" y="3917"/>
                                <a:pt x="18874" y="3994"/>
                                <a:pt x="18857" y="4082"/>
                              </a:cubicBezTo>
                              <a:cubicBezTo>
                                <a:pt x="18852" y="4100"/>
                                <a:pt x="18852" y="4118"/>
                                <a:pt x="18846" y="4132"/>
                              </a:cubicBezTo>
                              <a:cubicBezTo>
                                <a:pt x="18841" y="4156"/>
                                <a:pt x="18836" y="4181"/>
                                <a:pt x="18830" y="4202"/>
                              </a:cubicBezTo>
                              <a:cubicBezTo>
                                <a:pt x="18819" y="4153"/>
                                <a:pt x="18798" y="4100"/>
                                <a:pt x="18765" y="4058"/>
                              </a:cubicBezTo>
                              <a:cubicBezTo>
                                <a:pt x="18749" y="4030"/>
                                <a:pt x="18716" y="3984"/>
                                <a:pt x="18662" y="3938"/>
                              </a:cubicBezTo>
                              <a:cubicBezTo>
                                <a:pt x="18619" y="3899"/>
                                <a:pt x="18543" y="3843"/>
                                <a:pt x="18440" y="3797"/>
                              </a:cubicBezTo>
                              <a:cubicBezTo>
                                <a:pt x="18337" y="3751"/>
                                <a:pt x="18223" y="3733"/>
                                <a:pt x="18120" y="3737"/>
                              </a:cubicBezTo>
                              <a:cubicBezTo>
                                <a:pt x="18104" y="3737"/>
                                <a:pt x="18093" y="3740"/>
                                <a:pt x="18071" y="3740"/>
                              </a:cubicBezTo>
                              <a:cubicBezTo>
                                <a:pt x="18055" y="3740"/>
                                <a:pt x="18039" y="3744"/>
                                <a:pt x="18023" y="3751"/>
                              </a:cubicBezTo>
                              <a:cubicBezTo>
                                <a:pt x="18001" y="3755"/>
                                <a:pt x="17985" y="3762"/>
                                <a:pt x="17974" y="3765"/>
                              </a:cubicBezTo>
                              <a:cubicBezTo>
                                <a:pt x="17936" y="3779"/>
                                <a:pt x="17903" y="3797"/>
                                <a:pt x="17876" y="3818"/>
                              </a:cubicBezTo>
                              <a:cubicBezTo>
                                <a:pt x="17871" y="3822"/>
                                <a:pt x="17871" y="3825"/>
                                <a:pt x="17865" y="3825"/>
                              </a:cubicBezTo>
                              <a:cubicBezTo>
                                <a:pt x="17865" y="3825"/>
                                <a:pt x="17865" y="3825"/>
                                <a:pt x="17865" y="3825"/>
                              </a:cubicBezTo>
                              <a:cubicBezTo>
                                <a:pt x="17865" y="3825"/>
                                <a:pt x="17860" y="3825"/>
                                <a:pt x="17860" y="3829"/>
                              </a:cubicBezTo>
                              <a:cubicBezTo>
                                <a:pt x="17844" y="3836"/>
                                <a:pt x="17827" y="3846"/>
                                <a:pt x="17822" y="3860"/>
                              </a:cubicBezTo>
                              <a:cubicBezTo>
                                <a:pt x="17817" y="3874"/>
                                <a:pt x="17817" y="3885"/>
                                <a:pt x="17817" y="3896"/>
                              </a:cubicBezTo>
                              <a:cubicBezTo>
                                <a:pt x="17817" y="3906"/>
                                <a:pt x="17817" y="3917"/>
                                <a:pt x="17822" y="3927"/>
                              </a:cubicBezTo>
                              <a:cubicBezTo>
                                <a:pt x="17827" y="3948"/>
                                <a:pt x="17827" y="3970"/>
                                <a:pt x="17833" y="3987"/>
                              </a:cubicBezTo>
                              <a:cubicBezTo>
                                <a:pt x="17844" y="4022"/>
                                <a:pt x="17855" y="4058"/>
                                <a:pt x="17865" y="4089"/>
                              </a:cubicBezTo>
                              <a:cubicBezTo>
                                <a:pt x="17871" y="4104"/>
                                <a:pt x="17871" y="4107"/>
                                <a:pt x="17882" y="4104"/>
                              </a:cubicBezTo>
                              <a:cubicBezTo>
                                <a:pt x="17882" y="4104"/>
                                <a:pt x="17882" y="4104"/>
                                <a:pt x="17882" y="4104"/>
                              </a:cubicBezTo>
                              <a:cubicBezTo>
                                <a:pt x="17882" y="4107"/>
                                <a:pt x="17882" y="4111"/>
                                <a:pt x="17882" y="4111"/>
                              </a:cubicBezTo>
                              <a:cubicBezTo>
                                <a:pt x="17882" y="4114"/>
                                <a:pt x="17882" y="4118"/>
                                <a:pt x="17887" y="4121"/>
                              </a:cubicBezTo>
                              <a:cubicBezTo>
                                <a:pt x="17887" y="4125"/>
                                <a:pt x="17887" y="4128"/>
                                <a:pt x="17898" y="4128"/>
                              </a:cubicBezTo>
                              <a:cubicBezTo>
                                <a:pt x="17903" y="4128"/>
                                <a:pt x="17903" y="4125"/>
                                <a:pt x="17903" y="4100"/>
                              </a:cubicBezTo>
                              <a:cubicBezTo>
                                <a:pt x="17903" y="4086"/>
                                <a:pt x="17898" y="4054"/>
                                <a:pt x="17909" y="4019"/>
                              </a:cubicBezTo>
                              <a:cubicBezTo>
                                <a:pt x="17920" y="3987"/>
                                <a:pt x="17936" y="3955"/>
                                <a:pt x="17963" y="3934"/>
                              </a:cubicBezTo>
                              <a:cubicBezTo>
                                <a:pt x="17990" y="3910"/>
                                <a:pt x="18023" y="3899"/>
                                <a:pt x="18028" y="3896"/>
                              </a:cubicBezTo>
                              <a:cubicBezTo>
                                <a:pt x="18055" y="3885"/>
                                <a:pt x="18088" y="3878"/>
                                <a:pt x="18115" y="3874"/>
                              </a:cubicBezTo>
                              <a:cubicBezTo>
                                <a:pt x="18120" y="3874"/>
                                <a:pt x="18120" y="3874"/>
                                <a:pt x="18126" y="3874"/>
                              </a:cubicBezTo>
                              <a:cubicBezTo>
                                <a:pt x="18169" y="3889"/>
                                <a:pt x="18212" y="3906"/>
                                <a:pt x="18245" y="3927"/>
                              </a:cubicBezTo>
                              <a:cubicBezTo>
                                <a:pt x="18310" y="3963"/>
                                <a:pt x="18369" y="4005"/>
                                <a:pt x="18413" y="4051"/>
                              </a:cubicBezTo>
                              <a:cubicBezTo>
                                <a:pt x="18500" y="4135"/>
                                <a:pt x="18532" y="4216"/>
                                <a:pt x="18548" y="4255"/>
                              </a:cubicBezTo>
                              <a:lnTo>
                                <a:pt x="18548" y="4259"/>
                              </a:lnTo>
                              <a:cubicBezTo>
                                <a:pt x="18565" y="4290"/>
                                <a:pt x="18575" y="4333"/>
                                <a:pt x="18592" y="4379"/>
                              </a:cubicBezTo>
                              <a:cubicBezTo>
                                <a:pt x="18603" y="4417"/>
                                <a:pt x="18619" y="4460"/>
                                <a:pt x="18641" y="4498"/>
                              </a:cubicBezTo>
                              <a:cubicBezTo>
                                <a:pt x="18651" y="4516"/>
                                <a:pt x="18662" y="4534"/>
                                <a:pt x="18678" y="4548"/>
                              </a:cubicBezTo>
                              <a:cubicBezTo>
                                <a:pt x="18684" y="4555"/>
                                <a:pt x="18695" y="4562"/>
                                <a:pt x="18700" y="4565"/>
                              </a:cubicBezTo>
                              <a:cubicBezTo>
                                <a:pt x="18706" y="4572"/>
                                <a:pt x="18716" y="4576"/>
                                <a:pt x="18727" y="4579"/>
                              </a:cubicBezTo>
                              <a:cubicBezTo>
                                <a:pt x="18733" y="4583"/>
                                <a:pt x="18743" y="4583"/>
                                <a:pt x="18749" y="4587"/>
                              </a:cubicBezTo>
                              <a:cubicBezTo>
                                <a:pt x="18760" y="4594"/>
                                <a:pt x="18765" y="4601"/>
                                <a:pt x="18765" y="4608"/>
                              </a:cubicBezTo>
                              <a:cubicBezTo>
                                <a:pt x="18738" y="4615"/>
                                <a:pt x="18716" y="4622"/>
                                <a:pt x="18695" y="4629"/>
                              </a:cubicBezTo>
                              <a:cubicBezTo>
                                <a:pt x="18684" y="4632"/>
                                <a:pt x="18641" y="4650"/>
                                <a:pt x="18603" y="4678"/>
                              </a:cubicBezTo>
                              <a:cubicBezTo>
                                <a:pt x="18597" y="4675"/>
                                <a:pt x="18597" y="4671"/>
                                <a:pt x="18592" y="4668"/>
                              </a:cubicBezTo>
                              <a:cubicBezTo>
                                <a:pt x="18575" y="4657"/>
                                <a:pt x="18548" y="4643"/>
                                <a:pt x="18538" y="4639"/>
                              </a:cubicBezTo>
                              <a:cubicBezTo>
                                <a:pt x="18527" y="4636"/>
                                <a:pt x="18516" y="4632"/>
                                <a:pt x="18500" y="4625"/>
                              </a:cubicBezTo>
                              <a:cubicBezTo>
                                <a:pt x="18483" y="4618"/>
                                <a:pt x="18462" y="4611"/>
                                <a:pt x="18440" y="4601"/>
                              </a:cubicBezTo>
                              <a:cubicBezTo>
                                <a:pt x="18418" y="4590"/>
                                <a:pt x="18402" y="4579"/>
                                <a:pt x="18391" y="4572"/>
                              </a:cubicBezTo>
                              <a:cubicBezTo>
                                <a:pt x="18386" y="4565"/>
                                <a:pt x="18380" y="4562"/>
                                <a:pt x="18380" y="4555"/>
                              </a:cubicBezTo>
                              <a:cubicBezTo>
                                <a:pt x="18380" y="4551"/>
                                <a:pt x="18380" y="4548"/>
                                <a:pt x="18380" y="4544"/>
                              </a:cubicBezTo>
                              <a:cubicBezTo>
                                <a:pt x="18380" y="4544"/>
                                <a:pt x="18386" y="4541"/>
                                <a:pt x="18386" y="4537"/>
                              </a:cubicBezTo>
                              <a:cubicBezTo>
                                <a:pt x="18386" y="4534"/>
                                <a:pt x="18380" y="4534"/>
                                <a:pt x="18375" y="4534"/>
                              </a:cubicBezTo>
                              <a:cubicBezTo>
                                <a:pt x="18369" y="4534"/>
                                <a:pt x="18364" y="4537"/>
                                <a:pt x="18359" y="4537"/>
                              </a:cubicBezTo>
                              <a:cubicBezTo>
                                <a:pt x="18353" y="4541"/>
                                <a:pt x="18342" y="4541"/>
                                <a:pt x="18337" y="4544"/>
                              </a:cubicBezTo>
                              <a:cubicBezTo>
                                <a:pt x="18332" y="4541"/>
                                <a:pt x="18332" y="4541"/>
                                <a:pt x="18326" y="4541"/>
                              </a:cubicBezTo>
                              <a:lnTo>
                                <a:pt x="18326" y="4541"/>
                              </a:lnTo>
                              <a:cubicBezTo>
                                <a:pt x="18315" y="4541"/>
                                <a:pt x="18294" y="4551"/>
                                <a:pt x="18283" y="4558"/>
                              </a:cubicBezTo>
                              <a:cubicBezTo>
                                <a:pt x="18277" y="4565"/>
                                <a:pt x="18261" y="4579"/>
                                <a:pt x="18261" y="4597"/>
                              </a:cubicBezTo>
                              <a:cubicBezTo>
                                <a:pt x="18261" y="4604"/>
                                <a:pt x="18261" y="4611"/>
                                <a:pt x="18261" y="4618"/>
                              </a:cubicBezTo>
                              <a:cubicBezTo>
                                <a:pt x="18250" y="4615"/>
                                <a:pt x="18234" y="4611"/>
                                <a:pt x="18212" y="4604"/>
                              </a:cubicBezTo>
                              <a:lnTo>
                                <a:pt x="18207" y="4604"/>
                              </a:lnTo>
                              <a:cubicBezTo>
                                <a:pt x="18185" y="4597"/>
                                <a:pt x="18158" y="4590"/>
                                <a:pt x="18131" y="4579"/>
                              </a:cubicBezTo>
                              <a:cubicBezTo>
                                <a:pt x="18093" y="4562"/>
                                <a:pt x="18061" y="4537"/>
                                <a:pt x="18033" y="4520"/>
                              </a:cubicBezTo>
                              <a:cubicBezTo>
                                <a:pt x="18028" y="4512"/>
                                <a:pt x="18017" y="4509"/>
                                <a:pt x="18012" y="4505"/>
                              </a:cubicBezTo>
                              <a:cubicBezTo>
                                <a:pt x="18017" y="4502"/>
                                <a:pt x="18023" y="4498"/>
                                <a:pt x="18023" y="4495"/>
                              </a:cubicBezTo>
                              <a:cubicBezTo>
                                <a:pt x="18023" y="4491"/>
                                <a:pt x="18023" y="4491"/>
                                <a:pt x="18017" y="4488"/>
                              </a:cubicBezTo>
                              <a:cubicBezTo>
                                <a:pt x="18006" y="4484"/>
                                <a:pt x="17990" y="4484"/>
                                <a:pt x="17979" y="4488"/>
                              </a:cubicBezTo>
                              <a:cubicBezTo>
                                <a:pt x="17963" y="4491"/>
                                <a:pt x="17947" y="4502"/>
                                <a:pt x="17930" y="4512"/>
                              </a:cubicBezTo>
                              <a:cubicBezTo>
                                <a:pt x="17920" y="4523"/>
                                <a:pt x="17892" y="4544"/>
                                <a:pt x="17876" y="4572"/>
                              </a:cubicBezTo>
                              <a:cubicBezTo>
                                <a:pt x="17871" y="4587"/>
                                <a:pt x="17865" y="4601"/>
                                <a:pt x="17865" y="4611"/>
                              </a:cubicBezTo>
                              <a:cubicBezTo>
                                <a:pt x="17865" y="4611"/>
                                <a:pt x="17860" y="4608"/>
                                <a:pt x="17860" y="4608"/>
                              </a:cubicBezTo>
                              <a:cubicBezTo>
                                <a:pt x="17860" y="4604"/>
                                <a:pt x="17860" y="4604"/>
                                <a:pt x="17855" y="4601"/>
                              </a:cubicBezTo>
                              <a:lnTo>
                                <a:pt x="17855" y="4597"/>
                              </a:lnTo>
                              <a:cubicBezTo>
                                <a:pt x="17855" y="4594"/>
                                <a:pt x="17855" y="4587"/>
                                <a:pt x="17849" y="4583"/>
                              </a:cubicBezTo>
                              <a:cubicBezTo>
                                <a:pt x="17849" y="4579"/>
                                <a:pt x="17844" y="4576"/>
                                <a:pt x="17838" y="4569"/>
                              </a:cubicBezTo>
                              <a:cubicBezTo>
                                <a:pt x="17833" y="4558"/>
                                <a:pt x="17811" y="4530"/>
                                <a:pt x="17779" y="4512"/>
                              </a:cubicBezTo>
                              <a:cubicBezTo>
                                <a:pt x="17773" y="4509"/>
                                <a:pt x="17762" y="4502"/>
                                <a:pt x="17752" y="4498"/>
                              </a:cubicBezTo>
                              <a:cubicBezTo>
                                <a:pt x="17741" y="4495"/>
                                <a:pt x="17724" y="4488"/>
                                <a:pt x="17708" y="4484"/>
                              </a:cubicBezTo>
                              <a:cubicBezTo>
                                <a:pt x="17692" y="4481"/>
                                <a:pt x="17681" y="4477"/>
                                <a:pt x="17670" y="4474"/>
                              </a:cubicBezTo>
                              <a:cubicBezTo>
                                <a:pt x="17665" y="4470"/>
                                <a:pt x="17659" y="4467"/>
                                <a:pt x="17649" y="4463"/>
                              </a:cubicBezTo>
                              <a:cubicBezTo>
                                <a:pt x="17643" y="4460"/>
                                <a:pt x="17638" y="4456"/>
                                <a:pt x="17627" y="4453"/>
                              </a:cubicBezTo>
                              <a:cubicBezTo>
                                <a:pt x="17611" y="4446"/>
                                <a:pt x="17594" y="4438"/>
                                <a:pt x="17573" y="4431"/>
                              </a:cubicBezTo>
                              <a:lnTo>
                                <a:pt x="17573" y="4431"/>
                              </a:lnTo>
                              <a:lnTo>
                                <a:pt x="17573" y="4431"/>
                              </a:lnTo>
                              <a:cubicBezTo>
                                <a:pt x="17567" y="4428"/>
                                <a:pt x="17556" y="4428"/>
                                <a:pt x="17551" y="4428"/>
                              </a:cubicBezTo>
                              <a:cubicBezTo>
                                <a:pt x="17540" y="4428"/>
                                <a:pt x="17535" y="4431"/>
                                <a:pt x="17529" y="4438"/>
                              </a:cubicBezTo>
                              <a:lnTo>
                                <a:pt x="17524" y="4449"/>
                              </a:lnTo>
                              <a:lnTo>
                                <a:pt x="17524" y="4449"/>
                              </a:lnTo>
                              <a:cubicBezTo>
                                <a:pt x="17513" y="4460"/>
                                <a:pt x="17502" y="4474"/>
                                <a:pt x="17497" y="4484"/>
                              </a:cubicBezTo>
                              <a:cubicBezTo>
                                <a:pt x="17491" y="4484"/>
                                <a:pt x="17491" y="4481"/>
                                <a:pt x="17486" y="4481"/>
                              </a:cubicBezTo>
                              <a:cubicBezTo>
                                <a:pt x="17470" y="4474"/>
                                <a:pt x="17448" y="4470"/>
                                <a:pt x="17421" y="4470"/>
                              </a:cubicBezTo>
                              <a:cubicBezTo>
                                <a:pt x="17421" y="4467"/>
                                <a:pt x="17426" y="4463"/>
                                <a:pt x="17426" y="4456"/>
                              </a:cubicBezTo>
                              <a:lnTo>
                                <a:pt x="17426" y="4453"/>
                              </a:lnTo>
                              <a:lnTo>
                                <a:pt x="17426" y="4453"/>
                              </a:lnTo>
                              <a:cubicBezTo>
                                <a:pt x="17426" y="4453"/>
                                <a:pt x="17426" y="4453"/>
                                <a:pt x="17426" y="4453"/>
                              </a:cubicBezTo>
                              <a:cubicBezTo>
                                <a:pt x="17437" y="4442"/>
                                <a:pt x="17464" y="4382"/>
                                <a:pt x="17475" y="4361"/>
                              </a:cubicBezTo>
                              <a:cubicBezTo>
                                <a:pt x="17486" y="4336"/>
                                <a:pt x="17497" y="4312"/>
                                <a:pt x="17508" y="4283"/>
                              </a:cubicBezTo>
                              <a:lnTo>
                                <a:pt x="17518" y="4255"/>
                              </a:lnTo>
                              <a:cubicBezTo>
                                <a:pt x="17524" y="4241"/>
                                <a:pt x="17529" y="4227"/>
                                <a:pt x="17535" y="4213"/>
                              </a:cubicBezTo>
                              <a:cubicBezTo>
                                <a:pt x="17535" y="4206"/>
                                <a:pt x="17540" y="4199"/>
                                <a:pt x="17540" y="4192"/>
                              </a:cubicBezTo>
                              <a:cubicBezTo>
                                <a:pt x="17540" y="4185"/>
                                <a:pt x="17546" y="4181"/>
                                <a:pt x="17546" y="4174"/>
                              </a:cubicBezTo>
                              <a:lnTo>
                                <a:pt x="17546" y="4167"/>
                              </a:lnTo>
                              <a:cubicBezTo>
                                <a:pt x="17546" y="4160"/>
                                <a:pt x="17551" y="4149"/>
                                <a:pt x="17551" y="4142"/>
                              </a:cubicBezTo>
                              <a:lnTo>
                                <a:pt x="17551" y="4142"/>
                              </a:lnTo>
                              <a:cubicBezTo>
                                <a:pt x="17551" y="4142"/>
                                <a:pt x="17551" y="4139"/>
                                <a:pt x="17556" y="4139"/>
                              </a:cubicBezTo>
                              <a:cubicBezTo>
                                <a:pt x="17562" y="4135"/>
                                <a:pt x="17562" y="4132"/>
                                <a:pt x="17567" y="4125"/>
                              </a:cubicBezTo>
                              <a:lnTo>
                                <a:pt x="17573" y="4118"/>
                              </a:lnTo>
                              <a:cubicBezTo>
                                <a:pt x="17578" y="4107"/>
                                <a:pt x="17589" y="4097"/>
                                <a:pt x="17600" y="4086"/>
                              </a:cubicBezTo>
                              <a:cubicBezTo>
                                <a:pt x="17605" y="4075"/>
                                <a:pt x="17611" y="4068"/>
                                <a:pt x="17616" y="4058"/>
                              </a:cubicBezTo>
                              <a:cubicBezTo>
                                <a:pt x="17621" y="4054"/>
                                <a:pt x="17621" y="4047"/>
                                <a:pt x="17627" y="4040"/>
                              </a:cubicBezTo>
                              <a:cubicBezTo>
                                <a:pt x="17632" y="4026"/>
                                <a:pt x="17643" y="4012"/>
                                <a:pt x="17654" y="3991"/>
                              </a:cubicBezTo>
                              <a:cubicBezTo>
                                <a:pt x="17687" y="3920"/>
                                <a:pt x="17714" y="3839"/>
                                <a:pt x="17730" y="3755"/>
                              </a:cubicBezTo>
                              <a:cubicBezTo>
                                <a:pt x="17746" y="3666"/>
                                <a:pt x="17762" y="3564"/>
                                <a:pt x="17762" y="3455"/>
                              </a:cubicBezTo>
                              <a:cubicBezTo>
                                <a:pt x="17795" y="3339"/>
                                <a:pt x="17838" y="3145"/>
                                <a:pt x="17865" y="2951"/>
                              </a:cubicBezTo>
                              <a:cubicBezTo>
                                <a:pt x="17876" y="2863"/>
                                <a:pt x="17887" y="2774"/>
                                <a:pt x="17898" y="2683"/>
                              </a:cubicBezTo>
                              <a:cubicBezTo>
                                <a:pt x="17898" y="2658"/>
                                <a:pt x="17903" y="2633"/>
                                <a:pt x="17903" y="2609"/>
                              </a:cubicBezTo>
                              <a:cubicBezTo>
                                <a:pt x="17909" y="2545"/>
                                <a:pt x="17914" y="2485"/>
                                <a:pt x="17925" y="2429"/>
                              </a:cubicBezTo>
                              <a:cubicBezTo>
                                <a:pt x="17930" y="2401"/>
                                <a:pt x="17941" y="2373"/>
                                <a:pt x="17947" y="2348"/>
                              </a:cubicBezTo>
                              <a:cubicBezTo>
                                <a:pt x="18044" y="2140"/>
                                <a:pt x="18218" y="2006"/>
                                <a:pt x="18288" y="1957"/>
                              </a:cubicBezTo>
                              <a:cubicBezTo>
                                <a:pt x="18353" y="1918"/>
                                <a:pt x="18424" y="1893"/>
                                <a:pt x="18494" y="1886"/>
                              </a:cubicBezTo>
                              <a:cubicBezTo>
                                <a:pt x="18570" y="1876"/>
                                <a:pt x="18646" y="1890"/>
                                <a:pt x="18684" y="1907"/>
                              </a:cubicBezTo>
                              <a:cubicBezTo>
                                <a:pt x="18695" y="1911"/>
                                <a:pt x="18706" y="1918"/>
                                <a:pt x="18716" y="1925"/>
                              </a:cubicBezTo>
                              <a:cubicBezTo>
                                <a:pt x="18711" y="1935"/>
                                <a:pt x="18700" y="1950"/>
                                <a:pt x="18695" y="1960"/>
                              </a:cubicBezTo>
                              <a:cubicBezTo>
                                <a:pt x="18668" y="1999"/>
                                <a:pt x="18630" y="2027"/>
                                <a:pt x="18603" y="2052"/>
                              </a:cubicBezTo>
                              <a:lnTo>
                                <a:pt x="18597" y="2055"/>
                              </a:lnTo>
                              <a:cubicBezTo>
                                <a:pt x="18592" y="2062"/>
                                <a:pt x="18581" y="2066"/>
                                <a:pt x="18575" y="2073"/>
                              </a:cubicBezTo>
                              <a:cubicBezTo>
                                <a:pt x="18565" y="2080"/>
                                <a:pt x="18554" y="2087"/>
                                <a:pt x="18554" y="2091"/>
                              </a:cubicBezTo>
                              <a:cubicBezTo>
                                <a:pt x="18554" y="2091"/>
                                <a:pt x="18554" y="2091"/>
                                <a:pt x="18554" y="2091"/>
                              </a:cubicBezTo>
                              <a:cubicBezTo>
                                <a:pt x="18554" y="2091"/>
                                <a:pt x="18554" y="2094"/>
                                <a:pt x="18554" y="2098"/>
                              </a:cubicBezTo>
                              <a:cubicBezTo>
                                <a:pt x="18554" y="2098"/>
                                <a:pt x="18554" y="2098"/>
                                <a:pt x="18559" y="2098"/>
                              </a:cubicBezTo>
                              <a:lnTo>
                                <a:pt x="18559" y="2098"/>
                              </a:lnTo>
                              <a:lnTo>
                                <a:pt x="18559" y="2098"/>
                              </a:lnTo>
                              <a:lnTo>
                                <a:pt x="18559" y="2101"/>
                              </a:lnTo>
                              <a:lnTo>
                                <a:pt x="18565" y="2101"/>
                              </a:lnTo>
                              <a:lnTo>
                                <a:pt x="18570" y="2101"/>
                              </a:lnTo>
                              <a:lnTo>
                                <a:pt x="18570" y="2098"/>
                              </a:lnTo>
                              <a:cubicBezTo>
                                <a:pt x="18570" y="2098"/>
                                <a:pt x="18575" y="2098"/>
                                <a:pt x="18575" y="2101"/>
                              </a:cubicBezTo>
                              <a:lnTo>
                                <a:pt x="18581" y="2101"/>
                              </a:lnTo>
                              <a:cubicBezTo>
                                <a:pt x="18581" y="2101"/>
                                <a:pt x="18586" y="2101"/>
                                <a:pt x="18586" y="2105"/>
                              </a:cubicBezTo>
                              <a:cubicBezTo>
                                <a:pt x="18603" y="2112"/>
                                <a:pt x="18619" y="2115"/>
                                <a:pt x="18630" y="2122"/>
                              </a:cubicBezTo>
                              <a:cubicBezTo>
                                <a:pt x="18635" y="2126"/>
                                <a:pt x="18641" y="2133"/>
                                <a:pt x="18646" y="2133"/>
                              </a:cubicBezTo>
                              <a:cubicBezTo>
                                <a:pt x="18657" y="2136"/>
                                <a:pt x="18668" y="2140"/>
                                <a:pt x="18678" y="2136"/>
                              </a:cubicBezTo>
                              <a:lnTo>
                                <a:pt x="18678" y="2136"/>
                              </a:lnTo>
                              <a:cubicBezTo>
                                <a:pt x="18711" y="2147"/>
                                <a:pt x="18749" y="2154"/>
                                <a:pt x="18787" y="2161"/>
                              </a:cubicBezTo>
                              <a:cubicBezTo>
                                <a:pt x="18830" y="2165"/>
                                <a:pt x="18868" y="2165"/>
                                <a:pt x="18906" y="2165"/>
                              </a:cubicBezTo>
                              <a:cubicBezTo>
                                <a:pt x="18944" y="2165"/>
                                <a:pt x="18982" y="2165"/>
                                <a:pt x="19020" y="2161"/>
                              </a:cubicBezTo>
                              <a:cubicBezTo>
                                <a:pt x="19058" y="2158"/>
                                <a:pt x="19090" y="2147"/>
                                <a:pt x="19112" y="2140"/>
                              </a:cubicBezTo>
                              <a:cubicBezTo>
                                <a:pt x="19134" y="2133"/>
                                <a:pt x="19150" y="2126"/>
                                <a:pt x="19166" y="2119"/>
                              </a:cubicBezTo>
                              <a:cubicBezTo>
                                <a:pt x="19210" y="2098"/>
                                <a:pt x="19253" y="2066"/>
                                <a:pt x="19275" y="2038"/>
                              </a:cubicBezTo>
                              <a:cubicBezTo>
                                <a:pt x="19280" y="2031"/>
                                <a:pt x="19286" y="2024"/>
                                <a:pt x="19286" y="2017"/>
                              </a:cubicBezTo>
                              <a:cubicBezTo>
                                <a:pt x="19291" y="2013"/>
                                <a:pt x="19291" y="2009"/>
                                <a:pt x="19296" y="2006"/>
                              </a:cubicBezTo>
                              <a:cubicBezTo>
                                <a:pt x="19296" y="2048"/>
                                <a:pt x="19302" y="2084"/>
                                <a:pt x="19318" y="2119"/>
                              </a:cubicBezTo>
                              <a:cubicBezTo>
                                <a:pt x="19334" y="2154"/>
                                <a:pt x="19367" y="2189"/>
                                <a:pt x="19394" y="2221"/>
                              </a:cubicBezTo>
                              <a:cubicBezTo>
                                <a:pt x="19399" y="2228"/>
                                <a:pt x="19410" y="2235"/>
                                <a:pt x="19416" y="2242"/>
                              </a:cubicBezTo>
                              <a:cubicBezTo>
                                <a:pt x="19448" y="2277"/>
                                <a:pt x="19464" y="2309"/>
                                <a:pt x="19475" y="2320"/>
                              </a:cubicBezTo>
                              <a:cubicBezTo>
                                <a:pt x="19491" y="2348"/>
                                <a:pt x="19508" y="2380"/>
                                <a:pt x="19502" y="2404"/>
                              </a:cubicBezTo>
                              <a:cubicBezTo>
                                <a:pt x="19502" y="2415"/>
                                <a:pt x="19491" y="2422"/>
                                <a:pt x="19486" y="2429"/>
                              </a:cubicBezTo>
                              <a:cubicBezTo>
                                <a:pt x="19486" y="2433"/>
                                <a:pt x="19481" y="2433"/>
                                <a:pt x="19481" y="2436"/>
                              </a:cubicBezTo>
                              <a:cubicBezTo>
                                <a:pt x="19475" y="2440"/>
                                <a:pt x="19475" y="2443"/>
                                <a:pt x="19470" y="2443"/>
                              </a:cubicBezTo>
                              <a:cubicBezTo>
                                <a:pt x="19464" y="2447"/>
                                <a:pt x="19459" y="2447"/>
                                <a:pt x="19464" y="2450"/>
                              </a:cubicBezTo>
                              <a:cubicBezTo>
                                <a:pt x="19464" y="2450"/>
                                <a:pt x="19454" y="2450"/>
                                <a:pt x="19448" y="2450"/>
                              </a:cubicBezTo>
                              <a:cubicBezTo>
                                <a:pt x="19443" y="2450"/>
                                <a:pt x="19432" y="2450"/>
                                <a:pt x="19432" y="2454"/>
                              </a:cubicBezTo>
                              <a:cubicBezTo>
                                <a:pt x="19432" y="2457"/>
                                <a:pt x="19437" y="2461"/>
                                <a:pt x="19464" y="2471"/>
                              </a:cubicBezTo>
                              <a:lnTo>
                                <a:pt x="19464" y="2471"/>
                              </a:lnTo>
                              <a:lnTo>
                                <a:pt x="19464" y="2475"/>
                              </a:lnTo>
                              <a:cubicBezTo>
                                <a:pt x="19470" y="2482"/>
                                <a:pt x="19519" y="2492"/>
                                <a:pt x="19589" y="2492"/>
                              </a:cubicBezTo>
                              <a:cubicBezTo>
                                <a:pt x="19676" y="2492"/>
                                <a:pt x="19773" y="2468"/>
                                <a:pt x="19811" y="2457"/>
                              </a:cubicBezTo>
                              <a:cubicBezTo>
                                <a:pt x="19865" y="2443"/>
                                <a:pt x="19909" y="2425"/>
                                <a:pt x="19958" y="2408"/>
                              </a:cubicBezTo>
                              <a:cubicBezTo>
                                <a:pt x="20001" y="2390"/>
                                <a:pt x="20061" y="2362"/>
                                <a:pt x="20120" y="2320"/>
                              </a:cubicBezTo>
                              <a:cubicBezTo>
                                <a:pt x="20142" y="2323"/>
                                <a:pt x="20164" y="2320"/>
                                <a:pt x="20174" y="2306"/>
                              </a:cubicBezTo>
                              <a:cubicBezTo>
                                <a:pt x="20180" y="2299"/>
                                <a:pt x="20180" y="2288"/>
                                <a:pt x="20174" y="2277"/>
                              </a:cubicBezTo>
                              <a:cubicBezTo>
                                <a:pt x="20218" y="2239"/>
                                <a:pt x="20256" y="2196"/>
                                <a:pt x="20272" y="2158"/>
                              </a:cubicBezTo>
                              <a:cubicBezTo>
                                <a:pt x="20283" y="2133"/>
                                <a:pt x="20288" y="2105"/>
                                <a:pt x="20288" y="2076"/>
                              </a:cubicBezTo>
                              <a:cubicBezTo>
                                <a:pt x="20288" y="2073"/>
                                <a:pt x="20288" y="2069"/>
                                <a:pt x="20288" y="2066"/>
                              </a:cubicBezTo>
                              <a:cubicBezTo>
                                <a:pt x="20310" y="2084"/>
                                <a:pt x="20332" y="2098"/>
                                <a:pt x="20353" y="2108"/>
                              </a:cubicBezTo>
                              <a:cubicBezTo>
                                <a:pt x="20380" y="2122"/>
                                <a:pt x="20413" y="2136"/>
                                <a:pt x="20445" y="2147"/>
                              </a:cubicBezTo>
                              <a:cubicBezTo>
                                <a:pt x="20467" y="2154"/>
                                <a:pt x="20489" y="2161"/>
                                <a:pt x="20516" y="2168"/>
                              </a:cubicBezTo>
                              <a:cubicBezTo>
                                <a:pt x="20538" y="2175"/>
                                <a:pt x="20565" y="2179"/>
                                <a:pt x="20597" y="2182"/>
                              </a:cubicBezTo>
                              <a:cubicBezTo>
                                <a:pt x="20651" y="2189"/>
                                <a:pt x="20706" y="2196"/>
                                <a:pt x="20749" y="2214"/>
                              </a:cubicBezTo>
                              <a:cubicBezTo>
                                <a:pt x="20776" y="2225"/>
                                <a:pt x="20803" y="2235"/>
                                <a:pt x="20825" y="2253"/>
                              </a:cubicBezTo>
                              <a:cubicBezTo>
                                <a:pt x="20847" y="2274"/>
                                <a:pt x="20857" y="2292"/>
                                <a:pt x="20857" y="2292"/>
                              </a:cubicBezTo>
                              <a:lnTo>
                                <a:pt x="20863" y="2299"/>
                              </a:lnTo>
                              <a:lnTo>
                                <a:pt x="20868" y="2295"/>
                              </a:lnTo>
                              <a:cubicBezTo>
                                <a:pt x="20879" y="2288"/>
                                <a:pt x="20895" y="2281"/>
                                <a:pt x="20906" y="2274"/>
                              </a:cubicBezTo>
                              <a:cubicBezTo>
                                <a:pt x="20922" y="2267"/>
                                <a:pt x="20939" y="2260"/>
                                <a:pt x="20950" y="2253"/>
                              </a:cubicBezTo>
                              <a:cubicBezTo>
                                <a:pt x="20971" y="2239"/>
                                <a:pt x="20998" y="2217"/>
                                <a:pt x="21015" y="2189"/>
                              </a:cubicBezTo>
                              <a:cubicBezTo>
                                <a:pt x="21025" y="2175"/>
                                <a:pt x="21025" y="2158"/>
                                <a:pt x="21025" y="2140"/>
                              </a:cubicBezTo>
                              <a:cubicBezTo>
                                <a:pt x="21025" y="2133"/>
                                <a:pt x="21025" y="2129"/>
                                <a:pt x="21020" y="2122"/>
                              </a:cubicBezTo>
                              <a:cubicBezTo>
                                <a:pt x="21047" y="2129"/>
                                <a:pt x="21096" y="2136"/>
                                <a:pt x="21161" y="2143"/>
                              </a:cubicBezTo>
                              <a:cubicBezTo>
                                <a:pt x="21226" y="2154"/>
                                <a:pt x="21329" y="2165"/>
                                <a:pt x="21454" y="2158"/>
                              </a:cubicBezTo>
                              <a:cubicBezTo>
                                <a:pt x="21454" y="2158"/>
                                <a:pt x="21459" y="2161"/>
                                <a:pt x="21459" y="2161"/>
                              </a:cubicBezTo>
                              <a:cubicBezTo>
                                <a:pt x="21464" y="2161"/>
                                <a:pt x="21470" y="2161"/>
                                <a:pt x="21475" y="2161"/>
                              </a:cubicBezTo>
                              <a:cubicBezTo>
                                <a:pt x="21486" y="2165"/>
                                <a:pt x="21497" y="2168"/>
                                <a:pt x="21513" y="2172"/>
                              </a:cubicBezTo>
                              <a:cubicBezTo>
                                <a:pt x="21524" y="2175"/>
                                <a:pt x="21540" y="2179"/>
                                <a:pt x="21551" y="2182"/>
                              </a:cubicBezTo>
                              <a:lnTo>
                                <a:pt x="21551" y="1833"/>
                              </a:lnTo>
                              <a:cubicBezTo>
                                <a:pt x="21546" y="1826"/>
                                <a:pt x="21540" y="1823"/>
                                <a:pt x="21540" y="1816"/>
                              </a:cubicBezTo>
                              <a:lnTo>
                                <a:pt x="21437" y="1742"/>
                              </a:lnTo>
                              <a:close/>
                              <a:moveTo>
                                <a:pt x="553" y="2436"/>
                              </a:moveTo>
                              <a:cubicBezTo>
                                <a:pt x="553" y="2436"/>
                                <a:pt x="547" y="2436"/>
                                <a:pt x="547" y="2436"/>
                              </a:cubicBezTo>
                              <a:cubicBezTo>
                                <a:pt x="526" y="2440"/>
                                <a:pt x="488" y="2471"/>
                                <a:pt x="472" y="2492"/>
                              </a:cubicBezTo>
                              <a:cubicBezTo>
                                <a:pt x="466" y="2499"/>
                                <a:pt x="439" y="2531"/>
                                <a:pt x="423" y="2574"/>
                              </a:cubicBezTo>
                              <a:cubicBezTo>
                                <a:pt x="417" y="2591"/>
                                <a:pt x="407" y="2612"/>
                                <a:pt x="407" y="2630"/>
                              </a:cubicBezTo>
                              <a:cubicBezTo>
                                <a:pt x="401" y="2637"/>
                                <a:pt x="401" y="2644"/>
                                <a:pt x="401" y="2651"/>
                              </a:cubicBezTo>
                              <a:cubicBezTo>
                                <a:pt x="379" y="2637"/>
                                <a:pt x="352" y="2626"/>
                                <a:pt x="325" y="2619"/>
                              </a:cubicBezTo>
                              <a:cubicBezTo>
                                <a:pt x="293" y="2609"/>
                                <a:pt x="238" y="2598"/>
                                <a:pt x="190" y="2598"/>
                              </a:cubicBezTo>
                              <a:cubicBezTo>
                                <a:pt x="168" y="2598"/>
                                <a:pt x="141" y="2598"/>
                                <a:pt x="119" y="2605"/>
                              </a:cubicBezTo>
                              <a:cubicBezTo>
                                <a:pt x="108" y="2605"/>
                                <a:pt x="103" y="2609"/>
                                <a:pt x="98" y="2612"/>
                              </a:cubicBezTo>
                              <a:cubicBezTo>
                                <a:pt x="92" y="2616"/>
                                <a:pt x="81" y="2619"/>
                                <a:pt x="60" y="2623"/>
                              </a:cubicBezTo>
                              <a:cubicBezTo>
                                <a:pt x="60" y="2619"/>
                                <a:pt x="60" y="2616"/>
                                <a:pt x="54" y="2612"/>
                              </a:cubicBezTo>
                              <a:cubicBezTo>
                                <a:pt x="54" y="2605"/>
                                <a:pt x="60" y="2598"/>
                                <a:pt x="60" y="2591"/>
                              </a:cubicBezTo>
                              <a:cubicBezTo>
                                <a:pt x="60" y="2577"/>
                                <a:pt x="70" y="2556"/>
                                <a:pt x="87" y="2531"/>
                              </a:cubicBezTo>
                              <a:cubicBezTo>
                                <a:pt x="103" y="2510"/>
                                <a:pt x="125" y="2485"/>
                                <a:pt x="157" y="2464"/>
                              </a:cubicBezTo>
                              <a:cubicBezTo>
                                <a:pt x="206" y="2429"/>
                                <a:pt x="282" y="2397"/>
                                <a:pt x="379" y="2373"/>
                              </a:cubicBezTo>
                              <a:cubicBezTo>
                                <a:pt x="401" y="2366"/>
                                <a:pt x="423" y="2362"/>
                                <a:pt x="444" y="2355"/>
                              </a:cubicBezTo>
                              <a:cubicBezTo>
                                <a:pt x="461" y="2351"/>
                                <a:pt x="472" y="2348"/>
                                <a:pt x="482" y="2344"/>
                              </a:cubicBezTo>
                              <a:cubicBezTo>
                                <a:pt x="515" y="2337"/>
                                <a:pt x="537" y="2327"/>
                                <a:pt x="553" y="2323"/>
                              </a:cubicBezTo>
                              <a:cubicBezTo>
                                <a:pt x="558" y="2323"/>
                                <a:pt x="558" y="2320"/>
                                <a:pt x="564" y="2320"/>
                              </a:cubicBezTo>
                              <a:cubicBezTo>
                                <a:pt x="564" y="2320"/>
                                <a:pt x="569" y="2320"/>
                                <a:pt x="569" y="2316"/>
                              </a:cubicBezTo>
                              <a:cubicBezTo>
                                <a:pt x="596" y="2351"/>
                                <a:pt x="612" y="2376"/>
                                <a:pt x="612" y="2376"/>
                              </a:cubicBezTo>
                              <a:lnTo>
                                <a:pt x="612" y="2376"/>
                              </a:lnTo>
                              <a:cubicBezTo>
                                <a:pt x="612" y="2376"/>
                                <a:pt x="618" y="2380"/>
                                <a:pt x="618" y="2387"/>
                              </a:cubicBezTo>
                              <a:cubicBezTo>
                                <a:pt x="612" y="2401"/>
                                <a:pt x="602" y="2415"/>
                                <a:pt x="553" y="2436"/>
                              </a:cubicBezTo>
                              <a:close/>
                              <a:moveTo>
                                <a:pt x="309" y="20542"/>
                              </a:moveTo>
                              <a:cubicBezTo>
                                <a:pt x="298" y="20546"/>
                                <a:pt x="293" y="20553"/>
                                <a:pt x="287" y="20560"/>
                              </a:cubicBezTo>
                              <a:cubicBezTo>
                                <a:pt x="282" y="20542"/>
                                <a:pt x="276" y="20528"/>
                                <a:pt x="276" y="20511"/>
                              </a:cubicBezTo>
                              <a:cubicBezTo>
                                <a:pt x="276" y="20490"/>
                                <a:pt x="276" y="20468"/>
                                <a:pt x="282" y="20451"/>
                              </a:cubicBezTo>
                              <a:cubicBezTo>
                                <a:pt x="304" y="20479"/>
                                <a:pt x="325" y="20507"/>
                                <a:pt x="336" y="20521"/>
                              </a:cubicBezTo>
                              <a:lnTo>
                                <a:pt x="341" y="20528"/>
                              </a:lnTo>
                              <a:cubicBezTo>
                                <a:pt x="325" y="20532"/>
                                <a:pt x="314" y="20535"/>
                                <a:pt x="309" y="20542"/>
                              </a:cubicBezTo>
                              <a:close/>
                              <a:moveTo>
                                <a:pt x="954" y="20423"/>
                              </a:moveTo>
                              <a:lnTo>
                                <a:pt x="954" y="20423"/>
                              </a:lnTo>
                              <a:cubicBezTo>
                                <a:pt x="916" y="20423"/>
                                <a:pt x="878" y="20423"/>
                                <a:pt x="840" y="20423"/>
                              </a:cubicBezTo>
                              <a:cubicBezTo>
                                <a:pt x="791" y="20426"/>
                                <a:pt x="726" y="20426"/>
                                <a:pt x="667" y="20437"/>
                              </a:cubicBezTo>
                              <a:cubicBezTo>
                                <a:pt x="640" y="20440"/>
                                <a:pt x="612" y="20444"/>
                                <a:pt x="585" y="20451"/>
                              </a:cubicBezTo>
                              <a:cubicBezTo>
                                <a:pt x="580" y="20426"/>
                                <a:pt x="531" y="20359"/>
                                <a:pt x="499" y="20320"/>
                              </a:cubicBezTo>
                              <a:cubicBezTo>
                                <a:pt x="482" y="20303"/>
                                <a:pt x="434" y="20236"/>
                                <a:pt x="374" y="20165"/>
                              </a:cubicBezTo>
                              <a:cubicBezTo>
                                <a:pt x="341" y="20130"/>
                                <a:pt x="309" y="20095"/>
                                <a:pt x="276" y="20059"/>
                              </a:cubicBezTo>
                              <a:lnTo>
                                <a:pt x="255" y="20035"/>
                              </a:lnTo>
                              <a:cubicBezTo>
                                <a:pt x="255" y="20035"/>
                                <a:pt x="255" y="20031"/>
                                <a:pt x="255" y="20031"/>
                              </a:cubicBezTo>
                              <a:cubicBezTo>
                                <a:pt x="374" y="20070"/>
                                <a:pt x="504" y="20112"/>
                                <a:pt x="618" y="20162"/>
                              </a:cubicBezTo>
                              <a:lnTo>
                                <a:pt x="640" y="20172"/>
                              </a:lnTo>
                              <a:cubicBezTo>
                                <a:pt x="878" y="20274"/>
                                <a:pt x="1155" y="20405"/>
                                <a:pt x="1285" y="20468"/>
                              </a:cubicBezTo>
                              <a:cubicBezTo>
                                <a:pt x="1198" y="20437"/>
                                <a:pt x="1084" y="20423"/>
                                <a:pt x="954" y="20423"/>
                              </a:cubicBezTo>
                              <a:close/>
                              <a:moveTo>
                                <a:pt x="5632" y="21269"/>
                              </a:moveTo>
                              <a:cubicBezTo>
                                <a:pt x="5626" y="21269"/>
                                <a:pt x="5615" y="21269"/>
                                <a:pt x="5610" y="21269"/>
                              </a:cubicBezTo>
                              <a:cubicBezTo>
                                <a:pt x="5583" y="21269"/>
                                <a:pt x="5550" y="21265"/>
                                <a:pt x="5518" y="21258"/>
                              </a:cubicBezTo>
                              <a:cubicBezTo>
                                <a:pt x="5507" y="21255"/>
                                <a:pt x="5496" y="21255"/>
                                <a:pt x="5485" y="21251"/>
                              </a:cubicBezTo>
                              <a:cubicBezTo>
                                <a:pt x="5529" y="21255"/>
                                <a:pt x="5572" y="21258"/>
                                <a:pt x="5621" y="21258"/>
                              </a:cubicBezTo>
                              <a:cubicBezTo>
                                <a:pt x="5626" y="21265"/>
                                <a:pt x="5632" y="21265"/>
                                <a:pt x="5632" y="21269"/>
                              </a:cubicBezTo>
                              <a:cubicBezTo>
                                <a:pt x="5637" y="21269"/>
                                <a:pt x="5632" y="21269"/>
                                <a:pt x="5632" y="21269"/>
                              </a:cubicBezTo>
                              <a:close/>
                              <a:moveTo>
                                <a:pt x="20050" y="19471"/>
                              </a:moveTo>
                              <a:cubicBezTo>
                                <a:pt x="20055" y="19471"/>
                                <a:pt x="20055" y="19471"/>
                                <a:pt x="20061" y="19471"/>
                              </a:cubicBezTo>
                              <a:cubicBezTo>
                                <a:pt x="20066" y="19471"/>
                                <a:pt x="20077" y="19471"/>
                                <a:pt x="20088" y="19471"/>
                              </a:cubicBezTo>
                              <a:cubicBezTo>
                                <a:pt x="20088" y="19471"/>
                                <a:pt x="20088" y="19471"/>
                                <a:pt x="20088" y="19471"/>
                              </a:cubicBezTo>
                              <a:cubicBezTo>
                                <a:pt x="20115" y="19471"/>
                                <a:pt x="20142" y="19467"/>
                                <a:pt x="20164" y="19460"/>
                              </a:cubicBezTo>
                              <a:cubicBezTo>
                                <a:pt x="20164" y="19460"/>
                                <a:pt x="20164" y="19460"/>
                                <a:pt x="20164" y="19460"/>
                              </a:cubicBezTo>
                              <a:cubicBezTo>
                                <a:pt x="20158" y="19460"/>
                                <a:pt x="20153" y="19464"/>
                                <a:pt x="20147" y="19467"/>
                              </a:cubicBezTo>
                              <a:cubicBezTo>
                                <a:pt x="20131" y="19474"/>
                                <a:pt x="20115" y="19478"/>
                                <a:pt x="20099" y="19481"/>
                              </a:cubicBezTo>
                              <a:lnTo>
                                <a:pt x="20077" y="19485"/>
                              </a:lnTo>
                              <a:lnTo>
                                <a:pt x="20077" y="19485"/>
                              </a:lnTo>
                              <a:lnTo>
                                <a:pt x="20077" y="19481"/>
                              </a:lnTo>
                              <a:cubicBezTo>
                                <a:pt x="20077" y="19481"/>
                                <a:pt x="20077" y="19481"/>
                                <a:pt x="20077" y="19481"/>
                              </a:cubicBezTo>
                              <a:lnTo>
                                <a:pt x="20071" y="19474"/>
                              </a:lnTo>
                              <a:lnTo>
                                <a:pt x="20066" y="19478"/>
                              </a:lnTo>
                              <a:cubicBezTo>
                                <a:pt x="20066" y="19478"/>
                                <a:pt x="20066" y="19478"/>
                                <a:pt x="20061" y="19478"/>
                              </a:cubicBezTo>
                              <a:cubicBezTo>
                                <a:pt x="20061" y="19474"/>
                                <a:pt x="20055" y="19474"/>
                                <a:pt x="20050" y="19471"/>
                              </a:cubicBezTo>
                              <a:cubicBezTo>
                                <a:pt x="20050" y="19471"/>
                                <a:pt x="20050" y="19471"/>
                                <a:pt x="20050" y="19471"/>
                              </a:cubicBezTo>
                              <a:lnTo>
                                <a:pt x="20050" y="19471"/>
                              </a:lnTo>
                              <a:close/>
                              <a:moveTo>
                                <a:pt x="21221" y="13816"/>
                              </a:moveTo>
                              <a:cubicBezTo>
                                <a:pt x="21248" y="13837"/>
                                <a:pt x="21324" y="13890"/>
                                <a:pt x="21421" y="13961"/>
                              </a:cubicBezTo>
                              <a:cubicBezTo>
                                <a:pt x="21405" y="13957"/>
                                <a:pt x="21389" y="13950"/>
                                <a:pt x="21378" y="13946"/>
                              </a:cubicBezTo>
                              <a:cubicBezTo>
                                <a:pt x="21334" y="13936"/>
                                <a:pt x="21296" y="13936"/>
                                <a:pt x="21286" y="13936"/>
                              </a:cubicBezTo>
                              <a:cubicBezTo>
                                <a:pt x="21275" y="13936"/>
                                <a:pt x="21264" y="13936"/>
                                <a:pt x="21253" y="13936"/>
                              </a:cubicBezTo>
                              <a:cubicBezTo>
                                <a:pt x="21204" y="13936"/>
                                <a:pt x="21150" y="13943"/>
                                <a:pt x="21139" y="13950"/>
                              </a:cubicBezTo>
                              <a:cubicBezTo>
                                <a:pt x="21139" y="13950"/>
                                <a:pt x="21139" y="13950"/>
                                <a:pt x="21139" y="13950"/>
                              </a:cubicBezTo>
                              <a:cubicBezTo>
                                <a:pt x="21128" y="13950"/>
                                <a:pt x="21123" y="13950"/>
                                <a:pt x="21118" y="13946"/>
                              </a:cubicBezTo>
                              <a:cubicBezTo>
                                <a:pt x="21150" y="13908"/>
                                <a:pt x="21183" y="13862"/>
                                <a:pt x="21221" y="13816"/>
                              </a:cubicBezTo>
                              <a:close/>
                              <a:moveTo>
                                <a:pt x="15844" y="2496"/>
                              </a:moveTo>
                              <a:cubicBezTo>
                                <a:pt x="15844" y="2471"/>
                                <a:pt x="15849" y="2425"/>
                                <a:pt x="15865" y="2376"/>
                              </a:cubicBezTo>
                              <a:cubicBezTo>
                                <a:pt x="15876" y="2337"/>
                                <a:pt x="15892" y="2291"/>
                                <a:pt x="15909" y="2253"/>
                              </a:cubicBezTo>
                              <a:cubicBezTo>
                                <a:pt x="15925" y="2221"/>
                                <a:pt x="15936" y="2196"/>
                                <a:pt x="15947" y="2179"/>
                              </a:cubicBezTo>
                              <a:lnTo>
                                <a:pt x="15957" y="2158"/>
                              </a:lnTo>
                              <a:cubicBezTo>
                                <a:pt x="15968" y="2133"/>
                                <a:pt x="15985" y="2108"/>
                                <a:pt x="16001" y="2087"/>
                              </a:cubicBezTo>
                              <a:cubicBezTo>
                                <a:pt x="16006" y="2080"/>
                                <a:pt x="16012" y="2073"/>
                                <a:pt x="16017" y="2069"/>
                              </a:cubicBezTo>
                              <a:lnTo>
                                <a:pt x="16022" y="2069"/>
                              </a:lnTo>
                              <a:cubicBezTo>
                                <a:pt x="16039" y="2069"/>
                                <a:pt x="16055" y="2069"/>
                                <a:pt x="16077" y="2073"/>
                              </a:cubicBezTo>
                              <a:cubicBezTo>
                                <a:pt x="16136" y="2076"/>
                                <a:pt x="16196" y="2084"/>
                                <a:pt x="16245" y="2091"/>
                              </a:cubicBezTo>
                              <a:cubicBezTo>
                                <a:pt x="16304" y="2098"/>
                                <a:pt x="16359" y="2108"/>
                                <a:pt x="16413" y="2122"/>
                              </a:cubicBezTo>
                              <a:cubicBezTo>
                                <a:pt x="16429" y="2126"/>
                                <a:pt x="16451" y="2133"/>
                                <a:pt x="16472" y="2140"/>
                              </a:cubicBezTo>
                              <a:cubicBezTo>
                                <a:pt x="16499" y="2179"/>
                                <a:pt x="16527" y="2217"/>
                                <a:pt x="16554" y="2256"/>
                              </a:cubicBezTo>
                              <a:lnTo>
                                <a:pt x="16559" y="2267"/>
                              </a:lnTo>
                              <a:cubicBezTo>
                                <a:pt x="16630" y="2383"/>
                                <a:pt x="16727" y="2563"/>
                                <a:pt x="16803" y="2760"/>
                              </a:cubicBezTo>
                              <a:cubicBezTo>
                                <a:pt x="16825" y="2817"/>
                                <a:pt x="16846" y="2877"/>
                                <a:pt x="16863" y="2940"/>
                              </a:cubicBezTo>
                              <a:cubicBezTo>
                                <a:pt x="16944" y="3243"/>
                                <a:pt x="16955" y="3511"/>
                                <a:pt x="16949" y="3684"/>
                              </a:cubicBezTo>
                              <a:cubicBezTo>
                                <a:pt x="16944" y="3712"/>
                                <a:pt x="16944" y="3744"/>
                                <a:pt x="16939" y="3772"/>
                              </a:cubicBezTo>
                              <a:cubicBezTo>
                                <a:pt x="16928" y="3846"/>
                                <a:pt x="16911" y="3917"/>
                                <a:pt x="16890" y="3984"/>
                              </a:cubicBezTo>
                              <a:cubicBezTo>
                                <a:pt x="16868" y="4054"/>
                                <a:pt x="16841" y="4125"/>
                                <a:pt x="16814" y="4188"/>
                              </a:cubicBezTo>
                              <a:cubicBezTo>
                                <a:pt x="16781" y="4259"/>
                                <a:pt x="16749" y="4319"/>
                                <a:pt x="16727" y="4357"/>
                              </a:cubicBezTo>
                              <a:cubicBezTo>
                                <a:pt x="16722" y="4368"/>
                                <a:pt x="16716" y="4379"/>
                                <a:pt x="16711" y="4386"/>
                              </a:cubicBezTo>
                              <a:cubicBezTo>
                                <a:pt x="16700" y="4382"/>
                                <a:pt x="16689" y="4379"/>
                                <a:pt x="16673" y="4371"/>
                              </a:cubicBezTo>
                              <a:lnTo>
                                <a:pt x="16667" y="4343"/>
                              </a:lnTo>
                              <a:cubicBezTo>
                                <a:pt x="16678" y="4336"/>
                                <a:pt x="16673" y="4290"/>
                                <a:pt x="16662" y="4252"/>
                              </a:cubicBezTo>
                              <a:cubicBezTo>
                                <a:pt x="16651" y="4199"/>
                                <a:pt x="16635" y="4132"/>
                                <a:pt x="16624" y="4082"/>
                              </a:cubicBezTo>
                              <a:lnTo>
                                <a:pt x="16592" y="3945"/>
                              </a:lnTo>
                              <a:cubicBezTo>
                                <a:pt x="16581" y="3896"/>
                                <a:pt x="16565" y="3839"/>
                                <a:pt x="16543" y="3779"/>
                              </a:cubicBezTo>
                              <a:cubicBezTo>
                                <a:pt x="16521" y="3712"/>
                                <a:pt x="16494" y="3645"/>
                                <a:pt x="16467" y="3592"/>
                              </a:cubicBezTo>
                              <a:cubicBezTo>
                                <a:pt x="16440" y="3539"/>
                                <a:pt x="16407" y="3487"/>
                                <a:pt x="16369" y="3444"/>
                              </a:cubicBezTo>
                              <a:cubicBezTo>
                                <a:pt x="16364" y="3441"/>
                                <a:pt x="16364" y="3437"/>
                                <a:pt x="16359" y="3434"/>
                              </a:cubicBezTo>
                              <a:cubicBezTo>
                                <a:pt x="16353" y="3430"/>
                                <a:pt x="16353" y="3427"/>
                                <a:pt x="16353" y="3423"/>
                              </a:cubicBezTo>
                              <a:cubicBezTo>
                                <a:pt x="16434" y="3370"/>
                                <a:pt x="16499" y="3335"/>
                                <a:pt x="16570" y="3314"/>
                              </a:cubicBezTo>
                              <a:cubicBezTo>
                                <a:pt x="16608" y="3300"/>
                                <a:pt x="16651" y="3293"/>
                                <a:pt x="16695" y="3286"/>
                              </a:cubicBezTo>
                              <a:cubicBezTo>
                                <a:pt x="16722" y="3282"/>
                                <a:pt x="16749" y="3282"/>
                                <a:pt x="16776" y="3282"/>
                              </a:cubicBezTo>
                              <a:cubicBezTo>
                                <a:pt x="16792" y="3282"/>
                                <a:pt x="16803" y="3282"/>
                                <a:pt x="16814" y="3282"/>
                              </a:cubicBezTo>
                              <a:cubicBezTo>
                                <a:pt x="16852" y="3286"/>
                                <a:pt x="16852" y="3286"/>
                                <a:pt x="16852" y="3282"/>
                              </a:cubicBezTo>
                              <a:lnTo>
                                <a:pt x="16863" y="3282"/>
                              </a:lnTo>
                              <a:lnTo>
                                <a:pt x="16857" y="3275"/>
                              </a:lnTo>
                              <a:lnTo>
                                <a:pt x="16857" y="3272"/>
                              </a:lnTo>
                              <a:lnTo>
                                <a:pt x="16852" y="3272"/>
                              </a:lnTo>
                              <a:cubicBezTo>
                                <a:pt x="16852" y="3272"/>
                                <a:pt x="16846" y="3268"/>
                                <a:pt x="16841" y="3265"/>
                              </a:cubicBezTo>
                              <a:cubicBezTo>
                                <a:pt x="16852" y="3268"/>
                                <a:pt x="16857" y="3268"/>
                                <a:pt x="16863" y="3265"/>
                              </a:cubicBezTo>
                              <a:cubicBezTo>
                                <a:pt x="16868" y="3254"/>
                                <a:pt x="16830" y="3205"/>
                                <a:pt x="16798" y="3176"/>
                              </a:cubicBezTo>
                              <a:cubicBezTo>
                                <a:pt x="16787" y="3169"/>
                                <a:pt x="16770" y="3159"/>
                                <a:pt x="16743" y="3145"/>
                              </a:cubicBezTo>
                              <a:cubicBezTo>
                                <a:pt x="16716" y="3131"/>
                                <a:pt x="16678" y="3123"/>
                                <a:pt x="16635" y="3120"/>
                              </a:cubicBezTo>
                              <a:cubicBezTo>
                                <a:pt x="16592" y="3116"/>
                                <a:pt x="16548" y="3123"/>
                                <a:pt x="16510" y="3131"/>
                              </a:cubicBezTo>
                              <a:cubicBezTo>
                                <a:pt x="16537" y="3113"/>
                                <a:pt x="16565" y="3099"/>
                                <a:pt x="16592" y="3088"/>
                              </a:cubicBezTo>
                              <a:lnTo>
                                <a:pt x="16597" y="3085"/>
                              </a:lnTo>
                              <a:cubicBezTo>
                                <a:pt x="16597" y="3085"/>
                                <a:pt x="16602" y="3085"/>
                                <a:pt x="16602" y="3081"/>
                              </a:cubicBezTo>
                              <a:cubicBezTo>
                                <a:pt x="16608" y="3078"/>
                                <a:pt x="16613" y="3078"/>
                                <a:pt x="16613" y="3074"/>
                              </a:cubicBezTo>
                              <a:lnTo>
                                <a:pt x="16619" y="3071"/>
                              </a:lnTo>
                              <a:cubicBezTo>
                                <a:pt x="16651" y="3057"/>
                                <a:pt x="16689" y="3042"/>
                                <a:pt x="16727" y="3032"/>
                              </a:cubicBezTo>
                              <a:cubicBezTo>
                                <a:pt x="16743" y="3028"/>
                                <a:pt x="16760" y="3021"/>
                                <a:pt x="16776" y="3018"/>
                              </a:cubicBezTo>
                              <a:lnTo>
                                <a:pt x="16776" y="3018"/>
                              </a:lnTo>
                              <a:cubicBezTo>
                                <a:pt x="16798" y="3021"/>
                                <a:pt x="16803" y="3021"/>
                                <a:pt x="16808" y="3021"/>
                              </a:cubicBezTo>
                              <a:lnTo>
                                <a:pt x="16814" y="3021"/>
                              </a:lnTo>
                              <a:lnTo>
                                <a:pt x="16819" y="3018"/>
                              </a:lnTo>
                              <a:lnTo>
                                <a:pt x="16819" y="3014"/>
                              </a:lnTo>
                              <a:cubicBezTo>
                                <a:pt x="16819" y="3014"/>
                                <a:pt x="16819" y="3011"/>
                                <a:pt x="16803" y="3007"/>
                              </a:cubicBezTo>
                              <a:cubicBezTo>
                                <a:pt x="16803" y="3007"/>
                                <a:pt x="16803" y="3007"/>
                                <a:pt x="16803" y="3004"/>
                              </a:cubicBezTo>
                              <a:cubicBezTo>
                                <a:pt x="16803" y="3000"/>
                                <a:pt x="16798" y="3000"/>
                                <a:pt x="16787" y="3000"/>
                              </a:cubicBezTo>
                              <a:cubicBezTo>
                                <a:pt x="16765" y="2993"/>
                                <a:pt x="16689" y="2975"/>
                                <a:pt x="16586" y="2968"/>
                              </a:cubicBezTo>
                              <a:cubicBezTo>
                                <a:pt x="16532" y="2965"/>
                                <a:pt x="16472" y="2965"/>
                                <a:pt x="16413" y="2968"/>
                              </a:cubicBezTo>
                              <a:cubicBezTo>
                                <a:pt x="16413" y="2968"/>
                                <a:pt x="16413" y="2968"/>
                                <a:pt x="16413" y="2968"/>
                              </a:cubicBezTo>
                              <a:cubicBezTo>
                                <a:pt x="16424" y="2951"/>
                                <a:pt x="16429" y="2930"/>
                                <a:pt x="16429" y="2908"/>
                              </a:cubicBezTo>
                              <a:cubicBezTo>
                                <a:pt x="16434" y="2877"/>
                                <a:pt x="16429" y="2845"/>
                                <a:pt x="16418" y="2813"/>
                              </a:cubicBezTo>
                              <a:cubicBezTo>
                                <a:pt x="16407" y="2774"/>
                                <a:pt x="16386" y="2736"/>
                                <a:pt x="16353" y="2704"/>
                              </a:cubicBezTo>
                              <a:cubicBezTo>
                                <a:pt x="16353" y="2704"/>
                                <a:pt x="16348" y="2700"/>
                                <a:pt x="16348" y="2697"/>
                              </a:cubicBezTo>
                              <a:lnTo>
                                <a:pt x="16321" y="2672"/>
                              </a:lnTo>
                              <a:lnTo>
                                <a:pt x="16315" y="2676"/>
                              </a:lnTo>
                              <a:lnTo>
                                <a:pt x="16261" y="2718"/>
                              </a:lnTo>
                              <a:cubicBezTo>
                                <a:pt x="16234" y="2736"/>
                                <a:pt x="16212" y="2753"/>
                                <a:pt x="16191" y="2767"/>
                              </a:cubicBezTo>
                              <a:cubicBezTo>
                                <a:pt x="16136" y="2806"/>
                                <a:pt x="16082" y="2834"/>
                                <a:pt x="16033" y="2859"/>
                              </a:cubicBezTo>
                              <a:cubicBezTo>
                                <a:pt x="16022" y="2863"/>
                                <a:pt x="16017" y="2870"/>
                                <a:pt x="16006" y="2873"/>
                              </a:cubicBezTo>
                              <a:cubicBezTo>
                                <a:pt x="16006" y="2866"/>
                                <a:pt x="16006" y="2859"/>
                                <a:pt x="16001" y="2852"/>
                              </a:cubicBezTo>
                              <a:lnTo>
                                <a:pt x="16001" y="2845"/>
                              </a:lnTo>
                              <a:cubicBezTo>
                                <a:pt x="16001" y="2845"/>
                                <a:pt x="16001" y="2845"/>
                                <a:pt x="16001" y="2845"/>
                              </a:cubicBezTo>
                              <a:cubicBezTo>
                                <a:pt x="16001" y="2841"/>
                                <a:pt x="16001" y="2838"/>
                                <a:pt x="16001" y="2827"/>
                              </a:cubicBezTo>
                              <a:cubicBezTo>
                                <a:pt x="16001" y="2820"/>
                                <a:pt x="16001" y="2810"/>
                                <a:pt x="16001" y="2799"/>
                              </a:cubicBezTo>
                              <a:cubicBezTo>
                                <a:pt x="16001" y="2771"/>
                                <a:pt x="16006" y="2715"/>
                                <a:pt x="16039" y="2658"/>
                              </a:cubicBezTo>
                              <a:cubicBezTo>
                                <a:pt x="16066" y="2605"/>
                                <a:pt x="16109" y="2549"/>
                                <a:pt x="16163" y="2510"/>
                              </a:cubicBezTo>
                              <a:cubicBezTo>
                                <a:pt x="16201" y="2482"/>
                                <a:pt x="16245" y="2457"/>
                                <a:pt x="16293" y="2440"/>
                              </a:cubicBezTo>
                              <a:cubicBezTo>
                                <a:pt x="16321" y="2429"/>
                                <a:pt x="16348" y="2418"/>
                                <a:pt x="16375" y="2411"/>
                              </a:cubicBezTo>
                              <a:cubicBezTo>
                                <a:pt x="16391" y="2408"/>
                                <a:pt x="16407" y="2404"/>
                                <a:pt x="16424" y="2401"/>
                              </a:cubicBezTo>
                              <a:cubicBezTo>
                                <a:pt x="16434" y="2397"/>
                                <a:pt x="16445" y="2397"/>
                                <a:pt x="16462" y="2394"/>
                              </a:cubicBezTo>
                              <a:lnTo>
                                <a:pt x="16467" y="2394"/>
                              </a:lnTo>
                              <a:cubicBezTo>
                                <a:pt x="16483" y="2390"/>
                                <a:pt x="16499" y="2383"/>
                                <a:pt x="16505" y="2373"/>
                              </a:cubicBezTo>
                              <a:cubicBezTo>
                                <a:pt x="16510" y="2366"/>
                                <a:pt x="16516" y="2355"/>
                                <a:pt x="16516" y="2348"/>
                              </a:cubicBezTo>
                              <a:cubicBezTo>
                                <a:pt x="16516" y="2344"/>
                                <a:pt x="16516" y="2341"/>
                                <a:pt x="16510" y="2337"/>
                              </a:cubicBezTo>
                              <a:cubicBezTo>
                                <a:pt x="16510" y="2334"/>
                                <a:pt x="16505" y="2327"/>
                                <a:pt x="16499" y="2323"/>
                              </a:cubicBezTo>
                              <a:cubicBezTo>
                                <a:pt x="16483" y="2306"/>
                                <a:pt x="16451" y="2291"/>
                                <a:pt x="16418" y="2288"/>
                              </a:cubicBezTo>
                              <a:cubicBezTo>
                                <a:pt x="16391" y="2284"/>
                                <a:pt x="16359" y="2284"/>
                                <a:pt x="16326" y="2288"/>
                              </a:cubicBezTo>
                              <a:cubicBezTo>
                                <a:pt x="16315" y="2288"/>
                                <a:pt x="16304" y="2291"/>
                                <a:pt x="16293" y="2291"/>
                              </a:cubicBezTo>
                              <a:cubicBezTo>
                                <a:pt x="16288" y="2291"/>
                                <a:pt x="16283" y="2295"/>
                                <a:pt x="16272" y="2295"/>
                              </a:cubicBezTo>
                              <a:lnTo>
                                <a:pt x="16272" y="2295"/>
                              </a:lnTo>
                              <a:cubicBezTo>
                                <a:pt x="16250" y="2299"/>
                                <a:pt x="16228" y="2306"/>
                                <a:pt x="16201" y="2313"/>
                              </a:cubicBezTo>
                              <a:cubicBezTo>
                                <a:pt x="16163" y="2323"/>
                                <a:pt x="16104" y="2348"/>
                                <a:pt x="16044" y="2383"/>
                              </a:cubicBezTo>
                              <a:cubicBezTo>
                                <a:pt x="15995" y="2411"/>
                                <a:pt x="15952" y="2450"/>
                                <a:pt x="15925" y="2489"/>
                              </a:cubicBezTo>
                              <a:cubicBezTo>
                                <a:pt x="15909" y="2510"/>
                                <a:pt x="15898" y="2531"/>
                                <a:pt x="15887" y="2556"/>
                              </a:cubicBezTo>
                              <a:cubicBezTo>
                                <a:pt x="15887" y="2559"/>
                                <a:pt x="15887" y="2563"/>
                                <a:pt x="15882" y="2566"/>
                              </a:cubicBezTo>
                              <a:cubicBezTo>
                                <a:pt x="15871" y="2549"/>
                                <a:pt x="15860" y="2528"/>
                                <a:pt x="15844" y="2507"/>
                              </a:cubicBezTo>
                              <a:cubicBezTo>
                                <a:pt x="15838" y="2514"/>
                                <a:pt x="15838" y="2507"/>
                                <a:pt x="15844" y="2496"/>
                              </a:cubicBezTo>
                              <a:close/>
                              <a:moveTo>
                                <a:pt x="15535" y="2129"/>
                              </a:moveTo>
                              <a:cubicBezTo>
                                <a:pt x="15551" y="2122"/>
                                <a:pt x="15567" y="2119"/>
                                <a:pt x="15583" y="2115"/>
                              </a:cubicBezTo>
                              <a:lnTo>
                                <a:pt x="15594" y="2112"/>
                              </a:lnTo>
                              <a:cubicBezTo>
                                <a:pt x="15648" y="2101"/>
                                <a:pt x="15692" y="2091"/>
                                <a:pt x="15735" y="2087"/>
                              </a:cubicBezTo>
                              <a:cubicBezTo>
                                <a:pt x="15741" y="2087"/>
                                <a:pt x="15751" y="2087"/>
                                <a:pt x="15757" y="2084"/>
                              </a:cubicBezTo>
                              <a:cubicBezTo>
                                <a:pt x="15746" y="2094"/>
                                <a:pt x="15741" y="2105"/>
                                <a:pt x="15730" y="2119"/>
                              </a:cubicBezTo>
                              <a:cubicBezTo>
                                <a:pt x="15719" y="2136"/>
                                <a:pt x="15697" y="2175"/>
                                <a:pt x="15686" y="2210"/>
                              </a:cubicBezTo>
                              <a:cubicBezTo>
                                <a:pt x="15681" y="2225"/>
                                <a:pt x="15681" y="2235"/>
                                <a:pt x="15676" y="2253"/>
                              </a:cubicBezTo>
                              <a:cubicBezTo>
                                <a:pt x="15670" y="2270"/>
                                <a:pt x="15665" y="2288"/>
                                <a:pt x="15659" y="2299"/>
                              </a:cubicBezTo>
                              <a:cubicBezTo>
                                <a:pt x="15627" y="2263"/>
                                <a:pt x="15594" y="2225"/>
                                <a:pt x="15562" y="2189"/>
                              </a:cubicBezTo>
                              <a:lnTo>
                                <a:pt x="15513" y="2129"/>
                              </a:lnTo>
                              <a:cubicBezTo>
                                <a:pt x="15529" y="2129"/>
                                <a:pt x="15535" y="2129"/>
                                <a:pt x="15535" y="2129"/>
                              </a:cubicBezTo>
                              <a:close/>
                              <a:moveTo>
                                <a:pt x="15589" y="3825"/>
                              </a:moveTo>
                              <a:cubicBezTo>
                                <a:pt x="15665" y="3800"/>
                                <a:pt x="15741" y="3772"/>
                                <a:pt x="15822" y="3737"/>
                              </a:cubicBezTo>
                              <a:cubicBezTo>
                                <a:pt x="15822" y="3737"/>
                                <a:pt x="15827" y="3733"/>
                                <a:pt x="15827" y="3733"/>
                              </a:cubicBezTo>
                              <a:lnTo>
                                <a:pt x="15827" y="3733"/>
                              </a:lnTo>
                              <a:cubicBezTo>
                                <a:pt x="15892" y="3790"/>
                                <a:pt x="15952" y="3920"/>
                                <a:pt x="15979" y="3973"/>
                              </a:cubicBezTo>
                              <a:cubicBezTo>
                                <a:pt x="15995" y="4022"/>
                                <a:pt x="16006" y="4075"/>
                                <a:pt x="16017" y="4125"/>
                              </a:cubicBezTo>
                              <a:cubicBezTo>
                                <a:pt x="16022" y="4142"/>
                                <a:pt x="16022" y="4163"/>
                                <a:pt x="16028" y="4181"/>
                              </a:cubicBezTo>
                              <a:lnTo>
                                <a:pt x="16060" y="4326"/>
                              </a:lnTo>
                              <a:cubicBezTo>
                                <a:pt x="16077" y="4393"/>
                                <a:pt x="16098" y="4481"/>
                                <a:pt x="16115" y="4527"/>
                              </a:cubicBezTo>
                              <a:cubicBezTo>
                                <a:pt x="16098" y="4523"/>
                                <a:pt x="16077" y="4512"/>
                                <a:pt x="16044" y="4505"/>
                              </a:cubicBezTo>
                              <a:lnTo>
                                <a:pt x="16001" y="4495"/>
                              </a:lnTo>
                              <a:cubicBezTo>
                                <a:pt x="15995" y="4495"/>
                                <a:pt x="15990" y="4491"/>
                                <a:pt x="15985" y="4491"/>
                              </a:cubicBezTo>
                              <a:cubicBezTo>
                                <a:pt x="15979" y="4491"/>
                                <a:pt x="15974" y="4491"/>
                                <a:pt x="15968" y="4495"/>
                              </a:cubicBezTo>
                              <a:cubicBezTo>
                                <a:pt x="15957" y="4498"/>
                                <a:pt x="15947" y="4509"/>
                                <a:pt x="15947" y="4512"/>
                              </a:cubicBezTo>
                              <a:cubicBezTo>
                                <a:pt x="15947" y="4516"/>
                                <a:pt x="15947" y="4520"/>
                                <a:pt x="15941" y="4520"/>
                              </a:cubicBezTo>
                              <a:lnTo>
                                <a:pt x="15936" y="4544"/>
                              </a:lnTo>
                              <a:cubicBezTo>
                                <a:pt x="15930" y="4576"/>
                                <a:pt x="15925" y="4608"/>
                                <a:pt x="15925" y="4643"/>
                              </a:cubicBezTo>
                              <a:cubicBezTo>
                                <a:pt x="15925" y="4646"/>
                                <a:pt x="15925" y="4650"/>
                                <a:pt x="15925" y="4650"/>
                              </a:cubicBezTo>
                              <a:cubicBezTo>
                                <a:pt x="15925" y="4654"/>
                                <a:pt x="15925" y="4657"/>
                                <a:pt x="15925" y="4657"/>
                              </a:cubicBezTo>
                              <a:lnTo>
                                <a:pt x="15925" y="4657"/>
                              </a:lnTo>
                              <a:cubicBezTo>
                                <a:pt x="15925" y="4657"/>
                                <a:pt x="15919" y="4657"/>
                                <a:pt x="15903" y="4657"/>
                              </a:cubicBezTo>
                              <a:cubicBezTo>
                                <a:pt x="15892" y="4657"/>
                                <a:pt x="15882" y="4657"/>
                                <a:pt x="15871" y="4654"/>
                              </a:cubicBezTo>
                              <a:lnTo>
                                <a:pt x="15860" y="4654"/>
                              </a:lnTo>
                              <a:lnTo>
                                <a:pt x="15817" y="4643"/>
                              </a:lnTo>
                              <a:lnTo>
                                <a:pt x="15817" y="4650"/>
                              </a:lnTo>
                              <a:cubicBezTo>
                                <a:pt x="15817" y="4654"/>
                                <a:pt x="15817" y="4661"/>
                                <a:pt x="15817" y="4664"/>
                              </a:cubicBezTo>
                              <a:lnTo>
                                <a:pt x="15822" y="4745"/>
                              </a:lnTo>
                              <a:cubicBezTo>
                                <a:pt x="15811" y="4745"/>
                                <a:pt x="15800" y="4745"/>
                                <a:pt x="15789" y="4745"/>
                              </a:cubicBezTo>
                              <a:lnTo>
                                <a:pt x="15784" y="4745"/>
                              </a:lnTo>
                              <a:cubicBezTo>
                                <a:pt x="15773" y="4745"/>
                                <a:pt x="15757" y="4745"/>
                                <a:pt x="15746" y="4742"/>
                              </a:cubicBezTo>
                              <a:cubicBezTo>
                                <a:pt x="15741" y="4742"/>
                                <a:pt x="15730" y="4738"/>
                                <a:pt x="15730" y="4738"/>
                              </a:cubicBezTo>
                              <a:lnTo>
                                <a:pt x="15724" y="4738"/>
                              </a:lnTo>
                              <a:lnTo>
                                <a:pt x="15719" y="4735"/>
                              </a:lnTo>
                              <a:cubicBezTo>
                                <a:pt x="15714" y="4731"/>
                                <a:pt x="15708" y="4728"/>
                                <a:pt x="15703" y="4724"/>
                              </a:cubicBezTo>
                              <a:lnTo>
                                <a:pt x="15697" y="4720"/>
                              </a:lnTo>
                              <a:lnTo>
                                <a:pt x="15676" y="4742"/>
                              </a:lnTo>
                              <a:cubicBezTo>
                                <a:pt x="15665" y="4724"/>
                                <a:pt x="15654" y="4706"/>
                                <a:pt x="15643" y="4689"/>
                              </a:cubicBezTo>
                              <a:cubicBezTo>
                                <a:pt x="15632" y="4664"/>
                                <a:pt x="15616" y="4643"/>
                                <a:pt x="15605" y="4622"/>
                              </a:cubicBezTo>
                              <a:cubicBezTo>
                                <a:pt x="15594" y="4604"/>
                                <a:pt x="15583" y="4583"/>
                                <a:pt x="15567" y="4555"/>
                              </a:cubicBezTo>
                              <a:cubicBezTo>
                                <a:pt x="15556" y="4537"/>
                                <a:pt x="15551" y="4520"/>
                                <a:pt x="15540" y="4505"/>
                              </a:cubicBezTo>
                              <a:lnTo>
                                <a:pt x="15426" y="4287"/>
                              </a:lnTo>
                              <a:cubicBezTo>
                                <a:pt x="15426" y="4287"/>
                                <a:pt x="15432" y="4287"/>
                                <a:pt x="15432" y="4290"/>
                              </a:cubicBezTo>
                              <a:cubicBezTo>
                                <a:pt x="15453" y="4301"/>
                                <a:pt x="15491" y="4312"/>
                                <a:pt x="15535" y="4322"/>
                              </a:cubicBezTo>
                              <a:cubicBezTo>
                                <a:pt x="15600" y="4336"/>
                                <a:pt x="15659" y="4364"/>
                                <a:pt x="15697" y="4382"/>
                              </a:cubicBezTo>
                              <a:cubicBezTo>
                                <a:pt x="15703" y="4386"/>
                                <a:pt x="15708" y="4389"/>
                                <a:pt x="15714" y="4389"/>
                              </a:cubicBezTo>
                              <a:cubicBezTo>
                                <a:pt x="15724" y="4393"/>
                                <a:pt x="15735" y="4396"/>
                                <a:pt x="15746" y="4403"/>
                              </a:cubicBezTo>
                              <a:cubicBezTo>
                                <a:pt x="15762" y="4410"/>
                                <a:pt x="15773" y="4417"/>
                                <a:pt x="15789" y="4421"/>
                              </a:cubicBezTo>
                              <a:cubicBezTo>
                                <a:pt x="15795" y="4424"/>
                                <a:pt x="15800" y="4428"/>
                                <a:pt x="15806" y="4431"/>
                              </a:cubicBezTo>
                              <a:cubicBezTo>
                                <a:pt x="15817" y="4435"/>
                                <a:pt x="15822" y="4438"/>
                                <a:pt x="15827" y="4442"/>
                              </a:cubicBezTo>
                              <a:cubicBezTo>
                                <a:pt x="15833" y="4449"/>
                                <a:pt x="15833" y="4453"/>
                                <a:pt x="15844" y="4453"/>
                              </a:cubicBezTo>
                              <a:lnTo>
                                <a:pt x="15844" y="4453"/>
                              </a:lnTo>
                              <a:cubicBezTo>
                                <a:pt x="15854" y="4453"/>
                                <a:pt x="15860" y="4446"/>
                                <a:pt x="15865" y="4424"/>
                              </a:cubicBezTo>
                              <a:cubicBezTo>
                                <a:pt x="15871" y="4421"/>
                                <a:pt x="15882" y="4417"/>
                                <a:pt x="15892" y="4410"/>
                              </a:cubicBezTo>
                              <a:cubicBezTo>
                                <a:pt x="15898" y="4403"/>
                                <a:pt x="15903" y="4393"/>
                                <a:pt x="15909" y="4382"/>
                              </a:cubicBezTo>
                              <a:cubicBezTo>
                                <a:pt x="15919" y="4343"/>
                                <a:pt x="15930" y="4297"/>
                                <a:pt x="15919" y="4255"/>
                              </a:cubicBezTo>
                              <a:cubicBezTo>
                                <a:pt x="15914" y="4241"/>
                                <a:pt x="15909" y="4227"/>
                                <a:pt x="15903" y="4216"/>
                              </a:cubicBezTo>
                              <a:cubicBezTo>
                                <a:pt x="15892" y="4199"/>
                                <a:pt x="15876" y="4181"/>
                                <a:pt x="15854" y="4167"/>
                              </a:cubicBezTo>
                              <a:cubicBezTo>
                                <a:pt x="15833" y="4153"/>
                                <a:pt x="15800" y="4139"/>
                                <a:pt x="15773" y="4128"/>
                              </a:cubicBezTo>
                              <a:cubicBezTo>
                                <a:pt x="15741" y="4114"/>
                                <a:pt x="15708" y="4104"/>
                                <a:pt x="15681" y="4089"/>
                              </a:cubicBezTo>
                              <a:cubicBezTo>
                                <a:pt x="15551" y="4040"/>
                                <a:pt x="15399" y="4008"/>
                                <a:pt x="15307" y="3994"/>
                              </a:cubicBezTo>
                              <a:lnTo>
                                <a:pt x="15285" y="3994"/>
                              </a:lnTo>
                              <a:lnTo>
                                <a:pt x="15274" y="3970"/>
                              </a:lnTo>
                              <a:lnTo>
                                <a:pt x="15258" y="3913"/>
                              </a:lnTo>
                              <a:cubicBezTo>
                                <a:pt x="15329" y="3899"/>
                                <a:pt x="15443" y="3871"/>
                                <a:pt x="15589" y="3825"/>
                              </a:cubicBezTo>
                              <a:close/>
                              <a:moveTo>
                                <a:pt x="15090" y="2662"/>
                              </a:moveTo>
                              <a:lnTo>
                                <a:pt x="15090" y="2662"/>
                              </a:lnTo>
                              <a:cubicBezTo>
                                <a:pt x="15096" y="2637"/>
                                <a:pt x="15106" y="2609"/>
                                <a:pt x="15117" y="2584"/>
                              </a:cubicBezTo>
                              <a:cubicBezTo>
                                <a:pt x="15123" y="2566"/>
                                <a:pt x="15134" y="2549"/>
                                <a:pt x="15139" y="2535"/>
                              </a:cubicBezTo>
                              <a:lnTo>
                                <a:pt x="15144" y="2528"/>
                              </a:lnTo>
                              <a:cubicBezTo>
                                <a:pt x="15144" y="2528"/>
                                <a:pt x="15150" y="2531"/>
                                <a:pt x="15150" y="2535"/>
                              </a:cubicBezTo>
                              <a:cubicBezTo>
                                <a:pt x="15155" y="2538"/>
                                <a:pt x="15161" y="2545"/>
                                <a:pt x="15166" y="2552"/>
                              </a:cubicBezTo>
                              <a:cubicBezTo>
                                <a:pt x="15193" y="2577"/>
                                <a:pt x="15220" y="2619"/>
                                <a:pt x="15242" y="2658"/>
                              </a:cubicBezTo>
                              <a:cubicBezTo>
                                <a:pt x="15264" y="2690"/>
                                <a:pt x="15280" y="2725"/>
                                <a:pt x="15296" y="2757"/>
                              </a:cubicBezTo>
                              <a:cubicBezTo>
                                <a:pt x="15302" y="2767"/>
                                <a:pt x="15307" y="2782"/>
                                <a:pt x="15312" y="2792"/>
                              </a:cubicBezTo>
                              <a:lnTo>
                                <a:pt x="15361" y="2880"/>
                              </a:lnTo>
                              <a:cubicBezTo>
                                <a:pt x="15383" y="2919"/>
                                <a:pt x="15426" y="2990"/>
                                <a:pt x="15448" y="3011"/>
                              </a:cubicBezTo>
                              <a:cubicBezTo>
                                <a:pt x="15432" y="3014"/>
                                <a:pt x="15421" y="3014"/>
                                <a:pt x="15410" y="3018"/>
                              </a:cubicBezTo>
                              <a:cubicBezTo>
                                <a:pt x="15350" y="3032"/>
                                <a:pt x="15285" y="3049"/>
                                <a:pt x="15226" y="3078"/>
                              </a:cubicBezTo>
                              <a:cubicBezTo>
                                <a:pt x="15182" y="3095"/>
                                <a:pt x="15139" y="3116"/>
                                <a:pt x="15101" y="3138"/>
                              </a:cubicBezTo>
                              <a:cubicBezTo>
                                <a:pt x="15090" y="3145"/>
                                <a:pt x="15079" y="3148"/>
                                <a:pt x="15074" y="3155"/>
                              </a:cubicBezTo>
                              <a:cubicBezTo>
                                <a:pt x="15074" y="3155"/>
                                <a:pt x="15074" y="3155"/>
                                <a:pt x="15074" y="3152"/>
                              </a:cubicBezTo>
                              <a:lnTo>
                                <a:pt x="15074" y="3131"/>
                              </a:lnTo>
                              <a:lnTo>
                                <a:pt x="15074" y="3134"/>
                              </a:lnTo>
                              <a:cubicBezTo>
                                <a:pt x="15074" y="3127"/>
                                <a:pt x="15074" y="3120"/>
                                <a:pt x="15074" y="3109"/>
                              </a:cubicBezTo>
                              <a:cubicBezTo>
                                <a:pt x="15074" y="3092"/>
                                <a:pt x="15068" y="3071"/>
                                <a:pt x="15068" y="3049"/>
                              </a:cubicBezTo>
                              <a:cubicBezTo>
                                <a:pt x="15058" y="2937"/>
                                <a:pt x="15063" y="2778"/>
                                <a:pt x="15090" y="2662"/>
                              </a:cubicBezTo>
                              <a:close/>
                              <a:moveTo>
                                <a:pt x="14928" y="3948"/>
                              </a:moveTo>
                              <a:lnTo>
                                <a:pt x="14938" y="3980"/>
                              </a:lnTo>
                              <a:cubicBezTo>
                                <a:pt x="14944" y="3987"/>
                                <a:pt x="14944" y="3998"/>
                                <a:pt x="14949" y="4008"/>
                              </a:cubicBezTo>
                              <a:lnTo>
                                <a:pt x="14911" y="3998"/>
                              </a:lnTo>
                              <a:cubicBezTo>
                                <a:pt x="14906" y="3994"/>
                                <a:pt x="14890" y="3991"/>
                                <a:pt x="14792" y="4001"/>
                              </a:cubicBezTo>
                              <a:cubicBezTo>
                                <a:pt x="14749" y="4001"/>
                                <a:pt x="14705" y="4001"/>
                                <a:pt x="14667" y="4005"/>
                              </a:cubicBezTo>
                              <a:cubicBezTo>
                                <a:pt x="14640" y="4005"/>
                                <a:pt x="14516" y="4015"/>
                                <a:pt x="14375" y="4044"/>
                              </a:cubicBezTo>
                              <a:cubicBezTo>
                                <a:pt x="14348" y="4051"/>
                                <a:pt x="14320" y="4054"/>
                                <a:pt x="14293" y="4061"/>
                              </a:cubicBezTo>
                              <a:cubicBezTo>
                                <a:pt x="14288" y="4061"/>
                                <a:pt x="14283" y="4065"/>
                                <a:pt x="14277" y="4065"/>
                              </a:cubicBezTo>
                              <a:cubicBezTo>
                                <a:pt x="14288" y="4061"/>
                                <a:pt x="14299" y="4054"/>
                                <a:pt x="14304" y="4051"/>
                              </a:cubicBezTo>
                              <a:lnTo>
                                <a:pt x="14543" y="3938"/>
                              </a:lnTo>
                              <a:cubicBezTo>
                                <a:pt x="14548" y="3934"/>
                                <a:pt x="14559" y="3931"/>
                                <a:pt x="14564" y="3927"/>
                              </a:cubicBezTo>
                              <a:cubicBezTo>
                                <a:pt x="14597" y="3910"/>
                                <a:pt x="14629" y="3896"/>
                                <a:pt x="14667" y="3888"/>
                              </a:cubicBezTo>
                              <a:cubicBezTo>
                                <a:pt x="14678" y="3885"/>
                                <a:pt x="14689" y="3885"/>
                                <a:pt x="14705" y="3885"/>
                              </a:cubicBezTo>
                              <a:cubicBezTo>
                                <a:pt x="14727" y="3885"/>
                                <a:pt x="14749" y="3888"/>
                                <a:pt x="14770" y="3888"/>
                              </a:cubicBezTo>
                              <a:cubicBezTo>
                                <a:pt x="14781" y="3888"/>
                                <a:pt x="14792" y="3892"/>
                                <a:pt x="14803" y="3892"/>
                              </a:cubicBezTo>
                              <a:cubicBezTo>
                                <a:pt x="14841" y="3896"/>
                                <a:pt x="14879" y="3899"/>
                                <a:pt x="14917" y="3899"/>
                              </a:cubicBezTo>
                              <a:lnTo>
                                <a:pt x="14928" y="3948"/>
                              </a:lnTo>
                              <a:close/>
                              <a:moveTo>
                                <a:pt x="10938" y="5556"/>
                              </a:moveTo>
                              <a:cubicBezTo>
                                <a:pt x="10906" y="5591"/>
                                <a:pt x="10879" y="5630"/>
                                <a:pt x="10857" y="5672"/>
                              </a:cubicBezTo>
                              <a:cubicBezTo>
                                <a:pt x="10808" y="5771"/>
                                <a:pt x="10797" y="5863"/>
                                <a:pt x="10803" y="5926"/>
                              </a:cubicBezTo>
                              <a:cubicBezTo>
                                <a:pt x="10803" y="5968"/>
                                <a:pt x="10808" y="6014"/>
                                <a:pt x="10819" y="6057"/>
                              </a:cubicBezTo>
                              <a:cubicBezTo>
                                <a:pt x="10819" y="6057"/>
                                <a:pt x="10819" y="6057"/>
                                <a:pt x="10819" y="6057"/>
                              </a:cubicBezTo>
                              <a:cubicBezTo>
                                <a:pt x="10803" y="6032"/>
                                <a:pt x="10792" y="6004"/>
                                <a:pt x="10776" y="5976"/>
                              </a:cubicBezTo>
                              <a:cubicBezTo>
                                <a:pt x="10732" y="5901"/>
                                <a:pt x="10689" y="5820"/>
                                <a:pt x="10651" y="5750"/>
                              </a:cubicBezTo>
                              <a:cubicBezTo>
                                <a:pt x="10629" y="5711"/>
                                <a:pt x="10602" y="5655"/>
                                <a:pt x="10575" y="5581"/>
                              </a:cubicBezTo>
                              <a:cubicBezTo>
                                <a:pt x="10548" y="5493"/>
                                <a:pt x="10521" y="5404"/>
                                <a:pt x="10505" y="5327"/>
                              </a:cubicBezTo>
                              <a:cubicBezTo>
                                <a:pt x="10499" y="5277"/>
                                <a:pt x="10494" y="5228"/>
                                <a:pt x="10499" y="5186"/>
                              </a:cubicBezTo>
                              <a:cubicBezTo>
                                <a:pt x="10505" y="5062"/>
                                <a:pt x="10548" y="4936"/>
                                <a:pt x="10618" y="4833"/>
                              </a:cubicBezTo>
                              <a:cubicBezTo>
                                <a:pt x="10683" y="4738"/>
                                <a:pt x="10781" y="4654"/>
                                <a:pt x="10895" y="4594"/>
                              </a:cubicBezTo>
                              <a:cubicBezTo>
                                <a:pt x="10917" y="4579"/>
                                <a:pt x="10922" y="4579"/>
                                <a:pt x="10917" y="4576"/>
                              </a:cubicBezTo>
                              <a:cubicBezTo>
                                <a:pt x="10917" y="4576"/>
                                <a:pt x="10917" y="4576"/>
                                <a:pt x="10917" y="4576"/>
                              </a:cubicBezTo>
                              <a:cubicBezTo>
                                <a:pt x="10922" y="4572"/>
                                <a:pt x="10927" y="4569"/>
                                <a:pt x="10927" y="4569"/>
                              </a:cubicBezTo>
                              <a:lnTo>
                                <a:pt x="10927" y="4569"/>
                              </a:lnTo>
                              <a:cubicBezTo>
                                <a:pt x="10933" y="4565"/>
                                <a:pt x="10933" y="4562"/>
                                <a:pt x="10927" y="4558"/>
                              </a:cubicBezTo>
                              <a:cubicBezTo>
                                <a:pt x="10922" y="4551"/>
                                <a:pt x="10911" y="4544"/>
                                <a:pt x="10889" y="4537"/>
                              </a:cubicBezTo>
                              <a:lnTo>
                                <a:pt x="10889" y="4537"/>
                              </a:lnTo>
                              <a:lnTo>
                                <a:pt x="10889" y="4537"/>
                              </a:lnTo>
                              <a:cubicBezTo>
                                <a:pt x="10884" y="4537"/>
                                <a:pt x="10884" y="4537"/>
                                <a:pt x="10879" y="4537"/>
                              </a:cubicBezTo>
                              <a:cubicBezTo>
                                <a:pt x="10868" y="4534"/>
                                <a:pt x="10851" y="4534"/>
                                <a:pt x="10835" y="4534"/>
                              </a:cubicBezTo>
                              <a:cubicBezTo>
                                <a:pt x="10792" y="4534"/>
                                <a:pt x="10749" y="4537"/>
                                <a:pt x="10743" y="4537"/>
                              </a:cubicBezTo>
                              <a:cubicBezTo>
                                <a:pt x="10732" y="4541"/>
                                <a:pt x="10721" y="4541"/>
                                <a:pt x="10711" y="4544"/>
                              </a:cubicBezTo>
                              <a:cubicBezTo>
                                <a:pt x="10700" y="4548"/>
                                <a:pt x="10689" y="4548"/>
                                <a:pt x="10678" y="4551"/>
                              </a:cubicBezTo>
                              <a:cubicBezTo>
                                <a:pt x="10608" y="4565"/>
                                <a:pt x="10532" y="4597"/>
                                <a:pt x="10472" y="4632"/>
                              </a:cubicBezTo>
                              <a:cubicBezTo>
                                <a:pt x="10434" y="4657"/>
                                <a:pt x="10396" y="4682"/>
                                <a:pt x="10369" y="4710"/>
                              </a:cubicBezTo>
                              <a:cubicBezTo>
                                <a:pt x="10337" y="4738"/>
                                <a:pt x="10309" y="4777"/>
                                <a:pt x="10288" y="4805"/>
                              </a:cubicBezTo>
                              <a:cubicBezTo>
                                <a:pt x="10282" y="4809"/>
                                <a:pt x="10282" y="4816"/>
                                <a:pt x="10282" y="4819"/>
                              </a:cubicBezTo>
                              <a:cubicBezTo>
                                <a:pt x="10277" y="4830"/>
                                <a:pt x="10272" y="4837"/>
                                <a:pt x="10266" y="4844"/>
                              </a:cubicBezTo>
                              <a:cubicBezTo>
                                <a:pt x="10261" y="4833"/>
                                <a:pt x="10261" y="4823"/>
                                <a:pt x="10261" y="4809"/>
                              </a:cubicBezTo>
                              <a:cubicBezTo>
                                <a:pt x="10261" y="4809"/>
                                <a:pt x="10261" y="4809"/>
                                <a:pt x="10261" y="4809"/>
                              </a:cubicBezTo>
                              <a:lnTo>
                                <a:pt x="10261" y="4809"/>
                              </a:lnTo>
                              <a:cubicBezTo>
                                <a:pt x="10261" y="4809"/>
                                <a:pt x="10261" y="4809"/>
                                <a:pt x="10261" y="4805"/>
                              </a:cubicBezTo>
                              <a:cubicBezTo>
                                <a:pt x="10261" y="4795"/>
                                <a:pt x="10266" y="4773"/>
                                <a:pt x="10272" y="4720"/>
                              </a:cubicBezTo>
                              <a:lnTo>
                                <a:pt x="10282" y="4629"/>
                              </a:lnTo>
                              <a:cubicBezTo>
                                <a:pt x="10293" y="4544"/>
                                <a:pt x="10304" y="4453"/>
                                <a:pt x="10320" y="4347"/>
                              </a:cubicBezTo>
                              <a:cubicBezTo>
                                <a:pt x="10347" y="4216"/>
                                <a:pt x="10380" y="4104"/>
                                <a:pt x="10423" y="3998"/>
                              </a:cubicBezTo>
                              <a:cubicBezTo>
                                <a:pt x="10445" y="3941"/>
                                <a:pt x="10477" y="3881"/>
                                <a:pt x="10515" y="3818"/>
                              </a:cubicBezTo>
                              <a:cubicBezTo>
                                <a:pt x="10548" y="3762"/>
                                <a:pt x="10591" y="3702"/>
                                <a:pt x="10640" y="3642"/>
                              </a:cubicBezTo>
                              <a:cubicBezTo>
                                <a:pt x="10732" y="3529"/>
                                <a:pt x="10830" y="3420"/>
                                <a:pt x="10922" y="3324"/>
                              </a:cubicBezTo>
                              <a:lnTo>
                                <a:pt x="10922" y="3324"/>
                              </a:lnTo>
                              <a:cubicBezTo>
                                <a:pt x="11025" y="3215"/>
                                <a:pt x="11117" y="3138"/>
                                <a:pt x="11198" y="3085"/>
                              </a:cubicBezTo>
                              <a:cubicBezTo>
                                <a:pt x="11285" y="3028"/>
                                <a:pt x="11366" y="2993"/>
                                <a:pt x="11415" y="2968"/>
                              </a:cubicBezTo>
                              <a:lnTo>
                                <a:pt x="11426" y="2965"/>
                              </a:lnTo>
                              <a:cubicBezTo>
                                <a:pt x="11475" y="2940"/>
                                <a:pt x="11529" y="2919"/>
                                <a:pt x="11589" y="2894"/>
                              </a:cubicBezTo>
                              <a:cubicBezTo>
                                <a:pt x="11648" y="2870"/>
                                <a:pt x="11708" y="2845"/>
                                <a:pt x="11762" y="2817"/>
                              </a:cubicBezTo>
                              <a:cubicBezTo>
                                <a:pt x="11860" y="2771"/>
                                <a:pt x="11968" y="2715"/>
                                <a:pt x="12076" y="2651"/>
                              </a:cubicBezTo>
                              <a:cubicBezTo>
                                <a:pt x="12152" y="2609"/>
                                <a:pt x="12223" y="2563"/>
                                <a:pt x="12299" y="2514"/>
                              </a:cubicBezTo>
                              <a:cubicBezTo>
                                <a:pt x="12385" y="2457"/>
                                <a:pt x="12385" y="2454"/>
                                <a:pt x="12380" y="2450"/>
                              </a:cubicBezTo>
                              <a:cubicBezTo>
                                <a:pt x="12396" y="2440"/>
                                <a:pt x="12407" y="2433"/>
                                <a:pt x="12413" y="2429"/>
                              </a:cubicBezTo>
                              <a:cubicBezTo>
                                <a:pt x="12434" y="2433"/>
                                <a:pt x="12548" y="2443"/>
                                <a:pt x="12754" y="2411"/>
                              </a:cubicBezTo>
                              <a:cubicBezTo>
                                <a:pt x="12814" y="2404"/>
                                <a:pt x="12879" y="2397"/>
                                <a:pt x="12944" y="2387"/>
                              </a:cubicBezTo>
                              <a:cubicBezTo>
                                <a:pt x="13014" y="2373"/>
                                <a:pt x="13074" y="2355"/>
                                <a:pt x="13123" y="2330"/>
                              </a:cubicBezTo>
                              <a:cubicBezTo>
                                <a:pt x="13166" y="2309"/>
                                <a:pt x="13198" y="2281"/>
                                <a:pt x="13231" y="2249"/>
                              </a:cubicBezTo>
                              <a:cubicBezTo>
                                <a:pt x="13253" y="2221"/>
                                <a:pt x="13269" y="2200"/>
                                <a:pt x="13274" y="2186"/>
                              </a:cubicBezTo>
                              <a:cubicBezTo>
                                <a:pt x="13301" y="2140"/>
                                <a:pt x="13318" y="2073"/>
                                <a:pt x="13312" y="2006"/>
                              </a:cubicBezTo>
                              <a:cubicBezTo>
                                <a:pt x="13312" y="1981"/>
                                <a:pt x="13312" y="1957"/>
                                <a:pt x="13307" y="1939"/>
                              </a:cubicBezTo>
                              <a:cubicBezTo>
                                <a:pt x="13307" y="1876"/>
                                <a:pt x="13301" y="1830"/>
                                <a:pt x="13301" y="1826"/>
                              </a:cubicBezTo>
                              <a:lnTo>
                                <a:pt x="13296" y="1805"/>
                              </a:lnTo>
                              <a:cubicBezTo>
                                <a:pt x="13345" y="1801"/>
                                <a:pt x="13399" y="1801"/>
                                <a:pt x="13437" y="1801"/>
                              </a:cubicBezTo>
                              <a:lnTo>
                                <a:pt x="13437" y="1801"/>
                              </a:lnTo>
                              <a:cubicBezTo>
                                <a:pt x="13507" y="1805"/>
                                <a:pt x="13562" y="1809"/>
                                <a:pt x="13589" y="1812"/>
                              </a:cubicBezTo>
                              <a:cubicBezTo>
                                <a:pt x="13562" y="1840"/>
                                <a:pt x="13540" y="1868"/>
                                <a:pt x="13529" y="1897"/>
                              </a:cubicBezTo>
                              <a:cubicBezTo>
                                <a:pt x="13513" y="1932"/>
                                <a:pt x="13497" y="1964"/>
                                <a:pt x="13491" y="1995"/>
                              </a:cubicBezTo>
                              <a:cubicBezTo>
                                <a:pt x="13486" y="2027"/>
                                <a:pt x="13475" y="2080"/>
                                <a:pt x="13480" y="2143"/>
                              </a:cubicBezTo>
                              <a:cubicBezTo>
                                <a:pt x="13486" y="2172"/>
                                <a:pt x="13486" y="2207"/>
                                <a:pt x="13497" y="2246"/>
                              </a:cubicBezTo>
                              <a:cubicBezTo>
                                <a:pt x="13507" y="2284"/>
                                <a:pt x="13524" y="2323"/>
                                <a:pt x="13540" y="2355"/>
                              </a:cubicBezTo>
                              <a:cubicBezTo>
                                <a:pt x="13562" y="2390"/>
                                <a:pt x="13589" y="2425"/>
                                <a:pt x="13621" y="2457"/>
                              </a:cubicBezTo>
                              <a:cubicBezTo>
                                <a:pt x="13654" y="2485"/>
                                <a:pt x="13692" y="2514"/>
                                <a:pt x="13735" y="2542"/>
                              </a:cubicBezTo>
                              <a:lnTo>
                                <a:pt x="13741" y="2545"/>
                              </a:lnTo>
                              <a:cubicBezTo>
                                <a:pt x="13811" y="2598"/>
                                <a:pt x="13881" y="2633"/>
                                <a:pt x="13930" y="2655"/>
                              </a:cubicBezTo>
                              <a:cubicBezTo>
                                <a:pt x="13936" y="2658"/>
                                <a:pt x="13941" y="2662"/>
                                <a:pt x="13952" y="2665"/>
                              </a:cubicBezTo>
                              <a:cubicBezTo>
                                <a:pt x="13963" y="2672"/>
                                <a:pt x="13968" y="2676"/>
                                <a:pt x="13974" y="2672"/>
                              </a:cubicBezTo>
                              <a:cubicBezTo>
                                <a:pt x="13974" y="2672"/>
                                <a:pt x="13974" y="2672"/>
                                <a:pt x="13974" y="2672"/>
                              </a:cubicBezTo>
                              <a:cubicBezTo>
                                <a:pt x="13974" y="2672"/>
                                <a:pt x="13979" y="2672"/>
                                <a:pt x="13979" y="2672"/>
                              </a:cubicBezTo>
                              <a:lnTo>
                                <a:pt x="13990" y="2676"/>
                              </a:lnTo>
                              <a:lnTo>
                                <a:pt x="13990" y="2665"/>
                              </a:lnTo>
                              <a:lnTo>
                                <a:pt x="13990" y="2665"/>
                              </a:lnTo>
                              <a:lnTo>
                                <a:pt x="13995" y="2665"/>
                              </a:lnTo>
                              <a:lnTo>
                                <a:pt x="13995" y="2665"/>
                              </a:lnTo>
                              <a:cubicBezTo>
                                <a:pt x="14001" y="2665"/>
                                <a:pt x="14001" y="2662"/>
                                <a:pt x="14001" y="2655"/>
                              </a:cubicBezTo>
                              <a:lnTo>
                                <a:pt x="14001" y="2655"/>
                              </a:lnTo>
                              <a:cubicBezTo>
                                <a:pt x="14001" y="2648"/>
                                <a:pt x="14001" y="2637"/>
                                <a:pt x="14001" y="2619"/>
                              </a:cubicBezTo>
                              <a:cubicBezTo>
                                <a:pt x="14001" y="2598"/>
                                <a:pt x="14012" y="2577"/>
                                <a:pt x="14022" y="2559"/>
                              </a:cubicBezTo>
                              <a:cubicBezTo>
                                <a:pt x="14039" y="2535"/>
                                <a:pt x="14060" y="2514"/>
                                <a:pt x="14087" y="2492"/>
                              </a:cubicBezTo>
                              <a:cubicBezTo>
                                <a:pt x="14136" y="2457"/>
                                <a:pt x="14212" y="2425"/>
                                <a:pt x="14310" y="2401"/>
                              </a:cubicBezTo>
                              <a:cubicBezTo>
                                <a:pt x="14331" y="2394"/>
                                <a:pt x="14353" y="2390"/>
                                <a:pt x="14375" y="2383"/>
                              </a:cubicBezTo>
                              <a:cubicBezTo>
                                <a:pt x="14391" y="2380"/>
                                <a:pt x="14402" y="2376"/>
                                <a:pt x="14413" y="2373"/>
                              </a:cubicBezTo>
                              <a:cubicBezTo>
                                <a:pt x="14451" y="2362"/>
                                <a:pt x="14472" y="2355"/>
                                <a:pt x="14483" y="2355"/>
                              </a:cubicBezTo>
                              <a:cubicBezTo>
                                <a:pt x="14516" y="2344"/>
                                <a:pt x="14548" y="2330"/>
                                <a:pt x="14570" y="2316"/>
                              </a:cubicBezTo>
                              <a:cubicBezTo>
                                <a:pt x="14597" y="2299"/>
                                <a:pt x="14624" y="2281"/>
                                <a:pt x="14635" y="2260"/>
                              </a:cubicBezTo>
                              <a:cubicBezTo>
                                <a:pt x="14640" y="2256"/>
                                <a:pt x="14640" y="2249"/>
                                <a:pt x="14646" y="2242"/>
                              </a:cubicBezTo>
                              <a:cubicBezTo>
                                <a:pt x="14657" y="2260"/>
                                <a:pt x="14662" y="2274"/>
                                <a:pt x="14673" y="2288"/>
                              </a:cubicBezTo>
                              <a:cubicBezTo>
                                <a:pt x="14678" y="2295"/>
                                <a:pt x="14684" y="2302"/>
                                <a:pt x="14689" y="2309"/>
                              </a:cubicBezTo>
                              <a:cubicBezTo>
                                <a:pt x="14700" y="2323"/>
                                <a:pt x="14711" y="2334"/>
                                <a:pt x="14722" y="2344"/>
                              </a:cubicBezTo>
                              <a:cubicBezTo>
                                <a:pt x="14722" y="2348"/>
                                <a:pt x="14727" y="2348"/>
                                <a:pt x="14727" y="2351"/>
                              </a:cubicBezTo>
                              <a:lnTo>
                                <a:pt x="14727" y="2355"/>
                              </a:lnTo>
                              <a:cubicBezTo>
                                <a:pt x="14754" y="2380"/>
                                <a:pt x="14781" y="2404"/>
                                <a:pt x="14808" y="2422"/>
                              </a:cubicBezTo>
                              <a:cubicBezTo>
                                <a:pt x="14825" y="2429"/>
                                <a:pt x="14835" y="2436"/>
                                <a:pt x="14846" y="2443"/>
                              </a:cubicBezTo>
                              <a:cubicBezTo>
                                <a:pt x="14830" y="2454"/>
                                <a:pt x="14808" y="2475"/>
                                <a:pt x="14797" y="2489"/>
                              </a:cubicBezTo>
                              <a:cubicBezTo>
                                <a:pt x="14792" y="2496"/>
                                <a:pt x="14765" y="2528"/>
                                <a:pt x="14749" y="2570"/>
                              </a:cubicBezTo>
                              <a:cubicBezTo>
                                <a:pt x="14743" y="2588"/>
                                <a:pt x="14732" y="2609"/>
                                <a:pt x="14732" y="2626"/>
                              </a:cubicBezTo>
                              <a:cubicBezTo>
                                <a:pt x="14727" y="2633"/>
                                <a:pt x="14727" y="2641"/>
                                <a:pt x="14727" y="2648"/>
                              </a:cubicBezTo>
                              <a:cubicBezTo>
                                <a:pt x="14705" y="2633"/>
                                <a:pt x="14678" y="2623"/>
                                <a:pt x="14651" y="2616"/>
                              </a:cubicBezTo>
                              <a:cubicBezTo>
                                <a:pt x="14586" y="2595"/>
                                <a:pt x="14516" y="2591"/>
                                <a:pt x="14451" y="2602"/>
                              </a:cubicBezTo>
                              <a:cubicBezTo>
                                <a:pt x="14413" y="2609"/>
                                <a:pt x="14380" y="2619"/>
                                <a:pt x="14353" y="2637"/>
                              </a:cubicBezTo>
                              <a:cubicBezTo>
                                <a:pt x="14326" y="2655"/>
                                <a:pt x="14304" y="2672"/>
                                <a:pt x="14288" y="2686"/>
                              </a:cubicBezTo>
                              <a:cubicBezTo>
                                <a:pt x="14266" y="2707"/>
                                <a:pt x="14255" y="2725"/>
                                <a:pt x="14250" y="2743"/>
                              </a:cubicBezTo>
                              <a:cubicBezTo>
                                <a:pt x="14245" y="2760"/>
                                <a:pt x="14250" y="2782"/>
                                <a:pt x="14261" y="2796"/>
                              </a:cubicBezTo>
                              <a:cubicBezTo>
                                <a:pt x="14266" y="2799"/>
                                <a:pt x="14266" y="2806"/>
                                <a:pt x="14277" y="2803"/>
                              </a:cubicBezTo>
                              <a:cubicBezTo>
                                <a:pt x="14283" y="2799"/>
                                <a:pt x="14283" y="2796"/>
                                <a:pt x="14277" y="2796"/>
                              </a:cubicBezTo>
                              <a:cubicBezTo>
                                <a:pt x="14277" y="2796"/>
                                <a:pt x="14277" y="2796"/>
                                <a:pt x="14277" y="2796"/>
                              </a:cubicBezTo>
                              <a:cubicBezTo>
                                <a:pt x="14277" y="2796"/>
                                <a:pt x="14283" y="2796"/>
                                <a:pt x="14288" y="2792"/>
                              </a:cubicBezTo>
                              <a:lnTo>
                                <a:pt x="14293" y="2792"/>
                              </a:lnTo>
                              <a:cubicBezTo>
                                <a:pt x="14293" y="2792"/>
                                <a:pt x="14299" y="2792"/>
                                <a:pt x="14299" y="2789"/>
                              </a:cubicBezTo>
                              <a:cubicBezTo>
                                <a:pt x="14304" y="2789"/>
                                <a:pt x="14310" y="2785"/>
                                <a:pt x="14320" y="2785"/>
                              </a:cubicBezTo>
                              <a:cubicBezTo>
                                <a:pt x="14326" y="2785"/>
                                <a:pt x="14337" y="2785"/>
                                <a:pt x="14342" y="2782"/>
                              </a:cubicBezTo>
                              <a:cubicBezTo>
                                <a:pt x="14364" y="2782"/>
                                <a:pt x="14413" y="2782"/>
                                <a:pt x="14456" y="2796"/>
                              </a:cubicBezTo>
                              <a:cubicBezTo>
                                <a:pt x="14494" y="2810"/>
                                <a:pt x="14532" y="2834"/>
                                <a:pt x="14554" y="2866"/>
                              </a:cubicBezTo>
                              <a:cubicBezTo>
                                <a:pt x="14575" y="2898"/>
                                <a:pt x="14592" y="2933"/>
                                <a:pt x="14608" y="2968"/>
                              </a:cubicBezTo>
                              <a:cubicBezTo>
                                <a:pt x="14619" y="3004"/>
                                <a:pt x="14629" y="3039"/>
                                <a:pt x="14640" y="3071"/>
                              </a:cubicBezTo>
                              <a:cubicBezTo>
                                <a:pt x="14657" y="3134"/>
                                <a:pt x="14667" y="3187"/>
                                <a:pt x="14673" y="3212"/>
                              </a:cubicBezTo>
                              <a:cubicBezTo>
                                <a:pt x="14684" y="3254"/>
                                <a:pt x="14695" y="3307"/>
                                <a:pt x="14700" y="3363"/>
                              </a:cubicBezTo>
                              <a:cubicBezTo>
                                <a:pt x="14711" y="3416"/>
                                <a:pt x="14711" y="3437"/>
                                <a:pt x="14716" y="3444"/>
                              </a:cubicBezTo>
                              <a:cubicBezTo>
                                <a:pt x="14716" y="3448"/>
                                <a:pt x="14711" y="3451"/>
                                <a:pt x="14711" y="3455"/>
                              </a:cubicBezTo>
                              <a:cubicBezTo>
                                <a:pt x="14657" y="3508"/>
                                <a:pt x="14602" y="3561"/>
                                <a:pt x="14543" y="3614"/>
                              </a:cubicBezTo>
                              <a:cubicBezTo>
                                <a:pt x="14478" y="3673"/>
                                <a:pt x="14396" y="3726"/>
                                <a:pt x="14320" y="3779"/>
                              </a:cubicBezTo>
                              <a:cubicBezTo>
                                <a:pt x="14288" y="3800"/>
                                <a:pt x="14255" y="3825"/>
                                <a:pt x="14223" y="3846"/>
                              </a:cubicBezTo>
                              <a:cubicBezTo>
                                <a:pt x="14169" y="3885"/>
                                <a:pt x="14115" y="3924"/>
                                <a:pt x="14071" y="3955"/>
                              </a:cubicBezTo>
                              <a:cubicBezTo>
                                <a:pt x="14060" y="3966"/>
                                <a:pt x="14039" y="3977"/>
                                <a:pt x="14033" y="3984"/>
                              </a:cubicBezTo>
                              <a:lnTo>
                                <a:pt x="14001" y="4008"/>
                              </a:lnTo>
                              <a:cubicBezTo>
                                <a:pt x="13968" y="4030"/>
                                <a:pt x="13941" y="4054"/>
                                <a:pt x="13909" y="4075"/>
                              </a:cubicBezTo>
                              <a:cubicBezTo>
                                <a:pt x="13816" y="4146"/>
                                <a:pt x="13719" y="4216"/>
                                <a:pt x="13616" y="4280"/>
                              </a:cubicBezTo>
                              <a:cubicBezTo>
                                <a:pt x="13540" y="4329"/>
                                <a:pt x="13464" y="4371"/>
                                <a:pt x="13388" y="4410"/>
                              </a:cubicBezTo>
                              <a:lnTo>
                                <a:pt x="13394" y="4407"/>
                              </a:lnTo>
                              <a:cubicBezTo>
                                <a:pt x="13437" y="4357"/>
                                <a:pt x="13480" y="4304"/>
                                <a:pt x="13524" y="4255"/>
                              </a:cubicBezTo>
                              <a:cubicBezTo>
                                <a:pt x="13578" y="4181"/>
                                <a:pt x="13627" y="4111"/>
                                <a:pt x="13659" y="4044"/>
                              </a:cubicBezTo>
                              <a:cubicBezTo>
                                <a:pt x="13675" y="4008"/>
                                <a:pt x="13692" y="3970"/>
                                <a:pt x="13703" y="3927"/>
                              </a:cubicBezTo>
                              <a:cubicBezTo>
                                <a:pt x="13713" y="3892"/>
                                <a:pt x="13719" y="3857"/>
                                <a:pt x="13730" y="3814"/>
                              </a:cubicBezTo>
                              <a:cubicBezTo>
                                <a:pt x="13735" y="3779"/>
                                <a:pt x="13741" y="3733"/>
                                <a:pt x="13746" y="3673"/>
                              </a:cubicBezTo>
                              <a:lnTo>
                                <a:pt x="13746" y="3659"/>
                              </a:lnTo>
                              <a:cubicBezTo>
                                <a:pt x="13751" y="3606"/>
                                <a:pt x="13757" y="3547"/>
                                <a:pt x="13762" y="3480"/>
                              </a:cubicBezTo>
                              <a:cubicBezTo>
                                <a:pt x="13773" y="3324"/>
                                <a:pt x="13768" y="3155"/>
                                <a:pt x="13708" y="2990"/>
                              </a:cubicBezTo>
                              <a:cubicBezTo>
                                <a:pt x="13670" y="2884"/>
                                <a:pt x="13616" y="2806"/>
                                <a:pt x="13540" y="2743"/>
                              </a:cubicBezTo>
                              <a:cubicBezTo>
                                <a:pt x="13518" y="2722"/>
                                <a:pt x="13491" y="2707"/>
                                <a:pt x="13470" y="2693"/>
                              </a:cubicBezTo>
                              <a:cubicBezTo>
                                <a:pt x="13442" y="2679"/>
                                <a:pt x="13410" y="2665"/>
                                <a:pt x="13383" y="2658"/>
                              </a:cubicBezTo>
                              <a:cubicBezTo>
                                <a:pt x="13329" y="2641"/>
                                <a:pt x="13264" y="2630"/>
                                <a:pt x="13188" y="2626"/>
                              </a:cubicBezTo>
                              <a:cubicBezTo>
                                <a:pt x="13155" y="2626"/>
                                <a:pt x="13123" y="2626"/>
                                <a:pt x="13090" y="2630"/>
                              </a:cubicBezTo>
                              <a:cubicBezTo>
                                <a:pt x="13052" y="2633"/>
                                <a:pt x="13025" y="2637"/>
                                <a:pt x="12998" y="2644"/>
                              </a:cubicBezTo>
                              <a:cubicBezTo>
                                <a:pt x="12965" y="2651"/>
                                <a:pt x="12944" y="2665"/>
                                <a:pt x="12922" y="2679"/>
                              </a:cubicBezTo>
                              <a:cubicBezTo>
                                <a:pt x="12922" y="2679"/>
                                <a:pt x="12917" y="2683"/>
                                <a:pt x="12917" y="2683"/>
                              </a:cubicBezTo>
                              <a:lnTo>
                                <a:pt x="12917" y="2683"/>
                              </a:lnTo>
                              <a:cubicBezTo>
                                <a:pt x="12911" y="2683"/>
                                <a:pt x="12911" y="2686"/>
                                <a:pt x="12911" y="2686"/>
                              </a:cubicBezTo>
                              <a:lnTo>
                                <a:pt x="12911" y="2686"/>
                              </a:lnTo>
                              <a:lnTo>
                                <a:pt x="12906" y="2693"/>
                              </a:lnTo>
                              <a:cubicBezTo>
                                <a:pt x="12895" y="2704"/>
                                <a:pt x="12884" y="2718"/>
                                <a:pt x="12879" y="2729"/>
                              </a:cubicBezTo>
                              <a:cubicBezTo>
                                <a:pt x="12868" y="2750"/>
                                <a:pt x="12862" y="2771"/>
                                <a:pt x="12862" y="2792"/>
                              </a:cubicBezTo>
                              <a:cubicBezTo>
                                <a:pt x="12857" y="2834"/>
                                <a:pt x="12868" y="2870"/>
                                <a:pt x="12895" y="2898"/>
                              </a:cubicBezTo>
                              <a:cubicBezTo>
                                <a:pt x="12895" y="2905"/>
                                <a:pt x="12895" y="2912"/>
                                <a:pt x="12900" y="2912"/>
                              </a:cubicBezTo>
                              <a:cubicBezTo>
                                <a:pt x="12906" y="2933"/>
                                <a:pt x="12927" y="2968"/>
                                <a:pt x="12944" y="2972"/>
                              </a:cubicBezTo>
                              <a:cubicBezTo>
                                <a:pt x="12949" y="2972"/>
                                <a:pt x="12955" y="2972"/>
                                <a:pt x="12955" y="2972"/>
                              </a:cubicBezTo>
                              <a:cubicBezTo>
                                <a:pt x="12965" y="2968"/>
                                <a:pt x="12965" y="2961"/>
                                <a:pt x="12960" y="2947"/>
                              </a:cubicBezTo>
                              <a:cubicBezTo>
                                <a:pt x="12960" y="2947"/>
                                <a:pt x="12965" y="2947"/>
                                <a:pt x="12965" y="2947"/>
                              </a:cubicBezTo>
                              <a:cubicBezTo>
                                <a:pt x="12965" y="2947"/>
                                <a:pt x="12965" y="2947"/>
                                <a:pt x="12965" y="2947"/>
                              </a:cubicBezTo>
                              <a:lnTo>
                                <a:pt x="12965" y="2968"/>
                              </a:lnTo>
                              <a:lnTo>
                                <a:pt x="12976" y="2933"/>
                              </a:lnTo>
                              <a:cubicBezTo>
                                <a:pt x="12976" y="2926"/>
                                <a:pt x="12982" y="2915"/>
                                <a:pt x="12987" y="2905"/>
                              </a:cubicBezTo>
                              <a:cubicBezTo>
                                <a:pt x="12993" y="2894"/>
                                <a:pt x="13003" y="2877"/>
                                <a:pt x="13025" y="2859"/>
                              </a:cubicBezTo>
                              <a:cubicBezTo>
                                <a:pt x="13047" y="2841"/>
                                <a:pt x="13074" y="2827"/>
                                <a:pt x="13101" y="2813"/>
                              </a:cubicBezTo>
                              <a:cubicBezTo>
                                <a:pt x="13128" y="2803"/>
                                <a:pt x="13166" y="2789"/>
                                <a:pt x="13204" y="2782"/>
                              </a:cubicBezTo>
                              <a:cubicBezTo>
                                <a:pt x="13209" y="2782"/>
                                <a:pt x="13215" y="2778"/>
                                <a:pt x="13215" y="2778"/>
                              </a:cubicBezTo>
                              <a:cubicBezTo>
                                <a:pt x="13215" y="2778"/>
                                <a:pt x="13220" y="2782"/>
                                <a:pt x="13220" y="2785"/>
                              </a:cubicBezTo>
                              <a:cubicBezTo>
                                <a:pt x="13231" y="2799"/>
                                <a:pt x="13264" y="2838"/>
                                <a:pt x="13285" y="2898"/>
                              </a:cubicBezTo>
                              <a:cubicBezTo>
                                <a:pt x="13307" y="2954"/>
                                <a:pt x="13329" y="3028"/>
                                <a:pt x="13334" y="3109"/>
                              </a:cubicBezTo>
                              <a:cubicBezTo>
                                <a:pt x="13339" y="3141"/>
                                <a:pt x="13339" y="3173"/>
                                <a:pt x="13339" y="3212"/>
                              </a:cubicBezTo>
                              <a:cubicBezTo>
                                <a:pt x="13323" y="3303"/>
                                <a:pt x="13329" y="3314"/>
                                <a:pt x="13339" y="3314"/>
                              </a:cubicBezTo>
                              <a:cubicBezTo>
                                <a:pt x="13339" y="3314"/>
                                <a:pt x="13339" y="3314"/>
                                <a:pt x="13339" y="3314"/>
                              </a:cubicBezTo>
                              <a:cubicBezTo>
                                <a:pt x="13339" y="3339"/>
                                <a:pt x="13339" y="3360"/>
                                <a:pt x="13334" y="3381"/>
                              </a:cubicBezTo>
                              <a:cubicBezTo>
                                <a:pt x="13318" y="3571"/>
                                <a:pt x="13269" y="3776"/>
                                <a:pt x="13226" y="3952"/>
                              </a:cubicBezTo>
                              <a:cubicBezTo>
                                <a:pt x="13198" y="4051"/>
                                <a:pt x="13182" y="4125"/>
                                <a:pt x="13161" y="4181"/>
                              </a:cubicBezTo>
                              <a:cubicBezTo>
                                <a:pt x="13144" y="4230"/>
                                <a:pt x="13128" y="4280"/>
                                <a:pt x="13112" y="4326"/>
                              </a:cubicBezTo>
                              <a:cubicBezTo>
                                <a:pt x="13085" y="4396"/>
                                <a:pt x="13063" y="4463"/>
                                <a:pt x="13036" y="4523"/>
                              </a:cubicBezTo>
                              <a:cubicBezTo>
                                <a:pt x="13009" y="4587"/>
                                <a:pt x="12971" y="4650"/>
                                <a:pt x="12938" y="4710"/>
                              </a:cubicBezTo>
                              <a:cubicBezTo>
                                <a:pt x="12922" y="4735"/>
                                <a:pt x="12906" y="4763"/>
                                <a:pt x="12884" y="4791"/>
                              </a:cubicBezTo>
                              <a:cubicBezTo>
                                <a:pt x="12841" y="4844"/>
                                <a:pt x="12814" y="4879"/>
                                <a:pt x="12792" y="4900"/>
                              </a:cubicBezTo>
                              <a:cubicBezTo>
                                <a:pt x="12792" y="4883"/>
                                <a:pt x="12792" y="4854"/>
                                <a:pt x="12797" y="4826"/>
                              </a:cubicBezTo>
                              <a:cubicBezTo>
                                <a:pt x="12803" y="4798"/>
                                <a:pt x="12808" y="4770"/>
                                <a:pt x="12819" y="4742"/>
                              </a:cubicBezTo>
                              <a:cubicBezTo>
                                <a:pt x="12824" y="4724"/>
                                <a:pt x="12830" y="4706"/>
                                <a:pt x="12835" y="4685"/>
                              </a:cubicBezTo>
                              <a:cubicBezTo>
                                <a:pt x="12846" y="4639"/>
                                <a:pt x="12852" y="4587"/>
                                <a:pt x="12852" y="4537"/>
                              </a:cubicBezTo>
                              <a:cubicBezTo>
                                <a:pt x="12852" y="4484"/>
                                <a:pt x="12835" y="4407"/>
                                <a:pt x="12814" y="4326"/>
                              </a:cubicBezTo>
                              <a:lnTo>
                                <a:pt x="12808" y="4304"/>
                              </a:lnTo>
                              <a:cubicBezTo>
                                <a:pt x="12797" y="4266"/>
                                <a:pt x="12787" y="4223"/>
                                <a:pt x="12770" y="4181"/>
                              </a:cubicBezTo>
                              <a:cubicBezTo>
                                <a:pt x="12765" y="4156"/>
                                <a:pt x="12754" y="4139"/>
                                <a:pt x="12743" y="4118"/>
                              </a:cubicBezTo>
                              <a:cubicBezTo>
                                <a:pt x="12749" y="4093"/>
                                <a:pt x="12749" y="4054"/>
                                <a:pt x="12754" y="4026"/>
                              </a:cubicBezTo>
                              <a:lnTo>
                                <a:pt x="12754" y="4012"/>
                              </a:lnTo>
                              <a:cubicBezTo>
                                <a:pt x="12754" y="3984"/>
                                <a:pt x="12759" y="3931"/>
                                <a:pt x="12770" y="3878"/>
                              </a:cubicBezTo>
                              <a:cubicBezTo>
                                <a:pt x="12770" y="3864"/>
                                <a:pt x="12776" y="3850"/>
                                <a:pt x="12781" y="3836"/>
                              </a:cubicBezTo>
                              <a:cubicBezTo>
                                <a:pt x="12787" y="3818"/>
                                <a:pt x="12792" y="3800"/>
                                <a:pt x="12792" y="3786"/>
                              </a:cubicBezTo>
                              <a:cubicBezTo>
                                <a:pt x="12792" y="3772"/>
                                <a:pt x="12792" y="3755"/>
                                <a:pt x="12787" y="3744"/>
                              </a:cubicBezTo>
                              <a:cubicBezTo>
                                <a:pt x="12787" y="3737"/>
                                <a:pt x="12787" y="3733"/>
                                <a:pt x="12781" y="3726"/>
                              </a:cubicBezTo>
                              <a:cubicBezTo>
                                <a:pt x="12792" y="3723"/>
                                <a:pt x="12803" y="3719"/>
                                <a:pt x="12803" y="3716"/>
                              </a:cubicBezTo>
                              <a:cubicBezTo>
                                <a:pt x="12803" y="3716"/>
                                <a:pt x="12803" y="3712"/>
                                <a:pt x="12797" y="3709"/>
                              </a:cubicBezTo>
                              <a:cubicBezTo>
                                <a:pt x="12792" y="3705"/>
                                <a:pt x="12770" y="3702"/>
                                <a:pt x="12749" y="3702"/>
                              </a:cubicBezTo>
                              <a:cubicBezTo>
                                <a:pt x="12749" y="3702"/>
                                <a:pt x="12749" y="3702"/>
                                <a:pt x="12749" y="3702"/>
                              </a:cubicBezTo>
                              <a:cubicBezTo>
                                <a:pt x="12722" y="3702"/>
                                <a:pt x="12684" y="3705"/>
                                <a:pt x="12656" y="3716"/>
                              </a:cubicBezTo>
                              <a:cubicBezTo>
                                <a:pt x="12640" y="3719"/>
                                <a:pt x="12619" y="3726"/>
                                <a:pt x="12597" y="3737"/>
                              </a:cubicBezTo>
                              <a:cubicBezTo>
                                <a:pt x="12570" y="3751"/>
                                <a:pt x="12548" y="3769"/>
                                <a:pt x="12532" y="3786"/>
                              </a:cubicBezTo>
                              <a:cubicBezTo>
                                <a:pt x="12516" y="3804"/>
                                <a:pt x="12499" y="3829"/>
                                <a:pt x="12494" y="3850"/>
                              </a:cubicBezTo>
                              <a:cubicBezTo>
                                <a:pt x="12488" y="3864"/>
                                <a:pt x="12488" y="3878"/>
                                <a:pt x="12494" y="3892"/>
                              </a:cubicBezTo>
                              <a:cubicBezTo>
                                <a:pt x="12434" y="3857"/>
                                <a:pt x="12380" y="3818"/>
                                <a:pt x="12331" y="3786"/>
                              </a:cubicBezTo>
                              <a:lnTo>
                                <a:pt x="12320" y="3779"/>
                              </a:lnTo>
                              <a:cubicBezTo>
                                <a:pt x="12272" y="3744"/>
                                <a:pt x="12223" y="3709"/>
                                <a:pt x="12185" y="3677"/>
                              </a:cubicBezTo>
                              <a:cubicBezTo>
                                <a:pt x="12147" y="3638"/>
                                <a:pt x="12125" y="3599"/>
                                <a:pt x="12120" y="3564"/>
                              </a:cubicBezTo>
                              <a:lnTo>
                                <a:pt x="12120" y="3557"/>
                              </a:lnTo>
                              <a:cubicBezTo>
                                <a:pt x="12120" y="3550"/>
                                <a:pt x="12120" y="3547"/>
                                <a:pt x="12125" y="3547"/>
                              </a:cubicBezTo>
                              <a:cubicBezTo>
                                <a:pt x="12136" y="3543"/>
                                <a:pt x="12163" y="3536"/>
                                <a:pt x="12196" y="3515"/>
                              </a:cubicBezTo>
                              <a:cubicBezTo>
                                <a:pt x="12207" y="3508"/>
                                <a:pt x="12217" y="3501"/>
                                <a:pt x="12228" y="3490"/>
                              </a:cubicBezTo>
                              <a:cubicBezTo>
                                <a:pt x="12239" y="3483"/>
                                <a:pt x="12250" y="3469"/>
                                <a:pt x="12245" y="3451"/>
                              </a:cubicBezTo>
                              <a:cubicBezTo>
                                <a:pt x="12239" y="3437"/>
                                <a:pt x="12223" y="3427"/>
                                <a:pt x="12212" y="3423"/>
                              </a:cubicBezTo>
                              <a:cubicBezTo>
                                <a:pt x="12212" y="3423"/>
                                <a:pt x="12207" y="3420"/>
                                <a:pt x="12207" y="3420"/>
                              </a:cubicBezTo>
                              <a:cubicBezTo>
                                <a:pt x="12196" y="3413"/>
                                <a:pt x="12185" y="3406"/>
                                <a:pt x="12169" y="3398"/>
                              </a:cubicBezTo>
                              <a:cubicBezTo>
                                <a:pt x="12152" y="3391"/>
                                <a:pt x="12136" y="3384"/>
                                <a:pt x="12120" y="3377"/>
                              </a:cubicBezTo>
                              <a:cubicBezTo>
                                <a:pt x="12098" y="3370"/>
                                <a:pt x="12076" y="3360"/>
                                <a:pt x="12044" y="3353"/>
                              </a:cubicBezTo>
                              <a:cubicBezTo>
                                <a:pt x="12011" y="3349"/>
                                <a:pt x="11979" y="3353"/>
                                <a:pt x="11946" y="3356"/>
                              </a:cubicBezTo>
                              <a:lnTo>
                                <a:pt x="11941" y="3356"/>
                              </a:lnTo>
                              <a:cubicBezTo>
                                <a:pt x="11908" y="3360"/>
                                <a:pt x="11871" y="3363"/>
                                <a:pt x="11833" y="3374"/>
                              </a:cubicBezTo>
                              <a:cubicBezTo>
                                <a:pt x="11795" y="3384"/>
                                <a:pt x="11762" y="3402"/>
                                <a:pt x="11740" y="3423"/>
                              </a:cubicBezTo>
                              <a:cubicBezTo>
                                <a:pt x="11719" y="3448"/>
                                <a:pt x="11713" y="3476"/>
                                <a:pt x="11708" y="3494"/>
                              </a:cubicBezTo>
                              <a:cubicBezTo>
                                <a:pt x="11702" y="3529"/>
                                <a:pt x="11702" y="3561"/>
                                <a:pt x="11708" y="3585"/>
                              </a:cubicBezTo>
                              <a:cubicBezTo>
                                <a:pt x="11708" y="3592"/>
                                <a:pt x="11708" y="3599"/>
                                <a:pt x="11708" y="3606"/>
                              </a:cubicBezTo>
                              <a:cubicBezTo>
                                <a:pt x="11681" y="3585"/>
                                <a:pt x="11659" y="3571"/>
                                <a:pt x="11637" y="3554"/>
                              </a:cubicBezTo>
                              <a:cubicBezTo>
                                <a:pt x="11572" y="3501"/>
                                <a:pt x="11518" y="3448"/>
                                <a:pt x="11480" y="3398"/>
                              </a:cubicBezTo>
                              <a:cubicBezTo>
                                <a:pt x="11464" y="3377"/>
                                <a:pt x="11453" y="3353"/>
                                <a:pt x="11437" y="3324"/>
                              </a:cubicBezTo>
                              <a:cubicBezTo>
                                <a:pt x="11415" y="3265"/>
                                <a:pt x="11410" y="3226"/>
                                <a:pt x="11410" y="3222"/>
                              </a:cubicBezTo>
                              <a:lnTo>
                                <a:pt x="11410" y="3212"/>
                              </a:lnTo>
                              <a:lnTo>
                                <a:pt x="11404" y="3215"/>
                              </a:lnTo>
                              <a:cubicBezTo>
                                <a:pt x="11404" y="3212"/>
                                <a:pt x="11404" y="3212"/>
                                <a:pt x="11399" y="3212"/>
                              </a:cubicBezTo>
                              <a:lnTo>
                                <a:pt x="11394" y="3212"/>
                              </a:lnTo>
                              <a:lnTo>
                                <a:pt x="11388" y="3212"/>
                              </a:lnTo>
                              <a:cubicBezTo>
                                <a:pt x="11377" y="3215"/>
                                <a:pt x="11356" y="3243"/>
                                <a:pt x="11345" y="3272"/>
                              </a:cubicBezTo>
                              <a:cubicBezTo>
                                <a:pt x="11323" y="3310"/>
                                <a:pt x="11301" y="3367"/>
                                <a:pt x="11291" y="3423"/>
                              </a:cubicBezTo>
                              <a:cubicBezTo>
                                <a:pt x="11285" y="3451"/>
                                <a:pt x="11280" y="3483"/>
                                <a:pt x="11269" y="3522"/>
                              </a:cubicBezTo>
                              <a:cubicBezTo>
                                <a:pt x="11263" y="3557"/>
                                <a:pt x="11258" y="3589"/>
                                <a:pt x="11253" y="3628"/>
                              </a:cubicBezTo>
                              <a:cubicBezTo>
                                <a:pt x="11253" y="3638"/>
                                <a:pt x="11253" y="3649"/>
                                <a:pt x="11253" y="3659"/>
                              </a:cubicBezTo>
                              <a:cubicBezTo>
                                <a:pt x="11253" y="3670"/>
                                <a:pt x="11247" y="3680"/>
                                <a:pt x="11247" y="3688"/>
                              </a:cubicBezTo>
                              <a:cubicBezTo>
                                <a:pt x="11242" y="3684"/>
                                <a:pt x="11231" y="3680"/>
                                <a:pt x="11225" y="3673"/>
                              </a:cubicBezTo>
                              <a:cubicBezTo>
                                <a:pt x="11215" y="3666"/>
                                <a:pt x="11193" y="3652"/>
                                <a:pt x="11171" y="3649"/>
                              </a:cubicBezTo>
                              <a:cubicBezTo>
                                <a:pt x="11155" y="3642"/>
                                <a:pt x="11133" y="3638"/>
                                <a:pt x="11106" y="3635"/>
                              </a:cubicBezTo>
                              <a:cubicBezTo>
                                <a:pt x="11090" y="3635"/>
                                <a:pt x="11057" y="3631"/>
                                <a:pt x="11014" y="3631"/>
                              </a:cubicBezTo>
                              <a:cubicBezTo>
                                <a:pt x="10987" y="3631"/>
                                <a:pt x="10965" y="3635"/>
                                <a:pt x="10949" y="3642"/>
                              </a:cubicBezTo>
                              <a:cubicBezTo>
                                <a:pt x="10927" y="3649"/>
                                <a:pt x="10906" y="3656"/>
                                <a:pt x="10884" y="3670"/>
                              </a:cubicBezTo>
                              <a:cubicBezTo>
                                <a:pt x="10851" y="3691"/>
                                <a:pt x="10824" y="3723"/>
                                <a:pt x="10819" y="3755"/>
                              </a:cubicBezTo>
                              <a:cubicBezTo>
                                <a:pt x="10814" y="3776"/>
                                <a:pt x="10814" y="3800"/>
                                <a:pt x="10819" y="3822"/>
                              </a:cubicBezTo>
                              <a:cubicBezTo>
                                <a:pt x="10814" y="3825"/>
                                <a:pt x="10819" y="3829"/>
                                <a:pt x="10824" y="3832"/>
                              </a:cubicBezTo>
                              <a:cubicBezTo>
                                <a:pt x="10824" y="3836"/>
                                <a:pt x="10824" y="3836"/>
                                <a:pt x="10824" y="3836"/>
                              </a:cubicBezTo>
                              <a:lnTo>
                                <a:pt x="10830" y="3839"/>
                              </a:lnTo>
                              <a:cubicBezTo>
                                <a:pt x="10835" y="3843"/>
                                <a:pt x="10841" y="3850"/>
                                <a:pt x="10851" y="3853"/>
                              </a:cubicBezTo>
                              <a:cubicBezTo>
                                <a:pt x="10873" y="3871"/>
                                <a:pt x="10917" y="3888"/>
                                <a:pt x="10954" y="3910"/>
                              </a:cubicBezTo>
                              <a:cubicBezTo>
                                <a:pt x="10992" y="3931"/>
                                <a:pt x="11041" y="3952"/>
                                <a:pt x="11074" y="3984"/>
                              </a:cubicBezTo>
                              <a:cubicBezTo>
                                <a:pt x="11101" y="4008"/>
                                <a:pt x="11117" y="4040"/>
                                <a:pt x="11128" y="4082"/>
                              </a:cubicBezTo>
                              <a:cubicBezTo>
                                <a:pt x="11133" y="4096"/>
                                <a:pt x="11133" y="4118"/>
                                <a:pt x="11133" y="4142"/>
                              </a:cubicBezTo>
                              <a:cubicBezTo>
                                <a:pt x="11139" y="4171"/>
                                <a:pt x="11139" y="4206"/>
                                <a:pt x="11144" y="4245"/>
                              </a:cubicBezTo>
                              <a:cubicBezTo>
                                <a:pt x="11155" y="4312"/>
                                <a:pt x="11171" y="4396"/>
                                <a:pt x="11220" y="4481"/>
                              </a:cubicBezTo>
                              <a:cubicBezTo>
                                <a:pt x="11242" y="4520"/>
                                <a:pt x="11274" y="4562"/>
                                <a:pt x="11307" y="4601"/>
                              </a:cubicBezTo>
                              <a:cubicBezTo>
                                <a:pt x="11301" y="4601"/>
                                <a:pt x="11301" y="4601"/>
                                <a:pt x="11296" y="4601"/>
                              </a:cubicBezTo>
                              <a:cubicBezTo>
                                <a:pt x="11274" y="4597"/>
                                <a:pt x="11253" y="4597"/>
                                <a:pt x="11236" y="4594"/>
                              </a:cubicBezTo>
                              <a:cubicBezTo>
                                <a:pt x="11225" y="4594"/>
                                <a:pt x="11209" y="4594"/>
                                <a:pt x="11188" y="4594"/>
                              </a:cubicBezTo>
                              <a:cubicBezTo>
                                <a:pt x="11160" y="4594"/>
                                <a:pt x="11133" y="4597"/>
                                <a:pt x="11117" y="4604"/>
                              </a:cubicBezTo>
                              <a:cubicBezTo>
                                <a:pt x="11090" y="4611"/>
                                <a:pt x="11068" y="4622"/>
                                <a:pt x="11057" y="4636"/>
                              </a:cubicBezTo>
                              <a:cubicBezTo>
                                <a:pt x="11047" y="4643"/>
                                <a:pt x="11047" y="4654"/>
                                <a:pt x="11041" y="4661"/>
                              </a:cubicBezTo>
                              <a:cubicBezTo>
                                <a:pt x="11025" y="4671"/>
                                <a:pt x="11020" y="4678"/>
                                <a:pt x="11030" y="4685"/>
                              </a:cubicBezTo>
                              <a:cubicBezTo>
                                <a:pt x="11036" y="4689"/>
                                <a:pt x="11041" y="4689"/>
                                <a:pt x="11047" y="4689"/>
                              </a:cubicBezTo>
                              <a:cubicBezTo>
                                <a:pt x="11052" y="4689"/>
                                <a:pt x="11057" y="4689"/>
                                <a:pt x="11068" y="4689"/>
                              </a:cubicBezTo>
                              <a:cubicBezTo>
                                <a:pt x="11085" y="4689"/>
                                <a:pt x="11112" y="4692"/>
                                <a:pt x="11144" y="4699"/>
                              </a:cubicBezTo>
                              <a:cubicBezTo>
                                <a:pt x="11188" y="4710"/>
                                <a:pt x="11236" y="4724"/>
                                <a:pt x="11280" y="4742"/>
                              </a:cubicBezTo>
                              <a:cubicBezTo>
                                <a:pt x="11334" y="4763"/>
                                <a:pt x="11388" y="4791"/>
                                <a:pt x="11437" y="4816"/>
                              </a:cubicBezTo>
                              <a:cubicBezTo>
                                <a:pt x="11491" y="4844"/>
                                <a:pt x="11551" y="4872"/>
                                <a:pt x="11610" y="4897"/>
                              </a:cubicBezTo>
                              <a:cubicBezTo>
                                <a:pt x="11665" y="4918"/>
                                <a:pt x="11724" y="4939"/>
                                <a:pt x="11795" y="4960"/>
                              </a:cubicBezTo>
                              <a:cubicBezTo>
                                <a:pt x="11908" y="4992"/>
                                <a:pt x="12006" y="5013"/>
                                <a:pt x="12055" y="5020"/>
                              </a:cubicBezTo>
                              <a:lnTo>
                                <a:pt x="12055" y="5020"/>
                              </a:lnTo>
                              <a:cubicBezTo>
                                <a:pt x="12190" y="5045"/>
                                <a:pt x="12375" y="5066"/>
                                <a:pt x="12450" y="5073"/>
                              </a:cubicBezTo>
                              <a:cubicBezTo>
                                <a:pt x="12494" y="5080"/>
                                <a:pt x="12526" y="5084"/>
                                <a:pt x="12548" y="5084"/>
                              </a:cubicBezTo>
                              <a:cubicBezTo>
                                <a:pt x="12526" y="5101"/>
                                <a:pt x="12505" y="5126"/>
                                <a:pt x="12488" y="5151"/>
                              </a:cubicBezTo>
                              <a:cubicBezTo>
                                <a:pt x="12483" y="5158"/>
                                <a:pt x="12450" y="5207"/>
                                <a:pt x="12423" y="5260"/>
                              </a:cubicBezTo>
                              <a:cubicBezTo>
                                <a:pt x="12407" y="5292"/>
                                <a:pt x="12396" y="5327"/>
                                <a:pt x="12385" y="5359"/>
                              </a:cubicBezTo>
                              <a:cubicBezTo>
                                <a:pt x="12385" y="5362"/>
                                <a:pt x="12380" y="5366"/>
                                <a:pt x="12380" y="5369"/>
                              </a:cubicBezTo>
                              <a:cubicBezTo>
                                <a:pt x="12375" y="5352"/>
                                <a:pt x="12364" y="5334"/>
                                <a:pt x="12353" y="5316"/>
                              </a:cubicBezTo>
                              <a:cubicBezTo>
                                <a:pt x="12342" y="5302"/>
                                <a:pt x="12326" y="5288"/>
                                <a:pt x="12304" y="5281"/>
                              </a:cubicBezTo>
                              <a:cubicBezTo>
                                <a:pt x="12282" y="5270"/>
                                <a:pt x="12250" y="5260"/>
                                <a:pt x="12212" y="5253"/>
                              </a:cubicBezTo>
                              <a:cubicBezTo>
                                <a:pt x="12174" y="5246"/>
                                <a:pt x="12136" y="5246"/>
                                <a:pt x="12104" y="5253"/>
                              </a:cubicBezTo>
                              <a:cubicBezTo>
                                <a:pt x="12087" y="5256"/>
                                <a:pt x="12071" y="5263"/>
                                <a:pt x="12055" y="5270"/>
                              </a:cubicBezTo>
                              <a:cubicBezTo>
                                <a:pt x="12055" y="5270"/>
                                <a:pt x="12055" y="5270"/>
                                <a:pt x="12049" y="5270"/>
                              </a:cubicBezTo>
                              <a:cubicBezTo>
                                <a:pt x="12039" y="5267"/>
                                <a:pt x="12028" y="5267"/>
                                <a:pt x="12022" y="5267"/>
                              </a:cubicBezTo>
                              <a:cubicBezTo>
                                <a:pt x="12022" y="5267"/>
                                <a:pt x="12017" y="5263"/>
                                <a:pt x="12017" y="5263"/>
                              </a:cubicBezTo>
                              <a:lnTo>
                                <a:pt x="12011" y="5263"/>
                              </a:lnTo>
                              <a:lnTo>
                                <a:pt x="12011" y="5267"/>
                              </a:lnTo>
                              <a:cubicBezTo>
                                <a:pt x="12006" y="5274"/>
                                <a:pt x="12028" y="5295"/>
                                <a:pt x="12028" y="5299"/>
                              </a:cubicBezTo>
                              <a:cubicBezTo>
                                <a:pt x="12028" y="5302"/>
                                <a:pt x="12033" y="5302"/>
                                <a:pt x="12033" y="5306"/>
                              </a:cubicBezTo>
                              <a:cubicBezTo>
                                <a:pt x="12033" y="5309"/>
                                <a:pt x="12039" y="5313"/>
                                <a:pt x="12039" y="5316"/>
                              </a:cubicBezTo>
                              <a:cubicBezTo>
                                <a:pt x="12044" y="5320"/>
                                <a:pt x="12044" y="5323"/>
                                <a:pt x="12049" y="5327"/>
                              </a:cubicBezTo>
                              <a:lnTo>
                                <a:pt x="12055" y="5334"/>
                              </a:lnTo>
                              <a:cubicBezTo>
                                <a:pt x="12066" y="5348"/>
                                <a:pt x="12082" y="5366"/>
                                <a:pt x="12093" y="5383"/>
                              </a:cubicBezTo>
                              <a:cubicBezTo>
                                <a:pt x="12104" y="5397"/>
                                <a:pt x="12114" y="5415"/>
                                <a:pt x="12120" y="5436"/>
                              </a:cubicBezTo>
                              <a:cubicBezTo>
                                <a:pt x="12131" y="5454"/>
                                <a:pt x="12142" y="5482"/>
                                <a:pt x="12147" y="5514"/>
                              </a:cubicBezTo>
                              <a:cubicBezTo>
                                <a:pt x="12158" y="5549"/>
                                <a:pt x="12163" y="5591"/>
                                <a:pt x="12163" y="5634"/>
                              </a:cubicBezTo>
                              <a:cubicBezTo>
                                <a:pt x="12163" y="5697"/>
                                <a:pt x="12158" y="5764"/>
                                <a:pt x="12152" y="5817"/>
                              </a:cubicBezTo>
                              <a:cubicBezTo>
                                <a:pt x="12152" y="5838"/>
                                <a:pt x="12147" y="5856"/>
                                <a:pt x="12147" y="5870"/>
                              </a:cubicBezTo>
                              <a:lnTo>
                                <a:pt x="12147" y="5877"/>
                              </a:lnTo>
                              <a:cubicBezTo>
                                <a:pt x="12114" y="5877"/>
                                <a:pt x="12082" y="5877"/>
                                <a:pt x="12049" y="5880"/>
                              </a:cubicBezTo>
                              <a:cubicBezTo>
                                <a:pt x="11963" y="5887"/>
                                <a:pt x="11892" y="5894"/>
                                <a:pt x="11827" y="5909"/>
                              </a:cubicBezTo>
                              <a:cubicBezTo>
                                <a:pt x="11757" y="5923"/>
                                <a:pt x="11692" y="5944"/>
                                <a:pt x="11643" y="5968"/>
                              </a:cubicBezTo>
                              <a:cubicBezTo>
                                <a:pt x="11594" y="5993"/>
                                <a:pt x="11551" y="6021"/>
                                <a:pt x="11524" y="6053"/>
                              </a:cubicBezTo>
                              <a:cubicBezTo>
                                <a:pt x="11513" y="6064"/>
                                <a:pt x="11513" y="6067"/>
                                <a:pt x="11513" y="6071"/>
                              </a:cubicBezTo>
                              <a:cubicBezTo>
                                <a:pt x="11507" y="6078"/>
                                <a:pt x="11502" y="6081"/>
                                <a:pt x="11502" y="6088"/>
                              </a:cubicBezTo>
                              <a:cubicBezTo>
                                <a:pt x="11459" y="6131"/>
                                <a:pt x="11437" y="6180"/>
                                <a:pt x="11442" y="6229"/>
                              </a:cubicBezTo>
                              <a:cubicBezTo>
                                <a:pt x="11442" y="6236"/>
                                <a:pt x="11442" y="6243"/>
                                <a:pt x="11448" y="6251"/>
                              </a:cubicBezTo>
                              <a:lnTo>
                                <a:pt x="11448" y="6251"/>
                              </a:lnTo>
                              <a:cubicBezTo>
                                <a:pt x="11448" y="6261"/>
                                <a:pt x="11453" y="6268"/>
                                <a:pt x="11453" y="6272"/>
                              </a:cubicBezTo>
                              <a:cubicBezTo>
                                <a:pt x="11459" y="6279"/>
                                <a:pt x="11459" y="6279"/>
                                <a:pt x="11459" y="6282"/>
                              </a:cubicBezTo>
                              <a:lnTo>
                                <a:pt x="11459" y="6282"/>
                              </a:lnTo>
                              <a:cubicBezTo>
                                <a:pt x="11459" y="6317"/>
                                <a:pt x="11469" y="6317"/>
                                <a:pt x="11475" y="6317"/>
                              </a:cubicBezTo>
                              <a:cubicBezTo>
                                <a:pt x="11475" y="6317"/>
                                <a:pt x="11475" y="6317"/>
                                <a:pt x="11475" y="6317"/>
                              </a:cubicBezTo>
                              <a:cubicBezTo>
                                <a:pt x="11486" y="6317"/>
                                <a:pt x="11491" y="6310"/>
                                <a:pt x="11491" y="6303"/>
                              </a:cubicBezTo>
                              <a:cubicBezTo>
                                <a:pt x="11491" y="6303"/>
                                <a:pt x="11491" y="6303"/>
                                <a:pt x="11491" y="6303"/>
                              </a:cubicBezTo>
                              <a:lnTo>
                                <a:pt x="11491" y="6303"/>
                              </a:lnTo>
                              <a:cubicBezTo>
                                <a:pt x="11491" y="6300"/>
                                <a:pt x="11497" y="6296"/>
                                <a:pt x="11502" y="6289"/>
                              </a:cubicBezTo>
                              <a:cubicBezTo>
                                <a:pt x="11507" y="6286"/>
                                <a:pt x="11513" y="6279"/>
                                <a:pt x="11518" y="6272"/>
                              </a:cubicBezTo>
                              <a:cubicBezTo>
                                <a:pt x="11534" y="6258"/>
                                <a:pt x="11572" y="6219"/>
                                <a:pt x="11632" y="6180"/>
                              </a:cubicBezTo>
                              <a:cubicBezTo>
                                <a:pt x="11681" y="6152"/>
                                <a:pt x="11735" y="6120"/>
                                <a:pt x="11800" y="6095"/>
                              </a:cubicBezTo>
                              <a:cubicBezTo>
                                <a:pt x="11849" y="6078"/>
                                <a:pt x="11892" y="6060"/>
                                <a:pt x="11914" y="6053"/>
                              </a:cubicBezTo>
                              <a:lnTo>
                                <a:pt x="11925" y="6050"/>
                              </a:lnTo>
                              <a:cubicBezTo>
                                <a:pt x="11941" y="6043"/>
                                <a:pt x="11957" y="6039"/>
                                <a:pt x="11979" y="6032"/>
                              </a:cubicBezTo>
                              <a:cubicBezTo>
                                <a:pt x="12028" y="6014"/>
                                <a:pt x="12082" y="5997"/>
                                <a:pt x="12109" y="5986"/>
                              </a:cubicBezTo>
                              <a:lnTo>
                                <a:pt x="12114" y="5986"/>
                              </a:lnTo>
                              <a:lnTo>
                                <a:pt x="12120" y="5990"/>
                              </a:lnTo>
                              <a:cubicBezTo>
                                <a:pt x="12120" y="5993"/>
                                <a:pt x="12125" y="6000"/>
                                <a:pt x="12125" y="6014"/>
                              </a:cubicBezTo>
                              <a:cubicBezTo>
                                <a:pt x="12114" y="6025"/>
                                <a:pt x="12114" y="6074"/>
                                <a:pt x="12120" y="6191"/>
                              </a:cubicBezTo>
                              <a:lnTo>
                                <a:pt x="12125" y="6434"/>
                              </a:lnTo>
                              <a:cubicBezTo>
                                <a:pt x="12125" y="6508"/>
                                <a:pt x="12131" y="6582"/>
                                <a:pt x="12136" y="6631"/>
                              </a:cubicBezTo>
                              <a:lnTo>
                                <a:pt x="12136" y="6649"/>
                              </a:lnTo>
                              <a:cubicBezTo>
                                <a:pt x="12131" y="6649"/>
                                <a:pt x="12125" y="6652"/>
                                <a:pt x="12120" y="6652"/>
                              </a:cubicBezTo>
                              <a:cubicBezTo>
                                <a:pt x="12049" y="6670"/>
                                <a:pt x="11973" y="6705"/>
                                <a:pt x="11930" y="6744"/>
                              </a:cubicBezTo>
                              <a:cubicBezTo>
                                <a:pt x="11930" y="6737"/>
                                <a:pt x="11930" y="6730"/>
                                <a:pt x="11925" y="6723"/>
                              </a:cubicBezTo>
                              <a:cubicBezTo>
                                <a:pt x="11919" y="6705"/>
                                <a:pt x="11903" y="6684"/>
                                <a:pt x="11871" y="6659"/>
                              </a:cubicBezTo>
                              <a:cubicBezTo>
                                <a:pt x="11849" y="6642"/>
                                <a:pt x="11822" y="6617"/>
                                <a:pt x="11800" y="6585"/>
                              </a:cubicBezTo>
                              <a:cubicBezTo>
                                <a:pt x="11789" y="6571"/>
                                <a:pt x="11784" y="6557"/>
                                <a:pt x="11778" y="6543"/>
                              </a:cubicBezTo>
                              <a:cubicBezTo>
                                <a:pt x="11778" y="6540"/>
                                <a:pt x="11778" y="6533"/>
                                <a:pt x="11773" y="6525"/>
                              </a:cubicBezTo>
                              <a:lnTo>
                                <a:pt x="11773" y="6518"/>
                              </a:lnTo>
                              <a:cubicBezTo>
                                <a:pt x="11773" y="6515"/>
                                <a:pt x="11773" y="6511"/>
                                <a:pt x="11773" y="6504"/>
                              </a:cubicBezTo>
                              <a:lnTo>
                                <a:pt x="11773" y="6497"/>
                              </a:lnTo>
                              <a:cubicBezTo>
                                <a:pt x="11773" y="6494"/>
                                <a:pt x="11768" y="6490"/>
                                <a:pt x="11768" y="6487"/>
                              </a:cubicBezTo>
                              <a:lnTo>
                                <a:pt x="11768" y="6487"/>
                              </a:lnTo>
                              <a:cubicBezTo>
                                <a:pt x="11768" y="6483"/>
                                <a:pt x="11762" y="6480"/>
                                <a:pt x="11757" y="6480"/>
                              </a:cubicBezTo>
                              <a:cubicBezTo>
                                <a:pt x="11751" y="6476"/>
                                <a:pt x="11746" y="6476"/>
                                <a:pt x="11740" y="6476"/>
                              </a:cubicBezTo>
                              <a:cubicBezTo>
                                <a:pt x="11735" y="6476"/>
                                <a:pt x="11730" y="6480"/>
                                <a:pt x="11724" y="6480"/>
                              </a:cubicBezTo>
                              <a:lnTo>
                                <a:pt x="11621" y="6515"/>
                              </a:lnTo>
                              <a:cubicBezTo>
                                <a:pt x="11578" y="6529"/>
                                <a:pt x="11545" y="6543"/>
                                <a:pt x="11518" y="6554"/>
                              </a:cubicBezTo>
                              <a:cubicBezTo>
                                <a:pt x="11491" y="6568"/>
                                <a:pt x="11469" y="6578"/>
                                <a:pt x="11459" y="6585"/>
                              </a:cubicBezTo>
                              <a:cubicBezTo>
                                <a:pt x="11442" y="6596"/>
                                <a:pt x="11415" y="6617"/>
                                <a:pt x="11394" y="6642"/>
                              </a:cubicBezTo>
                              <a:cubicBezTo>
                                <a:pt x="11377" y="6663"/>
                                <a:pt x="11366" y="6688"/>
                                <a:pt x="11361" y="6709"/>
                              </a:cubicBezTo>
                              <a:cubicBezTo>
                                <a:pt x="11361" y="6719"/>
                                <a:pt x="11361" y="6733"/>
                                <a:pt x="11361" y="6744"/>
                              </a:cubicBezTo>
                              <a:cubicBezTo>
                                <a:pt x="11356" y="6741"/>
                                <a:pt x="11350" y="6737"/>
                                <a:pt x="11339" y="6733"/>
                              </a:cubicBezTo>
                              <a:cubicBezTo>
                                <a:pt x="11328" y="6726"/>
                                <a:pt x="11318" y="6719"/>
                                <a:pt x="11307" y="6712"/>
                              </a:cubicBezTo>
                              <a:cubicBezTo>
                                <a:pt x="11296" y="6705"/>
                                <a:pt x="11280" y="6695"/>
                                <a:pt x="11263" y="6684"/>
                              </a:cubicBezTo>
                              <a:cubicBezTo>
                                <a:pt x="11253" y="6677"/>
                                <a:pt x="11242" y="6670"/>
                                <a:pt x="11225" y="6663"/>
                              </a:cubicBezTo>
                              <a:cubicBezTo>
                                <a:pt x="11220" y="6656"/>
                                <a:pt x="11209" y="6652"/>
                                <a:pt x="11209" y="6649"/>
                              </a:cubicBezTo>
                              <a:cubicBezTo>
                                <a:pt x="11198" y="6635"/>
                                <a:pt x="11182" y="6617"/>
                                <a:pt x="11166" y="6596"/>
                              </a:cubicBezTo>
                              <a:cubicBezTo>
                                <a:pt x="11150" y="6571"/>
                                <a:pt x="11123" y="6533"/>
                                <a:pt x="11101" y="6483"/>
                              </a:cubicBezTo>
                              <a:cubicBezTo>
                                <a:pt x="11079" y="6437"/>
                                <a:pt x="11063" y="6384"/>
                                <a:pt x="11052" y="6335"/>
                              </a:cubicBezTo>
                              <a:cubicBezTo>
                                <a:pt x="11025" y="6219"/>
                                <a:pt x="11036" y="6095"/>
                                <a:pt x="11047" y="6011"/>
                              </a:cubicBezTo>
                              <a:cubicBezTo>
                                <a:pt x="11057" y="5909"/>
                                <a:pt x="11079" y="5827"/>
                                <a:pt x="11090" y="5799"/>
                              </a:cubicBezTo>
                              <a:cubicBezTo>
                                <a:pt x="11112" y="5718"/>
                                <a:pt x="11144" y="5637"/>
                                <a:pt x="11182" y="5584"/>
                              </a:cubicBezTo>
                              <a:cubicBezTo>
                                <a:pt x="11204" y="5549"/>
                                <a:pt x="11236" y="5517"/>
                                <a:pt x="11253" y="5500"/>
                              </a:cubicBezTo>
                              <a:cubicBezTo>
                                <a:pt x="11258" y="5493"/>
                                <a:pt x="11263" y="5489"/>
                                <a:pt x="11269" y="5485"/>
                              </a:cubicBezTo>
                              <a:cubicBezTo>
                                <a:pt x="11274" y="5485"/>
                                <a:pt x="11274" y="5485"/>
                                <a:pt x="11280" y="5485"/>
                              </a:cubicBezTo>
                              <a:cubicBezTo>
                                <a:pt x="11318" y="5489"/>
                                <a:pt x="11356" y="5496"/>
                                <a:pt x="11388" y="5510"/>
                              </a:cubicBezTo>
                              <a:cubicBezTo>
                                <a:pt x="11399" y="5514"/>
                                <a:pt x="11410" y="5517"/>
                                <a:pt x="11421" y="5521"/>
                              </a:cubicBezTo>
                              <a:cubicBezTo>
                                <a:pt x="11431" y="5524"/>
                                <a:pt x="11437" y="5528"/>
                                <a:pt x="11442" y="5531"/>
                              </a:cubicBezTo>
                              <a:cubicBezTo>
                                <a:pt x="11448" y="5535"/>
                                <a:pt x="11453" y="5538"/>
                                <a:pt x="11464" y="5542"/>
                              </a:cubicBezTo>
                              <a:cubicBezTo>
                                <a:pt x="11475" y="5549"/>
                                <a:pt x="11486" y="5552"/>
                                <a:pt x="11497" y="5560"/>
                              </a:cubicBezTo>
                              <a:cubicBezTo>
                                <a:pt x="11518" y="5570"/>
                                <a:pt x="11545" y="5570"/>
                                <a:pt x="11556" y="5567"/>
                              </a:cubicBezTo>
                              <a:lnTo>
                                <a:pt x="11556" y="5567"/>
                              </a:lnTo>
                              <a:cubicBezTo>
                                <a:pt x="11572" y="5567"/>
                                <a:pt x="11583" y="5563"/>
                                <a:pt x="11589" y="5552"/>
                              </a:cubicBezTo>
                              <a:cubicBezTo>
                                <a:pt x="11589" y="5552"/>
                                <a:pt x="11589" y="5549"/>
                                <a:pt x="11589" y="5549"/>
                              </a:cubicBezTo>
                              <a:lnTo>
                                <a:pt x="11589" y="5549"/>
                              </a:lnTo>
                              <a:cubicBezTo>
                                <a:pt x="11594" y="5542"/>
                                <a:pt x="11594" y="5528"/>
                                <a:pt x="11589" y="5510"/>
                              </a:cubicBezTo>
                              <a:cubicBezTo>
                                <a:pt x="11583" y="5493"/>
                                <a:pt x="11572" y="5461"/>
                                <a:pt x="11540" y="5429"/>
                              </a:cubicBezTo>
                              <a:cubicBezTo>
                                <a:pt x="11524" y="5411"/>
                                <a:pt x="11502" y="5397"/>
                                <a:pt x="11475" y="5390"/>
                              </a:cubicBezTo>
                              <a:cubicBezTo>
                                <a:pt x="11448" y="5380"/>
                                <a:pt x="11415" y="5373"/>
                                <a:pt x="11383" y="5369"/>
                              </a:cubicBezTo>
                              <a:cubicBezTo>
                                <a:pt x="11318" y="5366"/>
                                <a:pt x="11258" y="5376"/>
                                <a:pt x="11204" y="5390"/>
                              </a:cubicBezTo>
                              <a:cubicBezTo>
                                <a:pt x="11177" y="5397"/>
                                <a:pt x="11144" y="5404"/>
                                <a:pt x="11106" y="5419"/>
                              </a:cubicBezTo>
                              <a:cubicBezTo>
                                <a:pt x="11057" y="5436"/>
                                <a:pt x="11020" y="5454"/>
                                <a:pt x="10982" y="5471"/>
                              </a:cubicBezTo>
                              <a:cubicBezTo>
                                <a:pt x="11009" y="5489"/>
                                <a:pt x="10965" y="5521"/>
                                <a:pt x="10938" y="5556"/>
                              </a:cubicBezTo>
                              <a:close/>
                              <a:moveTo>
                                <a:pt x="12927" y="5411"/>
                              </a:moveTo>
                              <a:cubicBezTo>
                                <a:pt x="12960" y="5468"/>
                                <a:pt x="12998" y="5528"/>
                                <a:pt x="13030" y="5595"/>
                              </a:cubicBezTo>
                              <a:cubicBezTo>
                                <a:pt x="13063" y="5672"/>
                                <a:pt x="13101" y="5757"/>
                                <a:pt x="13133" y="5852"/>
                              </a:cubicBezTo>
                              <a:cubicBezTo>
                                <a:pt x="13144" y="5877"/>
                                <a:pt x="13150" y="5898"/>
                                <a:pt x="13155" y="5912"/>
                              </a:cubicBezTo>
                              <a:cubicBezTo>
                                <a:pt x="13171" y="5961"/>
                                <a:pt x="13188" y="6021"/>
                                <a:pt x="13204" y="6074"/>
                              </a:cubicBezTo>
                              <a:cubicBezTo>
                                <a:pt x="13220" y="6120"/>
                                <a:pt x="13231" y="6166"/>
                                <a:pt x="13242" y="6198"/>
                              </a:cubicBezTo>
                              <a:cubicBezTo>
                                <a:pt x="13215" y="6176"/>
                                <a:pt x="13182" y="6159"/>
                                <a:pt x="13144" y="6138"/>
                              </a:cubicBezTo>
                              <a:cubicBezTo>
                                <a:pt x="13096" y="6109"/>
                                <a:pt x="13047" y="6085"/>
                                <a:pt x="13009" y="6064"/>
                              </a:cubicBezTo>
                              <a:lnTo>
                                <a:pt x="12993" y="6057"/>
                              </a:lnTo>
                              <a:cubicBezTo>
                                <a:pt x="12938" y="6032"/>
                                <a:pt x="12862" y="6000"/>
                                <a:pt x="12759" y="5961"/>
                              </a:cubicBezTo>
                              <a:cubicBezTo>
                                <a:pt x="12646" y="5919"/>
                                <a:pt x="12543" y="5891"/>
                                <a:pt x="12445" y="5877"/>
                              </a:cubicBezTo>
                              <a:cubicBezTo>
                                <a:pt x="12445" y="5873"/>
                                <a:pt x="12445" y="5866"/>
                                <a:pt x="12450" y="5859"/>
                              </a:cubicBezTo>
                              <a:cubicBezTo>
                                <a:pt x="12456" y="5824"/>
                                <a:pt x="12472" y="5753"/>
                                <a:pt x="12499" y="5676"/>
                              </a:cubicBezTo>
                              <a:lnTo>
                                <a:pt x="12499" y="5676"/>
                              </a:lnTo>
                              <a:cubicBezTo>
                                <a:pt x="12521" y="5616"/>
                                <a:pt x="12548" y="5552"/>
                                <a:pt x="12575" y="5496"/>
                              </a:cubicBezTo>
                              <a:cubicBezTo>
                                <a:pt x="12656" y="5355"/>
                                <a:pt x="12743" y="5225"/>
                                <a:pt x="12765" y="5200"/>
                              </a:cubicBezTo>
                              <a:cubicBezTo>
                                <a:pt x="12770" y="5200"/>
                                <a:pt x="12770" y="5203"/>
                                <a:pt x="12776" y="5207"/>
                              </a:cubicBezTo>
                              <a:cubicBezTo>
                                <a:pt x="12814" y="5249"/>
                                <a:pt x="12873" y="5323"/>
                                <a:pt x="12927" y="5411"/>
                              </a:cubicBezTo>
                              <a:close/>
                              <a:moveTo>
                                <a:pt x="8125" y="10107"/>
                              </a:moveTo>
                              <a:cubicBezTo>
                                <a:pt x="8130" y="10132"/>
                                <a:pt x="8136" y="10178"/>
                                <a:pt x="8158" y="10227"/>
                              </a:cubicBezTo>
                              <a:cubicBezTo>
                                <a:pt x="8196" y="10343"/>
                                <a:pt x="8271" y="10467"/>
                                <a:pt x="8277" y="10474"/>
                              </a:cubicBezTo>
                              <a:cubicBezTo>
                                <a:pt x="8309" y="10530"/>
                                <a:pt x="8364" y="10604"/>
                                <a:pt x="8385" y="10618"/>
                              </a:cubicBezTo>
                              <a:cubicBezTo>
                                <a:pt x="8396" y="10629"/>
                                <a:pt x="8402" y="10640"/>
                                <a:pt x="8407" y="10647"/>
                              </a:cubicBezTo>
                              <a:lnTo>
                                <a:pt x="8407" y="10647"/>
                              </a:lnTo>
                              <a:cubicBezTo>
                                <a:pt x="8407" y="10647"/>
                                <a:pt x="8407" y="10650"/>
                                <a:pt x="8407" y="10650"/>
                              </a:cubicBezTo>
                              <a:cubicBezTo>
                                <a:pt x="8385" y="10636"/>
                                <a:pt x="8353" y="10618"/>
                                <a:pt x="8315" y="10594"/>
                              </a:cubicBezTo>
                              <a:cubicBezTo>
                                <a:pt x="8271" y="10555"/>
                                <a:pt x="8228" y="10513"/>
                                <a:pt x="8228" y="10509"/>
                              </a:cubicBezTo>
                              <a:cubicBezTo>
                                <a:pt x="8223" y="10506"/>
                                <a:pt x="8223" y="10502"/>
                                <a:pt x="8217" y="10499"/>
                              </a:cubicBezTo>
                              <a:cubicBezTo>
                                <a:pt x="8179" y="10460"/>
                                <a:pt x="8163" y="10446"/>
                                <a:pt x="8147" y="10449"/>
                              </a:cubicBezTo>
                              <a:cubicBezTo>
                                <a:pt x="8147" y="10449"/>
                                <a:pt x="8141" y="10449"/>
                                <a:pt x="8141" y="10453"/>
                              </a:cubicBezTo>
                              <a:cubicBezTo>
                                <a:pt x="8136" y="10460"/>
                                <a:pt x="8152" y="10484"/>
                                <a:pt x="8163" y="10499"/>
                              </a:cubicBezTo>
                              <a:cubicBezTo>
                                <a:pt x="8158" y="10506"/>
                                <a:pt x="8158" y="10520"/>
                                <a:pt x="8163" y="10537"/>
                              </a:cubicBezTo>
                              <a:cubicBezTo>
                                <a:pt x="8163" y="10562"/>
                                <a:pt x="8174" y="10590"/>
                                <a:pt x="8179" y="10618"/>
                              </a:cubicBezTo>
                              <a:cubicBezTo>
                                <a:pt x="8185" y="10629"/>
                                <a:pt x="8206" y="10692"/>
                                <a:pt x="8261" y="10752"/>
                              </a:cubicBezTo>
                              <a:cubicBezTo>
                                <a:pt x="8282" y="10781"/>
                                <a:pt x="8309" y="10805"/>
                                <a:pt x="8336" y="10830"/>
                              </a:cubicBezTo>
                              <a:cubicBezTo>
                                <a:pt x="8353" y="10848"/>
                                <a:pt x="8374" y="10862"/>
                                <a:pt x="8396" y="10876"/>
                              </a:cubicBezTo>
                              <a:cubicBezTo>
                                <a:pt x="8402" y="10879"/>
                                <a:pt x="8407" y="10883"/>
                                <a:pt x="8412" y="10886"/>
                              </a:cubicBezTo>
                              <a:cubicBezTo>
                                <a:pt x="8423" y="10893"/>
                                <a:pt x="8439" y="10900"/>
                                <a:pt x="8450" y="10908"/>
                              </a:cubicBezTo>
                              <a:cubicBezTo>
                                <a:pt x="8467" y="10946"/>
                                <a:pt x="8488" y="10985"/>
                                <a:pt x="8510" y="11020"/>
                              </a:cubicBezTo>
                              <a:cubicBezTo>
                                <a:pt x="8548" y="11080"/>
                                <a:pt x="8591" y="11137"/>
                                <a:pt x="8645" y="11190"/>
                              </a:cubicBezTo>
                              <a:cubicBezTo>
                                <a:pt x="8662" y="11204"/>
                                <a:pt x="8678" y="11218"/>
                                <a:pt x="8694" y="11232"/>
                              </a:cubicBezTo>
                              <a:cubicBezTo>
                                <a:pt x="8727" y="11260"/>
                                <a:pt x="8759" y="11285"/>
                                <a:pt x="8792" y="11302"/>
                              </a:cubicBezTo>
                              <a:cubicBezTo>
                                <a:pt x="8792" y="11302"/>
                                <a:pt x="8797" y="11306"/>
                                <a:pt x="8797" y="11306"/>
                              </a:cubicBezTo>
                              <a:cubicBezTo>
                                <a:pt x="8803" y="11309"/>
                                <a:pt x="8803" y="11309"/>
                                <a:pt x="8808" y="11313"/>
                              </a:cubicBezTo>
                              <a:cubicBezTo>
                                <a:pt x="8808" y="11313"/>
                                <a:pt x="8813" y="11316"/>
                                <a:pt x="8813" y="11316"/>
                              </a:cubicBezTo>
                              <a:cubicBezTo>
                                <a:pt x="8803" y="11320"/>
                                <a:pt x="8781" y="11324"/>
                                <a:pt x="8759" y="11331"/>
                              </a:cubicBezTo>
                              <a:cubicBezTo>
                                <a:pt x="8727" y="11338"/>
                                <a:pt x="8673" y="11355"/>
                                <a:pt x="8629" y="11380"/>
                              </a:cubicBezTo>
                              <a:cubicBezTo>
                                <a:pt x="8602" y="11398"/>
                                <a:pt x="8575" y="11419"/>
                                <a:pt x="8553" y="11440"/>
                              </a:cubicBezTo>
                              <a:cubicBezTo>
                                <a:pt x="8548" y="11447"/>
                                <a:pt x="8537" y="11457"/>
                                <a:pt x="8532" y="11465"/>
                              </a:cubicBezTo>
                              <a:cubicBezTo>
                                <a:pt x="8515" y="11447"/>
                                <a:pt x="8494" y="11429"/>
                                <a:pt x="8472" y="11408"/>
                              </a:cubicBezTo>
                              <a:cubicBezTo>
                                <a:pt x="8423" y="11362"/>
                                <a:pt x="8364" y="11316"/>
                                <a:pt x="8309" y="11267"/>
                              </a:cubicBezTo>
                              <a:cubicBezTo>
                                <a:pt x="8244" y="11211"/>
                                <a:pt x="8174" y="11151"/>
                                <a:pt x="8114" y="11094"/>
                              </a:cubicBezTo>
                              <a:lnTo>
                                <a:pt x="8109" y="11091"/>
                              </a:lnTo>
                              <a:cubicBezTo>
                                <a:pt x="8055" y="11038"/>
                                <a:pt x="8006" y="10985"/>
                                <a:pt x="7962" y="10936"/>
                              </a:cubicBezTo>
                              <a:cubicBezTo>
                                <a:pt x="7925" y="10893"/>
                                <a:pt x="7892" y="10844"/>
                                <a:pt x="7859" y="10791"/>
                              </a:cubicBezTo>
                              <a:cubicBezTo>
                                <a:pt x="7832" y="10752"/>
                                <a:pt x="7811" y="10710"/>
                                <a:pt x="7773" y="10650"/>
                              </a:cubicBezTo>
                              <a:cubicBezTo>
                                <a:pt x="7767" y="10633"/>
                                <a:pt x="7762" y="10618"/>
                                <a:pt x="7756" y="10608"/>
                              </a:cubicBezTo>
                              <a:cubicBezTo>
                                <a:pt x="7767" y="10583"/>
                                <a:pt x="8055" y="10202"/>
                                <a:pt x="8125" y="10107"/>
                              </a:cubicBezTo>
                              <a:close/>
                              <a:moveTo>
                                <a:pt x="9263" y="12191"/>
                              </a:moveTo>
                              <a:cubicBezTo>
                                <a:pt x="9274" y="12230"/>
                                <a:pt x="9307" y="12258"/>
                                <a:pt x="9312" y="12261"/>
                              </a:cubicBezTo>
                              <a:cubicBezTo>
                                <a:pt x="9318" y="12265"/>
                                <a:pt x="9318" y="12265"/>
                                <a:pt x="9323" y="12268"/>
                              </a:cubicBezTo>
                              <a:cubicBezTo>
                                <a:pt x="9339" y="12279"/>
                                <a:pt x="9355" y="12289"/>
                                <a:pt x="9377" y="12297"/>
                              </a:cubicBezTo>
                              <a:cubicBezTo>
                                <a:pt x="9393" y="12304"/>
                                <a:pt x="9404" y="12307"/>
                                <a:pt x="9415" y="12307"/>
                              </a:cubicBezTo>
                              <a:cubicBezTo>
                                <a:pt x="9442" y="12314"/>
                                <a:pt x="9475" y="12314"/>
                                <a:pt x="9486" y="12307"/>
                              </a:cubicBezTo>
                              <a:lnTo>
                                <a:pt x="9502" y="12307"/>
                              </a:lnTo>
                              <a:lnTo>
                                <a:pt x="9491" y="12300"/>
                              </a:lnTo>
                              <a:cubicBezTo>
                                <a:pt x="9491" y="12297"/>
                                <a:pt x="9486" y="12293"/>
                                <a:pt x="9480" y="12293"/>
                              </a:cubicBezTo>
                              <a:cubicBezTo>
                                <a:pt x="9475" y="12289"/>
                                <a:pt x="9469" y="12282"/>
                                <a:pt x="9464" y="12275"/>
                              </a:cubicBezTo>
                              <a:cubicBezTo>
                                <a:pt x="9464" y="12268"/>
                                <a:pt x="9469" y="12261"/>
                                <a:pt x="9480" y="12251"/>
                              </a:cubicBezTo>
                              <a:cubicBezTo>
                                <a:pt x="9486" y="12247"/>
                                <a:pt x="9491" y="12247"/>
                                <a:pt x="9496" y="12244"/>
                              </a:cubicBezTo>
                              <a:cubicBezTo>
                                <a:pt x="9513" y="12237"/>
                                <a:pt x="9540" y="12233"/>
                                <a:pt x="9578" y="12230"/>
                              </a:cubicBezTo>
                              <a:lnTo>
                                <a:pt x="9583" y="12230"/>
                              </a:lnTo>
                              <a:cubicBezTo>
                                <a:pt x="9626" y="12226"/>
                                <a:pt x="9670" y="12226"/>
                                <a:pt x="9719" y="12226"/>
                              </a:cubicBezTo>
                              <a:cubicBezTo>
                                <a:pt x="9811" y="12230"/>
                                <a:pt x="9914" y="12247"/>
                                <a:pt x="10006" y="12272"/>
                              </a:cubicBezTo>
                              <a:cubicBezTo>
                                <a:pt x="10033" y="12279"/>
                                <a:pt x="10060" y="12286"/>
                                <a:pt x="10082" y="12297"/>
                              </a:cubicBezTo>
                              <a:cubicBezTo>
                                <a:pt x="10093" y="12300"/>
                                <a:pt x="10103" y="12304"/>
                                <a:pt x="10109" y="12307"/>
                              </a:cubicBezTo>
                              <a:cubicBezTo>
                                <a:pt x="10136" y="12321"/>
                                <a:pt x="10158" y="12332"/>
                                <a:pt x="10163" y="12339"/>
                              </a:cubicBezTo>
                              <a:cubicBezTo>
                                <a:pt x="10185" y="12353"/>
                                <a:pt x="10206" y="12371"/>
                                <a:pt x="10228" y="12395"/>
                              </a:cubicBezTo>
                              <a:cubicBezTo>
                                <a:pt x="10244" y="12413"/>
                                <a:pt x="10261" y="12430"/>
                                <a:pt x="10277" y="12448"/>
                              </a:cubicBezTo>
                              <a:lnTo>
                                <a:pt x="10282" y="12455"/>
                              </a:lnTo>
                              <a:cubicBezTo>
                                <a:pt x="10309" y="12487"/>
                                <a:pt x="10320" y="12501"/>
                                <a:pt x="10331" y="12508"/>
                              </a:cubicBezTo>
                              <a:cubicBezTo>
                                <a:pt x="10304" y="12529"/>
                                <a:pt x="10217" y="12540"/>
                                <a:pt x="10131" y="12533"/>
                              </a:cubicBezTo>
                              <a:lnTo>
                                <a:pt x="10125" y="12533"/>
                              </a:lnTo>
                              <a:cubicBezTo>
                                <a:pt x="10114" y="12533"/>
                                <a:pt x="10103" y="12529"/>
                                <a:pt x="10093" y="12529"/>
                              </a:cubicBezTo>
                              <a:lnTo>
                                <a:pt x="10076" y="12526"/>
                              </a:lnTo>
                              <a:cubicBezTo>
                                <a:pt x="10055" y="12522"/>
                                <a:pt x="10038" y="12519"/>
                                <a:pt x="10017" y="12519"/>
                              </a:cubicBezTo>
                              <a:cubicBezTo>
                                <a:pt x="10006" y="12519"/>
                                <a:pt x="10000" y="12515"/>
                                <a:pt x="9990" y="12515"/>
                              </a:cubicBezTo>
                              <a:cubicBezTo>
                                <a:pt x="9968" y="12515"/>
                                <a:pt x="9952" y="12512"/>
                                <a:pt x="9935" y="12512"/>
                              </a:cubicBezTo>
                              <a:cubicBezTo>
                                <a:pt x="9919" y="12512"/>
                                <a:pt x="9908" y="12512"/>
                                <a:pt x="9892" y="12515"/>
                              </a:cubicBezTo>
                              <a:cubicBezTo>
                                <a:pt x="9876" y="12515"/>
                                <a:pt x="9865" y="12519"/>
                                <a:pt x="9849" y="12522"/>
                              </a:cubicBezTo>
                              <a:cubicBezTo>
                                <a:pt x="9843" y="12522"/>
                                <a:pt x="9838" y="12522"/>
                                <a:pt x="9838" y="12522"/>
                              </a:cubicBezTo>
                              <a:cubicBezTo>
                                <a:pt x="9838" y="12519"/>
                                <a:pt x="9838" y="12519"/>
                                <a:pt x="9838" y="12515"/>
                              </a:cubicBezTo>
                              <a:cubicBezTo>
                                <a:pt x="9849" y="12505"/>
                                <a:pt x="9865" y="12476"/>
                                <a:pt x="9865" y="12455"/>
                              </a:cubicBezTo>
                              <a:cubicBezTo>
                                <a:pt x="9870" y="12434"/>
                                <a:pt x="9870" y="12402"/>
                                <a:pt x="9854" y="12371"/>
                              </a:cubicBezTo>
                              <a:cubicBezTo>
                                <a:pt x="9843" y="12353"/>
                                <a:pt x="9832" y="12335"/>
                                <a:pt x="9811" y="12325"/>
                              </a:cubicBezTo>
                              <a:cubicBezTo>
                                <a:pt x="9795" y="12314"/>
                                <a:pt x="9778" y="12307"/>
                                <a:pt x="9762" y="12300"/>
                              </a:cubicBezTo>
                              <a:cubicBezTo>
                                <a:pt x="9762" y="12293"/>
                                <a:pt x="9757" y="12293"/>
                                <a:pt x="9751" y="12293"/>
                              </a:cubicBezTo>
                              <a:cubicBezTo>
                                <a:pt x="9740" y="12293"/>
                                <a:pt x="9740" y="12297"/>
                                <a:pt x="9729" y="12307"/>
                              </a:cubicBezTo>
                              <a:cubicBezTo>
                                <a:pt x="9724" y="12311"/>
                                <a:pt x="9719" y="12318"/>
                                <a:pt x="9713" y="12325"/>
                              </a:cubicBezTo>
                              <a:cubicBezTo>
                                <a:pt x="9702" y="12339"/>
                                <a:pt x="9675" y="12353"/>
                                <a:pt x="9654" y="12367"/>
                              </a:cubicBezTo>
                              <a:cubicBezTo>
                                <a:pt x="9648" y="12371"/>
                                <a:pt x="9626" y="12381"/>
                                <a:pt x="9594" y="12392"/>
                              </a:cubicBezTo>
                              <a:cubicBezTo>
                                <a:pt x="9583" y="12395"/>
                                <a:pt x="9567" y="12402"/>
                                <a:pt x="9551" y="12406"/>
                              </a:cubicBezTo>
                              <a:cubicBezTo>
                                <a:pt x="9534" y="12409"/>
                                <a:pt x="9518" y="12416"/>
                                <a:pt x="9502" y="12423"/>
                              </a:cubicBezTo>
                              <a:cubicBezTo>
                                <a:pt x="9464" y="12438"/>
                                <a:pt x="9431" y="12452"/>
                                <a:pt x="9404" y="12466"/>
                              </a:cubicBezTo>
                              <a:cubicBezTo>
                                <a:pt x="9399" y="12469"/>
                                <a:pt x="9393" y="12476"/>
                                <a:pt x="9383" y="12480"/>
                              </a:cubicBezTo>
                              <a:cubicBezTo>
                                <a:pt x="9383" y="12476"/>
                                <a:pt x="9377" y="12473"/>
                                <a:pt x="9377" y="12469"/>
                              </a:cubicBezTo>
                              <a:cubicBezTo>
                                <a:pt x="9372" y="12462"/>
                                <a:pt x="9361" y="12452"/>
                                <a:pt x="9345" y="12441"/>
                              </a:cubicBezTo>
                              <a:cubicBezTo>
                                <a:pt x="9334" y="12434"/>
                                <a:pt x="9328" y="12430"/>
                                <a:pt x="9318" y="12423"/>
                              </a:cubicBezTo>
                              <a:cubicBezTo>
                                <a:pt x="9312" y="12420"/>
                                <a:pt x="9301" y="12416"/>
                                <a:pt x="9296" y="12409"/>
                              </a:cubicBezTo>
                              <a:cubicBezTo>
                                <a:pt x="9285" y="12402"/>
                                <a:pt x="9269" y="12388"/>
                                <a:pt x="9263" y="12374"/>
                              </a:cubicBezTo>
                              <a:cubicBezTo>
                                <a:pt x="9258" y="12364"/>
                                <a:pt x="9258" y="12349"/>
                                <a:pt x="9269" y="12346"/>
                              </a:cubicBezTo>
                              <a:cubicBezTo>
                                <a:pt x="9269" y="12346"/>
                                <a:pt x="9280" y="12342"/>
                                <a:pt x="9274" y="12339"/>
                              </a:cubicBezTo>
                              <a:cubicBezTo>
                                <a:pt x="9274" y="12335"/>
                                <a:pt x="9269" y="12335"/>
                                <a:pt x="9263" y="12335"/>
                              </a:cubicBezTo>
                              <a:cubicBezTo>
                                <a:pt x="9263" y="12335"/>
                                <a:pt x="9263" y="12335"/>
                                <a:pt x="9258" y="12335"/>
                              </a:cubicBezTo>
                              <a:lnTo>
                                <a:pt x="9258" y="12335"/>
                              </a:lnTo>
                              <a:lnTo>
                                <a:pt x="9252" y="12335"/>
                              </a:lnTo>
                              <a:cubicBezTo>
                                <a:pt x="9247" y="12332"/>
                                <a:pt x="9236" y="12335"/>
                                <a:pt x="9225" y="12339"/>
                              </a:cubicBezTo>
                              <a:cubicBezTo>
                                <a:pt x="9215" y="12342"/>
                                <a:pt x="9204" y="12342"/>
                                <a:pt x="9187" y="12346"/>
                              </a:cubicBezTo>
                              <a:cubicBezTo>
                                <a:pt x="9171" y="12349"/>
                                <a:pt x="9160" y="12349"/>
                                <a:pt x="9144" y="12353"/>
                              </a:cubicBezTo>
                              <a:lnTo>
                                <a:pt x="9139" y="12353"/>
                              </a:lnTo>
                              <a:cubicBezTo>
                                <a:pt x="9139" y="12342"/>
                                <a:pt x="9133" y="12328"/>
                                <a:pt x="9133" y="12314"/>
                              </a:cubicBezTo>
                              <a:cubicBezTo>
                                <a:pt x="9133" y="12307"/>
                                <a:pt x="9128" y="12300"/>
                                <a:pt x="9128" y="12293"/>
                              </a:cubicBezTo>
                              <a:cubicBezTo>
                                <a:pt x="9122" y="12275"/>
                                <a:pt x="9117" y="12261"/>
                                <a:pt x="9112" y="12244"/>
                              </a:cubicBezTo>
                              <a:cubicBezTo>
                                <a:pt x="9106" y="12233"/>
                                <a:pt x="9079" y="12170"/>
                                <a:pt x="9036" y="12103"/>
                              </a:cubicBezTo>
                              <a:cubicBezTo>
                                <a:pt x="9003" y="12046"/>
                                <a:pt x="8954" y="11986"/>
                                <a:pt x="8916" y="11948"/>
                              </a:cubicBezTo>
                              <a:lnTo>
                                <a:pt x="8916" y="11944"/>
                              </a:lnTo>
                              <a:cubicBezTo>
                                <a:pt x="8944" y="11948"/>
                                <a:pt x="8971" y="11951"/>
                                <a:pt x="8998" y="11958"/>
                              </a:cubicBezTo>
                              <a:cubicBezTo>
                                <a:pt x="9009" y="11962"/>
                                <a:pt x="9025" y="11965"/>
                                <a:pt x="9041" y="11972"/>
                              </a:cubicBezTo>
                              <a:cubicBezTo>
                                <a:pt x="9198" y="12025"/>
                                <a:pt x="9296" y="12025"/>
                                <a:pt x="9345" y="12022"/>
                              </a:cubicBezTo>
                              <a:cubicBezTo>
                                <a:pt x="9328" y="12032"/>
                                <a:pt x="9307" y="12046"/>
                                <a:pt x="9296" y="12067"/>
                              </a:cubicBezTo>
                              <a:cubicBezTo>
                                <a:pt x="9263" y="12113"/>
                                <a:pt x="9252" y="12156"/>
                                <a:pt x="9263" y="12191"/>
                              </a:cubicBezTo>
                              <a:close/>
                              <a:moveTo>
                                <a:pt x="8949" y="12413"/>
                              </a:moveTo>
                              <a:cubicBezTo>
                                <a:pt x="8949" y="12413"/>
                                <a:pt x="8949" y="12413"/>
                                <a:pt x="8949" y="12413"/>
                              </a:cubicBezTo>
                              <a:cubicBezTo>
                                <a:pt x="8922" y="12427"/>
                                <a:pt x="8900" y="12441"/>
                                <a:pt x="8884" y="12455"/>
                              </a:cubicBezTo>
                              <a:cubicBezTo>
                                <a:pt x="8857" y="12480"/>
                                <a:pt x="8835" y="12512"/>
                                <a:pt x="8824" y="12540"/>
                              </a:cubicBezTo>
                              <a:cubicBezTo>
                                <a:pt x="8824" y="12540"/>
                                <a:pt x="8824" y="12543"/>
                                <a:pt x="8824" y="12543"/>
                              </a:cubicBezTo>
                              <a:lnTo>
                                <a:pt x="8824" y="12547"/>
                              </a:lnTo>
                              <a:cubicBezTo>
                                <a:pt x="8824" y="12550"/>
                                <a:pt x="8824" y="12554"/>
                                <a:pt x="8819" y="12557"/>
                              </a:cubicBezTo>
                              <a:cubicBezTo>
                                <a:pt x="8819" y="12557"/>
                                <a:pt x="8819" y="12561"/>
                                <a:pt x="8819" y="12561"/>
                              </a:cubicBezTo>
                              <a:lnTo>
                                <a:pt x="8819" y="12561"/>
                              </a:lnTo>
                              <a:cubicBezTo>
                                <a:pt x="8819" y="12564"/>
                                <a:pt x="8819" y="12572"/>
                                <a:pt x="8819" y="12575"/>
                              </a:cubicBezTo>
                              <a:cubicBezTo>
                                <a:pt x="8819" y="12575"/>
                                <a:pt x="8819" y="12579"/>
                                <a:pt x="8819" y="12579"/>
                              </a:cubicBezTo>
                              <a:cubicBezTo>
                                <a:pt x="8819" y="12586"/>
                                <a:pt x="8819" y="12589"/>
                                <a:pt x="8819" y="12596"/>
                              </a:cubicBezTo>
                              <a:cubicBezTo>
                                <a:pt x="8813" y="12593"/>
                                <a:pt x="8813" y="12589"/>
                                <a:pt x="8808" y="12589"/>
                              </a:cubicBezTo>
                              <a:cubicBezTo>
                                <a:pt x="8813" y="12582"/>
                                <a:pt x="8813" y="12564"/>
                                <a:pt x="8808" y="12547"/>
                              </a:cubicBezTo>
                              <a:cubicBezTo>
                                <a:pt x="8803" y="12529"/>
                                <a:pt x="8792" y="12490"/>
                                <a:pt x="8754" y="12448"/>
                              </a:cubicBezTo>
                              <a:cubicBezTo>
                                <a:pt x="8721" y="12409"/>
                                <a:pt x="8673" y="12374"/>
                                <a:pt x="8613" y="12342"/>
                              </a:cubicBezTo>
                              <a:cubicBezTo>
                                <a:pt x="8559" y="12314"/>
                                <a:pt x="8488" y="12289"/>
                                <a:pt x="8423" y="12279"/>
                              </a:cubicBezTo>
                              <a:cubicBezTo>
                                <a:pt x="8380" y="12268"/>
                                <a:pt x="8266" y="12251"/>
                                <a:pt x="8114" y="12261"/>
                              </a:cubicBezTo>
                              <a:cubicBezTo>
                                <a:pt x="7962" y="12272"/>
                                <a:pt x="7816" y="12314"/>
                                <a:pt x="7702" y="12374"/>
                              </a:cubicBezTo>
                              <a:cubicBezTo>
                                <a:pt x="7637" y="12406"/>
                                <a:pt x="7583" y="12448"/>
                                <a:pt x="7540" y="12494"/>
                              </a:cubicBezTo>
                              <a:cubicBezTo>
                                <a:pt x="7518" y="12515"/>
                                <a:pt x="7502" y="12540"/>
                                <a:pt x="7485" y="12564"/>
                              </a:cubicBezTo>
                              <a:cubicBezTo>
                                <a:pt x="7469" y="12589"/>
                                <a:pt x="7458" y="12614"/>
                                <a:pt x="7453" y="12638"/>
                              </a:cubicBezTo>
                              <a:cubicBezTo>
                                <a:pt x="7437" y="12695"/>
                                <a:pt x="7431" y="12755"/>
                                <a:pt x="7442" y="12815"/>
                              </a:cubicBezTo>
                              <a:cubicBezTo>
                                <a:pt x="7448" y="12846"/>
                                <a:pt x="7453" y="12878"/>
                                <a:pt x="7464" y="12903"/>
                              </a:cubicBezTo>
                              <a:lnTo>
                                <a:pt x="7464" y="12906"/>
                              </a:lnTo>
                              <a:cubicBezTo>
                                <a:pt x="7464" y="12917"/>
                                <a:pt x="7464" y="12921"/>
                                <a:pt x="7475" y="12921"/>
                              </a:cubicBezTo>
                              <a:cubicBezTo>
                                <a:pt x="7480" y="12921"/>
                                <a:pt x="7480" y="12917"/>
                                <a:pt x="7480" y="12910"/>
                              </a:cubicBezTo>
                              <a:cubicBezTo>
                                <a:pt x="7480" y="12906"/>
                                <a:pt x="7480" y="12906"/>
                                <a:pt x="7480" y="12903"/>
                              </a:cubicBezTo>
                              <a:lnTo>
                                <a:pt x="7480" y="12889"/>
                              </a:lnTo>
                              <a:cubicBezTo>
                                <a:pt x="7480" y="12878"/>
                                <a:pt x="7480" y="12868"/>
                                <a:pt x="7480" y="12857"/>
                              </a:cubicBezTo>
                              <a:cubicBezTo>
                                <a:pt x="7480" y="12832"/>
                                <a:pt x="7485" y="12801"/>
                                <a:pt x="7496" y="12769"/>
                              </a:cubicBezTo>
                              <a:cubicBezTo>
                                <a:pt x="7502" y="12751"/>
                                <a:pt x="7507" y="12737"/>
                                <a:pt x="7518" y="12720"/>
                              </a:cubicBezTo>
                              <a:cubicBezTo>
                                <a:pt x="7518" y="12716"/>
                                <a:pt x="7518" y="12716"/>
                                <a:pt x="7518" y="12713"/>
                              </a:cubicBezTo>
                              <a:cubicBezTo>
                                <a:pt x="7518" y="12705"/>
                                <a:pt x="7529" y="12695"/>
                                <a:pt x="7540" y="12688"/>
                              </a:cubicBezTo>
                              <a:cubicBezTo>
                                <a:pt x="7545" y="12684"/>
                                <a:pt x="7545" y="12681"/>
                                <a:pt x="7551" y="12677"/>
                              </a:cubicBezTo>
                              <a:cubicBezTo>
                                <a:pt x="7551" y="12677"/>
                                <a:pt x="7556" y="12674"/>
                                <a:pt x="7556" y="12674"/>
                              </a:cubicBezTo>
                              <a:cubicBezTo>
                                <a:pt x="7556" y="12674"/>
                                <a:pt x="7556" y="12670"/>
                                <a:pt x="7561" y="12670"/>
                              </a:cubicBezTo>
                              <a:cubicBezTo>
                                <a:pt x="7599" y="12638"/>
                                <a:pt x="7653" y="12614"/>
                                <a:pt x="7697" y="12593"/>
                              </a:cubicBezTo>
                              <a:cubicBezTo>
                                <a:pt x="7708" y="12589"/>
                                <a:pt x="7713" y="12586"/>
                                <a:pt x="7724" y="12582"/>
                              </a:cubicBezTo>
                              <a:cubicBezTo>
                                <a:pt x="7767" y="12564"/>
                                <a:pt x="7811" y="12543"/>
                                <a:pt x="7854" y="12543"/>
                              </a:cubicBezTo>
                              <a:lnTo>
                                <a:pt x="7854" y="12543"/>
                              </a:lnTo>
                              <a:lnTo>
                                <a:pt x="7854" y="12543"/>
                              </a:lnTo>
                              <a:cubicBezTo>
                                <a:pt x="7870" y="12536"/>
                                <a:pt x="7881" y="12529"/>
                                <a:pt x="7897" y="12526"/>
                              </a:cubicBezTo>
                              <a:cubicBezTo>
                                <a:pt x="7897" y="12526"/>
                                <a:pt x="7897" y="12526"/>
                                <a:pt x="7897" y="12526"/>
                              </a:cubicBezTo>
                              <a:cubicBezTo>
                                <a:pt x="7897" y="12526"/>
                                <a:pt x="7897" y="12526"/>
                                <a:pt x="7897" y="12526"/>
                              </a:cubicBezTo>
                              <a:lnTo>
                                <a:pt x="7897" y="12526"/>
                              </a:lnTo>
                              <a:cubicBezTo>
                                <a:pt x="7930" y="12515"/>
                                <a:pt x="7962" y="12519"/>
                                <a:pt x="7990" y="12519"/>
                              </a:cubicBezTo>
                              <a:cubicBezTo>
                                <a:pt x="8000" y="12519"/>
                                <a:pt x="8011" y="12519"/>
                                <a:pt x="8022" y="12519"/>
                              </a:cubicBezTo>
                              <a:lnTo>
                                <a:pt x="8033" y="12519"/>
                              </a:lnTo>
                              <a:cubicBezTo>
                                <a:pt x="8055" y="12519"/>
                                <a:pt x="8076" y="12515"/>
                                <a:pt x="8087" y="12519"/>
                              </a:cubicBezTo>
                              <a:cubicBezTo>
                                <a:pt x="8163" y="12519"/>
                                <a:pt x="8261" y="12533"/>
                                <a:pt x="8331" y="12554"/>
                              </a:cubicBezTo>
                              <a:cubicBezTo>
                                <a:pt x="8369" y="12564"/>
                                <a:pt x="8396" y="12575"/>
                                <a:pt x="8418" y="12582"/>
                              </a:cubicBezTo>
                              <a:lnTo>
                                <a:pt x="8402" y="12589"/>
                              </a:lnTo>
                              <a:cubicBezTo>
                                <a:pt x="8364" y="12600"/>
                                <a:pt x="8331" y="12610"/>
                                <a:pt x="8315" y="12617"/>
                              </a:cubicBezTo>
                              <a:cubicBezTo>
                                <a:pt x="8304" y="12614"/>
                                <a:pt x="8299" y="12614"/>
                                <a:pt x="8293" y="12617"/>
                              </a:cubicBezTo>
                              <a:cubicBezTo>
                                <a:pt x="8293" y="12617"/>
                                <a:pt x="8288" y="12621"/>
                                <a:pt x="8288" y="12621"/>
                              </a:cubicBezTo>
                              <a:cubicBezTo>
                                <a:pt x="8288" y="12624"/>
                                <a:pt x="8293" y="12628"/>
                                <a:pt x="8299" y="12635"/>
                              </a:cubicBezTo>
                              <a:cubicBezTo>
                                <a:pt x="8304" y="12638"/>
                                <a:pt x="8315" y="12646"/>
                                <a:pt x="8326" y="12656"/>
                              </a:cubicBezTo>
                              <a:cubicBezTo>
                                <a:pt x="8342" y="12670"/>
                                <a:pt x="8347" y="12698"/>
                                <a:pt x="8347" y="12720"/>
                              </a:cubicBezTo>
                              <a:cubicBezTo>
                                <a:pt x="8347" y="12727"/>
                                <a:pt x="8347" y="12744"/>
                                <a:pt x="8336" y="12772"/>
                              </a:cubicBezTo>
                              <a:cubicBezTo>
                                <a:pt x="8331" y="12790"/>
                                <a:pt x="8320" y="12808"/>
                                <a:pt x="8309" y="12825"/>
                              </a:cubicBezTo>
                              <a:cubicBezTo>
                                <a:pt x="8304" y="12832"/>
                                <a:pt x="8304" y="12839"/>
                                <a:pt x="8299" y="12846"/>
                              </a:cubicBezTo>
                              <a:cubicBezTo>
                                <a:pt x="8282" y="12882"/>
                                <a:pt x="8271" y="12910"/>
                                <a:pt x="8271" y="12935"/>
                              </a:cubicBezTo>
                              <a:cubicBezTo>
                                <a:pt x="8271" y="12945"/>
                                <a:pt x="8271" y="12956"/>
                                <a:pt x="8271" y="12966"/>
                              </a:cubicBezTo>
                              <a:lnTo>
                                <a:pt x="8271" y="12970"/>
                              </a:lnTo>
                              <a:cubicBezTo>
                                <a:pt x="8271" y="12980"/>
                                <a:pt x="8277" y="12988"/>
                                <a:pt x="8282" y="12995"/>
                              </a:cubicBezTo>
                              <a:cubicBezTo>
                                <a:pt x="8277" y="12995"/>
                                <a:pt x="8266" y="12995"/>
                                <a:pt x="8255" y="12991"/>
                              </a:cubicBezTo>
                              <a:cubicBezTo>
                                <a:pt x="8233" y="12988"/>
                                <a:pt x="8206" y="12984"/>
                                <a:pt x="8185" y="12984"/>
                              </a:cubicBezTo>
                              <a:cubicBezTo>
                                <a:pt x="8152" y="12984"/>
                                <a:pt x="8120" y="12988"/>
                                <a:pt x="8093" y="12995"/>
                              </a:cubicBezTo>
                              <a:cubicBezTo>
                                <a:pt x="8093" y="12995"/>
                                <a:pt x="8087" y="12995"/>
                                <a:pt x="8087" y="12995"/>
                              </a:cubicBezTo>
                              <a:lnTo>
                                <a:pt x="8093" y="12984"/>
                              </a:lnTo>
                              <a:lnTo>
                                <a:pt x="8082" y="12995"/>
                              </a:lnTo>
                              <a:cubicBezTo>
                                <a:pt x="8071" y="12998"/>
                                <a:pt x="8065" y="13002"/>
                                <a:pt x="8055" y="13009"/>
                              </a:cubicBezTo>
                              <a:cubicBezTo>
                                <a:pt x="8044" y="13016"/>
                                <a:pt x="8038" y="13026"/>
                                <a:pt x="8038" y="13033"/>
                              </a:cubicBezTo>
                              <a:cubicBezTo>
                                <a:pt x="8038" y="13037"/>
                                <a:pt x="8038" y="13040"/>
                                <a:pt x="8044" y="13040"/>
                              </a:cubicBezTo>
                              <a:cubicBezTo>
                                <a:pt x="8044" y="13040"/>
                                <a:pt x="8049" y="13040"/>
                                <a:pt x="8049" y="13037"/>
                              </a:cubicBezTo>
                              <a:lnTo>
                                <a:pt x="8049" y="13037"/>
                              </a:lnTo>
                              <a:cubicBezTo>
                                <a:pt x="8055" y="13040"/>
                                <a:pt x="8060" y="13047"/>
                                <a:pt x="8076" y="13058"/>
                              </a:cubicBezTo>
                              <a:lnTo>
                                <a:pt x="8082" y="13062"/>
                              </a:lnTo>
                              <a:cubicBezTo>
                                <a:pt x="8098" y="13079"/>
                                <a:pt x="8125" y="13100"/>
                                <a:pt x="8147" y="13129"/>
                              </a:cubicBezTo>
                              <a:cubicBezTo>
                                <a:pt x="8168" y="13157"/>
                                <a:pt x="8185" y="13192"/>
                                <a:pt x="8190" y="13227"/>
                              </a:cubicBezTo>
                              <a:cubicBezTo>
                                <a:pt x="8196" y="13266"/>
                                <a:pt x="8190" y="13305"/>
                                <a:pt x="8190" y="13337"/>
                              </a:cubicBezTo>
                              <a:cubicBezTo>
                                <a:pt x="8190" y="13347"/>
                                <a:pt x="8185" y="13358"/>
                                <a:pt x="8185" y="13372"/>
                              </a:cubicBezTo>
                              <a:cubicBezTo>
                                <a:pt x="8174" y="13449"/>
                                <a:pt x="8152" y="13583"/>
                                <a:pt x="8152" y="13724"/>
                              </a:cubicBezTo>
                              <a:lnTo>
                                <a:pt x="8152" y="13735"/>
                              </a:lnTo>
                              <a:cubicBezTo>
                                <a:pt x="8152" y="13753"/>
                                <a:pt x="8152" y="13770"/>
                                <a:pt x="8152" y="13788"/>
                              </a:cubicBezTo>
                              <a:cubicBezTo>
                                <a:pt x="8152" y="13798"/>
                                <a:pt x="8152" y="13809"/>
                                <a:pt x="8152" y="13819"/>
                              </a:cubicBezTo>
                              <a:lnTo>
                                <a:pt x="8055" y="13745"/>
                              </a:lnTo>
                              <a:cubicBezTo>
                                <a:pt x="8033" y="13721"/>
                                <a:pt x="7881" y="13601"/>
                                <a:pt x="7778" y="13527"/>
                              </a:cubicBezTo>
                              <a:cubicBezTo>
                                <a:pt x="7719" y="13485"/>
                                <a:pt x="7583" y="13382"/>
                                <a:pt x="7431" y="13277"/>
                              </a:cubicBezTo>
                              <a:cubicBezTo>
                                <a:pt x="7372" y="13234"/>
                                <a:pt x="7307" y="13192"/>
                                <a:pt x="7252" y="13150"/>
                              </a:cubicBezTo>
                              <a:lnTo>
                                <a:pt x="7171" y="13090"/>
                              </a:lnTo>
                              <a:cubicBezTo>
                                <a:pt x="7171" y="13086"/>
                                <a:pt x="7171" y="13083"/>
                                <a:pt x="7171" y="13072"/>
                              </a:cubicBezTo>
                              <a:cubicBezTo>
                                <a:pt x="7177" y="13065"/>
                                <a:pt x="7182" y="13051"/>
                                <a:pt x="7182" y="13033"/>
                              </a:cubicBezTo>
                              <a:cubicBezTo>
                                <a:pt x="7182" y="13012"/>
                                <a:pt x="7182" y="12980"/>
                                <a:pt x="7177" y="12956"/>
                              </a:cubicBezTo>
                              <a:cubicBezTo>
                                <a:pt x="7177" y="12945"/>
                                <a:pt x="7160" y="12885"/>
                                <a:pt x="7111" y="12825"/>
                              </a:cubicBezTo>
                              <a:cubicBezTo>
                                <a:pt x="7101" y="12811"/>
                                <a:pt x="7090" y="12797"/>
                                <a:pt x="7074" y="12780"/>
                              </a:cubicBezTo>
                              <a:cubicBezTo>
                                <a:pt x="7046" y="12744"/>
                                <a:pt x="7014" y="12709"/>
                                <a:pt x="6976" y="12677"/>
                              </a:cubicBezTo>
                              <a:lnTo>
                                <a:pt x="6987" y="12392"/>
                              </a:lnTo>
                              <a:cubicBezTo>
                                <a:pt x="6987" y="12378"/>
                                <a:pt x="6987" y="12367"/>
                                <a:pt x="6987" y="12364"/>
                              </a:cubicBezTo>
                              <a:cubicBezTo>
                                <a:pt x="7036" y="12364"/>
                                <a:pt x="7079" y="12364"/>
                                <a:pt x="7128" y="12356"/>
                              </a:cubicBezTo>
                              <a:cubicBezTo>
                                <a:pt x="7171" y="12349"/>
                                <a:pt x="7220" y="12339"/>
                                <a:pt x="7263" y="12325"/>
                              </a:cubicBezTo>
                              <a:cubicBezTo>
                                <a:pt x="7323" y="12307"/>
                                <a:pt x="7382" y="12279"/>
                                <a:pt x="7426" y="12251"/>
                              </a:cubicBezTo>
                              <a:cubicBezTo>
                                <a:pt x="7491" y="12208"/>
                                <a:pt x="7545" y="12159"/>
                                <a:pt x="7588" y="12099"/>
                              </a:cubicBezTo>
                              <a:cubicBezTo>
                                <a:pt x="7599" y="12081"/>
                                <a:pt x="7610" y="12067"/>
                                <a:pt x="7621" y="12050"/>
                              </a:cubicBezTo>
                              <a:cubicBezTo>
                                <a:pt x="7632" y="12025"/>
                                <a:pt x="7643" y="12004"/>
                                <a:pt x="7648" y="11986"/>
                              </a:cubicBezTo>
                              <a:cubicBezTo>
                                <a:pt x="7648" y="11983"/>
                                <a:pt x="7648" y="11983"/>
                                <a:pt x="7648" y="11979"/>
                              </a:cubicBezTo>
                              <a:cubicBezTo>
                                <a:pt x="7648" y="11979"/>
                                <a:pt x="7648" y="11976"/>
                                <a:pt x="7648" y="11976"/>
                              </a:cubicBezTo>
                              <a:cubicBezTo>
                                <a:pt x="7659" y="11951"/>
                                <a:pt x="7664" y="11923"/>
                                <a:pt x="7670" y="11898"/>
                              </a:cubicBezTo>
                              <a:cubicBezTo>
                                <a:pt x="7675" y="11877"/>
                                <a:pt x="7681" y="11852"/>
                                <a:pt x="7686" y="11831"/>
                              </a:cubicBezTo>
                              <a:cubicBezTo>
                                <a:pt x="7697" y="11803"/>
                                <a:pt x="7708" y="11778"/>
                                <a:pt x="7719" y="11757"/>
                              </a:cubicBezTo>
                              <a:cubicBezTo>
                                <a:pt x="7724" y="11747"/>
                                <a:pt x="7735" y="11736"/>
                                <a:pt x="7746" y="11722"/>
                              </a:cubicBezTo>
                              <a:lnTo>
                                <a:pt x="7746" y="11722"/>
                              </a:lnTo>
                              <a:cubicBezTo>
                                <a:pt x="7751" y="11722"/>
                                <a:pt x="7751" y="11718"/>
                                <a:pt x="7751" y="11718"/>
                              </a:cubicBezTo>
                              <a:cubicBezTo>
                                <a:pt x="7756" y="11715"/>
                                <a:pt x="7756" y="11715"/>
                                <a:pt x="7756" y="11711"/>
                              </a:cubicBezTo>
                              <a:cubicBezTo>
                                <a:pt x="7762" y="11708"/>
                                <a:pt x="7767" y="11704"/>
                                <a:pt x="7767" y="11701"/>
                              </a:cubicBezTo>
                              <a:cubicBezTo>
                                <a:pt x="7778" y="11694"/>
                                <a:pt x="7789" y="11687"/>
                                <a:pt x="7800" y="11676"/>
                              </a:cubicBezTo>
                              <a:cubicBezTo>
                                <a:pt x="7805" y="11676"/>
                                <a:pt x="7811" y="11673"/>
                                <a:pt x="7816" y="11669"/>
                              </a:cubicBezTo>
                              <a:cubicBezTo>
                                <a:pt x="7822" y="11665"/>
                                <a:pt x="7822" y="11662"/>
                                <a:pt x="7822" y="11658"/>
                              </a:cubicBezTo>
                              <a:cubicBezTo>
                                <a:pt x="7838" y="11648"/>
                                <a:pt x="7859" y="11634"/>
                                <a:pt x="7876" y="11623"/>
                              </a:cubicBezTo>
                              <a:lnTo>
                                <a:pt x="7881" y="11620"/>
                              </a:lnTo>
                              <a:lnTo>
                                <a:pt x="7887" y="11616"/>
                              </a:lnTo>
                              <a:cubicBezTo>
                                <a:pt x="7903" y="11606"/>
                                <a:pt x="7914" y="11598"/>
                                <a:pt x="7925" y="11595"/>
                              </a:cubicBezTo>
                              <a:cubicBezTo>
                                <a:pt x="7941" y="11584"/>
                                <a:pt x="7952" y="11581"/>
                                <a:pt x="7952" y="11577"/>
                              </a:cubicBezTo>
                              <a:cubicBezTo>
                                <a:pt x="7957" y="11574"/>
                                <a:pt x="7962" y="11570"/>
                                <a:pt x="7962" y="11567"/>
                              </a:cubicBezTo>
                              <a:lnTo>
                                <a:pt x="7962" y="11563"/>
                              </a:lnTo>
                              <a:lnTo>
                                <a:pt x="7962" y="11563"/>
                              </a:lnTo>
                              <a:cubicBezTo>
                                <a:pt x="7962" y="11563"/>
                                <a:pt x="7962" y="11563"/>
                                <a:pt x="7962" y="11563"/>
                              </a:cubicBezTo>
                              <a:cubicBezTo>
                                <a:pt x="7968" y="11556"/>
                                <a:pt x="7973" y="11542"/>
                                <a:pt x="7973" y="11528"/>
                              </a:cubicBezTo>
                              <a:cubicBezTo>
                                <a:pt x="7973" y="11524"/>
                                <a:pt x="7973" y="11521"/>
                                <a:pt x="7973" y="11517"/>
                              </a:cubicBezTo>
                              <a:cubicBezTo>
                                <a:pt x="7973" y="11510"/>
                                <a:pt x="7973" y="11507"/>
                                <a:pt x="7968" y="11503"/>
                              </a:cubicBezTo>
                              <a:cubicBezTo>
                                <a:pt x="7968" y="11500"/>
                                <a:pt x="7968" y="11496"/>
                                <a:pt x="7962" y="11493"/>
                              </a:cubicBezTo>
                              <a:lnTo>
                                <a:pt x="7962" y="11489"/>
                              </a:lnTo>
                              <a:cubicBezTo>
                                <a:pt x="7962" y="11486"/>
                                <a:pt x="7957" y="11482"/>
                                <a:pt x="7957" y="11479"/>
                              </a:cubicBezTo>
                              <a:lnTo>
                                <a:pt x="7952" y="11475"/>
                              </a:lnTo>
                              <a:cubicBezTo>
                                <a:pt x="7946" y="11472"/>
                                <a:pt x="7946" y="11472"/>
                                <a:pt x="7941" y="11468"/>
                              </a:cubicBezTo>
                              <a:cubicBezTo>
                                <a:pt x="7935" y="11465"/>
                                <a:pt x="7930" y="11461"/>
                                <a:pt x="7925" y="11457"/>
                              </a:cubicBezTo>
                              <a:cubicBezTo>
                                <a:pt x="7914" y="11454"/>
                                <a:pt x="7903" y="11447"/>
                                <a:pt x="7892" y="11443"/>
                              </a:cubicBezTo>
                              <a:cubicBezTo>
                                <a:pt x="7887" y="11443"/>
                                <a:pt x="7887" y="11440"/>
                                <a:pt x="7881" y="11440"/>
                              </a:cubicBezTo>
                              <a:cubicBezTo>
                                <a:pt x="7865" y="11436"/>
                                <a:pt x="7854" y="11429"/>
                                <a:pt x="7838" y="11426"/>
                              </a:cubicBezTo>
                              <a:cubicBezTo>
                                <a:pt x="7832" y="11426"/>
                                <a:pt x="7827" y="11422"/>
                                <a:pt x="7822" y="11422"/>
                              </a:cubicBezTo>
                              <a:cubicBezTo>
                                <a:pt x="7811" y="11419"/>
                                <a:pt x="7800" y="11419"/>
                                <a:pt x="7789" y="11419"/>
                              </a:cubicBezTo>
                              <a:cubicBezTo>
                                <a:pt x="7784" y="11419"/>
                                <a:pt x="7784" y="11419"/>
                                <a:pt x="7778" y="11422"/>
                              </a:cubicBezTo>
                              <a:cubicBezTo>
                                <a:pt x="7778" y="11422"/>
                                <a:pt x="7778" y="11422"/>
                                <a:pt x="7778" y="11422"/>
                              </a:cubicBezTo>
                              <a:lnTo>
                                <a:pt x="7778" y="11422"/>
                              </a:lnTo>
                              <a:lnTo>
                                <a:pt x="7773" y="11426"/>
                              </a:lnTo>
                              <a:cubicBezTo>
                                <a:pt x="7746" y="11426"/>
                                <a:pt x="7719" y="11429"/>
                                <a:pt x="7691" y="11436"/>
                              </a:cubicBezTo>
                              <a:cubicBezTo>
                                <a:pt x="7632" y="11447"/>
                                <a:pt x="7594" y="11468"/>
                                <a:pt x="7578" y="11479"/>
                              </a:cubicBezTo>
                              <a:lnTo>
                                <a:pt x="7578" y="11479"/>
                              </a:lnTo>
                              <a:cubicBezTo>
                                <a:pt x="7567" y="11486"/>
                                <a:pt x="7556" y="11493"/>
                                <a:pt x="7540" y="11500"/>
                              </a:cubicBezTo>
                              <a:cubicBezTo>
                                <a:pt x="7540" y="11496"/>
                                <a:pt x="7534" y="11493"/>
                                <a:pt x="7534" y="11489"/>
                              </a:cubicBezTo>
                              <a:cubicBezTo>
                                <a:pt x="7523" y="11475"/>
                                <a:pt x="7502" y="11461"/>
                                <a:pt x="7485" y="11450"/>
                              </a:cubicBezTo>
                              <a:cubicBezTo>
                                <a:pt x="7480" y="11447"/>
                                <a:pt x="7475" y="11443"/>
                                <a:pt x="7469" y="11440"/>
                              </a:cubicBezTo>
                              <a:cubicBezTo>
                                <a:pt x="7464" y="11433"/>
                                <a:pt x="7448" y="11422"/>
                                <a:pt x="7437" y="11408"/>
                              </a:cubicBezTo>
                              <a:lnTo>
                                <a:pt x="7437" y="11405"/>
                              </a:lnTo>
                              <a:cubicBezTo>
                                <a:pt x="7437" y="11405"/>
                                <a:pt x="7437" y="11401"/>
                                <a:pt x="7431" y="11401"/>
                              </a:cubicBezTo>
                              <a:lnTo>
                                <a:pt x="7426" y="11394"/>
                              </a:lnTo>
                              <a:cubicBezTo>
                                <a:pt x="7426" y="11394"/>
                                <a:pt x="7426" y="11394"/>
                                <a:pt x="7426" y="11391"/>
                              </a:cubicBezTo>
                              <a:cubicBezTo>
                                <a:pt x="7426" y="11387"/>
                                <a:pt x="7420" y="11383"/>
                                <a:pt x="7420" y="11376"/>
                              </a:cubicBezTo>
                              <a:cubicBezTo>
                                <a:pt x="7420" y="11373"/>
                                <a:pt x="7420" y="11373"/>
                                <a:pt x="7415" y="11369"/>
                              </a:cubicBezTo>
                              <a:lnTo>
                                <a:pt x="7415" y="11366"/>
                              </a:lnTo>
                              <a:lnTo>
                                <a:pt x="7415" y="11362"/>
                              </a:lnTo>
                              <a:lnTo>
                                <a:pt x="7404" y="11366"/>
                              </a:lnTo>
                              <a:cubicBezTo>
                                <a:pt x="7404" y="11366"/>
                                <a:pt x="7399" y="11366"/>
                                <a:pt x="7393" y="11369"/>
                              </a:cubicBezTo>
                              <a:lnTo>
                                <a:pt x="7377" y="11376"/>
                              </a:lnTo>
                              <a:lnTo>
                                <a:pt x="7355" y="11383"/>
                              </a:lnTo>
                              <a:cubicBezTo>
                                <a:pt x="7345" y="11387"/>
                                <a:pt x="7334" y="11391"/>
                                <a:pt x="7317" y="11398"/>
                              </a:cubicBezTo>
                              <a:cubicBezTo>
                                <a:pt x="7296" y="11408"/>
                                <a:pt x="7269" y="11419"/>
                                <a:pt x="7252" y="11433"/>
                              </a:cubicBezTo>
                              <a:cubicBezTo>
                                <a:pt x="7231" y="11447"/>
                                <a:pt x="7209" y="11461"/>
                                <a:pt x="7193" y="11479"/>
                              </a:cubicBezTo>
                              <a:cubicBezTo>
                                <a:pt x="7193" y="11482"/>
                                <a:pt x="7187" y="11482"/>
                                <a:pt x="7187" y="11486"/>
                              </a:cubicBezTo>
                              <a:lnTo>
                                <a:pt x="7193" y="11489"/>
                              </a:lnTo>
                              <a:lnTo>
                                <a:pt x="7187" y="11489"/>
                              </a:lnTo>
                              <a:lnTo>
                                <a:pt x="7187" y="11493"/>
                              </a:lnTo>
                              <a:cubicBezTo>
                                <a:pt x="7204" y="11436"/>
                                <a:pt x="7252" y="11306"/>
                                <a:pt x="7307" y="11175"/>
                              </a:cubicBezTo>
                              <a:cubicBezTo>
                                <a:pt x="7345" y="11098"/>
                                <a:pt x="7377" y="11038"/>
                                <a:pt x="7393" y="11017"/>
                              </a:cubicBezTo>
                              <a:lnTo>
                                <a:pt x="7393" y="11017"/>
                              </a:lnTo>
                              <a:cubicBezTo>
                                <a:pt x="7420" y="10971"/>
                                <a:pt x="7458" y="10918"/>
                                <a:pt x="7491" y="10872"/>
                              </a:cubicBezTo>
                              <a:lnTo>
                                <a:pt x="7491" y="10872"/>
                              </a:lnTo>
                              <a:cubicBezTo>
                                <a:pt x="7491" y="10872"/>
                                <a:pt x="7491" y="10872"/>
                                <a:pt x="7491" y="10872"/>
                              </a:cubicBezTo>
                              <a:cubicBezTo>
                                <a:pt x="7518" y="10886"/>
                                <a:pt x="7621" y="10946"/>
                                <a:pt x="7691" y="10999"/>
                              </a:cubicBezTo>
                              <a:cubicBezTo>
                                <a:pt x="7708" y="11010"/>
                                <a:pt x="7719" y="11020"/>
                                <a:pt x="7724" y="11027"/>
                              </a:cubicBezTo>
                              <a:lnTo>
                                <a:pt x="7735" y="11038"/>
                              </a:lnTo>
                              <a:cubicBezTo>
                                <a:pt x="7740" y="11045"/>
                                <a:pt x="7746" y="11049"/>
                                <a:pt x="7751" y="11056"/>
                              </a:cubicBezTo>
                              <a:lnTo>
                                <a:pt x="7751" y="11056"/>
                              </a:lnTo>
                              <a:cubicBezTo>
                                <a:pt x="7735" y="11056"/>
                                <a:pt x="7713" y="11056"/>
                                <a:pt x="7697" y="11059"/>
                              </a:cubicBezTo>
                              <a:cubicBezTo>
                                <a:pt x="7681" y="11063"/>
                                <a:pt x="7659" y="11066"/>
                                <a:pt x="7643" y="11073"/>
                              </a:cubicBezTo>
                              <a:cubicBezTo>
                                <a:pt x="7616" y="11084"/>
                                <a:pt x="7594" y="11094"/>
                                <a:pt x="7578" y="11105"/>
                              </a:cubicBezTo>
                              <a:cubicBezTo>
                                <a:pt x="7551" y="11123"/>
                                <a:pt x="7529" y="11147"/>
                                <a:pt x="7513" y="11172"/>
                              </a:cubicBezTo>
                              <a:cubicBezTo>
                                <a:pt x="7480" y="11225"/>
                                <a:pt x="7485" y="11278"/>
                                <a:pt x="7491" y="11299"/>
                              </a:cubicBezTo>
                              <a:cubicBezTo>
                                <a:pt x="7491" y="11302"/>
                                <a:pt x="7491" y="11302"/>
                                <a:pt x="7491" y="11306"/>
                              </a:cubicBezTo>
                              <a:cubicBezTo>
                                <a:pt x="7491" y="11306"/>
                                <a:pt x="7491" y="11313"/>
                                <a:pt x="7496" y="11313"/>
                              </a:cubicBezTo>
                              <a:cubicBezTo>
                                <a:pt x="7496" y="11313"/>
                                <a:pt x="7496" y="11313"/>
                                <a:pt x="7496" y="11313"/>
                              </a:cubicBezTo>
                              <a:lnTo>
                                <a:pt x="7496" y="11316"/>
                              </a:lnTo>
                              <a:cubicBezTo>
                                <a:pt x="7485" y="11324"/>
                                <a:pt x="7475" y="11334"/>
                                <a:pt x="7475" y="11338"/>
                              </a:cubicBezTo>
                              <a:lnTo>
                                <a:pt x="7475" y="11341"/>
                              </a:lnTo>
                              <a:lnTo>
                                <a:pt x="7475" y="11341"/>
                              </a:lnTo>
                              <a:cubicBezTo>
                                <a:pt x="7480" y="11345"/>
                                <a:pt x="7485" y="11341"/>
                                <a:pt x="7496" y="11334"/>
                              </a:cubicBezTo>
                              <a:cubicBezTo>
                                <a:pt x="7502" y="11331"/>
                                <a:pt x="7507" y="11327"/>
                                <a:pt x="7518" y="11324"/>
                              </a:cubicBezTo>
                              <a:cubicBezTo>
                                <a:pt x="7534" y="11316"/>
                                <a:pt x="7556" y="11309"/>
                                <a:pt x="7578" y="11302"/>
                              </a:cubicBezTo>
                              <a:cubicBezTo>
                                <a:pt x="7670" y="11288"/>
                                <a:pt x="7805" y="11271"/>
                                <a:pt x="7930" y="11281"/>
                              </a:cubicBezTo>
                              <a:cubicBezTo>
                                <a:pt x="7962" y="11285"/>
                                <a:pt x="8017" y="11295"/>
                                <a:pt x="8076" y="11316"/>
                              </a:cubicBezTo>
                              <a:cubicBezTo>
                                <a:pt x="8103" y="11327"/>
                                <a:pt x="8125" y="11338"/>
                                <a:pt x="8152" y="11352"/>
                              </a:cubicBezTo>
                              <a:cubicBezTo>
                                <a:pt x="8217" y="11391"/>
                                <a:pt x="8282" y="11436"/>
                                <a:pt x="8342" y="11496"/>
                              </a:cubicBezTo>
                              <a:cubicBezTo>
                                <a:pt x="8385" y="11539"/>
                                <a:pt x="8423" y="11584"/>
                                <a:pt x="8461" y="11634"/>
                              </a:cubicBezTo>
                              <a:cubicBezTo>
                                <a:pt x="8504" y="11690"/>
                                <a:pt x="8553" y="11747"/>
                                <a:pt x="8591" y="11789"/>
                              </a:cubicBezTo>
                              <a:cubicBezTo>
                                <a:pt x="8591" y="11792"/>
                                <a:pt x="8597" y="11792"/>
                                <a:pt x="8597" y="11796"/>
                              </a:cubicBezTo>
                              <a:cubicBezTo>
                                <a:pt x="8591" y="11799"/>
                                <a:pt x="8580" y="11810"/>
                                <a:pt x="8564" y="11828"/>
                              </a:cubicBezTo>
                              <a:cubicBezTo>
                                <a:pt x="8553" y="11838"/>
                                <a:pt x="8548" y="11845"/>
                                <a:pt x="8537" y="11856"/>
                              </a:cubicBezTo>
                              <a:cubicBezTo>
                                <a:pt x="8521" y="11881"/>
                                <a:pt x="8510" y="11905"/>
                                <a:pt x="8504" y="11933"/>
                              </a:cubicBezTo>
                              <a:lnTo>
                                <a:pt x="8504" y="11937"/>
                              </a:lnTo>
                              <a:cubicBezTo>
                                <a:pt x="8504" y="11940"/>
                                <a:pt x="8504" y="11940"/>
                                <a:pt x="8504" y="11944"/>
                              </a:cubicBezTo>
                              <a:lnTo>
                                <a:pt x="8504" y="11948"/>
                              </a:lnTo>
                              <a:lnTo>
                                <a:pt x="8504" y="11951"/>
                              </a:lnTo>
                              <a:cubicBezTo>
                                <a:pt x="8504" y="11958"/>
                                <a:pt x="8504" y="11965"/>
                                <a:pt x="8504" y="11969"/>
                              </a:cubicBezTo>
                              <a:cubicBezTo>
                                <a:pt x="8504" y="11976"/>
                                <a:pt x="8510" y="11983"/>
                                <a:pt x="8510" y="11990"/>
                              </a:cubicBezTo>
                              <a:cubicBezTo>
                                <a:pt x="8510" y="11997"/>
                                <a:pt x="8515" y="12000"/>
                                <a:pt x="8515" y="12007"/>
                              </a:cubicBezTo>
                              <a:cubicBezTo>
                                <a:pt x="8515" y="12007"/>
                                <a:pt x="8515" y="12011"/>
                                <a:pt x="8515" y="12011"/>
                              </a:cubicBezTo>
                              <a:lnTo>
                                <a:pt x="8515" y="12014"/>
                              </a:lnTo>
                              <a:cubicBezTo>
                                <a:pt x="8515" y="12018"/>
                                <a:pt x="8521" y="12018"/>
                                <a:pt x="8521" y="12022"/>
                              </a:cubicBezTo>
                              <a:cubicBezTo>
                                <a:pt x="8515" y="12029"/>
                                <a:pt x="8510" y="12032"/>
                                <a:pt x="8515" y="12036"/>
                              </a:cubicBezTo>
                              <a:cubicBezTo>
                                <a:pt x="8521" y="12039"/>
                                <a:pt x="8532" y="12036"/>
                                <a:pt x="8553" y="12025"/>
                              </a:cubicBezTo>
                              <a:cubicBezTo>
                                <a:pt x="8564" y="12022"/>
                                <a:pt x="8580" y="12014"/>
                                <a:pt x="8597" y="12007"/>
                              </a:cubicBezTo>
                              <a:cubicBezTo>
                                <a:pt x="8629" y="11997"/>
                                <a:pt x="8667" y="11986"/>
                                <a:pt x="8700" y="11976"/>
                              </a:cubicBezTo>
                              <a:cubicBezTo>
                                <a:pt x="8700" y="11976"/>
                                <a:pt x="8700" y="11976"/>
                                <a:pt x="8700" y="11979"/>
                              </a:cubicBezTo>
                              <a:cubicBezTo>
                                <a:pt x="8705" y="11983"/>
                                <a:pt x="8705" y="11990"/>
                                <a:pt x="8710" y="11997"/>
                              </a:cubicBezTo>
                              <a:lnTo>
                                <a:pt x="8710" y="11997"/>
                              </a:lnTo>
                              <a:cubicBezTo>
                                <a:pt x="8721" y="12014"/>
                                <a:pt x="8743" y="12043"/>
                                <a:pt x="8759" y="12074"/>
                              </a:cubicBezTo>
                              <a:lnTo>
                                <a:pt x="8765" y="12085"/>
                              </a:lnTo>
                              <a:cubicBezTo>
                                <a:pt x="8765" y="12089"/>
                                <a:pt x="8770" y="12092"/>
                                <a:pt x="8770" y="12099"/>
                              </a:cubicBezTo>
                              <a:cubicBezTo>
                                <a:pt x="8792" y="12138"/>
                                <a:pt x="8803" y="12180"/>
                                <a:pt x="8819" y="12215"/>
                              </a:cubicBezTo>
                              <a:lnTo>
                                <a:pt x="8851" y="12304"/>
                              </a:lnTo>
                              <a:cubicBezTo>
                                <a:pt x="8889" y="12307"/>
                                <a:pt x="8927" y="12392"/>
                                <a:pt x="8949" y="12413"/>
                              </a:cubicBezTo>
                              <a:close/>
                              <a:moveTo>
                                <a:pt x="6960" y="11063"/>
                              </a:moveTo>
                              <a:cubicBezTo>
                                <a:pt x="6933" y="10911"/>
                                <a:pt x="6895" y="10763"/>
                                <a:pt x="6868" y="10678"/>
                              </a:cubicBezTo>
                              <a:lnTo>
                                <a:pt x="6857" y="10625"/>
                              </a:lnTo>
                              <a:cubicBezTo>
                                <a:pt x="6889" y="10633"/>
                                <a:pt x="6992" y="10657"/>
                                <a:pt x="7101" y="10692"/>
                              </a:cubicBezTo>
                              <a:cubicBezTo>
                                <a:pt x="7177" y="10724"/>
                                <a:pt x="7274" y="10759"/>
                                <a:pt x="7307" y="10767"/>
                              </a:cubicBezTo>
                              <a:cubicBezTo>
                                <a:pt x="7301" y="10781"/>
                                <a:pt x="7274" y="10826"/>
                                <a:pt x="7242" y="10886"/>
                              </a:cubicBezTo>
                              <a:cubicBezTo>
                                <a:pt x="7236" y="10893"/>
                                <a:pt x="7236" y="10897"/>
                                <a:pt x="7231" y="10904"/>
                              </a:cubicBezTo>
                              <a:cubicBezTo>
                                <a:pt x="7220" y="10925"/>
                                <a:pt x="7149" y="11041"/>
                                <a:pt x="7090" y="11175"/>
                              </a:cubicBezTo>
                              <a:cubicBezTo>
                                <a:pt x="7079" y="11197"/>
                                <a:pt x="7074" y="11218"/>
                                <a:pt x="7063" y="11239"/>
                              </a:cubicBezTo>
                              <a:cubicBezTo>
                                <a:pt x="7041" y="11292"/>
                                <a:pt x="7019" y="11348"/>
                                <a:pt x="7003" y="11401"/>
                              </a:cubicBezTo>
                              <a:cubicBezTo>
                                <a:pt x="6998" y="11341"/>
                                <a:pt x="6981" y="11207"/>
                                <a:pt x="6960" y="11063"/>
                              </a:cubicBezTo>
                              <a:close/>
                              <a:moveTo>
                                <a:pt x="8808" y="11704"/>
                              </a:moveTo>
                              <a:cubicBezTo>
                                <a:pt x="8786" y="11708"/>
                                <a:pt x="8765" y="11715"/>
                                <a:pt x="8738" y="11725"/>
                              </a:cubicBezTo>
                              <a:lnTo>
                                <a:pt x="8721" y="11704"/>
                              </a:lnTo>
                              <a:cubicBezTo>
                                <a:pt x="8716" y="11694"/>
                                <a:pt x="8705" y="11680"/>
                                <a:pt x="8689" y="11655"/>
                              </a:cubicBezTo>
                              <a:cubicBezTo>
                                <a:pt x="8673" y="11630"/>
                                <a:pt x="8651" y="11602"/>
                                <a:pt x="8618" y="11567"/>
                              </a:cubicBezTo>
                              <a:cubicBezTo>
                                <a:pt x="8607" y="11553"/>
                                <a:pt x="8591" y="11535"/>
                                <a:pt x="8575" y="11521"/>
                              </a:cubicBezTo>
                              <a:cubicBezTo>
                                <a:pt x="8597" y="11524"/>
                                <a:pt x="8613" y="11528"/>
                                <a:pt x="8629" y="11535"/>
                              </a:cubicBezTo>
                              <a:cubicBezTo>
                                <a:pt x="8640" y="11539"/>
                                <a:pt x="8656" y="11546"/>
                                <a:pt x="8678" y="11553"/>
                              </a:cubicBezTo>
                              <a:cubicBezTo>
                                <a:pt x="8705" y="11567"/>
                                <a:pt x="8738" y="11588"/>
                                <a:pt x="8765" y="11606"/>
                              </a:cubicBezTo>
                              <a:cubicBezTo>
                                <a:pt x="8781" y="11620"/>
                                <a:pt x="8803" y="11634"/>
                                <a:pt x="8819" y="11651"/>
                              </a:cubicBezTo>
                              <a:cubicBezTo>
                                <a:pt x="8835" y="11669"/>
                                <a:pt x="8851" y="11683"/>
                                <a:pt x="8857" y="11697"/>
                              </a:cubicBezTo>
                              <a:cubicBezTo>
                                <a:pt x="8851" y="11701"/>
                                <a:pt x="8830" y="11701"/>
                                <a:pt x="8808" y="11704"/>
                              </a:cubicBezTo>
                              <a:close/>
                              <a:moveTo>
                                <a:pt x="5816" y="8221"/>
                              </a:moveTo>
                              <a:cubicBezTo>
                                <a:pt x="5838" y="8204"/>
                                <a:pt x="5870" y="8168"/>
                                <a:pt x="5914" y="8137"/>
                              </a:cubicBezTo>
                              <a:cubicBezTo>
                                <a:pt x="5952" y="8108"/>
                                <a:pt x="5995" y="8077"/>
                                <a:pt x="6038" y="8048"/>
                              </a:cubicBezTo>
                              <a:cubicBezTo>
                                <a:pt x="6082" y="8024"/>
                                <a:pt x="6114" y="8003"/>
                                <a:pt x="6125" y="7996"/>
                              </a:cubicBezTo>
                              <a:cubicBezTo>
                                <a:pt x="6141" y="7985"/>
                                <a:pt x="6163" y="7971"/>
                                <a:pt x="6185" y="7960"/>
                              </a:cubicBezTo>
                              <a:cubicBezTo>
                                <a:pt x="6244" y="7925"/>
                                <a:pt x="6266" y="7914"/>
                                <a:pt x="6266" y="7904"/>
                              </a:cubicBezTo>
                              <a:lnTo>
                                <a:pt x="6271" y="7904"/>
                              </a:lnTo>
                              <a:cubicBezTo>
                                <a:pt x="6277" y="7907"/>
                                <a:pt x="6282" y="7914"/>
                                <a:pt x="6288" y="7918"/>
                              </a:cubicBezTo>
                              <a:cubicBezTo>
                                <a:pt x="6326" y="7943"/>
                                <a:pt x="6396" y="7971"/>
                                <a:pt x="6499" y="7999"/>
                              </a:cubicBezTo>
                              <a:cubicBezTo>
                                <a:pt x="6542" y="8010"/>
                                <a:pt x="6586" y="8020"/>
                                <a:pt x="6629" y="8027"/>
                              </a:cubicBezTo>
                              <a:cubicBezTo>
                                <a:pt x="6629" y="8031"/>
                                <a:pt x="6629" y="8038"/>
                                <a:pt x="6634" y="8045"/>
                              </a:cubicBezTo>
                              <a:cubicBezTo>
                                <a:pt x="6634" y="8045"/>
                                <a:pt x="6634" y="8048"/>
                                <a:pt x="6634" y="8052"/>
                              </a:cubicBezTo>
                              <a:lnTo>
                                <a:pt x="6634" y="8052"/>
                              </a:lnTo>
                              <a:cubicBezTo>
                                <a:pt x="6645" y="8070"/>
                                <a:pt x="6662" y="8087"/>
                                <a:pt x="6689" y="8101"/>
                              </a:cubicBezTo>
                              <a:cubicBezTo>
                                <a:pt x="6705" y="8112"/>
                                <a:pt x="6727" y="8119"/>
                                <a:pt x="6743" y="8126"/>
                              </a:cubicBezTo>
                              <a:cubicBezTo>
                                <a:pt x="6765" y="8133"/>
                                <a:pt x="6792" y="8137"/>
                                <a:pt x="6819" y="8144"/>
                              </a:cubicBezTo>
                              <a:cubicBezTo>
                                <a:pt x="6835" y="8147"/>
                                <a:pt x="6851" y="8147"/>
                                <a:pt x="6868" y="8151"/>
                              </a:cubicBezTo>
                              <a:cubicBezTo>
                                <a:pt x="6900" y="8158"/>
                                <a:pt x="6938" y="8175"/>
                                <a:pt x="6971" y="8197"/>
                              </a:cubicBezTo>
                              <a:cubicBezTo>
                                <a:pt x="6987" y="8204"/>
                                <a:pt x="6998" y="8214"/>
                                <a:pt x="7014" y="8228"/>
                              </a:cubicBezTo>
                              <a:lnTo>
                                <a:pt x="7063" y="8267"/>
                              </a:lnTo>
                              <a:lnTo>
                                <a:pt x="7074" y="8271"/>
                              </a:lnTo>
                              <a:lnTo>
                                <a:pt x="7106" y="8235"/>
                              </a:lnTo>
                              <a:cubicBezTo>
                                <a:pt x="7111" y="8228"/>
                                <a:pt x="7117" y="8225"/>
                                <a:pt x="7117" y="8218"/>
                              </a:cubicBezTo>
                              <a:cubicBezTo>
                                <a:pt x="7128" y="8207"/>
                                <a:pt x="7133" y="8197"/>
                                <a:pt x="7139" y="8186"/>
                              </a:cubicBezTo>
                              <a:cubicBezTo>
                                <a:pt x="7149" y="8165"/>
                                <a:pt x="7155" y="8147"/>
                                <a:pt x="7160" y="8140"/>
                              </a:cubicBezTo>
                              <a:cubicBezTo>
                                <a:pt x="7166" y="8119"/>
                                <a:pt x="7166" y="8094"/>
                                <a:pt x="7155" y="8073"/>
                              </a:cubicBezTo>
                              <a:cubicBezTo>
                                <a:pt x="7149" y="8055"/>
                                <a:pt x="7133" y="8038"/>
                                <a:pt x="7117" y="8024"/>
                              </a:cubicBezTo>
                              <a:cubicBezTo>
                                <a:pt x="7122" y="8024"/>
                                <a:pt x="7128" y="8020"/>
                                <a:pt x="7133" y="8020"/>
                              </a:cubicBezTo>
                              <a:cubicBezTo>
                                <a:pt x="7139" y="8020"/>
                                <a:pt x="7144" y="8017"/>
                                <a:pt x="7149" y="8017"/>
                              </a:cubicBezTo>
                              <a:lnTo>
                                <a:pt x="7155" y="8017"/>
                              </a:lnTo>
                              <a:cubicBezTo>
                                <a:pt x="7328" y="7985"/>
                                <a:pt x="7729" y="7788"/>
                                <a:pt x="7746" y="7781"/>
                              </a:cubicBezTo>
                              <a:cubicBezTo>
                                <a:pt x="7746" y="7781"/>
                                <a:pt x="7859" y="7745"/>
                                <a:pt x="8038" y="7717"/>
                              </a:cubicBezTo>
                              <a:cubicBezTo>
                                <a:pt x="8038" y="7721"/>
                                <a:pt x="8038" y="7724"/>
                                <a:pt x="8038" y="7728"/>
                              </a:cubicBezTo>
                              <a:cubicBezTo>
                                <a:pt x="8038" y="7728"/>
                                <a:pt x="8033" y="7728"/>
                                <a:pt x="8033" y="7731"/>
                              </a:cubicBezTo>
                              <a:lnTo>
                                <a:pt x="8033" y="7731"/>
                              </a:lnTo>
                              <a:lnTo>
                                <a:pt x="8033" y="7735"/>
                              </a:lnTo>
                              <a:cubicBezTo>
                                <a:pt x="8033" y="7738"/>
                                <a:pt x="8033" y="7742"/>
                                <a:pt x="8033" y="7745"/>
                              </a:cubicBezTo>
                              <a:lnTo>
                                <a:pt x="8033" y="7752"/>
                              </a:lnTo>
                              <a:cubicBezTo>
                                <a:pt x="8033" y="7770"/>
                                <a:pt x="8038" y="7802"/>
                                <a:pt x="8038" y="7837"/>
                              </a:cubicBezTo>
                              <a:cubicBezTo>
                                <a:pt x="8038" y="7872"/>
                                <a:pt x="8033" y="7932"/>
                                <a:pt x="8006" y="7999"/>
                              </a:cubicBezTo>
                              <a:lnTo>
                                <a:pt x="8000" y="8010"/>
                              </a:lnTo>
                              <a:cubicBezTo>
                                <a:pt x="8000" y="8013"/>
                                <a:pt x="8000" y="8017"/>
                                <a:pt x="7995" y="8020"/>
                              </a:cubicBezTo>
                              <a:lnTo>
                                <a:pt x="7995" y="8024"/>
                              </a:lnTo>
                              <a:cubicBezTo>
                                <a:pt x="7984" y="8052"/>
                                <a:pt x="7973" y="8077"/>
                                <a:pt x="7962" y="8101"/>
                              </a:cubicBezTo>
                              <a:cubicBezTo>
                                <a:pt x="7946" y="8133"/>
                                <a:pt x="7930" y="8168"/>
                                <a:pt x="7908" y="8200"/>
                              </a:cubicBezTo>
                              <a:cubicBezTo>
                                <a:pt x="7881" y="8242"/>
                                <a:pt x="7854" y="8288"/>
                                <a:pt x="7822" y="8330"/>
                              </a:cubicBezTo>
                              <a:cubicBezTo>
                                <a:pt x="7822" y="8320"/>
                                <a:pt x="7816" y="8306"/>
                                <a:pt x="7816" y="8292"/>
                              </a:cubicBezTo>
                              <a:cubicBezTo>
                                <a:pt x="7822" y="8288"/>
                                <a:pt x="7822" y="8281"/>
                                <a:pt x="7816" y="8267"/>
                              </a:cubicBezTo>
                              <a:cubicBezTo>
                                <a:pt x="7816" y="8263"/>
                                <a:pt x="7816" y="8260"/>
                                <a:pt x="7816" y="8253"/>
                              </a:cubicBezTo>
                              <a:lnTo>
                                <a:pt x="7816" y="8246"/>
                              </a:lnTo>
                              <a:cubicBezTo>
                                <a:pt x="7816" y="8225"/>
                                <a:pt x="7811" y="8200"/>
                                <a:pt x="7800" y="8182"/>
                              </a:cubicBezTo>
                              <a:cubicBezTo>
                                <a:pt x="7789" y="8161"/>
                                <a:pt x="7773" y="8147"/>
                                <a:pt x="7751" y="8133"/>
                              </a:cubicBezTo>
                              <a:cubicBezTo>
                                <a:pt x="7724" y="8119"/>
                                <a:pt x="7686" y="8108"/>
                                <a:pt x="7637" y="8101"/>
                              </a:cubicBezTo>
                              <a:cubicBezTo>
                                <a:pt x="7594" y="8094"/>
                                <a:pt x="7551" y="8094"/>
                                <a:pt x="7513" y="8098"/>
                              </a:cubicBezTo>
                              <a:cubicBezTo>
                                <a:pt x="7496" y="8101"/>
                                <a:pt x="7475" y="8101"/>
                                <a:pt x="7458" y="8108"/>
                              </a:cubicBezTo>
                              <a:cubicBezTo>
                                <a:pt x="7437" y="8112"/>
                                <a:pt x="7426" y="8122"/>
                                <a:pt x="7420" y="8133"/>
                              </a:cubicBezTo>
                              <a:cubicBezTo>
                                <a:pt x="7420" y="8137"/>
                                <a:pt x="7415" y="8140"/>
                                <a:pt x="7420" y="8140"/>
                              </a:cubicBezTo>
                              <a:cubicBezTo>
                                <a:pt x="7420" y="8144"/>
                                <a:pt x="7420" y="8147"/>
                                <a:pt x="7420" y="8147"/>
                              </a:cubicBezTo>
                              <a:cubicBezTo>
                                <a:pt x="7420" y="8151"/>
                                <a:pt x="7420" y="8154"/>
                                <a:pt x="7426" y="8161"/>
                              </a:cubicBezTo>
                              <a:cubicBezTo>
                                <a:pt x="7426" y="8165"/>
                                <a:pt x="7431" y="8172"/>
                                <a:pt x="7431" y="8179"/>
                              </a:cubicBezTo>
                              <a:cubicBezTo>
                                <a:pt x="7437" y="8197"/>
                                <a:pt x="7448" y="8218"/>
                                <a:pt x="7453" y="8246"/>
                              </a:cubicBezTo>
                              <a:cubicBezTo>
                                <a:pt x="7469" y="8288"/>
                                <a:pt x="7480" y="8338"/>
                                <a:pt x="7475" y="8394"/>
                              </a:cubicBezTo>
                              <a:cubicBezTo>
                                <a:pt x="7469" y="8440"/>
                                <a:pt x="7442" y="8489"/>
                                <a:pt x="7420" y="8538"/>
                              </a:cubicBezTo>
                              <a:cubicBezTo>
                                <a:pt x="7415" y="8549"/>
                                <a:pt x="7410" y="8563"/>
                                <a:pt x="7404" y="8574"/>
                              </a:cubicBezTo>
                              <a:cubicBezTo>
                                <a:pt x="7388" y="8602"/>
                                <a:pt x="7377" y="8637"/>
                                <a:pt x="7372" y="8676"/>
                              </a:cubicBezTo>
                              <a:cubicBezTo>
                                <a:pt x="7366" y="8708"/>
                                <a:pt x="7366" y="8746"/>
                                <a:pt x="7377" y="8782"/>
                              </a:cubicBezTo>
                              <a:cubicBezTo>
                                <a:pt x="7382" y="8813"/>
                                <a:pt x="7399" y="8849"/>
                                <a:pt x="7415" y="8880"/>
                              </a:cubicBezTo>
                              <a:cubicBezTo>
                                <a:pt x="7426" y="8902"/>
                                <a:pt x="7437" y="8923"/>
                                <a:pt x="7453" y="8944"/>
                              </a:cubicBezTo>
                              <a:cubicBezTo>
                                <a:pt x="7458" y="8954"/>
                                <a:pt x="7464" y="8962"/>
                                <a:pt x="7469" y="8972"/>
                              </a:cubicBezTo>
                              <a:cubicBezTo>
                                <a:pt x="7502" y="9018"/>
                                <a:pt x="7540" y="9060"/>
                                <a:pt x="7572" y="9095"/>
                              </a:cubicBezTo>
                              <a:lnTo>
                                <a:pt x="7588" y="9117"/>
                              </a:lnTo>
                              <a:cubicBezTo>
                                <a:pt x="7621" y="9152"/>
                                <a:pt x="7648" y="9184"/>
                                <a:pt x="7664" y="9208"/>
                              </a:cubicBezTo>
                              <a:cubicBezTo>
                                <a:pt x="7697" y="9247"/>
                                <a:pt x="7724" y="9293"/>
                                <a:pt x="7751" y="9335"/>
                              </a:cubicBezTo>
                              <a:lnTo>
                                <a:pt x="7756" y="9342"/>
                              </a:lnTo>
                              <a:cubicBezTo>
                                <a:pt x="7778" y="9385"/>
                                <a:pt x="7805" y="9427"/>
                                <a:pt x="7838" y="9466"/>
                              </a:cubicBezTo>
                              <a:cubicBezTo>
                                <a:pt x="7865" y="9501"/>
                                <a:pt x="7903" y="9533"/>
                                <a:pt x="7941" y="9554"/>
                              </a:cubicBezTo>
                              <a:cubicBezTo>
                                <a:pt x="7968" y="9568"/>
                                <a:pt x="7995" y="9578"/>
                                <a:pt x="8000" y="9578"/>
                              </a:cubicBezTo>
                              <a:lnTo>
                                <a:pt x="8006" y="9578"/>
                              </a:lnTo>
                              <a:lnTo>
                                <a:pt x="8006" y="9578"/>
                              </a:lnTo>
                              <a:cubicBezTo>
                                <a:pt x="8006" y="9586"/>
                                <a:pt x="8011" y="9593"/>
                                <a:pt x="8011" y="9600"/>
                              </a:cubicBezTo>
                              <a:cubicBezTo>
                                <a:pt x="8011" y="9603"/>
                                <a:pt x="8011" y="9607"/>
                                <a:pt x="8011" y="9607"/>
                              </a:cubicBezTo>
                              <a:lnTo>
                                <a:pt x="8011" y="9610"/>
                              </a:lnTo>
                              <a:cubicBezTo>
                                <a:pt x="8011" y="9621"/>
                                <a:pt x="8011" y="9635"/>
                                <a:pt x="8011" y="9652"/>
                              </a:cubicBezTo>
                              <a:cubicBezTo>
                                <a:pt x="8017" y="9684"/>
                                <a:pt x="8027" y="9727"/>
                                <a:pt x="8038" y="9776"/>
                              </a:cubicBezTo>
                              <a:cubicBezTo>
                                <a:pt x="8038" y="9783"/>
                                <a:pt x="8044" y="9794"/>
                                <a:pt x="8044" y="9801"/>
                              </a:cubicBezTo>
                              <a:cubicBezTo>
                                <a:pt x="8049" y="9815"/>
                                <a:pt x="8049" y="9829"/>
                                <a:pt x="8055" y="9836"/>
                              </a:cubicBezTo>
                              <a:lnTo>
                                <a:pt x="8055" y="9836"/>
                              </a:lnTo>
                              <a:cubicBezTo>
                                <a:pt x="8060" y="9864"/>
                                <a:pt x="8071" y="9889"/>
                                <a:pt x="8071" y="9899"/>
                              </a:cubicBezTo>
                              <a:cubicBezTo>
                                <a:pt x="8022" y="9942"/>
                                <a:pt x="7973" y="9987"/>
                                <a:pt x="7925" y="10030"/>
                              </a:cubicBezTo>
                              <a:cubicBezTo>
                                <a:pt x="7854" y="10093"/>
                                <a:pt x="7805" y="10143"/>
                                <a:pt x="7767" y="10185"/>
                              </a:cubicBezTo>
                              <a:cubicBezTo>
                                <a:pt x="7735" y="10224"/>
                                <a:pt x="7708" y="10259"/>
                                <a:pt x="7686" y="10294"/>
                              </a:cubicBezTo>
                              <a:cubicBezTo>
                                <a:pt x="7659" y="10326"/>
                                <a:pt x="7637" y="10351"/>
                                <a:pt x="7626" y="10365"/>
                              </a:cubicBezTo>
                              <a:cubicBezTo>
                                <a:pt x="7616" y="10343"/>
                                <a:pt x="7610" y="10322"/>
                                <a:pt x="7605" y="10305"/>
                              </a:cubicBezTo>
                              <a:cubicBezTo>
                                <a:pt x="7588" y="10245"/>
                                <a:pt x="7583" y="10185"/>
                                <a:pt x="7572" y="10125"/>
                              </a:cubicBezTo>
                              <a:cubicBezTo>
                                <a:pt x="7567" y="10093"/>
                                <a:pt x="7567" y="10058"/>
                                <a:pt x="7561" y="10026"/>
                              </a:cubicBezTo>
                              <a:cubicBezTo>
                                <a:pt x="7551" y="9973"/>
                                <a:pt x="7540" y="9927"/>
                                <a:pt x="7523" y="9889"/>
                              </a:cubicBezTo>
                              <a:cubicBezTo>
                                <a:pt x="7502" y="9843"/>
                                <a:pt x="7475" y="9801"/>
                                <a:pt x="7448" y="9762"/>
                              </a:cubicBezTo>
                              <a:cubicBezTo>
                                <a:pt x="7420" y="9723"/>
                                <a:pt x="7393" y="9684"/>
                                <a:pt x="7372" y="9642"/>
                              </a:cubicBezTo>
                              <a:cubicBezTo>
                                <a:pt x="7350" y="9607"/>
                                <a:pt x="7339" y="9568"/>
                                <a:pt x="7323" y="9526"/>
                              </a:cubicBezTo>
                              <a:cubicBezTo>
                                <a:pt x="7301" y="9462"/>
                                <a:pt x="7296" y="9395"/>
                                <a:pt x="7301" y="9328"/>
                              </a:cubicBezTo>
                              <a:cubicBezTo>
                                <a:pt x="7307" y="9303"/>
                                <a:pt x="7307" y="9286"/>
                                <a:pt x="7301" y="9279"/>
                              </a:cubicBezTo>
                              <a:lnTo>
                                <a:pt x="7301" y="9279"/>
                              </a:lnTo>
                              <a:lnTo>
                                <a:pt x="7301" y="9279"/>
                              </a:lnTo>
                              <a:cubicBezTo>
                                <a:pt x="7296" y="9275"/>
                                <a:pt x="7285" y="9279"/>
                                <a:pt x="7274" y="9286"/>
                              </a:cubicBezTo>
                              <a:lnTo>
                                <a:pt x="7274" y="9286"/>
                              </a:lnTo>
                              <a:cubicBezTo>
                                <a:pt x="7263" y="9293"/>
                                <a:pt x="7252" y="9300"/>
                                <a:pt x="7236" y="9311"/>
                              </a:cubicBezTo>
                              <a:cubicBezTo>
                                <a:pt x="7214" y="9328"/>
                                <a:pt x="7177" y="9363"/>
                                <a:pt x="7144" y="9416"/>
                              </a:cubicBezTo>
                              <a:cubicBezTo>
                                <a:pt x="7117" y="9459"/>
                                <a:pt x="7101" y="9515"/>
                                <a:pt x="7090" y="9571"/>
                              </a:cubicBezTo>
                              <a:cubicBezTo>
                                <a:pt x="7084" y="9617"/>
                                <a:pt x="7079" y="9670"/>
                                <a:pt x="7079" y="9730"/>
                              </a:cubicBezTo>
                              <a:lnTo>
                                <a:pt x="7079" y="9744"/>
                              </a:lnTo>
                              <a:cubicBezTo>
                                <a:pt x="7079" y="9794"/>
                                <a:pt x="7084" y="9871"/>
                                <a:pt x="7095" y="9959"/>
                              </a:cubicBezTo>
                              <a:cubicBezTo>
                                <a:pt x="7106" y="10019"/>
                                <a:pt x="7117" y="10072"/>
                                <a:pt x="7139" y="10118"/>
                              </a:cubicBezTo>
                              <a:cubicBezTo>
                                <a:pt x="7160" y="10171"/>
                                <a:pt x="7187" y="10227"/>
                                <a:pt x="7225" y="10287"/>
                              </a:cubicBezTo>
                              <a:cubicBezTo>
                                <a:pt x="7290" y="10389"/>
                                <a:pt x="7366" y="10484"/>
                                <a:pt x="7442" y="10580"/>
                              </a:cubicBezTo>
                              <a:lnTo>
                                <a:pt x="7458" y="10601"/>
                              </a:lnTo>
                              <a:lnTo>
                                <a:pt x="7410" y="10664"/>
                              </a:lnTo>
                              <a:cubicBezTo>
                                <a:pt x="7399" y="10654"/>
                                <a:pt x="7388" y="10643"/>
                                <a:pt x="7372" y="10633"/>
                              </a:cubicBezTo>
                              <a:cubicBezTo>
                                <a:pt x="7361" y="10622"/>
                                <a:pt x="7339" y="10604"/>
                                <a:pt x="7301" y="10587"/>
                              </a:cubicBezTo>
                              <a:cubicBezTo>
                                <a:pt x="7252" y="10559"/>
                                <a:pt x="7182" y="10530"/>
                                <a:pt x="7122" y="10513"/>
                              </a:cubicBezTo>
                              <a:cubicBezTo>
                                <a:pt x="7079" y="10499"/>
                                <a:pt x="7030" y="10484"/>
                                <a:pt x="6981" y="10474"/>
                              </a:cubicBezTo>
                              <a:cubicBezTo>
                                <a:pt x="6916" y="10460"/>
                                <a:pt x="6862" y="10449"/>
                                <a:pt x="6840" y="10446"/>
                              </a:cubicBezTo>
                              <a:cubicBezTo>
                                <a:pt x="6840" y="10428"/>
                                <a:pt x="6840" y="10386"/>
                                <a:pt x="6830" y="10340"/>
                              </a:cubicBezTo>
                              <a:cubicBezTo>
                                <a:pt x="6819" y="10276"/>
                                <a:pt x="6803" y="10195"/>
                                <a:pt x="6781" y="10128"/>
                              </a:cubicBezTo>
                              <a:cubicBezTo>
                                <a:pt x="6759" y="10047"/>
                                <a:pt x="6716" y="9899"/>
                                <a:pt x="6662" y="9755"/>
                              </a:cubicBezTo>
                              <a:cubicBezTo>
                                <a:pt x="6607" y="9607"/>
                                <a:pt x="6531" y="9437"/>
                                <a:pt x="6477" y="9332"/>
                              </a:cubicBezTo>
                              <a:cubicBezTo>
                                <a:pt x="6472" y="9321"/>
                                <a:pt x="6472" y="9318"/>
                                <a:pt x="6466" y="9318"/>
                              </a:cubicBezTo>
                              <a:cubicBezTo>
                                <a:pt x="6456" y="9289"/>
                                <a:pt x="6445" y="9272"/>
                                <a:pt x="6445" y="9272"/>
                              </a:cubicBezTo>
                              <a:lnTo>
                                <a:pt x="6445" y="9272"/>
                              </a:lnTo>
                              <a:lnTo>
                                <a:pt x="6445" y="9272"/>
                              </a:lnTo>
                              <a:cubicBezTo>
                                <a:pt x="6472" y="9265"/>
                                <a:pt x="6499" y="9261"/>
                                <a:pt x="6526" y="9254"/>
                              </a:cubicBezTo>
                              <a:cubicBezTo>
                                <a:pt x="6553" y="9251"/>
                                <a:pt x="6575" y="9247"/>
                                <a:pt x="6602" y="9244"/>
                              </a:cubicBezTo>
                              <a:cubicBezTo>
                                <a:pt x="6618" y="9240"/>
                                <a:pt x="6634" y="9240"/>
                                <a:pt x="6651" y="9237"/>
                              </a:cubicBezTo>
                              <a:cubicBezTo>
                                <a:pt x="6662" y="9237"/>
                                <a:pt x="6672" y="9233"/>
                                <a:pt x="6678" y="9233"/>
                              </a:cubicBezTo>
                              <a:lnTo>
                                <a:pt x="6678" y="9233"/>
                              </a:lnTo>
                              <a:cubicBezTo>
                                <a:pt x="6683" y="9237"/>
                                <a:pt x="6689" y="9237"/>
                                <a:pt x="6700" y="9240"/>
                              </a:cubicBezTo>
                              <a:cubicBezTo>
                                <a:pt x="6705" y="9240"/>
                                <a:pt x="6716" y="9244"/>
                                <a:pt x="6727" y="9247"/>
                              </a:cubicBezTo>
                              <a:cubicBezTo>
                                <a:pt x="6737" y="9251"/>
                                <a:pt x="6748" y="9254"/>
                                <a:pt x="6754" y="9261"/>
                              </a:cubicBezTo>
                              <a:cubicBezTo>
                                <a:pt x="6759" y="9268"/>
                                <a:pt x="6759" y="9275"/>
                                <a:pt x="6759" y="9286"/>
                              </a:cubicBezTo>
                              <a:cubicBezTo>
                                <a:pt x="6759" y="9296"/>
                                <a:pt x="6748" y="9311"/>
                                <a:pt x="6737" y="9328"/>
                              </a:cubicBezTo>
                              <a:lnTo>
                                <a:pt x="6737" y="9332"/>
                              </a:lnTo>
                              <a:cubicBezTo>
                                <a:pt x="6732" y="9342"/>
                                <a:pt x="6727" y="9353"/>
                                <a:pt x="6721" y="9367"/>
                              </a:cubicBezTo>
                              <a:cubicBezTo>
                                <a:pt x="6721" y="9374"/>
                                <a:pt x="6721" y="9385"/>
                                <a:pt x="6732" y="9395"/>
                              </a:cubicBezTo>
                              <a:lnTo>
                                <a:pt x="6737" y="9399"/>
                              </a:lnTo>
                              <a:cubicBezTo>
                                <a:pt x="6759" y="9420"/>
                                <a:pt x="6803" y="9420"/>
                                <a:pt x="6803" y="9420"/>
                              </a:cubicBezTo>
                              <a:cubicBezTo>
                                <a:pt x="6868" y="9423"/>
                                <a:pt x="6927" y="9406"/>
                                <a:pt x="6965" y="9370"/>
                              </a:cubicBezTo>
                              <a:cubicBezTo>
                                <a:pt x="6965" y="9370"/>
                                <a:pt x="6971" y="9367"/>
                                <a:pt x="6981" y="9356"/>
                              </a:cubicBezTo>
                              <a:cubicBezTo>
                                <a:pt x="6992" y="9346"/>
                                <a:pt x="7003" y="9332"/>
                                <a:pt x="7008" y="9311"/>
                              </a:cubicBezTo>
                              <a:cubicBezTo>
                                <a:pt x="7014" y="9296"/>
                                <a:pt x="7019" y="9268"/>
                                <a:pt x="7003" y="9237"/>
                              </a:cubicBezTo>
                              <a:cubicBezTo>
                                <a:pt x="6992" y="9215"/>
                                <a:pt x="6976" y="9194"/>
                                <a:pt x="6949" y="9166"/>
                              </a:cubicBezTo>
                              <a:cubicBezTo>
                                <a:pt x="6949" y="9159"/>
                                <a:pt x="6938" y="9152"/>
                                <a:pt x="6927" y="9145"/>
                              </a:cubicBezTo>
                              <a:cubicBezTo>
                                <a:pt x="6922" y="9141"/>
                                <a:pt x="6916" y="9138"/>
                                <a:pt x="6911" y="9131"/>
                              </a:cubicBezTo>
                              <a:cubicBezTo>
                                <a:pt x="6900" y="9124"/>
                                <a:pt x="6889" y="9117"/>
                                <a:pt x="6878" y="9113"/>
                              </a:cubicBezTo>
                              <a:cubicBezTo>
                                <a:pt x="6857" y="9103"/>
                                <a:pt x="6835" y="9092"/>
                                <a:pt x="6808" y="9085"/>
                              </a:cubicBezTo>
                              <a:cubicBezTo>
                                <a:pt x="6781" y="9074"/>
                                <a:pt x="6754" y="9067"/>
                                <a:pt x="6732" y="9060"/>
                              </a:cubicBezTo>
                              <a:cubicBezTo>
                                <a:pt x="6705" y="9053"/>
                                <a:pt x="6678" y="9050"/>
                                <a:pt x="6645" y="9050"/>
                              </a:cubicBezTo>
                              <a:cubicBezTo>
                                <a:pt x="6537" y="9046"/>
                                <a:pt x="6429" y="9053"/>
                                <a:pt x="6320" y="9071"/>
                              </a:cubicBezTo>
                              <a:cubicBezTo>
                                <a:pt x="6315" y="9064"/>
                                <a:pt x="6309" y="9053"/>
                                <a:pt x="6304" y="9043"/>
                              </a:cubicBezTo>
                              <a:cubicBezTo>
                                <a:pt x="6298" y="9018"/>
                                <a:pt x="6260" y="8947"/>
                                <a:pt x="6233" y="8895"/>
                              </a:cubicBezTo>
                              <a:cubicBezTo>
                                <a:pt x="6217" y="8863"/>
                                <a:pt x="6174" y="8792"/>
                                <a:pt x="6125" y="8715"/>
                              </a:cubicBezTo>
                              <a:cubicBezTo>
                                <a:pt x="6092" y="8665"/>
                                <a:pt x="6060" y="8616"/>
                                <a:pt x="6027" y="8574"/>
                              </a:cubicBezTo>
                              <a:cubicBezTo>
                                <a:pt x="5984" y="8489"/>
                                <a:pt x="5984" y="8468"/>
                                <a:pt x="5984" y="8464"/>
                              </a:cubicBezTo>
                              <a:cubicBezTo>
                                <a:pt x="5989" y="8457"/>
                                <a:pt x="5995" y="8450"/>
                                <a:pt x="6011" y="8443"/>
                              </a:cubicBezTo>
                              <a:cubicBezTo>
                                <a:pt x="6038" y="8433"/>
                                <a:pt x="6082" y="8412"/>
                                <a:pt x="6136" y="8394"/>
                              </a:cubicBezTo>
                              <a:cubicBezTo>
                                <a:pt x="6152" y="8387"/>
                                <a:pt x="6174" y="8380"/>
                                <a:pt x="6195" y="8373"/>
                              </a:cubicBezTo>
                              <a:cubicBezTo>
                                <a:pt x="6206" y="8369"/>
                                <a:pt x="6217" y="8366"/>
                                <a:pt x="6233" y="8362"/>
                              </a:cubicBezTo>
                              <a:cubicBezTo>
                                <a:pt x="6233" y="8362"/>
                                <a:pt x="6239" y="8362"/>
                                <a:pt x="6239" y="8366"/>
                              </a:cubicBezTo>
                              <a:cubicBezTo>
                                <a:pt x="6244" y="8366"/>
                                <a:pt x="6250" y="8369"/>
                                <a:pt x="6260" y="8369"/>
                              </a:cubicBezTo>
                              <a:cubicBezTo>
                                <a:pt x="6266" y="8369"/>
                                <a:pt x="6271" y="8369"/>
                                <a:pt x="6277" y="8373"/>
                              </a:cubicBezTo>
                              <a:cubicBezTo>
                                <a:pt x="6298" y="8376"/>
                                <a:pt x="6320" y="8376"/>
                                <a:pt x="6347" y="8376"/>
                              </a:cubicBezTo>
                              <a:cubicBezTo>
                                <a:pt x="6374" y="8376"/>
                                <a:pt x="6407" y="8376"/>
                                <a:pt x="6439" y="8380"/>
                              </a:cubicBezTo>
                              <a:cubicBezTo>
                                <a:pt x="6504" y="8383"/>
                                <a:pt x="6569" y="8401"/>
                                <a:pt x="6607" y="8419"/>
                              </a:cubicBezTo>
                              <a:cubicBezTo>
                                <a:pt x="6656" y="8440"/>
                                <a:pt x="6672" y="8468"/>
                                <a:pt x="6678" y="8475"/>
                              </a:cubicBezTo>
                              <a:cubicBezTo>
                                <a:pt x="6694" y="8496"/>
                                <a:pt x="6700" y="8528"/>
                                <a:pt x="6689" y="8549"/>
                              </a:cubicBezTo>
                              <a:cubicBezTo>
                                <a:pt x="6683" y="8563"/>
                                <a:pt x="6678" y="8570"/>
                                <a:pt x="6672" y="8577"/>
                              </a:cubicBezTo>
                              <a:cubicBezTo>
                                <a:pt x="6672" y="8581"/>
                                <a:pt x="6667" y="8581"/>
                                <a:pt x="6667" y="8584"/>
                              </a:cubicBezTo>
                              <a:cubicBezTo>
                                <a:pt x="6629" y="8605"/>
                                <a:pt x="6618" y="8613"/>
                                <a:pt x="6629" y="8620"/>
                              </a:cubicBezTo>
                              <a:cubicBezTo>
                                <a:pt x="6629" y="8620"/>
                                <a:pt x="6629" y="8620"/>
                                <a:pt x="6634" y="8623"/>
                              </a:cubicBezTo>
                              <a:lnTo>
                                <a:pt x="6618" y="8634"/>
                              </a:lnTo>
                              <a:lnTo>
                                <a:pt x="6656" y="8620"/>
                              </a:lnTo>
                              <a:cubicBezTo>
                                <a:pt x="6667" y="8616"/>
                                <a:pt x="6678" y="8613"/>
                                <a:pt x="6689" y="8605"/>
                              </a:cubicBezTo>
                              <a:cubicBezTo>
                                <a:pt x="6700" y="8602"/>
                                <a:pt x="6705" y="8598"/>
                                <a:pt x="6716" y="8591"/>
                              </a:cubicBezTo>
                              <a:cubicBezTo>
                                <a:pt x="6765" y="8570"/>
                                <a:pt x="6803" y="8542"/>
                                <a:pt x="6830" y="8517"/>
                              </a:cubicBezTo>
                              <a:cubicBezTo>
                                <a:pt x="6846" y="8500"/>
                                <a:pt x="6868" y="8475"/>
                                <a:pt x="6873" y="8443"/>
                              </a:cubicBezTo>
                              <a:cubicBezTo>
                                <a:pt x="6878" y="8426"/>
                                <a:pt x="6878" y="8405"/>
                                <a:pt x="6868" y="8387"/>
                              </a:cubicBezTo>
                              <a:cubicBezTo>
                                <a:pt x="6862" y="8366"/>
                                <a:pt x="6846" y="8348"/>
                                <a:pt x="6824" y="8330"/>
                              </a:cubicBezTo>
                              <a:cubicBezTo>
                                <a:pt x="6803" y="8316"/>
                                <a:pt x="6781" y="8302"/>
                                <a:pt x="6748" y="8292"/>
                              </a:cubicBezTo>
                              <a:cubicBezTo>
                                <a:pt x="6721" y="8281"/>
                                <a:pt x="6694" y="8274"/>
                                <a:pt x="6662" y="8271"/>
                              </a:cubicBezTo>
                              <a:cubicBezTo>
                                <a:pt x="6634" y="8267"/>
                                <a:pt x="6607" y="8267"/>
                                <a:pt x="6575" y="8267"/>
                              </a:cubicBezTo>
                              <a:cubicBezTo>
                                <a:pt x="6553" y="8267"/>
                                <a:pt x="6531" y="8267"/>
                                <a:pt x="6521" y="8271"/>
                              </a:cubicBezTo>
                              <a:cubicBezTo>
                                <a:pt x="6515" y="8271"/>
                                <a:pt x="6515" y="8271"/>
                                <a:pt x="6510" y="8271"/>
                              </a:cubicBezTo>
                              <a:cubicBezTo>
                                <a:pt x="6499" y="8264"/>
                                <a:pt x="6477" y="8256"/>
                                <a:pt x="6456" y="8249"/>
                              </a:cubicBezTo>
                              <a:cubicBezTo>
                                <a:pt x="6412" y="8235"/>
                                <a:pt x="6353" y="8221"/>
                                <a:pt x="6326" y="8214"/>
                              </a:cubicBezTo>
                              <a:lnTo>
                                <a:pt x="6320" y="8214"/>
                              </a:lnTo>
                              <a:cubicBezTo>
                                <a:pt x="6277" y="8204"/>
                                <a:pt x="6185" y="8186"/>
                                <a:pt x="6082" y="8186"/>
                              </a:cubicBezTo>
                              <a:cubicBezTo>
                                <a:pt x="6082" y="8186"/>
                                <a:pt x="6076" y="8186"/>
                                <a:pt x="6076" y="8186"/>
                              </a:cubicBezTo>
                              <a:cubicBezTo>
                                <a:pt x="6017" y="8186"/>
                                <a:pt x="5962" y="8193"/>
                                <a:pt x="5914" y="8207"/>
                              </a:cubicBezTo>
                              <a:cubicBezTo>
                                <a:pt x="5892" y="8214"/>
                                <a:pt x="5876" y="8218"/>
                                <a:pt x="5865" y="8225"/>
                              </a:cubicBezTo>
                              <a:cubicBezTo>
                                <a:pt x="5849" y="8232"/>
                                <a:pt x="5838" y="8235"/>
                                <a:pt x="5832" y="8239"/>
                              </a:cubicBezTo>
                              <a:cubicBezTo>
                                <a:pt x="5832" y="8239"/>
                                <a:pt x="5832" y="8235"/>
                                <a:pt x="5827" y="8235"/>
                              </a:cubicBezTo>
                              <a:lnTo>
                                <a:pt x="5816" y="8221"/>
                              </a:lnTo>
                              <a:lnTo>
                                <a:pt x="5816" y="8221"/>
                              </a:lnTo>
                              <a:lnTo>
                                <a:pt x="5816" y="8221"/>
                              </a:lnTo>
                              <a:close/>
                              <a:moveTo>
                                <a:pt x="6298" y="13446"/>
                              </a:moveTo>
                              <a:cubicBezTo>
                                <a:pt x="6298" y="13439"/>
                                <a:pt x="6304" y="13432"/>
                                <a:pt x="6293" y="13432"/>
                              </a:cubicBezTo>
                              <a:cubicBezTo>
                                <a:pt x="6293" y="13432"/>
                                <a:pt x="6293" y="13432"/>
                                <a:pt x="6293" y="13432"/>
                              </a:cubicBezTo>
                              <a:cubicBezTo>
                                <a:pt x="6293" y="13432"/>
                                <a:pt x="6288" y="13428"/>
                                <a:pt x="6288" y="13428"/>
                              </a:cubicBezTo>
                              <a:cubicBezTo>
                                <a:pt x="6282" y="13428"/>
                                <a:pt x="6282" y="13432"/>
                                <a:pt x="6282" y="13439"/>
                              </a:cubicBezTo>
                              <a:cubicBezTo>
                                <a:pt x="6282" y="13442"/>
                                <a:pt x="6277" y="13442"/>
                                <a:pt x="6277" y="13446"/>
                              </a:cubicBezTo>
                              <a:cubicBezTo>
                                <a:pt x="6271" y="13453"/>
                                <a:pt x="6266" y="13460"/>
                                <a:pt x="6260" y="13470"/>
                              </a:cubicBezTo>
                              <a:cubicBezTo>
                                <a:pt x="6250" y="13488"/>
                                <a:pt x="6217" y="13520"/>
                                <a:pt x="6163" y="13559"/>
                              </a:cubicBezTo>
                              <a:cubicBezTo>
                                <a:pt x="6120" y="13590"/>
                                <a:pt x="6065" y="13622"/>
                                <a:pt x="6000" y="13657"/>
                              </a:cubicBezTo>
                              <a:cubicBezTo>
                                <a:pt x="5935" y="13689"/>
                                <a:pt x="5865" y="13721"/>
                                <a:pt x="5816" y="13742"/>
                              </a:cubicBezTo>
                              <a:cubicBezTo>
                                <a:pt x="5805" y="13749"/>
                                <a:pt x="5789" y="13753"/>
                                <a:pt x="5773" y="13760"/>
                              </a:cubicBezTo>
                              <a:cubicBezTo>
                                <a:pt x="5756" y="13767"/>
                                <a:pt x="5740" y="13774"/>
                                <a:pt x="5724" y="13781"/>
                              </a:cubicBezTo>
                              <a:cubicBezTo>
                                <a:pt x="5735" y="13770"/>
                                <a:pt x="5740" y="13760"/>
                                <a:pt x="5751" y="13745"/>
                              </a:cubicBezTo>
                              <a:cubicBezTo>
                                <a:pt x="5789" y="13689"/>
                                <a:pt x="5805" y="13622"/>
                                <a:pt x="5811" y="13594"/>
                              </a:cubicBezTo>
                              <a:cubicBezTo>
                                <a:pt x="5816" y="13555"/>
                                <a:pt x="5821" y="13516"/>
                                <a:pt x="5816" y="13481"/>
                              </a:cubicBezTo>
                              <a:cubicBezTo>
                                <a:pt x="5811" y="13421"/>
                                <a:pt x="5800" y="13365"/>
                                <a:pt x="5773" y="13315"/>
                              </a:cubicBezTo>
                              <a:cubicBezTo>
                                <a:pt x="5756" y="13277"/>
                                <a:pt x="5729" y="13241"/>
                                <a:pt x="5697" y="13210"/>
                              </a:cubicBezTo>
                              <a:lnTo>
                                <a:pt x="5697" y="13210"/>
                              </a:lnTo>
                              <a:cubicBezTo>
                                <a:pt x="5697" y="13210"/>
                                <a:pt x="5708" y="13206"/>
                                <a:pt x="5702" y="13203"/>
                              </a:cubicBezTo>
                              <a:cubicBezTo>
                                <a:pt x="5702" y="13199"/>
                                <a:pt x="5691" y="13199"/>
                                <a:pt x="5680" y="13199"/>
                              </a:cubicBezTo>
                              <a:cubicBezTo>
                                <a:pt x="5664" y="13185"/>
                                <a:pt x="5653" y="13174"/>
                                <a:pt x="5637" y="13164"/>
                              </a:cubicBezTo>
                              <a:cubicBezTo>
                                <a:pt x="5610" y="13143"/>
                                <a:pt x="5578" y="13125"/>
                                <a:pt x="5545" y="13111"/>
                              </a:cubicBezTo>
                              <a:cubicBezTo>
                                <a:pt x="5512" y="13093"/>
                                <a:pt x="5480" y="13083"/>
                                <a:pt x="5453" y="13079"/>
                              </a:cubicBezTo>
                              <a:cubicBezTo>
                                <a:pt x="5442" y="13076"/>
                                <a:pt x="5437" y="13076"/>
                                <a:pt x="5431" y="13079"/>
                              </a:cubicBezTo>
                              <a:cubicBezTo>
                                <a:pt x="5426" y="13079"/>
                                <a:pt x="5426" y="13079"/>
                                <a:pt x="5420" y="13079"/>
                              </a:cubicBezTo>
                              <a:cubicBezTo>
                                <a:pt x="5415" y="13083"/>
                                <a:pt x="5415" y="13086"/>
                                <a:pt x="5426" y="13100"/>
                              </a:cubicBezTo>
                              <a:cubicBezTo>
                                <a:pt x="5437" y="13114"/>
                                <a:pt x="5453" y="13139"/>
                                <a:pt x="5469" y="13167"/>
                              </a:cubicBezTo>
                              <a:cubicBezTo>
                                <a:pt x="5475" y="13174"/>
                                <a:pt x="5475" y="13181"/>
                                <a:pt x="5480" y="13192"/>
                              </a:cubicBezTo>
                              <a:cubicBezTo>
                                <a:pt x="5469" y="13188"/>
                                <a:pt x="5464" y="13185"/>
                                <a:pt x="5458" y="13181"/>
                              </a:cubicBezTo>
                              <a:cubicBezTo>
                                <a:pt x="5442" y="13171"/>
                                <a:pt x="5426" y="13157"/>
                                <a:pt x="5420" y="13139"/>
                              </a:cubicBezTo>
                              <a:cubicBezTo>
                                <a:pt x="5404" y="13100"/>
                                <a:pt x="5426" y="13062"/>
                                <a:pt x="5437" y="13040"/>
                              </a:cubicBezTo>
                              <a:cubicBezTo>
                                <a:pt x="5447" y="13026"/>
                                <a:pt x="5491" y="12970"/>
                                <a:pt x="5583" y="12917"/>
                              </a:cubicBezTo>
                              <a:cubicBezTo>
                                <a:pt x="5615" y="12899"/>
                                <a:pt x="5648" y="12882"/>
                                <a:pt x="5691" y="12864"/>
                              </a:cubicBezTo>
                              <a:cubicBezTo>
                                <a:pt x="5729" y="12871"/>
                                <a:pt x="5778" y="12885"/>
                                <a:pt x="5843" y="12913"/>
                              </a:cubicBezTo>
                              <a:lnTo>
                                <a:pt x="5865" y="12924"/>
                              </a:lnTo>
                              <a:cubicBezTo>
                                <a:pt x="5919" y="12952"/>
                                <a:pt x="5995" y="12991"/>
                                <a:pt x="6076" y="13037"/>
                              </a:cubicBezTo>
                              <a:cubicBezTo>
                                <a:pt x="6239" y="13125"/>
                                <a:pt x="6418" y="13238"/>
                                <a:pt x="6472" y="13273"/>
                              </a:cubicBezTo>
                              <a:cubicBezTo>
                                <a:pt x="6499" y="13291"/>
                                <a:pt x="6531" y="13308"/>
                                <a:pt x="6559" y="13329"/>
                              </a:cubicBezTo>
                              <a:cubicBezTo>
                                <a:pt x="6672" y="13403"/>
                                <a:pt x="6710" y="13425"/>
                                <a:pt x="6727" y="13428"/>
                              </a:cubicBezTo>
                              <a:cubicBezTo>
                                <a:pt x="6727" y="13481"/>
                                <a:pt x="6737" y="13534"/>
                                <a:pt x="6743" y="13583"/>
                              </a:cubicBezTo>
                              <a:cubicBezTo>
                                <a:pt x="6748" y="13608"/>
                                <a:pt x="6748" y="13629"/>
                                <a:pt x="6754" y="13654"/>
                              </a:cubicBezTo>
                              <a:cubicBezTo>
                                <a:pt x="6645" y="13686"/>
                                <a:pt x="6526" y="13717"/>
                                <a:pt x="6418" y="13745"/>
                              </a:cubicBezTo>
                              <a:lnTo>
                                <a:pt x="6380" y="13756"/>
                              </a:lnTo>
                              <a:cubicBezTo>
                                <a:pt x="6342" y="13767"/>
                                <a:pt x="6293" y="13781"/>
                                <a:pt x="6233" y="13795"/>
                              </a:cubicBezTo>
                              <a:cubicBezTo>
                                <a:pt x="6233" y="13791"/>
                                <a:pt x="6239" y="13791"/>
                                <a:pt x="6239" y="13788"/>
                              </a:cubicBezTo>
                              <a:cubicBezTo>
                                <a:pt x="6255" y="13770"/>
                                <a:pt x="6271" y="13745"/>
                                <a:pt x="6282" y="13717"/>
                              </a:cubicBezTo>
                              <a:cubicBezTo>
                                <a:pt x="6293" y="13696"/>
                                <a:pt x="6309" y="13643"/>
                                <a:pt x="6320" y="13587"/>
                              </a:cubicBezTo>
                              <a:cubicBezTo>
                                <a:pt x="6326" y="13548"/>
                                <a:pt x="6320" y="13502"/>
                                <a:pt x="6298" y="13446"/>
                              </a:cubicBezTo>
                              <a:close/>
                              <a:moveTo>
                                <a:pt x="5258" y="11729"/>
                              </a:moveTo>
                              <a:cubicBezTo>
                                <a:pt x="5236" y="11697"/>
                                <a:pt x="5214" y="11662"/>
                                <a:pt x="5198" y="11630"/>
                              </a:cubicBezTo>
                              <a:cubicBezTo>
                                <a:pt x="5176" y="11599"/>
                                <a:pt x="5128" y="11510"/>
                                <a:pt x="5095" y="11419"/>
                              </a:cubicBezTo>
                              <a:cubicBezTo>
                                <a:pt x="5079" y="11376"/>
                                <a:pt x="5063" y="11327"/>
                                <a:pt x="5046" y="11281"/>
                              </a:cubicBezTo>
                              <a:cubicBezTo>
                                <a:pt x="5041" y="11260"/>
                                <a:pt x="5035" y="11242"/>
                                <a:pt x="5030" y="11225"/>
                              </a:cubicBezTo>
                              <a:cubicBezTo>
                                <a:pt x="5030" y="11193"/>
                                <a:pt x="5030" y="11172"/>
                                <a:pt x="5030" y="11165"/>
                              </a:cubicBezTo>
                              <a:cubicBezTo>
                                <a:pt x="5046" y="11161"/>
                                <a:pt x="5101" y="11151"/>
                                <a:pt x="5160" y="11137"/>
                              </a:cubicBezTo>
                              <a:lnTo>
                                <a:pt x="5160" y="11137"/>
                              </a:lnTo>
                              <a:lnTo>
                                <a:pt x="5166" y="11137"/>
                              </a:lnTo>
                              <a:cubicBezTo>
                                <a:pt x="5247" y="11123"/>
                                <a:pt x="5339" y="11116"/>
                                <a:pt x="5426" y="11105"/>
                              </a:cubicBezTo>
                              <a:lnTo>
                                <a:pt x="5437" y="11105"/>
                              </a:lnTo>
                              <a:cubicBezTo>
                                <a:pt x="5550" y="11094"/>
                                <a:pt x="5637" y="11077"/>
                                <a:pt x="5708" y="11056"/>
                              </a:cubicBezTo>
                              <a:cubicBezTo>
                                <a:pt x="5773" y="11041"/>
                                <a:pt x="5827" y="11024"/>
                                <a:pt x="5886" y="10999"/>
                              </a:cubicBezTo>
                              <a:cubicBezTo>
                                <a:pt x="5941" y="10978"/>
                                <a:pt x="5989" y="10953"/>
                                <a:pt x="6044" y="10918"/>
                              </a:cubicBezTo>
                              <a:cubicBezTo>
                                <a:pt x="6055" y="10911"/>
                                <a:pt x="6065" y="10908"/>
                                <a:pt x="6071" y="10904"/>
                              </a:cubicBezTo>
                              <a:cubicBezTo>
                                <a:pt x="6098" y="10886"/>
                                <a:pt x="6125" y="10872"/>
                                <a:pt x="6147" y="10855"/>
                              </a:cubicBezTo>
                              <a:cubicBezTo>
                                <a:pt x="6174" y="10833"/>
                                <a:pt x="6195" y="10812"/>
                                <a:pt x="6212" y="10795"/>
                              </a:cubicBezTo>
                              <a:lnTo>
                                <a:pt x="6223" y="10784"/>
                              </a:lnTo>
                              <a:cubicBezTo>
                                <a:pt x="6228" y="10777"/>
                                <a:pt x="6239" y="10767"/>
                                <a:pt x="6244" y="10759"/>
                              </a:cubicBezTo>
                              <a:cubicBezTo>
                                <a:pt x="6255" y="10749"/>
                                <a:pt x="6266" y="10738"/>
                                <a:pt x="6277" y="10728"/>
                              </a:cubicBezTo>
                              <a:cubicBezTo>
                                <a:pt x="6293" y="10710"/>
                                <a:pt x="6315" y="10692"/>
                                <a:pt x="6331" y="10675"/>
                              </a:cubicBezTo>
                              <a:cubicBezTo>
                                <a:pt x="6358" y="10650"/>
                                <a:pt x="6396" y="10629"/>
                                <a:pt x="6434" y="10611"/>
                              </a:cubicBezTo>
                              <a:cubicBezTo>
                                <a:pt x="6439" y="10608"/>
                                <a:pt x="6450" y="10604"/>
                                <a:pt x="6456" y="10601"/>
                              </a:cubicBezTo>
                              <a:cubicBezTo>
                                <a:pt x="6461" y="10597"/>
                                <a:pt x="6466" y="10597"/>
                                <a:pt x="6472" y="10594"/>
                              </a:cubicBezTo>
                              <a:cubicBezTo>
                                <a:pt x="6553" y="10580"/>
                                <a:pt x="6645" y="10601"/>
                                <a:pt x="6662" y="10604"/>
                              </a:cubicBezTo>
                              <a:cubicBezTo>
                                <a:pt x="6662" y="10615"/>
                                <a:pt x="6667" y="10640"/>
                                <a:pt x="6672" y="10700"/>
                              </a:cubicBezTo>
                              <a:cubicBezTo>
                                <a:pt x="6678" y="10756"/>
                                <a:pt x="6689" y="10833"/>
                                <a:pt x="6700" y="10915"/>
                              </a:cubicBezTo>
                              <a:cubicBezTo>
                                <a:pt x="6710" y="10992"/>
                                <a:pt x="6721" y="11080"/>
                                <a:pt x="6727" y="11179"/>
                              </a:cubicBezTo>
                              <a:cubicBezTo>
                                <a:pt x="6737" y="11288"/>
                                <a:pt x="6743" y="11376"/>
                                <a:pt x="6743" y="11394"/>
                              </a:cubicBezTo>
                              <a:lnTo>
                                <a:pt x="6743" y="11412"/>
                              </a:lnTo>
                              <a:cubicBezTo>
                                <a:pt x="6732" y="11401"/>
                                <a:pt x="6721" y="11394"/>
                                <a:pt x="6710" y="11383"/>
                              </a:cubicBezTo>
                              <a:cubicBezTo>
                                <a:pt x="6700" y="11373"/>
                                <a:pt x="6683" y="11362"/>
                                <a:pt x="6667" y="11348"/>
                              </a:cubicBezTo>
                              <a:cubicBezTo>
                                <a:pt x="6656" y="11341"/>
                                <a:pt x="6645" y="11334"/>
                                <a:pt x="6634" y="11324"/>
                              </a:cubicBezTo>
                              <a:cubicBezTo>
                                <a:pt x="6613" y="11306"/>
                                <a:pt x="6586" y="11285"/>
                                <a:pt x="6569" y="11260"/>
                              </a:cubicBezTo>
                              <a:cubicBezTo>
                                <a:pt x="6564" y="11257"/>
                                <a:pt x="6564" y="11249"/>
                                <a:pt x="6559" y="11242"/>
                              </a:cubicBezTo>
                              <a:cubicBezTo>
                                <a:pt x="6553" y="11239"/>
                                <a:pt x="6553" y="11232"/>
                                <a:pt x="6553" y="11228"/>
                              </a:cubicBezTo>
                              <a:lnTo>
                                <a:pt x="6553" y="11225"/>
                              </a:lnTo>
                              <a:cubicBezTo>
                                <a:pt x="6553" y="11221"/>
                                <a:pt x="6553" y="11221"/>
                                <a:pt x="6553" y="11218"/>
                              </a:cubicBezTo>
                              <a:cubicBezTo>
                                <a:pt x="6553" y="11214"/>
                                <a:pt x="6553" y="11211"/>
                                <a:pt x="6548" y="11204"/>
                              </a:cubicBezTo>
                              <a:cubicBezTo>
                                <a:pt x="6542" y="11197"/>
                                <a:pt x="6537" y="11193"/>
                                <a:pt x="6531" y="11190"/>
                              </a:cubicBezTo>
                              <a:cubicBezTo>
                                <a:pt x="6526" y="11186"/>
                                <a:pt x="6515" y="11183"/>
                                <a:pt x="6504" y="11183"/>
                              </a:cubicBezTo>
                              <a:cubicBezTo>
                                <a:pt x="6488" y="11183"/>
                                <a:pt x="6477" y="11186"/>
                                <a:pt x="6472" y="11190"/>
                              </a:cubicBezTo>
                              <a:cubicBezTo>
                                <a:pt x="6472" y="11190"/>
                                <a:pt x="6466" y="11193"/>
                                <a:pt x="6466" y="11193"/>
                              </a:cubicBezTo>
                              <a:cubicBezTo>
                                <a:pt x="6461" y="11197"/>
                                <a:pt x="6456" y="11197"/>
                                <a:pt x="6450" y="11200"/>
                              </a:cubicBezTo>
                              <a:cubicBezTo>
                                <a:pt x="6434" y="11207"/>
                                <a:pt x="6423" y="11214"/>
                                <a:pt x="6412" y="11218"/>
                              </a:cubicBezTo>
                              <a:cubicBezTo>
                                <a:pt x="6391" y="11232"/>
                                <a:pt x="6374" y="11246"/>
                                <a:pt x="6369" y="11249"/>
                              </a:cubicBezTo>
                              <a:cubicBezTo>
                                <a:pt x="6353" y="11267"/>
                                <a:pt x="6336" y="11285"/>
                                <a:pt x="6326" y="11302"/>
                              </a:cubicBezTo>
                              <a:cubicBezTo>
                                <a:pt x="6315" y="11320"/>
                                <a:pt x="6309" y="11341"/>
                                <a:pt x="6309" y="11359"/>
                              </a:cubicBezTo>
                              <a:cubicBezTo>
                                <a:pt x="6309" y="11362"/>
                                <a:pt x="6309" y="11369"/>
                                <a:pt x="6309" y="11373"/>
                              </a:cubicBezTo>
                              <a:cubicBezTo>
                                <a:pt x="6309" y="11376"/>
                                <a:pt x="6309" y="11380"/>
                                <a:pt x="6309" y="11383"/>
                              </a:cubicBezTo>
                              <a:cubicBezTo>
                                <a:pt x="6288" y="11376"/>
                                <a:pt x="6239" y="11362"/>
                                <a:pt x="6163" y="11373"/>
                              </a:cubicBezTo>
                              <a:lnTo>
                                <a:pt x="6157" y="11373"/>
                              </a:lnTo>
                              <a:cubicBezTo>
                                <a:pt x="6152" y="11373"/>
                                <a:pt x="6152" y="11373"/>
                                <a:pt x="6147" y="11373"/>
                              </a:cubicBezTo>
                              <a:lnTo>
                                <a:pt x="6125" y="11373"/>
                              </a:lnTo>
                              <a:cubicBezTo>
                                <a:pt x="6082" y="11373"/>
                                <a:pt x="6033" y="11376"/>
                                <a:pt x="5995" y="11369"/>
                              </a:cubicBezTo>
                              <a:cubicBezTo>
                                <a:pt x="5952" y="11362"/>
                                <a:pt x="5919" y="11352"/>
                                <a:pt x="5908" y="11345"/>
                              </a:cubicBezTo>
                              <a:cubicBezTo>
                                <a:pt x="5881" y="11334"/>
                                <a:pt x="5854" y="11320"/>
                                <a:pt x="5827" y="11306"/>
                              </a:cubicBezTo>
                              <a:cubicBezTo>
                                <a:pt x="5821" y="11302"/>
                                <a:pt x="5816" y="11299"/>
                                <a:pt x="5811" y="11295"/>
                              </a:cubicBezTo>
                              <a:cubicBezTo>
                                <a:pt x="5794" y="11285"/>
                                <a:pt x="5783" y="11278"/>
                                <a:pt x="5778" y="11281"/>
                              </a:cubicBezTo>
                              <a:cubicBezTo>
                                <a:pt x="5773" y="11281"/>
                                <a:pt x="5773" y="11285"/>
                                <a:pt x="5773" y="11288"/>
                              </a:cubicBezTo>
                              <a:lnTo>
                                <a:pt x="5773" y="11292"/>
                              </a:lnTo>
                              <a:cubicBezTo>
                                <a:pt x="5773" y="11292"/>
                                <a:pt x="5773" y="11292"/>
                                <a:pt x="5773" y="11292"/>
                              </a:cubicBezTo>
                              <a:cubicBezTo>
                                <a:pt x="5767" y="11292"/>
                                <a:pt x="5767" y="11295"/>
                                <a:pt x="5762" y="11299"/>
                              </a:cubicBezTo>
                              <a:lnTo>
                                <a:pt x="5762" y="11302"/>
                              </a:lnTo>
                              <a:cubicBezTo>
                                <a:pt x="5756" y="11306"/>
                                <a:pt x="5756" y="11309"/>
                                <a:pt x="5751" y="11316"/>
                              </a:cubicBezTo>
                              <a:cubicBezTo>
                                <a:pt x="5740" y="11331"/>
                                <a:pt x="5713" y="11369"/>
                                <a:pt x="5702" y="11415"/>
                              </a:cubicBezTo>
                              <a:cubicBezTo>
                                <a:pt x="5691" y="11454"/>
                                <a:pt x="5691" y="11500"/>
                                <a:pt x="5702" y="11539"/>
                              </a:cubicBezTo>
                              <a:cubicBezTo>
                                <a:pt x="5713" y="11577"/>
                                <a:pt x="5729" y="11609"/>
                                <a:pt x="5740" y="11620"/>
                              </a:cubicBezTo>
                              <a:cubicBezTo>
                                <a:pt x="5756" y="11644"/>
                                <a:pt x="5789" y="11673"/>
                                <a:pt x="5827" y="11687"/>
                              </a:cubicBezTo>
                              <a:lnTo>
                                <a:pt x="5827" y="11694"/>
                              </a:lnTo>
                              <a:lnTo>
                                <a:pt x="5832" y="11694"/>
                              </a:lnTo>
                              <a:cubicBezTo>
                                <a:pt x="5832" y="11694"/>
                                <a:pt x="5832" y="11694"/>
                                <a:pt x="5832" y="11694"/>
                              </a:cubicBezTo>
                              <a:cubicBezTo>
                                <a:pt x="5821" y="11704"/>
                                <a:pt x="5811" y="11715"/>
                                <a:pt x="5805" y="11729"/>
                              </a:cubicBezTo>
                              <a:cubicBezTo>
                                <a:pt x="5800" y="11736"/>
                                <a:pt x="5800" y="11743"/>
                                <a:pt x="5794" y="11754"/>
                              </a:cubicBezTo>
                              <a:cubicBezTo>
                                <a:pt x="5794" y="11754"/>
                                <a:pt x="5794" y="11754"/>
                                <a:pt x="5794" y="11754"/>
                              </a:cubicBezTo>
                              <a:cubicBezTo>
                                <a:pt x="5778" y="11785"/>
                                <a:pt x="5778" y="11814"/>
                                <a:pt x="5794" y="11842"/>
                              </a:cubicBezTo>
                              <a:lnTo>
                                <a:pt x="5794" y="11842"/>
                              </a:lnTo>
                              <a:cubicBezTo>
                                <a:pt x="5800" y="11852"/>
                                <a:pt x="5800" y="11859"/>
                                <a:pt x="5805" y="11866"/>
                              </a:cubicBezTo>
                              <a:lnTo>
                                <a:pt x="5805" y="11870"/>
                              </a:lnTo>
                              <a:cubicBezTo>
                                <a:pt x="5811" y="11877"/>
                                <a:pt x="5816" y="11881"/>
                                <a:pt x="5816" y="11888"/>
                              </a:cubicBezTo>
                              <a:lnTo>
                                <a:pt x="5821" y="11891"/>
                              </a:lnTo>
                              <a:cubicBezTo>
                                <a:pt x="5821" y="11891"/>
                                <a:pt x="5827" y="11895"/>
                                <a:pt x="5827" y="11895"/>
                              </a:cubicBezTo>
                              <a:lnTo>
                                <a:pt x="5849" y="11916"/>
                              </a:lnTo>
                              <a:lnTo>
                                <a:pt x="5854" y="11912"/>
                              </a:lnTo>
                              <a:cubicBezTo>
                                <a:pt x="5859" y="11909"/>
                                <a:pt x="5870" y="11902"/>
                                <a:pt x="5876" y="11898"/>
                              </a:cubicBezTo>
                              <a:cubicBezTo>
                                <a:pt x="5881" y="11895"/>
                                <a:pt x="5881" y="11895"/>
                                <a:pt x="5886" y="11895"/>
                              </a:cubicBezTo>
                              <a:cubicBezTo>
                                <a:pt x="5892" y="11891"/>
                                <a:pt x="5903" y="11891"/>
                                <a:pt x="5908" y="11888"/>
                              </a:cubicBezTo>
                              <a:cubicBezTo>
                                <a:pt x="5919" y="11884"/>
                                <a:pt x="5930" y="11884"/>
                                <a:pt x="5941" y="11884"/>
                              </a:cubicBezTo>
                              <a:cubicBezTo>
                                <a:pt x="5957" y="11884"/>
                                <a:pt x="5973" y="11884"/>
                                <a:pt x="5989" y="11888"/>
                              </a:cubicBezTo>
                              <a:cubicBezTo>
                                <a:pt x="6006" y="11891"/>
                                <a:pt x="6022" y="11898"/>
                                <a:pt x="6033" y="11905"/>
                              </a:cubicBezTo>
                              <a:cubicBezTo>
                                <a:pt x="6044" y="11912"/>
                                <a:pt x="6055" y="11919"/>
                                <a:pt x="6065" y="11926"/>
                              </a:cubicBezTo>
                              <a:cubicBezTo>
                                <a:pt x="6065" y="11926"/>
                                <a:pt x="6071" y="11930"/>
                                <a:pt x="6071" y="11930"/>
                              </a:cubicBezTo>
                              <a:cubicBezTo>
                                <a:pt x="6071" y="11930"/>
                                <a:pt x="6065" y="11930"/>
                                <a:pt x="6065" y="11930"/>
                              </a:cubicBezTo>
                              <a:cubicBezTo>
                                <a:pt x="6060" y="11933"/>
                                <a:pt x="6049" y="11937"/>
                                <a:pt x="6038" y="11940"/>
                              </a:cubicBezTo>
                              <a:cubicBezTo>
                                <a:pt x="6011" y="11955"/>
                                <a:pt x="5984" y="11983"/>
                                <a:pt x="5973" y="12015"/>
                              </a:cubicBezTo>
                              <a:cubicBezTo>
                                <a:pt x="5962" y="12046"/>
                                <a:pt x="5957" y="12081"/>
                                <a:pt x="5962" y="12113"/>
                              </a:cubicBezTo>
                              <a:cubicBezTo>
                                <a:pt x="5968" y="12148"/>
                                <a:pt x="5989" y="12173"/>
                                <a:pt x="5995" y="12177"/>
                              </a:cubicBezTo>
                              <a:cubicBezTo>
                                <a:pt x="6011" y="12198"/>
                                <a:pt x="6038" y="12219"/>
                                <a:pt x="6071" y="12230"/>
                              </a:cubicBezTo>
                              <a:cubicBezTo>
                                <a:pt x="6087" y="12237"/>
                                <a:pt x="6098" y="12240"/>
                                <a:pt x="6109" y="12240"/>
                              </a:cubicBezTo>
                              <a:cubicBezTo>
                                <a:pt x="6109" y="12240"/>
                                <a:pt x="6109" y="12240"/>
                                <a:pt x="6109" y="12244"/>
                              </a:cubicBezTo>
                              <a:lnTo>
                                <a:pt x="6109" y="12251"/>
                              </a:lnTo>
                              <a:lnTo>
                                <a:pt x="6125" y="12251"/>
                              </a:lnTo>
                              <a:lnTo>
                                <a:pt x="6130" y="12254"/>
                              </a:lnTo>
                              <a:lnTo>
                                <a:pt x="6136" y="12251"/>
                              </a:lnTo>
                              <a:lnTo>
                                <a:pt x="6136" y="12251"/>
                              </a:lnTo>
                              <a:cubicBezTo>
                                <a:pt x="6136" y="12251"/>
                                <a:pt x="6141" y="12247"/>
                                <a:pt x="6147" y="12244"/>
                              </a:cubicBezTo>
                              <a:cubicBezTo>
                                <a:pt x="6152" y="12240"/>
                                <a:pt x="6190" y="12212"/>
                                <a:pt x="6271" y="12205"/>
                              </a:cubicBezTo>
                              <a:cubicBezTo>
                                <a:pt x="6298" y="12201"/>
                                <a:pt x="6326" y="12201"/>
                                <a:pt x="6358" y="12205"/>
                              </a:cubicBezTo>
                              <a:cubicBezTo>
                                <a:pt x="6407" y="12208"/>
                                <a:pt x="6461" y="12219"/>
                                <a:pt x="6515" y="12233"/>
                              </a:cubicBezTo>
                              <a:cubicBezTo>
                                <a:pt x="6564" y="12247"/>
                                <a:pt x="6613" y="12265"/>
                                <a:pt x="6662" y="12282"/>
                              </a:cubicBezTo>
                              <a:cubicBezTo>
                                <a:pt x="6694" y="12293"/>
                                <a:pt x="6721" y="12304"/>
                                <a:pt x="6754" y="12314"/>
                              </a:cubicBezTo>
                              <a:cubicBezTo>
                                <a:pt x="6754" y="12314"/>
                                <a:pt x="6754" y="12314"/>
                                <a:pt x="6754" y="12314"/>
                              </a:cubicBezTo>
                              <a:cubicBezTo>
                                <a:pt x="6748" y="12328"/>
                                <a:pt x="6748" y="12374"/>
                                <a:pt x="6743" y="12501"/>
                              </a:cubicBezTo>
                              <a:cubicBezTo>
                                <a:pt x="6727" y="12487"/>
                                <a:pt x="6700" y="12469"/>
                                <a:pt x="6672" y="12455"/>
                              </a:cubicBezTo>
                              <a:cubicBezTo>
                                <a:pt x="6656" y="12445"/>
                                <a:pt x="6640" y="12434"/>
                                <a:pt x="6618" y="12427"/>
                              </a:cubicBezTo>
                              <a:cubicBezTo>
                                <a:pt x="6531" y="12385"/>
                                <a:pt x="6407" y="12364"/>
                                <a:pt x="6342" y="12353"/>
                              </a:cubicBezTo>
                              <a:cubicBezTo>
                                <a:pt x="6326" y="12349"/>
                                <a:pt x="6304" y="12346"/>
                                <a:pt x="6277" y="12342"/>
                              </a:cubicBezTo>
                              <a:cubicBezTo>
                                <a:pt x="6239" y="12335"/>
                                <a:pt x="6190" y="12328"/>
                                <a:pt x="6136" y="12321"/>
                              </a:cubicBezTo>
                              <a:cubicBezTo>
                                <a:pt x="6109" y="12318"/>
                                <a:pt x="6087" y="12311"/>
                                <a:pt x="6065" y="12307"/>
                              </a:cubicBezTo>
                              <a:cubicBezTo>
                                <a:pt x="5984" y="12289"/>
                                <a:pt x="5919" y="12265"/>
                                <a:pt x="5870" y="12233"/>
                              </a:cubicBezTo>
                              <a:cubicBezTo>
                                <a:pt x="5827" y="12208"/>
                                <a:pt x="5794" y="12180"/>
                                <a:pt x="5762" y="12152"/>
                              </a:cubicBezTo>
                              <a:cubicBezTo>
                                <a:pt x="5746" y="12138"/>
                                <a:pt x="5729" y="12127"/>
                                <a:pt x="5718" y="12113"/>
                              </a:cubicBezTo>
                              <a:cubicBezTo>
                                <a:pt x="5697" y="12096"/>
                                <a:pt x="5680" y="12081"/>
                                <a:pt x="5670" y="12067"/>
                              </a:cubicBezTo>
                              <a:cubicBezTo>
                                <a:pt x="5643" y="12036"/>
                                <a:pt x="5621" y="12007"/>
                                <a:pt x="5615" y="11979"/>
                              </a:cubicBezTo>
                              <a:cubicBezTo>
                                <a:pt x="5610" y="11969"/>
                                <a:pt x="5610" y="11962"/>
                                <a:pt x="5610" y="11948"/>
                              </a:cubicBezTo>
                              <a:cubicBezTo>
                                <a:pt x="5610" y="11930"/>
                                <a:pt x="5610" y="11912"/>
                                <a:pt x="5615" y="11898"/>
                              </a:cubicBezTo>
                              <a:cubicBezTo>
                                <a:pt x="5621" y="11888"/>
                                <a:pt x="5621" y="11884"/>
                                <a:pt x="5615" y="11884"/>
                              </a:cubicBezTo>
                              <a:lnTo>
                                <a:pt x="5615" y="11884"/>
                              </a:lnTo>
                              <a:cubicBezTo>
                                <a:pt x="5615" y="11884"/>
                                <a:pt x="5615" y="11884"/>
                                <a:pt x="5615" y="11884"/>
                              </a:cubicBezTo>
                              <a:cubicBezTo>
                                <a:pt x="5621" y="11856"/>
                                <a:pt x="5626" y="11835"/>
                                <a:pt x="5605" y="11824"/>
                              </a:cubicBezTo>
                              <a:cubicBezTo>
                                <a:pt x="5599" y="11821"/>
                                <a:pt x="5583" y="11821"/>
                                <a:pt x="5540" y="11821"/>
                              </a:cubicBezTo>
                              <a:cubicBezTo>
                                <a:pt x="5534" y="11821"/>
                                <a:pt x="5534" y="11821"/>
                                <a:pt x="5529" y="11821"/>
                              </a:cubicBezTo>
                              <a:cubicBezTo>
                                <a:pt x="5502" y="11817"/>
                                <a:pt x="5469" y="11814"/>
                                <a:pt x="5447" y="11814"/>
                              </a:cubicBezTo>
                              <a:cubicBezTo>
                                <a:pt x="5431" y="11814"/>
                                <a:pt x="5409" y="11814"/>
                                <a:pt x="5388" y="11821"/>
                              </a:cubicBezTo>
                              <a:cubicBezTo>
                                <a:pt x="5377" y="11821"/>
                                <a:pt x="5366" y="11824"/>
                                <a:pt x="5355" y="11828"/>
                              </a:cubicBezTo>
                              <a:cubicBezTo>
                                <a:pt x="5350" y="11824"/>
                                <a:pt x="5344" y="11817"/>
                                <a:pt x="5339" y="11814"/>
                              </a:cubicBezTo>
                              <a:cubicBezTo>
                                <a:pt x="5306" y="11810"/>
                                <a:pt x="5301" y="11796"/>
                                <a:pt x="5258" y="11729"/>
                              </a:cubicBezTo>
                              <a:close/>
                              <a:moveTo>
                                <a:pt x="4266" y="11274"/>
                              </a:moveTo>
                              <a:cubicBezTo>
                                <a:pt x="4195" y="11214"/>
                                <a:pt x="4082" y="11123"/>
                                <a:pt x="3979" y="11027"/>
                              </a:cubicBezTo>
                              <a:cubicBezTo>
                                <a:pt x="4000" y="11010"/>
                                <a:pt x="4016" y="10985"/>
                                <a:pt x="4022" y="10950"/>
                              </a:cubicBezTo>
                              <a:cubicBezTo>
                                <a:pt x="4027" y="10936"/>
                                <a:pt x="4027" y="10922"/>
                                <a:pt x="4027" y="10908"/>
                              </a:cubicBezTo>
                              <a:cubicBezTo>
                                <a:pt x="4027" y="10904"/>
                                <a:pt x="4027" y="10897"/>
                                <a:pt x="4027" y="10893"/>
                              </a:cubicBezTo>
                              <a:cubicBezTo>
                                <a:pt x="4022" y="10879"/>
                                <a:pt x="4016" y="10865"/>
                                <a:pt x="4006" y="10851"/>
                              </a:cubicBezTo>
                              <a:cubicBezTo>
                                <a:pt x="4000" y="10848"/>
                                <a:pt x="4000" y="10841"/>
                                <a:pt x="3995" y="10837"/>
                              </a:cubicBezTo>
                              <a:cubicBezTo>
                                <a:pt x="3995" y="10833"/>
                                <a:pt x="3984" y="10823"/>
                                <a:pt x="3962" y="10795"/>
                              </a:cubicBezTo>
                              <a:cubicBezTo>
                                <a:pt x="3941" y="10770"/>
                                <a:pt x="3919" y="10745"/>
                                <a:pt x="3897" y="10721"/>
                              </a:cubicBezTo>
                              <a:cubicBezTo>
                                <a:pt x="3886" y="10710"/>
                                <a:pt x="3881" y="10700"/>
                                <a:pt x="3870" y="10689"/>
                              </a:cubicBezTo>
                              <a:cubicBezTo>
                                <a:pt x="3762" y="10573"/>
                                <a:pt x="3664" y="10492"/>
                                <a:pt x="3572" y="10439"/>
                              </a:cubicBezTo>
                              <a:cubicBezTo>
                                <a:pt x="3545" y="10425"/>
                                <a:pt x="3507" y="10407"/>
                                <a:pt x="3464" y="10389"/>
                              </a:cubicBezTo>
                              <a:cubicBezTo>
                                <a:pt x="3453" y="10382"/>
                                <a:pt x="3436" y="10375"/>
                                <a:pt x="3426" y="10368"/>
                              </a:cubicBezTo>
                              <a:cubicBezTo>
                                <a:pt x="3426" y="10358"/>
                                <a:pt x="3404" y="10333"/>
                                <a:pt x="3328" y="10234"/>
                              </a:cubicBezTo>
                              <a:cubicBezTo>
                                <a:pt x="3296" y="10195"/>
                                <a:pt x="3263" y="10153"/>
                                <a:pt x="3236" y="10114"/>
                              </a:cubicBezTo>
                              <a:lnTo>
                                <a:pt x="3236" y="10111"/>
                              </a:lnTo>
                              <a:cubicBezTo>
                                <a:pt x="3193" y="10054"/>
                                <a:pt x="3111" y="9942"/>
                                <a:pt x="3035" y="9815"/>
                              </a:cubicBezTo>
                              <a:cubicBezTo>
                                <a:pt x="2997" y="9751"/>
                                <a:pt x="2965" y="9681"/>
                                <a:pt x="2938" y="9617"/>
                              </a:cubicBezTo>
                              <a:cubicBezTo>
                                <a:pt x="2911" y="9550"/>
                                <a:pt x="2889" y="9490"/>
                                <a:pt x="2878" y="9448"/>
                              </a:cubicBezTo>
                              <a:cubicBezTo>
                                <a:pt x="2873" y="9437"/>
                                <a:pt x="2873" y="9434"/>
                                <a:pt x="2867" y="9434"/>
                              </a:cubicBezTo>
                              <a:cubicBezTo>
                                <a:pt x="2857" y="9434"/>
                                <a:pt x="2857" y="9434"/>
                                <a:pt x="2873" y="9501"/>
                              </a:cubicBezTo>
                              <a:cubicBezTo>
                                <a:pt x="2873" y="9501"/>
                                <a:pt x="2873" y="9501"/>
                                <a:pt x="2873" y="9501"/>
                              </a:cubicBezTo>
                              <a:cubicBezTo>
                                <a:pt x="2846" y="9434"/>
                                <a:pt x="2857" y="9416"/>
                                <a:pt x="2857" y="9413"/>
                              </a:cubicBezTo>
                              <a:cubicBezTo>
                                <a:pt x="2862" y="9409"/>
                                <a:pt x="2867" y="9406"/>
                                <a:pt x="2873" y="9402"/>
                              </a:cubicBezTo>
                              <a:cubicBezTo>
                                <a:pt x="2922" y="9406"/>
                                <a:pt x="2965" y="9409"/>
                                <a:pt x="3008" y="9413"/>
                              </a:cubicBezTo>
                              <a:cubicBezTo>
                                <a:pt x="3041" y="9416"/>
                                <a:pt x="3073" y="9423"/>
                                <a:pt x="3106" y="9430"/>
                              </a:cubicBezTo>
                              <a:cubicBezTo>
                                <a:pt x="3214" y="9459"/>
                                <a:pt x="3339" y="9501"/>
                                <a:pt x="3399" y="9529"/>
                              </a:cubicBezTo>
                              <a:cubicBezTo>
                                <a:pt x="3404" y="9533"/>
                                <a:pt x="3409" y="9533"/>
                                <a:pt x="3409" y="9533"/>
                              </a:cubicBezTo>
                              <a:cubicBezTo>
                                <a:pt x="3431" y="9543"/>
                                <a:pt x="3458" y="9554"/>
                                <a:pt x="3491" y="9571"/>
                              </a:cubicBezTo>
                              <a:cubicBezTo>
                                <a:pt x="3572" y="9621"/>
                                <a:pt x="3642" y="9656"/>
                                <a:pt x="3686" y="9677"/>
                              </a:cubicBezTo>
                              <a:cubicBezTo>
                                <a:pt x="3697" y="9681"/>
                                <a:pt x="3702" y="9684"/>
                                <a:pt x="3708" y="9688"/>
                              </a:cubicBezTo>
                              <a:cubicBezTo>
                                <a:pt x="3718" y="9691"/>
                                <a:pt x="3729" y="9698"/>
                                <a:pt x="3735" y="9702"/>
                              </a:cubicBezTo>
                              <a:cubicBezTo>
                                <a:pt x="3735" y="9702"/>
                                <a:pt x="3735" y="9702"/>
                                <a:pt x="3735" y="9702"/>
                              </a:cubicBezTo>
                              <a:cubicBezTo>
                                <a:pt x="3708" y="9698"/>
                                <a:pt x="3659" y="9698"/>
                                <a:pt x="3599" y="9709"/>
                              </a:cubicBezTo>
                              <a:cubicBezTo>
                                <a:pt x="3539" y="9719"/>
                                <a:pt x="3480" y="9744"/>
                                <a:pt x="3436" y="9776"/>
                              </a:cubicBezTo>
                              <a:cubicBezTo>
                                <a:pt x="3393" y="9808"/>
                                <a:pt x="3361" y="9846"/>
                                <a:pt x="3339" y="9892"/>
                              </a:cubicBezTo>
                              <a:cubicBezTo>
                                <a:pt x="3328" y="9913"/>
                                <a:pt x="3323" y="9938"/>
                                <a:pt x="3317" y="9963"/>
                              </a:cubicBezTo>
                              <a:cubicBezTo>
                                <a:pt x="3312" y="9987"/>
                                <a:pt x="3306" y="10002"/>
                                <a:pt x="3306" y="10009"/>
                              </a:cubicBezTo>
                              <a:lnTo>
                                <a:pt x="3306" y="10012"/>
                              </a:lnTo>
                              <a:cubicBezTo>
                                <a:pt x="3306" y="10012"/>
                                <a:pt x="3306" y="10012"/>
                                <a:pt x="3306" y="10012"/>
                              </a:cubicBezTo>
                              <a:lnTo>
                                <a:pt x="3312" y="10012"/>
                              </a:lnTo>
                              <a:lnTo>
                                <a:pt x="3317" y="10016"/>
                              </a:lnTo>
                              <a:cubicBezTo>
                                <a:pt x="3317" y="10016"/>
                                <a:pt x="3323" y="10012"/>
                                <a:pt x="3328" y="10009"/>
                              </a:cubicBezTo>
                              <a:cubicBezTo>
                                <a:pt x="3328" y="10012"/>
                                <a:pt x="3328" y="10012"/>
                                <a:pt x="3328" y="10012"/>
                              </a:cubicBezTo>
                              <a:lnTo>
                                <a:pt x="3333" y="10019"/>
                              </a:lnTo>
                              <a:lnTo>
                                <a:pt x="3339" y="10012"/>
                              </a:lnTo>
                              <a:lnTo>
                                <a:pt x="3339" y="10012"/>
                              </a:lnTo>
                              <a:cubicBezTo>
                                <a:pt x="3339" y="10012"/>
                                <a:pt x="3339" y="10009"/>
                                <a:pt x="3344" y="10005"/>
                              </a:cubicBezTo>
                              <a:cubicBezTo>
                                <a:pt x="3350" y="9994"/>
                                <a:pt x="3366" y="9973"/>
                                <a:pt x="3399" y="9956"/>
                              </a:cubicBezTo>
                              <a:cubicBezTo>
                                <a:pt x="3409" y="9949"/>
                                <a:pt x="3426" y="9942"/>
                                <a:pt x="3442" y="9938"/>
                              </a:cubicBezTo>
                              <a:cubicBezTo>
                                <a:pt x="3474" y="9927"/>
                                <a:pt x="3512" y="9917"/>
                                <a:pt x="3550" y="9913"/>
                              </a:cubicBezTo>
                              <a:cubicBezTo>
                                <a:pt x="3615" y="9906"/>
                                <a:pt x="3691" y="9910"/>
                                <a:pt x="3767" y="9920"/>
                              </a:cubicBezTo>
                              <a:cubicBezTo>
                                <a:pt x="3832" y="9931"/>
                                <a:pt x="3903" y="9952"/>
                                <a:pt x="3984" y="9980"/>
                              </a:cubicBezTo>
                              <a:cubicBezTo>
                                <a:pt x="4065" y="10009"/>
                                <a:pt x="4125" y="10037"/>
                                <a:pt x="4174" y="10061"/>
                              </a:cubicBezTo>
                              <a:cubicBezTo>
                                <a:pt x="4282" y="10118"/>
                                <a:pt x="4342" y="10181"/>
                                <a:pt x="4363" y="10210"/>
                              </a:cubicBezTo>
                              <a:lnTo>
                                <a:pt x="4363" y="10213"/>
                              </a:lnTo>
                              <a:cubicBezTo>
                                <a:pt x="4363" y="10217"/>
                                <a:pt x="4369" y="10217"/>
                                <a:pt x="4369" y="10220"/>
                              </a:cubicBezTo>
                              <a:lnTo>
                                <a:pt x="4374" y="10224"/>
                              </a:lnTo>
                              <a:cubicBezTo>
                                <a:pt x="4412" y="10269"/>
                                <a:pt x="4456" y="10333"/>
                                <a:pt x="4493" y="10407"/>
                              </a:cubicBezTo>
                              <a:lnTo>
                                <a:pt x="4504" y="10428"/>
                              </a:lnTo>
                              <a:cubicBezTo>
                                <a:pt x="4526" y="10463"/>
                                <a:pt x="4537" y="10492"/>
                                <a:pt x="4548" y="10506"/>
                              </a:cubicBezTo>
                              <a:cubicBezTo>
                                <a:pt x="4531" y="10509"/>
                                <a:pt x="4515" y="10513"/>
                                <a:pt x="4504" y="10516"/>
                              </a:cubicBezTo>
                              <a:cubicBezTo>
                                <a:pt x="4434" y="10530"/>
                                <a:pt x="4380" y="10541"/>
                                <a:pt x="4325" y="10548"/>
                              </a:cubicBezTo>
                              <a:lnTo>
                                <a:pt x="4320" y="10548"/>
                              </a:lnTo>
                              <a:cubicBezTo>
                                <a:pt x="4315" y="10548"/>
                                <a:pt x="4304" y="10551"/>
                                <a:pt x="4298" y="10551"/>
                              </a:cubicBezTo>
                              <a:cubicBezTo>
                                <a:pt x="4233" y="10559"/>
                                <a:pt x="4168" y="10555"/>
                                <a:pt x="4119" y="10544"/>
                              </a:cubicBezTo>
                              <a:cubicBezTo>
                                <a:pt x="4109" y="10541"/>
                                <a:pt x="4103" y="10541"/>
                                <a:pt x="4103" y="10541"/>
                              </a:cubicBezTo>
                              <a:lnTo>
                                <a:pt x="4103" y="10541"/>
                              </a:lnTo>
                              <a:cubicBezTo>
                                <a:pt x="4103" y="10541"/>
                                <a:pt x="4098" y="10541"/>
                                <a:pt x="4098" y="10537"/>
                              </a:cubicBezTo>
                              <a:lnTo>
                                <a:pt x="4092" y="10537"/>
                              </a:lnTo>
                              <a:cubicBezTo>
                                <a:pt x="4076" y="10534"/>
                                <a:pt x="4065" y="10537"/>
                                <a:pt x="4060" y="10541"/>
                              </a:cubicBezTo>
                              <a:lnTo>
                                <a:pt x="4054" y="10544"/>
                              </a:lnTo>
                              <a:lnTo>
                                <a:pt x="4054" y="10548"/>
                              </a:lnTo>
                              <a:cubicBezTo>
                                <a:pt x="4060" y="10555"/>
                                <a:pt x="4065" y="10562"/>
                                <a:pt x="4071" y="10569"/>
                              </a:cubicBezTo>
                              <a:cubicBezTo>
                                <a:pt x="4071" y="10573"/>
                                <a:pt x="4071" y="10576"/>
                                <a:pt x="4087" y="10597"/>
                              </a:cubicBezTo>
                              <a:cubicBezTo>
                                <a:pt x="4098" y="10611"/>
                                <a:pt x="4130" y="10643"/>
                                <a:pt x="4179" y="10671"/>
                              </a:cubicBezTo>
                              <a:cubicBezTo>
                                <a:pt x="4222" y="10696"/>
                                <a:pt x="4277" y="10717"/>
                                <a:pt x="4331" y="10731"/>
                              </a:cubicBezTo>
                              <a:cubicBezTo>
                                <a:pt x="4380" y="10745"/>
                                <a:pt x="4423" y="10749"/>
                                <a:pt x="4445" y="10749"/>
                              </a:cubicBezTo>
                              <a:cubicBezTo>
                                <a:pt x="4483" y="10752"/>
                                <a:pt x="4531" y="10752"/>
                                <a:pt x="4569" y="10745"/>
                              </a:cubicBezTo>
                              <a:cubicBezTo>
                                <a:pt x="4580" y="10745"/>
                                <a:pt x="4591" y="10742"/>
                                <a:pt x="4596" y="10742"/>
                              </a:cubicBezTo>
                              <a:cubicBezTo>
                                <a:pt x="4607" y="10742"/>
                                <a:pt x="4618" y="10742"/>
                                <a:pt x="4629" y="10742"/>
                              </a:cubicBezTo>
                              <a:lnTo>
                                <a:pt x="4201" y="10967"/>
                              </a:lnTo>
                              <a:lnTo>
                                <a:pt x="4195" y="10967"/>
                              </a:lnTo>
                              <a:lnTo>
                                <a:pt x="4195" y="10967"/>
                              </a:lnTo>
                              <a:lnTo>
                                <a:pt x="4190" y="10971"/>
                              </a:lnTo>
                              <a:lnTo>
                                <a:pt x="4195" y="10975"/>
                              </a:lnTo>
                              <a:lnTo>
                                <a:pt x="4195" y="10975"/>
                              </a:lnTo>
                              <a:lnTo>
                                <a:pt x="4201" y="10978"/>
                              </a:lnTo>
                              <a:lnTo>
                                <a:pt x="4206" y="10978"/>
                              </a:lnTo>
                              <a:lnTo>
                                <a:pt x="4206" y="10978"/>
                              </a:lnTo>
                              <a:cubicBezTo>
                                <a:pt x="4217" y="10982"/>
                                <a:pt x="4228" y="10985"/>
                                <a:pt x="4250" y="10989"/>
                              </a:cubicBezTo>
                              <a:cubicBezTo>
                                <a:pt x="4271" y="10992"/>
                                <a:pt x="4298" y="10999"/>
                                <a:pt x="4325" y="11003"/>
                              </a:cubicBezTo>
                              <a:cubicBezTo>
                                <a:pt x="4380" y="11010"/>
                                <a:pt x="4456" y="11013"/>
                                <a:pt x="4531" y="11017"/>
                              </a:cubicBezTo>
                              <a:cubicBezTo>
                                <a:pt x="4569" y="11017"/>
                                <a:pt x="4613" y="11017"/>
                                <a:pt x="4656" y="11017"/>
                              </a:cubicBezTo>
                              <a:cubicBezTo>
                                <a:pt x="4645" y="11020"/>
                                <a:pt x="4629" y="11027"/>
                                <a:pt x="4607" y="11038"/>
                              </a:cubicBezTo>
                              <a:cubicBezTo>
                                <a:pt x="4591" y="11045"/>
                                <a:pt x="4575" y="11056"/>
                                <a:pt x="4553" y="11070"/>
                              </a:cubicBezTo>
                              <a:cubicBezTo>
                                <a:pt x="4510" y="11094"/>
                                <a:pt x="4477" y="11126"/>
                                <a:pt x="4456" y="11154"/>
                              </a:cubicBezTo>
                              <a:cubicBezTo>
                                <a:pt x="4434" y="11186"/>
                                <a:pt x="4434" y="11214"/>
                                <a:pt x="4434" y="11225"/>
                              </a:cubicBezTo>
                              <a:cubicBezTo>
                                <a:pt x="4434" y="11249"/>
                                <a:pt x="4450" y="11281"/>
                                <a:pt x="4472" y="11299"/>
                              </a:cubicBezTo>
                              <a:cubicBezTo>
                                <a:pt x="4483" y="11309"/>
                                <a:pt x="4493" y="11313"/>
                                <a:pt x="4504" y="11316"/>
                              </a:cubicBezTo>
                              <a:cubicBezTo>
                                <a:pt x="4521" y="11331"/>
                                <a:pt x="4531" y="11338"/>
                                <a:pt x="4531" y="11338"/>
                              </a:cubicBezTo>
                              <a:lnTo>
                                <a:pt x="4537" y="11341"/>
                              </a:lnTo>
                              <a:lnTo>
                                <a:pt x="4542" y="11334"/>
                              </a:lnTo>
                              <a:cubicBezTo>
                                <a:pt x="4542" y="11331"/>
                                <a:pt x="4548" y="11327"/>
                                <a:pt x="4548" y="11324"/>
                              </a:cubicBezTo>
                              <a:lnTo>
                                <a:pt x="4558" y="11316"/>
                              </a:lnTo>
                              <a:cubicBezTo>
                                <a:pt x="4564" y="11313"/>
                                <a:pt x="4569" y="11309"/>
                                <a:pt x="4575" y="11306"/>
                              </a:cubicBezTo>
                              <a:lnTo>
                                <a:pt x="4575" y="11306"/>
                              </a:lnTo>
                              <a:lnTo>
                                <a:pt x="4580" y="11302"/>
                              </a:lnTo>
                              <a:cubicBezTo>
                                <a:pt x="4602" y="11288"/>
                                <a:pt x="4624" y="11278"/>
                                <a:pt x="4645" y="11267"/>
                              </a:cubicBezTo>
                              <a:cubicBezTo>
                                <a:pt x="4694" y="11242"/>
                                <a:pt x="4748" y="11221"/>
                                <a:pt x="4808" y="11200"/>
                              </a:cubicBezTo>
                              <a:cubicBezTo>
                                <a:pt x="4808" y="11200"/>
                                <a:pt x="4808" y="11200"/>
                                <a:pt x="4808" y="11200"/>
                              </a:cubicBezTo>
                              <a:cubicBezTo>
                                <a:pt x="4808" y="11228"/>
                                <a:pt x="4813" y="11267"/>
                                <a:pt x="4835" y="11320"/>
                              </a:cubicBezTo>
                              <a:cubicBezTo>
                                <a:pt x="4840" y="11341"/>
                                <a:pt x="4846" y="11362"/>
                                <a:pt x="4851" y="11383"/>
                              </a:cubicBezTo>
                              <a:cubicBezTo>
                                <a:pt x="4862" y="11426"/>
                                <a:pt x="4878" y="11468"/>
                                <a:pt x="4895" y="11514"/>
                              </a:cubicBezTo>
                              <a:cubicBezTo>
                                <a:pt x="4884" y="11507"/>
                                <a:pt x="4862" y="11496"/>
                                <a:pt x="4835" y="11489"/>
                              </a:cubicBezTo>
                              <a:cubicBezTo>
                                <a:pt x="4792" y="11479"/>
                                <a:pt x="4737" y="11475"/>
                                <a:pt x="4689" y="11479"/>
                              </a:cubicBezTo>
                              <a:cubicBezTo>
                                <a:pt x="4667" y="11482"/>
                                <a:pt x="4629" y="11486"/>
                                <a:pt x="4586" y="11503"/>
                              </a:cubicBezTo>
                              <a:cubicBezTo>
                                <a:pt x="4575" y="11507"/>
                                <a:pt x="4558" y="11514"/>
                                <a:pt x="4542" y="11521"/>
                              </a:cubicBezTo>
                              <a:cubicBezTo>
                                <a:pt x="4510" y="11489"/>
                                <a:pt x="4439" y="11429"/>
                                <a:pt x="4363" y="11369"/>
                              </a:cubicBezTo>
                              <a:cubicBezTo>
                                <a:pt x="4342" y="11348"/>
                                <a:pt x="4315" y="11331"/>
                                <a:pt x="4293" y="11309"/>
                              </a:cubicBezTo>
                              <a:cubicBezTo>
                                <a:pt x="4315" y="11309"/>
                                <a:pt x="4293" y="11295"/>
                                <a:pt x="4266" y="11274"/>
                              </a:cubicBezTo>
                              <a:close/>
                              <a:moveTo>
                                <a:pt x="4315" y="11362"/>
                              </a:moveTo>
                              <a:cubicBezTo>
                                <a:pt x="4315" y="11369"/>
                                <a:pt x="4304" y="11376"/>
                                <a:pt x="4293" y="11376"/>
                              </a:cubicBezTo>
                              <a:cubicBezTo>
                                <a:pt x="4282" y="11376"/>
                                <a:pt x="4271" y="11369"/>
                                <a:pt x="4271" y="11362"/>
                              </a:cubicBezTo>
                              <a:cubicBezTo>
                                <a:pt x="4271" y="11355"/>
                                <a:pt x="4282" y="11348"/>
                                <a:pt x="4293" y="11348"/>
                              </a:cubicBezTo>
                              <a:cubicBezTo>
                                <a:pt x="4293" y="11348"/>
                                <a:pt x="4298" y="11348"/>
                                <a:pt x="4298" y="11348"/>
                              </a:cubicBezTo>
                              <a:lnTo>
                                <a:pt x="4315" y="11362"/>
                              </a:lnTo>
                              <a:lnTo>
                                <a:pt x="4315" y="11362"/>
                              </a:lnTo>
                              <a:close/>
                              <a:moveTo>
                                <a:pt x="4239" y="11302"/>
                              </a:moveTo>
                              <a:cubicBezTo>
                                <a:pt x="4239" y="11313"/>
                                <a:pt x="4228" y="11320"/>
                                <a:pt x="4212" y="11320"/>
                              </a:cubicBezTo>
                              <a:cubicBezTo>
                                <a:pt x="4195" y="11320"/>
                                <a:pt x="4184" y="11313"/>
                                <a:pt x="4184" y="11302"/>
                              </a:cubicBezTo>
                              <a:cubicBezTo>
                                <a:pt x="4184" y="11292"/>
                                <a:pt x="4195" y="11285"/>
                                <a:pt x="4212" y="11285"/>
                              </a:cubicBezTo>
                              <a:cubicBezTo>
                                <a:pt x="4217" y="11285"/>
                                <a:pt x="4217" y="11285"/>
                                <a:pt x="4222" y="11288"/>
                              </a:cubicBezTo>
                              <a:lnTo>
                                <a:pt x="4233" y="11299"/>
                              </a:lnTo>
                              <a:cubicBezTo>
                                <a:pt x="4239" y="11299"/>
                                <a:pt x="4239" y="11302"/>
                                <a:pt x="4239" y="11302"/>
                              </a:cubicBezTo>
                              <a:close/>
                              <a:moveTo>
                                <a:pt x="4163" y="11242"/>
                              </a:moveTo>
                              <a:cubicBezTo>
                                <a:pt x="4163" y="11253"/>
                                <a:pt x="4152" y="11260"/>
                                <a:pt x="4136" y="11260"/>
                              </a:cubicBezTo>
                              <a:cubicBezTo>
                                <a:pt x="4119" y="11260"/>
                                <a:pt x="4109" y="11253"/>
                                <a:pt x="4109" y="11242"/>
                              </a:cubicBezTo>
                              <a:cubicBezTo>
                                <a:pt x="4109" y="11232"/>
                                <a:pt x="4119" y="11225"/>
                                <a:pt x="4136" y="11225"/>
                              </a:cubicBezTo>
                              <a:cubicBezTo>
                                <a:pt x="4141" y="11225"/>
                                <a:pt x="4152" y="11228"/>
                                <a:pt x="4157" y="11232"/>
                              </a:cubicBezTo>
                              <a:lnTo>
                                <a:pt x="4163" y="11235"/>
                              </a:lnTo>
                              <a:cubicBezTo>
                                <a:pt x="4163" y="11235"/>
                                <a:pt x="4163" y="11239"/>
                                <a:pt x="4163" y="11242"/>
                              </a:cubicBezTo>
                              <a:close/>
                              <a:moveTo>
                                <a:pt x="3258" y="11348"/>
                              </a:moveTo>
                              <a:cubicBezTo>
                                <a:pt x="3241" y="11324"/>
                                <a:pt x="3225" y="11302"/>
                                <a:pt x="3214" y="11292"/>
                              </a:cubicBezTo>
                              <a:cubicBezTo>
                                <a:pt x="3171" y="11249"/>
                                <a:pt x="3128" y="11214"/>
                                <a:pt x="3079" y="11190"/>
                              </a:cubicBezTo>
                              <a:cubicBezTo>
                                <a:pt x="3062" y="11179"/>
                                <a:pt x="3046" y="11172"/>
                                <a:pt x="3030" y="11168"/>
                              </a:cubicBezTo>
                              <a:cubicBezTo>
                                <a:pt x="3019" y="11165"/>
                                <a:pt x="3014" y="11161"/>
                                <a:pt x="3003" y="11161"/>
                              </a:cubicBezTo>
                              <a:cubicBezTo>
                                <a:pt x="3014" y="11161"/>
                                <a:pt x="3030" y="11158"/>
                                <a:pt x="3041" y="11154"/>
                              </a:cubicBezTo>
                              <a:cubicBezTo>
                                <a:pt x="3046" y="11154"/>
                                <a:pt x="3052" y="11151"/>
                                <a:pt x="3057" y="11151"/>
                              </a:cubicBezTo>
                              <a:lnTo>
                                <a:pt x="3062" y="11151"/>
                              </a:lnTo>
                              <a:cubicBezTo>
                                <a:pt x="3090" y="11140"/>
                                <a:pt x="3117" y="11130"/>
                                <a:pt x="3138" y="11119"/>
                              </a:cubicBezTo>
                              <a:lnTo>
                                <a:pt x="3155" y="11112"/>
                              </a:lnTo>
                              <a:cubicBezTo>
                                <a:pt x="3160" y="11108"/>
                                <a:pt x="3171" y="11105"/>
                                <a:pt x="3187" y="11098"/>
                              </a:cubicBezTo>
                              <a:lnTo>
                                <a:pt x="3198" y="11094"/>
                              </a:lnTo>
                              <a:cubicBezTo>
                                <a:pt x="3198" y="11094"/>
                                <a:pt x="3198" y="11094"/>
                                <a:pt x="3203" y="11094"/>
                              </a:cubicBezTo>
                              <a:lnTo>
                                <a:pt x="3236" y="11084"/>
                              </a:lnTo>
                              <a:lnTo>
                                <a:pt x="3220" y="11059"/>
                              </a:lnTo>
                              <a:cubicBezTo>
                                <a:pt x="3214" y="11052"/>
                                <a:pt x="3209" y="11045"/>
                                <a:pt x="3203" y="11038"/>
                              </a:cubicBezTo>
                              <a:cubicBezTo>
                                <a:pt x="3187" y="11017"/>
                                <a:pt x="3165" y="10996"/>
                                <a:pt x="3144" y="10982"/>
                              </a:cubicBezTo>
                              <a:cubicBezTo>
                                <a:pt x="3111" y="10953"/>
                                <a:pt x="3068" y="10932"/>
                                <a:pt x="3025" y="10922"/>
                              </a:cubicBezTo>
                              <a:cubicBezTo>
                                <a:pt x="2992" y="10911"/>
                                <a:pt x="2954" y="10908"/>
                                <a:pt x="2922" y="10911"/>
                              </a:cubicBezTo>
                              <a:cubicBezTo>
                                <a:pt x="2943" y="10897"/>
                                <a:pt x="2981" y="10876"/>
                                <a:pt x="3025" y="10855"/>
                              </a:cubicBezTo>
                              <a:cubicBezTo>
                                <a:pt x="3046" y="10844"/>
                                <a:pt x="3068" y="10837"/>
                                <a:pt x="3090" y="10826"/>
                              </a:cubicBezTo>
                              <a:cubicBezTo>
                                <a:pt x="3095" y="10823"/>
                                <a:pt x="3106" y="10823"/>
                                <a:pt x="3111" y="10819"/>
                              </a:cubicBezTo>
                              <a:lnTo>
                                <a:pt x="3122" y="10833"/>
                              </a:lnTo>
                              <a:cubicBezTo>
                                <a:pt x="3122" y="10837"/>
                                <a:pt x="3133" y="10851"/>
                                <a:pt x="3193" y="10925"/>
                              </a:cubicBezTo>
                              <a:cubicBezTo>
                                <a:pt x="3220" y="10960"/>
                                <a:pt x="3285" y="11034"/>
                                <a:pt x="3366" y="11126"/>
                              </a:cubicBezTo>
                              <a:lnTo>
                                <a:pt x="3388" y="11147"/>
                              </a:lnTo>
                              <a:cubicBezTo>
                                <a:pt x="3426" y="11190"/>
                                <a:pt x="3464" y="11232"/>
                                <a:pt x="3502" y="11274"/>
                              </a:cubicBezTo>
                              <a:lnTo>
                                <a:pt x="3507" y="11281"/>
                              </a:lnTo>
                              <a:cubicBezTo>
                                <a:pt x="3507" y="11285"/>
                                <a:pt x="3502" y="11288"/>
                                <a:pt x="3496" y="11295"/>
                              </a:cubicBezTo>
                              <a:cubicBezTo>
                                <a:pt x="3491" y="11295"/>
                                <a:pt x="3480" y="11306"/>
                                <a:pt x="3469" y="11316"/>
                              </a:cubicBezTo>
                              <a:cubicBezTo>
                                <a:pt x="3464" y="11320"/>
                                <a:pt x="3464" y="11324"/>
                                <a:pt x="3458" y="11327"/>
                              </a:cubicBezTo>
                              <a:cubicBezTo>
                                <a:pt x="3453" y="11334"/>
                                <a:pt x="3442" y="11341"/>
                                <a:pt x="3436" y="11352"/>
                              </a:cubicBezTo>
                              <a:cubicBezTo>
                                <a:pt x="3404" y="11376"/>
                                <a:pt x="3377" y="11401"/>
                                <a:pt x="3350" y="11419"/>
                              </a:cubicBezTo>
                              <a:lnTo>
                                <a:pt x="3296" y="11447"/>
                              </a:lnTo>
                              <a:cubicBezTo>
                                <a:pt x="3296" y="11443"/>
                                <a:pt x="3296" y="11443"/>
                                <a:pt x="3296" y="11440"/>
                              </a:cubicBezTo>
                              <a:cubicBezTo>
                                <a:pt x="3296" y="11436"/>
                                <a:pt x="3296" y="11433"/>
                                <a:pt x="3296" y="11429"/>
                              </a:cubicBezTo>
                              <a:cubicBezTo>
                                <a:pt x="3279" y="11387"/>
                                <a:pt x="3268" y="11366"/>
                                <a:pt x="3258" y="11348"/>
                              </a:cubicBezTo>
                              <a:close/>
                              <a:moveTo>
                                <a:pt x="4889" y="11627"/>
                              </a:moveTo>
                              <a:cubicBezTo>
                                <a:pt x="4895" y="11602"/>
                                <a:pt x="4905" y="11574"/>
                                <a:pt x="4922" y="11546"/>
                              </a:cubicBezTo>
                              <a:cubicBezTo>
                                <a:pt x="4922" y="11542"/>
                                <a:pt x="4927" y="11542"/>
                                <a:pt x="4922" y="11539"/>
                              </a:cubicBezTo>
                              <a:cubicBezTo>
                                <a:pt x="4922" y="11539"/>
                                <a:pt x="4922" y="11539"/>
                                <a:pt x="4922" y="11535"/>
                              </a:cubicBezTo>
                              <a:lnTo>
                                <a:pt x="4922" y="11535"/>
                              </a:lnTo>
                              <a:cubicBezTo>
                                <a:pt x="4922" y="11535"/>
                                <a:pt x="4922" y="11535"/>
                                <a:pt x="4922" y="11535"/>
                              </a:cubicBezTo>
                              <a:cubicBezTo>
                                <a:pt x="4927" y="11549"/>
                                <a:pt x="4932" y="11567"/>
                                <a:pt x="4943" y="11581"/>
                              </a:cubicBezTo>
                              <a:cubicBezTo>
                                <a:pt x="4970" y="11641"/>
                                <a:pt x="4992" y="11683"/>
                                <a:pt x="5003" y="11701"/>
                              </a:cubicBezTo>
                              <a:cubicBezTo>
                                <a:pt x="5030" y="11750"/>
                                <a:pt x="5073" y="11814"/>
                                <a:pt x="5101" y="11849"/>
                              </a:cubicBezTo>
                              <a:cubicBezTo>
                                <a:pt x="5095" y="11845"/>
                                <a:pt x="5090" y="11845"/>
                                <a:pt x="5084" y="11842"/>
                              </a:cubicBezTo>
                              <a:cubicBezTo>
                                <a:pt x="5073" y="11835"/>
                                <a:pt x="5057" y="11831"/>
                                <a:pt x="5046" y="11828"/>
                              </a:cubicBezTo>
                              <a:cubicBezTo>
                                <a:pt x="5041" y="11824"/>
                                <a:pt x="5035" y="11824"/>
                                <a:pt x="5030" y="11821"/>
                              </a:cubicBezTo>
                              <a:cubicBezTo>
                                <a:pt x="5014" y="11814"/>
                                <a:pt x="4987" y="11803"/>
                                <a:pt x="4965" y="11792"/>
                              </a:cubicBezTo>
                              <a:cubicBezTo>
                                <a:pt x="4922" y="11771"/>
                                <a:pt x="4895" y="11750"/>
                                <a:pt x="4884" y="11722"/>
                              </a:cubicBezTo>
                              <a:cubicBezTo>
                                <a:pt x="4873" y="11690"/>
                                <a:pt x="4884" y="11655"/>
                                <a:pt x="4889" y="11627"/>
                              </a:cubicBezTo>
                              <a:close/>
                              <a:moveTo>
                                <a:pt x="6233" y="9483"/>
                              </a:moveTo>
                              <a:cubicBezTo>
                                <a:pt x="6250" y="9515"/>
                                <a:pt x="6288" y="9600"/>
                                <a:pt x="6331" y="9705"/>
                              </a:cubicBezTo>
                              <a:cubicBezTo>
                                <a:pt x="6396" y="9860"/>
                                <a:pt x="6450" y="10044"/>
                                <a:pt x="6477" y="10121"/>
                              </a:cubicBezTo>
                              <a:lnTo>
                                <a:pt x="6488" y="10150"/>
                              </a:lnTo>
                              <a:cubicBezTo>
                                <a:pt x="6548" y="10343"/>
                                <a:pt x="6575" y="10407"/>
                                <a:pt x="6586" y="10428"/>
                              </a:cubicBezTo>
                              <a:lnTo>
                                <a:pt x="6374" y="10446"/>
                              </a:lnTo>
                              <a:cubicBezTo>
                                <a:pt x="6347" y="10446"/>
                                <a:pt x="6326" y="10449"/>
                                <a:pt x="6309" y="10449"/>
                              </a:cubicBezTo>
                              <a:cubicBezTo>
                                <a:pt x="6309" y="10449"/>
                                <a:pt x="6304" y="10449"/>
                                <a:pt x="6304" y="10449"/>
                              </a:cubicBezTo>
                              <a:cubicBezTo>
                                <a:pt x="6298" y="10446"/>
                                <a:pt x="6288" y="10439"/>
                                <a:pt x="6255" y="10421"/>
                              </a:cubicBezTo>
                              <a:cubicBezTo>
                                <a:pt x="6190" y="10382"/>
                                <a:pt x="6114" y="10351"/>
                                <a:pt x="6038" y="10326"/>
                              </a:cubicBezTo>
                              <a:cubicBezTo>
                                <a:pt x="6000" y="10312"/>
                                <a:pt x="5962" y="10301"/>
                                <a:pt x="5930" y="10294"/>
                              </a:cubicBezTo>
                              <a:cubicBezTo>
                                <a:pt x="5854" y="10276"/>
                                <a:pt x="5778" y="10266"/>
                                <a:pt x="5713" y="10266"/>
                              </a:cubicBezTo>
                              <a:cubicBezTo>
                                <a:pt x="5708" y="10266"/>
                                <a:pt x="5697" y="10266"/>
                                <a:pt x="5691" y="10266"/>
                              </a:cubicBezTo>
                              <a:cubicBezTo>
                                <a:pt x="5664" y="10266"/>
                                <a:pt x="5626" y="10266"/>
                                <a:pt x="5578" y="10273"/>
                              </a:cubicBezTo>
                              <a:cubicBezTo>
                                <a:pt x="5534" y="10276"/>
                                <a:pt x="5485" y="10287"/>
                                <a:pt x="5431" y="10298"/>
                              </a:cubicBezTo>
                              <a:lnTo>
                                <a:pt x="5426" y="10298"/>
                              </a:lnTo>
                              <a:cubicBezTo>
                                <a:pt x="5415" y="10301"/>
                                <a:pt x="5409" y="10301"/>
                                <a:pt x="5399" y="10305"/>
                              </a:cubicBezTo>
                              <a:cubicBezTo>
                                <a:pt x="5279" y="10333"/>
                                <a:pt x="5144" y="10368"/>
                                <a:pt x="5003" y="10407"/>
                              </a:cubicBezTo>
                              <a:lnTo>
                                <a:pt x="4976" y="10414"/>
                              </a:lnTo>
                              <a:cubicBezTo>
                                <a:pt x="4965" y="10418"/>
                                <a:pt x="4954" y="10421"/>
                                <a:pt x="4943" y="10421"/>
                              </a:cubicBezTo>
                              <a:cubicBezTo>
                                <a:pt x="4943" y="10418"/>
                                <a:pt x="4943" y="10410"/>
                                <a:pt x="4949" y="10407"/>
                              </a:cubicBezTo>
                              <a:lnTo>
                                <a:pt x="4949" y="10403"/>
                              </a:lnTo>
                              <a:cubicBezTo>
                                <a:pt x="4960" y="10372"/>
                                <a:pt x="4970" y="10343"/>
                                <a:pt x="4981" y="10308"/>
                              </a:cubicBezTo>
                              <a:cubicBezTo>
                                <a:pt x="5003" y="10248"/>
                                <a:pt x="5035" y="10192"/>
                                <a:pt x="5073" y="10135"/>
                              </a:cubicBezTo>
                              <a:cubicBezTo>
                                <a:pt x="5090" y="10111"/>
                                <a:pt x="5111" y="10083"/>
                                <a:pt x="5133" y="10054"/>
                              </a:cubicBezTo>
                              <a:cubicBezTo>
                                <a:pt x="5166" y="10016"/>
                                <a:pt x="5204" y="9977"/>
                                <a:pt x="5247" y="9935"/>
                              </a:cubicBezTo>
                              <a:lnTo>
                                <a:pt x="5247" y="9931"/>
                              </a:lnTo>
                              <a:cubicBezTo>
                                <a:pt x="5323" y="9857"/>
                                <a:pt x="5420" y="9786"/>
                                <a:pt x="5491" y="9734"/>
                              </a:cubicBezTo>
                              <a:cubicBezTo>
                                <a:pt x="5588" y="9663"/>
                                <a:pt x="5670" y="9607"/>
                                <a:pt x="5751" y="9557"/>
                              </a:cubicBezTo>
                              <a:cubicBezTo>
                                <a:pt x="5941" y="9437"/>
                                <a:pt x="6114" y="9370"/>
                                <a:pt x="6147" y="9360"/>
                              </a:cubicBezTo>
                              <a:lnTo>
                                <a:pt x="6147" y="9360"/>
                              </a:lnTo>
                              <a:cubicBezTo>
                                <a:pt x="6152" y="9360"/>
                                <a:pt x="6157" y="9356"/>
                                <a:pt x="6157" y="9356"/>
                              </a:cubicBezTo>
                              <a:lnTo>
                                <a:pt x="6163" y="9356"/>
                              </a:lnTo>
                              <a:cubicBezTo>
                                <a:pt x="6168" y="9360"/>
                                <a:pt x="6168" y="9363"/>
                                <a:pt x="6174" y="9367"/>
                              </a:cubicBezTo>
                              <a:cubicBezTo>
                                <a:pt x="6185" y="9378"/>
                                <a:pt x="6190" y="9395"/>
                                <a:pt x="6201" y="9413"/>
                              </a:cubicBezTo>
                              <a:cubicBezTo>
                                <a:pt x="6195" y="9416"/>
                                <a:pt x="6201" y="9420"/>
                                <a:pt x="6233" y="9483"/>
                              </a:cubicBezTo>
                              <a:close/>
                              <a:moveTo>
                                <a:pt x="5475" y="8662"/>
                              </a:moveTo>
                              <a:cubicBezTo>
                                <a:pt x="5534" y="8627"/>
                                <a:pt x="5594" y="8595"/>
                                <a:pt x="5648" y="8574"/>
                              </a:cubicBezTo>
                              <a:cubicBezTo>
                                <a:pt x="5653" y="8570"/>
                                <a:pt x="5664" y="8570"/>
                                <a:pt x="5664" y="8567"/>
                              </a:cubicBezTo>
                              <a:cubicBezTo>
                                <a:pt x="5675" y="8588"/>
                                <a:pt x="5724" y="8651"/>
                                <a:pt x="5800" y="8757"/>
                              </a:cubicBezTo>
                              <a:cubicBezTo>
                                <a:pt x="5816" y="8782"/>
                                <a:pt x="5832" y="8806"/>
                                <a:pt x="5843" y="8828"/>
                              </a:cubicBezTo>
                              <a:cubicBezTo>
                                <a:pt x="5876" y="8884"/>
                                <a:pt x="5903" y="8926"/>
                                <a:pt x="5914" y="8944"/>
                              </a:cubicBezTo>
                              <a:cubicBezTo>
                                <a:pt x="5941" y="8986"/>
                                <a:pt x="5979" y="9032"/>
                                <a:pt x="6006" y="9064"/>
                              </a:cubicBezTo>
                              <a:cubicBezTo>
                                <a:pt x="6022" y="9085"/>
                                <a:pt x="6044" y="9103"/>
                                <a:pt x="6055" y="9113"/>
                              </a:cubicBezTo>
                              <a:cubicBezTo>
                                <a:pt x="5984" y="9131"/>
                                <a:pt x="5914" y="9155"/>
                                <a:pt x="5849" y="9180"/>
                              </a:cubicBezTo>
                              <a:cubicBezTo>
                                <a:pt x="5811" y="9194"/>
                                <a:pt x="5762" y="9215"/>
                                <a:pt x="5713" y="9240"/>
                              </a:cubicBezTo>
                              <a:cubicBezTo>
                                <a:pt x="5680" y="9258"/>
                                <a:pt x="5648" y="9275"/>
                                <a:pt x="5610" y="9296"/>
                              </a:cubicBezTo>
                              <a:cubicBezTo>
                                <a:pt x="5599" y="9303"/>
                                <a:pt x="5588" y="9307"/>
                                <a:pt x="5578" y="9314"/>
                              </a:cubicBezTo>
                              <a:cubicBezTo>
                                <a:pt x="5556" y="9325"/>
                                <a:pt x="5540" y="9335"/>
                                <a:pt x="5523" y="9349"/>
                              </a:cubicBezTo>
                              <a:lnTo>
                                <a:pt x="5518" y="9353"/>
                              </a:lnTo>
                              <a:cubicBezTo>
                                <a:pt x="5518" y="9353"/>
                                <a:pt x="5512" y="9356"/>
                                <a:pt x="5512" y="9356"/>
                              </a:cubicBezTo>
                              <a:cubicBezTo>
                                <a:pt x="5496" y="9367"/>
                                <a:pt x="5485" y="9378"/>
                                <a:pt x="5469" y="9388"/>
                              </a:cubicBezTo>
                              <a:cubicBezTo>
                                <a:pt x="5464" y="9392"/>
                                <a:pt x="5458" y="9399"/>
                                <a:pt x="5447" y="9402"/>
                              </a:cubicBezTo>
                              <a:cubicBezTo>
                                <a:pt x="5420" y="9420"/>
                                <a:pt x="5399" y="9437"/>
                                <a:pt x="5366" y="9459"/>
                              </a:cubicBezTo>
                              <a:cubicBezTo>
                                <a:pt x="5350" y="9469"/>
                                <a:pt x="5334" y="9480"/>
                                <a:pt x="5317" y="9490"/>
                              </a:cubicBezTo>
                              <a:cubicBezTo>
                                <a:pt x="5301" y="9501"/>
                                <a:pt x="5285" y="9515"/>
                                <a:pt x="5269" y="9526"/>
                              </a:cubicBezTo>
                              <a:cubicBezTo>
                                <a:pt x="5209" y="9571"/>
                                <a:pt x="5149" y="9628"/>
                                <a:pt x="5090" y="9691"/>
                              </a:cubicBezTo>
                              <a:cubicBezTo>
                                <a:pt x="5057" y="9727"/>
                                <a:pt x="5025" y="9762"/>
                                <a:pt x="4998" y="9797"/>
                              </a:cubicBezTo>
                              <a:cubicBezTo>
                                <a:pt x="4970" y="9832"/>
                                <a:pt x="4949" y="9868"/>
                                <a:pt x="4927" y="9906"/>
                              </a:cubicBezTo>
                              <a:cubicBezTo>
                                <a:pt x="4916" y="9924"/>
                                <a:pt x="4905" y="9945"/>
                                <a:pt x="4895" y="9970"/>
                              </a:cubicBezTo>
                              <a:cubicBezTo>
                                <a:pt x="4808" y="10118"/>
                                <a:pt x="4764" y="10241"/>
                                <a:pt x="4748" y="10305"/>
                              </a:cubicBezTo>
                              <a:cubicBezTo>
                                <a:pt x="4748" y="10280"/>
                                <a:pt x="4748" y="10252"/>
                                <a:pt x="4743" y="10227"/>
                              </a:cubicBezTo>
                              <a:cubicBezTo>
                                <a:pt x="4743" y="10210"/>
                                <a:pt x="4748" y="10192"/>
                                <a:pt x="4748" y="10171"/>
                              </a:cubicBezTo>
                              <a:cubicBezTo>
                                <a:pt x="4748" y="10146"/>
                                <a:pt x="4754" y="10121"/>
                                <a:pt x="4754" y="10093"/>
                              </a:cubicBezTo>
                              <a:cubicBezTo>
                                <a:pt x="4759" y="10002"/>
                                <a:pt x="4770" y="9899"/>
                                <a:pt x="4781" y="9811"/>
                              </a:cubicBezTo>
                              <a:lnTo>
                                <a:pt x="4781" y="9794"/>
                              </a:lnTo>
                              <a:cubicBezTo>
                                <a:pt x="4786" y="9744"/>
                                <a:pt x="4797" y="9677"/>
                                <a:pt x="4813" y="9596"/>
                              </a:cubicBezTo>
                              <a:cubicBezTo>
                                <a:pt x="4819" y="9582"/>
                                <a:pt x="4819" y="9564"/>
                                <a:pt x="4824" y="9550"/>
                              </a:cubicBezTo>
                              <a:cubicBezTo>
                                <a:pt x="4846" y="9448"/>
                                <a:pt x="4895" y="9321"/>
                                <a:pt x="4976" y="9180"/>
                              </a:cubicBezTo>
                              <a:cubicBezTo>
                                <a:pt x="5052" y="9039"/>
                                <a:pt x="5149" y="8912"/>
                                <a:pt x="5258" y="8817"/>
                              </a:cubicBezTo>
                              <a:cubicBezTo>
                                <a:pt x="5334" y="8754"/>
                                <a:pt x="5404" y="8704"/>
                                <a:pt x="5475" y="8662"/>
                              </a:cubicBezTo>
                              <a:close/>
                              <a:moveTo>
                                <a:pt x="2515" y="1220"/>
                              </a:moveTo>
                              <a:cubicBezTo>
                                <a:pt x="2526" y="1220"/>
                                <a:pt x="2526" y="1209"/>
                                <a:pt x="2537" y="1188"/>
                              </a:cubicBezTo>
                              <a:cubicBezTo>
                                <a:pt x="2537" y="1185"/>
                                <a:pt x="2542" y="1181"/>
                                <a:pt x="2542" y="1174"/>
                              </a:cubicBezTo>
                              <a:cubicBezTo>
                                <a:pt x="2553" y="1149"/>
                                <a:pt x="2569" y="1121"/>
                                <a:pt x="2580" y="1100"/>
                              </a:cubicBezTo>
                              <a:cubicBezTo>
                                <a:pt x="2591" y="1079"/>
                                <a:pt x="2629" y="1026"/>
                                <a:pt x="2678" y="973"/>
                              </a:cubicBezTo>
                              <a:cubicBezTo>
                                <a:pt x="2688" y="962"/>
                                <a:pt x="2699" y="952"/>
                                <a:pt x="2710" y="941"/>
                              </a:cubicBezTo>
                              <a:lnTo>
                                <a:pt x="2721" y="927"/>
                              </a:lnTo>
                              <a:cubicBezTo>
                                <a:pt x="2732" y="920"/>
                                <a:pt x="2743" y="913"/>
                                <a:pt x="2754" y="906"/>
                              </a:cubicBezTo>
                              <a:cubicBezTo>
                                <a:pt x="2781" y="888"/>
                                <a:pt x="2808" y="871"/>
                                <a:pt x="2824" y="846"/>
                              </a:cubicBezTo>
                              <a:cubicBezTo>
                                <a:pt x="2829" y="846"/>
                                <a:pt x="2840" y="839"/>
                                <a:pt x="2873" y="821"/>
                              </a:cubicBezTo>
                              <a:cubicBezTo>
                                <a:pt x="2900" y="807"/>
                                <a:pt x="2949" y="786"/>
                                <a:pt x="3014" y="772"/>
                              </a:cubicBezTo>
                              <a:cubicBezTo>
                                <a:pt x="3062" y="765"/>
                                <a:pt x="3117" y="758"/>
                                <a:pt x="3176" y="747"/>
                              </a:cubicBezTo>
                              <a:cubicBezTo>
                                <a:pt x="3268" y="733"/>
                                <a:pt x="3366" y="723"/>
                                <a:pt x="3453" y="705"/>
                              </a:cubicBezTo>
                              <a:lnTo>
                                <a:pt x="3464" y="702"/>
                              </a:lnTo>
                              <a:cubicBezTo>
                                <a:pt x="3534" y="687"/>
                                <a:pt x="3642" y="670"/>
                                <a:pt x="3762" y="624"/>
                              </a:cubicBezTo>
                              <a:cubicBezTo>
                                <a:pt x="3783" y="617"/>
                                <a:pt x="3805" y="606"/>
                                <a:pt x="3827" y="599"/>
                              </a:cubicBezTo>
                              <a:cubicBezTo>
                                <a:pt x="3832" y="606"/>
                                <a:pt x="3832" y="613"/>
                                <a:pt x="3838" y="620"/>
                              </a:cubicBezTo>
                              <a:cubicBezTo>
                                <a:pt x="3838" y="624"/>
                                <a:pt x="3838" y="631"/>
                                <a:pt x="3838" y="638"/>
                              </a:cubicBezTo>
                              <a:cubicBezTo>
                                <a:pt x="3838" y="652"/>
                                <a:pt x="3848" y="666"/>
                                <a:pt x="3859" y="687"/>
                              </a:cubicBezTo>
                              <a:cubicBezTo>
                                <a:pt x="3865" y="695"/>
                                <a:pt x="3870" y="705"/>
                                <a:pt x="3870" y="716"/>
                              </a:cubicBezTo>
                              <a:cubicBezTo>
                                <a:pt x="3897" y="772"/>
                                <a:pt x="3919" y="843"/>
                                <a:pt x="3924" y="860"/>
                              </a:cubicBezTo>
                              <a:cubicBezTo>
                                <a:pt x="3924" y="867"/>
                                <a:pt x="3930" y="874"/>
                                <a:pt x="3930" y="885"/>
                              </a:cubicBezTo>
                              <a:cubicBezTo>
                                <a:pt x="3935" y="899"/>
                                <a:pt x="3935" y="913"/>
                                <a:pt x="3941" y="924"/>
                              </a:cubicBezTo>
                              <a:cubicBezTo>
                                <a:pt x="3930" y="920"/>
                                <a:pt x="3924" y="913"/>
                                <a:pt x="3913" y="910"/>
                              </a:cubicBezTo>
                              <a:cubicBezTo>
                                <a:pt x="3892" y="902"/>
                                <a:pt x="3870" y="892"/>
                                <a:pt x="3848" y="885"/>
                              </a:cubicBezTo>
                              <a:cubicBezTo>
                                <a:pt x="3827" y="878"/>
                                <a:pt x="3800" y="874"/>
                                <a:pt x="3778" y="871"/>
                              </a:cubicBezTo>
                              <a:cubicBezTo>
                                <a:pt x="3740" y="864"/>
                                <a:pt x="3708" y="864"/>
                                <a:pt x="3675" y="864"/>
                              </a:cubicBezTo>
                              <a:cubicBezTo>
                                <a:pt x="3653" y="864"/>
                                <a:pt x="3637" y="864"/>
                                <a:pt x="3615" y="867"/>
                              </a:cubicBezTo>
                              <a:cubicBezTo>
                                <a:pt x="3605" y="867"/>
                                <a:pt x="3588" y="871"/>
                                <a:pt x="3577" y="874"/>
                              </a:cubicBezTo>
                              <a:cubicBezTo>
                                <a:pt x="3550" y="881"/>
                                <a:pt x="3523" y="895"/>
                                <a:pt x="3512" y="910"/>
                              </a:cubicBezTo>
                              <a:cubicBezTo>
                                <a:pt x="3512" y="913"/>
                                <a:pt x="3507" y="917"/>
                                <a:pt x="3507" y="917"/>
                              </a:cubicBezTo>
                              <a:cubicBezTo>
                                <a:pt x="3507" y="920"/>
                                <a:pt x="3502" y="924"/>
                                <a:pt x="3507" y="927"/>
                              </a:cubicBezTo>
                              <a:cubicBezTo>
                                <a:pt x="3512" y="931"/>
                                <a:pt x="3518" y="924"/>
                                <a:pt x="3518" y="924"/>
                              </a:cubicBezTo>
                              <a:cubicBezTo>
                                <a:pt x="3518" y="924"/>
                                <a:pt x="3518" y="924"/>
                                <a:pt x="3518" y="924"/>
                              </a:cubicBezTo>
                              <a:cubicBezTo>
                                <a:pt x="3523" y="927"/>
                                <a:pt x="3523" y="927"/>
                                <a:pt x="3529" y="931"/>
                              </a:cubicBezTo>
                              <a:cubicBezTo>
                                <a:pt x="3529" y="934"/>
                                <a:pt x="3534" y="934"/>
                                <a:pt x="3545" y="941"/>
                              </a:cubicBezTo>
                              <a:lnTo>
                                <a:pt x="3545" y="941"/>
                              </a:lnTo>
                              <a:cubicBezTo>
                                <a:pt x="3545" y="941"/>
                                <a:pt x="3550" y="945"/>
                                <a:pt x="3550" y="945"/>
                              </a:cubicBezTo>
                              <a:cubicBezTo>
                                <a:pt x="3561" y="948"/>
                                <a:pt x="3567" y="955"/>
                                <a:pt x="3577" y="959"/>
                              </a:cubicBezTo>
                              <a:cubicBezTo>
                                <a:pt x="3621" y="980"/>
                                <a:pt x="3670" y="1005"/>
                                <a:pt x="3713" y="1033"/>
                              </a:cubicBezTo>
                              <a:cubicBezTo>
                                <a:pt x="3724" y="1044"/>
                                <a:pt x="3735" y="1058"/>
                                <a:pt x="3745" y="1068"/>
                              </a:cubicBezTo>
                              <a:cubicBezTo>
                                <a:pt x="3778" y="1121"/>
                                <a:pt x="3773" y="1185"/>
                                <a:pt x="3767" y="1241"/>
                              </a:cubicBezTo>
                              <a:lnTo>
                                <a:pt x="3767" y="1248"/>
                              </a:lnTo>
                              <a:cubicBezTo>
                                <a:pt x="3762" y="1301"/>
                                <a:pt x="3751" y="1347"/>
                                <a:pt x="3745" y="1368"/>
                              </a:cubicBezTo>
                              <a:lnTo>
                                <a:pt x="3745" y="1371"/>
                              </a:lnTo>
                              <a:cubicBezTo>
                                <a:pt x="3740" y="1403"/>
                                <a:pt x="3729" y="1442"/>
                                <a:pt x="3718" y="1477"/>
                              </a:cubicBezTo>
                              <a:cubicBezTo>
                                <a:pt x="3713" y="1495"/>
                                <a:pt x="3708" y="1512"/>
                                <a:pt x="3708" y="1526"/>
                              </a:cubicBezTo>
                              <a:cubicBezTo>
                                <a:pt x="3708" y="1530"/>
                                <a:pt x="3702" y="1537"/>
                                <a:pt x="3702" y="1548"/>
                              </a:cubicBezTo>
                              <a:lnTo>
                                <a:pt x="3702" y="1548"/>
                              </a:lnTo>
                              <a:lnTo>
                                <a:pt x="3708" y="1558"/>
                              </a:lnTo>
                              <a:cubicBezTo>
                                <a:pt x="3632" y="1593"/>
                                <a:pt x="3567" y="1636"/>
                                <a:pt x="3512" y="1685"/>
                              </a:cubicBezTo>
                              <a:cubicBezTo>
                                <a:pt x="3420" y="1763"/>
                                <a:pt x="3371" y="1844"/>
                                <a:pt x="3350" y="1897"/>
                              </a:cubicBezTo>
                              <a:cubicBezTo>
                                <a:pt x="3339" y="1897"/>
                                <a:pt x="3328" y="1904"/>
                                <a:pt x="3323" y="1911"/>
                              </a:cubicBezTo>
                              <a:cubicBezTo>
                                <a:pt x="3312" y="1921"/>
                                <a:pt x="3317" y="1939"/>
                                <a:pt x="3333" y="1946"/>
                              </a:cubicBezTo>
                              <a:cubicBezTo>
                                <a:pt x="3333" y="1950"/>
                                <a:pt x="3333" y="1953"/>
                                <a:pt x="3328" y="1957"/>
                              </a:cubicBezTo>
                              <a:cubicBezTo>
                                <a:pt x="3241" y="1854"/>
                                <a:pt x="3144" y="1749"/>
                                <a:pt x="3035" y="1643"/>
                              </a:cubicBezTo>
                              <a:cubicBezTo>
                                <a:pt x="3003" y="1611"/>
                                <a:pt x="2970" y="1579"/>
                                <a:pt x="2938" y="1551"/>
                              </a:cubicBezTo>
                              <a:lnTo>
                                <a:pt x="2932" y="1548"/>
                              </a:lnTo>
                              <a:cubicBezTo>
                                <a:pt x="2922" y="1537"/>
                                <a:pt x="2911" y="1526"/>
                                <a:pt x="2894" y="1516"/>
                              </a:cubicBezTo>
                              <a:cubicBezTo>
                                <a:pt x="2867" y="1488"/>
                                <a:pt x="2829" y="1460"/>
                                <a:pt x="2781" y="1431"/>
                              </a:cubicBezTo>
                              <a:lnTo>
                                <a:pt x="2678" y="1354"/>
                              </a:lnTo>
                              <a:cubicBezTo>
                                <a:pt x="2694" y="1347"/>
                                <a:pt x="2710" y="1336"/>
                                <a:pt x="2721" y="1326"/>
                              </a:cubicBezTo>
                              <a:cubicBezTo>
                                <a:pt x="2754" y="1297"/>
                                <a:pt x="2813" y="1280"/>
                                <a:pt x="2976" y="1244"/>
                              </a:cubicBezTo>
                              <a:cubicBezTo>
                                <a:pt x="2987" y="1241"/>
                                <a:pt x="2992" y="1241"/>
                                <a:pt x="3003" y="1241"/>
                              </a:cubicBezTo>
                              <a:cubicBezTo>
                                <a:pt x="3019" y="1241"/>
                                <a:pt x="3030" y="1241"/>
                                <a:pt x="3041" y="1237"/>
                              </a:cubicBezTo>
                              <a:cubicBezTo>
                                <a:pt x="3052" y="1241"/>
                                <a:pt x="3062" y="1244"/>
                                <a:pt x="3073" y="1248"/>
                              </a:cubicBezTo>
                              <a:cubicBezTo>
                                <a:pt x="3079" y="1248"/>
                                <a:pt x="3084" y="1248"/>
                                <a:pt x="3084" y="1248"/>
                              </a:cubicBezTo>
                              <a:cubicBezTo>
                                <a:pt x="3084" y="1248"/>
                                <a:pt x="3084" y="1244"/>
                                <a:pt x="3084" y="1244"/>
                              </a:cubicBezTo>
                              <a:cubicBezTo>
                                <a:pt x="3084" y="1244"/>
                                <a:pt x="3084" y="1244"/>
                                <a:pt x="3084" y="1244"/>
                              </a:cubicBezTo>
                              <a:cubicBezTo>
                                <a:pt x="3090" y="1248"/>
                                <a:pt x="3095" y="1248"/>
                                <a:pt x="3100" y="1248"/>
                              </a:cubicBezTo>
                              <a:cubicBezTo>
                                <a:pt x="3100" y="1248"/>
                                <a:pt x="3100" y="1248"/>
                                <a:pt x="3100" y="1248"/>
                              </a:cubicBezTo>
                              <a:lnTo>
                                <a:pt x="3100" y="1252"/>
                              </a:lnTo>
                              <a:lnTo>
                                <a:pt x="3106" y="1252"/>
                              </a:lnTo>
                              <a:cubicBezTo>
                                <a:pt x="3111" y="1252"/>
                                <a:pt x="3128" y="1252"/>
                                <a:pt x="3138" y="1241"/>
                              </a:cubicBezTo>
                              <a:cubicBezTo>
                                <a:pt x="3149" y="1234"/>
                                <a:pt x="3165" y="1216"/>
                                <a:pt x="3165" y="1192"/>
                              </a:cubicBezTo>
                              <a:cubicBezTo>
                                <a:pt x="3165" y="1167"/>
                                <a:pt x="3149" y="1146"/>
                                <a:pt x="3133" y="1132"/>
                              </a:cubicBezTo>
                              <a:cubicBezTo>
                                <a:pt x="3117" y="1114"/>
                                <a:pt x="3095" y="1103"/>
                                <a:pt x="3073" y="1089"/>
                              </a:cubicBezTo>
                              <a:lnTo>
                                <a:pt x="3073" y="1089"/>
                              </a:lnTo>
                              <a:cubicBezTo>
                                <a:pt x="3062" y="1082"/>
                                <a:pt x="3052" y="1075"/>
                                <a:pt x="3030" y="1065"/>
                              </a:cubicBezTo>
                              <a:cubicBezTo>
                                <a:pt x="3014" y="1058"/>
                                <a:pt x="2987" y="1047"/>
                                <a:pt x="2954" y="1040"/>
                              </a:cubicBezTo>
                              <a:cubicBezTo>
                                <a:pt x="2922" y="1033"/>
                                <a:pt x="2889" y="1036"/>
                                <a:pt x="2851" y="1044"/>
                              </a:cubicBezTo>
                              <a:cubicBezTo>
                                <a:pt x="2824" y="1051"/>
                                <a:pt x="2791" y="1058"/>
                                <a:pt x="2759" y="1072"/>
                              </a:cubicBezTo>
                              <a:cubicBezTo>
                                <a:pt x="2705" y="1096"/>
                                <a:pt x="2651" y="1128"/>
                                <a:pt x="2607" y="1160"/>
                              </a:cubicBezTo>
                              <a:cubicBezTo>
                                <a:pt x="2575" y="1185"/>
                                <a:pt x="2548" y="1216"/>
                                <a:pt x="2531" y="1244"/>
                              </a:cubicBezTo>
                              <a:lnTo>
                                <a:pt x="2504" y="1223"/>
                              </a:lnTo>
                              <a:cubicBezTo>
                                <a:pt x="2515" y="1223"/>
                                <a:pt x="2515" y="1220"/>
                                <a:pt x="2515" y="1220"/>
                              </a:cubicBezTo>
                              <a:close/>
                              <a:moveTo>
                                <a:pt x="759" y="3152"/>
                              </a:moveTo>
                              <a:cubicBezTo>
                                <a:pt x="748" y="3155"/>
                                <a:pt x="743" y="3162"/>
                                <a:pt x="732" y="3166"/>
                              </a:cubicBezTo>
                              <a:cubicBezTo>
                                <a:pt x="732" y="3166"/>
                                <a:pt x="732" y="3166"/>
                                <a:pt x="732" y="3162"/>
                              </a:cubicBezTo>
                              <a:lnTo>
                                <a:pt x="743" y="3134"/>
                              </a:lnTo>
                              <a:lnTo>
                                <a:pt x="732" y="3148"/>
                              </a:lnTo>
                              <a:cubicBezTo>
                                <a:pt x="732" y="3141"/>
                                <a:pt x="732" y="3131"/>
                                <a:pt x="732" y="3120"/>
                              </a:cubicBezTo>
                              <a:cubicBezTo>
                                <a:pt x="732" y="3102"/>
                                <a:pt x="726" y="3081"/>
                                <a:pt x="726" y="3060"/>
                              </a:cubicBezTo>
                              <a:cubicBezTo>
                                <a:pt x="721" y="2947"/>
                                <a:pt x="726" y="2792"/>
                                <a:pt x="753" y="2672"/>
                              </a:cubicBezTo>
                              <a:lnTo>
                                <a:pt x="753" y="2669"/>
                              </a:lnTo>
                              <a:cubicBezTo>
                                <a:pt x="759" y="2644"/>
                                <a:pt x="770" y="2619"/>
                                <a:pt x="781" y="2591"/>
                              </a:cubicBezTo>
                              <a:cubicBezTo>
                                <a:pt x="786" y="2574"/>
                                <a:pt x="797" y="2556"/>
                                <a:pt x="802" y="2542"/>
                              </a:cubicBezTo>
                              <a:lnTo>
                                <a:pt x="802" y="2535"/>
                              </a:lnTo>
                              <a:cubicBezTo>
                                <a:pt x="802" y="2535"/>
                                <a:pt x="802" y="2535"/>
                                <a:pt x="802" y="2535"/>
                              </a:cubicBezTo>
                              <a:cubicBezTo>
                                <a:pt x="802" y="2535"/>
                                <a:pt x="802" y="2538"/>
                                <a:pt x="808" y="2538"/>
                              </a:cubicBezTo>
                              <a:cubicBezTo>
                                <a:pt x="813" y="2542"/>
                                <a:pt x="818" y="2549"/>
                                <a:pt x="824" y="2556"/>
                              </a:cubicBezTo>
                              <a:cubicBezTo>
                                <a:pt x="851" y="2581"/>
                                <a:pt x="878" y="2623"/>
                                <a:pt x="900" y="2662"/>
                              </a:cubicBezTo>
                              <a:cubicBezTo>
                                <a:pt x="921" y="2693"/>
                                <a:pt x="938" y="2729"/>
                                <a:pt x="954" y="2760"/>
                              </a:cubicBezTo>
                              <a:cubicBezTo>
                                <a:pt x="959" y="2771"/>
                                <a:pt x="965" y="2782"/>
                                <a:pt x="970" y="2796"/>
                              </a:cubicBezTo>
                              <a:lnTo>
                                <a:pt x="1019" y="2884"/>
                              </a:lnTo>
                              <a:cubicBezTo>
                                <a:pt x="1041" y="2923"/>
                                <a:pt x="1084" y="2993"/>
                                <a:pt x="1106" y="3014"/>
                              </a:cubicBezTo>
                              <a:cubicBezTo>
                                <a:pt x="1089" y="3018"/>
                                <a:pt x="1079" y="3018"/>
                                <a:pt x="1068" y="3021"/>
                              </a:cubicBezTo>
                              <a:cubicBezTo>
                                <a:pt x="1008" y="3035"/>
                                <a:pt x="943" y="3053"/>
                                <a:pt x="884" y="3081"/>
                              </a:cubicBezTo>
                              <a:cubicBezTo>
                                <a:pt x="840" y="3109"/>
                                <a:pt x="797" y="3131"/>
                                <a:pt x="759" y="3152"/>
                              </a:cubicBezTo>
                              <a:close/>
                              <a:moveTo>
                                <a:pt x="1816" y="4724"/>
                              </a:moveTo>
                              <a:cubicBezTo>
                                <a:pt x="1810" y="4724"/>
                                <a:pt x="1800" y="4720"/>
                                <a:pt x="1800" y="4720"/>
                              </a:cubicBezTo>
                              <a:lnTo>
                                <a:pt x="1794" y="4720"/>
                              </a:lnTo>
                              <a:lnTo>
                                <a:pt x="1789" y="4717"/>
                              </a:lnTo>
                              <a:cubicBezTo>
                                <a:pt x="1783" y="4713"/>
                                <a:pt x="1778" y="4710"/>
                                <a:pt x="1772" y="4706"/>
                              </a:cubicBezTo>
                              <a:lnTo>
                                <a:pt x="1767" y="4703"/>
                              </a:lnTo>
                              <a:lnTo>
                                <a:pt x="1745" y="4728"/>
                              </a:lnTo>
                              <a:cubicBezTo>
                                <a:pt x="1745" y="4731"/>
                                <a:pt x="1740" y="4731"/>
                                <a:pt x="1740" y="4731"/>
                              </a:cubicBezTo>
                              <a:lnTo>
                                <a:pt x="1735" y="4738"/>
                              </a:lnTo>
                              <a:cubicBezTo>
                                <a:pt x="1729" y="4745"/>
                                <a:pt x="1724" y="4752"/>
                                <a:pt x="1718" y="4759"/>
                              </a:cubicBezTo>
                              <a:cubicBezTo>
                                <a:pt x="1707" y="4773"/>
                                <a:pt x="1702" y="4791"/>
                                <a:pt x="1691" y="4805"/>
                              </a:cubicBezTo>
                              <a:cubicBezTo>
                                <a:pt x="1680" y="4826"/>
                                <a:pt x="1675" y="4847"/>
                                <a:pt x="1675" y="4865"/>
                              </a:cubicBezTo>
                              <a:cubicBezTo>
                                <a:pt x="1664" y="4854"/>
                                <a:pt x="1648" y="4844"/>
                                <a:pt x="1632" y="4833"/>
                              </a:cubicBezTo>
                              <a:cubicBezTo>
                                <a:pt x="1615" y="4823"/>
                                <a:pt x="1594" y="4816"/>
                                <a:pt x="1577" y="4805"/>
                              </a:cubicBezTo>
                              <a:lnTo>
                                <a:pt x="1566" y="4798"/>
                              </a:lnTo>
                              <a:cubicBezTo>
                                <a:pt x="1556" y="4791"/>
                                <a:pt x="1534" y="4784"/>
                                <a:pt x="1523" y="4773"/>
                              </a:cubicBezTo>
                              <a:cubicBezTo>
                                <a:pt x="1512" y="4766"/>
                                <a:pt x="1507" y="4756"/>
                                <a:pt x="1507" y="4749"/>
                              </a:cubicBezTo>
                              <a:cubicBezTo>
                                <a:pt x="1507" y="4749"/>
                                <a:pt x="1507" y="4745"/>
                                <a:pt x="1507" y="4745"/>
                              </a:cubicBezTo>
                              <a:lnTo>
                                <a:pt x="1512" y="4742"/>
                              </a:lnTo>
                              <a:lnTo>
                                <a:pt x="1523" y="4738"/>
                              </a:lnTo>
                              <a:lnTo>
                                <a:pt x="1523" y="4731"/>
                              </a:lnTo>
                              <a:cubicBezTo>
                                <a:pt x="1523" y="4728"/>
                                <a:pt x="1523" y="4724"/>
                                <a:pt x="1523" y="4720"/>
                              </a:cubicBezTo>
                              <a:cubicBezTo>
                                <a:pt x="1523" y="4717"/>
                                <a:pt x="1518" y="4713"/>
                                <a:pt x="1523" y="4710"/>
                              </a:cubicBezTo>
                              <a:cubicBezTo>
                                <a:pt x="1523" y="4706"/>
                                <a:pt x="1523" y="4699"/>
                                <a:pt x="1523" y="4696"/>
                              </a:cubicBezTo>
                              <a:cubicBezTo>
                                <a:pt x="1523" y="4692"/>
                                <a:pt x="1523" y="4689"/>
                                <a:pt x="1523" y="4685"/>
                              </a:cubicBezTo>
                              <a:lnTo>
                                <a:pt x="1529" y="4675"/>
                              </a:lnTo>
                              <a:lnTo>
                                <a:pt x="1507" y="4682"/>
                              </a:lnTo>
                              <a:lnTo>
                                <a:pt x="1496" y="4685"/>
                              </a:lnTo>
                              <a:cubicBezTo>
                                <a:pt x="1491" y="4685"/>
                                <a:pt x="1491" y="4689"/>
                                <a:pt x="1485" y="4689"/>
                              </a:cubicBezTo>
                              <a:cubicBezTo>
                                <a:pt x="1480" y="4689"/>
                                <a:pt x="1480" y="4692"/>
                                <a:pt x="1474" y="4692"/>
                              </a:cubicBezTo>
                              <a:cubicBezTo>
                                <a:pt x="1463" y="4696"/>
                                <a:pt x="1458" y="4699"/>
                                <a:pt x="1453" y="4706"/>
                              </a:cubicBezTo>
                              <a:cubicBezTo>
                                <a:pt x="1447" y="4710"/>
                                <a:pt x="1447" y="4710"/>
                                <a:pt x="1442" y="4713"/>
                              </a:cubicBezTo>
                              <a:lnTo>
                                <a:pt x="1436" y="4713"/>
                              </a:lnTo>
                              <a:cubicBezTo>
                                <a:pt x="1436" y="4713"/>
                                <a:pt x="1431" y="4717"/>
                                <a:pt x="1431" y="4717"/>
                              </a:cubicBezTo>
                              <a:lnTo>
                                <a:pt x="1420" y="4728"/>
                              </a:lnTo>
                              <a:cubicBezTo>
                                <a:pt x="1415" y="4731"/>
                                <a:pt x="1415" y="4735"/>
                                <a:pt x="1409" y="4738"/>
                              </a:cubicBezTo>
                              <a:cubicBezTo>
                                <a:pt x="1409" y="4738"/>
                                <a:pt x="1404" y="4742"/>
                                <a:pt x="1404" y="4742"/>
                              </a:cubicBezTo>
                              <a:cubicBezTo>
                                <a:pt x="1388" y="4756"/>
                                <a:pt x="1377" y="4773"/>
                                <a:pt x="1366" y="4791"/>
                              </a:cubicBezTo>
                              <a:cubicBezTo>
                                <a:pt x="1350" y="4763"/>
                                <a:pt x="1333" y="4728"/>
                                <a:pt x="1312" y="4696"/>
                              </a:cubicBezTo>
                              <a:cubicBezTo>
                                <a:pt x="1301" y="4671"/>
                                <a:pt x="1285" y="4650"/>
                                <a:pt x="1274" y="4625"/>
                              </a:cubicBezTo>
                              <a:cubicBezTo>
                                <a:pt x="1263" y="4608"/>
                                <a:pt x="1252" y="4587"/>
                                <a:pt x="1236" y="4558"/>
                              </a:cubicBezTo>
                              <a:lnTo>
                                <a:pt x="1214" y="4512"/>
                              </a:lnTo>
                              <a:lnTo>
                                <a:pt x="1095" y="4287"/>
                              </a:lnTo>
                              <a:cubicBezTo>
                                <a:pt x="1095" y="4287"/>
                                <a:pt x="1100" y="4287"/>
                                <a:pt x="1100" y="4290"/>
                              </a:cubicBezTo>
                              <a:cubicBezTo>
                                <a:pt x="1122" y="4301"/>
                                <a:pt x="1160" y="4312"/>
                                <a:pt x="1203" y="4322"/>
                              </a:cubicBezTo>
                              <a:cubicBezTo>
                                <a:pt x="1268" y="4336"/>
                                <a:pt x="1328" y="4364"/>
                                <a:pt x="1366" y="4382"/>
                              </a:cubicBezTo>
                              <a:cubicBezTo>
                                <a:pt x="1371" y="4386"/>
                                <a:pt x="1377" y="4389"/>
                                <a:pt x="1382" y="4389"/>
                              </a:cubicBezTo>
                              <a:cubicBezTo>
                                <a:pt x="1393" y="4393"/>
                                <a:pt x="1404" y="4396"/>
                                <a:pt x="1415" y="4403"/>
                              </a:cubicBezTo>
                              <a:cubicBezTo>
                                <a:pt x="1431" y="4410"/>
                                <a:pt x="1442" y="4417"/>
                                <a:pt x="1458" y="4421"/>
                              </a:cubicBezTo>
                              <a:cubicBezTo>
                                <a:pt x="1463" y="4424"/>
                                <a:pt x="1469" y="4428"/>
                                <a:pt x="1474" y="4431"/>
                              </a:cubicBezTo>
                              <a:cubicBezTo>
                                <a:pt x="1485" y="4435"/>
                                <a:pt x="1491" y="4438"/>
                                <a:pt x="1496" y="4442"/>
                              </a:cubicBezTo>
                              <a:cubicBezTo>
                                <a:pt x="1501" y="4449"/>
                                <a:pt x="1507" y="4453"/>
                                <a:pt x="1512" y="4453"/>
                              </a:cubicBezTo>
                              <a:cubicBezTo>
                                <a:pt x="1523" y="4453"/>
                                <a:pt x="1529" y="4446"/>
                                <a:pt x="1534" y="4424"/>
                              </a:cubicBezTo>
                              <a:cubicBezTo>
                                <a:pt x="1539" y="4421"/>
                                <a:pt x="1550" y="4417"/>
                                <a:pt x="1561" y="4410"/>
                              </a:cubicBezTo>
                              <a:cubicBezTo>
                                <a:pt x="1566" y="4403"/>
                                <a:pt x="1572" y="4393"/>
                                <a:pt x="1577" y="4382"/>
                              </a:cubicBezTo>
                              <a:cubicBezTo>
                                <a:pt x="1588" y="4343"/>
                                <a:pt x="1599" y="4294"/>
                                <a:pt x="1588" y="4255"/>
                              </a:cubicBezTo>
                              <a:cubicBezTo>
                                <a:pt x="1583" y="4241"/>
                                <a:pt x="1577" y="4227"/>
                                <a:pt x="1572" y="4216"/>
                              </a:cubicBezTo>
                              <a:cubicBezTo>
                                <a:pt x="1561" y="4199"/>
                                <a:pt x="1545" y="4181"/>
                                <a:pt x="1523" y="4167"/>
                              </a:cubicBezTo>
                              <a:cubicBezTo>
                                <a:pt x="1501" y="4153"/>
                                <a:pt x="1469" y="4139"/>
                                <a:pt x="1442" y="4128"/>
                              </a:cubicBezTo>
                              <a:cubicBezTo>
                                <a:pt x="1409" y="4114"/>
                                <a:pt x="1382" y="4104"/>
                                <a:pt x="1350" y="4089"/>
                              </a:cubicBezTo>
                              <a:cubicBezTo>
                                <a:pt x="1214" y="4037"/>
                                <a:pt x="1062" y="4005"/>
                                <a:pt x="976" y="3994"/>
                              </a:cubicBezTo>
                              <a:cubicBezTo>
                                <a:pt x="965" y="3994"/>
                                <a:pt x="959" y="3991"/>
                                <a:pt x="959" y="3994"/>
                              </a:cubicBezTo>
                              <a:cubicBezTo>
                                <a:pt x="959" y="3994"/>
                                <a:pt x="954" y="3994"/>
                                <a:pt x="954" y="3994"/>
                              </a:cubicBezTo>
                              <a:lnTo>
                                <a:pt x="938" y="3966"/>
                              </a:lnTo>
                              <a:lnTo>
                                <a:pt x="921" y="3910"/>
                              </a:lnTo>
                              <a:cubicBezTo>
                                <a:pt x="1008" y="3910"/>
                                <a:pt x="1122" y="3885"/>
                                <a:pt x="1268" y="3836"/>
                              </a:cubicBezTo>
                              <a:cubicBezTo>
                                <a:pt x="1344" y="3811"/>
                                <a:pt x="1420" y="3783"/>
                                <a:pt x="1501" y="3747"/>
                              </a:cubicBezTo>
                              <a:cubicBezTo>
                                <a:pt x="1501" y="3747"/>
                                <a:pt x="1507" y="3744"/>
                                <a:pt x="1507" y="3744"/>
                              </a:cubicBezTo>
                              <a:cubicBezTo>
                                <a:pt x="1507" y="3744"/>
                                <a:pt x="1507" y="3744"/>
                                <a:pt x="1507" y="3744"/>
                              </a:cubicBezTo>
                              <a:cubicBezTo>
                                <a:pt x="1572" y="3804"/>
                                <a:pt x="1632" y="3931"/>
                                <a:pt x="1659" y="3984"/>
                              </a:cubicBezTo>
                              <a:cubicBezTo>
                                <a:pt x="1675" y="4033"/>
                                <a:pt x="1686" y="4086"/>
                                <a:pt x="1697" y="4135"/>
                              </a:cubicBezTo>
                              <a:cubicBezTo>
                                <a:pt x="1702" y="4153"/>
                                <a:pt x="1702" y="4174"/>
                                <a:pt x="1707" y="4192"/>
                              </a:cubicBezTo>
                              <a:lnTo>
                                <a:pt x="1740" y="4336"/>
                              </a:lnTo>
                              <a:cubicBezTo>
                                <a:pt x="1783" y="4516"/>
                                <a:pt x="1805" y="4558"/>
                                <a:pt x="1816" y="4569"/>
                              </a:cubicBezTo>
                              <a:cubicBezTo>
                                <a:pt x="1832" y="4632"/>
                                <a:pt x="1843" y="4689"/>
                                <a:pt x="1848" y="4724"/>
                              </a:cubicBezTo>
                              <a:cubicBezTo>
                                <a:pt x="1827" y="4724"/>
                                <a:pt x="1821" y="4724"/>
                                <a:pt x="1816" y="4724"/>
                              </a:cubicBezTo>
                              <a:close/>
                              <a:moveTo>
                                <a:pt x="2472" y="4438"/>
                              </a:moveTo>
                              <a:cubicBezTo>
                                <a:pt x="2450" y="4435"/>
                                <a:pt x="2423" y="4435"/>
                                <a:pt x="2401" y="4431"/>
                              </a:cubicBezTo>
                              <a:cubicBezTo>
                                <a:pt x="2390" y="4428"/>
                                <a:pt x="2380" y="4428"/>
                                <a:pt x="2363" y="4424"/>
                              </a:cubicBezTo>
                              <a:lnTo>
                                <a:pt x="2331" y="4417"/>
                              </a:lnTo>
                              <a:lnTo>
                                <a:pt x="2320" y="4364"/>
                              </a:lnTo>
                              <a:cubicBezTo>
                                <a:pt x="2331" y="4354"/>
                                <a:pt x="2325" y="4304"/>
                                <a:pt x="2314" y="4273"/>
                              </a:cubicBezTo>
                              <a:cubicBezTo>
                                <a:pt x="2304" y="4216"/>
                                <a:pt x="2287" y="4149"/>
                                <a:pt x="2277" y="4104"/>
                              </a:cubicBezTo>
                              <a:lnTo>
                                <a:pt x="2244" y="3970"/>
                              </a:lnTo>
                              <a:cubicBezTo>
                                <a:pt x="2233" y="3920"/>
                                <a:pt x="2217" y="3864"/>
                                <a:pt x="2195" y="3804"/>
                              </a:cubicBezTo>
                              <a:cubicBezTo>
                                <a:pt x="2174" y="3737"/>
                                <a:pt x="2146" y="3670"/>
                                <a:pt x="2119" y="3617"/>
                              </a:cubicBezTo>
                              <a:cubicBezTo>
                                <a:pt x="2092" y="3564"/>
                                <a:pt x="2060" y="3511"/>
                                <a:pt x="2022" y="3469"/>
                              </a:cubicBezTo>
                              <a:cubicBezTo>
                                <a:pt x="2016" y="3465"/>
                                <a:pt x="2016" y="3462"/>
                                <a:pt x="2011" y="3458"/>
                              </a:cubicBezTo>
                              <a:cubicBezTo>
                                <a:pt x="2006" y="3455"/>
                                <a:pt x="2006" y="3451"/>
                                <a:pt x="2006" y="3448"/>
                              </a:cubicBezTo>
                              <a:cubicBezTo>
                                <a:pt x="2087" y="3395"/>
                                <a:pt x="2152" y="3360"/>
                                <a:pt x="2222" y="3339"/>
                              </a:cubicBezTo>
                              <a:cubicBezTo>
                                <a:pt x="2260" y="3324"/>
                                <a:pt x="2304" y="3317"/>
                                <a:pt x="2347" y="3310"/>
                              </a:cubicBezTo>
                              <a:cubicBezTo>
                                <a:pt x="2374" y="3307"/>
                                <a:pt x="2401" y="3307"/>
                                <a:pt x="2428" y="3307"/>
                              </a:cubicBezTo>
                              <a:cubicBezTo>
                                <a:pt x="2445" y="3307"/>
                                <a:pt x="2455" y="3307"/>
                                <a:pt x="2466" y="3307"/>
                              </a:cubicBezTo>
                              <a:lnTo>
                                <a:pt x="2472" y="3307"/>
                              </a:lnTo>
                              <a:lnTo>
                                <a:pt x="2472" y="3310"/>
                              </a:lnTo>
                              <a:lnTo>
                                <a:pt x="2510" y="3310"/>
                              </a:lnTo>
                              <a:cubicBezTo>
                                <a:pt x="2515" y="3310"/>
                                <a:pt x="2515" y="3310"/>
                                <a:pt x="2515" y="3307"/>
                              </a:cubicBezTo>
                              <a:cubicBezTo>
                                <a:pt x="2520" y="3296"/>
                                <a:pt x="2488" y="3240"/>
                                <a:pt x="2450" y="3208"/>
                              </a:cubicBezTo>
                              <a:cubicBezTo>
                                <a:pt x="2439" y="3201"/>
                                <a:pt x="2423" y="3183"/>
                                <a:pt x="2396" y="3173"/>
                              </a:cubicBezTo>
                              <a:cubicBezTo>
                                <a:pt x="2363" y="3159"/>
                                <a:pt x="2325" y="3148"/>
                                <a:pt x="2287" y="3145"/>
                              </a:cubicBezTo>
                              <a:cubicBezTo>
                                <a:pt x="2249" y="3141"/>
                                <a:pt x="2206" y="3145"/>
                                <a:pt x="2163" y="3152"/>
                              </a:cubicBezTo>
                              <a:cubicBezTo>
                                <a:pt x="2190" y="3134"/>
                                <a:pt x="2222" y="3120"/>
                                <a:pt x="2249" y="3106"/>
                              </a:cubicBezTo>
                              <a:lnTo>
                                <a:pt x="2255" y="3102"/>
                              </a:lnTo>
                              <a:cubicBezTo>
                                <a:pt x="2266" y="3099"/>
                                <a:pt x="2271" y="3095"/>
                                <a:pt x="2282" y="3092"/>
                              </a:cubicBezTo>
                              <a:cubicBezTo>
                                <a:pt x="2314" y="3078"/>
                                <a:pt x="2352" y="3064"/>
                                <a:pt x="2385" y="3053"/>
                              </a:cubicBezTo>
                              <a:cubicBezTo>
                                <a:pt x="2428" y="3046"/>
                                <a:pt x="2466" y="3046"/>
                                <a:pt x="2466" y="3046"/>
                              </a:cubicBezTo>
                              <a:lnTo>
                                <a:pt x="2488" y="3046"/>
                              </a:lnTo>
                              <a:lnTo>
                                <a:pt x="2472" y="3039"/>
                              </a:lnTo>
                              <a:cubicBezTo>
                                <a:pt x="2472" y="3039"/>
                                <a:pt x="2472" y="3035"/>
                                <a:pt x="2455" y="3032"/>
                              </a:cubicBezTo>
                              <a:cubicBezTo>
                                <a:pt x="2455" y="3032"/>
                                <a:pt x="2455" y="3032"/>
                                <a:pt x="2455" y="3028"/>
                              </a:cubicBezTo>
                              <a:cubicBezTo>
                                <a:pt x="2455" y="3025"/>
                                <a:pt x="2450" y="3025"/>
                                <a:pt x="2439" y="3025"/>
                              </a:cubicBezTo>
                              <a:cubicBezTo>
                                <a:pt x="2417" y="3018"/>
                                <a:pt x="2342" y="3000"/>
                                <a:pt x="2239" y="2993"/>
                              </a:cubicBezTo>
                              <a:cubicBezTo>
                                <a:pt x="2184" y="2990"/>
                                <a:pt x="2125" y="2990"/>
                                <a:pt x="2065" y="2993"/>
                              </a:cubicBezTo>
                              <a:cubicBezTo>
                                <a:pt x="2065" y="2993"/>
                                <a:pt x="2065" y="2993"/>
                                <a:pt x="2065" y="2993"/>
                              </a:cubicBezTo>
                              <a:cubicBezTo>
                                <a:pt x="2076" y="2975"/>
                                <a:pt x="2081" y="2954"/>
                                <a:pt x="2081" y="2933"/>
                              </a:cubicBezTo>
                              <a:cubicBezTo>
                                <a:pt x="2087" y="2905"/>
                                <a:pt x="2081" y="2870"/>
                                <a:pt x="2071" y="2838"/>
                              </a:cubicBezTo>
                              <a:cubicBezTo>
                                <a:pt x="2060" y="2799"/>
                                <a:pt x="2038" y="2760"/>
                                <a:pt x="2006" y="2729"/>
                              </a:cubicBezTo>
                              <a:cubicBezTo>
                                <a:pt x="2006" y="2729"/>
                                <a:pt x="2000" y="2725"/>
                                <a:pt x="2000" y="2722"/>
                              </a:cubicBezTo>
                              <a:lnTo>
                                <a:pt x="1973" y="2693"/>
                              </a:lnTo>
                              <a:lnTo>
                                <a:pt x="1913" y="2739"/>
                              </a:lnTo>
                              <a:cubicBezTo>
                                <a:pt x="1886" y="2757"/>
                                <a:pt x="1865" y="2774"/>
                                <a:pt x="1843" y="2789"/>
                              </a:cubicBezTo>
                              <a:cubicBezTo>
                                <a:pt x="1789" y="2827"/>
                                <a:pt x="1735" y="2856"/>
                                <a:pt x="1686" y="2880"/>
                              </a:cubicBezTo>
                              <a:cubicBezTo>
                                <a:pt x="1675" y="2884"/>
                                <a:pt x="1669" y="2891"/>
                                <a:pt x="1659" y="2894"/>
                              </a:cubicBezTo>
                              <a:cubicBezTo>
                                <a:pt x="1659" y="2887"/>
                                <a:pt x="1659" y="2880"/>
                                <a:pt x="1653" y="2873"/>
                              </a:cubicBezTo>
                              <a:lnTo>
                                <a:pt x="1653" y="2866"/>
                              </a:lnTo>
                              <a:cubicBezTo>
                                <a:pt x="1653" y="2866"/>
                                <a:pt x="1653" y="2866"/>
                                <a:pt x="1653" y="2866"/>
                              </a:cubicBezTo>
                              <a:cubicBezTo>
                                <a:pt x="1653" y="2863"/>
                                <a:pt x="1653" y="2859"/>
                                <a:pt x="1653" y="2849"/>
                              </a:cubicBezTo>
                              <a:cubicBezTo>
                                <a:pt x="1653" y="2841"/>
                                <a:pt x="1653" y="2831"/>
                                <a:pt x="1653" y="2820"/>
                              </a:cubicBezTo>
                              <a:cubicBezTo>
                                <a:pt x="1653" y="2792"/>
                                <a:pt x="1659" y="2736"/>
                                <a:pt x="1691" y="2679"/>
                              </a:cubicBezTo>
                              <a:cubicBezTo>
                                <a:pt x="1718" y="2626"/>
                                <a:pt x="1762" y="2570"/>
                                <a:pt x="1816" y="2531"/>
                              </a:cubicBezTo>
                              <a:cubicBezTo>
                                <a:pt x="1854" y="2503"/>
                                <a:pt x="1897" y="2478"/>
                                <a:pt x="1946" y="2461"/>
                              </a:cubicBezTo>
                              <a:cubicBezTo>
                                <a:pt x="1973" y="2450"/>
                                <a:pt x="2000" y="2440"/>
                                <a:pt x="2027" y="2433"/>
                              </a:cubicBezTo>
                              <a:cubicBezTo>
                                <a:pt x="2043" y="2429"/>
                                <a:pt x="2060" y="2425"/>
                                <a:pt x="2076" y="2422"/>
                              </a:cubicBezTo>
                              <a:cubicBezTo>
                                <a:pt x="2087" y="2418"/>
                                <a:pt x="2098" y="2418"/>
                                <a:pt x="2114" y="2415"/>
                              </a:cubicBezTo>
                              <a:lnTo>
                                <a:pt x="2119" y="2415"/>
                              </a:lnTo>
                              <a:cubicBezTo>
                                <a:pt x="2136" y="2411"/>
                                <a:pt x="2152" y="2404"/>
                                <a:pt x="2157" y="2394"/>
                              </a:cubicBezTo>
                              <a:cubicBezTo>
                                <a:pt x="2163" y="2387"/>
                                <a:pt x="2168" y="2376"/>
                                <a:pt x="2168" y="2369"/>
                              </a:cubicBezTo>
                              <a:cubicBezTo>
                                <a:pt x="2168" y="2366"/>
                                <a:pt x="2168" y="2362"/>
                                <a:pt x="2163" y="2358"/>
                              </a:cubicBezTo>
                              <a:cubicBezTo>
                                <a:pt x="2163" y="2355"/>
                                <a:pt x="2157" y="2348"/>
                                <a:pt x="2152" y="2344"/>
                              </a:cubicBezTo>
                              <a:cubicBezTo>
                                <a:pt x="2136" y="2327"/>
                                <a:pt x="2103" y="2313"/>
                                <a:pt x="2071" y="2309"/>
                              </a:cubicBezTo>
                              <a:cubicBezTo>
                                <a:pt x="2043" y="2306"/>
                                <a:pt x="2011" y="2306"/>
                                <a:pt x="1978" y="2309"/>
                              </a:cubicBezTo>
                              <a:cubicBezTo>
                                <a:pt x="1968" y="2309"/>
                                <a:pt x="1957" y="2313"/>
                                <a:pt x="1946" y="2313"/>
                              </a:cubicBezTo>
                              <a:cubicBezTo>
                                <a:pt x="1940" y="2313"/>
                                <a:pt x="1935" y="2316"/>
                                <a:pt x="1924" y="2316"/>
                              </a:cubicBezTo>
                              <a:lnTo>
                                <a:pt x="1924" y="2316"/>
                              </a:lnTo>
                              <a:cubicBezTo>
                                <a:pt x="1903" y="2320"/>
                                <a:pt x="1881" y="2327"/>
                                <a:pt x="1854" y="2334"/>
                              </a:cubicBezTo>
                              <a:cubicBezTo>
                                <a:pt x="1816" y="2344"/>
                                <a:pt x="1756" y="2369"/>
                                <a:pt x="1697" y="2404"/>
                              </a:cubicBezTo>
                              <a:cubicBezTo>
                                <a:pt x="1648" y="2433"/>
                                <a:pt x="1604" y="2471"/>
                                <a:pt x="1577" y="2510"/>
                              </a:cubicBezTo>
                              <a:cubicBezTo>
                                <a:pt x="1561" y="2531"/>
                                <a:pt x="1550" y="2552"/>
                                <a:pt x="1539" y="2577"/>
                              </a:cubicBezTo>
                              <a:cubicBezTo>
                                <a:pt x="1539" y="2581"/>
                                <a:pt x="1539" y="2584"/>
                                <a:pt x="1534" y="2588"/>
                              </a:cubicBezTo>
                              <a:cubicBezTo>
                                <a:pt x="1523" y="2570"/>
                                <a:pt x="1512" y="2549"/>
                                <a:pt x="1496" y="2528"/>
                              </a:cubicBezTo>
                              <a:cubicBezTo>
                                <a:pt x="1496" y="2524"/>
                                <a:pt x="1496" y="2521"/>
                                <a:pt x="1501" y="2507"/>
                              </a:cubicBezTo>
                              <a:cubicBezTo>
                                <a:pt x="1501" y="2482"/>
                                <a:pt x="1507" y="2436"/>
                                <a:pt x="1523" y="2387"/>
                              </a:cubicBezTo>
                              <a:cubicBezTo>
                                <a:pt x="1534" y="2348"/>
                                <a:pt x="1550" y="2302"/>
                                <a:pt x="1566" y="2263"/>
                              </a:cubicBezTo>
                              <a:cubicBezTo>
                                <a:pt x="1583" y="2232"/>
                                <a:pt x="1594" y="2207"/>
                                <a:pt x="1604" y="2189"/>
                              </a:cubicBezTo>
                              <a:lnTo>
                                <a:pt x="1615" y="2172"/>
                              </a:lnTo>
                              <a:cubicBezTo>
                                <a:pt x="1632" y="2147"/>
                                <a:pt x="1642" y="2122"/>
                                <a:pt x="1659" y="2101"/>
                              </a:cubicBezTo>
                              <a:cubicBezTo>
                                <a:pt x="1664" y="2094"/>
                                <a:pt x="1669" y="2087"/>
                                <a:pt x="1675" y="2084"/>
                              </a:cubicBezTo>
                              <a:cubicBezTo>
                                <a:pt x="1724" y="2073"/>
                                <a:pt x="1767" y="2066"/>
                                <a:pt x="1810" y="2059"/>
                              </a:cubicBezTo>
                              <a:cubicBezTo>
                                <a:pt x="1913" y="2048"/>
                                <a:pt x="2022" y="2045"/>
                                <a:pt x="2136" y="2052"/>
                              </a:cubicBezTo>
                              <a:cubicBezTo>
                                <a:pt x="2195" y="2055"/>
                                <a:pt x="2255" y="2062"/>
                                <a:pt x="2304" y="2069"/>
                              </a:cubicBezTo>
                              <a:cubicBezTo>
                                <a:pt x="2363" y="2076"/>
                                <a:pt x="2417" y="2091"/>
                                <a:pt x="2472" y="2101"/>
                              </a:cubicBezTo>
                              <a:cubicBezTo>
                                <a:pt x="2493" y="2105"/>
                                <a:pt x="2510" y="2112"/>
                                <a:pt x="2531" y="2119"/>
                              </a:cubicBezTo>
                              <a:cubicBezTo>
                                <a:pt x="2558" y="2158"/>
                                <a:pt x="2585" y="2196"/>
                                <a:pt x="2613" y="2235"/>
                              </a:cubicBezTo>
                              <a:lnTo>
                                <a:pt x="2618" y="2246"/>
                              </a:lnTo>
                              <a:cubicBezTo>
                                <a:pt x="2688" y="2362"/>
                                <a:pt x="2786" y="2542"/>
                                <a:pt x="2862" y="2739"/>
                              </a:cubicBezTo>
                              <a:cubicBezTo>
                                <a:pt x="2884" y="2796"/>
                                <a:pt x="2905" y="2856"/>
                                <a:pt x="2922" y="2919"/>
                              </a:cubicBezTo>
                              <a:cubicBezTo>
                                <a:pt x="3003" y="3222"/>
                                <a:pt x="3014" y="3490"/>
                                <a:pt x="3008" y="3663"/>
                              </a:cubicBezTo>
                              <a:cubicBezTo>
                                <a:pt x="3008" y="3691"/>
                                <a:pt x="3003" y="3723"/>
                                <a:pt x="2997" y="3751"/>
                              </a:cubicBezTo>
                              <a:cubicBezTo>
                                <a:pt x="2987" y="3825"/>
                                <a:pt x="2970" y="3899"/>
                                <a:pt x="2949" y="3963"/>
                              </a:cubicBezTo>
                              <a:cubicBezTo>
                                <a:pt x="2927" y="4033"/>
                                <a:pt x="2900" y="4104"/>
                                <a:pt x="2873" y="4167"/>
                              </a:cubicBezTo>
                              <a:cubicBezTo>
                                <a:pt x="2840" y="4238"/>
                                <a:pt x="2808" y="4297"/>
                                <a:pt x="2786" y="4336"/>
                              </a:cubicBezTo>
                              <a:cubicBezTo>
                                <a:pt x="2781" y="4347"/>
                                <a:pt x="2775" y="4357"/>
                                <a:pt x="2770" y="4364"/>
                              </a:cubicBezTo>
                              <a:cubicBezTo>
                                <a:pt x="2759" y="4361"/>
                                <a:pt x="2743" y="4354"/>
                                <a:pt x="2721" y="4347"/>
                              </a:cubicBezTo>
                              <a:cubicBezTo>
                                <a:pt x="2710" y="4343"/>
                                <a:pt x="2694" y="4340"/>
                                <a:pt x="2683" y="4336"/>
                              </a:cubicBezTo>
                              <a:lnTo>
                                <a:pt x="2661" y="4329"/>
                              </a:lnTo>
                              <a:cubicBezTo>
                                <a:pt x="2651" y="4326"/>
                                <a:pt x="2645" y="4326"/>
                                <a:pt x="2640" y="4329"/>
                              </a:cubicBezTo>
                              <a:cubicBezTo>
                                <a:pt x="2634" y="4329"/>
                                <a:pt x="2629" y="4336"/>
                                <a:pt x="2623" y="4340"/>
                              </a:cubicBezTo>
                              <a:lnTo>
                                <a:pt x="2623" y="4340"/>
                              </a:lnTo>
                              <a:cubicBezTo>
                                <a:pt x="2607" y="4354"/>
                                <a:pt x="2585" y="4371"/>
                                <a:pt x="2575" y="4393"/>
                              </a:cubicBezTo>
                              <a:cubicBezTo>
                                <a:pt x="2564" y="4410"/>
                                <a:pt x="2553" y="4424"/>
                                <a:pt x="2553" y="4438"/>
                              </a:cubicBezTo>
                              <a:cubicBezTo>
                                <a:pt x="2548" y="4438"/>
                                <a:pt x="2542" y="4435"/>
                                <a:pt x="2537" y="4435"/>
                              </a:cubicBezTo>
                              <a:cubicBezTo>
                                <a:pt x="2526" y="4431"/>
                                <a:pt x="2510" y="4431"/>
                                <a:pt x="2493" y="4431"/>
                              </a:cubicBezTo>
                              <a:cubicBezTo>
                                <a:pt x="2483" y="4438"/>
                                <a:pt x="2477" y="4438"/>
                                <a:pt x="2472" y="4438"/>
                              </a:cubicBezTo>
                              <a:close/>
                              <a:moveTo>
                                <a:pt x="2515" y="8711"/>
                              </a:moveTo>
                              <a:cubicBezTo>
                                <a:pt x="2515" y="8701"/>
                                <a:pt x="2526" y="8690"/>
                                <a:pt x="2548" y="8690"/>
                              </a:cubicBezTo>
                              <a:cubicBezTo>
                                <a:pt x="2558" y="8690"/>
                                <a:pt x="2569" y="8694"/>
                                <a:pt x="2575" y="8701"/>
                              </a:cubicBezTo>
                              <a:lnTo>
                                <a:pt x="2580" y="8715"/>
                              </a:lnTo>
                              <a:cubicBezTo>
                                <a:pt x="2575" y="8722"/>
                                <a:pt x="2564" y="8729"/>
                                <a:pt x="2553" y="8729"/>
                              </a:cubicBezTo>
                              <a:cubicBezTo>
                                <a:pt x="2531" y="8729"/>
                                <a:pt x="2515" y="8722"/>
                                <a:pt x="2515" y="8711"/>
                              </a:cubicBezTo>
                              <a:close/>
                              <a:moveTo>
                                <a:pt x="2537" y="8792"/>
                              </a:moveTo>
                              <a:cubicBezTo>
                                <a:pt x="2537" y="8782"/>
                                <a:pt x="2548" y="8775"/>
                                <a:pt x="2564" y="8775"/>
                              </a:cubicBezTo>
                              <a:cubicBezTo>
                                <a:pt x="2569" y="8775"/>
                                <a:pt x="2580" y="8778"/>
                                <a:pt x="2585" y="8782"/>
                              </a:cubicBezTo>
                              <a:lnTo>
                                <a:pt x="2591" y="8803"/>
                              </a:lnTo>
                              <a:cubicBezTo>
                                <a:pt x="2585" y="8810"/>
                                <a:pt x="2575" y="8813"/>
                                <a:pt x="2564" y="8813"/>
                              </a:cubicBezTo>
                              <a:cubicBezTo>
                                <a:pt x="2553" y="8810"/>
                                <a:pt x="2537" y="8803"/>
                                <a:pt x="2537" y="8792"/>
                              </a:cubicBezTo>
                              <a:close/>
                              <a:moveTo>
                                <a:pt x="2591" y="8891"/>
                              </a:moveTo>
                              <a:cubicBezTo>
                                <a:pt x="2575" y="8891"/>
                                <a:pt x="2564" y="8884"/>
                                <a:pt x="2564" y="8873"/>
                              </a:cubicBezTo>
                              <a:cubicBezTo>
                                <a:pt x="2564" y="8863"/>
                                <a:pt x="2575" y="8856"/>
                                <a:pt x="2591" y="8856"/>
                              </a:cubicBezTo>
                              <a:cubicBezTo>
                                <a:pt x="2596" y="8856"/>
                                <a:pt x="2607" y="8859"/>
                                <a:pt x="2613" y="8863"/>
                              </a:cubicBezTo>
                              <a:lnTo>
                                <a:pt x="2618" y="8877"/>
                              </a:lnTo>
                              <a:cubicBezTo>
                                <a:pt x="2613" y="8887"/>
                                <a:pt x="2602" y="8891"/>
                                <a:pt x="2591" y="8891"/>
                              </a:cubicBezTo>
                              <a:close/>
                              <a:moveTo>
                                <a:pt x="2602" y="8641"/>
                              </a:moveTo>
                              <a:cubicBezTo>
                                <a:pt x="2564" y="8447"/>
                                <a:pt x="2531" y="8267"/>
                                <a:pt x="2520" y="8179"/>
                              </a:cubicBezTo>
                              <a:lnTo>
                                <a:pt x="2515" y="8147"/>
                              </a:lnTo>
                              <a:cubicBezTo>
                                <a:pt x="2515" y="8144"/>
                                <a:pt x="2515" y="8140"/>
                                <a:pt x="2515" y="8140"/>
                              </a:cubicBezTo>
                              <a:lnTo>
                                <a:pt x="2515" y="8140"/>
                              </a:lnTo>
                              <a:cubicBezTo>
                                <a:pt x="2531" y="8144"/>
                                <a:pt x="2548" y="8144"/>
                                <a:pt x="2558" y="8144"/>
                              </a:cubicBezTo>
                              <a:cubicBezTo>
                                <a:pt x="2602" y="8147"/>
                                <a:pt x="2640" y="8144"/>
                                <a:pt x="2661" y="8140"/>
                              </a:cubicBezTo>
                              <a:cubicBezTo>
                                <a:pt x="2694" y="8137"/>
                                <a:pt x="2721" y="8130"/>
                                <a:pt x="2754" y="8122"/>
                              </a:cubicBezTo>
                              <a:cubicBezTo>
                                <a:pt x="2775" y="8115"/>
                                <a:pt x="2791" y="8108"/>
                                <a:pt x="2813" y="8101"/>
                              </a:cubicBezTo>
                              <a:cubicBezTo>
                                <a:pt x="2808" y="8105"/>
                                <a:pt x="2808" y="8112"/>
                                <a:pt x="2802" y="8119"/>
                              </a:cubicBezTo>
                              <a:cubicBezTo>
                                <a:pt x="2786" y="8140"/>
                                <a:pt x="2775" y="8165"/>
                                <a:pt x="2770" y="8189"/>
                              </a:cubicBezTo>
                              <a:cubicBezTo>
                                <a:pt x="2770" y="8197"/>
                                <a:pt x="2764" y="8200"/>
                                <a:pt x="2764" y="8207"/>
                              </a:cubicBezTo>
                              <a:lnTo>
                                <a:pt x="2764" y="8211"/>
                              </a:lnTo>
                              <a:cubicBezTo>
                                <a:pt x="2759" y="8232"/>
                                <a:pt x="2759" y="8249"/>
                                <a:pt x="2759" y="8267"/>
                              </a:cubicBezTo>
                              <a:cubicBezTo>
                                <a:pt x="2759" y="8281"/>
                                <a:pt x="2759" y="8292"/>
                                <a:pt x="2764" y="8302"/>
                              </a:cubicBezTo>
                              <a:cubicBezTo>
                                <a:pt x="2775" y="8341"/>
                                <a:pt x="2802" y="8366"/>
                                <a:pt x="2813" y="8373"/>
                              </a:cubicBezTo>
                              <a:cubicBezTo>
                                <a:pt x="2835" y="8390"/>
                                <a:pt x="2867" y="8412"/>
                                <a:pt x="2905" y="8426"/>
                              </a:cubicBezTo>
                              <a:cubicBezTo>
                                <a:pt x="2911" y="8429"/>
                                <a:pt x="2916" y="8429"/>
                                <a:pt x="2922" y="8433"/>
                              </a:cubicBezTo>
                              <a:cubicBezTo>
                                <a:pt x="2927" y="8433"/>
                                <a:pt x="2927" y="8436"/>
                                <a:pt x="2932" y="8436"/>
                              </a:cubicBezTo>
                              <a:lnTo>
                                <a:pt x="2932" y="8443"/>
                              </a:lnTo>
                              <a:lnTo>
                                <a:pt x="2949" y="8443"/>
                              </a:lnTo>
                              <a:lnTo>
                                <a:pt x="2954" y="8443"/>
                              </a:lnTo>
                              <a:cubicBezTo>
                                <a:pt x="2959" y="8443"/>
                                <a:pt x="2965" y="8443"/>
                                <a:pt x="2965" y="8443"/>
                              </a:cubicBezTo>
                              <a:lnTo>
                                <a:pt x="2970" y="8447"/>
                              </a:lnTo>
                              <a:lnTo>
                                <a:pt x="2970" y="8443"/>
                              </a:lnTo>
                              <a:lnTo>
                                <a:pt x="2997" y="8443"/>
                              </a:lnTo>
                              <a:lnTo>
                                <a:pt x="2997" y="8429"/>
                              </a:lnTo>
                              <a:lnTo>
                                <a:pt x="2992" y="8429"/>
                              </a:lnTo>
                              <a:cubicBezTo>
                                <a:pt x="2987" y="8429"/>
                                <a:pt x="2981" y="8429"/>
                                <a:pt x="2976" y="8429"/>
                              </a:cubicBezTo>
                              <a:cubicBezTo>
                                <a:pt x="2976" y="8429"/>
                                <a:pt x="2976" y="8429"/>
                                <a:pt x="2976" y="8429"/>
                              </a:cubicBezTo>
                              <a:lnTo>
                                <a:pt x="2976" y="8429"/>
                              </a:lnTo>
                              <a:cubicBezTo>
                                <a:pt x="2976" y="8426"/>
                                <a:pt x="2976" y="8426"/>
                                <a:pt x="2976" y="8422"/>
                              </a:cubicBezTo>
                              <a:cubicBezTo>
                                <a:pt x="2976" y="8419"/>
                                <a:pt x="2976" y="8419"/>
                                <a:pt x="2976" y="8415"/>
                              </a:cubicBezTo>
                              <a:cubicBezTo>
                                <a:pt x="2987" y="8405"/>
                                <a:pt x="2997" y="8394"/>
                                <a:pt x="3025" y="8380"/>
                              </a:cubicBezTo>
                              <a:cubicBezTo>
                                <a:pt x="3046" y="8369"/>
                                <a:pt x="3073" y="8359"/>
                                <a:pt x="3111" y="8352"/>
                              </a:cubicBezTo>
                              <a:lnTo>
                                <a:pt x="3111" y="8352"/>
                              </a:lnTo>
                              <a:cubicBezTo>
                                <a:pt x="3133" y="8345"/>
                                <a:pt x="3149" y="8341"/>
                                <a:pt x="3171" y="8334"/>
                              </a:cubicBezTo>
                              <a:cubicBezTo>
                                <a:pt x="3209" y="8323"/>
                                <a:pt x="3252" y="8313"/>
                                <a:pt x="3285" y="8302"/>
                              </a:cubicBezTo>
                              <a:lnTo>
                                <a:pt x="3290" y="8302"/>
                              </a:lnTo>
                              <a:cubicBezTo>
                                <a:pt x="3296" y="8302"/>
                                <a:pt x="3301" y="8299"/>
                                <a:pt x="3306" y="8299"/>
                              </a:cubicBezTo>
                              <a:cubicBezTo>
                                <a:pt x="3361" y="8281"/>
                                <a:pt x="3409" y="8260"/>
                                <a:pt x="3431" y="8249"/>
                              </a:cubicBezTo>
                              <a:cubicBezTo>
                                <a:pt x="3464" y="8232"/>
                                <a:pt x="3496" y="8207"/>
                                <a:pt x="3518" y="8186"/>
                              </a:cubicBezTo>
                              <a:cubicBezTo>
                                <a:pt x="3518" y="8186"/>
                                <a:pt x="3518" y="8186"/>
                                <a:pt x="3518" y="8182"/>
                              </a:cubicBezTo>
                              <a:cubicBezTo>
                                <a:pt x="3534" y="8165"/>
                                <a:pt x="3545" y="8151"/>
                                <a:pt x="3545" y="8137"/>
                              </a:cubicBezTo>
                              <a:cubicBezTo>
                                <a:pt x="3556" y="8151"/>
                                <a:pt x="3572" y="8168"/>
                                <a:pt x="3583" y="8179"/>
                              </a:cubicBezTo>
                              <a:lnTo>
                                <a:pt x="3583" y="8179"/>
                              </a:lnTo>
                              <a:cubicBezTo>
                                <a:pt x="3594" y="8189"/>
                                <a:pt x="3615" y="8207"/>
                                <a:pt x="3648" y="8225"/>
                              </a:cubicBezTo>
                              <a:cubicBezTo>
                                <a:pt x="3675" y="8239"/>
                                <a:pt x="3713" y="8260"/>
                                <a:pt x="3767" y="8274"/>
                              </a:cubicBezTo>
                              <a:cubicBezTo>
                                <a:pt x="3810" y="8288"/>
                                <a:pt x="3865" y="8295"/>
                                <a:pt x="3913" y="8295"/>
                              </a:cubicBezTo>
                              <a:cubicBezTo>
                                <a:pt x="3913" y="8295"/>
                                <a:pt x="3919" y="8295"/>
                                <a:pt x="3919" y="8295"/>
                              </a:cubicBezTo>
                              <a:lnTo>
                                <a:pt x="3924" y="8295"/>
                              </a:lnTo>
                              <a:cubicBezTo>
                                <a:pt x="4006" y="8306"/>
                                <a:pt x="4060" y="8302"/>
                                <a:pt x="4060" y="8302"/>
                              </a:cubicBezTo>
                              <a:lnTo>
                                <a:pt x="4071" y="8302"/>
                              </a:lnTo>
                              <a:lnTo>
                                <a:pt x="4071" y="8299"/>
                              </a:lnTo>
                              <a:cubicBezTo>
                                <a:pt x="4071" y="8295"/>
                                <a:pt x="4071" y="8292"/>
                                <a:pt x="4071" y="8285"/>
                              </a:cubicBezTo>
                              <a:cubicBezTo>
                                <a:pt x="4065" y="8278"/>
                                <a:pt x="4065" y="8267"/>
                                <a:pt x="4065" y="8256"/>
                              </a:cubicBezTo>
                              <a:cubicBezTo>
                                <a:pt x="4065" y="8235"/>
                                <a:pt x="4076" y="8211"/>
                                <a:pt x="4092" y="8186"/>
                              </a:cubicBezTo>
                              <a:cubicBezTo>
                                <a:pt x="4098" y="8175"/>
                                <a:pt x="4114" y="8158"/>
                                <a:pt x="4136" y="8137"/>
                              </a:cubicBezTo>
                              <a:cubicBezTo>
                                <a:pt x="4141" y="8130"/>
                                <a:pt x="4147" y="8122"/>
                                <a:pt x="4152" y="8115"/>
                              </a:cubicBezTo>
                              <a:cubicBezTo>
                                <a:pt x="4168" y="8094"/>
                                <a:pt x="4184" y="8077"/>
                                <a:pt x="4195" y="8055"/>
                              </a:cubicBezTo>
                              <a:cubicBezTo>
                                <a:pt x="4212" y="8031"/>
                                <a:pt x="4222" y="8003"/>
                                <a:pt x="4228" y="7974"/>
                              </a:cubicBezTo>
                              <a:lnTo>
                                <a:pt x="4228" y="7971"/>
                              </a:lnTo>
                              <a:cubicBezTo>
                                <a:pt x="4228" y="7967"/>
                                <a:pt x="4228" y="7967"/>
                                <a:pt x="4228" y="7964"/>
                              </a:cubicBezTo>
                              <a:cubicBezTo>
                                <a:pt x="4233" y="7939"/>
                                <a:pt x="4233" y="7918"/>
                                <a:pt x="4233" y="7900"/>
                              </a:cubicBezTo>
                              <a:cubicBezTo>
                                <a:pt x="4250" y="7907"/>
                                <a:pt x="4271" y="7914"/>
                                <a:pt x="4304" y="7922"/>
                              </a:cubicBezTo>
                              <a:cubicBezTo>
                                <a:pt x="4309" y="7922"/>
                                <a:pt x="4320" y="7922"/>
                                <a:pt x="4331" y="7925"/>
                              </a:cubicBezTo>
                              <a:cubicBezTo>
                                <a:pt x="4353" y="7925"/>
                                <a:pt x="4374" y="7925"/>
                                <a:pt x="4390" y="7922"/>
                              </a:cubicBezTo>
                              <a:cubicBezTo>
                                <a:pt x="4390" y="7925"/>
                                <a:pt x="4396" y="7925"/>
                                <a:pt x="4401" y="7925"/>
                              </a:cubicBezTo>
                              <a:cubicBezTo>
                                <a:pt x="4401" y="7925"/>
                                <a:pt x="4401" y="7925"/>
                                <a:pt x="4401" y="7925"/>
                              </a:cubicBezTo>
                              <a:cubicBezTo>
                                <a:pt x="4412" y="7925"/>
                                <a:pt x="4412" y="7918"/>
                                <a:pt x="4418" y="7907"/>
                              </a:cubicBezTo>
                              <a:cubicBezTo>
                                <a:pt x="4423" y="7900"/>
                                <a:pt x="4423" y="7893"/>
                                <a:pt x="4428" y="7886"/>
                              </a:cubicBezTo>
                              <a:cubicBezTo>
                                <a:pt x="4434" y="7869"/>
                                <a:pt x="4445" y="7847"/>
                                <a:pt x="4456" y="7830"/>
                              </a:cubicBezTo>
                              <a:cubicBezTo>
                                <a:pt x="4466" y="7816"/>
                                <a:pt x="4477" y="7805"/>
                                <a:pt x="4488" y="7791"/>
                              </a:cubicBezTo>
                              <a:cubicBezTo>
                                <a:pt x="4493" y="7784"/>
                                <a:pt x="4504" y="7777"/>
                                <a:pt x="4515" y="7766"/>
                              </a:cubicBezTo>
                              <a:cubicBezTo>
                                <a:pt x="4526" y="7756"/>
                                <a:pt x="4537" y="7749"/>
                                <a:pt x="4548" y="7738"/>
                              </a:cubicBezTo>
                              <a:cubicBezTo>
                                <a:pt x="4591" y="7699"/>
                                <a:pt x="4602" y="7654"/>
                                <a:pt x="4607" y="7632"/>
                              </a:cubicBezTo>
                              <a:lnTo>
                                <a:pt x="4607" y="7632"/>
                              </a:lnTo>
                              <a:cubicBezTo>
                                <a:pt x="4607" y="7632"/>
                                <a:pt x="4607" y="7629"/>
                                <a:pt x="4607" y="7629"/>
                              </a:cubicBezTo>
                              <a:cubicBezTo>
                                <a:pt x="4613" y="7622"/>
                                <a:pt x="4618" y="7618"/>
                                <a:pt x="4618" y="7615"/>
                              </a:cubicBezTo>
                              <a:lnTo>
                                <a:pt x="4634" y="7629"/>
                              </a:lnTo>
                              <a:cubicBezTo>
                                <a:pt x="4656" y="7650"/>
                                <a:pt x="4678" y="7671"/>
                                <a:pt x="4699" y="7692"/>
                              </a:cubicBezTo>
                              <a:cubicBezTo>
                                <a:pt x="4732" y="7721"/>
                                <a:pt x="4759" y="7745"/>
                                <a:pt x="4770" y="7756"/>
                              </a:cubicBezTo>
                              <a:cubicBezTo>
                                <a:pt x="4786" y="7770"/>
                                <a:pt x="4857" y="7826"/>
                                <a:pt x="4895" y="7844"/>
                              </a:cubicBezTo>
                              <a:cubicBezTo>
                                <a:pt x="4884" y="7844"/>
                                <a:pt x="4867" y="7847"/>
                                <a:pt x="4857" y="7847"/>
                              </a:cubicBezTo>
                              <a:lnTo>
                                <a:pt x="4851" y="7847"/>
                              </a:lnTo>
                              <a:cubicBezTo>
                                <a:pt x="4846" y="7847"/>
                                <a:pt x="4846" y="7847"/>
                                <a:pt x="4840" y="7847"/>
                              </a:cubicBezTo>
                              <a:cubicBezTo>
                                <a:pt x="4786" y="7851"/>
                                <a:pt x="4743" y="7858"/>
                                <a:pt x="4694" y="7869"/>
                              </a:cubicBezTo>
                              <a:cubicBezTo>
                                <a:pt x="4634" y="7883"/>
                                <a:pt x="4569" y="7911"/>
                                <a:pt x="4510" y="7943"/>
                              </a:cubicBezTo>
                              <a:cubicBezTo>
                                <a:pt x="4450" y="7974"/>
                                <a:pt x="4396" y="8013"/>
                                <a:pt x="4358" y="8052"/>
                              </a:cubicBezTo>
                              <a:cubicBezTo>
                                <a:pt x="4320" y="8087"/>
                                <a:pt x="4293" y="8130"/>
                                <a:pt x="4282" y="8165"/>
                              </a:cubicBezTo>
                              <a:cubicBezTo>
                                <a:pt x="4282" y="8172"/>
                                <a:pt x="4277" y="8175"/>
                                <a:pt x="4282" y="8175"/>
                              </a:cubicBezTo>
                              <a:cubicBezTo>
                                <a:pt x="4277" y="8186"/>
                                <a:pt x="4277" y="8193"/>
                                <a:pt x="4287" y="8197"/>
                              </a:cubicBezTo>
                              <a:cubicBezTo>
                                <a:pt x="4287" y="8197"/>
                                <a:pt x="4293" y="8197"/>
                                <a:pt x="4293" y="8197"/>
                              </a:cubicBezTo>
                              <a:cubicBezTo>
                                <a:pt x="4298" y="8197"/>
                                <a:pt x="4309" y="8197"/>
                                <a:pt x="4325" y="8193"/>
                              </a:cubicBezTo>
                              <a:lnTo>
                                <a:pt x="4325" y="8193"/>
                              </a:lnTo>
                              <a:cubicBezTo>
                                <a:pt x="4347" y="8189"/>
                                <a:pt x="4363" y="8186"/>
                                <a:pt x="4380" y="8182"/>
                              </a:cubicBezTo>
                              <a:cubicBezTo>
                                <a:pt x="4396" y="8179"/>
                                <a:pt x="4439" y="8175"/>
                                <a:pt x="4483" y="8172"/>
                              </a:cubicBezTo>
                              <a:lnTo>
                                <a:pt x="4553" y="8168"/>
                              </a:lnTo>
                              <a:cubicBezTo>
                                <a:pt x="4553" y="8168"/>
                                <a:pt x="4558" y="8168"/>
                                <a:pt x="4558" y="8168"/>
                              </a:cubicBezTo>
                              <a:lnTo>
                                <a:pt x="4558" y="8168"/>
                              </a:lnTo>
                              <a:cubicBezTo>
                                <a:pt x="4580" y="8168"/>
                                <a:pt x="4596" y="8172"/>
                                <a:pt x="4607" y="8172"/>
                              </a:cubicBezTo>
                              <a:cubicBezTo>
                                <a:pt x="4624" y="8175"/>
                                <a:pt x="4629" y="8175"/>
                                <a:pt x="4629" y="8175"/>
                              </a:cubicBezTo>
                              <a:cubicBezTo>
                                <a:pt x="4624" y="8175"/>
                                <a:pt x="4618" y="8179"/>
                                <a:pt x="4607" y="8182"/>
                              </a:cubicBezTo>
                              <a:cubicBezTo>
                                <a:pt x="4607" y="8182"/>
                                <a:pt x="4602" y="8182"/>
                                <a:pt x="4602" y="8182"/>
                              </a:cubicBezTo>
                              <a:cubicBezTo>
                                <a:pt x="4591" y="8182"/>
                                <a:pt x="4569" y="8189"/>
                                <a:pt x="4548" y="8207"/>
                              </a:cubicBezTo>
                              <a:cubicBezTo>
                                <a:pt x="4526" y="8225"/>
                                <a:pt x="4510" y="8249"/>
                                <a:pt x="4510" y="8278"/>
                              </a:cubicBezTo>
                              <a:cubicBezTo>
                                <a:pt x="4510" y="8288"/>
                                <a:pt x="4510" y="8306"/>
                                <a:pt x="4515" y="8330"/>
                              </a:cubicBezTo>
                              <a:cubicBezTo>
                                <a:pt x="4521" y="8355"/>
                                <a:pt x="4537" y="8380"/>
                                <a:pt x="4558" y="8401"/>
                              </a:cubicBezTo>
                              <a:cubicBezTo>
                                <a:pt x="4580" y="8422"/>
                                <a:pt x="4607" y="8443"/>
                                <a:pt x="4645" y="8461"/>
                              </a:cubicBezTo>
                              <a:cubicBezTo>
                                <a:pt x="4683" y="8479"/>
                                <a:pt x="4721" y="8486"/>
                                <a:pt x="4737" y="8489"/>
                              </a:cubicBezTo>
                              <a:cubicBezTo>
                                <a:pt x="4737" y="8489"/>
                                <a:pt x="4743" y="8489"/>
                                <a:pt x="4743" y="8489"/>
                              </a:cubicBezTo>
                              <a:lnTo>
                                <a:pt x="4748" y="8489"/>
                              </a:lnTo>
                              <a:lnTo>
                                <a:pt x="4754" y="8486"/>
                              </a:lnTo>
                              <a:cubicBezTo>
                                <a:pt x="4987" y="8263"/>
                                <a:pt x="5339" y="8338"/>
                                <a:pt x="5409" y="8355"/>
                              </a:cubicBezTo>
                              <a:cubicBezTo>
                                <a:pt x="5399" y="8362"/>
                                <a:pt x="5377" y="8380"/>
                                <a:pt x="5339" y="8426"/>
                              </a:cubicBezTo>
                              <a:cubicBezTo>
                                <a:pt x="5306" y="8457"/>
                                <a:pt x="5274" y="8496"/>
                                <a:pt x="5241" y="8531"/>
                              </a:cubicBezTo>
                              <a:lnTo>
                                <a:pt x="5225" y="8549"/>
                              </a:lnTo>
                              <a:cubicBezTo>
                                <a:pt x="5176" y="8602"/>
                                <a:pt x="5095" y="8701"/>
                                <a:pt x="5019" y="8799"/>
                              </a:cubicBezTo>
                              <a:cubicBezTo>
                                <a:pt x="4938" y="8902"/>
                                <a:pt x="4857" y="9018"/>
                                <a:pt x="4808" y="9092"/>
                              </a:cubicBezTo>
                              <a:cubicBezTo>
                                <a:pt x="4808" y="9092"/>
                                <a:pt x="4808" y="9088"/>
                                <a:pt x="4808" y="9088"/>
                              </a:cubicBezTo>
                              <a:lnTo>
                                <a:pt x="4813" y="9067"/>
                              </a:lnTo>
                              <a:cubicBezTo>
                                <a:pt x="4819" y="9046"/>
                                <a:pt x="4824" y="9018"/>
                                <a:pt x="4824" y="8979"/>
                              </a:cubicBezTo>
                              <a:cubicBezTo>
                                <a:pt x="4830" y="8923"/>
                                <a:pt x="4830" y="8877"/>
                                <a:pt x="4819" y="8835"/>
                              </a:cubicBezTo>
                              <a:cubicBezTo>
                                <a:pt x="4808" y="8796"/>
                                <a:pt x="4786" y="8736"/>
                                <a:pt x="4737" y="8687"/>
                              </a:cubicBezTo>
                              <a:cubicBezTo>
                                <a:pt x="4727" y="8672"/>
                                <a:pt x="4710" y="8665"/>
                                <a:pt x="4694" y="8658"/>
                              </a:cubicBezTo>
                              <a:cubicBezTo>
                                <a:pt x="4672" y="8651"/>
                                <a:pt x="4651" y="8651"/>
                                <a:pt x="4634" y="8655"/>
                              </a:cubicBezTo>
                              <a:cubicBezTo>
                                <a:pt x="4624" y="8658"/>
                                <a:pt x="4613" y="8662"/>
                                <a:pt x="4602" y="8672"/>
                              </a:cubicBezTo>
                              <a:cubicBezTo>
                                <a:pt x="4602" y="8676"/>
                                <a:pt x="4596" y="8676"/>
                                <a:pt x="4596" y="8679"/>
                              </a:cubicBezTo>
                              <a:cubicBezTo>
                                <a:pt x="4591" y="8683"/>
                                <a:pt x="4591" y="8690"/>
                                <a:pt x="4591" y="8694"/>
                              </a:cubicBezTo>
                              <a:cubicBezTo>
                                <a:pt x="4586" y="8676"/>
                                <a:pt x="4575" y="8658"/>
                                <a:pt x="4558" y="8641"/>
                              </a:cubicBezTo>
                              <a:cubicBezTo>
                                <a:pt x="4542" y="8620"/>
                                <a:pt x="4526" y="8602"/>
                                <a:pt x="4504" y="8584"/>
                              </a:cubicBezTo>
                              <a:cubicBezTo>
                                <a:pt x="4483" y="8567"/>
                                <a:pt x="4450" y="8538"/>
                                <a:pt x="4401" y="8514"/>
                              </a:cubicBezTo>
                              <a:cubicBezTo>
                                <a:pt x="4369" y="8496"/>
                                <a:pt x="4298" y="8464"/>
                                <a:pt x="4206" y="8454"/>
                              </a:cubicBezTo>
                              <a:cubicBezTo>
                                <a:pt x="4130" y="8443"/>
                                <a:pt x="4049" y="8447"/>
                                <a:pt x="3979" y="8464"/>
                              </a:cubicBezTo>
                              <a:cubicBezTo>
                                <a:pt x="3946" y="8471"/>
                                <a:pt x="3919" y="8482"/>
                                <a:pt x="3886" y="8496"/>
                              </a:cubicBezTo>
                              <a:cubicBezTo>
                                <a:pt x="3859" y="8507"/>
                                <a:pt x="3838" y="8521"/>
                                <a:pt x="3821" y="8535"/>
                              </a:cubicBezTo>
                              <a:cubicBezTo>
                                <a:pt x="3816" y="8538"/>
                                <a:pt x="3810" y="8542"/>
                                <a:pt x="3816" y="8546"/>
                              </a:cubicBezTo>
                              <a:cubicBezTo>
                                <a:pt x="3816" y="8546"/>
                                <a:pt x="3821" y="8546"/>
                                <a:pt x="3821" y="8546"/>
                              </a:cubicBezTo>
                              <a:cubicBezTo>
                                <a:pt x="3816" y="8549"/>
                                <a:pt x="3816" y="8553"/>
                                <a:pt x="3816" y="8553"/>
                              </a:cubicBezTo>
                              <a:lnTo>
                                <a:pt x="3805" y="8560"/>
                              </a:lnTo>
                              <a:lnTo>
                                <a:pt x="3821" y="8560"/>
                              </a:lnTo>
                              <a:cubicBezTo>
                                <a:pt x="3913" y="8556"/>
                                <a:pt x="4000" y="8563"/>
                                <a:pt x="4076" y="8577"/>
                              </a:cubicBezTo>
                              <a:cubicBezTo>
                                <a:pt x="4136" y="8591"/>
                                <a:pt x="4195" y="8613"/>
                                <a:pt x="4244" y="8641"/>
                              </a:cubicBezTo>
                              <a:cubicBezTo>
                                <a:pt x="4325" y="8687"/>
                                <a:pt x="4396" y="8754"/>
                                <a:pt x="4445" y="8828"/>
                              </a:cubicBezTo>
                              <a:cubicBezTo>
                                <a:pt x="4488" y="8895"/>
                                <a:pt x="4515" y="8976"/>
                                <a:pt x="4526" y="9071"/>
                              </a:cubicBezTo>
                              <a:cubicBezTo>
                                <a:pt x="4537" y="9141"/>
                                <a:pt x="4537" y="9212"/>
                                <a:pt x="4537" y="9279"/>
                              </a:cubicBezTo>
                              <a:lnTo>
                                <a:pt x="4542" y="9642"/>
                              </a:lnTo>
                              <a:cubicBezTo>
                                <a:pt x="4542" y="9762"/>
                                <a:pt x="4548" y="9892"/>
                                <a:pt x="4553" y="9987"/>
                              </a:cubicBezTo>
                              <a:cubicBezTo>
                                <a:pt x="4558" y="10083"/>
                                <a:pt x="4558" y="10128"/>
                                <a:pt x="4564" y="10153"/>
                              </a:cubicBezTo>
                              <a:cubicBezTo>
                                <a:pt x="4564" y="10153"/>
                                <a:pt x="4564" y="10150"/>
                                <a:pt x="4564" y="10150"/>
                              </a:cubicBezTo>
                              <a:cubicBezTo>
                                <a:pt x="4542" y="10093"/>
                                <a:pt x="4510" y="10033"/>
                                <a:pt x="4466" y="9970"/>
                              </a:cubicBezTo>
                              <a:cubicBezTo>
                                <a:pt x="4434" y="9917"/>
                                <a:pt x="4401" y="9871"/>
                                <a:pt x="4363" y="9825"/>
                              </a:cubicBezTo>
                              <a:cubicBezTo>
                                <a:pt x="4315" y="9762"/>
                                <a:pt x="4260" y="9705"/>
                                <a:pt x="4206" y="9660"/>
                              </a:cubicBezTo>
                              <a:cubicBezTo>
                                <a:pt x="4174" y="9631"/>
                                <a:pt x="4082" y="9550"/>
                                <a:pt x="3924" y="9448"/>
                              </a:cubicBezTo>
                              <a:cubicBezTo>
                                <a:pt x="3886" y="9423"/>
                                <a:pt x="3848" y="9399"/>
                                <a:pt x="3816" y="9378"/>
                              </a:cubicBezTo>
                              <a:cubicBezTo>
                                <a:pt x="3708" y="9300"/>
                                <a:pt x="3610" y="9240"/>
                                <a:pt x="3545" y="9201"/>
                              </a:cubicBezTo>
                              <a:cubicBezTo>
                                <a:pt x="3523" y="9184"/>
                                <a:pt x="3502" y="9170"/>
                                <a:pt x="3480" y="9159"/>
                              </a:cubicBezTo>
                              <a:cubicBezTo>
                                <a:pt x="3469" y="9152"/>
                                <a:pt x="3458" y="9141"/>
                                <a:pt x="3447" y="9134"/>
                              </a:cubicBezTo>
                              <a:cubicBezTo>
                                <a:pt x="3382" y="9088"/>
                                <a:pt x="3317" y="9039"/>
                                <a:pt x="3274" y="8983"/>
                              </a:cubicBezTo>
                              <a:cubicBezTo>
                                <a:pt x="3268" y="8979"/>
                                <a:pt x="3268" y="8976"/>
                                <a:pt x="3263" y="8969"/>
                              </a:cubicBezTo>
                              <a:cubicBezTo>
                                <a:pt x="3241" y="8940"/>
                                <a:pt x="3220" y="8912"/>
                                <a:pt x="3220" y="8880"/>
                              </a:cubicBezTo>
                              <a:cubicBezTo>
                                <a:pt x="3220" y="8849"/>
                                <a:pt x="3231" y="8813"/>
                                <a:pt x="3252" y="8782"/>
                              </a:cubicBezTo>
                              <a:cubicBezTo>
                                <a:pt x="3274" y="8754"/>
                                <a:pt x="3306" y="8729"/>
                                <a:pt x="3350" y="8711"/>
                              </a:cubicBezTo>
                              <a:cubicBezTo>
                                <a:pt x="3350" y="8711"/>
                                <a:pt x="3355" y="8711"/>
                                <a:pt x="3355" y="8711"/>
                              </a:cubicBezTo>
                              <a:cubicBezTo>
                                <a:pt x="3355" y="8711"/>
                                <a:pt x="3361" y="8711"/>
                                <a:pt x="3361" y="8711"/>
                              </a:cubicBezTo>
                              <a:cubicBezTo>
                                <a:pt x="3377" y="8704"/>
                                <a:pt x="3399" y="8701"/>
                                <a:pt x="3420" y="8701"/>
                              </a:cubicBezTo>
                              <a:cubicBezTo>
                                <a:pt x="3420" y="8701"/>
                                <a:pt x="3420" y="8701"/>
                                <a:pt x="3420" y="8701"/>
                              </a:cubicBezTo>
                              <a:lnTo>
                                <a:pt x="3420" y="8701"/>
                              </a:lnTo>
                              <a:cubicBezTo>
                                <a:pt x="3637" y="8697"/>
                                <a:pt x="3708" y="8764"/>
                                <a:pt x="3729" y="8796"/>
                              </a:cubicBezTo>
                              <a:cubicBezTo>
                                <a:pt x="3729" y="8796"/>
                                <a:pt x="3724" y="8799"/>
                                <a:pt x="3724" y="8799"/>
                              </a:cubicBezTo>
                              <a:cubicBezTo>
                                <a:pt x="3718" y="8799"/>
                                <a:pt x="3713" y="8803"/>
                                <a:pt x="3713" y="8806"/>
                              </a:cubicBezTo>
                              <a:lnTo>
                                <a:pt x="3713" y="8810"/>
                              </a:lnTo>
                              <a:lnTo>
                                <a:pt x="3718" y="8810"/>
                              </a:lnTo>
                              <a:cubicBezTo>
                                <a:pt x="3724" y="8810"/>
                                <a:pt x="3735" y="8810"/>
                                <a:pt x="3740" y="8806"/>
                              </a:cubicBezTo>
                              <a:lnTo>
                                <a:pt x="3745" y="8820"/>
                              </a:lnTo>
                              <a:lnTo>
                                <a:pt x="3756" y="8806"/>
                              </a:lnTo>
                              <a:cubicBezTo>
                                <a:pt x="3756" y="8806"/>
                                <a:pt x="3756" y="8803"/>
                                <a:pt x="3762" y="8799"/>
                              </a:cubicBezTo>
                              <a:lnTo>
                                <a:pt x="3762" y="8799"/>
                              </a:lnTo>
                              <a:cubicBezTo>
                                <a:pt x="3767" y="8796"/>
                                <a:pt x="3767" y="8796"/>
                                <a:pt x="3773" y="8792"/>
                              </a:cubicBezTo>
                              <a:cubicBezTo>
                                <a:pt x="3778" y="8782"/>
                                <a:pt x="3800" y="8761"/>
                                <a:pt x="3794" y="8729"/>
                              </a:cubicBezTo>
                              <a:cubicBezTo>
                                <a:pt x="3794" y="8722"/>
                                <a:pt x="3794" y="8718"/>
                                <a:pt x="3794" y="8711"/>
                              </a:cubicBezTo>
                              <a:cubicBezTo>
                                <a:pt x="3794" y="8690"/>
                                <a:pt x="3794" y="8669"/>
                                <a:pt x="3783" y="8648"/>
                              </a:cubicBezTo>
                              <a:cubicBezTo>
                                <a:pt x="3778" y="8630"/>
                                <a:pt x="3767" y="8616"/>
                                <a:pt x="3756" y="8605"/>
                              </a:cubicBezTo>
                              <a:cubicBezTo>
                                <a:pt x="3745" y="8595"/>
                                <a:pt x="3729" y="8584"/>
                                <a:pt x="3707" y="8574"/>
                              </a:cubicBezTo>
                              <a:cubicBezTo>
                                <a:pt x="3691" y="8567"/>
                                <a:pt x="3626" y="8542"/>
                                <a:pt x="3529" y="8542"/>
                              </a:cubicBezTo>
                              <a:lnTo>
                                <a:pt x="3529" y="8542"/>
                              </a:lnTo>
                              <a:cubicBezTo>
                                <a:pt x="3442" y="8542"/>
                                <a:pt x="3350" y="8563"/>
                                <a:pt x="3274" y="8598"/>
                              </a:cubicBezTo>
                              <a:cubicBezTo>
                                <a:pt x="3203" y="8634"/>
                                <a:pt x="3138" y="8683"/>
                                <a:pt x="3100" y="8743"/>
                              </a:cubicBezTo>
                              <a:cubicBezTo>
                                <a:pt x="3068" y="8792"/>
                                <a:pt x="3052" y="8842"/>
                                <a:pt x="3052" y="8877"/>
                              </a:cubicBezTo>
                              <a:cubicBezTo>
                                <a:pt x="3046" y="8877"/>
                                <a:pt x="3046" y="8884"/>
                                <a:pt x="3041" y="8909"/>
                              </a:cubicBezTo>
                              <a:cubicBezTo>
                                <a:pt x="3030" y="8933"/>
                                <a:pt x="3030" y="8958"/>
                                <a:pt x="3030" y="8986"/>
                              </a:cubicBezTo>
                              <a:cubicBezTo>
                                <a:pt x="3030" y="9011"/>
                                <a:pt x="3025" y="9053"/>
                                <a:pt x="3041" y="9095"/>
                              </a:cubicBezTo>
                              <a:cubicBezTo>
                                <a:pt x="3052" y="9134"/>
                                <a:pt x="3079" y="9177"/>
                                <a:pt x="3117" y="9233"/>
                              </a:cubicBezTo>
                              <a:cubicBezTo>
                                <a:pt x="3155" y="9289"/>
                                <a:pt x="3193" y="9335"/>
                                <a:pt x="3214" y="9360"/>
                              </a:cubicBezTo>
                              <a:cubicBezTo>
                                <a:pt x="3171" y="9349"/>
                                <a:pt x="3128" y="9335"/>
                                <a:pt x="3084" y="9328"/>
                              </a:cubicBezTo>
                              <a:cubicBezTo>
                                <a:pt x="3052" y="9321"/>
                                <a:pt x="3014" y="9314"/>
                                <a:pt x="2970" y="9311"/>
                              </a:cubicBezTo>
                              <a:cubicBezTo>
                                <a:pt x="2922" y="9303"/>
                                <a:pt x="2873" y="9296"/>
                                <a:pt x="2808" y="9289"/>
                              </a:cubicBezTo>
                              <a:cubicBezTo>
                                <a:pt x="2808" y="9279"/>
                                <a:pt x="2802" y="9265"/>
                                <a:pt x="2791" y="9240"/>
                              </a:cubicBezTo>
                              <a:cubicBezTo>
                                <a:pt x="2786" y="9215"/>
                                <a:pt x="2775" y="9187"/>
                                <a:pt x="2764" y="9155"/>
                              </a:cubicBezTo>
                              <a:cubicBezTo>
                                <a:pt x="2743" y="9099"/>
                                <a:pt x="2721" y="9032"/>
                                <a:pt x="2705" y="8976"/>
                              </a:cubicBezTo>
                              <a:cubicBezTo>
                                <a:pt x="2672" y="8916"/>
                                <a:pt x="2634" y="8785"/>
                                <a:pt x="2602" y="8641"/>
                              </a:cubicBezTo>
                              <a:close/>
                              <a:moveTo>
                                <a:pt x="3702" y="11768"/>
                              </a:moveTo>
                              <a:cubicBezTo>
                                <a:pt x="3642" y="11750"/>
                                <a:pt x="3599" y="11715"/>
                                <a:pt x="3605" y="11687"/>
                              </a:cubicBezTo>
                              <a:cubicBezTo>
                                <a:pt x="3605" y="11683"/>
                                <a:pt x="3605" y="11680"/>
                                <a:pt x="3605" y="11676"/>
                              </a:cubicBezTo>
                              <a:cubicBezTo>
                                <a:pt x="3610" y="11673"/>
                                <a:pt x="3610" y="11669"/>
                                <a:pt x="3610" y="11665"/>
                              </a:cubicBezTo>
                              <a:cubicBezTo>
                                <a:pt x="3610" y="11665"/>
                                <a:pt x="3605" y="11662"/>
                                <a:pt x="3605" y="11662"/>
                              </a:cubicBezTo>
                              <a:cubicBezTo>
                                <a:pt x="3594" y="11662"/>
                                <a:pt x="3567" y="11669"/>
                                <a:pt x="3550" y="11680"/>
                              </a:cubicBezTo>
                              <a:cubicBezTo>
                                <a:pt x="3523" y="11690"/>
                                <a:pt x="3496" y="11711"/>
                                <a:pt x="3480" y="11729"/>
                              </a:cubicBezTo>
                              <a:cubicBezTo>
                                <a:pt x="3469" y="11743"/>
                                <a:pt x="3453" y="11757"/>
                                <a:pt x="3447" y="11775"/>
                              </a:cubicBezTo>
                              <a:cubicBezTo>
                                <a:pt x="3436" y="11796"/>
                                <a:pt x="3426" y="11824"/>
                                <a:pt x="3426" y="11845"/>
                              </a:cubicBezTo>
                              <a:cubicBezTo>
                                <a:pt x="3426" y="11873"/>
                                <a:pt x="3431" y="11898"/>
                                <a:pt x="3447" y="11923"/>
                              </a:cubicBezTo>
                              <a:cubicBezTo>
                                <a:pt x="3453" y="11930"/>
                                <a:pt x="3458" y="11937"/>
                                <a:pt x="3464" y="11944"/>
                              </a:cubicBezTo>
                              <a:cubicBezTo>
                                <a:pt x="3474" y="11955"/>
                                <a:pt x="3485" y="11962"/>
                                <a:pt x="3496" y="11969"/>
                              </a:cubicBezTo>
                              <a:cubicBezTo>
                                <a:pt x="3474" y="11972"/>
                                <a:pt x="3447" y="11976"/>
                                <a:pt x="3426" y="11979"/>
                              </a:cubicBezTo>
                              <a:lnTo>
                                <a:pt x="3420" y="11979"/>
                              </a:lnTo>
                              <a:cubicBezTo>
                                <a:pt x="3415" y="11979"/>
                                <a:pt x="3409" y="11983"/>
                                <a:pt x="3404" y="11983"/>
                              </a:cubicBezTo>
                              <a:cubicBezTo>
                                <a:pt x="3371" y="11990"/>
                                <a:pt x="3333" y="12004"/>
                                <a:pt x="3296" y="12018"/>
                              </a:cubicBezTo>
                              <a:cubicBezTo>
                                <a:pt x="3263" y="12029"/>
                                <a:pt x="3220" y="12050"/>
                                <a:pt x="3149" y="12081"/>
                              </a:cubicBezTo>
                              <a:lnTo>
                                <a:pt x="2943" y="12180"/>
                              </a:lnTo>
                              <a:lnTo>
                                <a:pt x="2927" y="12187"/>
                              </a:lnTo>
                              <a:cubicBezTo>
                                <a:pt x="2862" y="12219"/>
                                <a:pt x="2791" y="12254"/>
                                <a:pt x="2716" y="12268"/>
                              </a:cubicBezTo>
                              <a:cubicBezTo>
                                <a:pt x="2623" y="12286"/>
                                <a:pt x="2542" y="12279"/>
                                <a:pt x="2499" y="12272"/>
                              </a:cubicBezTo>
                              <a:cubicBezTo>
                                <a:pt x="2488" y="12268"/>
                                <a:pt x="2483" y="12268"/>
                                <a:pt x="2477" y="12272"/>
                              </a:cubicBezTo>
                              <a:cubicBezTo>
                                <a:pt x="2477" y="12275"/>
                                <a:pt x="2483" y="12279"/>
                                <a:pt x="2488" y="12279"/>
                              </a:cubicBezTo>
                              <a:cubicBezTo>
                                <a:pt x="2472" y="12279"/>
                                <a:pt x="2455" y="12275"/>
                                <a:pt x="2455" y="12275"/>
                              </a:cubicBezTo>
                              <a:cubicBezTo>
                                <a:pt x="2450" y="12275"/>
                                <a:pt x="2445" y="12272"/>
                                <a:pt x="2434" y="12265"/>
                              </a:cubicBezTo>
                              <a:cubicBezTo>
                                <a:pt x="2401" y="12233"/>
                                <a:pt x="2369" y="12201"/>
                                <a:pt x="2336" y="12170"/>
                              </a:cubicBezTo>
                              <a:cubicBezTo>
                                <a:pt x="2287" y="12117"/>
                                <a:pt x="2249" y="12071"/>
                                <a:pt x="2222" y="12025"/>
                              </a:cubicBezTo>
                              <a:cubicBezTo>
                                <a:pt x="2190" y="11972"/>
                                <a:pt x="2168" y="11923"/>
                                <a:pt x="2157" y="11873"/>
                              </a:cubicBezTo>
                              <a:cubicBezTo>
                                <a:pt x="2152" y="11842"/>
                                <a:pt x="2157" y="11821"/>
                                <a:pt x="2168" y="11807"/>
                              </a:cubicBezTo>
                              <a:cubicBezTo>
                                <a:pt x="2168" y="11803"/>
                                <a:pt x="2174" y="11803"/>
                                <a:pt x="2174" y="11799"/>
                              </a:cubicBezTo>
                              <a:cubicBezTo>
                                <a:pt x="2190" y="11785"/>
                                <a:pt x="2217" y="11775"/>
                                <a:pt x="2244" y="11778"/>
                              </a:cubicBezTo>
                              <a:lnTo>
                                <a:pt x="2244" y="11778"/>
                              </a:lnTo>
                              <a:cubicBezTo>
                                <a:pt x="2271" y="11782"/>
                                <a:pt x="2293" y="11799"/>
                                <a:pt x="2304" y="11817"/>
                              </a:cubicBezTo>
                              <a:cubicBezTo>
                                <a:pt x="2304" y="11817"/>
                                <a:pt x="2304" y="11821"/>
                                <a:pt x="2304" y="11821"/>
                              </a:cubicBezTo>
                              <a:lnTo>
                                <a:pt x="2304" y="11824"/>
                              </a:lnTo>
                              <a:cubicBezTo>
                                <a:pt x="2309" y="11838"/>
                                <a:pt x="2309" y="11852"/>
                                <a:pt x="2309" y="11873"/>
                              </a:cubicBezTo>
                              <a:cubicBezTo>
                                <a:pt x="2309" y="11881"/>
                                <a:pt x="2309" y="11884"/>
                                <a:pt x="2309" y="11884"/>
                              </a:cubicBezTo>
                              <a:lnTo>
                                <a:pt x="2309" y="11884"/>
                              </a:lnTo>
                              <a:lnTo>
                                <a:pt x="2309" y="11884"/>
                              </a:lnTo>
                              <a:lnTo>
                                <a:pt x="2314" y="11891"/>
                              </a:lnTo>
                              <a:lnTo>
                                <a:pt x="2320" y="11888"/>
                              </a:lnTo>
                              <a:lnTo>
                                <a:pt x="2320" y="11888"/>
                              </a:lnTo>
                              <a:lnTo>
                                <a:pt x="2320" y="11891"/>
                              </a:lnTo>
                              <a:cubicBezTo>
                                <a:pt x="2320" y="11891"/>
                                <a:pt x="2325" y="11891"/>
                                <a:pt x="2331" y="11891"/>
                              </a:cubicBezTo>
                              <a:lnTo>
                                <a:pt x="2336" y="11891"/>
                              </a:lnTo>
                              <a:cubicBezTo>
                                <a:pt x="2342" y="11891"/>
                                <a:pt x="2352" y="11891"/>
                                <a:pt x="2385" y="11891"/>
                              </a:cubicBezTo>
                              <a:cubicBezTo>
                                <a:pt x="2445" y="11888"/>
                                <a:pt x="2499" y="11881"/>
                                <a:pt x="2548" y="11870"/>
                              </a:cubicBezTo>
                              <a:cubicBezTo>
                                <a:pt x="2613" y="11856"/>
                                <a:pt x="2672" y="11828"/>
                                <a:pt x="2710" y="11796"/>
                              </a:cubicBezTo>
                              <a:cubicBezTo>
                                <a:pt x="2737" y="11775"/>
                                <a:pt x="2759" y="11747"/>
                                <a:pt x="2770" y="11718"/>
                              </a:cubicBezTo>
                              <a:cubicBezTo>
                                <a:pt x="2781" y="11690"/>
                                <a:pt x="2781" y="11655"/>
                                <a:pt x="2770" y="11627"/>
                              </a:cubicBezTo>
                              <a:cubicBezTo>
                                <a:pt x="2770" y="11620"/>
                                <a:pt x="2764" y="11616"/>
                                <a:pt x="2764" y="11609"/>
                              </a:cubicBezTo>
                              <a:cubicBezTo>
                                <a:pt x="2770" y="11613"/>
                                <a:pt x="2775" y="11616"/>
                                <a:pt x="2781" y="11616"/>
                              </a:cubicBezTo>
                              <a:cubicBezTo>
                                <a:pt x="2791" y="11623"/>
                                <a:pt x="2802" y="11630"/>
                                <a:pt x="2813" y="11637"/>
                              </a:cubicBezTo>
                              <a:cubicBezTo>
                                <a:pt x="2835" y="11655"/>
                                <a:pt x="2851" y="11673"/>
                                <a:pt x="2862" y="11694"/>
                              </a:cubicBezTo>
                              <a:cubicBezTo>
                                <a:pt x="2873" y="11711"/>
                                <a:pt x="2873" y="11725"/>
                                <a:pt x="2873" y="11736"/>
                              </a:cubicBezTo>
                              <a:lnTo>
                                <a:pt x="2873" y="11736"/>
                              </a:lnTo>
                              <a:cubicBezTo>
                                <a:pt x="2873" y="11747"/>
                                <a:pt x="2878" y="11764"/>
                                <a:pt x="2878" y="11782"/>
                              </a:cubicBezTo>
                              <a:cubicBezTo>
                                <a:pt x="2878" y="11799"/>
                                <a:pt x="2878" y="11810"/>
                                <a:pt x="2889" y="11814"/>
                              </a:cubicBezTo>
                              <a:cubicBezTo>
                                <a:pt x="2889" y="11817"/>
                                <a:pt x="2889" y="11821"/>
                                <a:pt x="2889" y="11824"/>
                              </a:cubicBezTo>
                              <a:lnTo>
                                <a:pt x="2889" y="11824"/>
                              </a:lnTo>
                              <a:lnTo>
                                <a:pt x="2889" y="11828"/>
                              </a:lnTo>
                              <a:cubicBezTo>
                                <a:pt x="2889" y="11831"/>
                                <a:pt x="2894" y="11831"/>
                                <a:pt x="2905" y="11831"/>
                              </a:cubicBezTo>
                              <a:cubicBezTo>
                                <a:pt x="2916" y="11831"/>
                                <a:pt x="2949" y="11828"/>
                                <a:pt x="2981" y="11821"/>
                              </a:cubicBezTo>
                              <a:cubicBezTo>
                                <a:pt x="3014" y="11814"/>
                                <a:pt x="3057" y="11799"/>
                                <a:pt x="3100" y="11775"/>
                              </a:cubicBezTo>
                              <a:cubicBezTo>
                                <a:pt x="3144" y="11750"/>
                                <a:pt x="3182" y="11718"/>
                                <a:pt x="3209" y="11683"/>
                              </a:cubicBezTo>
                              <a:cubicBezTo>
                                <a:pt x="3279" y="11599"/>
                                <a:pt x="3279" y="11496"/>
                                <a:pt x="3274" y="11443"/>
                              </a:cubicBezTo>
                              <a:cubicBezTo>
                                <a:pt x="3274" y="11443"/>
                                <a:pt x="3274" y="11440"/>
                                <a:pt x="3274" y="11440"/>
                              </a:cubicBezTo>
                              <a:lnTo>
                                <a:pt x="3279" y="11440"/>
                              </a:lnTo>
                              <a:cubicBezTo>
                                <a:pt x="3290" y="11440"/>
                                <a:pt x="3306" y="11440"/>
                                <a:pt x="3317" y="11440"/>
                              </a:cubicBezTo>
                              <a:cubicBezTo>
                                <a:pt x="3328" y="11440"/>
                                <a:pt x="3339" y="11440"/>
                                <a:pt x="3350" y="11440"/>
                              </a:cubicBezTo>
                              <a:lnTo>
                                <a:pt x="3350" y="11440"/>
                              </a:lnTo>
                              <a:lnTo>
                                <a:pt x="3361" y="11436"/>
                              </a:lnTo>
                              <a:lnTo>
                                <a:pt x="3366" y="11436"/>
                              </a:lnTo>
                              <a:lnTo>
                                <a:pt x="3377" y="11440"/>
                              </a:lnTo>
                              <a:lnTo>
                                <a:pt x="3377" y="11440"/>
                              </a:lnTo>
                              <a:cubicBezTo>
                                <a:pt x="3382" y="11440"/>
                                <a:pt x="3382" y="11440"/>
                                <a:pt x="3388" y="11440"/>
                              </a:cubicBezTo>
                              <a:cubicBezTo>
                                <a:pt x="3393" y="11440"/>
                                <a:pt x="3393" y="11440"/>
                                <a:pt x="3399" y="11440"/>
                              </a:cubicBezTo>
                              <a:cubicBezTo>
                                <a:pt x="3426" y="11440"/>
                                <a:pt x="3453" y="11436"/>
                                <a:pt x="3485" y="11433"/>
                              </a:cubicBezTo>
                              <a:cubicBezTo>
                                <a:pt x="3507" y="11429"/>
                                <a:pt x="3539" y="11426"/>
                                <a:pt x="3567" y="11419"/>
                              </a:cubicBezTo>
                              <a:lnTo>
                                <a:pt x="3572" y="11419"/>
                              </a:lnTo>
                              <a:cubicBezTo>
                                <a:pt x="3588" y="11415"/>
                                <a:pt x="3605" y="11408"/>
                                <a:pt x="3615" y="11401"/>
                              </a:cubicBezTo>
                              <a:cubicBezTo>
                                <a:pt x="3680" y="11468"/>
                                <a:pt x="3735" y="11517"/>
                                <a:pt x="3762" y="11539"/>
                              </a:cubicBezTo>
                              <a:cubicBezTo>
                                <a:pt x="3821" y="11595"/>
                                <a:pt x="3903" y="11658"/>
                                <a:pt x="3962" y="11704"/>
                              </a:cubicBezTo>
                              <a:cubicBezTo>
                                <a:pt x="3995" y="11729"/>
                                <a:pt x="4022" y="11750"/>
                                <a:pt x="4049" y="11764"/>
                              </a:cubicBezTo>
                              <a:cubicBezTo>
                                <a:pt x="4011" y="11771"/>
                                <a:pt x="3973" y="11775"/>
                                <a:pt x="3935" y="11778"/>
                              </a:cubicBezTo>
                              <a:lnTo>
                                <a:pt x="3930" y="11778"/>
                              </a:lnTo>
                              <a:cubicBezTo>
                                <a:pt x="3919" y="11778"/>
                                <a:pt x="3908" y="11782"/>
                                <a:pt x="3897" y="11782"/>
                              </a:cubicBezTo>
                              <a:cubicBezTo>
                                <a:pt x="3854" y="11789"/>
                                <a:pt x="3773" y="11789"/>
                                <a:pt x="3702" y="11768"/>
                              </a:cubicBezTo>
                              <a:close/>
                              <a:moveTo>
                                <a:pt x="3979" y="13633"/>
                              </a:moveTo>
                              <a:lnTo>
                                <a:pt x="3973" y="13640"/>
                              </a:lnTo>
                              <a:cubicBezTo>
                                <a:pt x="3973" y="13643"/>
                                <a:pt x="3968" y="13650"/>
                                <a:pt x="3962" y="13657"/>
                              </a:cubicBezTo>
                              <a:cubicBezTo>
                                <a:pt x="3951" y="13671"/>
                                <a:pt x="3941" y="13686"/>
                                <a:pt x="3930" y="13696"/>
                              </a:cubicBezTo>
                              <a:cubicBezTo>
                                <a:pt x="3897" y="13728"/>
                                <a:pt x="3854" y="13756"/>
                                <a:pt x="3810" y="13788"/>
                              </a:cubicBezTo>
                              <a:lnTo>
                                <a:pt x="3805" y="13791"/>
                              </a:lnTo>
                              <a:cubicBezTo>
                                <a:pt x="3805" y="13763"/>
                                <a:pt x="3810" y="13735"/>
                                <a:pt x="3816" y="13707"/>
                              </a:cubicBezTo>
                              <a:cubicBezTo>
                                <a:pt x="3827" y="13675"/>
                                <a:pt x="3848" y="13643"/>
                                <a:pt x="3876" y="13615"/>
                              </a:cubicBezTo>
                              <a:cubicBezTo>
                                <a:pt x="3903" y="13587"/>
                                <a:pt x="3935" y="13559"/>
                                <a:pt x="3979" y="13534"/>
                              </a:cubicBezTo>
                              <a:cubicBezTo>
                                <a:pt x="3979" y="13537"/>
                                <a:pt x="3979" y="13537"/>
                                <a:pt x="3979" y="13541"/>
                              </a:cubicBezTo>
                              <a:cubicBezTo>
                                <a:pt x="3979" y="13545"/>
                                <a:pt x="3979" y="13548"/>
                                <a:pt x="3979" y="13552"/>
                              </a:cubicBezTo>
                              <a:cubicBezTo>
                                <a:pt x="3995" y="13576"/>
                                <a:pt x="3989" y="13604"/>
                                <a:pt x="3979" y="13633"/>
                              </a:cubicBezTo>
                              <a:close/>
                              <a:moveTo>
                                <a:pt x="3209" y="16894"/>
                              </a:moveTo>
                              <a:cubicBezTo>
                                <a:pt x="3209" y="16897"/>
                                <a:pt x="3214" y="16901"/>
                                <a:pt x="3220" y="16908"/>
                              </a:cubicBezTo>
                              <a:lnTo>
                                <a:pt x="3361" y="17084"/>
                              </a:lnTo>
                              <a:lnTo>
                                <a:pt x="3333" y="17070"/>
                              </a:lnTo>
                              <a:cubicBezTo>
                                <a:pt x="3317" y="17059"/>
                                <a:pt x="3301" y="17049"/>
                                <a:pt x="3285" y="17042"/>
                              </a:cubicBezTo>
                              <a:cubicBezTo>
                                <a:pt x="3279" y="17038"/>
                                <a:pt x="3203" y="16992"/>
                                <a:pt x="3111" y="16943"/>
                              </a:cubicBezTo>
                              <a:cubicBezTo>
                                <a:pt x="3068" y="16918"/>
                                <a:pt x="3019" y="16894"/>
                                <a:pt x="2976" y="16872"/>
                              </a:cubicBezTo>
                              <a:lnTo>
                                <a:pt x="3209" y="16894"/>
                              </a:lnTo>
                              <a:close/>
                              <a:moveTo>
                                <a:pt x="3686" y="20024"/>
                              </a:moveTo>
                              <a:cubicBezTo>
                                <a:pt x="3599" y="20126"/>
                                <a:pt x="3496" y="20239"/>
                                <a:pt x="3377" y="20359"/>
                              </a:cubicBezTo>
                              <a:lnTo>
                                <a:pt x="3317" y="20415"/>
                              </a:lnTo>
                              <a:cubicBezTo>
                                <a:pt x="3252" y="20475"/>
                                <a:pt x="3198" y="20525"/>
                                <a:pt x="3133" y="20574"/>
                              </a:cubicBezTo>
                              <a:cubicBezTo>
                                <a:pt x="3128" y="20578"/>
                                <a:pt x="3128" y="20581"/>
                                <a:pt x="3122" y="20585"/>
                              </a:cubicBezTo>
                              <a:lnTo>
                                <a:pt x="3111" y="20592"/>
                              </a:lnTo>
                              <a:cubicBezTo>
                                <a:pt x="3073" y="20623"/>
                                <a:pt x="3035" y="20648"/>
                                <a:pt x="2997" y="20673"/>
                              </a:cubicBezTo>
                              <a:cubicBezTo>
                                <a:pt x="2976" y="20687"/>
                                <a:pt x="2954" y="20705"/>
                                <a:pt x="2927" y="20719"/>
                              </a:cubicBezTo>
                              <a:lnTo>
                                <a:pt x="2922" y="20722"/>
                              </a:lnTo>
                              <a:cubicBezTo>
                                <a:pt x="2922" y="20722"/>
                                <a:pt x="2916" y="20726"/>
                                <a:pt x="2916" y="20726"/>
                              </a:cubicBezTo>
                              <a:lnTo>
                                <a:pt x="2862" y="20768"/>
                              </a:lnTo>
                              <a:cubicBezTo>
                                <a:pt x="2840" y="20786"/>
                                <a:pt x="2819" y="20803"/>
                                <a:pt x="2797" y="20821"/>
                              </a:cubicBezTo>
                              <a:cubicBezTo>
                                <a:pt x="2743" y="20867"/>
                                <a:pt x="2688" y="20913"/>
                                <a:pt x="2634" y="20955"/>
                              </a:cubicBezTo>
                              <a:cubicBezTo>
                                <a:pt x="2602" y="20983"/>
                                <a:pt x="2575" y="21008"/>
                                <a:pt x="2548" y="21032"/>
                              </a:cubicBezTo>
                              <a:lnTo>
                                <a:pt x="2531" y="21043"/>
                              </a:lnTo>
                              <a:lnTo>
                                <a:pt x="2531" y="21036"/>
                              </a:lnTo>
                              <a:cubicBezTo>
                                <a:pt x="2531" y="21025"/>
                                <a:pt x="2531" y="21004"/>
                                <a:pt x="2531" y="20983"/>
                              </a:cubicBezTo>
                              <a:cubicBezTo>
                                <a:pt x="2531" y="20948"/>
                                <a:pt x="2531" y="20849"/>
                                <a:pt x="2564" y="20729"/>
                              </a:cubicBezTo>
                              <a:cubicBezTo>
                                <a:pt x="2585" y="20645"/>
                                <a:pt x="2618" y="20546"/>
                                <a:pt x="2667" y="20433"/>
                              </a:cubicBezTo>
                              <a:cubicBezTo>
                                <a:pt x="2781" y="20186"/>
                                <a:pt x="2922" y="19971"/>
                                <a:pt x="2938" y="19947"/>
                              </a:cubicBezTo>
                              <a:cubicBezTo>
                                <a:pt x="2949" y="19947"/>
                                <a:pt x="2959" y="19947"/>
                                <a:pt x="2965" y="19947"/>
                              </a:cubicBezTo>
                              <a:cubicBezTo>
                                <a:pt x="2987" y="19957"/>
                                <a:pt x="2997" y="19971"/>
                                <a:pt x="3008" y="19989"/>
                              </a:cubicBezTo>
                              <a:cubicBezTo>
                                <a:pt x="3008" y="19992"/>
                                <a:pt x="3014" y="19999"/>
                                <a:pt x="3014" y="20003"/>
                              </a:cubicBezTo>
                              <a:cubicBezTo>
                                <a:pt x="3014" y="20003"/>
                                <a:pt x="3014" y="20007"/>
                                <a:pt x="3014" y="20007"/>
                              </a:cubicBezTo>
                              <a:lnTo>
                                <a:pt x="3014" y="20007"/>
                              </a:lnTo>
                              <a:cubicBezTo>
                                <a:pt x="3019" y="20021"/>
                                <a:pt x="3019" y="20035"/>
                                <a:pt x="3014" y="20049"/>
                              </a:cubicBezTo>
                              <a:cubicBezTo>
                                <a:pt x="3014" y="20052"/>
                                <a:pt x="3014" y="20052"/>
                                <a:pt x="3014" y="20056"/>
                              </a:cubicBezTo>
                              <a:cubicBezTo>
                                <a:pt x="3008" y="20063"/>
                                <a:pt x="3003" y="20066"/>
                                <a:pt x="3008" y="20070"/>
                              </a:cubicBezTo>
                              <a:cubicBezTo>
                                <a:pt x="3014" y="20074"/>
                                <a:pt x="3014" y="20070"/>
                                <a:pt x="3019" y="20070"/>
                              </a:cubicBezTo>
                              <a:cubicBezTo>
                                <a:pt x="3019" y="20070"/>
                                <a:pt x="3019" y="20074"/>
                                <a:pt x="3019" y="20074"/>
                              </a:cubicBezTo>
                              <a:lnTo>
                                <a:pt x="3019" y="20095"/>
                              </a:lnTo>
                              <a:lnTo>
                                <a:pt x="3035" y="20077"/>
                              </a:lnTo>
                              <a:cubicBezTo>
                                <a:pt x="3041" y="20070"/>
                                <a:pt x="3046" y="20059"/>
                                <a:pt x="3052" y="20049"/>
                              </a:cubicBezTo>
                              <a:lnTo>
                                <a:pt x="3057" y="20045"/>
                              </a:lnTo>
                              <a:cubicBezTo>
                                <a:pt x="3073" y="20028"/>
                                <a:pt x="3100" y="19996"/>
                                <a:pt x="3100" y="19961"/>
                              </a:cubicBezTo>
                              <a:cubicBezTo>
                                <a:pt x="3100" y="19940"/>
                                <a:pt x="3095" y="19918"/>
                                <a:pt x="3084" y="19901"/>
                              </a:cubicBezTo>
                              <a:cubicBezTo>
                                <a:pt x="3073" y="19880"/>
                                <a:pt x="3052" y="19862"/>
                                <a:pt x="3030" y="19848"/>
                              </a:cubicBezTo>
                              <a:cubicBezTo>
                                <a:pt x="3008" y="19837"/>
                                <a:pt x="2987" y="19827"/>
                                <a:pt x="2965" y="19820"/>
                              </a:cubicBezTo>
                              <a:cubicBezTo>
                                <a:pt x="2954" y="19816"/>
                                <a:pt x="2949" y="19816"/>
                                <a:pt x="2943" y="19816"/>
                              </a:cubicBezTo>
                              <a:cubicBezTo>
                                <a:pt x="2916" y="19813"/>
                                <a:pt x="2878" y="19813"/>
                                <a:pt x="2846" y="19820"/>
                              </a:cubicBezTo>
                              <a:cubicBezTo>
                                <a:pt x="2840" y="19820"/>
                                <a:pt x="2829" y="19823"/>
                                <a:pt x="2824" y="19827"/>
                              </a:cubicBezTo>
                              <a:cubicBezTo>
                                <a:pt x="2797" y="19834"/>
                                <a:pt x="2770" y="19844"/>
                                <a:pt x="2748" y="19858"/>
                              </a:cubicBezTo>
                              <a:cubicBezTo>
                                <a:pt x="2716" y="19876"/>
                                <a:pt x="2683" y="19901"/>
                                <a:pt x="2645" y="19933"/>
                              </a:cubicBezTo>
                              <a:cubicBezTo>
                                <a:pt x="2613" y="19961"/>
                                <a:pt x="2575" y="19992"/>
                                <a:pt x="2542" y="20028"/>
                              </a:cubicBezTo>
                              <a:cubicBezTo>
                                <a:pt x="2510" y="20063"/>
                                <a:pt x="2483" y="20102"/>
                                <a:pt x="2466" y="20148"/>
                              </a:cubicBezTo>
                              <a:cubicBezTo>
                                <a:pt x="2450" y="20183"/>
                                <a:pt x="2439" y="20222"/>
                                <a:pt x="2428" y="20257"/>
                              </a:cubicBezTo>
                              <a:lnTo>
                                <a:pt x="2423" y="20274"/>
                              </a:lnTo>
                              <a:cubicBezTo>
                                <a:pt x="2407" y="20320"/>
                                <a:pt x="2396" y="20363"/>
                                <a:pt x="2385" y="20398"/>
                              </a:cubicBezTo>
                              <a:cubicBezTo>
                                <a:pt x="2385" y="20408"/>
                                <a:pt x="2380" y="20423"/>
                                <a:pt x="2380" y="20433"/>
                              </a:cubicBezTo>
                              <a:cubicBezTo>
                                <a:pt x="2380" y="20415"/>
                                <a:pt x="2380" y="20401"/>
                                <a:pt x="2374" y="20384"/>
                              </a:cubicBezTo>
                              <a:cubicBezTo>
                                <a:pt x="2369" y="20317"/>
                                <a:pt x="2358" y="20193"/>
                                <a:pt x="2320" y="20091"/>
                              </a:cubicBezTo>
                              <a:cubicBezTo>
                                <a:pt x="2309" y="20070"/>
                                <a:pt x="2298" y="20038"/>
                                <a:pt x="2277" y="20003"/>
                              </a:cubicBezTo>
                              <a:cubicBezTo>
                                <a:pt x="2266" y="19989"/>
                                <a:pt x="2255" y="19975"/>
                                <a:pt x="2244" y="19957"/>
                              </a:cubicBezTo>
                              <a:cubicBezTo>
                                <a:pt x="2201" y="19901"/>
                                <a:pt x="2152" y="19862"/>
                                <a:pt x="2141" y="19851"/>
                              </a:cubicBezTo>
                              <a:cubicBezTo>
                                <a:pt x="2141" y="19851"/>
                                <a:pt x="2141" y="19848"/>
                                <a:pt x="2141" y="19844"/>
                              </a:cubicBezTo>
                              <a:cubicBezTo>
                                <a:pt x="2141" y="19841"/>
                                <a:pt x="2141" y="19837"/>
                                <a:pt x="2141" y="19827"/>
                              </a:cubicBezTo>
                              <a:cubicBezTo>
                                <a:pt x="2136" y="19809"/>
                                <a:pt x="2125" y="19770"/>
                                <a:pt x="2114" y="19725"/>
                              </a:cubicBezTo>
                              <a:cubicBezTo>
                                <a:pt x="2109" y="19703"/>
                                <a:pt x="2098" y="19675"/>
                                <a:pt x="2092" y="19650"/>
                              </a:cubicBezTo>
                              <a:lnTo>
                                <a:pt x="2087" y="19626"/>
                              </a:lnTo>
                              <a:cubicBezTo>
                                <a:pt x="2065" y="19555"/>
                                <a:pt x="2043" y="19478"/>
                                <a:pt x="2038" y="19397"/>
                              </a:cubicBezTo>
                              <a:cubicBezTo>
                                <a:pt x="2033" y="19365"/>
                                <a:pt x="2033" y="19337"/>
                                <a:pt x="2038" y="19305"/>
                              </a:cubicBezTo>
                              <a:cubicBezTo>
                                <a:pt x="2038" y="19301"/>
                                <a:pt x="2038" y="19301"/>
                                <a:pt x="2038" y="19298"/>
                              </a:cubicBezTo>
                              <a:lnTo>
                                <a:pt x="2038" y="19294"/>
                              </a:lnTo>
                              <a:cubicBezTo>
                                <a:pt x="2038" y="19227"/>
                                <a:pt x="2049" y="19160"/>
                                <a:pt x="2054" y="19093"/>
                              </a:cubicBezTo>
                              <a:cubicBezTo>
                                <a:pt x="2054" y="19079"/>
                                <a:pt x="2060" y="19062"/>
                                <a:pt x="2060" y="19048"/>
                              </a:cubicBezTo>
                              <a:cubicBezTo>
                                <a:pt x="2071" y="18942"/>
                                <a:pt x="2076" y="18868"/>
                                <a:pt x="2071" y="18801"/>
                              </a:cubicBezTo>
                              <a:cubicBezTo>
                                <a:pt x="2065" y="18727"/>
                                <a:pt x="2054" y="18660"/>
                                <a:pt x="2038" y="18596"/>
                              </a:cubicBezTo>
                              <a:lnTo>
                                <a:pt x="2011" y="18466"/>
                              </a:lnTo>
                              <a:cubicBezTo>
                                <a:pt x="2000" y="18410"/>
                                <a:pt x="1984" y="18350"/>
                                <a:pt x="1978" y="18290"/>
                              </a:cubicBezTo>
                              <a:cubicBezTo>
                                <a:pt x="1968" y="18230"/>
                                <a:pt x="1968" y="18170"/>
                                <a:pt x="1968" y="18117"/>
                              </a:cubicBezTo>
                              <a:lnTo>
                                <a:pt x="1968" y="18078"/>
                              </a:lnTo>
                              <a:cubicBezTo>
                                <a:pt x="1968" y="18071"/>
                                <a:pt x="1968" y="18068"/>
                                <a:pt x="1968" y="18061"/>
                              </a:cubicBezTo>
                              <a:cubicBezTo>
                                <a:pt x="1968" y="18057"/>
                                <a:pt x="1973" y="18050"/>
                                <a:pt x="1973" y="18046"/>
                              </a:cubicBezTo>
                              <a:cubicBezTo>
                                <a:pt x="1978" y="18036"/>
                                <a:pt x="1984" y="18029"/>
                                <a:pt x="1989" y="18018"/>
                              </a:cubicBezTo>
                              <a:cubicBezTo>
                                <a:pt x="1989" y="18018"/>
                                <a:pt x="1989" y="18018"/>
                                <a:pt x="1989" y="18015"/>
                              </a:cubicBezTo>
                              <a:lnTo>
                                <a:pt x="1989" y="18015"/>
                              </a:lnTo>
                              <a:cubicBezTo>
                                <a:pt x="2011" y="17990"/>
                                <a:pt x="2033" y="17976"/>
                                <a:pt x="2043" y="17972"/>
                              </a:cubicBezTo>
                              <a:lnTo>
                                <a:pt x="2071" y="17983"/>
                              </a:lnTo>
                              <a:lnTo>
                                <a:pt x="2081" y="17986"/>
                              </a:lnTo>
                              <a:cubicBezTo>
                                <a:pt x="2087" y="17990"/>
                                <a:pt x="2087" y="17990"/>
                                <a:pt x="2092" y="17994"/>
                              </a:cubicBezTo>
                              <a:cubicBezTo>
                                <a:pt x="2119" y="18011"/>
                                <a:pt x="2141" y="18018"/>
                                <a:pt x="2152" y="18018"/>
                              </a:cubicBezTo>
                              <a:lnTo>
                                <a:pt x="2163" y="18022"/>
                              </a:lnTo>
                              <a:lnTo>
                                <a:pt x="2163" y="18018"/>
                              </a:lnTo>
                              <a:lnTo>
                                <a:pt x="2163" y="18018"/>
                              </a:lnTo>
                              <a:lnTo>
                                <a:pt x="2163" y="18015"/>
                              </a:lnTo>
                              <a:cubicBezTo>
                                <a:pt x="2163" y="18011"/>
                                <a:pt x="2163" y="17997"/>
                                <a:pt x="2168" y="17986"/>
                              </a:cubicBezTo>
                              <a:lnTo>
                                <a:pt x="2174" y="17983"/>
                              </a:lnTo>
                              <a:cubicBezTo>
                                <a:pt x="2179" y="17969"/>
                                <a:pt x="2190" y="17955"/>
                                <a:pt x="2190" y="17934"/>
                              </a:cubicBezTo>
                              <a:cubicBezTo>
                                <a:pt x="2190" y="17923"/>
                                <a:pt x="2184" y="17912"/>
                                <a:pt x="2174" y="17902"/>
                              </a:cubicBezTo>
                              <a:cubicBezTo>
                                <a:pt x="2163" y="17891"/>
                                <a:pt x="2146" y="17884"/>
                                <a:pt x="2130" y="17881"/>
                              </a:cubicBezTo>
                              <a:cubicBezTo>
                                <a:pt x="2060" y="17863"/>
                                <a:pt x="1978" y="17881"/>
                                <a:pt x="1930" y="17905"/>
                              </a:cubicBezTo>
                              <a:cubicBezTo>
                                <a:pt x="1892" y="17923"/>
                                <a:pt x="1859" y="17944"/>
                                <a:pt x="1837" y="17969"/>
                              </a:cubicBezTo>
                              <a:cubicBezTo>
                                <a:pt x="1816" y="17990"/>
                                <a:pt x="1794" y="18018"/>
                                <a:pt x="1783" y="18050"/>
                              </a:cubicBezTo>
                              <a:cubicBezTo>
                                <a:pt x="1751" y="18089"/>
                                <a:pt x="1718" y="18135"/>
                                <a:pt x="1697" y="18191"/>
                              </a:cubicBezTo>
                              <a:cubicBezTo>
                                <a:pt x="1686" y="18212"/>
                                <a:pt x="1675" y="18244"/>
                                <a:pt x="1664" y="18283"/>
                              </a:cubicBezTo>
                              <a:cubicBezTo>
                                <a:pt x="1653" y="18328"/>
                                <a:pt x="1648" y="18371"/>
                                <a:pt x="1653" y="18413"/>
                              </a:cubicBezTo>
                              <a:cubicBezTo>
                                <a:pt x="1653" y="18438"/>
                                <a:pt x="1659" y="18466"/>
                                <a:pt x="1664" y="18494"/>
                              </a:cubicBezTo>
                              <a:cubicBezTo>
                                <a:pt x="1669" y="18519"/>
                                <a:pt x="1675" y="18540"/>
                                <a:pt x="1675" y="18565"/>
                              </a:cubicBezTo>
                              <a:cubicBezTo>
                                <a:pt x="1680" y="18596"/>
                                <a:pt x="1680" y="18628"/>
                                <a:pt x="1686" y="18660"/>
                              </a:cubicBezTo>
                              <a:cubicBezTo>
                                <a:pt x="1686" y="18685"/>
                                <a:pt x="1691" y="18706"/>
                                <a:pt x="1691" y="18730"/>
                              </a:cubicBezTo>
                              <a:cubicBezTo>
                                <a:pt x="1702" y="18829"/>
                                <a:pt x="1729" y="18928"/>
                                <a:pt x="1756" y="19023"/>
                              </a:cubicBezTo>
                              <a:cubicBezTo>
                                <a:pt x="1762" y="19037"/>
                                <a:pt x="1767" y="19055"/>
                                <a:pt x="1767" y="19069"/>
                              </a:cubicBezTo>
                              <a:cubicBezTo>
                                <a:pt x="1789" y="19153"/>
                                <a:pt x="1810" y="19224"/>
                                <a:pt x="1832" y="19284"/>
                              </a:cubicBezTo>
                              <a:cubicBezTo>
                                <a:pt x="1816" y="19263"/>
                                <a:pt x="1794" y="19234"/>
                                <a:pt x="1767" y="19203"/>
                              </a:cubicBezTo>
                              <a:cubicBezTo>
                                <a:pt x="1756" y="19189"/>
                                <a:pt x="1745" y="19171"/>
                                <a:pt x="1735" y="19157"/>
                              </a:cubicBezTo>
                              <a:cubicBezTo>
                                <a:pt x="1724" y="19143"/>
                                <a:pt x="1713" y="19129"/>
                                <a:pt x="1702" y="19111"/>
                              </a:cubicBezTo>
                              <a:cubicBezTo>
                                <a:pt x="1659" y="19051"/>
                                <a:pt x="1507" y="18854"/>
                                <a:pt x="1431" y="18737"/>
                              </a:cubicBezTo>
                              <a:cubicBezTo>
                                <a:pt x="1409" y="18688"/>
                                <a:pt x="1393" y="18632"/>
                                <a:pt x="1382" y="18572"/>
                              </a:cubicBezTo>
                              <a:cubicBezTo>
                                <a:pt x="1371" y="18519"/>
                                <a:pt x="1366" y="18466"/>
                                <a:pt x="1361" y="18413"/>
                              </a:cubicBezTo>
                              <a:cubicBezTo>
                                <a:pt x="1361" y="18399"/>
                                <a:pt x="1355" y="18381"/>
                                <a:pt x="1355" y="18367"/>
                              </a:cubicBezTo>
                              <a:lnTo>
                                <a:pt x="1328" y="18166"/>
                              </a:lnTo>
                              <a:cubicBezTo>
                                <a:pt x="1323" y="18145"/>
                                <a:pt x="1317" y="18124"/>
                                <a:pt x="1317" y="18103"/>
                              </a:cubicBezTo>
                              <a:cubicBezTo>
                                <a:pt x="1317" y="18092"/>
                                <a:pt x="1312" y="18082"/>
                                <a:pt x="1312" y="18071"/>
                              </a:cubicBezTo>
                              <a:lnTo>
                                <a:pt x="1301" y="18025"/>
                              </a:lnTo>
                              <a:cubicBezTo>
                                <a:pt x="1301" y="18022"/>
                                <a:pt x="1301" y="18022"/>
                                <a:pt x="1301" y="18018"/>
                              </a:cubicBezTo>
                              <a:cubicBezTo>
                                <a:pt x="1301" y="18015"/>
                                <a:pt x="1301" y="18008"/>
                                <a:pt x="1295" y="18004"/>
                              </a:cubicBezTo>
                              <a:cubicBezTo>
                                <a:pt x="1290" y="17997"/>
                                <a:pt x="1290" y="17990"/>
                                <a:pt x="1285" y="17983"/>
                              </a:cubicBezTo>
                              <a:cubicBezTo>
                                <a:pt x="1258" y="17941"/>
                                <a:pt x="1214" y="17909"/>
                                <a:pt x="1182" y="17884"/>
                              </a:cubicBezTo>
                              <a:cubicBezTo>
                                <a:pt x="1144" y="17856"/>
                                <a:pt x="1117" y="17835"/>
                                <a:pt x="1117" y="17835"/>
                              </a:cubicBezTo>
                              <a:lnTo>
                                <a:pt x="1117" y="17835"/>
                              </a:lnTo>
                              <a:lnTo>
                                <a:pt x="1144" y="17821"/>
                              </a:lnTo>
                              <a:cubicBezTo>
                                <a:pt x="1171" y="17807"/>
                                <a:pt x="1192" y="17793"/>
                                <a:pt x="1220" y="17782"/>
                              </a:cubicBezTo>
                              <a:lnTo>
                                <a:pt x="1263" y="17761"/>
                              </a:lnTo>
                              <a:cubicBezTo>
                                <a:pt x="1274" y="17757"/>
                                <a:pt x="1279" y="17754"/>
                                <a:pt x="1290" y="17750"/>
                              </a:cubicBezTo>
                              <a:cubicBezTo>
                                <a:pt x="1295" y="17747"/>
                                <a:pt x="1301" y="17747"/>
                                <a:pt x="1306" y="17743"/>
                              </a:cubicBezTo>
                              <a:cubicBezTo>
                                <a:pt x="1317" y="17740"/>
                                <a:pt x="1323" y="17736"/>
                                <a:pt x="1333" y="17733"/>
                              </a:cubicBezTo>
                              <a:cubicBezTo>
                                <a:pt x="1350" y="17726"/>
                                <a:pt x="1366" y="17719"/>
                                <a:pt x="1382" y="17715"/>
                              </a:cubicBezTo>
                              <a:lnTo>
                                <a:pt x="1447" y="17694"/>
                              </a:lnTo>
                              <a:cubicBezTo>
                                <a:pt x="1458" y="17690"/>
                                <a:pt x="1474" y="17687"/>
                                <a:pt x="1485" y="17683"/>
                              </a:cubicBezTo>
                              <a:cubicBezTo>
                                <a:pt x="1491" y="17683"/>
                                <a:pt x="1496" y="17680"/>
                                <a:pt x="1501" y="17680"/>
                              </a:cubicBezTo>
                              <a:cubicBezTo>
                                <a:pt x="1632" y="17645"/>
                                <a:pt x="1778" y="17623"/>
                                <a:pt x="1935" y="17613"/>
                              </a:cubicBezTo>
                              <a:cubicBezTo>
                                <a:pt x="2076" y="17602"/>
                                <a:pt x="2228" y="17602"/>
                                <a:pt x="2374" y="17613"/>
                              </a:cubicBezTo>
                              <a:cubicBezTo>
                                <a:pt x="2537" y="17623"/>
                                <a:pt x="2651" y="17641"/>
                                <a:pt x="2705" y="17652"/>
                              </a:cubicBezTo>
                              <a:cubicBezTo>
                                <a:pt x="2726" y="17655"/>
                                <a:pt x="2743" y="17659"/>
                                <a:pt x="2759" y="17662"/>
                              </a:cubicBezTo>
                              <a:lnTo>
                                <a:pt x="2802" y="17669"/>
                              </a:lnTo>
                              <a:cubicBezTo>
                                <a:pt x="2819" y="17673"/>
                                <a:pt x="2829" y="17673"/>
                                <a:pt x="2835" y="17673"/>
                              </a:cubicBezTo>
                              <a:lnTo>
                                <a:pt x="2857" y="17676"/>
                              </a:lnTo>
                              <a:lnTo>
                                <a:pt x="2851" y="17669"/>
                              </a:lnTo>
                              <a:lnTo>
                                <a:pt x="2857" y="17669"/>
                              </a:lnTo>
                              <a:lnTo>
                                <a:pt x="2846" y="17662"/>
                              </a:lnTo>
                              <a:cubicBezTo>
                                <a:pt x="2846" y="17659"/>
                                <a:pt x="2840" y="17655"/>
                                <a:pt x="2835" y="17648"/>
                              </a:cubicBezTo>
                              <a:cubicBezTo>
                                <a:pt x="2824" y="17630"/>
                                <a:pt x="2791" y="17599"/>
                                <a:pt x="2737" y="17563"/>
                              </a:cubicBezTo>
                              <a:cubicBezTo>
                                <a:pt x="2705" y="17542"/>
                                <a:pt x="2672" y="17525"/>
                                <a:pt x="2640" y="17507"/>
                              </a:cubicBezTo>
                              <a:cubicBezTo>
                                <a:pt x="2602" y="17489"/>
                                <a:pt x="2558" y="17468"/>
                                <a:pt x="2510" y="17454"/>
                              </a:cubicBezTo>
                              <a:cubicBezTo>
                                <a:pt x="2396" y="17415"/>
                                <a:pt x="2282" y="17394"/>
                                <a:pt x="2168" y="17394"/>
                              </a:cubicBezTo>
                              <a:cubicBezTo>
                                <a:pt x="2163" y="17394"/>
                                <a:pt x="2157" y="17394"/>
                                <a:pt x="2157" y="17394"/>
                              </a:cubicBezTo>
                              <a:cubicBezTo>
                                <a:pt x="2043" y="17394"/>
                                <a:pt x="1913" y="17408"/>
                                <a:pt x="1778" y="17437"/>
                              </a:cubicBezTo>
                              <a:cubicBezTo>
                                <a:pt x="1648" y="17465"/>
                                <a:pt x="1523" y="17500"/>
                                <a:pt x="1436" y="17525"/>
                              </a:cubicBezTo>
                              <a:cubicBezTo>
                                <a:pt x="1339" y="17553"/>
                                <a:pt x="1247" y="17588"/>
                                <a:pt x="1165" y="17620"/>
                              </a:cubicBezTo>
                              <a:cubicBezTo>
                                <a:pt x="1089" y="17652"/>
                                <a:pt x="1035" y="17676"/>
                                <a:pt x="1003" y="17694"/>
                              </a:cubicBezTo>
                              <a:cubicBezTo>
                                <a:pt x="992" y="17697"/>
                                <a:pt x="986" y="17701"/>
                                <a:pt x="976" y="17708"/>
                              </a:cubicBezTo>
                              <a:lnTo>
                                <a:pt x="970" y="17712"/>
                              </a:lnTo>
                              <a:cubicBezTo>
                                <a:pt x="970" y="17712"/>
                                <a:pt x="970" y="17712"/>
                                <a:pt x="965" y="17712"/>
                              </a:cubicBezTo>
                              <a:cubicBezTo>
                                <a:pt x="959" y="17704"/>
                                <a:pt x="954" y="17697"/>
                                <a:pt x="943" y="17690"/>
                              </a:cubicBezTo>
                              <a:cubicBezTo>
                                <a:pt x="932" y="17683"/>
                                <a:pt x="905" y="17669"/>
                                <a:pt x="884" y="17659"/>
                              </a:cubicBezTo>
                              <a:lnTo>
                                <a:pt x="884" y="17655"/>
                              </a:lnTo>
                              <a:cubicBezTo>
                                <a:pt x="884" y="17652"/>
                                <a:pt x="889" y="17648"/>
                                <a:pt x="889" y="17645"/>
                              </a:cubicBezTo>
                              <a:cubicBezTo>
                                <a:pt x="921" y="17616"/>
                                <a:pt x="954" y="17585"/>
                                <a:pt x="981" y="17556"/>
                              </a:cubicBezTo>
                              <a:lnTo>
                                <a:pt x="992" y="17546"/>
                              </a:lnTo>
                              <a:cubicBezTo>
                                <a:pt x="1084" y="17465"/>
                                <a:pt x="1209" y="17359"/>
                                <a:pt x="1355" y="17253"/>
                              </a:cubicBezTo>
                              <a:cubicBezTo>
                                <a:pt x="1388" y="17229"/>
                                <a:pt x="1420" y="17207"/>
                                <a:pt x="1447" y="17190"/>
                              </a:cubicBezTo>
                              <a:cubicBezTo>
                                <a:pt x="1556" y="17119"/>
                                <a:pt x="1664" y="17056"/>
                                <a:pt x="1772" y="17003"/>
                              </a:cubicBezTo>
                              <a:cubicBezTo>
                                <a:pt x="1843" y="16971"/>
                                <a:pt x="1897" y="16947"/>
                                <a:pt x="1919" y="16939"/>
                              </a:cubicBezTo>
                              <a:lnTo>
                                <a:pt x="1919" y="16939"/>
                              </a:lnTo>
                              <a:lnTo>
                                <a:pt x="1930" y="16939"/>
                              </a:lnTo>
                              <a:cubicBezTo>
                                <a:pt x="2374" y="16985"/>
                                <a:pt x="2786" y="17102"/>
                                <a:pt x="3160" y="17288"/>
                              </a:cubicBezTo>
                              <a:cubicBezTo>
                                <a:pt x="3182" y="17299"/>
                                <a:pt x="3198" y="17310"/>
                                <a:pt x="3209" y="17317"/>
                              </a:cubicBezTo>
                              <a:cubicBezTo>
                                <a:pt x="3274" y="17355"/>
                                <a:pt x="3350" y="17408"/>
                                <a:pt x="3415" y="17454"/>
                              </a:cubicBezTo>
                              <a:cubicBezTo>
                                <a:pt x="3431" y="17465"/>
                                <a:pt x="3442" y="17475"/>
                                <a:pt x="3458" y="17486"/>
                              </a:cubicBezTo>
                              <a:cubicBezTo>
                                <a:pt x="3496" y="17511"/>
                                <a:pt x="3529" y="17532"/>
                                <a:pt x="3561" y="17546"/>
                              </a:cubicBezTo>
                              <a:cubicBezTo>
                                <a:pt x="3572" y="17549"/>
                                <a:pt x="3583" y="17556"/>
                                <a:pt x="3588" y="17560"/>
                              </a:cubicBezTo>
                              <a:cubicBezTo>
                                <a:pt x="3605" y="17574"/>
                                <a:pt x="3615" y="17581"/>
                                <a:pt x="3621" y="17585"/>
                              </a:cubicBezTo>
                              <a:cubicBezTo>
                                <a:pt x="3621" y="17599"/>
                                <a:pt x="3621" y="17616"/>
                                <a:pt x="3621" y="17645"/>
                              </a:cubicBezTo>
                              <a:cubicBezTo>
                                <a:pt x="3621" y="17666"/>
                                <a:pt x="3621" y="17687"/>
                                <a:pt x="3621" y="17708"/>
                              </a:cubicBezTo>
                              <a:cubicBezTo>
                                <a:pt x="3621" y="17733"/>
                                <a:pt x="3632" y="17757"/>
                                <a:pt x="3648" y="17775"/>
                              </a:cubicBezTo>
                              <a:cubicBezTo>
                                <a:pt x="3648" y="17786"/>
                                <a:pt x="3653" y="17796"/>
                                <a:pt x="3653" y="17803"/>
                              </a:cubicBezTo>
                              <a:cubicBezTo>
                                <a:pt x="3653" y="17803"/>
                                <a:pt x="3653" y="17800"/>
                                <a:pt x="3648" y="17800"/>
                              </a:cubicBezTo>
                              <a:cubicBezTo>
                                <a:pt x="3610" y="17761"/>
                                <a:pt x="3550" y="17726"/>
                                <a:pt x="3523" y="17715"/>
                              </a:cubicBezTo>
                              <a:cubicBezTo>
                                <a:pt x="3512" y="17708"/>
                                <a:pt x="3491" y="17701"/>
                                <a:pt x="3474" y="17690"/>
                              </a:cubicBezTo>
                              <a:cubicBezTo>
                                <a:pt x="3453" y="17680"/>
                                <a:pt x="3431" y="17669"/>
                                <a:pt x="3404" y="17659"/>
                              </a:cubicBezTo>
                              <a:cubicBezTo>
                                <a:pt x="3382" y="17648"/>
                                <a:pt x="3355" y="17634"/>
                                <a:pt x="3333" y="17616"/>
                              </a:cubicBezTo>
                              <a:cubicBezTo>
                                <a:pt x="3328" y="17613"/>
                                <a:pt x="3323" y="17606"/>
                                <a:pt x="3323" y="17599"/>
                              </a:cubicBezTo>
                              <a:cubicBezTo>
                                <a:pt x="3317" y="17592"/>
                                <a:pt x="3317" y="17581"/>
                                <a:pt x="3312" y="17574"/>
                              </a:cubicBezTo>
                              <a:cubicBezTo>
                                <a:pt x="3312" y="17574"/>
                                <a:pt x="3312" y="17574"/>
                                <a:pt x="3312" y="17571"/>
                              </a:cubicBezTo>
                              <a:lnTo>
                                <a:pt x="3312" y="17567"/>
                              </a:lnTo>
                              <a:cubicBezTo>
                                <a:pt x="3312" y="17563"/>
                                <a:pt x="3312" y="17563"/>
                                <a:pt x="3312" y="17560"/>
                              </a:cubicBezTo>
                              <a:lnTo>
                                <a:pt x="3312" y="17560"/>
                              </a:lnTo>
                              <a:cubicBezTo>
                                <a:pt x="3312" y="17556"/>
                                <a:pt x="3312" y="17556"/>
                                <a:pt x="3317" y="17553"/>
                              </a:cubicBezTo>
                              <a:lnTo>
                                <a:pt x="3339" y="17514"/>
                              </a:lnTo>
                              <a:lnTo>
                                <a:pt x="3323" y="17521"/>
                              </a:lnTo>
                              <a:cubicBezTo>
                                <a:pt x="3317" y="17521"/>
                                <a:pt x="3317" y="17525"/>
                                <a:pt x="3317" y="17525"/>
                              </a:cubicBezTo>
                              <a:cubicBezTo>
                                <a:pt x="3317" y="17525"/>
                                <a:pt x="3317" y="17525"/>
                                <a:pt x="3312" y="17525"/>
                              </a:cubicBezTo>
                              <a:lnTo>
                                <a:pt x="3296" y="17532"/>
                              </a:lnTo>
                              <a:cubicBezTo>
                                <a:pt x="3285" y="17535"/>
                                <a:pt x="3279" y="17539"/>
                                <a:pt x="3268" y="17542"/>
                              </a:cubicBezTo>
                              <a:lnTo>
                                <a:pt x="3263" y="17546"/>
                              </a:lnTo>
                              <a:cubicBezTo>
                                <a:pt x="3258" y="17549"/>
                                <a:pt x="3252" y="17549"/>
                                <a:pt x="3252" y="17553"/>
                              </a:cubicBezTo>
                              <a:lnTo>
                                <a:pt x="3241" y="17560"/>
                              </a:lnTo>
                              <a:cubicBezTo>
                                <a:pt x="3236" y="17563"/>
                                <a:pt x="3236" y="17563"/>
                                <a:pt x="3231" y="17567"/>
                              </a:cubicBezTo>
                              <a:lnTo>
                                <a:pt x="3225" y="17571"/>
                              </a:lnTo>
                              <a:cubicBezTo>
                                <a:pt x="3203" y="17585"/>
                                <a:pt x="3187" y="17602"/>
                                <a:pt x="3176" y="17620"/>
                              </a:cubicBezTo>
                              <a:cubicBezTo>
                                <a:pt x="3160" y="17637"/>
                                <a:pt x="3155" y="17659"/>
                                <a:pt x="3149" y="17680"/>
                              </a:cubicBezTo>
                              <a:cubicBezTo>
                                <a:pt x="3144" y="17690"/>
                                <a:pt x="3138" y="17697"/>
                                <a:pt x="3133" y="17704"/>
                              </a:cubicBezTo>
                              <a:cubicBezTo>
                                <a:pt x="3106" y="17690"/>
                                <a:pt x="3068" y="17676"/>
                                <a:pt x="3046" y="17666"/>
                              </a:cubicBezTo>
                              <a:cubicBezTo>
                                <a:pt x="3030" y="17655"/>
                                <a:pt x="3014" y="17645"/>
                                <a:pt x="2992" y="17630"/>
                              </a:cubicBezTo>
                              <a:cubicBezTo>
                                <a:pt x="2992" y="17630"/>
                                <a:pt x="2992" y="17630"/>
                                <a:pt x="2992" y="17627"/>
                              </a:cubicBezTo>
                              <a:cubicBezTo>
                                <a:pt x="2992" y="17627"/>
                                <a:pt x="2992" y="17623"/>
                                <a:pt x="2992" y="17623"/>
                              </a:cubicBezTo>
                              <a:lnTo>
                                <a:pt x="2992" y="17620"/>
                              </a:lnTo>
                              <a:lnTo>
                                <a:pt x="2981" y="17613"/>
                              </a:lnTo>
                              <a:lnTo>
                                <a:pt x="2981" y="17613"/>
                              </a:lnTo>
                              <a:lnTo>
                                <a:pt x="2976" y="17609"/>
                              </a:lnTo>
                              <a:cubicBezTo>
                                <a:pt x="2970" y="17609"/>
                                <a:pt x="2965" y="17606"/>
                                <a:pt x="2965" y="17606"/>
                              </a:cubicBezTo>
                              <a:lnTo>
                                <a:pt x="2959" y="17602"/>
                              </a:lnTo>
                              <a:lnTo>
                                <a:pt x="2932" y="17627"/>
                              </a:lnTo>
                              <a:lnTo>
                                <a:pt x="2916" y="17645"/>
                              </a:lnTo>
                              <a:cubicBezTo>
                                <a:pt x="2905" y="17655"/>
                                <a:pt x="2894" y="17666"/>
                                <a:pt x="2889" y="17676"/>
                              </a:cubicBezTo>
                              <a:cubicBezTo>
                                <a:pt x="2867" y="17697"/>
                                <a:pt x="2857" y="17722"/>
                                <a:pt x="2846" y="17743"/>
                              </a:cubicBezTo>
                              <a:cubicBezTo>
                                <a:pt x="2824" y="17778"/>
                                <a:pt x="2819" y="17821"/>
                                <a:pt x="2824" y="17856"/>
                              </a:cubicBezTo>
                              <a:lnTo>
                                <a:pt x="2824" y="17863"/>
                              </a:lnTo>
                              <a:lnTo>
                                <a:pt x="2829" y="17863"/>
                              </a:lnTo>
                              <a:cubicBezTo>
                                <a:pt x="2829" y="17863"/>
                                <a:pt x="2829" y="17867"/>
                                <a:pt x="2829" y="17867"/>
                              </a:cubicBezTo>
                              <a:cubicBezTo>
                                <a:pt x="2829" y="17870"/>
                                <a:pt x="2829" y="17870"/>
                                <a:pt x="2829" y="17874"/>
                              </a:cubicBezTo>
                              <a:cubicBezTo>
                                <a:pt x="2824" y="17877"/>
                                <a:pt x="2819" y="17877"/>
                                <a:pt x="2813" y="17881"/>
                              </a:cubicBezTo>
                              <a:cubicBezTo>
                                <a:pt x="2802" y="17877"/>
                                <a:pt x="2791" y="17870"/>
                                <a:pt x="2775" y="17867"/>
                              </a:cubicBezTo>
                              <a:cubicBezTo>
                                <a:pt x="2764" y="17863"/>
                                <a:pt x="2748" y="17860"/>
                                <a:pt x="2732" y="17856"/>
                              </a:cubicBezTo>
                              <a:cubicBezTo>
                                <a:pt x="2710" y="17849"/>
                                <a:pt x="2683" y="17842"/>
                                <a:pt x="2667" y="17838"/>
                              </a:cubicBezTo>
                              <a:cubicBezTo>
                                <a:pt x="2656" y="17835"/>
                                <a:pt x="2640" y="17828"/>
                                <a:pt x="2629" y="17821"/>
                              </a:cubicBezTo>
                              <a:cubicBezTo>
                                <a:pt x="2623" y="17817"/>
                                <a:pt x="2613" y="17810"/>
                                <a:pt x="2607" y="17807"/>
                              </a:cubicBezTo>
                              <a:lnTo>
                                <a:pt x="2602" y="17800"/>
                              </a:lnTo>
                              <a:cubicBezTo>
                                <a:pt x="2602" y="17800"/>
                                <a:pt x="2596" y="17796"/>
                                <a:pt x="2596" y="17796"/>
                              </a:cubicBezTo>
                              <a:cubicBezTo>
                                <a:pt x="2591" y="17793"/>
                                <a:pt x="2585" y="17786"/>
                                <a:pt x="2580" y="17778"/>
                              </a:cubicBezTo>
                              <a:lnTo>
                                <a:pt x="2569" y="17764"/>
                              </a:lnTo>
                              <a:lnTo>
                                <a:pt x="2542" y="17793"/>
                              </a:lnTo>
                              <a:cubicBezTo>
                                <a:pt x="2537" y="17796"/>
                                <a:pt x="2537" y="17800"/>
                                <a:pt x="2531" y="17803"/>
                              </a:cubicBezTo>
                              <a:lnTo>
                                <a:pt x="2526" y="17810"/>
                              </a:lnTo>
                              <a:cubicBezTo>
                                <a:pt x="2520" y="17817"/>
                                <a:pt x="2515" y="17828"/>
                                <a:pt x="2504" y="17838"/>
                              </a:cubicBezTo>
                              <a:cubicBezTo>
                                <a:pt x="2493" y="17856"/>
                                <a:pt x="2483" y="17877"/>
                                <a:pt x="2483" y="17898"/>
                              </a:cubicBezTo>
                              <a:cubicBezTo>
                                <a:pt x="2477" y="17930"/>
                                <a:pt x="2477" y="17962"/>
                                <a:pt x="2488" y="17994"/>
                              </a:cubicBezTo>
                              <a:cubicBezTo>
                                <a:pt x="2488" y="18008"/>
                                <a:pt x="2488" y="18022"/>
                                <a:pt x="2488" y="18029"/>
                              </a:cubicBezTo>
                              <a:cubicBezTo>
                                <a:pt x="2466" y="18025"/>
                                <a:pt x="2450" y="18025"/>
                                <a:pt x="2434" y="18029"/>
                              </a:cubicBezTo>
                              <a:cubicBezTo>
                                <a:pt x="2417" y="18032"/>
                                <a:pt x="2401" y="18036"/>
                                <a:pt x="2385" y="18046"/>
                              </a:cubicBezTo>
                              <a:cubicBezTo>
                                <a:pt x="2369" y="18057"/>
                                <a:pt x="2358" y="18071"/>
                                <a:pt x="2352" y="18089"/>
                              </a:cubicBezTo>
                              <a:cubicBezTo>
                                <a:pt x="2347" y="18096"/>
                                <a:pt x="2347" y="18103"/>
                                <a:pt x="2347" y="18110"/>
                              </a:cubicBezTo>
                              <a:cubicBezTo>
                                <a:pt x="2331" y="18149"/>
                                <a:pt x="2352" y="18187"/>
                                <a:pt x="2352" y="18187"/>
                              </a:cubicBezTo>
                              <a:lnTo>
                                <a:pt x="2352" y="18191"/>
                              </a:lnTo>
                              <a:lnTo>
                                <a:pt x="2358" y="18187"/>
                              </a:lnTo>
                              <a:cubicBezTo>
                                <a:pt x="2369" y="18184"/>
                                <a:pt x="2385" y="18180"/>
                                <a:pt x="2401" y="18177"/>
                              </a:cubicBezTo>
                              <a:cubicBezTo>
                                <a:pt x="2401" y="18180"/>
                                <a:pt x="2396" y="18180"/>
                                <a:pt x="2401" y="18184"/>
                              </a:cubicBezTo>
                              <a:cubicBezTo>
                                <a:pt x="2401" y="18184"/>
                                <a:pt x="2407" y="18187"/>
                                <a:pt x="2412" y="18184"/>
                              </a:cubicBezTo>
                              <a:cubicBezTo>
                                <a:pt x="2417" y="18184"/>
                                <a:pt x="2423" y="18180"/>
                                <a:pt x="2428" y="18180"/>
                              </a:cubicBezTo>
                              <a:cubicBezTo>
                                <a:pt x="2445" y="18177"/>
                                <a:pt x="2483" y="18180"/>
                                <a:pt x="2515" y="18187"/>
                              </a:cubicBezTo>
                              <a:cubicBezTo>
                                <a:pt x="2548" y="18194"/>
                                <a:pt x="2580" y="18205"/>
                                <a:pt x="2607" y="18219"/>
                              </a:cubicBezTo>
                              <a:cubicBezTo>
                                <a:pt x="2629" y="18230"/>
                                <a:pt x="2651" y="18240"/>
                                <a:pt x="2656" y="18247"/>
                              </a:cubicBezTo>
                              <a:lnTo>
                                <a:pt x="2661" y="18251"/>
                              </a:lnTo>
                              <a:cubicBezTo>
                                <a:pt x="2667" y="18254"/>
                                <a:pt x="2678" y="18258"/>
                                <a:pt x="2683" y="18265"/>
                              </a:cubicBezTo>
                              <a:lnTo>
                                <a:pt x="2678" y="18265"/>
                              </a:lnTo>
                              <a:cubicBezTo>
                                <a:pt x="2634" y="18251"/>
                                <a:pt x="2602" y="18244"/>
                                <a:pt x="2575" y="18244"/>
                              </a:cubicBezTo>
                              <a:lnTo>
                                <a:pt x="2553" y="18244"/>
                              </a:lnTo>
                              <a:cubicBezTo>
                                <a:pt x="2542" y="18244"/>
                                <a:pt x="2537" y="18244"/>
                                <a:pt x="2526" y="18244"/>
                              </a:cubicBezTo>
                              <a:cubicBezTo>
                                <a:pt x="2504" y="18247"/>
                                <a:pt x="2483" y="18251"/>
                                <a:pt x="2461" y="18254"/>
                              </a:cubicBezTo>
                              <a:cubicBezTo>
                                <a:pt x="2428" y="18261"/>
                                <a:pt x="2396" y="18272"/>
                                <a:pt x="2363" y="18283"/>
                              </a:cubicBezTo>
                              <a:cubicBezTo>
                                <a:pt x="2347" y="18290"/>
                                <a:pt x="2331" y="18293"/>
                                <a:pt x="2314" y="18300"/>
                              </a:cubicBezTo>
                              <a:cubicBezTo>
                                <a:pt x="2298" y="18304"/>
                                <a:pt x="2287" y="18307"/>
                                <a:pt x="2277" y="18311"/>
                              </a:cubicBezTo>
                              <a:cubicBezTo>
                                <a:pt x="2271" y="18311"/>
                                <a:pt x="2266" y="18314"/>
                                <a:pt x="2266" y="18314"/>
                              </a:cubicBezTo>
                              <a:cubicBezTo>
                                <a:pt x="2266" y="18314"/>
                                <a:pt x="2260" y="18314"/>
                                <a:pt x="2260" y="18314"/>
                              </a:cubicBezTo>
                              <a:cubicBezTo>
                                <a:pt x="2255" y="18314"/>
                                <a:pt x="2249" y="18318"/>
                                <a:pt x="2244" y="18318"/>
                              </a:cubicBezTo>
                              <a:lnTo>
                                <a:pt x="2217" y="18321"/>
                              </a:lnTo>
                              <a:lnTo>
                                <a:pt x="2222" y="18339"/>
                              </a:lnTo>
                              <a:lnTo>
                                <a:pt x="2228" y="18353"/>
                              </a:lnTo>
                              <a:cubicBezTo>
                                <a:pt x="2233" y="18364"/>
                                <a:pt x="2239" y="18371"/>
                                <a:pt x="2239" y="18381"/>
                              </a:cubicBezTo>
                              <a:cubicBezTo>
                                <a:pt x="2249" y="18399"/>
                                <a:pt x="2266" y="18417"/>
                                <a:pt x="2287" y="18427"/>
                              </a:cubicBezTo>
                              <a:cubicBezTo>
                                <a:pt x="2304" y="18438"/>
                                <a:pt x="2331" y="18445"/>
                                <a:pt x="2352" y="18448"/>
                              </a:cubicBezTo>
                              <a:lnTo>
                                <a:pt x="2352" y="18448"/>
                              </a:lnTo>
                              <a:cubicBezTo>
                                <a:pt x="2358" y="18452"/>
                                <a:pt x="2363" y="18452"/>
                                <a:pt x="2363" y="18455"/>
                              </a:cubicBezTo>
                              <a:lnTo>
                                <a:pt x="2363" y="18459"/>
                              </a:lnTo>
                              <a:cubicBezTo>
                                <a:pt x="2325" y="18466"/>
                                <a:pt x="2287" y="18480"/>
                                <a:pt x="2255" y="18494"/>
                              </a:cubicBezTo>
                              <a:cubicBezTo>
                                <a:pt x="2244" y="18498"/>
                                <a:pt x="2228" y="18508"/>
                                <a:pt x="2201" y="18526"/>
                              </a:cubicBezTo>
                              <a:lnTo>
                                <a:pt x="2195" y="18529"/>
                              </a:lnTo>
                              <a:cubicBezTo>
                                <a:pt x="2195" y="18529"/>
                                <a:pt x="2190" y="18533"/>
                                <a:pt x="2190" y="18533"/>
                              </a:cubicBezTo>
                              <a:cubicBezTo>
                                <a:pt x="2179" y="18540"/>
                                <a:pt x="2163" y="18551"/>
                                <a:pt x="2152" y="18561"/>
                              </a:cubicBezTo>
                              <a:lnTo>
                                <a:pt x="2130" y="18579"/>
                              </a:lnTo>
                              <a:lnTo>
                                <a:pt x="2103" y="18603"/>
                              </a:lnTo>
                              <a:cubicBezTo>
                                <a:pt x="2103" y="18603"/>
                                <a:pt x="2103" y="18607"/>
                                <a:pt x="2098" y="18607"/>
                              </a:cubicBezTo>
                              <a:lnTo>
                                <a:pt x="2087" y="18614"/>
                              </a:lnTo>
                              <a:lnTo>
                                <a:pt x="2136" y="18610"/>
                              </a:lnTo>
                              <a:cubicBezTo>
                                <a:pt x="2136" y="18610"/>
                                <a:pt x="2141" y="18610"/>
                                <a:pt x="2141" y="18610"/>
                              </a:cubicBezTo>
                              <a:cubicBezTo>
                                <a:pt x="2146" y="18610"/>
                                <a:pt x="2146" y="18610"/>
                                <a:pt x="2146" y="18610"/>
                              </a:cubicBezTo>
                              <a:cubicBezTo>
                                <a:pt x="2152" y="18610"/>
                                <a:pt x="2152" y="18614"/>
                                <a:pt x="2157" y="18614"/>
                              </a:cubicBezTo>
                              <a:cubicBezTo>
                                <a:pt x="2163" y="18618"/>
                                <a:pt x="2168" y="18625"/>
                                <a:pt x="2174" y="18632"/>
                              </a:cubicBezTo>
                              <a:lnTo>
                                <a:pt x="2174" y="18632"/>
                              </a:lnTo>
                              <a:cubicBezTo>
                                <a:pt x="2184" y="18646"/>
                                <a:pt x="2201" y="18663"/>
                                <a:pt x="2222" y="18674"/>
                              </a:cubicBezTo>
                              <a:cubicBezTo>
                                <a:pt x="2255" y="18695"/>
                                <a:pt x="2287" y="18706"/>
                                <a:pt x="2309" y="18716"/>
                              </a:cubicBezTo>
                              <a:cubicBezTo>
                                <a:pt x="2309" y="18716"/>
                                <a:pt x="2309" y="18716"/>
                                <a:pt x="2309" y="18716"/>
                              </a:cubicBezTo>
                              <a:cubicBezTo>
                                <a:pt x="2282" y="18723"/>
                                <a:pt x="2255" y="18734"/>
                                <a:pt x="2233" y="18748"/>
                              </a:cubicBezTo>
                              <a:cubicBezTo>
                                <a:pt x="2228" y="18752"/>
                                <a:pt x="2217" y="18759"/>
                                <a:pt x="2211" y="18762"/>
                              </a:cubicBezTo>
                              <a:cubicBezTo>
                                <a:pt x="2195" y="18776"/>
                                <a:pt x="2179" y="18794"/>
                                <a:pt x="2168" y="18811"/>
                              </a:cubicBezTo>
                              <a:lnTo>
                                <a:pt x="2168" y="18815"/>
                              </a:lnTo>
                              <a:cubicBezTo>
                                <a:pt x="2163" y="18826"/>
                                <a:pt x="2163" y="18833"/>
                                <a:pt x="2157" y="18843"/>
                              </a:cubicBezTo>
                              <a:lnTo>
                                <a:pt x="2152" y="18854"/>
                              </a:lnTo>
                              <a:lnTo>
                                <a:pt x="2157" y="18861"/>
                              </a:lnTo>
                              <a:lnTo>
                                <a:pt x="2190" y="18850"/>
                              </a:lnTo>
                              <a:lnTo>
                                <a:pt x="2244" y="18833"/>
                              </a:lnTo>
                              <a:cubicBezTo>
                                <a:pt x="2249" y="18829"/>
                                <a:pt x="2255" y="18829"/>
                                <a:pt x="2260" y="18826"/>
                              </a:cubicBezTo>
                              <a:cubicBezTo>
                                <a:pt x="2266" y="18826"/>
                                <a:pt x="2271" y="18826"/>
                                <a:pt x="2277" y="18826"/>
                              </a:cubicBezTo>
                              <a:cubicBezTo>
                                <a:pt x="2282" y="18826"/>
                                <a:pt x="2287" y="18833"/>
                                <a:pt x="2293" y="18836"/>
                              </a:cubicBezTo>
                              <a:cubicBezTo>
                                <a:pt x="2309" y="18847"/>
                                <a:pt x="2325" y="18857"/>
                                <a:pt x="2342" y="18864"/>
                              </a:cubicBezTo>
                              <a:cubicBezTo>
                                <a:pt x="2358" y="18871"/>
                                <a:pt x="2380" y="18878"/>
                                <a:pt x="2401" y="18882"/>
                              </a:cubicBezTo>
                              <a:cubicBezTo>
                                <a:pt x="2407" y="18882"/>
                                <a:pt x="2407" y="18882"/>
                                <a:pt x="2407" y="18882"/>
                              </a:cubicBezTo>
                              <a:cubicBezTo>
                                <a:pt x="2385" y="18896"/>
                                <a:pt x="2363" y="18910"/>
                                <a:pt x="2352" y="18928"/>
                              </a:cubicBezTo>
                              <a:cubicBezTo>
                                <a:pt x="2347" y="18938"/>
                                <a:pt x="2331" y="18956"/>
                                <a:pt x="2325" y="18981"/>
                              </a:cubicBezTo>
                              <a:cubicBezTo>
                                <a:pt x="2320" y="18995"/>
                                <a:pt x="2320" y="19005"/>
                                <a:pt x="2320" y="19019"/>
                              </a:cubicBezTo>
                              <a:cubicBezTo>
                                <a:pt x="2320" y="19026"/>
                                <a:pt x="2320" y="19034"/>
                                <a:pt x="2325" y="19041"/>
                              </a:cubicBezTo>
                              <a:lnTo>
                                <a:pt x="2331" y="19058"/>
                              </a:lnTo>
                              <a:cubicBezTo>
                                <a:pt x="2331" y="19058"/>
                                <a:pt x="2331" y="19062"/>
                                <a:pt x="2331" y="19062"/>
                              </a:cubicBezTo>
                              <a:cubicBezTo>
                                <a:pt x="2331" y="19065"/>
                                <a:pt x="2336" y="19072"/>
                                <a:pt x="2336" y="19072"/>
                              </a:cubicBezTo>
                              <a:lnTo>
                                <a:pt x="2342" y="19079"/>
                              </a:lnTo>
                              <a:lnTo>
                                <a:pt x="2352" y="19072"/>
                              </a:lnTo>
                              <a:cubicBezTo>
                                <a:pt x="2358" y="19072"/>
                                <a:pt x="2358" y="19069"/>
                                <a:pt x="2363" y="19069"/>
                              </a:cubicBezTo>
                              <a:cubicBezTo>
                                <a:pt x="2369" y="19065"/>
                                <a:pt x="2369" y="19065"/>
                                <a:pt x="2374" y="19065"/>
                              </a:cubicBezTo>
                              <a:lnTo>
                                <a:pt x="2380" y="19062"/>
                              </a:lnTo>
                              <a:lnTo>
                                <a:pt x="2390" y="19062"/>
                              </a:lnTo>
                              <a:cubicBezTo>
                                <a:pt x="2396" y="19062"/>
                                <a:pt x="2407" y="19062"/>
                                <a:pt x="2417" y="19062"/>
                              </a:cubicBezTo>
                              <a:cubicBezTo>
                                <a:pt x="2434" y="19062"/>
                                <a:pt x="2450" y="19065"/>
                                <a:pt x="2466" y="19069"/>
                              </a:cubicBezTo>
                              <a:lnTo>
                                <a:pt x="2472" y="19069"/>
                              </a:lnTo>
                              <a:cubicBezTo>
                                <a:pt x="2493" y="19072"/>
                                <a:pt x="2515" y="19076"/>
                                <a:pt x="2542" y="19076"/>
                              </a:cubicBezTo>
                              <a:cubicBezTo>
                                <a:pt x="2548" y="19076"/>
                                <a:pt x="2553" y="19076"/>
                                <a:pt x="2558" y="19076"/>
                              </a:cubicBezTo>
                              <a:cubicBezTo>
                                <a:pt x="2553" y="19079"/>
                                <a:pt x="2553" y="19086"/>
                                <a:pt x="2548" y="19093"/>
                              </a:cubicBezTo>
                              <a:cubicBezTo>
                                <a:pt x="2548" y="19097"/>
                                <a:pt x="2542" y="19101"/>
                                <a:pt x="2542" y="19104"/>
                              </a:cubicBezTo>
                              <a:cubicBezTo>
                                <a:pt x="2542" y="19111"/>
                                <a:pt x="2537" y="19115"/>
                                <a:pt x="2537" y="19118"/>
                              </a:cubicBezTo>
                              <a:cubicBezTo>
                                <a:pt x="2526" y="19129"/>
                                <a:pt x="2520" y="19132"/>
                                <a:pt x="2510" y="19132"/>
                              </a:cubicBezTo>
                              <a:cubicBezTo>
                                <a:pt x="2493" y="19132"/>
                                <a:pt x="2483" y="19129"/>
                                <a:pt x="2483" y="19129"/>
                              </a:cubicBezTo>
                              <a:lnTo>
                                <a:pt x="2450" y="19111"/>
                              </a:lnTo>
                              <a:lnTo>
                                <a:pt x="2466" y="19129"/>
                              </a:lnTo>
                              <a:cubicBezTo>
                                <a:pt x="2466" y="19129"/>
                                <a:pt x="2461" y="19129"/>
                                <a:pt x="2461" y="19129"/>
                              </a:cubicBezTo>
                              <a:cubicBezTo>
                                <a:pt x="2461" y="19129"/>
                                <a:pt x="2455" y="19132"/>
                                <a:pt x="2455" y="19136"/>
                              </a:cubicBezTo>
                              <a:cubicBezTo>
                                <a:pt x="2455" y="19150"/>
                                <a:pt x="2499" y="19178"/>
                                <a:pt x="2531" y="19192"/>
                              </a:cubicBezTo>
                              <a:cubicBezTo>
                                <a:pt x="2569" y="19213"/>
                                <a:pt x="2613" y="19227"/>
                                <a:pt x="2656" y="19231"/>
                              </a:cubicBezTo>
                              <a:cubicBezTo>
                                <a:pt x="2683" y="19234"/>
                                <a:pt x="2716" y="19238"/>
                                <a:pt x="2743" y="19234"/>
                              </a:cubicBezTo>
                              <a:cubicBezTo>
                                <a:pt x="2743" y="19234"/>
                                <a:pt x="2748" y="19234"/>
                                <a:pt x="2748" y="19234"/>
                              </a:cubicBezTo>
                              <a:lnTo>
                                <a:pt x="2748" y="19234"/>
                              </a:lnTo>
                              <a:cubicBezTo>
                                <a:pt x="2770" y="19234"/>
                                <a:pt x="2786" y="19234"/>
                                <a:pt x="2797" y="19231"/>
                              </a:cubicBezTo>
                              <a:cubicBezTo>
                                <a:pt x="2797" y="19234"/>
                                <a:pt x="2791" y="19242"/>
                                <a:pt x="2791" y="19249"/>
                              </a:cubicBezTo>
                              <a:cubicBezTo>
                                <a:pt x="2781" y="19277"/>
                                <a:pt x="2764" y="19309"/>
                                <a:pt x="2748" y="19333"/>
                              </a:cubicBezTo>
                              <a:cubicBezTo>
                                <a:pt x="2743" y="19340"/>
                                <a:pt x="2737" y="19347"/>
                                <a:pt x="2726" y="19358"/>
                              </a:cubicBezTo>
                              <a:cubicBezTo>
                                <a:pt x="2726" y="19358"/>
                                <a:pt x="2721" y="19361"/>
                                <a:pt x="2716" y="19365"/>
                              </a:cubicBezTo>
                              <a:cubicBezTo>
                                <a:pt x="2716" y="19365"/>
                                <a:pt x="2716" y="19365"/>
                                <a:pt x="2716" y="19365"/>
                              </a:cubicBezTo>
                              <a:cubicBezTo>
                                <a:pt x="2710" y="19368"/>
                                <a:pt x="2705" y="19368"/>
                                <a:pt x="2699" y="19372"/>
                              </a:cubicBezTo>
                              <a:cubicBezTo>
                                <a:pt x="2688" y="19375"/>
                                <a:pt x="2678" y="19379"/>
                                <a:pt x="2672" y="19390"/>
                              </a:cubicBezTo>
                              <a:lnTo>
                                <a:pt x="2667" y="19397"/>
                              </a:lnTo>
                              <a:lnTo>
                                <a:pt x="2672" y="19400"/>
                              </a:lnTo>
                              <a:cubicBezTo>
                                <a:pt x="2688" y="19404"/>
                                <a:pt x="2705" y="19407"/>
                                <a:pt x="2721" y="19414"/>
                              </a:cubicBezTo>
                              <a:cubicBezTo>
                                <a:pt x="2754" y="19421"/>
                                <a:pt x="2781" y="19428"/>
                                <a:pt x="2808" y="19432"/>
                              </a:cubicBezTo>
                              <a:cubicBezTo>
                                <a:pt x="2835" y="19435"/>
                                <a:pt x="2862" y="19439"/>
                                <a:pt x="2884" y="19442"/>
                              </a:cubicBezTo>
                              <a:cubicBezTo>
                                <a:pt x="2922" y="19446"/>
                                <a:pt x="2965" y="19442"/>
                                <a:pt x="2997" y="19439"/>
                              </a:cubicBezTo>
                              <a:lnTo>
                                <a:pt x="3003" y="19439"/>
                              </a:lnTo>
                              <a:cubicBezTo>
                                <a:pt x="3019" y="19435"/>
                                <a:pt x="3035" y="19435"/>
                                <a:pt x="3052" y="19428"/>
                              </a:cubicBezTo>
                              <a:cubicBezTo>
                                <a:pt x="3057" y="19428"/>
                                <a:pt x="3057" y="19425"/>
                                <a:pt x="3062" y="19425"/>
                              </a:cubicBezTo>
                              <a:cubicBezTo>
                                <a:pt x="3062" y="19425"/>
                                <a:pt x="3068" y="19425"/>
                                <a:pt x="3068" y="19425"/>
                              </a:cubicBezTo>
                              <a:cubicBezTo>
                                <a:pt x="3068" y="19428"/>
                                <a:pt x="3068" y="19432"/>
                                <a:pt x="3068" y="19432"/>
                              </a:cubicBezTo>
                              <a:cubicBezTo>
                                <a:pt x="3068" y="19450"/>
                                <a:pt x="3073" y="19471"/>
                                <a:pt x="3084" y="19488"/>
                              </a:cubicBezTo>
                              <a:cubicBezTo>
                                <a:pt x="3090" y="19495"/>
                                <a:pt x="3100" y="19513"/>
                                <a:pt x="3122" y="19534"/>
                              </a:cubicBezTo>
                              <a:cubicBezTo>
                                <a:pt x="3133" y="19541"/>
                                <a:pt x="3144" y="19552"/>
                                <a:pt x="3160" y="19559"/>
                              </a:cubicBezTo>
                              <a:cubicBezTo>
                                <a:pt x="3165" y="19562"/>
                                <a:pt x="3176" y="19566"/>
                                <a:pt x="3182" y="19569"/>
                              </a:cubicBezTo>
                              <a:lnTo>
                                <a:pt x="3187" y="19573"/>
                              </a:lnTo>
                              <a:cubicBezTo>
                                <a:pt x="3193" y="19576"/>
                                <a:pt x="3193" y="19576"/>
                                <a:pt x="3198" y="19576"/>
                              </a:cubicBezTo>
                              <a:cubicBezTo>
                                <a:pt x="3209" y="19580"/>
                                <a:pt x="3220" y="19580"/>
                                <a:pt x="3225" y="19576"/>
                              </a:cubicBezTo>
                              <a:cubicBezTo>
                                <a:pt x="3241" y="19573"/>
                                <a:pt x="3241" y="19559"/>
                                <a:pt x="3247" y="19552"/>
                              </a:cubicBezTo>
                              <a:cubicBezTo>
                                <a:pt x="3247" y="19552"/>
                                <a:pt x="3247" y="19552"/>
                                <a:pt x="3247" y="19548"/>
                              </a:cubicBezTo>
                              <a:cubicBezTo>
                                <a:pt x="3247" y="19541"/>
                                <a:pt x="3252" y="19538"/>
                                <a:pt x="3252" y="19531"/>
                              </a:cubicBezTo>
                              <a:cubicBezTo>
                                <a:pt x="3258" y="19520"/>
                                <a:pt x="3263" y="19509"/>
                                <a:pt x="3274" y="19499"/>
                              </a:cubicBezTo>
                              <a:cubicBezTo>
                                <a:pt x="3279" y="19495"/>
                                <a:pt x="3279" y="19492"/>
                                <a:pt x="3285" y="19488"/>
                              </a:cubicBezTo>
                              <a:cubicBezTo>
                                <a:pt x="3290" y="19481"/>
                                <a:pt x="3296" y="19478"/>
                                <a:pt x="3301" y="19474"/>
                              </a:cubicBezTo>
                              <a:cubicBezTo>
                                <a:pt x="3306" y="19467"/>
                                <a:pt x="3317" y="19467"/>
                                <a:pt x="3323" y="19464"/>
                              </a:cubicBezTo>
                              <a:cubicBezTo>
                                <a:pt x="3323" y="19464"/>
                                <a:pt x="3323" y="19464"/>
                                <a:pt x="3328" y="19464"/>
                              </a:cubicBezTo>
                              <a:cubicBezTo>
                                <a:pt x="3328" y="19478"/>
                                <a:pt x="3323" y="19495"/>
                                <a:pt x="3323" y="19509"/>
                              </a:cubicBezTo>
                              <a:cubicBezTo>
                                <a:pt x="3323" y="19513"/>
                                <a:pt x="3323" y="19520"/>
                                <a:pt x="3323" y="19524"/>
                              </a:cubicBezTo>
                              <a:lnTo>
                                <a:pt x="3323" y="19527"/>
                              </a:lnTo>
                              <a:cubicBezTo>
                                <a:pt x="3323" y="19538"/>
                                <a:pt x="3323" y="19552"/>
                                <a:pt x="3317" y="19569"/>
                              </a:cubicBezTo>
                              <a:cubicBezTo>
                                <a:pt x="3312" y="19580"/>
                                <a:pt x="3306" y="19587"/>
                                <a:pt x="3301" y="19591"/>
                              </a:cubicBezTo>
                              <a:cubicBezTo>
                                <a:pt x="3296" y="19594"/>
                                <a:pt x="3290" y="19594"/>
                                <a:pt x="3285" y="19594"/>
                              </a:cubicBezTo>
                              <a:lnTo>
                                <a:pt x="3285" y="19594"/>
                              </a:lnTo>
                              <a:cubicBezTo>
                                <a:pt x="3274" y="19594"/>
                                <a:pt x="3268" y="19598"/>
                                <a:pt x="3268" y="19601"/>
                              </a:cubicBezTo>
                              <a:cubicBezTo>
                                <a:pt x="3263" y="19605"/>
                                <a:pt x="3268" y="19612"/>
                                <a:pt x="3279" y="19622"/>
                              </a:cubicBezTo>
                              <a:lnTo>
                                <a:pt x="3279" y="19622"/>
                              </a:lnTo>
                              <a:cubicBezTo>
                                <a:pt x="3317" y="19633"/>
                                <a:pt x="3361" y="19640"/>
                                <a:pt x="3399" y="19640"/>
                              </a:cubicBezTo>
                              <a:cubicBezTo>
                                <a:pt x="3404" y="19640"/>
                                <a:pt x="3415" y="19640"/>
                                <a:pt x="3420" y="19640"/>
                              </a:cubicBezTo>
                              <a:cubicBezTo>
                                <a:pt x="3469" y="19643"/>
                                <a:pt x="3512" y="19636"/>
                                <a:pt x="3529" y="19636"/>
                              </a:cubicBezTo>
                              <a:cubicBezTo>
                                <a:pt x="3529" y="19658"/>
                                <a:pt x="3534" y="19679"/>
                                <a:pt x="3545" y="19696"/>
                              </a:cubicBezTo>
                              <a:cubicBezTo>
                                <a:pt x="3550" y="19707"/>
                                <a:pt x="3556" y="19714"/>
                                <a:pt x="3556" y="19725"/>
                              </a:cubicBezTo>
                              <a:cubicBezTo>
                                <a:pt x="3567" y="19739"/>
                                <a:pt x="3572" y="19749"/>
                                <a:pt x="3583" y="19753"/>
                              </a:cubicBezTo>
                              <a:cubicBezTo>
                                <a:pt x="3594" y="19760"/>
                                <a:pt x="3610" y="19770"/>
                                <a:pt x="3632" y="19774"/>
                              </a:cubicBezTo>
                              <a:cubicBezTo>
                                <a:pt x="3642" y="19777"/>
                                <a:pt x="3653" y="19777"/>
                                <a:pt x="3659" y="19774"/>
                              </a:cubicBezTo>
                              <a:lnTo>
                                <a:pt x="3659" y="19774"/>
                              </a:lnTo>
                              <a:cubicBezTo>
                                <a:pt x="3664" y="19770"/>
                                <a:pt x="3670" y="19770"/>
                                <a:pt x="3670" y="19767"/>
                              </a:cubicBezTo>
                              <a:cubicBezTo>
                                <a:pt x="3670" y="19763"/>
                                <a:pt x="3670" y="19760"/>
                                <a:pt x="3664" y="19760"/>
                              </a:cubicBezTo>
                              <a:cubicBezTo>
                                <a:pt x="3670" y="19753"/>
                                <a:pt x="3680" y="19742"/>
                                <a:pt x="3702" y="19739"/>
                              </a:cubicBezTo>
                              <a:cubicBezTo>
                                <a:pt x="3724" y="19735"/>
                                <a:pt x="3745" y="19735"/>
                                <a:pt x="3762" y="19739"/>
                              </a:cubicBezTo>
                              <a:cubicBezTo>
                                <a:pt x="3767" y="19739"/>
                                <a:pt x="3773" y="19739"/>
                                <a:pt x="3778" y="19739"/>
                              </a:cubicBezTo>
                              <a:cubicBezTo>
                                <a:pt x="3805" y="19739"/>
                                <a:pt x="3827" y="19739"/>
                                <a:pt x="3838" y="19735"/>
                              </a:cubicBezTo>
                              <a:cubicBezTo>
                                <a:pt x="3859" y="19732"/>
                                <a:pt x="3881" y="19721"/>
                                <a:pt x="3897" y="19714"/>
                              </a:cubicBezTo>
                              <a:cubicBezTo>
                                <a:pt x="3903" y="19710"/>
                                <a:pt x="3903" y="19710"/>
                                <a:pt x="3908" y="19707"/>
                              </a:cubicBezTo>
                              <a:lnTo>
                                <a:pt x="3924" y="19700"/>
                              </a:lnTo>
                              <a:cubicBezTo>
                                <a:pt x="3897" y="19725"/>
                                <a:pt x="3800" y="19876"/>
                                <a:pt x="3686" y="20024"/>
                              </a:cubicBezTo>
                              <a:close/>
                              <a:moveTo>
                                <a:pt x="4038" y="17461"/>
                              </a:moveTo>
                              <a:cubicBezTo>
                                <a:pt x="4038" y="17461"/>
                                <a:pt x="4033" y="17458"/>
                                <a:pt x="4033" y="17458"/>
                              </a:cubicBezTo>
                              <a:cubicBezTo>
                                <a:pt x="4016" y="17451"/>
                                <a:pt x="3995" y="17444"/>
                                <a:pt x="3968" y="17444"/>
                              </a:cubicBezTo>
                              <a:cubicBezTo>
                                <a:pt x="3968" y="17444"/>
                                <a:pt x="3962" y="17444"/>
                                <a:pt x="3962" y="17444"/>
                              </a:cubicBezTo>
                              <a:cubicBezTo>
                                <a:pt x="3941" y="17444"/>
                                <a:pt x="3919" y="17447"/>
                                <a:pt x="3897" y="17451"/>
                              </a:cubicBezTo>
                              <a:cubicBezTo>
                                <a:pt x="3881" y="17454"/>
                                <a:pt x="3865" y="17454"/>
                                <a:pt x="3848" y="17454"/>
                              </a:cubicBezTo>
                              <a:cubicBezTo>
                                <a:pt x="3838" y="17380"/>
                                <a:pt x="3789" y="17296"/>
                                <a:pt x="3713" y="17197"/>
                              </a:cubicBezTo>
                              <a:cubicBezTo>
                                <a:pt x="3686" y="17158"/>
                                <a:pt x="3659" y="17126"/>
                                <a:pt x="3626" y="17095"/>
                              </a:cubicBezTo>
                              <a:cubicBezTo>
                                <a:pt x="3594" y="17056"/>
                                <a:pt x="3556" y="17021"/>
                                <a:pt x="3512" y="16985"/>
                              </a:cubicBezTo>
                              <a:cubicBezTo>
                                <a:pt x="3480" y="16957"/>
                                <a:pt x="3447" y="16929"/>
                                <a:pt x="3415" y="16908"/>
                              </a:cubicBezTo>
                              <a:cubicBezTo>
                                <a:pt x="3518" y="16904"/>
                                <a:pt x="3816" y="16820"/>
                                <a:pt x="3848" y="16809"/>
                              </a:cubicBezTo>
                              <a:cubicBezTo>
                                <a:pt x="3859" y="16813"/>
                                <a:pt x="3865" y="16816"/>
                                <a:pt x="3876" y="16820"/>
                              </a:cubicBezTo>
                              <a:cubicBezTo>
                                <a:pt x="3876" y="16823"/>
                                <a:pt x="3881" y="16830"/>
                                <a:pt x="3886" y="16841"/>
                              </a:cubicBezTo>
                              <a:cubicBezTo>
                                <a:pt x="3903" y="16869"/>
                                <a:pt x="3935" y="16925"/>
                                <a:pt x="3968" y="16989"/>
                              </a:cubicBezTo>
                              <a:cubicBezTo>
                                <a:pt x="3989" y="17038"/>
                                <a:pt x="4006" y="17095"/>
                                <a:pt x="4022" y="17147"/>
                              </a:cubicBezTo>
                              <a:cubicBezTo>
                                <a:pt x="4033" y="17197"/>
                                <a:pt x="4038" y="17236"/>
                                <a:pt x="4038" y="17253"/>
                              </a:cubicBezTo>
                              <a:cubicBezTo>
                                <a:pt x="4038" y="17260"/>
                                <a:pt x="4038" y="17267"/>
                                <a:pt x="4038" y="17278"/>
                              </a:cubicBezTo>
                              <a:cubicBezTo>
                                <a:pt x="4044" y="17306"/>
                                <a:pt x="4044" y="17341"/>
                                <a:pt x="4054" y="17370"/>
                              </a:cubicBezTo>
                              <a:cubicBezTo>
                                <a:pt x="4054" y="17377"/>
                                <a:pt x="4060" y="17384"/>
                                <a:pt x="4060" y="17391"/>
                              </a:cubicBezTo>
                              <a:cubicBezTo>
                                <a:pt x="4065" y="17419"/>
                                <a:pt x="4065" y="17440"/>
                                <a:pt x="4065" y="17444"/>
                              </a:cubicBezTo>
                              <a:lnTo>
                                <a:pt x="4038" y="17461"/>
                              </a:lnTo>
                              <a:close/>
                              <a:moveTo>
                                <a:pt x="4531" y="16538"/>
                              </a:moveTo>
                              <a:cubicBezTo>
                                <a:pt x="4526" y="16597"/>
                                <a:pt x="4510" y="16724"/>
                                <a:pt x="4493" y="16865"/>
                              </a:cubicBezTo>
                              <a:lnTo>
                                <a:pt x="4493" y="16876"/>
                              </a:lnTo>
                              <a:cubicBezTo>
                                <a:pt x="4488" y="16925"/>
                                <a:pt x="4477" y="16975"/>
                                <a:pt x="4472" y="17017"/>
                              </a:cubicBezTo>
                              <a:cubicBezTo>
                                <a:pt x="4461" y="17095"/>
                                <a:pt x="4456" y="17155"/>
                                <a:pt x="4456" y="17183"/>
                              </a:cubicBezTo>
                              <a:cubicBezTo>
                                <a:pt x="4456" y="17207"/>
                                <a:pt x="4456" y="17236"/>
                                <a:pt x="4456" y="17264"/>
                              </a:cubicBezTo>
                              <a:lnTo>
                                <a:pt x="4456" y="17285"/>
                              </a:lnTo>
                              <a:cubicBezTo>
                                <a:pt x="4456" y="17310"/>
                                <a:pt x="4461" y="17334"/>
                                <a:pt x="4461" y="17359"/>
                              </a:cubicBezTo>
                              <a:cubicBezTo>
                                <a:pt x="4461" y="17366"/>
                                <a:pt x="4461" y="17373"/>
                                <a:pt x="4466" y="17377"/>
                              </a:cubicBezTo>
                              <a:cubicBezTo>
                                <a:pt x="4466" y="17422"/>
                                <a:pt x="4472" y="17454"/>
                                <a:pt x="4483" y="17475"/>
                              </a:cubicBezTo>
                              <a:lnTo>
                                <a:pt x="4477" y="17507"/>
                              </a:lnTo>
                              <a:cubicBezTo>
                                <a:pt x="4456" y="17489"/>
                                <a:pt x="4401" y="17461"/>
                                <a:pt x="4363" y="17444"/>
                              </a:cubicBezTo>
                              <a:cubicBezTo>
                                <a:pt x="4363" y="17444"/>
                                <a:pt x="4363" y="17444"/>
                                <a:pt x="4363" y="17444"/>
                              </a:cubicBezTo>
                              <a:lnTo>
                                <a:pt x="4342" y="17429"/>
                              </a:lnTo>
                              <a:cubicBezTo>
                                <a:pt x="4304" y="17405"/>
                                <a:pt x="4282" y="17380"/>
                                <a:pt x="4282" y="17359"/>
                              </a:cubicBezTo>
                              <a:lnTo>
                                <a:pt x="4282" y="17355"/>
                              </a:lnTo>
                              <a:lnTo>
                                <a:pt x="4277" y="17355"/>
                              </a:lnTo>
                              <a:cubicBezTo>
                                <a:pt x="4271" y="17355"/>
                                <a:pt x="4266" y="17355"/>
                                <a:pt x="4266" y="17352"/>
                              </a:cubicBezTo>
                              <a:cubicBezTo>
                                <a:pt x="4271" y="17324"/>
                                <a:pt x="4271" y="17243"/>
                                <a:pt x="4255" y="17183"/>
                              </a:cubicBezTo>
                              <a:cubicBezTo>
                                <a:pt x="4250" y="17165"/>
                                <a:pt x="4233" y="17080"/>
                                <a:pt x="4190" y="16985"/>
                              </a:cubicBezTo>
                              <a:lnTo>
                                <a:pt x="4190" y="16985"/>
                              </a:lnTo>
                              <a:cubicBezTo>
                                <a:pt x="4157" y="16890"/>
                                <a:pt x="4114" y="16813"/>
                                <a:pt x="4054" y="16753"/>
                              </a:cubicBezTo>
                              <a:cubicBezTo>
                                <a:pt x="4071" y="16746"/>
                                <a:pt x="4114" y="16724"/>
                                <a:pt x="4168" y="16696"/>
                              </a:cubicBezTo>
                              <a:cubicBezTo>
                                <a:pt x="4293" y="16647"/>
                                <a:pt x="4390" y="16597"/>
                                <a:pt x="4450" y="16566"/>
                              </a:cubicBezTo>
                              <a:cubicBezTo>
                                <a:pt x="4477" y="16552"/>
                                <a:pt x="4499" y="16538"/>
                                <a:pt x="4521" y="16527"/>
                              </a:cubicBezTo>
                              <a:cubicBezTo>
                                <a:pt x="4531" y="16523"/>
                                <a:pt x="4531" y="16531"/>
                                <a:pt x="4531" y="16538"/>
                              </a:cubicBezTo>
                              <a:close/>
                              <a:moveTo>
                                <a:pt x="4813" y="16365"/>
                              </a:moveTo>
                              <a:cubicBezTo>
                                <a:pt x="4813" y="16365"/>
                                <a:pt x="4813" y="16365"/>
                                <a:pt x="4813" y="16365"/>
                              </a:cubicBezTo>
                              <a:lnTo>
                                <a:pt x="4813" y="16365"/>
                              </a:lnTo>
                              <a:lnTo>
                                <a:pt x="4813" y="16365"/>
                              </a:lnTo>
                              <a:cubicBezTo>
                                <a:pt x="4835" y="16354"/>
                                <a:pt x="4851" y="16347"/>
                                <a:pt x="4867" y="16344"/>
                              </a:cubicBezTo>
                              <a:lnTo>
                                <a:pt x="4878" y="16340"/>
                              </a:lnTo>
                              <a:cubicBezTo>
                                <a:pt x="4927" y="16319"/>
                                <a:pt x="4981" y="16298"/>
                                <a:pt x="5025" y="16294"/>
                              </a:cubicBezTo>
                              <a:lnTo>
                                <a:pt x="4797" y="16601"/>
                              </a:lnTo>
                              <a:lnTo>
                                <a:pt x="4786" y="16615"/>
                              </a:lnTo>
                              <a:cubicBezTo>
                                <a:pt x="4775" y="16629"/>
                                <a:pt x="4764" y="16643"/>
                                <a:pt x="4759" y="16650"/>
                              </a:cubicBezTo>
                              <a:cubicBezTo>
                                <a:pt x="4748" y="16664"/>
                                <a:pt x="4737" y="16682"/>
                                <a:pt x="4727" y="16700"/>
                              </a:cubicBezTo>
                              <a:lnTo>
                                <a:pt x="4721" y="16710"/>
                              </a:lnTo>
                              <a:lnTo>
                                <a:pt x="4813" y="16365"/>
                              </a:lnTo>
                              <a:close/>
                              <a:moveTo>
                                <a:pt x="4857" y="15071"/>
                              </a:moveTo>
                              <a:cubicBezTo>
                                <a:pt x="4840" y="15110"/>
                                <a:pt x="4775" y="15247"/>
                                <a:pt x="4732" y="15402"/>
                              </a:cubicBezTo>
                              <a:cubicBezTo>
                                <a:pt x="4710" y="15473"/>
                                <a:pt x="4689" y="15550"/>
                                <a:pt x="4678" y="15621"/>
                              </a:cubicBezTo>
                              <a:cubicBezTo>
                                <a:pt x="4667" y="15684"/>
                                <a:pt x="4656" y="15748"/>
                                <a:pt x="4651" y="15804"/>
                              </a:cubicBezTo>
                              <a:cubicBezTo>
                                <a:pt x="4651" y="15811"/>
                                <a:pt x="4651" y="15815"/>
                                <a:pt x="4651" y="15818"/>
                              </a:cubicBezTo>
                              <a:cubicBezTo>
                                <a:pt x="4651" y="15829"/>
                                <a:pt x="4645" y="15836"/>
                                <a:pt x="4645" y="15840"/>
                              </a:cubicBezTo>
                              <a:cubicBezTo>
                                <a:pt x="4634" y="15829"/>
                                <a:pt x="4613" y="15808"/>
                                <a:pt x="4586" y="15783"/>
                              </a:cubicBezTo>
                              <a:cubicBezTo>
                                <a:pt x="4580" y="15776"/>
                                <a:pt x="4575" y="15773"/>
                                <a:pt x="4564" y="15766"/>
                              </a:cubicBezTo>
                              <a:cubicBezTo>
                                <a:pt x="4569" y="15762"/>
                                <a:pt x="4569" y="15758"/>
                                <a:pt x="4548" y="15730"/>
                              </a:cubicBezTo>
                              <a:cubicBezTo>
                                <a:pt x="4531" y="15706"/>
                                <a:pt x="4499" y="15667"/>
                                <a:pt x="4472" y="15621"/>
                              </a:cubicBezTo>
                              <a:cubicBezTo>
                                <a:pt x="4445" y="15579"/>
                                <a:pt x="4423" y="15529"/>
                                <a:pt x="4412" y="15483"/>
                              </a:cubicBezTo>
                              <a:cubicBezTo>
                                <a:pt x="4396" y="15438"/>
                                <a:pt x="4385" y="15388"/>
                                <a:pt x="4380" y="15342"/>
                              </a:cubicBezTo>
                              <a:cubicBezTo>
                                <a:pt x="4374" y="15314"/>
                                <a:pt x="4374" y="15240"/>
                                <a:pt x="4396" y="15134"/>
                              </a:cubicBezTo>
                              <a:cubicBezTo>
                                <a:pt x="4401" y="15117"/>
                                <a:pt x="4401" y="15096"/>
                                <a:pt x="4407" y="15078"/>
                              </a:cubicBezTo>
                              <a:cubicBezTo>
                                <a:pt x="4423" y="15000"/>
                                <a:pt x="4445" y="14916"/>
                                <a:pt x="4434" y="14824"/>
                              </a:cubicBezTo>
                              <a:cubicBezTo>
                                <a:pt x="4428" y="14726"/>
                                <a:pt x="4396" y="14627"/>
                                <a:pt x="4363" y="14532"/>
                              </a:cubicBezTo>
                              <a:lnTo>
                                <a:pt x="4353" y="14496"/>
                              </a:lnTo>
                              <a:cubicBezTo>
                                <a:pt x="4347" y="14475"/>
                                <a:pt x="4342" y="14454"/>
                                <a:pt x="4336" y="14433"/>
                              </a:cubicBezTo>
                              <a:cubicBezTo>
                                <a:pt x="4347" y="14426"/>
                                <a:pt x="4358" y="14408"/>
                                <a:pt x="4374" y="14380"/>
                              </a:cubicBezTo>
                              <a:cubicBezTo>
                                <a:pt x="4380" y="14369"/>
                                <a:pt x="4390" y="14355"/>
                                <a:pt x="4396" y="14345"/>
                              </a:cubicBezTo>
                              <a:cubicBezTo>
                                <a:pt x="4407" y="14327"/>
                                <a:pt x="4434" y="14285"/>
                                <a:pt x="4477" y="14243"/>
                              </a:cubicBezTo>
                              <a:cubicBezTo>
                                <a:pt x="4483" y="14239"/>
                                <a:pt x="4483" y="14235"/>
                                <a:pt x="4488" y="14232"/>
                              </a:cubicBezTo>
                              <a:lnTo>
                                <a:pt x="4493" y="14228"/>
                              </a:lnTo>
                              <a:cubicBezTo>
                                <a:pt x="4499" y="14225"/>
                                <a:pt x="4510" y="14218"/>
                                <a:pt x="4515" y="14214"/>
                              </a:cubicBezTo>
                              <a:cubicBezTo>
                                <a:pt x="4521" y="14211"/>
                                <a:pt x="4531" y="14207"/>
                                <a:pt x="4537" y="14204"/>
                              </a:cubicBezTo>
                              <a:cubicBezTo>
                                <a:pt x="4542" y="14204"/>
                                <a:pt x="4548" y="14200"/>
                                <a:pt x="4553" y="14200"/>
                              </a:cubicBezTo>
                              <a:cubicBezTo>
                                <a:pt x="4586" y="14193"/>
                                <a:pt x="4618" y="14186"/>
                                <a:pt x="4640" y="14190"/>
                              </a:cubicBezTo>
                              <a:cubicBezTo>
                                <a:pt x="4640" y="14190"/>
                                <a:pt x="4645" y="14190"/>
                                <a:pt x="4651" y="14190"/>
                              </a:cubicBezTo>
                              <a:lnTo>
                                <a:pt x="4661" y="14193"/>
                              </a:lnTo>
                              <a:lnTo>
                                <a:pt x="4661" y="14190"/>
                              </a:lnTo>
                              <a:cubicBezTo>
                                <a:pt x="4661" y="14190"/>
                                <a:pt x="4661" y="14190"/>
                                <a:pt x="4661" y="14190"/>
                              </a:cubicBezTo>
                              <a:cubicBezTo>
                                <a:pt x="4667" y="14183"/>
                                <a:pt x="4667" y="14169"/>
                                <a:pt x="4661" y="14151"/>
                              </a:cubicBezTo>
                              <a:cubicBezTo>
                                <a:pt x="4651" y="14130"/>
                                <a:pt x="4624" y="14105"/>
                                <a:pt x="4591" y="14094"/>
                              </a:cubicBezTo>
                              <a:cubicBezTo>
                                <a:pt x="4575" y="14087"/>
                                <a:pt x="4548" y="14080"/>
                                <a:pt x="4510" y="14080"/>
                              </a:cubicBezTo>
                              <a:cubicBezTo>
                                <a:pt x="4466" y="14080"/>
                                <a:pt x="4423" y="14087"/>
                                <a:pt x="4396" y="14102"/>
                              </a:cubicBezTo>
                              <a:cubicBezTo>
                                <a:pt x="4369" y="14116"/>
                                <a:pt x="4342" y="14137"/>
                                <a:pt x="4315" y="14161"/>
                              </a:cubicBezTo>
                              <a:cubicBezTo>
                                <a:pt x="4298" y="14179"/>
                                <a:pt x="4287" y="14200"/>
                                <a:pt x="4287" y="14218"/>
                              </a:cubicBezTo>
                              <a:lnTo>
                                <a:pt x="4287" y="14218"/>
                              </a:lnTo>
                              <a:cubicBezTo>
                                <a:pt x="4282" y="14225"/>
                                <a:pt x="4250" y="14257"/>
                                <a:pt x="4222" y="14310"/>
                              </a:cubicBezTo>
                              <a:cubicBezTo>
                                <a:pt x="4179" y="14398"/>
                                <a:pt x="4119" y="14539"/>
                                <a:pt x="4082" y="14694"/>
                              </a:cubicBezTo>
                              <a:cubicBezTo>
                                <a:pt x="4060" y="14775"/>
                                <a:pt x="4049" y="14856"/>
                                <a:pt x="4049" y="14930"/>
                              </a:cubicBezTo>
                              <a:cubicBezTo>
                                <a:pt x="4044" y="15008"/>
                                <a:pt x="4049" y="15085"/>
                                <a:pt x="4060" y="15159"/>
                              </a:cubicBezTo>
                              <a:cubicBezTo>
                                <a:pt x="4071" y="15219"/>
                                <a:pt x="4082" y="15279"/>
                                <a:pt x="4109" y="15346"/>
                              </a:cubicBezTo>
                              <a:cubicBezTo>
                                <a:pt x="4125" y="15395"/>
                                <a:pt x="4147" y="15438"/>
                                <a:pt x="4157" y="15462"/>
                              </a:cubicBezTo>
                              <a:cubicBezTo>
                                <a:pt x="4179" y="15501"/>
                                <a:pt x="4201" y="15543"/>
                                <a:pt x="4222" y="15586"/>
                              </a:cubicBezTo>
                              <a:cubicBezTo>
                                <a:pt x="4255" y="15649"/>
                                <a:pt x="4293" y="15713"/>
                                <a:pt x="4315" y="15769"/>
                              </a:cubicBezTo>
                              <a:cubicBezTo>
                                <a:pt x="4336" y="15822"/>
                                <a:pt x="4353" y="15871"/>
                                <a:pt x="4358" y="15899"/>
                              </a:cubicBezTo>
                              <a:cubicBezTo>
                                <a:pt x="4325" y="15896"/>
                                <a:pt x="4293" y="15892"/>
                                <a:pt x="4255" y="15892"/>
                              </a:cubicBezTo>
                              <a:cubicBezTo>
                                <a:pt x="4217" y="15889"/>
                                <a:pt x="4179" y="15885"/>
                                <a:pt x="4141" y="15882"/>
                              </a:cubicBezTo>
                              <a:cubicBezTo>
                                <a:pt x="4076" y="15878"/>
                                <a:pt x="3989" y="15871"/>
                                <a:pt x="3892" y="15871"/>
                              </a:cubicBezTo>
                              <a:cubicBezTo>
                                <a:pt x="3838" y="15871"/>
                                <a:pt x="3778" y="15871"/>
                                <a:pt x="3713" y="15878"/>
                              </a:cubicBezTo>
                              <a:cubicBezTo>
                                <a:pt x="3702" y="15878"/>
                                <a:pt x="3686" y="15882"/>
                                <a:pt x="3675" y="15882"/>
                              </a:cubicBezTo>
                              <a:lnTo>
                                <a:pt x="3670" y="15882"/>
                              </a:lnTo>
                              <a:cubicBezTo>
                                <a:pt x="3664" y="15864"/>
                                <a:pt x="3653" y="15843"/>
                                <a:pt x="3648" y="15822"/>
                              </a:cubicBezTo>
                              <a:cubicBezTo>
                                <a:pt x="3648" y="15815"/>
                                <a:pt x="3648" y="15808"/>
                                <a:pt x="3642" y="15801"/>
                              </a:cubicBezTo>
                              <a:cubicBezTo>
                                <a:pt x="3642" y="15787"/>
                                <a:pt x="3637" y="15773"/>
                                <a:pt x="3637" y="15758"/>
                              </a:cubicBezTo>
                              <a:cubicBezTo>
                                <a:pt x="3632" y="15723"/>
                                <a:pt x="3626" y="15677"/>
                                <a:pt x="3621" y="15628"/>
                              </a:cubicBezTo>
                              <a:cubicBezTo>
                                <a:pt x="3615" y="15582"/>
                                <a:pt x="3610" y="15533"/>
                                <a:pt x="3605" y="15476"/>
                              </a:cubicBezTo>
                              <a:cubicBezTo>
                                <a:pt x="3599" y="15395"/>
                                <a:pt x="3599" y="15311"/>
                                <a:pt x="3599" y="15230"/>
                              </a:cubicBezTo>
                              <a:cubicBezTo>
                                <a:pt x="3599" y="15142"/>
                                <a:pt x="3599" y="15053"/>
                                <a:pt x="3594" y="14979"/>
                              </a:cubicBezTo>
                              <a:cubicBezTo>
                                <a:pt x="3594" y="14934"/>
                                <a:pt x="3599" y="14884"/>
                                <a:pt x="3605" y="14838"/>
                              </a:cubicBezTo>
                              <a:cubicBezTo>
                                <a:pt x="3610" y="14771"/>
                                <a:pt x="3615" y="14690"/>
                                <a:pt x="3632" y="14609"/>
                              </a:cubicBezTo>
                              <a:cubicBezTo>
                                <a:pt x="3648" y="14510"/>
                                <a:pt x="3675" y="14433"/>
                                <a:pt x="3713" y="14362"/>
                              </a:cubicBezTo>
                              <a:cubicBezTo>
                                <a:pt x="3751" y="14292"/>
                                <a:pt x="3805" y="14214"/>
                                <a:pt x="3886" y="14126"/>
                              </a:cubicBezTo>
                              <a:cubicBezTo>
                                <a:pt x="3924" y="14084"/>
                                <a:pt x="3962" y="14045"/>
                                <a:pt x="3989" y="14017"/>
                              </a:cubicBezTo>
                              <a:cubicBezTo>
                                <a:pt x="4027" y="13978"/>
                                <a:pt x="4060" y="13943"/>
                                <a:pt x="4087" y="13908"/>
                              </a:cubicBezTo>
                              <a:cubicBezTo>
                                <a:pt x="4119" y="13865"/>
                                <a:pt x="4141" y="13830"/>
                                <a:pt x="4157" y="13795"/>
                              </a:cubicBezTo>
                              <a:cubicBezTo>
                                <a:pt x="4168" y="13774"/>
                                <a:pt x="4168" y="13753"/>
                                <a:pt x="4174" y="13735"/>
                              </a:cubicBezTo>
                              <a:cubicBezTo>
                                <a:pt x="4174" y="13714"/>
                                <a:pt x="4174" y="13696"/>
                                <a:pt x="4174" y="13678"/>
                              </a:cubicBezTo>
                              <a:cubicBezTo>
                                <a:pt x="4168" y="13654"/>
                                <a:pt x="4163" y="13633"/>
                                <a:pt x="4147" y="13611"/>
                              </a:cubicBezTo>
                              <a:cubicBezTo>
                                <a:pt x="4125" y="13566"/>
                                <a:pt x="4087" y="13537"/>
                                <a:pt x="4054" y="13523"/>
                              </a:cubicBezTo>
                              <a:cubicBezTo>
                                <a:pt x="4087" y="13509"/>
                                <a:pt x="4114" y="13499"/>
                                <a:pt x="4147" y="13488"/>
                              </a:cubicBezTo>
                              <a:cubicBezTo>
                                <a:pt x="4222" y="13463"/>
                                <a:pt x="4298" y="13449"/>
                                <a:pt x="4336" y="13442"/>
                              </a:cubicBezTo>
                              <a:cubicBezTo>
                                <a:pt x="4342" y="13442"/>
                                <a:pt x="4353" y="13439"/>
                                <a:pt x="4353" y="13439"/>
                              </a:cubicBezTo>
                              <a:lnTo>
                                <a:pt x="4358" y="13439"/>
                              </a:lnTo>
                              <a:cubicBezTo>
                                <a:pt x="4396" y="13432"/>
                                <a:pt x="4434" y="13425"/>
                                <a:pt x="4472" y="13418"/>
                              </a:cubicBezTo>
                              <a:cubicBezTo>
                                <a:pt x="4515" y="13407"/>
                                <a:pt x="4553" y="13396"/>
                                <a:pt x="4586" y="13382"/>
                              </a:cubicBezTo>
                              <a:cubicBezTo>
                                <a:pt x="4607" y="13372"/>
                                <a:pt x="4629" y="13361"/>
                                <a:pt x="4645" y="13351"/>
                              </a:cubicBezTo>
                              <a:cubicBezTo>
                                <a:pt x="4661" y="13344"/>
                                <a:pt x="4672" y="13340"/>
                                <a:pt x="4678" y="13337"/>
                              </a:cubicBezTo>
                              <a:cubicBezTo>
                                <a:pt x="4678" y="13337"/>
                                <a:pt x="4683" y="13340"/>
                                <a:pt x="4683" y="13340"/>
                              </a:cubicBezTo>
                              <a:lnTo>
                                <a:pt x="4683" y="13344"/>
                              </a:lnTo>
                              <a:lnTo>
                                <a:pt x="4683" y="13344"/>
                              </a:lnTo>
                              <a:cubicBezTo>
                                <a:pt x="4683" y="13344"/>
                                <a:pt x="4683" y="13347"/>
                                <a:pt x="4683" y="13347"/>
                              </a:cubicBezTo>
                              <a:cubicBezTo>
                                <a:pt x="4694" y="13375"/>
                                <a:pt x="4716" y="13396"/>
                                <a:pt x="4743" y="13414"/>
                              </a:cubicBezTo>
                              <a:cubicBezTo>
                                <a:pt x="4775" y="13435"/>
                                <a:pt x="4819" y="13449"/>
                                <a:pt x="4846" y="13456"/>
                              </a:cubicBezTo>
                              <a:cubicBezTo>
                                <a:pt x="4878" y="13467"/>
                                <a:pt x="4938" y="13481"/>
                                <a:pt x="5008" y="13485"/>
                              </a:cubicBezTo>
                              <a:cubicBezTo>
                                <a:pt x="5090" y="13492"/>
                                <a:pt x="5176" y="13485"/>
                                <a:pt x="5252" y="13467"/>
                              </a:cubicBezTo>
                              <a:cubicBezTo>
                                <a:pt x="5334" y="13449"/>
                                <a:pt x="5409" y="13414"/>
                                <a:pt x="5469" y="13372"/>
                              </a:cubicBezTo>
                              <a:cubicBezTo>
                                <a:pt x="5480" y="13365"/>
                                <a:pt x="5491" y="13358"/>
                                <a:pt x="5496" y="13351"/>
                              </a:cubicBezTo>
                              <a:cubicBezTo>
                                <a:pt x="5496" y="13351"/>
                                <a:pt x="5496" y="13354"/>
                                <a:pt x="5496" y="13354"/>
                              </a:cubicBezTo>
                              <a:cubicBezTo>
                                <a:pt x="5496" y="13379"/>
                                <a:pt x="5491" y="13421"/>
                                <a:pt x="5480" y="13481"/>
                              </a:cubicBezTo>
                              <a:cubicBezTo>
                                <a:pt x="5475" y="13509"/>
                                <a:pt x="5469" y="13545"/>
                                <a:pt x="5464" y="13576"/>
                              </a:cubicBezTo>
                              <a:cubicBezTo>
                                <a:pt x="5431" y="13724"/>
                                <a:pt x="5377" y="13869"/>
                                <a:pt x="5339" y="13964"/>
                              </a:cubicBezTo>
                              <a:cubicBezTo>
                                <a:pt x="5328" y="13985"/>
                                <a:pt x="5317" y="14003"/>
                                <a:pt x="5306" y="14020"/>
                              </a:cubicBezTo>
                              <a:cubicBezTo>
                                <a:pt x="5301" y="14027"/>
                                <a:pt x="5301" y="14031"/>
                                <a:pt x="5306" y="14035"/>
                              </a:cubicBezTo>
                              <a:cubicBezTo>
                                <a:pt x="5274" y="14063"/>
                                <a:pt x="5241" y="14087"/>
                                <a:pt x="5214" y="14116"/>
                              </a:cubicBezTo>
                              <a:cubicBezTo>
                                <a:pt x="5160" y="14169"/>
                                <a:pt x="5117" y="14218"/>
                                <a:pt x="5084" y="14264"/>
                              </a:cubicBezTo>
                              <a:cubicBezTo>
                                <a:pt x="5046" y="14317"/>
                                <a:pt x="5025" y="14373"/>
                                <a:pt x="5014" y="14426"/>
                              </a:cubicBezTo>
                              <a:cubicBezTo>
                                <a:pt x="5008" y="14458"/>
                                <a:pt x="5008" y="14493"/>
                                <a:pt x="5014" y="14535"/>
                              </a:cubicBezTo>
                              <a:cubicBezTo>
                                <a:pt x="5014" y="14549"/>
                                <a:pt x="5019" y="14567"/>
                                <a:pt x="5019" y="14581"/>
                              </a:cubicBezTo>
                              <a:cubicBezTo>
                                <a:pt x="5030" y="14627"/>
                                <a:pt x="5041" y="14669"/>
                                <a:pt x="5052" y="14708"/>
                              </a:cubicBezTo>
                              <a:cubicBezTo>
                                <a:pt x="5052" y="14711"/>
                                <a:pt x="5052" y="14711"/>
                                <a:pt x="5052" y="14711"/>
                              </a:cubicBezTo>
                              <a:cubicBezTo>
                                <a:pt x="5052" y="14757"/>
                                <a:pt x="5035" y="14785"/>
                                <a:pt x="5030" y="14796"/>
                              </a:cubicBezTo>
                              <a:cubicBezTo>
                                <a:pt x="5025" y="14796"/>
                                <a:pt x="5014" y="14807"/>
                                <a:pt x="4987" y="14849"/>
                              </a:cubicBezTo>
                              <a:cubicBezTo>
                                <a:pt x="4943" y="14895"/>
                                <a:pt x="4900" y="14976"/>
                                <a:pt x="4857" y="15071"/>
                              </a:cubicBezTo>
                              <a:close/>
                              <a:moveTo>
                                <a:pt x="6634" y="14740"/>
                              </a:moveTo>
                              <a:cubicBezTo>
                                <a:pt x="6488" y="14750"/>
                                <a:pt x="6331" y="14775"/>
                                <a:pt x="6195" y="14810"/>
                              </a:cubicBezTo>
                              <a:cubicBezTo>
                                <a:pt x="6065" y="14845"/>
                                <a:pt x="5973" y="14881"/>
                                <a:pt x="5914" y="14909"/>
                              </a:cubicBezTo>
                              <a:cubicBezTo>
                                <a:pt x="5886" y="14902"/>
                                <a:pt x="5832" y="14891"/>
                                <a:pt x="5751" y="14895"/>
                              </a:cubicBezTo>
                              <a:cubicBezTo>
                                <a:pt x="5718" y="14895"/>
                                <a:pt x="5686" y="14895"/>
                                <a:pt x="5659" y="14898"/>
                              </a:cubicBezTo>
                              <a:cubicBezTo>
                                <a:pt x="5621" y="14902"/>
                                <a:pt x="5578" y="14909"/>
                                <a:pt x="5540" y="14919"/>
                              </a:cubicBezTo>
                              <a:cubicBezTo>
                                <a:pt x="5502" y="14930"/>
                                <a:pt x="5447" y="14955"/>
                                <a:pt x="5399" y="14983"/>
                              </a:cubicBezTo>
                              <a:cubicBezTo>
                                <a:pt x="5339" y="15018"/>
                                <a:pt x="5279" y="15057"/>
                                <a:pt x="5225" y="15096"/>
                              </a:cubicBezTo>
                              <a:cubicBezTo>
                                <a:pt x="5171" y="15134"/>
                                <a:pt x="5117" y="15177"/>
                                <a:pt x="5068" y="15219"/>
                              </a:cubicBezTo>
                              <a:cubicBezTo>
                                <a:pt x="5052" y="15230"/>
                                <a:pt x="5030" y="15244"/>
                                <a:pt x="5014" y="15261"/>
                              </a:cubicBezTo>
                              <a:cubicBezTo>
                                <a:pt x="5014" y="15261"/>
                                <a:pt x="5014" y="15265"/>
                                <a:pt x="5008" y="15265"/>
                              </a:cubicBezTo>
                              <a:cubicBezTo>
                                <a:pt x="5019" y="15233"/>
                                <a:pt x="5035" y="15194"/>
                                <a:pt x="5057" y="15152"/>
                              </a:cubicBezTo>
                              <a:cubicBezTo>
                                <a:pt x="5084" y="15096"/>
                                <a:pt x="5117" y="15043"/>
                                <a:pt x="5155" y="15000"/>
                              </a:cubicBezTo>
                              <a:cubicBezTo>
                                <a:pt x="5182" y="14969"/>
                                <a:pt x="5214" y="14941"/>
                                <a:pt x="5247" y="14912"/>
                              </a:cubicBezTo>
                              <a:cubicBezTo>
                                <a:pt x="5269" y="14898"/>
                                <a:pt x="5285" y="14884"/>
                                <a:pt x="5306" y="14870"/>
                              </a:cubicBezTo>
                              <a:cubicBezTo>
                                <a:pt x="5323" y="14859"/>
                                <a:pt x="5344" y="14849"/>
                                <a:pt x="5366" y="14838"/>
                              </a:cubicBezTo>
                              <a:cubicBezTo>
                                <a:pt x="5399" y="14821"/>
                                <a:pt x="5426" y="14814"/>
                                <a:pt x="5437" y="14810"/>
                              </a:cubicBezTo>
                              <a:lnTo>
                                <a:pt x="5442" y="14810"/>
                              </a:lnTo>
                              <a:cubicBezTo>
                                <a:pt x="5453" y="14810"/>
                                <a:pt x="5469" y="14810"/>
                                <a:pt x="5480" y="14810"/>
                              </a:cubicBezTo>
                              <a:cubicBezTo>
                                <a:pt x="5615" y="14817"/>
                                <a:pt x="5751" y="14803"/>
                                <a:pt x="5881" y="14768"/>
                              </a:cubicBezTo>
                              <a:cubicBezTo>
                                <a:pt x="5924" y="14757"/>
                                <a:pt x="5962" y="14747"/>
                                <a:pt x="6000" y="14736"/>
                              </a:cubicBezTo>
                              <a:cubicBezTo>
                                <a:pt x="6092" y="14708"/>
                                <a:pt x="6179" y="14669"/>
                                <a:pt x="6255" y="14627"/>
                              </a:cubicBezTo>
                              <a:cubicBezTo>
                                <a:pt x="6326" y="14588"/>
                                <a:pt x="6391" y="14542"/>
                                <a:pt x="6450" y="14489"/>
                              </a:cubicBezTo>
                              <a:lnTo>
                                <a:pt x="6472" y="14472"/>
                              </a:lnTo>
                              <a:cubicBezTo>
                                <a:pt x="6521" y="14433"/>
                                <a:pt x="6559" y="14398"/>
                                <a:pt x="6597" y="14369"/>
                              </a:cubicBezTo>
                              <a:cubicBezTo>
                                <a:pt x="6629" y="14345"/>
                                <a:pt x="6667" y="14324"/>
                                <a:pt x="6705" y="14302"/>
                              </a:cubicBezTo>
                              <a:cubicBezTo>
                                <a:pt x="6748" y="14278"/>
                                <a:pt x="6803" y="14253"/>
                                <a:pt x="6857" y="14232"/>
                              </a:cubicBezTo>
                              <a:cubicBezTo>
                                <a:pt x="6873" y="14299"/>
                                <a:pt x="6889" y="14366"/>
                                <a:pt x="6905" y="14422"/>
                              </a:cubicBezTo>
                              <a:cubicBezTo>
                                <a:pt x="6927" y="14503"/>
                                <a:pt x="6954" y="14574"/>
                                <a:pt x="6976" y="14637"/>
                              </a:cubicBezTo>
                              <a:lnTo>
                                <a:pt x="6992" y="14687"/>
                              </a:lnTo>
                              <a:cubicBezTo>
                                <a:pt x="6998" y="14697"/>
                                <a:pt x="7003" y="14708"/>
                                <a:pt x="7003" y="14718"/>
                              </a:cubicBezTo>
                              <a:cubicBezTo>
                                <a:pt x="7003" y="14726"/>
                                <a:pt x="7008" y="14729"/>
                                <a:pt x="7008" y="14736"/>
                              </a:cubicBezTo>
                              <a:lnTo>
                                <a:pt x="7014" y="14747"/>
                              </a:lnTo>
                              <a:cubicBezTo>
                                <a:pt x="6889" y="14733"/>
                                <a:pt x="6759" y="14729"/>
                                <a:pt x="6634" y="14740"/>
                              </a:cubicBezTo>
                              <a:close/>
                              <a:moveTo>
                                <a:pt x="8987" y="15688"/>
                              </a:moveTo>
                              <a:cubicBezTo>
                                <a:pt x="8976" y="15688"/>
                                <a:pt x="8960" y="15691"/>
                                <a:pt x="8949" y="15691"/>
                              </a:cubicBezTo>
                              <a:cubicBezTo>
                                <a:pt x="8916" y="15699"/>
                                <a:pt x="8884" y="15709"/>
                                <a:pt x="8857" y="15720"/>
                              </a:cubicBezTo>
                              <a:cubicBezTo>
                                <a:pt x="8835" y="15730"/>
                                <a:pt x="8813" y="15748"/>
                                <a:pt x="8803" y="15762"/>
                              </a:cubicBezTo>
                              <a:cubicBezTo>
                                <a:pt x="8803" y="15766"/>
                                <a:pt x="8797" y="15769"/>
                                <a:pt x="8803" y="15769"/>
                              </a:cubicBezTo>
                              <a:cubicBezTo>
                                <a:pt x="8803" y="15769"/>
                                <a:pt x="8803" y="15769"/>
                                <a:pt x="8808" y="15769"/>
                              </a:cubicBezTo>
                              <a:cubicBezTo>
                                <a:pt x="8803" y="15776"/>
                                <a:pt x="8803" y="15783"/>
                                <a:pt x="8803" y="15787"/>
                              </a:cubicBezTo>
                              <a:cubicBezTo>
                                <a:pt x="8797" y="15790"/>
                                <a:pt x="8786" y="15797"/>
                                <a:pt x="8770" y="15808"/>
                              </a:cubicBezTo>
                              <a:cubicBezTo>
                                <a:pt x="8765" y="15811"/>
                                <a:pt x="8759" y="15815"/>
                                <a:pt x="8748" y="15818"/>
                              </a:cubicBezTo>
                              <a:cubicBezTo>
                                <a:pt x="8738" y="15822"/>
                                <a:pt x="8732" y="15829"/>
                                <a:pt x="8721" y="15836"/>
                              </a:cubicBezTo>
                              <a:cubicBezTo>
                                <a:pt x="8705" y="15847"/>
                                <a:pt x="8689" y="15861"/>
                                <a:pt x="8678" y="15875"/>
                              </a:cubicBezTo>
                              <a:cubicBezTo>
                                <a:pt x="8673" y="15878"/>
                                <a:pt x="8673" y="15885"/>
                                <a:pt x="8667" y="15889"/>
                              </a:cubicBezTo>
                              <a:cubicBezTo>
                                <a:pt x="8662" y="15882"/>
                                <a:pt x="8651" y="15875"/>
                                <a:pt x="8645" y="15871"/>
                              </a:cubicBezTo>
                              <a:cubicBezTo>
                                <a:pt x="8629" y="15861"/>
                                <a:pt x="8618" y="15850"/>
                                <a:pt x="8602" y="15836"/>
                              </a:cubicBezTo>
                              <a:cubicBezTo>
                                <a:pt x="8586" y="15825"/>
                                <a:pt x="8570" y="15811"/>
                                <a:pt x="8553" y="15801"/>
                              </a:cubicBezTo>
                              <a:lnTo>
                                <a:pt x="8467" y="15744"/>
                              </a:lnTo>
                              <a:lnTo>
                                <a:pt x="8461" y="15794"/>
                              </a:lnTo>
                              <a:lnTo>
                                <a:pt x="8461" y="15818"/>
                              </a:lnTo>
                              <a:cubicBezTo>
                                <a:pt x="8461" y="15832"/>
                                <a:pt x="8461" y="15847"/>
                                <a:pt x="8467" y="15857"/>
                              </a:cubicBezTo>
                              <a:cubicBezTo>
                                <a:pt x="8467" y="15868"/>
                                <a:pt x="8472" y="15878"/>
                                <a:pt x="8472" y="15889"/>
                              </a:cubicBezTo>
                              <a:lnTo>
                                <a:pt x="8472" y="15896"/>
                              </a:lnTo>
                              <a:cubicBezTo>
                                <a:pt x="8472" y="15899"/>
                                <a:pt x="8472" y="15899"/>
                                <a:pt x="8472" y="15903"/>
                              </a:cubicBezTo>
                              <a:lnTo>
                                <a:pt x="8472" y="15903"/>
                              </a:lnTo>
                              <a:cubicBezTo>
                                <a:pt x="8472" y="15903"/>
                                <a:pt x="8472" y="15903"/>
                                <a:pt x="8467" y="15903"/>
                              </a:cubicBezTo>
                              <a:cubicBezTo>
                                <a:pt x="8461" y="15903"/>
                                <a:pt x="8456" y="15899"/>
                                <a:pt x="8456" y="15899"/>
                              </a:cubicBezTo>
                              <a:cubicBezTo>
                                <a:pt x="8445" y="15896"/>
                                <a:pt x="8434" y="15892"/>
                                <a:pt x="8423" y="15889"/>
                              </a:cubicBezTo>
                              <a:cubicBezTo>
                                <a:pt x="8412" y="15885"/>
                                <a:pt x="8402" y="15882"/>
                                <a:pt x="8385" y="15878"/>
                              </a:cubicBezTo>
                              <a:cubicBezTo>
                                <a:pt x="8385" y="15878"/>
                                <a:pt x="8380" y="15878"/>
                                <a:pt x="8380" y="15878"/>
                              </a:cubicBezTo>
                              <a:cubicBezTo>
                                <a:pt x="8380" y="15878"/>
                                <a:pt x="8380" y="15878"/>
                                <a:pt x="8374" y="15878"/>
                              </a:cubicBezTo>
                              <a:cubicBezTo>
                                <a:pt x="8369" y="15871"/>
                                <a:pt x="8369" y="15861"/>
                                <a:pt x="8364" y="15850"/>
                              </a:cubicBezTo>
                              <a:cubicBezTo>
                                <a:pt x="8358" y="15840"/>
                                <a:pt x="8353" y="15829"/>
                                <a:pt x="8353" y="15815"/>
                              </a:cubicBezTo>
                              <a:cubicBezTo>
                                <a:pt x="8353" y="15808"/>
                                <a:pt x="8347" y="15801"/>
                                <a:pt x="8347" y="15797"/>
                              </a:cubicBezTo>
                              <a:cubicBezTo>
                                <a:pt x="8347" y="15790"/>
                                <a:pt x="8342" y="15787"/>
                                <a:pt x="8342" y="15780"/>
                              </a:cubicBezTo>
                              <a:cubicBezTo>
                                <a:pt x="8336" y="15766"/>
                                <a:pt x="8336" y="15751"/>
                                <a:pt x="8331" y="15741"/>
                              </a:cubicBezTo>
                              <a:cubicBezTo>
                                <a:pt x="8326" y="15716"/>
                                <a:pt x="8315" y="15632"/>
                                <a:pt x="8342" y="15540"/>
                              </a:cubicBezTo>
                              <a:cubicBezTo>
                                <a:pt x="8353" y="15498"/>
                                <a:pt x="8374" y="15455"/>
                                <a:pt x="8396" y="15416"/>
                              </a:cubicBezTo>
                              <a:cubicBezTo>
                                <a:pt x="8423" y="15378"/>
                                <a:pt x="8450" y="15342"/>
                                <a:pt x="8472" y="15321"/>
                              </a:cubicBezTo>
                              <a:cubicBezTo>
                                <a:pt x="8477" y="15318"/>
                                <a:pt x="8477" y="15318"/>
                                <a:pt x="8477" y="15314"/>
                              </a:cubicBezTo>
                              <a:lnTo>
                                <a:pt x="8483" y="15307"/>
                              </a:lnTo>
                              <a:lnTo>
                                <a:pt x="8472" y="15307"/>
                              </a:lnTo>
                              <a:cubicBezTo>
                                <a:pt x="8472" y="15307"/>
                                <a:pt x="8271" y="15311"/>
                                <a:pt x="8136" y="15448"/>
                              </a:cubicBezTo>
                              <a:cubicBezTo>
                                <a:pt x="8130" y="15455"/>
                                <a:pt x="8125" y="15462"/>
                                <a:pt x="8114" y="15469"/>
                              </a:cubicBezTo>
                              <a:lnTo>
                                <a:pt x="8114" y="15473"/>
                              </a:lnTo>
                              <a:cubicBezTo>
                                <a:pt x="8109" y="15476"/>
                                <a:pt x="8109" y="15480"/>
                                <a:pt x="8103" y="15483"/>
                              </a:cubicBezTo>
                              <a:lnTo>
                                <a:pt x="8093" y="15498"/>
                              </a:lnTo>
                              <a:lnTo>
                                <a:pt x="8093" y="15498"/>
                              </a:lnTo>
                              <a:cubicBezTo>
                                <a:pt x="8087" y="15508"/>
                                <a:pt x="8082" y="15515"/>
                                <a:pt x="8076" y="15526"/>
                              </a:cubicBezTo>
                              <a:cubicBezTo>
                                <a:pt x="8071" y="15533"/>
                                <a:pt x="8065" y="15540"/>
                                <a:pt x="8065" y="15547"/>
                              </a:cubicBezTo>
                              <a:lnTo>
                                <a:pt x="8065" y="15547"/>
                              </a:lnTo>
                              <a:cubicBezTo>
                                <a:pt x="8055" y="15565"/>
                                <a:pt x="8049" y="15579"/>
                                <a:pt x="8044" y="15593"/>
                              </a:cubicBezTo>
                              <a:cubicBezTo>
                                <a:pt x="8038" y="15607"/>
                                <a:pt x="8033" y="15617"/>
                                <a:pt x="8033" y="15635"/>
                              </a:cubicBezTo>
                              <a:cubicBezTo>
                                <a:pt x="8022" y="15681"/>
                                <a:pt x="8017" y="15730"/>
                                <a:pt x="8011" y="15783"/>
                              </a:cubicBezTo>
                              <a:cubicBezTo>
                                <a:pt x="8006" y="15780"/>
                                <a:pt x="8000" y="15773"/>
                                <a:pt x="7995" y="15769"/>
                              </a:cubicBezTo>
                              <a:cubicBezTo>
                                <a:pt x="7984" y="15755"/>
                                <a:pt x="7968" y="15741"/>
                                <a:pt x="7957" y="15723"/>
                              </a:cubicBezTo>
                              <a:cubicBezTo>
                                <a:pt x="7946" y="15713"/>
                                <a:pt x="7941" y="15702"/>
                                <a:pt x="7930" y="15691"/>
                              </a:cubicBezTo>
                              <a:cubicBezTo>
                                <a:pt x="7925" y="15684"/>
                                <a:pt x="7919" y="15677"/>
                                <a:pt x="7914" y="15670"/>
                              </a:cubicBezTo>
                              <a:lnTo>
                                <a:pt x="7794" y="15508"/>
                              </a:lnTo>
                              <a:lnTo>
                                <a:pt x="7767" y="15473"/>
                              </a:lnTo>
                              <a:cubicBezTo>
                                <a:pt x="7751" y="15452"/>
                                <a:pt x="7729" y="15431"/>
                                <a:pt x="7713" y="15409"/>
                              </a:cubicBezTo>
                              <a:lnTo>
                                <a:pt x="7708" y="15402"/>
                              </a:lnTo>
                              <a:cubicBezTo>
                                <a:pt x="7670" y="15357"/>
                                <a:pt x="7632" y="15307"/>
                                <a:pt x="7594" y="15251"/>
                              </a:cubicBezTo>
                              <a:cubicBezTo>
                                <a:pt x="7534" y="15163"/>
                                <a:pt x="7475" y="15067"/>
                                <a:pt x="7420" y="14972"/>
                              </a:cubicBezTo>
                              <a:cubicBezTo>
                                <a:pt x="7496" y="14965"/>
                                <a:pt x="7567" y="14965"/>
                                <a:pt x="7626" y="14969"/>
                              </a:cubicBezTo>
                              <a:cubicBezTo>
                                <a:pt x="7740" y="14993"/>
                                <a:pt x="7789" y="15060"/>
                                <a:pt x="7816" y="15110"/>
                              </a:cubicBezTo>
                              <a:cubicBezTo>
                                <a:pt x="7832" y="15156"/>
                                <a:pt x="7838" y="15198"/>
                                <a:pt x="7838" y="15219"/>
                              </a:cubicBezTo>
                              <a:cubicBezTo>
                                <a:pt x="7838" y="15237"/>
                                <a:pt x="7832" y="15247"/>
                                <a:pt x="7822" y="15258"/>
                              </a:cubicBezTo>
                              <a:cubicBezTo>
                                <a:pt x="7816" y="15265"/>
                                <a:pt x="7805" y="15268"/>
                                <a:pt x="7800" y="15272"/>
                              </a:cubicBezTo>
                              <a:cubicBezTo>
                                <a:pt x="7794" y="15272"/>
                                <a:pt x="7784" y="15275"/>
                                <a:pt x="7778" y="15275"/>
                              </a:cubicBezTo>
                              <a:lnTo>
                                <a:pt x="7670" y="15297"/>
                              </a:lnTo>
                              <a:lnTo>
                                <a:pt x="7746" y="15297"/>
                              </a:lnTo>
                              <a:lnTo>
                                <a:pt x="7746" y="15300"/>
                              </a:lnTo>
                              <a:cubicBezTo>
                                <a:pt x="7746" y="15300"/>
                                <a:pt x="7756" y="15300"/>
                                <a:pt x="7767" y="15297"/>
                              </a:cubicBezTo>
                              <a:lnTo>
                                <a:pt x="7784" y="15297"/>
                              </a:lnTo>
                              <a:cubicBezTo>
                                <a:pt x="7800" y="15297"/>
                                <a:pt x="7816" y="15293"/>
                                <a:pt x="7832" y="15286"/>
                              </a:cubicBezTo>
                              <a:cubicBezTo>
                                <a:pt x="7849" y="15286"/>
                                <a:pt x="7892" y="15279"/>
                                <a:pt x="7952" y="15261"/>
                              </a:cubicBezTo>
                              <a:cubicBezTo>
                                <a:pt x="7984" y="15251"/>
                                <a:pt x="8033" y="15237"/>
                                <a:pt x="8076" y="15212"/>
                              </a:cubicBezTo>
                              <a:cubicBezTo>
                                <a:pt x="8087" y="15205"/>
                                <a:pt x="8098" y="15198"/>
                                <a:pt x="8109" y="15187"/>
                              </a:cubicBezTo>
                              <a:cubicBezTo>
                                <a:pt x="8114" y="15177"/>
                                <a:pt x="8120" y="15166"/>
                                <a:pt x="8120" y="15152"/>
                              </a:cubicBezTo>
                              <a:cubicBezTo>
                                <a:pt x="8120" y="15131"/>
                                <a:pt x="8109" y="15113"/>
                                <a:pt x="8087" y="15089"/>
                              </a:cubicBezTo>
                              <a:cubicBezTo>
                                <a:pt x="8055" y="15050"/>
                                <a:pt x="8000" y="15018"/>
                                <a:pt x="7941" y="14993"/>
                              </a:cubicBezTo>
                              <a:cubicBezTo>
                                <a:pt x="7903" y="14976"/>
                                <a:pt x="7854" y="14962"/>
                                <a:pt x="7805" y="14955"/>
                              </a:cubicBezTo>
                              <a:cubicBezTo>
                                <a:pt x="7778" y="14944"/>
                                <a:pt x="7740" y="14926"/>
                                <a:pt x="7691" y="14902"/>
                              </a:cubicBezTo>
                              <a:lnTo>
                                <a:pt x="7686" y="14898"/>
                              </a:lnTo>
                              <a:cubicBezTo>
                                <a:pt x="7664" y="14888"/>
                                <a:pt x="7643" y="14874"/>
                                <a:pt x="7616" y="14863"/>
                              </a:cubicBezTo>
                              <a:cubicBezTo>
                                <a:pt x="7605" y="14856"/>
                                <a:pt x="7588" y="14852"/>
                                <a:pt x="7572" y="14845"/>
                              </a:cubicBezTo>
                              <a:cubicBezTo>
                                <a:pt x="7561" y="14842"/>
                                <a:pt x="7551" y="14838"/>
                                <a:pt x="7540" y="14835"/>
                              </a:cubicBezTo>
                              <a:lnTo>
                                <a:pt x="7507" y="14824"/>
                              </a:lnTo>
                              <a:cubicBezTo>
                                <a:pt x="7480" y="14817"/>
                                <a:pt x="7453" y="14807"/>
                                <a:pt x="7426" y="14800"/>
                              </a:cubicBezTo>
                              <a:lnTo>
                                <a:pt x="7377" y="14789"/>
                              </a:lnTo>
                              <a:cubicBezTo>
                                <a:pt x="7361" y="14785"/>
                                <a:pt x="7345" y="14782"/>
                                <a:pt x="7334" y="14778"/>
                              </a:cubicBezTo>
                              <a:lnTo>
                                <a:pt x="7323" y="14775"/>
                              </a:lnTo>
                              <a:cubicBezTo>
                                <a:pt x="7242" y="14577"/>
                                <a:pt x="7155" y="14345"/>
                                <a:pt x="7095" y="14133"/>
                              </a:cubicBezTo>
                              <a:cubicBezTo>
                                <a:pt x="7128" y="14126"/>
                                <a:pt x="7160" y="14119"/>
                                <a:pt x="7182" y="14112"/>
                              </a:cubicBezTo>
                              <a:cubicBezTo>
                                <a:pt x="7231" y="14102"/>
                                <a:pt x="7242" y="14098"/>
                                <a:pt x="7236" y="14094"/>
                              </a:cubicBezTo>
                              <a:cubicBezTo>
                                <a:pt x="7236" y="14087"/>
                                <a:pt x="7225" y="14091"/>
                                <a:pt x="7204" y="14091"/>
                              </a:cubicBezTo>
                              <a:cubicBezTo>
                                <a:pt x="7204" y="14087"/>
                                <a:pt x="7204" y="14087"/>
                                <a:pt x="7204" y="14087"/>
                              </a:cubicBezTo>
                              <a:cubicBezTo>
                                <a:pt x="7204" y="14084"/>
                                <a:pt x="7204" y="14080"/>
                                <a:pt x="7204" y="14077"/>
                              </a:cubicBezTo>
                              <a:cubicBezTo>
                                <a:pt x="7198" y="14059"/>
                                <a:pt x="7182" y="14031"/>
                                <a:pt x="7149" y="14006"/>
                              </a:cubicBezTo>
                              <a:cubicBezTo>
                                <a:pt x="7128" y="13989"/>
                                <a:pt x="7095" y="13975"/>
                                <a:pt x="7057" y="13964"/>
                              </a:cubicBezTo>
                              <a:cubicBezTo>
                                <a:pt x="7052" y="13932"/>
                                <a:pt x="7046" y="13901"/>
                                <a:pt x="7041" y="13869"/>
                              </a:cubicBezTo>
                              <a:cubicBezTo>
                                <a:pt x="7036" y="13837"/>
                                <a:pt x="7030" y="13802"/>
                                <a:pt x="7025" y="13770"/>
                              </a:cubicBezTo>
                              <a:cubicBezTo>
                                <a:pt x="7019" y="13724"/>
                                <a:pt x="7008" y="13675"/>
                                <a:pt x="7003" y="13629"/>
                              </a:cubicBezTo>
                              <a:cubicBezTo>
                                <a:pt x="7008" y="13622"/>
                                <a:pt x="7014" y="13611"/>
                                <a:pt x="7019" y="13604"/>
                              </a:cubicBezTo>
                              <a:cubicBezTo>
                                <a:pt x="7052" y="13626"/>
                                <a:pt x="7106" y="13668"/>
                                <a:pt x="7177" y="13717"/>
                              </a:cubicBezTo>
                              <a:cubicBezTo>
                                <a:pt x="7198" y="13735"/>
                                <a:pt x="7220" y="13749"/>
                                <a:pt x="7242" y="13767"/>
                              </a:cubicBezTo>
                              <a:cubicBezTo>
                                <a:pt x="7301" y="13812"/>
                                <a:pt x="7458" y="13925"/>
                                <a:pt x="7621" y="14038"/>
                              </a:cubicBezTo>
                              <a:cubicBezTo>
                                <a:pt x="7811" y="14176"/>
                                <a:pt x="7919" y="14260"/>
                                <a:pt x="7946" y="14288"/>
                              </a:cubicBezTo>
                              <a:cubicBezTo>
                                <a:pt x="7925" y="14306"/>
                                <a:pt x="7794" y="14408"/>
                                <a:pt x="7816" y="14489"/>
                              </a:cubicBezTo>
                              <a:cubicBezTo>
                                <a:pt x="7816" y="14496"/>
                                <a:pt x="7822" y="14500"/>
                                <a:pt x="7822" y="14503"/>
                              </a:cubicBezTo>
                              <a:lnTo>
                                <a:pt x="7827" y="14518"/>
                              </a:lnTo>
                              <a:lnTo>
                                <a:pt x="7832" y="14510"/>
                              </a:lnTo>
                              <a:cubicBezTo>
                                <a:pt x="7838" y="14503"/>
                                <a:pt x="7859" y="14486"/>
                                <a:pt x="7903" y="14482"/>
                              </a:cubicBezTo>
                              <a:cubicBezTo>
                                <a:pt x="7930" y="14486"/>
                                <a:pt x="7962" y="14489"/>
                                <a:pt x="7990" y="14493"/>
                              </a:cubicBezTo>
                              <a:cubicBezTo>
                                <a:pt x="8038" y="14503"/>
                                <a:pt x="8098" y="14521"/>
                                <a:pt x="8152" y="14542"/>
                              </a:cubicBezTo>
                              <a:cubicBezTo>
                                <a:pt x="8212" y="14570"/>
                                <a:pt x="8282" y="14609"/>
                                <a:pt x="8353" y="14655"/>
                              </a:cubicBezTo>
                              <a:cubicBezTo>
                                <a:pt x="8369" y="14666"/>
                                <a:pt x="8380" y="14676"/>
                                <a:pt x="8396" y="14687"/>
                              </a:cubicBezTo>
                              <a:lnTo>
                                <a:pt x="8402" y="14690"/>
                              </a:lnTo>
                              <a:cubicBezTo>
                                <a:pt x="8510" y="14778"/>
                                <a:pt x="8591" y="14888"/>
                                <a:pt x="8651" y="14976"/>
                              </a:cubicBezTo>
                              <a:cubicBezTo>
                                <a:pt x="8667" y="14997"/>
                                <a:pt x="8678" y="15018"/>
                                <a:pt x="8694" y="15039"/>
                              </a:cubicBezTo>
                              <a:cubicBezTo>
                                <a:pt x="8770" y="15159"/>
                                <a:pt x="8835" y="15254"/>
                                <a:pt x="8857" y="15283"/>
                              </a:cubicBezTo>
                              <a:cubicBezTo>
                                <a:pt x="8916" y="15367"/>
                                <a:pt x="8976" y="15462"/>
                                <a:pt x="9019" y="15540"/>
                              </a:cubicBezTo>
                              <a:cubicBezTo>
                                <a:pt x="9041" y="15575"/>
                                <a:pt x="9057" y="15610"/>
                                <a:pt x="9068" y="15632"/>
                              </a:cubicBezTo>
                              <a:cubicBezTo>
                                <a:pt x="9079" y="15653"/>
                                <a:pt x="9084" y="15663"/>
                                <a:pt x="9090" y="15670"/>
                              </a:cubicBezTo>
                              <a:cubicBezTo>
                                <a:pt x="9074" y="15684"/>
                                <a:pt x="9036" y="15681"/>
                                <a:pt x="8987" y="15688"/>
                              </a:cubicBezTo>
                              <a:close/>
                              <a:moveTo>
                                <a:pt x="9388" y="14595"/>
                              </a:moveTo>
                              <a:cubicBezTo>
                                <a:pt x="9383" y="14644"/>
                                <a:pt x="9366" y="14683"/>
                                <a:pt x="9361" y="14701"/>
                              </a:cubicBezTo>
                              <a:lnTo>
                                <a:pt x="9361" y="14701"/>
                              </a:lnTo>
                              <a:cubicBezTo>
                                <a:pt x="9350" y="14729"/>
                                <a:pt x="9339" y="14764"/>
                                <a:pt x="9323" y="14796"/>
                              </a:cubicBezTo>
                              <a:cubicBezTo>
                                <a:pt x="9318" y="14810"/>
                                <a:pt x="9312" y="14821"/>
                                <a:pt x="9307" y="14831"/>
                              </a:cubicBezTo>
                              <a:cubicBezTo>
                                <a:pt x="9307" y="14838"/>
                                <a:pt x="9301" y="14842"/>
                                <a:pt x="9301" y="14845"/>
                              </a:cubicBezTo>
                              <a:lnTo>
                                <a:pt x="9290" y="14824"/>
                              </a:lnTo>
                              <a:cubicBezTo>
                                <a:pt x="9247" y="14754"/>
                                <a:pt x="9193" y="14687"/>
                                <a:pt x="9144" y="14623"/>
                              </a:cubicBezTo>
                              <a:cubicBezTo>
                                <a:pt x="9090" y="14553"/>
                                <a:pt x="9036" y="14500"/>
                                <a:pt x="9003" y="14468"/>
                              </a:cubicBezTo>
                              <a:cubicBezTo>
                                <a:pt x="9003" y="14465"/>
                                <a:pt x="8998" y="14458"/>
                                <a:pt x="8998" y="14451"/>
                              </a:cubicBezTo>
                              <a:cubicBezTo>
                                <a:pt x="8998" y="14440"/>
                                <a:pt x="8992" y="14429"/>
                                <a:pt x="8998" y="14419"/>
                              </a:cubicBezTo>
                              <a:cubicBezTo>
                                <a:pt x="9009" y="14391"/>
                                <a:pt x="9019" y="14369"/>
                                <a:pt x="9036" y="14352"/>
                              </a:cubicBezTo>
                              <a:cubicBezTo>
                                <a:pt x="9041" y="14348"/>
                                <a:pt x="9041" y="14345"/>
                                <a:pt x="9047" y="14338"/>
                              </a:cubicBezTo>
                              <a:cubicBezTo>
                                <a:pt x="9084" y="14306"/>
                                <a:pt x="9139" y="14281"/>
                                <a:pt x="9198" y="14267"/>
                              </a:cubicBezTo>
                              <a:cubicBezTo>
                                <a:pt x="9209" y="14264"/>
                                <a:pt x="9220" y="14260"/>
                                <a:pt x="9231" y="14257"/>
                              </a:cubicBezTo>
                              <a:lnTo>
                                <a:pt x="9231" y="14257"/>
                              </a:lnTo>
                              <a:cubicBezTo>
                                <a:pt x="9236" y="14253"/>
                                <a:pt x="9242" y="14253"/>
                                <a:pt x="9247" y="14253"/>
                              </a:cubicBezTo>
                              <a:lnTo>
                                <a:pt x="9252" y="14253"/>
                              </a:lnTo>
                              <a:lnTo>
                                <a:pt x="9252" y="14253"/>
                              </a:lnTo>
                              <a:cubicBezTo>
                                <a:pt x="9252" y="14257"/>
                                <a:pt x="9258" y="14260"/>
                                <a:pt x="9263" y="14260"/>
                              </a:cubicBezTo>
                              <a:cubicBezTo>
                                <a:pt x="9269" y="14260"/>
                                <a:pt x="9274" y="14264"/>
                                <a:pt x="9274" y="14267"/>
                              </a:cubicBezTo>
                              <a:cubicBezTo>
                                <a:pt x="9285" y="14281"/>
                                <a:pt x="9296" y="14295"/>
                                <a:pt x="9307" y="14313"/>
                              </a:cubicBezTo>
                              <a:cubicBezTo>
                                <a:pt x="9318" y="14324"/>
                                <a:pt x="9323" y="14338"/>
                                <a:pt x="9334" y="14348"/>
                              </a:cubicBezTo>
                              <a:lnTo>
                                <a:pt x="9339" y="14348"/>
                              </a:lnTo>
                              <a:lnTo>
                                <a:pt x="9339" y="14348"/>
                              </a:lnTo>
                              <a:cubicBezTo>
                                <a:pt x="9350" y="14373"/>
                                <a:pt x="9361" y="14401"/>
                                <a:pt x="9372" y="14429"/>
                              </a:cubicBezTo>
                              <a:cubicBezTo>
                                <a:pt x="9383" y="14461"/>
                                <a:pt x="9388" y="14489"/>
                                <a:pt x="9393" y="14514"/>
                              </a:cubicBezTo>
                              <a:cubicBezTo>
                                <a:pt x="9388" y="14542"/>
                                <a:pt x="9388" y="14567"/>
                                <a:pt x="9388" y="14595"/>
                              </a:cubicBezTo>
                              <a:close/>
                              <a:moveTo>
                                <a:pt x="9496" y="14250"/>
                              </a:moveTo>
                              <a:cubicBezTo>
                                <a:pt x="9486" y="14243"/>
                                <a:pt x="9480" y="14239"/>
                                <a:pt x="9469" y="14235"/>
                              </a:cubicBezTo>
                              <a:cubicBezTo>
                                <a:pt x="9442" y="14221"/>
                                <a:pt x="9410" y="14214"/>
                                <a:pt x="9377" y="14211"/>
                              </a:cubicBezTo>
                              <a:cubicBezTo>
                                <a:pt x="9372" y="14211"/>
                                <a:pt x="9372" y="14211"/>
                                <a:pt x="9366" y="14211"/>
                              </a:cubicBezTo>
                              <a:lnTo>
                                <a:pt x="9361" y="14211"/>
                              </a:lnTo>
                              <a:cubicBezTo>
                                <a:pt x="9350" y="14211"/>
                                <a:pt x="9345" y="14207"/>
                                <a:pt x="9334" y="14207"/>
                              </a:cubicBezTo>
                              <a:cubicBezTo>
                                <a:pt x="9312" y="14207"/>
                                <a:pt x="9290" y="14211"/>
                                <a:pt x="9274" y="14218"/>
                              </a:cubicBezTo>
                              <a:cubicBezTo>
                                <a:pt x="9258" y="14228"/>
                                <a:pt x="9247" y="14239"/>
                                <a:pt x="9247" y="14257"/>
                              </a:cubicBezTo>
                              <a:lnTo>
                                <a:pt x="9247" y="14250"/>
                              </a:lnTo>
                              <a:cubicBezTo>
                                <a:pt x="9247" y="14246"/>
                                <a:pt x="9247" y="14246"/>
                                <a:pt x="9247" y="14243"/>
                              </a:cubicBezTo>
                              <a:cubicBezTo>
                                <a:pt x="9247" y="14239"/>
                                <a:pt x="9242" y="14232"/>
                                <a:pt x="9236" y="14228"/>
                              </a:cubicBezTo>
                              <a:cubicBezTo>
                                <a:pt x="9231" y="14221"/>
                                <a:pt x="9225" y="14218"/>
                                <a:pt x="9220" y="14211"/>
                              </a:cubicBezTo>
                              <a:cubicBezTo>
                                <a:pt x="9215" y="14204"/>
                                <a:pt x="9204" y="14200"/>
                                <a:pt x="9193" y="14193"/>
                              </a:cubicBezTo>
                              <a:cubicBezTo>
                                <a:pt x="9177" y="14183"/>
                                <a:pt x="9160" y="14176"/>
                                <a:pt x="9139" y="14165"/>
                              </a:cubicBezTo>
                              <a:cubicBezTo>
                                <a:pt x="9133" y="14161"/>
                                <a:pt x="9122" y="14158"/>
                                <a:pt x="9117" y="14158"/>
                              </a:cubicBezTo>
                              <a:cubicBezTo>
                                <a:pt x="9106" y="14154"/>
                                <a:pt x="9074" y="14144"/>
                                <a:pt x="9030" y="14133"/>
                              </a:cubicBezTo>
                              <a:cubicBezTo>
                                <a:pt x="8981" y="14123"/>
                                <a:pt x="8938" y="14123"/>
                                <a:pt x="8895" y="14126"/>
                              </a:cubicBezTo>
                              <a:cubicBezTo>
                                <a:pt x="8862" y="14130"/>
                                <a:pt x="8824" y="14137"/>
                                <a:pt x="8797" y="14151"/>
                              </a:cubicBezTo>
                              <a:cubicBezTo>
                                <a:pt x="8786" y="14158"/>
                                <a:pt x="8770" y="14161"/>
                                <a:pt x="8765" y="14169"/>
                              </a:cubicBezTo>
                              <a:cubicBezTo>
                                <a:pt x="8759" y="14172"/>
                                <a:pt x="8759" y="14172"/>
                                <a:pt x="8754" y="14176"/>
                              </a:cubicBezTo>
                              <a:cubicBezTo>
                                <a:pt x="8754" y="14172"/>
                                <a:pt x="8754" y="14169"/>
                                <a:pt x="8759" y="14165"/>
                              </a:cubicBezTo>
                              <a:cubicBezTo>
                                <a:pt x="8765" y="14140"/>
                                <a:pt x="8781" y="14091"/>
                                <a:pt x="8824" y="14038"/>
                              </a:cubicBezTo>
                              <a:lnTo>
                                <a:pt x="8824" y="14035"/>
                              </a:lnTo>
                              <a:cubicBezTo>
                                <a:pt x="8830" y="14031"/>
                                <a:pt x="8830" y="14027"/>
                                <a:pt x="8835" y="14024"/>
                              </a:cubicBezTo>
                              <a:cubicBezTo>
                                <a:pt x="8857" y="13996"/>
                                <a:pt x="8889" y="13971"/>
                                <a:pt x="8916" y="13953"/>
                              </a:cubicBezTo>
                              <a:cubicBezTo>
                                <a:pt x="8916" y="13953"/>
                                <a:pt x="8922" y="13950"/>
                                <a:pt x="8922" y="13950"/>
                              </a:cubicBezTo>
                              <a:lnTo>
                                <a:pt x="8927" y="13946"/>
                              </a:lnTo>
                              <a:cubicBezTo>
                                <a:pt x="8954" y="13932"/>
                                <a:pt x="8976" y="13918"/>
                                <a:pt x="9003" y="13911"/>
                              </a:cubicBezTo>
                              <a:lnTo>
                                <a:pt x="9009" y="13911"/>
                              </a:lnTo>
                              <a:cubicBezTo>
                                <a:pt x="9014" y="13911"/>
                                <a:pt x="9019" y="13908"/>
                                <a:pt x="9019" y="13908"/>
                              </a:cubicBezTo>
                              <a:cubicBezTo>
                                <a:pt x="9052" y="13901"/>
                                <a:pt x="9084" y="13894"/>
                                <a:pt x="9117" y="13897"/>
                              </a:cubicBezTo>
                              <a:cubicBezTo>
                                <a:pt x="9144" y="13897"/>
                                <a:pt x="9166" y="13901"/>
                                <a:pt x="9182" y="13904"/>
                              </a:cubicBezTo>
                              <a:cubicBezTo>
                                <a:pt x="9209" y="13911"/>
                                <a:pt x="9236" y="13922"/>
                                <a:pt x="9252" y="13932"/>
                              </a:cubicBezTo>
                              <a:cubicBezTo>
                                <a:pt x="9274" y="13946"/>
                                <a:pt x="9285" y="13964"/>
                                <a:pt x="9296" y="13982"/>
                              </a:cubicBezTo>
                              <a:cubicBezTo>
                                <a:pt x="9301" y="13999"/>
                                <a:pt x="9301" y="14017"/>
                                <a:pt x="9301" y="14024"/>
                              </a:cubicBezTo>
                              <a:cubicBezTo>
                                <a:pt x="9296" y="14038"/>
                                <a:pt x="9301" y="14045"/>
                                <a:pt x="9307" y="14049"/>
                              </a:cubicBezTo>
                              <a:lnTo>
                                <a:pt x="9312" y="14049"/>
                              </a:lnTo>
                              <a:lnTo>
                                <a:pt x="9318" y="14045"/>
                              </a:lnTo>
                              <a:lnTo>
                                <a:pt x="9318" y="14042"/>
                              </a:lnTo>
                              <a:cubicBezTo>
                                <a:pt x="9318" y="14042"/>
                                <a:pt x="9318" y="14038"/>
                                <a:pt x="9323" y="14038"/>
                              </a:cubicBezTo>
                              <a:cubicBezTo>
                                <a:pt x="9323" y="14038"/>
                                <a:pt x="9323" y="14038"/>
                                <a:pt x="9323" y="14038"/>
                              </a:cubicBezTo>
                              <a:lnTo>
                                <a:pt x="9323" y="14049"/>
                              </a:lnTo>
                              <a:lnTo>
                                <a:pt x="9334" y="14042"/>
                              </a:lnTo>
                              <a:cubicBezTo>
                                <a:pt x="9345" y="14038"/>
                                <a:pt x="9355" y="14035"/>
                                <a:pt x="9366" y="14035"/>
                              </a:cubicBezTo>
                              <a:lnTo>
                                <a:pt x="9372" y="14035"/>
                              </a:lnTo>
                              <a:cubicBezTo>
                                <a:pt x="9377" y="14035"/>
                                <a:pt x="9383" y="14035"/>
                                <a:pt x="9388" y="14031"/>
                              </a:cubicBezTo>
                              <a:cubicBezTo>
                                <a:pt x="9410" y="14027"/>
                                <a:pt x="9431" y="14027"/>
                                <a:pt x="9453" y="14020"/>
                              </a:cubicBezTo>
                              <a:cubicBezTo>
                                <a:pt x="9475" y="14017"/>
                                <a:pt x="9491" y="14010"/>
                                <a:pt x="9507" y="14003"/>
                              </a:cubicBezTo>
                              <a:lnTo>
                                <a:pt x="9518" y="13999"/>
                              </a:lnTo>
                              <a:cubicBezTo>
                                <a:pt x="9545" y="13989"/>
                                <a:pt x="9567" y="13978"/>
                                <a:pt x="9583" y="13968"/>
                              </a:cubicBezTo>
                              <a:cubicBezTo>
                                <a:pt x="9599" y="13961"/>
                                <a:pt x="9616" y="13950"/>
                                <a:pt x="9626" y="13939"/>
                              </a:cubicBezTo>
                              <a:cubicBezTo>
                                <a:pt x="9637" y="13929"/>
                                <a:pt x="9648" y="13922"/>
                                <a:pt x="9664" y="13908"/>
                              </a:cubicBezTo>
                              <a:cubicBezTo>
                                <a:pt x="9702" y="13865"/>
                                <a:pt x="9724" y="13830"/>
                                <a:pt x="9735" y="13791"/>
                              </a:cubicBezTo>
                              <a:cubicBezTo>
                                <a:pt x="9735" y="13784"/>
                                <a:pt x="9735" y="13781"/>
                                <a:pt x="9740" y="13774"/>
                              </a:cubicBezTo>
                              <a:cubicBezTo>
                                <a:pt x="9757" y="13731"/>
                                <a:pt x="9805" y="13717"/>
                                <a:pt x="9908" y="13717"/>
                              </a:cubicBezTo>
                              <a:cubicBezTo>
                                <a:pt x="9908" y="13717"/>
                                <a:pt x="9914" y="13717"/>
                                <a:pt x="9914" y="13717"/>
                              </a:cubicBezTo>
                              <a:cubicBezTo>
                                <a:pt x="9914" y="13717"/>
                                <a:pt x="9914" y="13721"/>
                                <a:pt x="9914" y="13721"/>
                              </a:cubicBezTo>
                              <a:lnTo>
                                <a:pt x="9914" y="13724"/>
                              </a:lnTo>
                              <a:cubicBezTo>
                                <a:pt x="9914" y="13724"/>
                                <a:pt x="9914" y="13728"/>
                                <a:pt x="9908" y="13728"/>
                              </a:cubicBezTo>
                              <a:lnTo>
                                <a:pt x="9903" y="13731"/>
                              </a:lnTo>
                              <a:cubicBezTo>
                                <a:pt x="9903" y="13735"/>
                                <a:pt x="9898" y="13735"/>
                                <a:pt x="9898" y="13738"/>
                              </a:cubicBezTo>
                              <a:lnTo>
                                <a:pt x="9892" y="13742"/>
                              </a:lnTo>
                              <a:lnTo>
                                <a:pt x="9892" y="13742"/>
                              </a:lnTo>
                              <a:cubicBezTo>
                                <a:pt x="9892" y="13742"/>
                                <a:pt x="9892" y="13745"/>
                                <a:pt x="9892" y="13745"/>
                              </a:cubicBezTo>
                              <a:lnTo>
                                <a:pt x="9887" y="13749"/>
                              </a:lnTo>
                              <a:cubicBezTo>
                                <a:pt x="9876" y="13756"/>
                                <a:pt x="9870" y="13767"/>
                                <a:pt x="9860" y="13777"/>
                              </a:cubicBezTo>
                              <a:cubicBezTo>
                                <a:pt x="9832" y="13805"/>
                                <a:pt x="9800" y="13848"/>
                                <a:pt x="9767" y="13890"/>
                              </a:cubicBezTo>
                              <a:cubicBezTo>
                                <a:pt x="9746" y="13925"/>
                                <a:pt x="9702" y="13985"/>
                                <a:pt x="9664" y="14052"/>
                              </a:cubicBezTo>
                              <a:cubicBezTo>
                                <a:pt x="9654" y="14070"/>
                                <a:pt x="9643" y="14087"/>
                                <a:pt x="9632" y="14105"/>
                              </a:cubicBezTo>
                              <a:cubicBezTo>
                                <a:pt x="9605" y="14151"/>
                                <a:pt x="9583" y="14193"/>
                                <a:pt x="9572" y="14235"/>
                              </a:cubicBezTo>
                              <a:lnTo>
                                <a:pt x="9567" y="14246"/>
                              </a:lnTo>
                              <a:cubicBezTo>
                                <a:pt x="9561" y="14267"/>
                                <a:pt x="9556" y="14288"/>
                                <a:pt x="9551" y="14310"/>
                              </a:cubicBezTo>
                              <a:cubicBezTo>
                                <a:pt x="9551" y="14313"/>
                                <a:pt x="9551" y="14317"/>
                                <a:pt x="9551" y="14324"/>
                              </a:cubicBezTo>
                              <a:cubicBezTo>
                                <a:pt x="9551" y="14324"/>
                                <a:pt x="9551" y="14324"/>
                                <a:pt x="9551" y="14320"/>
                              </a:cubicBezTo>
                              <a:cubicBezTo>
                                <a:pt x="9545" y="14313"/>
                                <a:pt x="9545" y="14306"/>
                                <a:pt x="9540" y="14299"/>
                              </a:cubicBezTo>
                              <a:lnTo>
                                <a:pt x="9540" y="14295"/>
                              </a:lnTo>
                              <a:cubicBezTo>
                                <a:pt x="9529" y="14278"/>
                                <a:pt x="9513" y="14264"/>
                                <a:pt x="9496" y="14250"/>
                              </a:cubicBezTo>
                              <a:close/>
                              <a:moveTo>
                                <a:pt x="9935" y="19160"/>
                              </a:moveTo>
                              <a:cubicBezTo>
                                <a:pt x="9925" y="19167"/>
                                <a:pt x="9908" y="19167"/>
                                <a:pt x="9903" y="19160"/>
                              </a:cubicBezTo>
                              <a:cubicBezTo>
                                <a:pt x="9898" y="19157"/>
                                <a:pt x="9898" y="19153"/>
                                <a:pt x="9898" y="19150"/>
                              </a:cubicBezTo>
                              <a:cubicBezTo>
                                <a:pt x="9908" y="19146"/>
                                <a:pt x="9925" y="19139"/>
                                <a:pt x="9935" y="19136"/>
                              </a:cubicBezTo>
                              <a:cubicBezTo>
                                <a:pt x="9935" y="19136"/>
                                <a:pt x="9935" y="19136"/>
                                <a:pt x="9935" y="19136"/>
                              </a:cubicBezTo>
                              <a:cubicBezTo>
                                <a:pt x="9941" y="19139"/>
                                <a:pt x="9941" y="19143"/>
                                <a:pt x="9941" y="19146"/>
                              </a:cubicBezTo>
                              <a:cubicBezTo>
                                <a:pt x="9941" y="19153"/>
                                <a:pt x="9941" y="19157"/>
                                <a:pt x="9935" y="19160"/>
                              </a:cubicBezTo>
                              <a:close/>
                              <a:moveTo>
                                <a:pt x="10011" y="19566"/>
                              </a:moveTo>
                              <a:cubicBezTo>
                                <a:pt x="10011" y="19562"/>
                                <a:pt x="10006" y="19562"/>
                                <a:pt x="10006" y="19559"/>
                              </a:cubicBezTo>
                              <a:cubicBezTo>
                                <a:pt x="10006" y="19555"/>
                                <a:pt x="10006" y="19552"/>
                                <a:pt x="10011" y="19548"/>
                              </a:cubicBezTo>
                              <a:cubicBezTo>
                                <a:pt x="10017" y="19545"/>
                                <a:pt x="10022" y="19545"/>
                                <a:pt x="10028" y="19545"/>
                              </a:cubicBezTo>
                              <a:cubicBezTo>
                                <a:pt x="10033" y="19545"/>
                                <a:pt x="10038" y="19545"/>
                                <a:pt x="10044" y="19548"/>
                              </a:cubicBezTo>
                              <a:cubicBezTo>
                                <a:pt x="10049" y="19552"/>
                                <a:pt x="10049" y="19552"/>
                                <a:pt x="10049" y="19555"/>
                              </a:cubicBezTo>
                              <a:cubicBezTo>
                                <a:pt x="10044" y="19559"/>
                                <a:pt x="10028" y="19562"/>
                                <a:pt x="10011" y="19566"/>
                              </a:cubicBezTo>
                              <a:close/>
                              <a:moveTo>
                                <a:pt x="11242" y="14056"/>
                              </a:moveTo>
                              <a:cubicBezTo>
                                <a:pt x="11193" y="14112"/>
                                <a:pt x="11166" y="14176"/>
                                <a:pt x="11150" y="14232"/>
                              </a:cubicBezTo>
                              <a:cubicBezTo>
                                <a:pt x="11117" y="14331"/>
                                <a:pt x="11074" y="14475"/>
                                <a:pt x="11090" y="14606"/>
                              </a:cubicBezTo>
                              <a:cubicBezTo>
                                <a:pt x="11095" y="14690"/>
                                <a:pt x="11128" y="14775"/>
                                <a:pt x="11171" y="14845"/>
                              </a:cubicBezTo>
                              <a:cubicBezTo>
                                <a:pt x="11182" y="14867"/>
                                <a:pt x="11198" y="14888"/>
                                <a:pt x="11209" y="14909"/>
                              </a:cubicBezTo>
                              <a:cubicBezTo>
                                <a:pt x="11188" y="14919"/>
                                <a:pt x="11144" y="14969"/>
                                <a:pt x="11128" y="14993"/>
                              </a:cubicBezTo>
                              <a:cubicBezTo>
                                <a:pt x="11101" y="15032"/>
                                <a:pt x="11079" y="15071"/>
                                <a:pt x="11068" y="15106"/>
                              </a:cubicBezTo>
                              <a:cubicBezTo>
                                <a:pt x="11057" y="15134"/>
                                <a:pt x="11052" y="15159"/>
                                <a:pt x="11047" y="15180"/>
                              </a:cubicBezTo>
                              <a:cubicBezTo>
                                <a:pt x="11047" y="15201"/>
                                <a:pt x="11047" y="15226"/>
                                <a:pt x="11052" y="15240"/>
                              </a:cubicBezTo>
                              <a:cubicBezTo>
                                <a:pt x="11052" y="15240"/>
                                <a:pt x="11047" y="15240"/>
                                <a:pt x="11047" y="15240"/>
                              </a:cubicBezTo>
                              <a:cubicBezTo>
                                <a:pt x="10987" y="15254"/>
                                <a:pt x="10933" y="15293"/>
                                <a:pt x="10917" y="15342"/>
                              </a:cubicBezTo>
                              <a:cubicBezTo>
                                <a:pt x="10911" y="15353"/>
                                <a:pt x="10911" y="15367"/>
                                <a:pt x="10911" y="15378"/>
                              </a:cubicBezTo>
                              <a:lnTo>
                                <a:pt x="10884" y="15353"/>
                              </a:lnTo>
                              <a:cubicBezTo>
                                <a:pt x="10895" y="15321"/>
                                <a:pt x="10862" y="15085"/>
                                <a:pt x="10841" y="14958"/>
                              </a:cubicBezTo>
                              <a:cubicBezTo>
                                <a:pt x="10835" y="14916"/>
                                <a:pt x="10824" y="14852"/>
                                <a:pt x="10808" y="14771"/>
                              </a:cubicBezTo>
                              <a:lnTo>
                                <a:pt x="10786" y="14662"/>
                              </a:lnTo>
                              <a:lnTo>
                                <a:pt x="10776" y="14623"/>
                              </a:lnTo>
                              <a:cubicBezTo>
                                <a:pt x="10765" y="14584"/>
                                <a:pt x="10759" y="14542"/>
                                <a:pt x="10738" y="14500"/>
                              </a:cubicBezTo>
                              <a:cubicBezTo>
                                <a:pt x="10721" y="14458"/>
                                <a:pt x="10689" y="14422"/>
                                <a:pt x="10662" y="14384"/>
                              </a:cubicBezTo>
                              <a:cubicBezTo>
                                <a:pt x="10656" y="14377"/>
                                <a:pt x="10651" y="14369"/>
                                <a:pt x="10646" y="14362"/>
                              </a:cubicBezTo>
                              <a:cubicBezTo>
                                <a:pt x="10613" y="14320"/>
                                <a:pt x="10586" y="14274"/>
                                <a:pt x="10570" y="14228"/>
                              </a:cubicBezTo>
                              <a:cubicBezTo>
                                <a:pt x="10553" y="14186"/>
                                <a:pt x="10543" y="14140"/>
                                <a:pt x="10543" y="14102"/>
                              </a:cubicBezTo>
                              <a:cubicBezTo>
                                <a:pt x="10543" y="14098"/>
                                <a:pt x="10543" y="14091"/>
                                <a:pt x="10543" y="14087"/>
                              </a:cubicBezTo>
                              <a:cubicBezTo>
                                <a:pt x="10548" y="14063"/>
                                <a:pt x="10553" y="14038"/>
                                <a:pt x="10564" y="14017"/>
                              </a:cubicBezTo>
                              <a:cubicBezTo>
                                <a:pt x="10570" y="14010"/>
                                <a:pt x="10575" y="14003"/>
                                <a:pt x="10580" y="13999"/>
                              </a:cubicBezTo>
                              <a:cubicBezTo>
                                <a:pt x="10597" y="13985"/>
                                <a:pt x="10597" y="13985"/>
                                <a:pt x="10591" y="13982"/>
                              </a:cubicBezTo>
                              <a:cubicBezTo>
                                <a:pt x="10591" y="13982"/>
                                <a:pt x="10591" y="13982"/>
                                <a:pt x="10591" y="13982"/>
                              </a:cubicBezTo>
                              <a:cubicBezTo>
                                <a:pt x="10624" y="13957"/>
                                <a:pt x="10662" y="13936"/>
                                <a:pt x="10700" y="13915"/>
                              </a:cubicBezTo>
                              <a:cubicBezTo>
                                <a:pt x="10770" y="13883"/>
                                <a:pt x="10851" y="13858"/>
                                <a:pt x="10927" y="13844"/>
                              </a:cubicBezTo>
                              <a:cubicBezTo>
                                <a:pt x="10987" y="13834"/>
                                <a:pt x="11052" y="13834"/>
                                <a:pt x="11123" y="13837"/>
                              </a:cubicBezTo>
                              <a:cubicBezTo>
                                <a:pt x="11128" y="13837"/>
                                <a:pt x="11133" y="13837"/>
                                <a:pt x="11139" y="13837"/>
                              </a:cubicBezTo>
                              <a:lnTo>
                                <a:pt x="11144" y="13837"/>
                              </a:lnTo>
                              <a:cubicBezTo>
                                <a:pt x="11150" y="13841"/>
                                <a:pt x="11160" y="13841"/>
                                <a:pt x="11166" y="13844"/>
                              </a:cubicBezTo>
                              <a:cubicBezTo>
                                <a:pt x="11171" y="13844"/>
                                <a:pt x="11177" y="13848"/>
                                <a:pt x="11182" y="13848"/>
                              </a:cubicBezTo>
                              <a:cubicBezTo>
                                <a:pt x="11182" y="13848"/>
                                <a:pt x="11188" y="13848"/>
                                <a:pt x="11188" y="13848"/>
                              </a:cubicBezTo>
                              <a:cubicBezTo>
                                <a:pt x="11204" y="13848"/>
                                <a:pt x="11209" y="13844"/>
                                <a:pt x="11215" y="13841"/>
                              </a:cubicBezTo>
                              <a:cubicBezTo>
                                <a:pt x="11220" y="13837"/>
                                <a:pt x="11215" y="13830"/>
                                <a:pt x="11209" y="13827"/>
                              </a:cubicBezTo>
                              <a:cubicBezTo>
                                <a:pt x="11209" y="13823"/>
                                <a:pt x="11215" y="13816"/>
                                <a:pt x="11215" y="13805"/>
                              </a:cubicBezTo>
                              <a:cubicBezTo>
                                <a:pt x="11215" y="13788"/>
                                <a:pt x="11198" y="13760"/>
                                <a:pt x="11160" y="13735"/>
                              </a:cubicBezTo>
                              <a:cubicBezTo>
                                <a:pt x="11144" y="13724"/>
                                <a:pt x="11117" y="13714"/>
                                <a:pt x="11095" y="13707"/>
                              </a:cubicBezTo>
                              <a:cubicBezTo>
                                <a:pt x="11074" y="13700"/>
                                <a:pt x="11047" y="13696"/>
                                <a:pt x="11014" y="13696"/>
                              </a:cubicBezTo>
                              <a:cubicBezTo>
                                <a:pt x="10960" y="13696"/>
                                <a:pt x="10911" y="13700"/>
                                <a:pt x="10862" y="13707"/>
                              </a:cubicBezTo>
                              <a:lnTo>
                                <a:pt x="10846" y="13710"/>
                              </a:lnTo>
                              <a:cubicBezTo>
                                <a:pt x="10803" y="13717"/>
                                <a:pt x="10732" y="13728"/>
                                <a:pt x="10651" y="13749"/>
                              </a:cubicBezTo>
                              <a:cubicBezTo>
                                <a:pt x="10597" y="13763"/>
                                <a:pt x="10553" y="13781"/>
                                <a:pt x="10515" y="13802"/>
                              </a:cubicBezTo>
                              <a:cubicBezTo>
                                <a:pt x="10472" y="13823"/>
                                <a:pt x="10434" y="13855"/>
                                <a:pt x="10407" y="13890"/>
                              </a:cubicBezTo>
                              <a:cubicBezTo>
                                <a:pt x="10347" y="13964"/>
                                <a:pt x="10326" y="14045"/>
                                <a:pt x="10315" y="14105"/>
                              </a:cubicBezTo>
                              <a:cubicBezTo>
                                <a:pt x="10309" y="14137"/>
                                <a:pt x="10304" y="14172"/>
                                <a:pt x="10304" y="14204"/>
                              </a:cubicBezTo>
                              <a:cubicBezTo>
                                <a:pt x="10299" y="14260"/>
                                <a:pt x="10304" y="14313"/>
                                <a:pt x="10326" y="14362"/>
                              </a:cubicBezTo>
                              <a:cubicBezTo>
                                <a:pt x="10326" y="14362"/>
                                <a:pt x="10326" y="14387"/>
                                <a:pt x="10326" y="14429"/>
                              </a:cubicBezTo>
                              <a:lnTo>
                                <a:pt x="10326" y="14433"/>
                              </a:lnTo>
                              <a:cubicBezTo>
                                <a:pt x="10326" y="14436"/>
                                <a:pt x="10326" y="14436"/>
                                <a:pt x="10326" y="14440"/>
                              </a:cubicBezTo>
                              <a:cubicBezTo>
                                <a:pt x="10326" y="14496"/>
                                <a:pt x="10331" y="14560"/>
                                <a:pt x="10347" y="14634"/>
                              </a:cubicBezTo>
                              <a:cubicBezTo>
                                <a:pt x="10353" y="14655"/>
                                <a:pt x="10353" y="14673"/>
                                <a:pt x="10358" y="14694"/>
                              </a:cubicBezTo>
                              <a:cubicBezTo>
                                <a:pt x="10380" y="14800"/>
                                <a:pt x="10407" y="14888"/>
                                <a:pt x="10445" y="14958"/>
                              </a:cubicBezTo>
                              <a:cubicBezTo>
                                <a:pt x="10450" y="14969"/>
                                <a:pt x="10450" y="14976"/>
                                <a:pt x="10456" y="14986"/>
                              </a:cubicBezTo>
                              <a:cubicBezTo>
                                <a:pt x="10461" y="15000"/>
                                <a:pt x="10472" y="15015"/>
                                <a:pt x="10477" y="15029"/>
                              </a:cubicBezTo>
                              <a:lnTo>
                                <a:pt x="10499" y="15064"/>
                              </a:lnTo>
                              <a:cubicBezTo>
                                <a:pt x="10515" y="15085"/>
                                <a:pt x="10526" y="15103"/>
                                <a:pt x="10532" y="15113"/>
                              </a:cubicBezTo>
                              <a:cubicBezTo>
                                <a:pt x="10537" y="15124"/>
                                <a:pt x="10548" y="15134"/>
                                <a:pt x="10553" y="15145"/>
                              </a:cubicBezTo>
                              <a:cubicBezTo>
                                <a:pt x="10564" y="15159"/>
                                <a:pt x="10575" y="15173"/>
                                <a:pt x="10580" y="15187"/>
                              </a:cubicBezTo>
                              <a:cubicBezTo>
                                <a:pt x="10613" y="15240"/>
                                <a:pt x="10635" y="15290"/>
                                <a:pt x="10651" y="15328"/>
                              </a:cubicBezTo>
                              <a:cubicBezTo>
                                <a:pt x="10656" y="15350"/>
                                <a:pt x="10656" y="15350"/>
                                <a:pt x="10667" y="15350"/>
                              </a:cubicBezTo>
                              <a:cubicBezTo>
                                <a:pt x="10667" y="15350"/>
                                <a:pt x="10667" y="15350"/>
                                <a:pt x="10667" y="15350"/>
                              </a:cubicBezTo>
                              <a:cubicBezTo>
                                <a:pt x="10667" y="15353"/>
                                <a:pt x="10667" y="15353"/>
                                <a:pt x="10667" y="15357"/>
                              </a:cubicBezTo>
                              <a:cubicBezTo>
                                <a:pt x="10656" y="15360"/>
                                <a:pt x="10646" y="15360"/>
                                <a:pt x="10640" y="15364"/>
                              </a:cubicBezTo>
                              <a:cubicBezTo>
                                <a:pt x="10624" y="15367"/>
                                <a:pt x="10608" y="15374"/>
                                <a:pt x="10597" y="15381"/>
                              </a:cubicBezTo>
                              <a:cubicBezTo>
                                <a:pt x="10602" y="15360"/>
                                <a:pt x="10602" y="15332"/>
                                <a:pt x="10597" y="15314"/>
                              </a:cubicBezTo>
                              <a:lnTo>
                                <a:pt x="10591" y="15286"/>
                              </a:lnTo>
                              <a:cubicBezTo>
                                <a:pt x="10591" y="15279"/>
                                <a:pt x="10586" y="15272"/>
                                <a:pt x="10586" y="15251"/>
                              </a:cubicBezTo>
                              <a:lnTo>
                                <a:pt x="10586" y="15247"/>
                              </a:lnTo>
                              <a:lnTo>
                                <a:pt x="10543" y="15251"/>
                              </a:lnTo>
                              <a:cubicBezTo>
                                <a:pt x="10537" y="15251"/>
                                <a:pt x="10532" y="15251"/>
                                <a:pt x="10526" y="15254"/>
                              </a:cubicBezTo>
                              <a:lnTo>
                                <a:pt x="10521" y="15254"/>
                              </a:lnTo>
                              <a:cubicBezTo>
                                <a:pt x="10505" y="15258"/>
                                <a:pt x="10494" y="15261"/>
                                <a:pt x="10477" y="15265"/>
                              </a:cubicBezTo>
                              <a:cubicBezTo>
                                <a:pt x="10450" y="15272"/>
                                <a:pt x="10423" y="15286"/>
                                <a:pt x="10402" y="15300"/>
                              </a:cubicBezTo>
                              <a:cubicBezTo>
                                <a:pt x="10402" y="15300"/>
                                <a:pt x="10396" y="15304"/>
                                <a:pt x="10396" y="15304"/>
                              </a:cubicBezTo>
                              <a:lnTo>
                                <a:pt x="10396" y="15307"/>
                              </a:lnTo>
                              <a:cubicBezTo>
                                <a:pt x="10374" y="15321"/>
                                <a:pt x="10353" y="15339"/>
                                <a:pt x="10342" y="15360"/>
                              </a:cubicBezTo>
                              <a:cubicBezTo>
                                <a:pt x="10342" y="15364"/>
                                <a:pt x="10337" y="15367"/>
                                <a:pt x="10337" y="15367"/>
                              </a:cubicBezTo>
                              <a:cubicBezTo>
                                <a:pt x="10331" y="15364"/>
                                <a:pt x="10331" y="15360"/>
                                <a:pt x="10326" y="15357"/>
                              </a:cubicBezTo>
                              <a:cubicBezTo>
                                <a:pt x="10320" y="15353"/>
                                <a:pt x="10320" y="15353"/>
                                <a:pt x="10315" y="15350"/>
                              </a:cubicBezTo>
                              <a:cubicBezTo>
                                <a:pt x="10304" y="15339"/>
                                <a:pt x="10288" y="15328"/>
                                <a:pt x="10272" y="15318"/>
                              </a:cubicBezTo>
                              <a:cubicBezTo>
                                <a:pt x="10250" y="15307"/>
                                <a:pt x="10234" y="15293"/>
                                <a:pt x="10217" y="15279"/>
                              </a:cubicBezTo>
                              <a:cubicBezTo>
                                <a:pt x="10217" y="15279"/>
                                <a:pt x="10217" y="15275"/>
                                <a:pt x="10212" y="15275"/>
                              </a:cubicBezTo>
                              <a:lnTo>
                                <a:pt x="10212" y="15272"/>
                              </a:lnTo>
                              <a:cubicBezTo>
                                <a:pt x="10206" y="15268"/>
                                <a:pt x="10206" y="15265"/>
                                <a:pt x="10201" y="15261"/>
                              </a:cubicBezTo>
                              <a:lnTo>
                                <a:pt x="10196" y="15258"/>
                              </a:lnTo>
                              <a:cubicBezTo>
                                <a:pt x="10196" y="15258"/>
                                <a:pt x="10196" y="15254"/>
                                <a:pt x="10190" y="15254"/>
                              </a:cubicBezTo>
                              <a:cubicBezTo>
                                <a:pt x="10185" y="15251"/>
                                <a:pt x="10185" y="15244"/>
                                <a:pt x="10185" y="15240"/>
                              </a:cubicBezTo>
                              <a:cubicBezTo>
                                <a:pt x="10185" y="15240"/>
                                <a:pt x="10185" y="15237"/>
                                <a:pt x="10185" y="15237"/>
                              </a:cubicBezTo>
                              <a:lnTo>
                                <a:pt x="10185" y="15233"/>
                              </a:lnTo>
                              <a:cubicBezTo>
                                <a:pt x="10185" y="15233"/>
                                <a:pt x="10185" y="15230"/>
                                <a:pt x="10185" y="15230"/>
                              </a:cubicBezTo>
                              <a:lnTo>
                                <a:pt x="10185" y="15198"/>
                              </a:lnTo>
                              <a:lnTo>
                                <a:pt x="10125" y="15216"/>
                              </a:lnTo>
                              <a:lnTo>
                                <a:pt x="10098" y="15226"/>
                              </a:lnTo>
                              <a:cubicBezTo>
                                <a:pt x="10082" y="15233"/>
                                <a:pt x="10060" y="15240"/>
                                <a:pt x="10044" y="15247"/>
                              </a:cubicBezTo>
                              <a:cubicBezTo>
                                <a:pt x="10006" y="15265"/>
                                <a:pt x="9973" y="15283"/>
                                <a:pt x="9946" y="15304"/>
                              </a:cubicBezTo>
                              <a:cubicBezTo>
                                <a:pt x="9919" y="15325"/>
                                <a:pt x="9898" y="15350"/>
                                <a:pt x="9887" y="15374"/>
                              </a:cubicBezTo>
                              <a:cubicBezTo>
                                <a:pt x="9881" y="15385"/>
                                <a:pt x="9876" y="15399"/>
                                <a:pt x="9876" y="15409"/>
                              </a:cubicBezTo>
                              <a:cubicBezTo>
                                <a:pt x="9849" y="15385"/>
                                <a:pt x="9811" y="15357"/>
                                <a:pt x="9751" y="15353"/>
                              </a:cubicBezTo>
                              <a:lnTo>
                                <a:pt x="9740" y="15353"/>
                              </a:lnTo>
                              <a:lnTo>
                                <a:pt x="9740" y="15353"/>
                              </a:lnTo>
                              <a:cubicBezTo>
                                <a:pt x="9740" y="15350"/>
                                <a:pt x="9740" y="15342"/>
                                <a:pt x="9735" y="15328"/>
                              </a:cubicBezTo>
                              <a:cubicBezTo>
                                <a:pt x="9735" y="15321"/>
                                <a:pt x="9735" y="15311"/>
                                <a:pt x="9729" y="15300"/>
                              </a:cubicBezTo>
                              <a:cubicBezTo>
                                <a:pt x="9724" y="15230"/>
                                <a:pt x="9724" y="15163"/>
                                <a:pt x="9735" y="15103"/>
                              </a:cubicBezTo>
                              <a:cubicBezTo>
                                <a:pt x="9746" y="15046"/>
                                <a:pt x="9762" y="14986"/>
                                <a:pt x="9784" y="14926"/>
                              </a:cubicBezTo>
                              <a:cubicBezTo>
                                <a:pt x="9789" y="14909"/>
                                <a:pt x="9800" y="14891"/>
                                <a:pt x="9811" y="14874"/>
                              </a:cubicBezTo>
                              <a:cubicBezTo>
                                <a:pt x="9816" y="14863"/>
                                <a:pt x="9822" y="14852"/>
                                <a:pt x="9827" y="14842"/>
                              </a:cubicBezTo>
                              <a:cubicBezTo>
                                <a:pt x="9832" y="14835"/>
                                <a:pt x="9832" y="14831"/>
                                <a:pt x="9838" y="14828"/>
                              </a:cubicBezTo>
                              <a:cubicBezTo>
                                <a:pt x="9849" y="14814"/>
                                <a:pt x="9854" y="14800"/>
                                <a:pt x="9865" y="14785"/>
                              </a:cubicBezTo>
                              <a:cubicBezTo>
                                <a:pt x="9881" y="14761"/>
                                <a:pt x="9898" y="14743"/>
                                <a:pt x="9903" y="14729"/>
                              </a:cubicBezTo>
                              <a:cubicBezTo>
                                <a:pt x="9914" y="14711"/>
                                <a:pt x="9930" y="14697"/>
                                <a:pt x="9941" y="14680"/>
                              </a:cubicBezTo>
                              <a:cubicBezTo>
                                <a:pt x="9946" y="14673"/>
                                <a:pt x="9952" y="14666"/>
                                <a:pt x="9957" y="14659"/>
                              </a:cubicBezTo>
                              <a:cubicBezTo>
                                <a:pt x="9963" y="14651"/>
                                <a:pt x="9973" y="14641"/>
                                <a:pt x="9979" y="14634"/>
                              </a:cubicBezTo>
                              <a:cubicBezTo>
                                <a:pt x="9995" y="14616"/>
                                <a:pt x="10006" y="14602"/>
                                <a:pt x="10022" y="14588"/>
                              </a:cubicBezTo>
                              <a:cubicBezTo>
                                <a:pt x="10028" y="14585"/>
                                <a:pt x="10033" y="14577"/>
                                <a:pt x="10038" y="14574"/>
                              </a:cubicBezTo>
                              <a:cubicBezTo>
                                <a:pt x="10060" y="14560"/>
                                <a:pt x="10076" y="14546"/>
                                <a:pt x="10093" y="14535"/>
                              </a:cubicBezTo>
                              <a:lnTo>
                                <a:pt x="10098" y="14532"/>
                              </a:lnTo>
                              <a:lnTo>
                                <a:pt x="10093" y="14528"/>
                              </a:lnTo>
                              <a:cubicBezTo>
                                <a:pt x="10093" y="14528"/>
                                <a:pt x="10087" y="14525"/>
                                <a:pt x="10087" y="14525"/>
                              </a:cubicBezTo>
                              <a:cubicBezTo>
                                <a:pt x="10098" y="14514"/>
                                <a:pt x="10098" y="14510"/>
                                <a:pt x="10093" y="14507"/>
                              </a:cubicBezTo>
                              <a:cubicBezTo>
                                <a:pt x="10087" y="14503"/>
                                <a:pt x="10082" y="14507"/>
                                <a:pt x="10060" y="14518"/>
                              </a:cubicBezTo>
                              <a:cubicBezTo>
                                <a:pt x="10049" y="14514"/>
                                <a:pt x="10033" y="14510"/>
                                <a:pt x="10006" y="14514"/>
                              </a:cubicBezTo>
                              <a:cubicBezTo>
                                <a:pt x="9963" y="14518"/>
                                <a:pt x="9892" y="14535"/>
                                <a:pt x="9827" y="14570"/>
                              </a:cubicBezTo>
                              <a:cubicBezTo>
                                <a:pt x="9773" y="14599"/>
                                <a:pt x="9719" y="14644"/>
                                <a:pt x="9681" y="14687"/>
                              </a:cubicBezTo>
                              <a:cubicBezTo>
                                <a:pt x="9648" y="14729"/>
                                <a:pt x="9632" y="14764"/>
                                <a:pt x="9621" y="14778"/>
                              </a:cubicBezTo>
                              <a:cubicBezTo>
                                <a:pt x="9599" y="14828"/>
                                <a:pt x="9578" y="14909"/>
                                <a:pt x="9583" y="14934"/>
                              </a:cubicBezTo>
                              <a:cubicBezTo>
                                <a:pt x="9572" y="14937"/>
                                <a:pt x="9556" y="14941"/>
                                <a:pt x="9545" y="14941"/>
                              </a:cubicBezTo>
                              <a:cubicBezTo>
                                <a:pt x="9551" y="14912"/>
                                <a:pt x="9556" y="14888"/>
                                <a:pt x="9561" y="14863"/>
                              </a:cubicBezTo>
                              <a:cubicBezTo>
                                <a:pt x="9567" y="14845"/>
                                <a:pt x="9567" y="14831"/>
                                <a:pt x="9572" y="14814"/>
                              </a:cubicBezTo>
                              <a:cubicBezTo>
                                <a:pt x="9599" y="14736"/>
                                <a:pt x="9654" y="14577"/>
                                <a:pt x="9729" y="14412"/>
                              </a:cubicBezTo>
                              <a:cubicBezTo>
                                <a:pt x="9784" y="14310"/>
                                <a:pt x="9827" y="14232"/>
                                <a:pt x="9854" y="14193"/>
                              </a:cubicBezTo>
                              <a:cubicBezTo>
                                <a:pt x="9887" y="14140"/>
                                <a:pt x="9914" y="14094"/>
                                <a:pt x="9941" y="14056"/>
                              </a:cubicBezTo>
                              <a:cubicBezTo>
                                <a:pt x="9968" y="14013"/>
                                <a:pt x="10006" y="13968"/>
                                <a:pt x="10044" y="13925"/>
                              </a:cubicBezTo>
                              <a:cubicBezTo>
                                <a:pt x="10060" y="13908"/>
                                <a:pt x="10076" y="13890"/>
                                <a:pt x="10087" y="13876"/>
                              </a:cubicBezTo>
                              <a:cubicBezTo>
                                <a:pt x="10098" y="13865"/>
                                <a:pt x="10103" y="13855"/>
                                <a:pt x="10114" y="13848"/>
                              </a:cubicBezTo>
                              <a:cubicBezTo>
                                <a:pt x="10120" y="13841"/>
                                <a:pt x="10131" y="13834"/>
                                <a:pt x="10136" y="13827"/>
                              </a:cubicBezTo>
                              <a:cubicBezTo>
                                <a:pt x="10141" y="13834"/>
                                <a:pt x="10147" y="13844"/>
                                <a:pt x="10152" y="13851"/>
                              </a:cubicBezTo>
                              <a:cubicBezTo>
                                <a:pt x="10152" y="13855"/>
                                <a:pt x="10158" y="13858"/>
                                <a:pt x="10158" y="13862"/>
                              </a:cubicBezTo>
                              <a:lnTo>
                                <a:pt x="10163" y="13869"/>
                              </a:lnTo>
                              <a:cubicBezTo>
                                <a:pt x="10169" y="13879"/>
                                <a:pt x="10174" y="13883"/>
                                <a:pt x="10174" y="13886"/>
                              </a:cubicBezTo>
                              <a:lnTo>
                                <a:pt x="10179" y="13894"/>
                              </a:lnTo>
                              <a:lnTo>
                                <a:pt x="10185" y="13890"/>
                              </a:lnTo>
                              <a:cubicBezTo>
                                <a:pt x="10190" y="13890"/>
                                <a:pt x="10190" y="13886"/>
                                <a:pt x="10196" y="13883"/>
                              </a:cubicBezTo>
                              <a:cubicBezTo>
                                <a:pt x="10206" y="13872"/>
                                <a:pt x="10223" y="13858"/>
                                <a:pt x="10239" y="13841"/>
                              </a:cubicBezTo>
                              <a:cubicBezTo>
                                <a:pt x="10244" y="13834"/>
                                <a:pt x="10255" y="13827"/>
                                <a:pt x="10261" y="13819"/>
                              </a:cubicBezTo>
                              <a:cubicBezTo>
                                <a:pt x="10272" y="13805"/>
                                <a:pt x="10288" y="13791"/>
                                <a:pt x="10293" y="13774"/>
                              </a:cubicBezTo>
                              <a:cubicBezTo>
                                <a:pt x="10304" y="13756"/>
                                <a:pt x="10309" y="13742"/>
                                <a:pt x="10315" y="13724"/>
                              </a:cubicBezTo>
                              <a:cubicBezTo>
                                <a:pt x="10320" y="13714"/>
                                <a:pt x="10326" y="13696"/>
                                <a:pt x="10326" y="13671"/>
                              </a:cubicBezTo>
                              <a:cubicBezTo>
                                <a:pt x="10326" y="13661"/>
                                <a:pt x="10326" y="13650"/>
                                <a:pt x="10326" y="13640"/>
                              </a:cubicBezTo>
                              <a:cubicBezTo>
                                <a:pt x="10342" y="13626"/>
                                <a:pt x="10510" y="13463"/>
                                <a:pt x="10765" y="13319"/>
                              </a:cubicBezTo>
                              <a:cubicBezTo>
                                <a:pt x="10862" y="13273"/>
                                <a:pt x="10971" y="13227"/>
                                <a:pt x="11095" y="13181"/>
                              </a:cubicBezTo>
                              <a:cubicBezTo>
                                <a:pt x="11177" y="13153"/>
                                <a:pt x="11263" y="13125"/>
                                <a:pt x="11339" y="13107"/>
                              </a:cubicBezTo>
                              <a:cubicBezTo>
                                <a:pt x="11410" y="13090"/>
                                <a:pt x="11475" y="13076"/>
                                <a:pt x="11540" y="13065"/>
                              </a:cubicBezTo>
                              <a:cubicBezTo>
                                <a:pt x="11572" y="13062"/>
                                <a:pt x="11605" y="13054"/>
                                <a:pt x="11637" y="13054"/>
                              </a:cubicBezTo>
                              <a:lnTo>
                                <a:pt x="11648" y="13054"/>
                              </a:lnTo>
                              <a:cubicBezTo>
                                <a:pt x="11654" y="13054"/>
                                <a:pt x="11654" y="13054"/>
                                <a:pt x="11659" y="13054"/>
                              </a:cubicBezTo>
                              <a:cubicBezTo>
                                <a:pt x="11697" y="13051"/>
                                <a:pt x="11735" y="13051"/>
                                <a:pt x="11773" y="13051"/>
                              </a:cubicBezTo>
                              <a:cubicBezTo>
                                <a:pt x="11849" y="13051"/>
                                <a:pt x="11919" y="13054"/>
                                <a:pt x="11990" y="13065"/>
                              </a:cubicBezTo>
                              <a:lnTo>
                                <a:pt x="12001" y="13069"/>
                              </a:lnTo>
                              <a:cubicBezTo>
                                <a:pt x="12022" y="13072"/>
                                <a:pt x="12039" y="13076"/>
                                <a:pt x="12060" y="13079"/>
                              </a:cubicBezTo>
                              <a:lnTo>
                                <a:pt x="12076" y="13083"/>
                              </a:lnTo>
                              <a:cubicBezTo>
                                <a:pt x="12234" y="13107"/>
                                <a:pt x="12315" y="13111"/>
                                <a:pt x="12347" y="13111"/>
                              </a:cubicBezTo>
                              <a:cubicBezTo>
                                <a:pt x="12347" y="13111"/>
                                <a:pt x="12347" y="13111"/>
                                <a:pt x="12347" y="13111"/>
                              </a:cubicBezTo>
                              <a:cubicBezTo>
                                <a:pt x="12347" y="13118"/>
                                <a:pt x="12347" y="13136"/>
                                <a:pt x="12342" y="13153"/>
                              </a:cubicBezTo>
                              <a:cubicBezTo>
                                <a:pt x="12342" y="13167"/>
                                <a:pt x="12342" y="13188"/>
                                <a:pt x="12337" y="13206"/>
                              </a:cubicBezTo>
                              <a:cubicBezTo>
                                <a:pt x="12331" y="13262"/>
                                <a:pt x="12326" y="13326"/>
                                <a:pt x="12320" y="13351"/>
                              </a:cubicBezTo>
                              <a:lnTo>
                                <a:pt x="12320" y="13361"/>
                              </a:lnTo>
                              <a:cubicBezTo>
                                <a:pt x="12315" y="13389"/>
                                <a:pt x="12315" y="13425"/>
                                <a:pt x="12315" y="13446"/>
                              </a:cubicBezTo>
                              <a:cubicBezTo>
                                <a:pt x="12282" y="13435"/>
                                <a:pt x="12212" y="13411"/>
                                <a:pt x="12201" y="13414"/>
                              </a:cubicBezTo>
                              <a:cubicBezTo>
                                <a:pt x="12201" y="13414"/>
                                <a:pt x="12201" y="13414"/>
                                <a:pt x="12201" y="13414"/>
                              </a:cubicBezTo>
                              <a:lnTo>
                                <a:pt x="12201" y="13414"/>
                              </a:lnTo>
                              <a:cubicBezTo>
                                <a:pt x="12201" y="13414"/>
                                <a:pt x="12196" y="13414"/>
                                <a:pt x="12196" y="13414"/>
                              </a:cubicBezTo>
                              <a:cubicBezTo>
                                <a:pt x="12196" y="13414"/>
                                <a:pt x="12196" y="13414"/>
                                <a:pt x="12196" y="13414"/>
                              </a:cubicBezTo>
                              <a:lnTo>
                                <a:pt x="12196" y="13414"/>
                              </a:lnTo>
                              <a:lnTo>
                                <a:pt x="12190" y="13414"/>
                              </a:lnTo>
                              <a:cubicBezTo>
                                <a:pt x="12185" y="13414"/>
                                <a:pt x="12179" y="13418"/>
                                <a:pt x="12179" y="13428"/>
                              </a:cubicBezTo>
                              <a:cubicBezTo>
                                <a:pt x="12179" y="13432"/>
                                <a:pt x="12179" y="13439"/>
                                <a:pt x="12174" y="13442"/>
                              </a:cubicBezTo>
                              <a:cubicBezTo>
                                <a:pt x="12169" y="13456"/>
                                <a:pt x="12158" y="13474"/>
                                <a:pt x="12142" y="13495"/>
                              </a:cubicBezTo>
                              <a:cubicBezTo>
                                <a:pt x="12125" y="13516"/>
                                <a:pt x="12098" y="13541"/>
                                <a:pt x="12066" y="13562"/>
                              </a:cubicBezTo>
                              <a:cubicBezTo>
                                <a:pt x="12039" y="13580"/>
                                <a:pt x="12006" y="13597"/>
                                <a:pt x="11979" y="13615"/>
                              </a:cubicBezTo>
                              <a:cubicBezTo>
                                <a:pt x="11979" y="13601"/>
                                <a:pt x="11984" y="13587"/>
                                <a:pt x="11984" y="13573"/>
                              </a:cubicBezTo>
                              <a:cubicBezTo>
                                <a:pt x="11984" y="13566"/>
                                <a:pt x="11990" y="13559"/>
                                <a:pt x="11990" y="13555"/>
                              </a:cubicBezTo>
                              <a:cubicBezTo>
                                <a:pt x="12001" y="13516"/>
                                <a:pt x="12011" y="13453"/>
                                <a:pt x="12001" y="13400"/>
                              </a:cubicBezTo>
                              <a:cubicBezTo>
                                <a:pt x="11995" y="13361"/>
                                <a:pt x="11973" y="13322"/>
                                <a:pt x="11946" y="13291"/>
                              </a:cubicBezTo>
                              <a:cubicBezTo>
                                <a:pt x="11925" y="13266"/>
                                <a:pt x="11903" y="13241"/>
                                <a:pt x="11876" y="13224"/>
                              </a:cubicBezTo>
                              <a:cubicBezTo>
                                <a:pt x="11843" y="13203"/>
                                <a:pt x="11805" y="13185"/>
                                <a:pt x="11762" y="13171"/>
                              </a:cubicBezTo>
                              <a:cubicBezTo>
                                <a:pt x="11713" y="13157"/>
                                <a:pt x="11665" y="13150"/>
                                <a:pt x="11621" y="13153"/>
                              </a:cubicBezTo>
                              <a:cubicBezTo>
                                <a:pt x="11567" y="13153"/>
                                <a:pt x="11518" y="13164"/>
                                <a:pt x="11486" y="13174"/>
                              </a:cubicBezTo>
                              <a:cubicBezTo>
                                <a:pt x="11469" y="13181"/>
                                <a:pt x="11448" y="13185"/>
                                <a:pt x="11431" y="13192"/>
                              </a:cubicBezTo>
                              <a:lnTo>
                                <a:pt x="11431" y="13192"/>
                              </a:lnTo>
                              <a:cubicBezTo>
                                <a:pt x="11415" y="13199"/>
                                <a:pt x="11394" y="13206"/>
                                <a:pt x="11383" y="13217"/>
                              </a:cubicBezTo>
                              <a:cubicBezTo>
                                <a:pt x="11377" y="13220"/>
                                <a:pt x="11372" y="13227"/>
                                <a:pt x="11366" y="13231"/>
                              </a:cubicBezTo>
                              <a:cubicBezTo>
                                <a:pt x="11345" y="13241"/>
                                <a:pt x="11339" y="13255"/>
                                <a:pt x="11350" y="13262"/>
                              </a:cubicBezTo>
                              <a:lnTo>
                                <a:pt x="11350" y="13262"/>
                              </a:lnTo>
                              <a:cubicBezTo>
                                <a:pt x="11350" y="13270"/>
                                <a:pt x="11350" y="13273"/>
                                <a:pt x="11350" y="13280"/>
                              </a:cubicBezTo>
                              <a:cubicBezTo>
                                <a:pt x="11350" y="13287"/>
                                <a:pt x="11350" y="13291"/>
                                <a:pt x="11361" y="13291"/>
                              </a:cubicBezTo>
                              <a:lnTo>
                                <a:pt x="11366" y="13291"/>
                              </a:lnTo>
                              <a:cubicBezTo>
                                <a:pt x="11366" y="13291"/>
                                <a:pt x="11366" y="13294"/>
                                <a:pt x="11366" y="13294"/>
                              </a:cubicBezTo>
                              <a:cubicBezTo>
                                <a:pt x="11366" y="13298"/>
                                <a:pt x="11377" y="13298"/>
                                <a:pt x="11383" y="13298"/>
                              </a:cubicBezTo>
                              <a:cubicBezTo>
                                <a:pt x="11399" y="13294"/>
                                <a:pt x="11415" y="13294"/>
                                <a:pt x="11431" y="13294"/>
                              </a:cubicBezTo>
                              <a:cubicBezTo>
                                <a:pt x="11453" y="13294"/>
                                <a:pt x="11480" y="13301"/>
                                <a:pt x="11524" y="13312"/>
                              </a:cubicBezTo>
                              <a:cubicBezTo>
                                <a:pt x="11551" y="13319"/>
                                <a:pt x="11589" y="13326"/>
                                <a:pt x="11621" y="13340"/>
                              </a:cubicBezTo>
                              <a:cubicBezTo>
                                <a:pt x="11643" y="13351"/>
                                <a:pt x="11659" y="13361"/>
                                <a:pt x="11675" y="13375"/>
                              </a:cubicBezTo>
                              <a:cubicBezTo>
                                <a:pt x="11686" y="13386"/>
                                <a:pt x="11692" y="13396"/>
                                <a:pt x="11702" y="13407"/>
                              </a:cubicBezTo>
                              <a:cubicBezTo>
                                <a:pt x="11713" y="13432"/>
                                <a:pt x="11724" y="13456"/>
                                <a:pt x="11730" y="13481"/>
                              </a:cubicBezTo>
                              <a:lnTo>
                                <a:pt x="11730" y="13485"/>
                              </a:lnTo>
                              <a:cubicBezTo>
                                <a:pt x="11746" y="13537"/>
                                <a:pt x="11751" y="13576"/>
                                <a:pt x="11751" y="13594"/>
                              </a:cubicBezTo>
                              <a:cubicBezTo>
                                <a:pt x="11757" y="13636"/>
                                <a:pt x="11751" y="13678"/>
                                <a:pt x="11746" y="13707"/>
                              </a:cubicBezTo>
                              <a:cubicBezTo>
                                <a:pt x="11740" y="13724"/>
                                <a:pt x="11735" y="13738"/>
                                <a:pt x="11730" y="13749"/>
                              </a:cubicBezTo>
                              <a:cubicBezTo>
                                <a:pt x="11730" y="13756"/>
                                <a:pt x="11724" y="13760"/>
                                <a:pt x="11724" y="13763"/>
                              </a:cubicBezTo>
                              <a:lnTo>
                                <a:pt x="11692" y="13781"/>
                              </a:lnTo>
                              <a:cubicBezTo>
                                <a:pt x="11632" y="13809"/>
                                <a:pt x="11507" y="13869"/>
                                <a:pt x="11399" y="13950"/>
                              </a:cubicBezTo>
                              <a:cubicBezTo>
                                <a:pt x="11345" y="13964"/>
                                <a:pt x="11285" y="14006"/>
                                <a:pt x="11242" y="14056"/>
                              </a:cubicBezTo>
                              <a:close/>
                              <a:moveTo>
                                <a:pt x="10873" y="13083"/>
                              </a:moveTo>
                              <a:cubicBezTo>
                                <a:pt x="10879" y="13079"/>
                                <a:pt x="10879" y="13076"/>
                                <a:pt x="10884" y="13072"/>
                              </a:cubicBezTo>
                              <a:cubicBezTo>
                                <a:pt x="10917" y="13040"/>
                                <a:pt x="10960" y="12998"/>
                                <a:pt x="11009" y="12959"/>
                              </a:cubicBezTo>
                              <a:cubicBezTo>
                                <a:pt x="11182" y="12829"/>
                                <a:pt x="11459" y="12642"/>
                                <a:pt x="11670" y="12515"/>
                              </a:cubicBezTo>
                              <a:cubicBezTo>
                                <a:pt x="11719" y="12490"/>
                                <a:pt x="11762" y="12466"/>
                                <a:pt x="11800" y="12448"/>
                              </a:cubicBezTo>
                              <a:cubicBezTo>
                                <a:pt x="11833" y="12434"/>
                                <a:pt x="11860" y="12423"/>
                                <a:pt x="11881" y="12413"/>
                              </a:cubicBezTo>
                              <a:cubicBezTo>
                                <a:pt x="11903" y="12402"/>
                                <a:pt x="11914" y="12399"/>
                                <a:pt x="11925" y="12395"/>
                              </a:cubicBezTo>
                              <a:lnTo>
                                <a:pt x="11925" y="12395"/>
                              </a:lnTo>
                              <a:cubicBezTo>
                                <a:pt x="11941" y="12406"/>
                                <a:pt x="11979" y="12413"/>
                                <a:pt x="12039" y="12420"/>
                              </a:cubicBezTo>
                              <a:lnTo>
                                <a:pt x="12044" y="12420"/>
                              </a:lnTo>
                              <a:cubicBezTo>
                                <a:pt x="12049" y="12420"/>
                                <a:pt x="12049" y="12420"/>
                                <a:pt x="12055" y="12420"/>
                              </a:cubicBezTo>
                              <a:cubicBezTo>
                                <a:pt x="12104" y="12427"/>
                                <a:pt x="12179" y="12434"/>
                                <a:pt x="12277" y="12434"/>
                              </a:cubicBezTo>
                              <a:lnTo>
                                <a:pt x="12277" y="12434"/>
                              </a:lnTo>
                              <a:cubicBezTo>
                                <a:pt x="12288" y="12438"/>
                                <a:pt x="12293" y="12441"/>
                                <a:pt x="12293" y="12441"/>
                              </a:cubicBezTo>
                              <a:cubicBezTo>
                                <a:pt x="12315" y="12466"/>
                                <a:pt x="12315" y="12635"/>
                                <a:pt x="12315" y="12702"/>
                              </a:cubicBezTo>
                              <a:cubicBezTo>
                                <a:pt x="12163" y="12705"/>
                                <a:pt x="12006" y="12723"/>
                                <a:pt x="11860" y="12748"/>
                              </a:cubicBezTo>
                              <a:lnTo>
                                <a:pt x="11849" y="12748"/>
                              </a:lnTo>
                              <a:cubicBezTo>
                                <a:pt x="11838" y="12751"/>
                                <a:pt x="11822" y="12751"/>
                                <a:pt x="11811" y="12755"/>
                              </a:cubicBezTo>
                              <a:cubicBezTo>
                                <a:pt x="11724" y="12769"/>
                                <a:pt x="11637" y="12790"/>
                                <a:pt x="11551" y="12811"/>
                              </a:cubicBezTo>
                              <a:cubicBezTo>
                                <a:pt x="11534" y="12815"/>
                                <a:pt x="11513" y="12822"/>
                                <a:pt x="11491" y="12829"/>
                              </a:cubicBezTo>
                              <a:cubicBezTo>
                                <a:pt x="11426" y="12850"/>
                                <a:pt x="11361" y="12871"/>
                                <a:pt x="11280" y="12903"/>
                              </a:cubicBezTo>
                              <a:cubicBezTo>
                                <a:pt x="11209" y="12928"/>
                                <a:pt x="11155" y="12949"/>
                                <a:pt x="11133" y="12959"/>
                              </a:cubicBezTo>
                              <a:cubicBezTo>
                                <a:pt x="11117" y="12966"/>
                                <a:pt x="11101" y="12973"/>
                                <a:pt x="11085" y="12980"/>
                              </a:cubicBezTo>
                              <a:cubicBezTo>
                                <a:pt x="11047" y="12995"/>
                                <a:pt x="10998" y="13016"/>
                                <a:pt x="10954" y="13037"/>
                              </a:cubicBezTo>
                              <a:cubicBezTo>
                                <a:pt x="10927" y="13058"/>
                                <a:pt x="10900" y="13069"/>
                                <a:pt x="10873" y="13083"/>
                              </a:cubicBezTo>
                              <a:close/>
                              <a:moveTo>
                                <a:pt x="15291" y="20405"/>
                              </a:moveTo>
                              <a:lnTo>
                                <a:pt x="15291" y="20405"/>
                              </a:lnTo>
                              <a:cubicBezTo>
                                <a:pt x="15253" y="20405"/>
                                <a:pt x="15215" y="20405"/>
                                <a:pt x="15177" y="20405"/>
                              </a:cubicBezTo>
                              <a:cubicBezTo>
                                <a:pt x="15123" y="20408"/>
                                <a:pt x="15063" y="20408"/>
                                <a:pt x="15003" y="20419"/>
                              </a:cubicBezTo>
                              <a:cubicBezTo>
                                <a:pt x="14976" y="20423"/>
                                <a:pt x="14949" y="20426"/>
                                <a:pt x="14922" y="20433"/>
                              </a:cubicBezTo>
                              <a:cubicBezTo>
                                <a:pt x="14917" y="20408"/>
                                <a:pt x="14868" y="20341"/>
                                <a:pt x="14835" y="20303"/>
                              </a:cubicBezTo>
                              <a:cubicBezTo>
                                <a:pt x="14819" y="20285"/>
                                <a:pt x="14770" y="20218"/>
                                <a:pt x="14711" y="20148"/>
                              </a:cubicBezTo>
                              <a:cubicBezTo>
                                <a:pt x="14678" y="20112"/>
                                <a:pt x="14646" y="20077"/>
                                <a:pt x="14613" y="20042"/>
                              </a:cubicBezTo>
                              <a:lnTo>
                                <a:pt x="14592" y="20017"/>
                              </a:lnTo>
                              <a:cubicBezTo>
                                <a:pt x="14592" y="20017"/>
                                <a:pt x="14592" y="20014"/>
                                <a:pt x="14592" y="20014"/>
                              </a:cubicBezTo>
                              <a:cubicBezTo>
                                <a:pt x="14711" y="20052"/>
                                <a:pt x="14841" y="20095"/>
                                <a:pt x="14955" y="20144"/>
                              </a:cubicBezTo>
                              <a:cubicBezTo>
                                <a:pt x="14966" y="20148"/>
                                <a:pt x="14971" y="20151"/>
                                <a:pt x="14976" y="20155"/>
                              </a:cubicBezTo>
                              <a:cubicBezTo>
                                <a:pt x="15215" y="20257"/>
                                <a:pt x="15491" y="20387"/>
                                <a:pt x="15621" y="20451"/>
                              </a:cubicBezTo>
                              <a:cubicBezTo>
                                <a:pt x="15535" y="20419"/>
                                <a:pt x="15421" y="20405"/>
                                <a:pt x="15291" y="20405"/>
                              </a:cubicBezTo>
                              <a:close/>
                              <a:moveTo>
                                <a:pt x="16331" y="20750"/>
                              </a:moveTo>
                              <a:cubicBezTo>
                                <a:pt x="16239" y="20673"/>
                                <a:pt x="16147" y="20595"/>
                                <a:pt x="16055" y="20521"/>
                              </a:cubicBezTo>
                              <a:cubicBezTo>
                                <a:pt x="16001" y="20475"/>
                                <a:pt x="15941" y="20430"/>
                                <a:pt x="15882" y="20384"/>
                              </a:cubicBezTo>
                              <a:cubicBezTo>
                                <a:pt x="15838" y="20348"/>
                                <a:pt x="15789" y="20313"/>
                                <a:pt x="15741" y="20274"/>
                              </a:cubicBezTo>
                              <a:cubicBezTo>
                                <a:pt x="15697" y="20239"/>
                                <a:pt x="15659" y="20207"/>
                                <a:pt x="15627" y="20176"/>
                              </a:cubicBezTo>
                              <a:cubicBezTo>
                                <a:pt x="15594" y="20144"/>
                                <a:pt x="15567" y="20116"/>
                                <a:pt x="15545" y="20091"/>
                              </a:cubicBezTo>
                              <a:cubicBezTo>
                                <a:pt x="15518" y="20063"/>
                                <a:pt x="15497" y="20031"/>
                                <a:pt x="15470" y="19999"/>
                              </a:cubicBezTo>
                              <a:cubicBezTo>
                                <a:pt x="15426" y="19940"/>
                                <a:pt x="15383" y="19876"/>
                                <a:pt x="15340" y="19816"/>
                              </a:cubicBezTo>
                              <a:cubicBezTo>
                                <a:pt x="15318" y="19781"/>
                                <a:pt x="15291" y="19742"/>
                                <a:pt x="15264" y="19707"/>
                              </a:cubicBezTo>
                              <a:cubicBezTo>
                                <a:pt x="15231" y="19661"/>
                                <a:pt x="15199" y="19619"/>
                                <a:pt x="15166" y="19576"/>
                              </a:cubicBezTo>
                              <a:lnTo>
                                <a:pt x="15161" y="19566"/>
                              </a:lnTo>
                              <a:cubicBezTo>
                                <a:pt x="15101" y="19478"/>
                                <a:pt x="15058" y="19418"/>
                                <a:pt x="15036" y="19383"/>
                              </a:cubicBezTo>
                              <a:cubicBezTo>
                                <a:pt x="15003" y="19319"/>
                                <a:pt x="14987" y="19259"/>
                                <a:pt x="14993" y="19206"/>
                              </a:cubicBezTo>
                              <a:cubicBezTo>
                                <a:pt x="14993" y="19192"/>
                                <a:pt x="14998" y="19185"/>
                                <a:pt x="14998" y="19182"/>
                              </a:cubicBezTo>
                              <a:cubicBezTo>
                                <a:pt x="15047" y="19189"/>
                                <a:pt x="15085" y="19203"/>
                                <a:pt x="15117" y="19217"/>
                              </a:cubicBezTo>
                              <a:cubicBezTo>
                                <a:pt x="15123" y="19220"/>
                                <a:pt x="15128" y="19220"/>
                                <a:pt x="15134" y="19224"/>
                              </a:cubicBezTo>
                              <a:cubicBezTo>
                                <a:pt x="15139" y="19227"/>
                                <a:pt x="15150" y="19231"/>
                                <a:pt x="15155" y="19231"/>
                              </a:cubicBezTo>
                              <a:cubicBezTo>
                                <a:pt x="15161" y="19238"/>
                                <a:pt x="15166" y="19245"/>
                                <a:pt x="15177" y="19242"/>
                              </a:cubicBezTo>
                              <a:cubicBezTo>
                                <a:pt x="15188" y="19242"/>
                                <a:pt x="15193" y="19238"/>
                                <a:pt x="15161" y="19164"/>
                              </a:cubicBezTo>
                              <a:cubicBezTo>
                                <a:pt x="15161" y="19157"/>
                                <a:pt x="15155" y="19153"/>
                                <a:pt x="15155" y="19146"/>
                              </a:cubicBezTo>
                              <a:cubicBezTo>
                                <a:pt x="15150" y="19129"/>
                                <a:pt x="15139" y="19115"/>
                                <a:pt x="15128" y="19097"/>
                              </a:cubicBezTo>
                              <a:cubicBezTo>
                                <a:pt x="15117" y="19083"/>
                                <a:pt x="15106" y="19072"/>
                                <a:pt x="15090" y="19062"/>
                              </a:cubicBezTo>
                              <a:cubicBezTo>
                                <a:pt x="15074" y="19055"/>
                                <a:pt x="15058" y="19048"/>
                                <a:pt x="15036" y="19041"/>
                              </a:cubicBezTo>
                              <a:cubicBezTo>
                                <a:pt x="14998" y="19030"/>
                                <a:pt x="14938" y="19030"/>
                                <a:pt x="14868" y="19034"/>
                              </a:cubicBezTo>
                              <a:cubicBezTo>
                                <a:pt x="14835" y="19037"/>
                                <a:pt x="14792" y="19041"/>
                                <a:pt x="14754" y="19051"/>
                              </a:cubicBezTo>
                              <a:cubicBezTo>
                                <a:pt x="14716" y="19062"/>
                                <a:pt x="14684" y="19083"/>
                                <a:pt x="14657" y="19108"/>
                              </a:cubicBezTo>
                              <a:cubicBezTo>
                                <a:pt x="14635" y="19132"/>
                                <a:pt x="14619" y="19157"/>
                                <a:pt x="14608" y="19189"/>
                              </a:cubicBezTo>
                              <a:cubicBezTo>
                                <a:pt x="14602" y="19213"/>
                                <a:pt x="14602" y="19242"/>
                                <a:pt x="14602" y="19270"/>
                              </a:cubicBezTo>
                              <a:cubicBezTo>
                                <a:pt x="14613" y="19323"/>
                                <a:pt x="14635" y="19365"/>
                                <a:pt x="14651" y="19400"/>
                              </a:cubicBezTo>
                              <a:cubicBezTo>
                                <a:pt x="14651" y="19404"/>
                                <a:pt x="14657" y="19407"/>
                                <a:pt x="14657" y="19407"/>
                              </a:cubicBezTo>
                              <a:cubicBezTo>
                                <a:pt x="14667" y="19432"/>
                                <a:pt x="14684" y="19457"/>
                                <a:pt x="14700" y="19485"/>
                              </a:cubicBezTo>
                              <a:cubicBezTo>
                                <a:pt x="14711" y="19506"/>
                                <a:pt x="14727" y="19527"/>
                                <a:pt x="14743" y="19552"/>
                              </a:cubicBezTo>
                              <a:cubicBezTo>
                                <a:pt x="14770" y="19591"/>
                                <a:pt x="14797" y="19633"/>
                                <a:pt x="14830" y="19672"/>
                              </a:cubicBezTo>
                              <a:cubicBezTo>
                                <a:pt x="14890" y="19749"/>
                                <a:pt x="14966" y="19830"/>
                                <a:pt x="15041" y="19901"/>
                              </a:cubicBezTo>
                              <a:cubicBezTo>
                                <a:pt x="15117" y="19971"/>
                                <a:pt x="15188" y="20028"/>
                                <a:pt x="15237" y="20059"/>
                              </a:cubicBezTo>
                              <a:cubicBezTo>
                                <a:pt x="15242" y="20066"/>
                                <a:pt x="15253" y="20070"/>
                                <a:pt x="15258" y="20077"/>
                              </a:cubicBezTo>
                              <a:lnTo>
                                <a:pt x="15209" y="20059"/>
                              </a:lnTo>
                              <a:cubicBezTo>
                                <a:pt x="15166" y="20042"/>
                                <a:pt x="15117" y="20024"/>
                                <a:pt x="15074" y="20014"/>
                              </a:cubicBezTo>
                              <a:cubicBezTo>
                                <a:pt x="14971" y="19978"/>
                                <a:pt x="14732" y="19908"/>
                                <a:pt x="14467" y="19848"/>
                              </a:cubicBezTo>
                              <a:cubicBezTo>
                                <a:pt x="14461" y="19848"/>
                                <a:pt x="14451" y="19844"/>
                                <a:pt x="14445" y="19844"/>
                              </a:cubicBezTo>
                              <a:lnTo>
                                <a:pt x="14440" y="19844"/>
                              </a:lnTo>
                              <a:lnTo>
                                <a:pt x="14429" y="19834"/>
                              </a:lnTo>
                              <a:cubicBezTo>
                                <a:pt x="14434" y="19830"/>
                                <a:pt x="14434" y="19827"/>
                                <a:pt x="14386" y="19774"/>
                              </a:cubicBezTo>
                              <a:cubicBezTo>
                                <a:pt x="14353" y="19742"/>
                                <a:pt x="14310" y="19700"/>
                                <a:pt x="14255" y="19647"/>
                              </a:cubicBezTo>
                              <a:cubicBezTo>
                                <a:pt x="14223" y="19615"/>
                                <a:pt x="14190" y="19583"/>
                                <a:pt x="14152" y="19548"/>
                              </a:cubicBezTo>
                              <a:cubicBezTo>
                                <a:pt x="14152" y="19545"/>
                                <a:pt x="14152" y="19541"/>
                                <a:pt x="14152" y="19527"/>
                              </a:cubicBezTo>
                              <a:lnTo>
                                <a:pt x="14152" y="19513"/>
                              </a:lnTo>
                              <a:cubicBezTo>
                                <a:pt x="14158" y="19478"/>
                                <a:pt x="14163" y="19421"/>
                                <a:pt x="14174" y="19351"/>
                              </a:cubicBezTo>
                              <a:cubicBezTo>
                                <a:pt x="14196" y="19238"/>
                                <a:pt x="14239" y="19065"/>
                                <a:pt x="14331" y="18875"/>
                              </a:cubicBezTo>
                              <a:cubicBezTo>
                                <a:pt x="14472" y="18596"/>
                                <a:pt x="14651" y="18417"/>
                                <a:pt x="14684" y="18385"/>
                              </a:cubicBezTo>
                              <a:cubicBezTo>
                                <a:pt x="14694" y="18395"/>
                                <a:pt x="14727" y="18413"/>
                                <a:pt x="14792" y="18455"/>
                              </a:cubicBezTo>
                              <a:lnTo>
                                <a:pt x="14830" y="18480"/>
                              </a:lnTo>
                              <a:cubicBezTo>
                                <a:pt x="14873" y="18505"/>
                                <a:pt x="14917" y="18536"/>
                                <a:pt x="14971" y="18568"/>
                              </a:cubicBezTo>
                              <a:cubicBezTo>
                                <a:pt x="15003" y="18586"/>
                                <a:pt x="15041" y="18610"/>
                                <a:pt x="15090" y="18632"/>
                              </a:cubicBezTo>
                              <a:cubicBezTo>
                                <a:pt x="15134" y="18653"/>
                                <a:pt x="15182" y="18670"/>
                                <a:pt x="15237" y="18685"/>
                              </a:cubicBezTo>
                              <a:cubicBezTo>
                                <a:pt x="15280" y="18695"/>
                                <a:pt x="15323" y="18706"/>
                                <a:pt x="15361" y="18716"/>
                              </a:cubicBezTo>
                              <a:lnTo>
                                <a:pt x="15377" y="18720"/>
                              </a:lnTo>
                              <a:cubicBezTo>
                                <a:pt x="15394" y="18723"/>
                                <a:pt x="15415" y="18730"/>
                                <a:pt x="15426" y="18734"/>
                              </a:cubicBezTo>
                              <a:cubicBezTo>
                                <a:pt x="15437" y="18737"/>
                                <a:pt x="15453" y="18741"/>
                                <a:pt x="15459" y="18748"/>
                              </a:cubicBezTo>
                              <a:cubicBezTo>
                                <a:pt x="15480" y="18759"/>
                                <a:pt x="15497" y="18769"/>
                                <a:pt x="15513" y="18783"/>
                              </a:cubicBezTo>
                              <a:cubicBezTo>
                                <a:pt x="15540" y="18804"/>
                                <a:pt x="15562" y="18829"/>
                                <a:pt x="15578" y="18854"/>
                              </a:cubicBezTo>
                              <a:cubicBezTo>
                                <a:pt x="15583" y="18861"/>
                                <a:pt x="15589" y="18868"/>
                                <a:pt x="15594" y="18875"/>
                              </a:cubicBezTo>
                              <a:cubicBezTo>
                                <a:pt x="15627" y="18910"/>
                                <a:pt x="15654" y="18942"/>
                                <a:pt x="15676" y="18963"/>
                              </a:cubicBezTo>
                              <a:cubicBezTo>
                                <a:pt x="15730" y="19026"/>
                                <a:pt x="15806" y="19108"/>
                                <a:pt x="15871" y="19167"/>
                              </a:cubicBezTo>
                              <a:cubicBezTo>
                                <a:pt x="15887" y="19182"/>
                                <a:pt x="15898" y="19196"/>
                                <a:pt x="15903" y="19206"/>
                              </a:cubicBezTo>
                              <a:cubicBezTo>
                                <a:pt x="15947" y="19256"/>
                                <a:pt x="15979" y="19298"/>
                                <a:pt x="16006" y="19340"/>
                              </a:cubicBezTo>
                              <a:cubicBezTo>
                                <a:pt x="16033" y="19383"/>
                                <a:pt x="16055" y="19428"/>
                                <a:pt x="16077" y="19481"/>
                              </a:cubicBezTo>
                              <a:cubicBezTo>
                                <a:pt x="16093" y="19524"/>
                                <a:pt x="16109" y="19562"/>
                                <a:pt x="16115" y="19591"/>
                              </a:cubicBezTo>
                              <a:cubicBezTo>
                                <a:pt x="16120" y="19612"/>
                                <a:pt x="16125" y="19626"/>
                                <a:pt x="16131" y="19629"/>
                              </a:cubicBezTo>
                              <a:cubicBezTo>
                                <a:pt x="16131" y="19633"/>
                                <a:pt x="16131" y="19636"/>
                                <a:pt x="16131" y="19640"/>
                              </a:cubicBezTo>
                              <a:cubicBezTo>
                                <a:pt x="16115" y="19636"/>
                                <a:pt x="16098" y="19636"/>
                                <a:pt x="16077" y="19636"/>
                              </a:cubicBezTo>
                              <a:cubicBezTo>
                                <a:pt x="16012" y="19626"/>
                                <a:pt x="15941" y="19629"/>
                                <a:pt x="15871" y="19643"/>
                              </a:cubicBezTo>
                              <a:cubicBezTo>
                                <a:pt x="15779" y="19661"/>
                                <a:pt x="15703" y="19700"/>
                                <a:pt x="15670" y="19749"/>
                              </a:cubicBezTo>
                              <a:cubicBezTo>
                                <a:pt x="15648" y="19774"/>
                                <a:pt x="15643" y="19802"/>
                                <a:pt x="15643" y="19827"/>
                              </a:cubicBezTo>
                              <a:cubicBezTo>
                                <a:pt x="15643" y="19851"/>
                                <a:pt x="15654" y="19880"/>
                                <a:pt x="15676" y="19901"/>
                              </a:cubicBezTo>
                              <a:cubicBezTo>
                                <a:pt x="15681" y="19908"/>
                                <a:pt x="15692" y="19915"/>
                                <a:pt x="15697" y="19922"/>
                              </a:cubicBezTo>
                              <a:cubicBezTo>
                                <a:pt x="15741" y="19968"/>
                                <a:pt x="15806" y="19964"/>
                                <a:pt x="15838" y="19961"/>
                              </a:cubicBezTo>
                              <a:lnTo>
                                <a:pt x="15844" y="19961"/>
                              </a:lnTo>
                              <a:cubicBezTo>
                                <a:pt x="15849" y="19961"/>
                                <a:pt x="15854" y="19961"/>
                                <a:pt x="15854" y="19957"/>
                              </a:cubicBezTo>
                              <a:lnTo>
                                <a:pt x="15871" y="19975"/>
                              </a:lnTo>
                              <a:lnTo>
                                <a:pt x="15865" y="19954"/>
                              </a:lnTo>
                              <a:lnTo>
                                <a:pt x="15876" y="19950"/>
                              </a:lnTo>
                              <a:lnTo>
                                <a:pt x="15860" y="19947"/>
                              </a:lnTo>
                              <a:cubicBezTo>
                                <a:pt x="15860" y="19947"/>
                                <a:pt x="15860" y="19947"/>
                                <a:pt x="15854" y="19947"/>
                              </a:cubicBezTo>
                              <a:lnTo>
                                <a:pt x="15854" y="19947"/>
                              </a:lnTo>
                              <a:lnTo>
                                <a:pt x="15854" y="19943"/>
                              </a:lnTo>
                              <a:cubicBezTo>
                                <a:pt x="15854" y="19940"/>
                                <a:pt x="15854" y="19933"/>
                                <a:pt x="15854" y="19925"/>
                              </a:cubicBezTo>
                              <a:cubicBezTo>
                                <a:pt x="15854" y="19922"/>
                                <a:pt x="15854" y="19918"/>
                                <a:pt x="15854" y="19911"/>
                              </a:cubicBezTo>
                              <a:lnTo>
                                <a:pt x="15854" y="19908"/>
                              </a:lnTo>
                              <a:lnTo>
                                <a:pt x="15854" y="19908"/>
                              </a:lnTo>
                              <a:lnTo>
                                <a:pt x="15854" y="19904"/>
                              </a:lnTo>
                              <a:cubicBezTo>
                                <a:pt x="15854" y="19904"/>
                                <a:pt x="15854" y="19901"/>
                                <a:pt x="15854" y="19901"/>
                              </a:cubicBezTo>
                              <a:cubicBezTo>
                                <a:pt x="15854" y="19901"/>
                                <a:pt x="15854" y="19897"/>
                                <a:pt x="15854" y="19897"/>
                              </a:cubicBezTo>
                              <a:cubicBezTo>
                                <a:pt x="15860" y="19883"/>
                                <a:pt x="15865" y="19873"/>
                                <a:pt x="15871" y="19862"/>
                              </a:cubicBezTo>
                              <a:cubicBezTo>
                                <a:pt x="15876" y="19855"/>
                                <a:pt x="15882" y="19851"/>
                                <a:pt x="15887" y="19844"/>
                              </a:cubicBezTo>
                              <a:cubicBezTo>
                                <a:pt x="15903" y="19827"/>
                                <a:pt x="15914" y="19820"/>
                                <a:pt x="15936" y="19813"/>
                              </a:cubicBezTo>
                              <a:cubicBezTo>
                                <a:pt x="15968" y="19802"/>
                                <a:pt x="16012" y="19806"/>
                                <a:pt x="16050" y="19820"/>
                              </a:cubicBezTo>
                              <a:cubicBezTo>
                                <a:pt x="16088" y="19834"/>
                                <a:pt x="16125" y="19855"/>
                                <a:pt x="16163" y="19876"/>
                              </a:cubicBezTo>
                              <a:cubicBezTo>
                                <a:pt x="16201" y="19897"/>
                                <a:pt x="16239" y="19925"/>
                                <a:pt x="16272" y="19950"/>
                              </a:cubicBezTo>
                              <a:cubicBezTo>
                                <a:pt x="16288" y="19964"/>
                                <a:pt x="16304" y="19978"/>
                                <a:pt x="16321" y="19996"/>
                              </a:cubicBezTo>
                              <a:cubicBezTo>
                                <a:pt x="16364" y="20042"/>
                                <a:pt x="16402" y="20088"/>
                                <a:pt x="16424" y="20133"/>
                              </a:cubicBezTo>
                              <a:cubicBezTo>
                                <a:pt x="16424" y="20137"/>
                                <a:pt x="16429" y="20141"/>
                                <a:pt x="16429" y="20144"/>
                              </a:cubicBezTo>
                              <a:lnTo>
                                <a:pt x="16429" y="20148"/>
                              </a:lnTo>
                              <a:cubicBezTo>
                                <a:pt x="16521" y="20391"/>
                                <a:pt x="16602" y="20930"/>
                                <a:pt x="16619" y="21032"/>
                              </a:cubicBezTo>
                              <a:cubicBezTo>
                                <a:pt x="16548" y="20937"/>
                                <a:pt x="16440" y="20839"/>
                                <a:pt x="16331" y="20750"/>
                              </a:cubicBezTo>
                              <a:close/>
                              <a:moveTo>
                                <a:pt x="18023" y="20007"/>
                              </a:moveTo>
                              <a:cubicBezTo>
                                <a:pt x="17936" y="20109"/>
                                <a:pt x="17833" y="20222"/>
                                <a:pt x="17714" y="20341"/>
                              </a:cubicBezTo>
                              <a:lnTo>
                                <a:pt x="17654" y="20398"/>
                              </a:lnTo>
                              <a:cubicBezTo>
                                <a:pt x="17594" y="20451"/>
                                <a:pt x="17529" y="20507"/>
                                <a:pt x="17453" y="20571"/>
                              </a:cubicBezTo>
                              <a:cubicBezTo>
                                <a:pt x="17415" y="20602"/>
                                <a:pt x="17378" y="20627"/>
                                <a:pt x="17340" y="20652"/>
                              </a:cubicBezTo>
                              <a:cubicBezTo>
                                <a:pt x="17318" y="20666"/>
                                <a:pt x="17291" y="20683"/>
                                <a:pt x="17269" y="20698"/>
                              </a:cubicBezTo>
                              <a:lnTo>
                                <a:pt x="17264" y="20701"/>
                              </a:lnTo>
                              <a:cubicBezTo>
                                <a:pt x="17264" y="20701"/>
                                <a:pt x="17258" y="20705"/>
                                <a:pt x="17258" y="20705"/>
                              </a:cubicBezTo>
                              <a:lnTo>
                                <a:pt x="17264" y="20708"/>
                              </a:lnTo>
                              <a:lnTo>
                                <a:pt x="17258" y="20708"/>
                              </a:lnTo>
                              <a:lnTo>
                                <a:pt x="17204" y="20750"/>
                              </a:lnTo>
                              <a:cubicBezTo>
                                <a:pt x="17182" y="20768"/>
                                <a:pt x="17161" y="20786"/>
                                <a:pt x="17139" y="20803"/>
                              </a:cubicBezTo>
                              <a:cubicBezTo>
                                <a:pt x="17079" y="20849"/>
                                <a:pt x="17025" y="20895"/>
                                <a:pt x="16976" y="20937"/>
                              </a:cubicBezTo>
                              <a:cubicBezTo>
                                <a:pt x="16944" y="20965"/>
                                <a:pt x="16917" y="20990"/>
                                <a:pt x="16890" y="21015"/>
                              </a:cubicBezTo>
                              <a:lnTo>
                                <a:pt x="16873" y="21025"/>
                              </a:lnTo>
                              <a:lnTo>
                                <a:pt x="16873" y="21018"/>
                              </a:lnTo>
                              <a:cubicBezTo>
                                <a:pt x="16873" y="21004"/>
                                <a:pt x="16873" y="20987"/>
                                <a:pt x="16873" y="20965"/>
                              </a:cubicBezTo>
                              <a:cubicBezTo>
                                <a:pt x="16873" y="20930"/>
                                <a:pt x="16873" y="20831"/>
                                <a:pt x="16906" y="20712"/>
                              </a:cubicBezTo>
                              <a:cubicBezTo>
                                <a:pt x="16928" y="20627"/>
                                <a:pt x="16960" y="20528"/>
                                <a:pt x="17009" y="20415"/>
                              </a:cubicBezTo>
                              <a:cubicBezTo>
                                <a:pt x="17123" y="20169"/>
                                <a:pt x="17264" y="19954"/>
                                <a:pt x="17280" y="19929"/>
                              </a:cubicBezTo>
                              <a:cubicBezTo>
                                <a:pt x="17291" y="19929"/>
                                <a:pt x="17302" y="19929"/>
                                <a:pt x="17307" y="19929"/>
                              </a:cubicBezTo>
                              <a:cubicBezTo>
                                <a:pt x="17323" y="19940"/>
                                <a:pt x="17340" y="19954"/>
                                <a:pt x="17350" y="19971"/>
                              </a:cubicBezTo>
                              <a:cubicBezTo>
                                <a:pt x="17350" y="19975"/>
                                <a:pt x="17356" y="19982"/>
                                <a:pt x="17356" y="19985"/>
                              </a:cubicBezTo>
                              <a:cubicBezTo>
                                <a:pt x="17356" y="19985"/>
                                <a:pt x="17356" y="19989"/>
                                <a:pt x="17356" y="19992"/>
                              </a:cubicBezTo>
                              <a:cubicBezTo>
                                <a:pt x="17361" y="20007"/>
                                <a:pt x="17361" y="20021"/>
                                <a:pt x="17356" y="20035"/>
                              </a:cubicBezTo>
                              <a:cubicBezTo>
                                <a:pt x="17356" y="20038"/>
                                <a:pt x="17356" y="20038"/>
                                <a:pt x="17356" y="20042"/>
                              </a:cubicBezTo>
                              <a:cubicBezTo>
                                <a:pt x="17350" y="20049"/>
                                <a:pt x="17345" y="20052"/>
                                <a:pt x="17350" y="20056"/>
                              </a:cubicBezTo>
                              <a:cubicBezTo>
                                <a:pt x="17356" y="20059"/>
                                <a:pt x="17361" y="20056"/>
                                <a:pt x="17372" y="20049"/>
                              </a:cubicBezTo>
                              <a:cubicBezTo>
                                <a:pt x="17378" y="20045"/>
                                <a:pt x="17383" y="20042"/>
                                <a:pt x="17394" y="20035"/>
                              </a:cubicBezTo>
                              <a:lnTo>
                                <a:pt x="17399" y="20031"/>
                              </a:lnTo>
                              <a:cubicBezTo>
                                <a:pt x="17415" y="20014"/>
                                <a:pt x="17443" y="19982"/>
                                <a:pt x="17443" y="19947"/>
                              </a:cubicBezTo>
                              <a:cubicBezTo>
                                <a:pt x="17443" y="19925"/>
                                <a:pt x="17437" y="19904"/>
                                <a:pt x="17426" y="19887"/>
                              </a:cubicBezTo>
                              <a:cubicBezTo>
                                <a:pt x="17415" y="19866"/>
                                <a:pt x="17394" y="19848"/>
                                <a:pt x="17372" y="19834"/>
                              </a:cubicBezTo>
                              <a:cubicBezTo>
                                <a:pt x="17350" y="19823"/>
                                <a:pt x="17329" y="19813"/>
                                <a:pt x="17307" y="19806"/>
                              </a:cubicBezTo>
                              <a:cubicBezTo>
                                <a:pt x="17296" y="19802"/>
                                <a:pt x="17291" y="19802"/>
                                <a:pt x="17285" y="19802"/>
                              </a:cubicBezTo>
                              <a:cubicBezTo>
                                <a:pt x="17258" y="19799"/>
                                <a:pt x="17220" y="19799"/>
                                <a:pt x="17188" y="19806"/>
                              </a:cubicBezTo>
                              <a:cubicBezTo>
                                <a:pt x="17182" y="19806"/>
                                <a:pt x="17172" y="19809"/>
                                <a:pt x="17166" y="19813"/>
                              </a:cubicBezTo>
                              <a:cubicBezTo>
                                <a:pt x="17139" y="19820"/>
                                <a:pt x="17112" y="19830"/>
                                <a:pt x="17090" y="19844"/>
                              </a:cubicBezTo>
                              <a:cubicBezTo>
                                <a:pt x="17058" y="19862"/>
                                <a:pt x="17025" y="19887"/>
                                <a:pt x="16987" y="19918"/>
                              </a:cubicBezTo>
                              <a:cubicBezTo>
                                <a:pt x="16955" y="19947"/>
                                <a:pt x="16917" y="19978"/>
                                <a:pt x="16884" y="20014"/>
                              </a:cubicBezTo>
                              <a:cubicBezTo>
                                <a:pt x="16852" y="20049"/>
                                <a:pt x="16825" y="20088"/>
                                <a:pt x="16808" y="20133"/>
                              </a:cubicBezTo>
                              <a:cubicBezTo>
                                <a:pt x="16792" y="20169"/>
                                <a:pt x="16781" y="20207"/>
                                <a:pt x="16770" y="20243"/>
                              </a:cubicBezTo>
                              <a:lnTo>
                                <a:pt x="16765" y="20264"/>
                              </a:lnTo>
                              <a:cubicBezTo>
                                <a:pt x="16749" y="20310"/>
                                <a:pt x="16738" y="20352"/>
                                <a:pt x="16727" y="20387"/>
                              </a:cubicBezTo>
                              <a:cubicBezTo>
                                <a:pt x="16727" y="20398"/>
                                <a:pt x="16722" y="20412"/>
                                <a:pt x="16722" y="20423"/>
                              </a:cubicBezTo>
                              <a:cubicBezTo>
                                <a:pt x="16722" y="20405"/>
                                <a:pt x="16722" y="20391"/>
                                <a:pt x="16716" y="20373"/>
                              </a:cubicBezTo>
                              <a:cubicBezTo>
                                <a:pt x="16711" y="20306"/>
                                <a:pt x="16700" y="20183"/>
                                <a:pt x="16662" y="20081"/>
                              </a:cubicBezTo>
                              <a:cubicBezTo>
                                <a:pt x="16651" y="20059"/>
                                <a:pt x="16640" y="20028"/>
                                <a:pt x="16619" y="19992"/>
                              </a:cubicBezTo>
                              <a:cubicBezTo>
                                <a:pt x="16608" y="19978"/>
                                <a:pt x="16597" y="19964"/>
                                <a:pt x="16586" y="19947"/>
                              </a:cubicBezTo>
                              <a:cubicBezTo>
                                <a:pt x="16543" y="19890"/>
                                <a:pt x="16494" y="19851"/>
                                <a:pt x="16483" y="19841"/>
                              </a:cubicBezTo>
                              <a:cubicBezTo>
                                <a:pt x="16483" y="19841"/>
                                <a:pt x="16483" y="19837"/>
                                <a:pt x="16483" y="19834"/>
                              </a:cubicBezTo>
                              <a:cubicBezTo>
                                <a:pt x="16483" y="19834"/>
                                <a:pt x="16483" y="19827"/>
                                <a:pt x="16483" y="19813"/>
                              </a:cubicBezTo>
                              <a:cubicBezTo>
                                <a:pt x="16478" y="19795"/>
                                <a:pt x="16467" y="19760"/>
                                <a:pt x="16456" y="19710"/>
                              </a:cubicBezTo>
                              <a:cubicBezTo>
                                <a:pt x="16451" y="19689"/>
                                <a:pt x="16445" y="19665"/>
                                <a:pt x="16434" y="19636"/>
                              </a:cubicBezTo>
                              <a:lnTo>
                                <a:pt x="16424" y="19608"/>
                              </a:lnTo>
                              <a:cubicBezTo>
                                <a:pt x="16402" y="19538"/>
                                <a:pt x="16380" y="19460"/>
                                <a:pt x="16375" y="19379"/>
                              </a:cubicBezTo>
                              <a:cubicBezTo>
                                <a:pt x="16375" y="19347"/>
                                <a:pt x="16375" y="19316"/>
                                <a:pt x="16375" y="19277"/>
                              </a:cubicBezTo>
                              <a:cubicBezTo>
                                <a:pt x="16375" y="19210"/>
                                <a:pt x="16386" y="19143"/>
                                <a:pt x="16391" y="19076"/>
                              </a:cubicBezTo>
                              <a:cubicBezTo>
                                <a:pt x="16391" y="19062"/>
                                <a:pt x="16396" y="19044"/>
                                <a:pt x="16396" y="19030"/>
                              </a:cubicBezTo>
                              <a:cubicBezTo>
                                <a:pt x="16407" y="18924"/>
                                <a:pt x="16413" y="18850"/>
                                <a:pt x="16407" y="18783"/>
                              </a:cubicBezTo>
                              <a:cubicBezTo>
                                <a:pt x="16402" y="18706"/>
                                <a:pt x="16391" y="18639"/>
                                <a:pt x="16375" y="18579"/>
                              </a:cubicBezTo>
                              <a:cubicBezTo>
                                <a:pt x="16364" y="18522"/>
                                <a:pt x="16353" y="18477"/>
                                <a:pt x="16348" y="18448"/>
                              </a:cubicBezTo>
                              <a:cubicBezTo>
                                <a:pt x="16337" y="18388"/>
                                <a:pt x="16321" y="18332"/>
                                <a:pt x="16315" y="18272"/>
                              </a:cubicBezTo>
                              <a:cubicBezTo>
                                <a:pt x="16304" y="18212"/>
                                <a:pt x="16304" y="18152"/>
                                <a:pt x="16304" y="18099"/>
                              </a:cubicBezTo>
                              <a:lnTo>
                                <a:pt x="16304" y="18061"/>
                              </a:lnTo>
                              <a:cubicBezTo>
                                <a:pt x="16304" y="18053"/>
                                <a:pt x="16304" y="18050"/>
                                <a:pt x="16304" y="18043"/>
                              </a:cubicBezTo>
                              <a:cubicBezTo>
                                <a:pt x="16304" y="18039"/>
                                <a:pt x="16310" y="18032"/>
                                <a:pt x="16310" y="18029"/>
                              </a:cubicBezTo>
                              <a:cubicBezTo>
                                <a:pt x="16315" y="18018"/>
                                <a:pt x="16321" y="18011"/>
                                <a:pt x="16326" y="18001"/>
                              </a:cubicBezTo>
                              <a:cubicBezTo>
                                <a:pt x="16326" y="18001"/>
                                <a:pt x="16326" y="17997"/>
                                <a:pt x="16326" y="17997"/>
                              </a:cubicBezTo>
                              <a:lnTo>
                                <a:pt x="16326" y="17997"/>
                              </a:lnTo>
                              <a:cubicBezTo>
                                <a:pt x="16348" y="17972"/>
                                <a:pt x="16369" y="17958"/>
                                <a:pt x="16380" y="17955"/>
                              </a:cubicBezTo>
                              <a:lnTo>
                                <a:pt x="16407" y="17965"/>
                              </a:lnTo>
                              <a:lnTo>
                                <a:pt x="16413" y="17969"/>
                              </a:lnTo>
                              <a:cubicBezTo>
                                <a:pt x="16418" y="17972"/>
                                <a:pt x="16424" y="17976"/>
                                <a:pt x="16429" y="17976"/>
                              </a:cubicBezTo>
                              <a:cubicBezTo>
                                <a:pt x="16456" y="17994"/>
                                <a:pt x="16478" y="18001"/>
                                <a:pt x="16489" y="18001"/>
                              </a:cubicBezTo>
                              <a:lnTo>
                                <a:pt x="16499" y="18004"/>
                              </a:lnTo>
                              <a:lnTo>
                                <a:pt x="16499" y="18001"/>
                              </a:lnTo>
                              <a:lnTo>
                                <a:pt x="16499" y="18001"/>
                              </a:lnTo>
                              <a:lnTo>
                                <a:pt x="16499" y="17997"/>
                              </a:lnTo>
                              <a:cubicBezTo>
                                <a:pt x="16499" y="17994"/>
                                <a:pt x="16499" y="17983"/>
                                <a:pt x="16505" y="17969"/>
                              </a:cubicBezTo>
                              <a:cubicBezTo>
                                <a:pt x="16505" y="17969"/>
                                <a:pt x="16505" y="17965"/>
                                <a:pt x="16510" y="17965"/>
                              </a:cubicBezTo>
                              <a:cubicBezTo>
                                <a:pt x="16516" y="17951"/>
                                <a:pt x="16527" y="17937"/>
                                <a:pt x="16527" y="17916"/>
                              </a:cubicBezTo>
                              <a:cubicBezTo>
                                <a:pt x="16527" y="17905"/>
                                <a:pt x="16521" y="17895"/>
                                <a:pt x="16510" y="17884"/>
                              </a:cubicBezTo>
                              <a:cubicBezTo>
                                <a:pt x="16499" y="17874"/>
                                <a:pt x="16483" y="17867"/>
                                <a:pt x="16467" y="17863"/>
                              </a:cubicBezTo>
                              <a:cubicBezTo>
                                <a:pt x="16396" y="17845"/>
                                <a:pt x="16315" y="17863"/>
                                <a:pt x="16266" y="17888"/>
                              </a:cubicBezTo>
                              <a:cubicBezTo>
                                <a:pt x="16228" y="17905"/>
                                <a:pt x="16196" y="17927"/>
                                <a:pt x="16174" y="17951"/>
                              </a:cubicBezTo>
                              <a:cubicBezTo>
                                <a:pt x="16153" y="17972"/>
                                <a:pt x="16131" y="18001"/>
                                <a:pt x="16120" y="18032"/>
                              </a:cubicBezTo>
                              <a:cubicBezTo>
                                <a:pt x="16088" y="18071"/>
                                <a:pt x="16055" y="18117"/>
                                <a:pt x="16033" y="18173"/>
                              </a:cubicBezTo>
                              <a:cubicBezTo>
                                <a:pt x="16022" y="18194"/>
                                <a:pt x="16012" y="18226"/>
                                <a:pt x="16001" y="18265"/>
                              </a:cubicBezTo>
                              <a:cubicBezTo>
                                <a:pt x="15990" y="18311"/>
                                <a:pt x="15985" y="18353"/>
                                <a:pt x="15990" y="18395"/>
                              </a:cubicBezTo>
                              <a:cubicBezTo>
                                <a:pt x="15990" y="18420"/>
                                <a:pt x="15995" y="18448"/>
                                <a:pt x="16001" y="18477"/>
                              </a:cubicBezTo>
                              <a:cubicBezTo>
                                <a:pt x="16006" y="18501"/>
                                <a:pt x="16012" y="18522"/>
                                <a:pt x="16012" y="18547"/>
                              </a:cubicBezTo>
                              <a:cubicBezTo>
                                <a:pt x="16017" y="18579"/>
                                <a:pt x="16017" y="18610"/>
                                <a:pt x="16022" y="18642"/>
                              </a:cubicBezTo>
                              <a:cubicBezTo>
                                <a:pt x="16022" y="18667"/>
                                <a:pt x="16028" y="18688"/>
                                <a:pt x="16028" y="18713"/>
                              </a:cubicBezTo>
                              <a:cubicBezTo>
                                <a:pt x="16039" y="18811"/>
                                <a:pt x="16066" y="18910"/>
                                <a:pt x="16093" y="19005"/>
                              </a:cubicBezTo>
                              <a:cubicBezTo>
                                <a:pt x="16098" y="19019"/>
                                <a:pt x="16104" y="19034"/>
                                <a:pt x="16104" y="19048"/>
                              </a:cubicBezTo>
                              <a:cubicBezTo>
                                <a:pt x="16125" y="19129"/>
                                <a:pt x="16147" y="19203"/>
                                <a:pt x="16169" y="19263"/>
                              </a:cubicBezTo>
                              <a:cubicBezTo>
                                <a:pt x="16153" y="19242"/>
                                <a:pt x="16131" y="19213"/>
                                <a:pt x="16104" y="19182"/>
                              </a:cubicBezTo>
                              <a:cubicBezTo>
                                <a:pt x="16093" y="19167"/>
                                <a:pt x="16082" y="19150"/>
                                <a:pt x="16071" y="19136"/>
                              </a:cubicBezTo>
                              <a:cubicBezTo>
                                <a:pt x="16060" y="19122"/>
                                <a:pt x="16050" y="19108"/>
                                <a:pt x="16033" y="19090"/>
                              </a:cubicBezTo>
                              <a:cubicBezTo>
                                <a:pt x="15990" y="19030"/>
                                <a:pt x="15838" y="18833"/>
                                <a:pt x="15762" y="18716"/>
                              </a:cubicBezTo>
                              <a:cubicBezTo>
                                <a:pt x="15741" y="18667"/>
                                <a:pt x="15724" y="18610"/>
                                <a:pt x="15714" y="18551"/>
                              </a:cubicBezTo>
                              <a:cubicBezTo>
                                <a:pt x="15703" y="18498"/>
                                <a:pt x="15697" y="18445"/>
                                <a:pt x="15692" y="18392"/>
                              </a:cubicBezTo>
                              <a:cubicBezTo>
                                <a:pt x="15692" y="18378"/>
                                <a:pt x="15686" y="18360"/>
                                <a:pt x="15686" y="18346"/>
                              </a:cubicBezTo>
                              <a:lnTo>
                                <a:pt x="15659" y="18145"/>
                              </a:lnTo>
                              <a:cubicBezTo>
                                <a:pt x="15654" y="18124"/>
                                <a:pt x="15648" y="18103"/>
                                <a:pt x="15648" y="18082"/>
                              </a:cubicBezTo>
                              <a:cubicBezTo>
                                <a:pt x="15648" y="18071"/>
                                <a:pt x="15643" y="18061"/>
                                <a:pt x="15643" y="18050"/>
                              </a:cubicBezTo>
                              <a:lnTo>
                                <a:pt x="15632" y="18004"/>
                              </a:lnTo>
                              <a:cubicBezTo>
                                <a:pt x="15632" y="18001"/>
                                <a:pt x="15632" y="18001"/>
                                <a:pt x="15632" y="17997"/>
                              </a:cubicBezTo>
                              <a:cubicBezTo>
                                <a:pt x="15632" y="17994"/>
                                <a:pt x="15632" y="17986"/>
                                <a:pt x="15627" y="17983"/>
                              </a:cubicBezTo>
                              <a:cubicBezTo>
                                <a:pt x="15621" y="17976"/>
                                <a:pt x="15621" y="17969"/>
                                <a:pt x="15616" y="17962"/>
                              </a:cubicBezTo>
                              <a:cubicBezTo>
                                <a:pt x="15589" y="17920"/>
                                <a:pt x="15545" y="17888"/>
                                <a:pt x="15513" y="17863"/>
                              </a:cubicBezTo>
                              <a:cubicBezTo>
                                <a:pt x="15475" y="17835"/>
                                <a:pt x="15448" y="17814"/>
                                <a:pt x="15448" y="17814"/>
                              </a:cubicBezTo>
                              <a:lnTo>
                                <a:pt x="15448" y="17814"/>
                              </a:lnTo>
                              <a:lnTo>
                                <a:pt x="15475" y="17800"/>
                              </a:lnTo>
                              <a:cubicBezTo>
                                <a:pt x="15502" y="17786"/>
                                <a:pt x="15524" y="17771"/>
                                <a:pt x="15551" y="17761"/>
                              </a:cubicBezTo>
                              <a:lnTo>
                                <a:pt x="15594" y="17740"/>
                              </a:lnTo>
                              <a:cubicBezTo>
                                <a:pt x="15605" y="17736"/>
                                <a:pt x="15611" y="17733"/>
                                <a:pt x="15621" y="17729"/>
                              </a:cubicBezTo>
                              <a:cubicBezTo>
                                <a:pt x="15627" y="17726"/>
                                <a:pt x="15632" y="17726"/>
                                <a:pt x="15638" y="17722"/>
                              </a:cubicBezTo>
                              <a:cubicBezTo>
                                <a:pt x="15648" y="17719"/>
                                <a:pt x="15654" y="17715"/>
                                <a:pt x="15665" y="17712"/>
                              </a:cubicBezTo>
                              <a:cubicBezTo>
                                <a:pt x="15681" y="17704"/>
                                <a:pt x="15697" y="17697"/>
                                <a:pt x="15714" y="17694"/>
                              </a:cubicBezTo>
                              <a:lnTo>
                                <a:pt x="15779" y="17673"/>
                              </a:lnTo>
                              <a:cubicBezTo>
                                <a:pt x="15795" y="17669"/>
                                <a:pt x="15806" y="17666"/>
                                <a:pt x="15816" y="17662"/>
                              </a:cubicBezTo>
                              <a:cubicBezTo>
                                <a:pt x="15822" y="17662"/>
                                <a:pt x="15827" y="17659"/>
                                <a:pt x="15833" y="17659"/>
                              </a:cubicBezTo>
                              <a:cubicBezTo>
                                <a:pt x="15963" y="17623"/>
                                <a:pt x="16109" y="17602"/>
                                <a:pt x="16266" y="17592"/>
                              </a:cubicBezTo>
                              <a:cubicBezTo>
                                <a:pt x="16407" y="17581"/>
                                <a:pt x="16559" y="17581"/>
                                <a:pt x="16705" y="17592"/>
                              </a:cubicBezTo>
                              <a:cubicBezTo>
                                <a:pt x="16868" y="17602"/>
                                <a:pt x="16982" y="17620"/>
                                <a:pt x="17036" y="17630"/>
                              </a:cubicBezTo>
                              <a:cubicBezTo>
                                <a:pt x="17052" y="17634"/>
                                <a:pt x="17074" y="17637"/>
                                <a:pt x="17090" y="17641"/>
                              </a:cubicBezTo>
                              <a:lnTo>
                                <a:pt x="17134" y="17648"/>
                              </a:lnTo>
                              <a:cubicBezTo>
                                <a:pt x="17150" y="17652"/>
                                <a:pt x="17161" y="17652"/>
                                <a:pt x="17166" y="17652"/>
                              </a:cubicBezTo>
                              <a:lnTo>
                                <a:pt x="17188" y="17655"/>
                              </a:lnTo>
                              <a:lnTo>
                                <a:pt x="17182" y="17652"/>
                              </a:lnTo>
                              <a:lnTo>
                                <a:pt x="17188" y="17652"/>
                              </a:lnTo>
                              <a:lnTo>
                                <a:pt x="17177" y="17645"/>
                              </a:lnTo>
                              <a:cubicBezTo>
                                <a:pt x="17177" y="17641"/>
                                <a:pt x="17172" y="17637"/>
                                <a:pt x="17166" y="17630"/>
                              </a:cubicBezTo>
                              <a:cubicBezTo>
                                <a:pt x="17155" y="17613"/>
                                <a:pt x="17123" y="17581"/>
                                <a:pt x="17069" y="17546"/>
                              </a:cubicBezTo>
                              <a:cubicBezTo>
                                <a:pt x="17036" y="17525"/>
                                <a:pt x="17004" y="17507"/>
                                <a:pt x="16971" y="17489"/>
                              </a:cubicBezTo>
                              <a:cubicBezTo>
                                <a:pt x="16933" y="17472"/>
                                <a:pt x="16890" y="17451"/>
                                <a:pt x="16841" y="17437"/>
                              </a:cubicBezTo>
                              <a:cubicBezTo>
                                <a:pt x="16727" y="17398"/>
                                <a:pt x="16613" y="17377"/>
                                <a:pt x="16505" y="17377"/>
                              </a:cubicBezTo>
                              <a:cubicBezTo>
                                <a:pt x="16499" y="17377"/>
                                <a:pt x="16494" y="17377"/>
                                <a:pt x="16494" y="17377"/>
                              </a:cubicBezTo>
                              <a:cubicBezTo>
                                <a:pt x="16380" y="17377"/>
                                <a:pt x="16250" y="17391"/>
                                <a:pt x="16115" y="17419"/>
                              </a:cubicBezTo>
                              <a:cubicBezTo>
                                <a:pt x="15985" y="17447"/>
                                <a:pt x="15860" y="17482"/>
                                <a:pt x="15773" y="17507"/>
                              </a:cubicBezTo>
                              <a:cubicBezTo>
                                <a:pt x="15676" y="17535"/>
                                <a:pt x="15583" y="17571"/>
                                <a:pt x="15502" y="17602"/>
                              </a:cubicBezTo>
                              <a:cubicBezTo>
                                <a:pt x="15426" y="17634"/>
                                <a:pt x="15372" y="17659"/>
                                <a:pt x="15340" y="17676"/>
                              </a:cubicBezTo>
                              <a:cubicBezTo>
                                <a:pt x="15329" y="17680"/>
                                <a:pt x="15318" y="17687"/>
                                <a:pt x="15312" y="17690"/>
                              </a:cubicBezTo>
                              <a:lnTo>
                                <a:pt x="15312" y="17690"/>
                              </a:lnTo>
                              <a:cubicBezTo>
                                <a:pt x="15312" y="17690"/>
                                <a:pt x="15312" y="17690"/>
                                <a:pt x="15307" y="17690"/>
                              </a:cubicBezTo>
                              <a:cubicBezTo>
                                <a:pt x="15302" y="17683"/>
                                <a:pt x="15291" y="17673"/>
                                <a:pt x="15285" y="17669"/>
                              </a:cubicBezTo>
                              <a:lnTo>
                                <a:pt x="15285" y="17669"/>
                              </a:lnTo>
                              <a:cubicBezTo>
                                <a:pt x="15274" y="17662"/>
                                <a:pt x="15247" y="17648"/>
                                <a:pt x="15226" y="17637"/>
                              </a:cubicBezTo>
                              <a:lnTo>
                                <a:pt x="15226" y="17634"/>
                              </a:lnTo>
                              <a:cubicBezTo>
                                <a:pt x="15226" y="17630"/>
                                <a:pt x="15231" y="17627"/>
                                <a:pt x="15231" y="17623"/>
                              </a:cubicBezTo>
                              <a:cubicBezTo>
                                <a:pt x="15264" y="17595"/>
                                <a:pt x="15296" y="17567"/>
                                <a:pt x="15323" y="17539"/>
                              </a:cubicBezTo>
                              <a:cubicBezTo>
                                <a:pt x="15367" y="17504"/>
                                <a:pt x="15415" y="17465"/>
                                <a:pt x="15470" y="17426"/>
                              </a:cubicBezTo>
                              <a:cubicBezTo>
                                <a:pt x="15556" y="17359"/>
                                <a:pt x="15648" y="17285"/>
                                <a:pt x="15697" y="17239"/>
                              </a:cubicBezTo>
                              <a:cubicBezTo>
                                <a:pt x="15730" y="17214"/>
                                <a:pt x="15762" y="17193"/>
                                <a:pt x="15789" y="17176"/>
                              </a:cubicBezTo>
                              <a:cubicBezTo>
                                <a:pt x="15898" y="17105"/>
                                <a:pt x="16006" y="17042"/>
                                <a:pt x="16115" y="16989"/>
                              </a:cubicBezTo>
                              <a:cubicBezTo>
                                <a:pt x="16196" y="16954"/>
                                <a:pt x="16261" y="16925"/>
                                <a:pt x="16261" y="16925"/>
                              </a:cubicBezTo>
                              <a:lnTo>
                                <a:pt x="16261" y="16925"/>
                              </a:lnTo>
                              <a:lnTo>
                                <a:pt x="16272" y="16925"/>
                              </a:lnTo>
                              <a:cubicBezTo>
                                <a:pt x="16716" y="16971"/>
                                <a:pt x="17128" y="17088"/>
                                <a:pt x="17502" y="17274"/>
                              </a:cubicBezTo>
                              <a:cubicBezTo>
                                <a:pt x="17524" y="17285"/>
                                <a:pt x="17540" y="17296"/>
                                <a:pt x="17551" y="17303"/>
                              </a:cubicBezTo>
                              <a:cubicBezTo>
                                <a:pt x="17616" y="17341"/>
                                <a:pt x="17692" y="17394"/>
                                <a:pt x="17757" y="17440"/>
                              </a:cubicBezTo>
                              <a:cubicBezTo>
                                <a:pt x="17773" y="17451"/>
                                <a:pt x="17784" y="17461"/>
                                <a:pt x="17800" y="17468"/>
                              </a:cubicBezTo>
                              <a:cubicBezTo>
                                <a:pt x="17838" y="17493"/>
                                <a:pt x="17871" y="17514"/>
                                <a:pt x="17903" y="17528"/>
                              </a:cubicBezTo>
                              <a:cubicBezTo>
                                <a:pt x="17914" y="17532"/>
                                <a:pt x="17925" y="17539"/>
                                <a:pt x="17930" y="17542"/>
                              </a:cubicBezTo>
                              <a:cubicBezTo>
                                <a:pt x="17947" y="17556"/>
                                <a:pt x="17958" y="17563"/>
                                <a:pt x="17963" y="17567"/>
                              </a:cubicBezTo>
                              <a:cubicBezTo>
                                <a:pt x="17963" y="17581"/>
                                <a:pt x="17963" y="17599"/>
                                <a:pt x="17963" y="17627"/>
                              </a:cubicBezTo>
                              <a:cubicBezTo>
                                <a:pt x="17963" y="17648"/>
                                <a:pt x="17963" y="17669"/>
                                <a:pt x="17963" y="17690"/>
                              </a:cubicBezTo>
                              <a:cubicBezTo>
                                <a:pt x="17963" y="17715"/>
                                <a:pt x="17974" y="17740"/>
                                <a:pt x="17990" y="17757"/>
                              </a:cubicBezTo>
                              <a:cubicBezTo>
                                <a:pt x="17990" y="17768"/>
                                <a:pt x="17995" y="17778"/>
                                <a:pt x="17995" y="17786"/>
                              </a:cubicBezTo>
                              <a:cubicBezTo>
                                <a:pt x="17995" y="17786"/>
                                <a:pt x="17995" y="17782"/>
                                <a:pt x="17990" y="17782"/>
                              </a:cubicBezTo>
                              <a:cubicBezTo>
                                <a:pt x="17952" y="17743"/>
                                <a:pt x="17892" y="17708"/>
                                <a:pt x="17865" y="17697"/>
                              </a:cubicBezTo>
                              <a:cubicBezTo>
                                <a:pt x="17855" y="17690"/>
                                <a:pt x="17833" y="17683"/>
                                <a:pt x="17817" y="17673"/>
                              </a:cubicBezTo>
                              <a:cubicBezTo>
                                <a:pt x="17795" y="17662"/>
                                <a:pt x="17773" y="17652"/>
                                <a:pt x="17752" y="17641"/>
                              </a:cubicBezTo>
                              <a:cubicBezTo>
                                <a:pt x="17730" y="17630"/>
                                <a:pt x="17703" y="17616"/>
                                <a:pt x="17681" y="17599"/>
                              </a:cubicBezTo>
                              <a:cubicBezTo>
                                <a:pt x="17676" y="17595"/>
                                <a:pt x="17670" y="17588"/>
                                <a:pt x="17670" y="17581"/>
                              </a:cubicBezTo>
                              <a:cubicBezTo>
                                <a:pt x="17665" y="17574"/>
                                <a:pt x="17665" y="17563"/>
                                <a:pt x="17659" y="17556"/>
                              </a:cubicBezTo>
                              <a:cubicBezTo>
                                <a:pt x="17659" y="17556"/>
                                <a:pt x="17659" y="17556"/>
                                <a:pt x="17659" y="17553"/>
                              </a:cubicBezTo>
                              <a:lnTo>
                                <a:pt x="17659" y="17549"/>
                              </a:lnTo>
                              <a:cubicBezTo>
                                <a:pt x="17659" y="17546"/>
                                <a:pt x="17659" y="17546"/>
                                <a:pt x="17659" y="17542"/>
                              </a:cubicBezTo>
                              <a:lnTo>
                                <a:pt x="17659" y="17542"/>
                              </a:lnTo>
                              <a:cubicBezTo>
                                <a:pt x="17659" y="17539"/>
                                <a:pt x="17659" y="17539"/>
                                <a:pt x="17665" y="17535"/>
                              </a:cubicBezTo>
                              <a:lnTo>
                                <a:pt x="17687" y="17496"/>
                              </a:lnTo>
                              <a:lnTo>
                                <a:pt x="17670" y="17504"/>
                              </a:lnTo>
                              <a:cubicBezTo>
                                <a:pt x="17665" y="17504"/>
                                <a:pt x="17665" y="17507"/>
                                <a:pt x="17665" y="17507"/>
                              </a:cubicBezTo>
                              <a:cubicBezTo>
                                <a:pt x="17665" y="17507"/>
                                <a:pt x="17665" y="17507"/>
                                <a:pt x="17659" y="17507"/>
                              </a:cubicBezTo>
                              <a:lnTo>
                                <a:pt x="17643" y="17514"/>
                              </a:lnTo>
                              <a:cubicBezTo>
                                <a:pt x="17632" y="17518"/>
                                <a:pt x="17627" y="17521"/>
                                <a:pt x="17616" y="17528"/>
                              </a:cubicBezTo>
                              <a:lnTo>
                                <a:pt x="17611" y="17532"/>
                              </a:lnTo>
                              <a:cubicBezTo>
                                <a:pt x="17605" y="17535"/>
                                <a:pt x="17600" y="17535"/>
                                <a:pt x="17600" y="17539"/>
                              </a:cubicBezTo>
                              <a:lnTo>
                                <a:pt x="17589" y="17546"/>
                              </a:lnTo>
                              <a:cubicBezTo>
                                <a:pt x="17584" y="17549"/>
                                <a:pt x="17584" y="17549"/>
                                <a:pt x="17578" y="17553"/>
                              </a:cubicBezTo>
                              <a:lnTo>
                                <a:pt x="17573" y="17556"/>
                              </a:lnTo>
                              <a:cubicBezTo>
                                <a:pt x="17551" y="17571"/>
                                <a:pt x="17535" y="17588"/>
                                <a:pt x="17524" y="17606"/>
                              </a:cubicBezTo>
                              <a:cubicBezTo>
                                <a:pt x="17508" y="17623"/>
                                <a:pt x="17502" y="17645"/>
                                <a:pt x="17497" y="17666"/>
                              </a:cubicBezTo>
                              <a:cubicBezTo>
                                <a:pt x="17497" y="17676"/>
                                <a:pt x="17491" y="17687"/>
                                <a:pt x="17491" y="17694"/>
                              </a:cubicBezTo>
                              <a:cubicBezTo>
                                <a:pt x="17491" y="17694"/>
                                <a:pt x="17486" y="17690"/>
                                <a:pt x="17486" y="17690"/>
                              </a:cubicBezTo>
                              <a:cubicBezTo>
                                <a:pt x="17453" y="17676"/>
                                <a:pt x="17421" y="17662"/>
                                <a:pt x="17394" y="17652"/>
                              </a:cubicBezTo>
                              <a:cubicBezTo>
                                <a:pt x="17383" y="17648"/>
                                <a:pt x="17378" y="17645"/>
                                <a:pt x="17372" y="17641"/>
                              </a:cubicBezTo>
                              <a:cubicBezTo>
                                <a:pt x="17372" y="17641"/>
                                <a:pt x="17372" y="17641"/>
                                <a:pt x="17367" y="17641"/>
                              </a:cubicBezTo>
                              <a:lnTo>
                                <a:pt x="17361" y="17641"/>
                              </a:lnTo>
                              <a:cubicBezTo>
                                <a:pt x="17350" y="17637"/>
                                <a:pt x="17345" y="17634"/>
                                <a:pt x="17334" y="17630"/>
                              </a:cubicBezTo>
                              <a:cubicBezTo>
                                <a:pt x="17329" y="17627"/>
                                <a:pt x="17318" y="17616"/>
                                <a:pt x="17318" y="17609"/>
                              </a:cubicBezTo>
                              <a:lnTo>
                                <a:pt x="17318" y="17609"/>
                              </a:lnTo>
                              <a:cubicBezTo>
                                <a:pt x="17318" y="17606"/>
                                <a:pt x="17318" y="17606"/>
                                <a:pt x="17313" y="17602"/>
                              </a:cubicBezTo>
                              <a:lnTo>
                                <a:pt x="17313" y="17599"/>
                              </a:lnTo>
                              <a:lnTo>
                                <a:pt x="17302" y="17595"/>
                              </a:lnTo>
                              <a:lnTo>
                                <a:pt x="17275" y="17620"/>
                              </a:lnTo>
                              <a:lnTo>
                                <a:pt x="17258" y="17637"/>
                              </a:lnTo>
                              <a:cubicBezTo>
                                <a:pt x="17247" y="17648"/>
                                <a:pt x="17237" y="17659"/>
                                <a:pt x="17231" y="17669"/>
                              </a:cubicBezTo>
                              <a:cubicBezTo>
                                <a:pt x="17210" y="17690"/>
                                <a:pt x="17199" y="17715"/>
                                <a:pt x="17188" y="17736"/>
                              </a:cubicBezTo>
                              <a:cubicBezTo>
                                <a:pt x="17166" y="17771"/>
                                <a:pt x="17161" y="17814"/>
                                <a:pt x="17166" y="17849"/>
                              </a:cubicBezTo>
                              <a:cubicBezTo>
                                <a:pt x="17166" y="17853"/>
                                <a:pt x="17166" y="17853"/>
                                <a:pt x="17166" y="17853"/>
                              </a:cubicBezTo>
                              <a:lnTo>
                                <a:pt x="17166" y="17856"/>
                              </a:lnTo>
                              <a:lnTo>
                                <a:pt x="17172" y="17856"/>
                              </a:lnTo>
                              <a:cubicBezTo>
                                <a:pt x="17172" y="17856"/>
                                <a:pt x="17172" y="17860"/>
                                <a:pt x="17172" y="17860"/>
                              </a:cubicBezTo>
                              <a:cubicBezTo>
                                <a:pt x="17172" y="17863"/>
                                <a:pt x="17172" y="17863"/>
                                <a:pt x="17172" y="17867"/>
                              </a:cubicBezTo>
                              <a:cubicBezTo>
                                <a:pt x="17166" y="17870"/>
                                <a:pt x="17161" y="17870"/>
                                <a:pt x="17150" y="17874"/>
                              </a:cubicBezTo>
                              <a:cubicBezTo>
                                <a:pt x="17139" y="17870"/>
                                <a:pt x="17128" y="17863"/>
                                <a:pt x="17112" y="17860"/>
                              </a:cubicBezTo>
                              <a:cubicBezTo>
                                <a:pt x="17101" y="17856"/>
                                <a:pt x="17085" y="17853"/>
                                <a:pt x="17069" y="17849"/>
                              </a:cubicBezTo>
                              <a:cubicBezTo>
                                <a:pt x="17047" y="17842"/>
                                <a:pt x="17020" y="17835"/>
                                <a:pt x="17004" y="17831"/>
                              </a:cubicBezTo>
                              <a:cubicBezTo>
                                <a:pt x="16993" y="17828"/>
                                <a:pt x="16976" y="17821"/>
                                <a:pt x="16966" y="17814"/>
                              </a:cubicBezTo>
                              <a:cubicBezTo>
                                <a:pt x="16960" y="17810"/>
                                <a:pt x="16949" y="17803"/>
                                <a:pt x="16944" y="17800"/>
                              </a:cubicBezTo>
                              <a:lnTo>
                                <a:pt x="16939" y="17793"/>
                              </a:lnTo>
                              <a:cubicBezTo>
                                <a:pt x="16939" y="17793"/>
                                <a:pt x="16933" y="17789"/>
                                <a:pt x="16933" y="17789"/>
                              </a:cubicBezTo>
                              <a:cubicBezTo>
                                <a:pt x="16928" y="17786"/>
                                <a:pt x="16922" y="17779"/>
                                <a:pt x="16917" y="17771"/>
                              </a:cubicBezTo>
                              <a:lnTo>
                                <a:pt x="16906" y="17757"/>
                              </a:lnTo>
                              <a:lnTo>
                                <a:pt x="16879" y="17786"/>
                              </a:lnTo>
                              <a:cubicBezTo>
                                <a:pt x="16873" y="17789"/>
                                <a:pt x="16873" y="17793"/>
                                <a:pt x="16868" y="17796"/>
                              </a:cubicBezTo>
                              <a:lnTo>
                                <a:pt x="16863" y="17803"/>
                              </a:lnTo>
                              <a:cubicBezTo>
                                <a:pt x="16857" y="17810"/>
                                <a:pt x="16852" y="17821"/>
                                <a:pt x="16841" y="17831"/>
                              </a:cubicBezTo>
                              <a:cubicBezTo>
                                <a:pt x="16830" y="17849"/>
                                <a:pt x="16819" y="17870"/>
                                <a:pt x="16819" y="17891"/>
                              </a:cubicBezTo>
                              <a:cubicBezTo>
                                <a:pt x="16814" y="17923"/>
                                <a:pt x="16814" y="17955"/>
                                <a:pt x="16825" y="17986"/>
                              </a:cubicBezTo>
                              <a:cubicBezTo>
                                <a:pt x="16825" y="17997"/>
                                <a:pt x="16825" y="18011"/>
                                <a:pt x="16825" y="18022"/>
                              </a:cubicBezTo>
                              <a:cubicBezTo>
                                <a:pt x="16803" y="18018"/>
                                <a:pt x="16787" y="18018"/>
                                <a:pt x="16770" y="18022"/>
                              </a:cubicBezTo>
                              <a:cubicBezTo>
                                <a:pt x="16754" y="18025"/>
                                <a:pt x="16738" y="18032"/>
                                <a:pt x="16722" y="18039"/>
                              </a:cubicBezTo>
                              <a:cubicBezTo>
                                <a:pt x="16705" y="18050"/>
                                <a:pt x="16695" y="18064"/>
                                <a:pt x="16689" y="18082"/>
                              </a:cubicBezTo>
                              <a:cubicBezTo>
                                <a:pt x="16684" y="18089"/>
                                <a:pt x="16684" y="18096"/>
                                <a:pt x="16684" y="18103"/>
                              </a:cubicBezTo>
                              <a:cubicBezTo>
                                <a:pt x="16667" y="18142"/>
                                <a:pt x="16689" y="18180"/>
                                <a:pt x="16689" y="18180"/>
                              </a:cubicBezTo>
                              <a:lnTo>
                                <a:pt x="16689" y="18184"/>
                              </a:lnTo>
                              <a:lnTo>
                                <a:pt x="16695" y="18180"/>
                              </a:lnTo>
                              <a:cubicBezTo>
                                <a:pt x="16705" y="18177"/>
                                <a:pt x="16722" y="18173"/>
                                <a:pt x="16738" y="18170"/>
                              </a:cubicBezTo>
                              <a:cubicBezTo>
                                <a:pt x="16738" y="18173"/>
                                <a:pt x="16733" y="18173"/>
                                <a:pt x="16738" y="18177"/>
                              </a:cubicBezTo>
                              <a:cubicBezTo>
                                <a:pt x="16743" y="18180"/>
                                <a:pt x="16743" y="18177"/>
                                <a:pt x="16749" y="18177"/>
                              </a:cubicBezTo>
                              <a:cubicBezTo>
                                <a:pt x="16754" y="18177"/>
                                <a:pt x="16760" y="18173"/>
                                <a:pt x="16765" y="18173"/>
                              </a:cubicBezTo>
                              <a:cubicBezTo>
                                <a:pt x="16787" y="18170"/>
                                <a:pt x="16819" y="18173"/>
                                <a:pt x="16852" y="18180"/>
                              </a:cubicBezTo>
                              <a:cubicBezTo>
                                <a:pt x="16884" y="18187"/>
                                <a:pt x="16917" y="18198"/>
                                <a:pt x="16944" y="18212"/>
                              </a:cubicBezTo>
                              <a:cubicBezTo>
                                <a:pt x="16966" y="18223"/>
                                <a:pt x="16987" y="18233"/>
                                <a:pt x="16998" y="18240"/>
                              </a:cubicBezTo>
                              <a:lnTo>
                                <a:pt x="17004" y="18244"/>
                              </a:lnTo>
                              <a:cubicBezTo>
                                <a:pt x="17009" y="18247"/>
                                <a:pt x="17020" y="18251"/>
                                <a:pt x="17025" y="18258"/>
                              </a:cubicBezTo>
                              <a:cubicBezTo>
                                <a:pt x="17025" y="18258"/>
                                <a:pt x="17025" y="18258"/>
                                <a:pt x="17020" y="18258"/>
                              </a:cubicBezTo>
                              <a:cubicBezTo>
                                <a:pt x="16976" y="18244"/>
                                <a:pt x="16944" y="18237"/>
                                <a:pt x="16917" y="18237"/>
                              </a:cubicBezTo>
                              <a:lnTo>
                                <a:pt x="16895" y="18237"/>
                              </a:lnTo>
                              <a:cubicBezTo>
                                <a:pt x="16884" y="18237"/>
                                <a:pt x="16879" y="18237"/>
                                <a:pt x="16868" y="18237"/>
                              </a:cubicBezTo>
                              <a:cubicBezTo>
                                <a:pt x="16846" y="18240"/>
                                <a:pt x="16825" y="18244"/>
                                <a:pt x="16803" y="18247"/>
                              </a:cubicBezTo>
                              <a:cubicBezTo>
                                <a:pt x="16770" y="18254"/>
                                <a:pt x="16738" y="18265"/>
                                <a:pt x="16705" y="18276"/>
                              </a:cubicBezTo>
                              <a:cubicBezTo>
                                <a:pt x="16689" y="18283"/>
                                <a:pt x="16673" y="18286"/>
                                <a:pt x="16657" y="18293"/>
                              </a:cubicBezTo>
                              <a:cubicBezTo>
                                <a:pt x="16646" y="18297"/>
                                <a:pt x="16630" y="18300"/>
                                <a:pt x="16619" y="18304"/>
                              </a:cubicBezTo>
                              <a:cubicBezTo>
                                <a:pt x="16613" y="18304"/>
                                <a:pt x="16613" y="18307"/>
                                <a:pt x="16608" y="18307"/>
                              </a:cubicBezTo>
                              <a:cubicBezTo>
                                <a:pt x="16608" y="18307"/>
                                <a:pt x="16602" y="18307"/>
                                <a:pt x="16602" y="18307"/>
                              </a:cubicBezTo>
                              <a:cubicBezTo>
                                <a:pt x="16597" y="18307"/>
                                <a:pt x="16592" y="18311"/>
                                <a:pt x="16586" y="18311"/>
                              </a:cubicBezTo>
                              <a:lnTo>
                                <a:pt x="16559" y="18314"/>
                              </a:lnTo>
                              <a:lnTo>
                                <a:pt x="16570" y="18350"/>
                              </a:lnTo>
                              <a:cubicBezTo>
                                <a:pt x="16575" y="18360"/>
                                <a:pt x="16581" y="18367"/>
                                <a:pt x="16581" y="18378"/>
                              </a:cubicBezTo>
                              <a:cubicBezTo>
                                <a:pt x="16592" y="18395"/>
                                <a:pt x="16608" y="18413"/>
                                <a:pt x="16630" y="18424"/>
                              </a:cubicBezTo>
                              <a:cubicBezTo>
                                <a:pt x="16646" y="18434"/>
                                <a:pt x="16667" y="18441"/>
                                <a:pt x="16689" y="18445"/>
                              </a:cubicBezTo>
                              <a:cubicBezTo>
                                <a:pt x="16689" y="18445"/>
                                <a:pt x="16689" y="18445"/>
                                <a:pt x="16689" y="18445"/>
                              </a:cubicBezTo>
                              <a:lnTo>
                                <a:pt x="16695" y="18452"/>
                              </a:lnTo>
                              <a:cubicBezTo>
                                <a:pt x="16662" y="18459"/>
                                <a:pt x="16619" y="18473"/>
                                <a:pt x="16586" y="18487"/>
                              </a:cubicBezTo>
                              <a:cubicBezTo>
                                <a:pt x="16575" y="18491"/>
                                <a:pt x="16559" y="18501"/>
                                <a:pt x="16532" y="18519"/>
                              </a:cubicBezTo>
                              <a:lnTo>
                                <a:pt x="16532" y="18519"/>
                              </a:lnTo>
                              <a:cubicBezTo>
                                <a:pt x="16532" y="18519"/>
                                <a:pt x="16527" y="18522"/>
                                <a:pt x="16527" y="18522"/>
                              </a:cubicBezTo>
                              <a:cubicBezTo>
                                <a:pt x="16516" y="18529"/>
                                <a:pt x="16499" y="18540"/>
                                <a:pt x="16489" y="18551"/>
                              </a:cubicBezTo>
                              <a:lnTo>
                                <a:pt x="16467" y="18572"/>
                              </a:lnTo>
                              <a:cubicBezTo>
                                <a:pt x="16456" y="18575"/>
                                <a:pt x="16451" y="18579"/>
                                <a:pt x="16451" y="18582"/>
                              </a:cubicBezTo>
                              <a:lnTo>
                                <a:pt x="16451" y="18582"/>
                              </a:lnTo>
                              <a:lnTo>
                                <a:pt x="16451" y="18582"/>
                              </a:lnTo>
                              <a:lnTo>
                                <a:pt x="16440" y="18589"/>
                              </a:lnTo>
                              <a:cubicBezTo>
                                <a:pt x="16440" y="18589"/>
                                <a:pt x="16440" y="18593"/>
                                <a:pt x="16434" y="18596"/>
                              </a:cubicBezTo>
                              <a:lnTo>
                                <a:pt x="16424" y="18603"/>
                              </a:lnTo>
                              <a:lnTo>
                                <a:pt x="16472" y="18600"/>
                              </a:lnTo>
                              <a:cubicBezTo>
                                <a:pt x="16472" y="18600"/>
                                <a:pt x="16478" y="18600"/>
                                <a:pt x="16478" y="18600"/>
                              </a:cubicBezTo>
                              <a:cubicBezTo>
                                <a:pt x="16478" y="18600"/>
                                <a:pt x="16483" y="18600"/>
                                <a:pt x="16483" y="18600"/>
                              </a:cubicBezTo>
                              <a:cubicBezTo>
                                <a:pt x="16489" y="18600"/>
                                <a:pt x="16489" y="18603"/>
                                <a:pt x="16494" y="18603"/>
                              </a:cubicBezTo>
                              <a:cubicBezTo>
                                <a:pt x="16499" y="18607"/>
                                <a:pt x="16505" y="18614"/>
                                <a:pt x="16510" y="18621"/>
                              </a:cubicBezTo>
                              <a:lnTo>
                                <a:pt x="16510" y="18621"/>
                              </a:lnTo>
                              <a:cubicBezTo>
                                <a:pt x="16521" y="18635"/>
                                <a:pt x="16537" y="18653"/>
                                <a:pt x="16559" y="18663"/>
                              </a:cubicBezTo>
                              <a:cubicBezTo>
                                <a:pt x="16592" y="18685"/>
                                <a:pt x="16624" y="18695"/>
                                <a:pt x="16646" y="18706"/>
                              </a:cubicBezTo>
                              <a:cubicBezTo>
                                <a:pt x="16646" y="18706"/>
                                <a:pt x="16646" y="18706"/>
                                <a:pt x="16646" y="18706"/>
                              </a:cubicBezTo>
                              <a:cubicBezTo>
                                <a:pt x="16619" y="18713"/>
                                <a:pt x="16592" y="18723"/>
                                <a:pt x="16570" y="18737"/>
                              </a:cubicBezTo>
                              <a:cubicBezTo>
                                <a:pt x="16565" y="18741"/>
                                <a:pt x="16554" y="18748"/>
                                <a:pt x="16548" y="18752"/>
                              </a:cubicBezTo>
                              <a:cubicBezTo>
                                <a:pt x="16532" y="18766"/>
                                <a:pt x="16516" y="18783"/>
                                <a:pt x="16505" y="18801"/>
                              </a:cubicBezTo>
                              <a:lnTo>
                                <a:pt x="16505" y="18804"/>
                              </a:lnTo>
                              <a:cubicBezTo>
                                <a:pt x="16499" y="18815"/>
                                <a:pt x="16499" y="18822"/>
                                <a:pt x="16494" y="18833"/>
                              </a:cubicBezTo>
                              <a:lnTo>
                                <a:pt x="16489" y="18843"/>
                              </a:lnTo>
                              <a:lnTo>
                                <a:pt x="16494" y="18850"/>
                              </a:lnTo>
                              <a:lnTo>
                                <a:pt x="16532" y="18840"/>
                              </a:lnTo>
                              <a:lnTo>
                                <a:pt x="16581" y="18826"/>
                              </a:lnTo>
                              <a:cubicBezTo>
                                <a:pt x="16586" y="18822"/>
                                <a:pt x="16592" y="18822"/>
                                <a:pt x="16597" y="18818"/>
                              </a:cubicBezTo>
                              <a:cubicBezTo>
                                <a:pt x="16602" y="18818"/>
                                <a:pt x="16608" y="18818"/>
                                <a:pt x="16613" y="18818"/>
                              </a:cubicBezTo>
                              <a:cubicBezTo>
                                <a:pt x="16619" y="18818"/>
                                <a:pt x="16624" y="18826"/>
                                <a:pt x="16630" y="18829"/>
                              </a:cubicBezTo>
                              <a:cubicBezTo>
                                <a:pt x="16646" y="18840"/>
                                <a:pt x="16662" y="18850"/>
                                <a:pt x="16678" y="18857"/>
                              </a:cubicBezTo>
                              <a:cubicBezTo>
                                <a:pt x="16695" y="18864"/>
                                <a:pt x="16716" y="18871"/>
                                <a:pt x="16738" y="18875"/>
                              </a:cubicBezTo>
                              <a:cubicBezTo>
                                <a:pt x="16738" y="18875"/>
                                <a:pt x="16743" y="18875"/>
                                <a:pt x="16743" y="18875"/>
                              </a:cubicBezTo>
                              <a:cubicBezTo>
                                <a:pt x="16722" y="18889"/>
                                <a:pt x="16700" y="18903"/>
                                <a:pt x="16689" y="18921"/>
                              </a:cubicBezTo>
                              <a:cubicBezTo>
                                <a:pt x="16684" y="18931"/>
                                <a:pt x="16667" y="18949"/>
                                <a:pt x="16662" y="18974"/>
                              </a:cubicBezTo>
                              <a:cubicBezTo>
                                <a:pt x="16657" y="18988"/>
                                <a:pt x="16657" y="18998"/>
                                <a:pt x="16657" y="19012"/>
                              </a:cubicBezTo>
                              <a:cubicBezTo>
                                <a:pt x="16657" y="19019"/>
                                <a:pt x="16657" y="19026"/>
                                <a:pt x="16662" y="19034"/>
                              </a:cubicBezTo>
                              <a:lnTo>
                                <a:pt x="16667" y="19051"/>
                              </a:lnTo>
                              <a:cubicBezTo>
                                <a:pt x="16667" y="19051"/>
                                <a:pt x="16667" y="19055"/>
                                <a:pt x="16667" y="19055"/>
                              </a:cubicBezTo>
                              <a:cubicBezTo>
                                <a:pt x="16667" y="19058"/>
                                <a:pt x="16673" y="19065"/>
                                <a:pt x="16673" y="19065"/>
                              </a:cubicBezTo>
                              <a:lnTo>
                                <a:pt x="16678" y="19072"/>
                              </a:lnTo>
                              <a:lnTo>
                                <a:pt x="16689" y="19065"/>
                              </a:lnTo>
                              <a:lnTo>
                                <a:pt x="16695" y="19069"/>
                              </a:lnTo>
                              <a:lnTo>
                                <a:pt x="16700" y="19062"/>
                              </a:lnTo>
                              <a:cubicBezTo>
                                <a:pt x="16700" y="19062"/>
                                <a:pt x="16705" y="19058"/>
                                <a:pt x="16711" y="19055"/>
                              </a:cubicBezTo>
                              <a:lnTo>
                                <a:pt x="16716" y="19055"/>
                              </a:lnTo>
                              <a:lnTo>
                                <a:pt x="16727" y="19055"/>
                              </a:lnTo>
                              <a:cubicBezTo>
                                <a:pt x="16733" y="19055"/>
                                <a:pt x="16743" y="19055"/>
                                <a:pt x="16754" y="19055"/>
                              </a:cubicBezTo>
                              <a:cubicBezTo>
                                <a:pt x="16770" y="19055"/>
                                <a:pt x="16787" y="19058"/>
                                <a:pt x="16803" y="19062"/>
                              </a:cubicBezTo>
                              <a:lnTo>
                                <a:pt x="16808" y="19062"/>
                              </a:lnTo>
                              <a:cubicBezTo>
                                <a:pt x="16830" y="19065"/>
                                <a:pt x="16852" y="19069"/>
                                <a:pt x="16879" y="19069"/>
                              </a:cubicBezTo>
                              <a:cubicBezTo>
                                <a:pt x="16884" y="19069"/>
                                <a:pt x="16890" y="19069"/>
                                <a:pt x="16895" y="19072"/>
                              </a:cubicBezTo>
                              <a:cubicBezTo>
                                <a:pt x="16890" y="19076"/>
                                <a:pt x="16890" y="19083"/>
                                <a:pt x="16884" y="19086"/>
                              </a:cubicBezTo>
                              <a:cubicBezTo>
                                <a:pt x="16884" y="19090"/>
                                <a:pt x="16879" y="19093"/>
                                <a:pt x="16879" y="19097"/>
                              </a:cubicBezTo>
                              <a:cubicBezTo>
                                <a:pt x="16879" y="19104"/>
                                <a:pt x="16873" y="19108"/>
                                <a:pt x="16873" y="19111"/>
                              </a:cubicBezTo>
                              <a:cubicBezTo>
                                <a:pt x="16863" y="19122"/>
                                <a:pt x="16857" y="19125"/>
                                <a:pt x="16846" y="19125"/>
                              </a:cubicBezTo>
                              <a:cubicBezTo>
                                <a:pt x="16830" y="19125"/>
                                <a:pt x="16819" y="19122"/>
                                <a:pt x="16819" y="19122"/>
                              </a:cubicBezTo>
                              <a:lnTo>
                                <a:pt x="16787" y="19104"/>
                              </a:lnTo>
                              <a:lnTo>
                                <a:pt x="16803" y="19118"/>
                              </a:lnTo>
                              <a:cubicBezTo>
                                <a:pt x="16803" y="19118"/>
                                <a:pt x="16798" y="19118"/>
                                <a:pt x="16798" y="19118"/>
                              </a:cubicBezTo>
                              <a:cubicBezTo>
                                <a:pt x="16798" y="19118"/>
                                <a:pt x="16792" y="19122"/>
                                <a:pt x="16792" y="19125"/>
                              </a:cubicBezTo>
                              <a:cubicBezTo>
                                <a:pt x="16792" y="19139"/>
                                <a:pt x="16836" y="19167"/>
                                <a:pt x="16868" y="19182"/>
                              </a:cubicBezTo>
                              <a:cubicBezTo>
                                <a:pt x="16906" y="19203"/>
                                <a:pt x="16949" y="19217"/>
                                <a:pt x="16993" y="19220"/>
                              </a:cubicBezTo>
                              <a:cubicBezTo>
                                <a:pt x="17020" y="19224"/>
                                <a:pt x="17052" y="19227"/>
                                <a:pt x="17079" y="19224"/>
                              </a:cubicBezTo>
                              <a:cubicBezTo>
                                <a:pt x="17079" y="19224"/>
                                <a:pt x="17085" y="19224"/>
                                <a:pt x="17085" y="19224"/>
                              </a:cubicBezTo>
                              <a:lnTo>
                                <a:pt x="17085" y="19224"/>
                              </a:lnTo>
                              <a:cubicBezTo>
                                <a:pt x="17107" y="19224"/>
                                <a:pt x="17123" y="19224"/>
                                <a:pt x="17134" y="19220"/>
                              </a:cubicBezTo>
                              <a:lnTo>
                                <a:pt x="17134" y="19220"/>
                              </a:lnTo>
                              <a:cubicBezTo>
                                <a:pt x="17134" y="19224"/>
                                <a:pt x="17128" y="19231"/>
                                <a:pt x="17128" y="19238"/>
                              </a:cubicBezTo>
                              <a:cubicBezTo>
                                <a:pt x="17117" y="19266"/>
                                <a:pt x="17101" y="19298"/>
                                <a:pt x="17085" y="19323"/>
                              </a:cubicBezTo>
                              <a:cubicBezTo>
                                <a:pt x="17079" y="19330"/>
                                <a:pt x="17074" y="19337"/>
                                <a:pt x="17063" y="19347"/>
                              </a:cubicBezTo>
                              <a:cubicBezTo>
                                <a:pt x="17052" y="19354"/>
                                <a:pt x="17036" y="19361"/>
                                <a:pt x="17025" y="19354"/>
                              </a:cubicBezTo>
                              <a:lnTo>
                                <a:pt x="17014" y="19354"/>
                              </a:lnTo>
                              <a:lnTo>
                                <a:pt x="17014" y="19358"/>
                              </a:lnTo>
                              <a:lnTo>
                                <a:pt x="16998" y="19379"/>
                              </a:lnTo>
                              <a:lnTo>
                                <a:pt x="17004" y="19379"/>
                              </a:lnTo>
                              <a:lnTo>
                                <a:pt x="17004" y="19379"/>
                              </a:lnTo>
                              <a:cubicBezTo>
                                <a:pt x="17020" y="19383"/>
                                <a:pt x="17036" y="19390"/>
                                <a:pt x="17058" y="19393"/>
                              </a:cubicBezTo>
                              <a:cubicBezTo>
                                <a:pt x="17090" y="19400"/>
                                <a:pt x="17117" y="19407"/>
                                <a:pt x="17144" y="19411"/>
                              </a:cubicBezTo>
                              <a:cubicBezTo>
                                <a:pt x="17172" y="19414"/>
                                <a:pt x="17199" y="19418"/>
                                <a:pt x="17220" y="19421"/>
                              </a:cubicBezTo>
                              <a:cubicBezTo>
                                <a:pt x="17258" y="19425"/>
                                <a:pt x="17302" y="19421"/>
                                <a:pt x="17334" y="19418"/>
                              </a:cubicBezTo>
                              <a:lnTo>
                                <a:pt x="17340" y="19418"/>
                              </a:lnTo>
                              <a:cubicBezTo>
                                <a:pt x="17356" y="19414"/>
                                <a:pt x="17372" y="19414"/>
                                <a:pt x="17388" y="19407"/>
                              </a:cubicBezTo>
                              <a:cubicBezTo>
                                <a:pt x="17394" y="19407"/>
                                <a:pt x="17394" y="19404"/>
                                <a:pt x="17399" y="19404"/>
                              </a:cubicBezTo>
                              <a:cubicBezTo>
                                <a:pt x="17399" y="19404"/>
                                <a:pt x="17405" y="19404"/>
                                <a:pt x="17405" y="19404"/>
                              </a:cubicBezTo>
                              <a:cubicBezTo>
                                <a:pt x="17405" y="19407"/>
                                <a:pt x="17405" y="19411"/>
                                <a:pt x="17405" y="19411"/>
                              </a:cubicBezTo>
                              <a:cubicBezTo>
                                <a:pt x="17405" y="19428"/>
                                <a:pt x="17410" y="19450"/>
                                <a:pt x="17421" y="19467"/>
                              </a:cubicBezTo>
                              <a:cubicBezTo>
                                <a:pt x="17426" y="19474"/>
                                <a:pt x="17437" y="19492"/>
                                <a:pt x="17459" y="19513"/>
                              </a:cubicBezTo>
                              <a:cubicBezTo>
                                <a:pt x="17470" y="19520"/>
                                <a:pt x="17481" y="19531"/>
                                <a:pt x="17497" y="19538"/>
                              </a:cubicBezTo>
                              <a:cubicBezTo>
                                <a:pt x="17502" y="19541"/>
                                <a:pt x="17513" y="19545"/>
                                <a:pt x="17518" y="19548"/>
                              </a:cubicBezTo>
                              <a:lnTo>
                                <a:pt x="17524" y="19552"/>
                              </a:lnTo>
                              <a:cubicBezTo>
                                <a:pt x="17529" y="19555"/>
                                <a:pt x="17529" y="19555"/>
                                <a:pt x="17535" y="19555"/>
                              </a:cubicBezTo>
                              <a:cubicBezTo>
                                <a:pt x="17546" y="19559"/>
                                <a:pt x="17556" y="19559"/>
                                <a:pt x="17562" y="19555"/>
                              </a:cubicBezTo>
                              <a:cubicBezTo>
                                <a:pt x="17578" y="19552"/>
                                <a:pt x="17578" y="19538"/>
                                <a:pt x="17584" y="19531"/>
                              </a:cubicBezTo>
                              <a:cubicBezTo>
                                <a:pt x="17584" y="19531"/>
                                <a:pt x="17584" y="19531"/>
                                <a:pt x="17584" y="19527"/>
                              </a:cubicBezTo>
                              <a:cubicBezTo>
                                <a:pt x="17584" y="19524"/>
                                <a:pt x="17589" y="19517"/>
                                <a:pt x="17589" y="19509"/>
                              </a:cubicBezTo>
                              <a:cubicBezTo>
                                <a:pt x="17594" y="19499"/>
                                <a:pt x="17600" y="19488"/>
                                <a:pt x="17611" y="19478"/>
                              </a:cubicBezTo>
                              <a:cubicBezTo>
                                <a:pt x="17616" y="19474"/>
                                <a:pt x="17616" y="19471"/>
                                <a:pt x="17621" y="19467"/>
                              </a:cubicBezTo>
                              <a:cubicBezTo>
                                <a:pt x="17638" y="19457"/>
                                <a:pt x="17654" y="19450"/>
                                <a:pt x="17659" y="19442"/>
                              </a:cubicBezTo>
                              <a:cubicBezTo>
                                <a:pt x="17659" y="19442"/>
                                <a:pt x="17659" y="19442"/>
                                <a:pt x="17659" y="19442"/>
                              </a:cubicBezTo>
                              <a:cubicBezTo>
                                <a:pt x="17659" y="19457"/>
                                <a:pt x="17654" y="19474"/>
                                <a:pt x="17654" y="19488"/>
                              </a:cubicBezTo>
                              <a:cubicBezTo>
                                <a:pt x="17654" y="19492"/>
                                <a:pt x="17654" y="19499"/>
                                <a:pt x="17654" y="19502"/>
                              </a:cubicBezTo>
                              <a:lnTo>
                                <a:pt x="17654" y="19506"/>
                              </a:lnTo>
                              <a:cubicBezTo>
                                <a:pt x="17654" y="19517"/>
                                <a:pt x="17654" y="19531"/>
                                <a:pt x="17649" y="19548"/>
                              </a:cubicBezTo>
                              <a:cubicBezTo>
                                <a:pt x="17643" y="19559"/>
                                <a:pt x="17638" y="19566"/>
                                <a:pt x="17632" y="19569"/>
                              </a:cubicBezTo>
                              <a:cubicBezTo>
                                <a:pt x="17632" y="19569"/>
                                <a:pt x="17627" y="19573"/>
                                <a:pt x="17627" y="19573"/>
                              </a:cubicBezTo>
                              <a:lnTo>
                                <a:pt x="17621" y="19573"/>
                              </a:lnTo>
                              <a:cubicBezTo>
                                <a:pt x="17621" y="19573"/>
                                <a:pt x="17621" y="19573"/>
                                <a:pt x="17621" y="19573"/>
                              </a:cubicBezTo>
                              <a:cubicBezTo>
                                <a:pt x="17621" y="19573"/>
                                <a:pt x="17616" y="19573"/>
                                <a:pt x="17616" y="19573"/>
                              </a:cubicBezTo>
                              <a:cubicBezTo>
                                <a:pt x="17611" y="19573"/>
                                <a:pt x="17611" y="19573"/>
                                <a:pt x="17605" y="19576"/>
                              </a:cubicBezTo>
                              <a:lnTo>
                                <a:pt x="17605" y="19576"/>
                              </a:lnTo>
                              <a:cubicBezTo>
                                <a:pt x="17605" y="19576"/>
                                <a:pt x="17600" y="19576"/>
                                <a:pt x="17600" y="19580"/>
                              </a:cubicBezTo>
                              <a:cubicBezTo>
                                <a:pt x="17600" y="19583"/>
                                <a:pt x="17600" y="19587"/>
                                <a:pt x="17600" y="19591"/>
                              </a:cubicBezTo>
                              <a:cubicBezTo>
                                <a:pt x="17600" y="19591"/>
                                <a:pt x="17600" y="19591"/>
                                <a:pt x="17600" y="19594"/>
                              </a:cubicBezTo>
                              <a:lnTo>
                                <a:pt x="17600" y="19598"/>
                              </a:lnTo>
                              <a:lnTo>
                                <a:pt x="17600" y="19601"/>
                              </a:lnTo>
                              <a:lnTo>
                                <a:pt x="17605" y="19601"/>
                              </a:lnTo>
                              <a:lnTo>
                                <a:pt x="17605" y="19601"/>
                              </a:lnTo>
                              <a:lnTo>
                                <a:pt x="17605" y="19601"/>
                              </a:lnTo>
                              <a:cubicBezTo>
                                <a:pt x="17643" y="19612"/>
                                <a:pt x="17687" y="19619"/>
                                <a:pt x="17730" y="19622"/>
                              </a:cubicBezTo>
                              <a:cubicBezTo>
                                <a:pt x="17735" y="19622"/>
                                <a:pt x="17746" y="19622"/>
                                <a:pt x="17752" y="19622"/>
                              </a:cubicBezTo>
                              <a:lnTo>
                                <a:pt x="17752" y="19622"/>
                              </a:lnTo>
                              <a:cubicBezTo>
                                <a:pt x="17800" y="19626"/>
                                <a:pt x="17844" y="19619"/>
                                <a:pt x="17860" y="19619"/>
                              </a:cubicBezTo>
                              <a:cubicBezTo>
                                <a:pt x="17860" y="19640"/>
                                <a:pt x="17865" y="19661"/>
                                <a:pt x="17876" y="19679"/>
                              </a:cubicBezTo>
                              <a:cubicBezTo>
                                <a:pt x="17882" y="19689"/>
                                <a:pt x="17887" y="19696"/>
                                <a:pt x="17887" y="19707"/>
                              </a:cubicBezTo>
                              <a:cubicBezTo>
                                <a:pt x="17898" y="19721"/>
                                <a:pt x="17903" y="19732"/>
                                <a:pt x="17914" y="19735"/>
                              </a:cubicBezTo>
                              <a:cubicBezTo>
                                <a:pt x="17925" y="19742"/>
                                <a:pt x="17941" y="19753"/>
                                <a:pt x="17963" y="19756"/>
                              </a:cubicBezTo>
                              <a:cubicBezTo>
                                <a:pt x="17974" y="19760"/>
                                <a:pt x="17985" y="19760"/>
                                <a:pt x="17990" y="19756"/>
                              </a:cubicBezTo>
                              <a:lnTo>
                                <a:pt x="17990" y="19756"/>
                              </a:lnTo>
                              <a:cubicBezTo>
                                <a:pt x="17995" y="19756"/>
                                <a:pt x="18001" y="19753"/>
                                <a:pt x="18001" y="19749"/>
                              </a:cubicBezTo>
                              <a:cubicBezTo>
                                <a:pt x="18001" y="19746"/>
                                <a:pt x="18001" y="19742"/>
                                <a:pt x="17995" y="19742"/>
                              </a:cubicBezTo>
                              <a:cubicBezTo>
                                <a:pt x="18001" y="19735"/>
                                <a:pt x="18012" y="19724"/>
                                <a:pt x="18033" y="19721"/>
                              </a:cubicBezTo>
                              <a:cubicBezTo>
                                <a:pt x="18055" y="19717"/>
                                <a:pt x="18077" y="19717"/>
                                <a:pt x="18098" y="19721"/>
                              </a:cubicBezTo>
                              <a:cubicBezTo>
                                <a:pt x="18104" y="19721"/>
                                <a:pt x="18109" y="19721"/>
                                <a:pt x="18115" y="19721"/>
                              </a:cubicBezTo>
                              <a:cubicBezTo>
                                <a:pt x="18142" y="19721"/>
                                <a:pt x="18163" y="19721"/>
                                <a:pt x="18174" y="19717"/>
                              </a:cubicBezTo>
                              <a:cubicBezTo>
                                <a:pt x="18196" y="19714"/>
                                <a:pt x="18218" y="19703"/>
                                <a:pt x="18234" y="19696"/>
                              </a:cubicBezTo>
                              <a:cubicBezTo>
                                <a:pt x="18239" y="19693"/>
                                <a:pt x="18239" y="19693"/>
                                <a:pt x="18245" y="19689"/>
                              </a:cubicBezTo>
                              <a:lnTo>
                                <a:pt x="18261" y="19682"/>
                              </a:lnTo>
                              <a:cubicBezTo>
                                <a:pt x="18239" y="19703"/>
                                <a:pt x="18142" y="19855"/>
                                <a:pt x="18023" y="20007"/>
                              </a:cubicBezTo>
                              <a:close/>
                              <a:moveTo>
                                <a:pt x="17323" y="16858"/>
                              </a:moveTo>
                              <a:lnTo>
                                <a:pt x="17551" y="16880"/>
                              </a:lnTo>
                              <a:cubicBezTo>
                                <a:pt x="17551" y="16883"/>
                                <a:pt x="17556" y="16887"/>
                                <a:pt x="17562" y="16894"/>
                              </a:cubicBezTo>
                              <a:lnTo>
                                <a:pt x="17703" y="17070"/>
                              </a:lnTo>
                              <a:lnTo>
                                <a:pt x="17676" y="17056"/>
                              </a:lnTo>
                              <a:cubicBezTo>
                                <a:pt x="17659" y="17045"/>
                                <a:pt x="17643" y="17035"/>
                                <a:pt x="17627" y="17028"/>
                              </a:cubicBezTo>
                              <a:cubicBezTo>
                                <a:pt x="17589" y="17006"/>
                                <a:pt x="17524" y="16968"/>
                                <a:pt x="17453" y="16929"/>
                              </a:cubicBezTo>
                              <a:cubicBezTo>
                                <a:pt x="17416" y="16904"/>
                                <a:pt x="17367" y="16880"/>
                                <a:pt x="17323" y="16858"/>
                              </a:cubicBezTo>
                              <a:close/>
                              <a:moveTo>
                                <a:pt x="18375" y="17447"/>
                              </a:moveTo>
                              <a:cubicBezTo>
                                <a:pt x="18375" y="17447"/>
                                <a:pt x="18369" y="17444"/>
                                <a:pt x="18369" y="17444"/>
                              </a:cubicBezTo>
                              <a:cubicBezTo>
                                <a:pt x="18359" y="17437"/>
                                <a:pt x="18332" y="17429"/>
                                <a:pt x="18304" y="17429"/>
                              </a:cubicBezTo>
                              <a:cubicBezTo>
                                <a:pt x="18299" y="17429"/>
                                <a:pt x="18299" y="17429"/>
                                <a:pt x="18294" y="17429"/>
                              </a:cubicBezTo>
                              <a:cubicBezTo>
                                <a:pt x="18272" y="17429"/>
                                <a:pt x="18250" y="17433"/>
                                <a:pt x="18229" y="17433"/>
                              </a:cubicBezTo>
                              <a:cubicBezTo>
                                <a:pt x="18212" y="17437"/>
                                <a:pt x="18196" y="17437"/>
                                <a:pt x="18180" y="17437"/>
                              </a:cubicBezTo>
                              <a:cubicBezTo>
                                <a:pt x="18169" y="17363"/>
                                <a:pt x="18120" y="17278"/>
                                <a:pt x="18039" y="17179"/>
                              </a:cubicBezTo>
                              <a:cubicBezTo>
                                <a:pt x="18012" y="17140"/>
                                <a:pt x="17985" y="17109"/>
                                <a:pt x="17952" y="17077"/>
                              </a:cubicBezTo>
                              <a:cubicBezTo>
                                <a:pt x="17920" y="17038"/>
                                <a:pt x="17882" y="17003"/>
                                <a:pt x="17838" y="16968"/>
                              </a:cubicBezTo>
                              <a:cubicBezTo>
                                <a:pt x="17806" y="16939"/>
                                <a:pt x="17773" y="16911"/>
                                <a:pt x="17741" y="16890"/>
                              </a:cubicBezTo>
                              <a:cubicBezTo>
                                <a:pt x="17844" y="16887"/>
                                <a:pt x="18142" y="16802"/>
                                <a:pt x="18174" y="16791"/>
                              </a:cubicBezTo>
                              <a:cubicBezTo>
                                <a:pt x="18185" y="16795"/>
                                <a:pt x="18191" y="16798"/>
                                <a:pt x="18201" y="16802"/>
                              </a:cubicBezTo>
                              <a:cubicBezTo>
                                <a:pt x="18201" y="16805"/>
                                <a:pt x="18207" y="16813"/>
                                <a:pt x="18212" y="16823"/>
                              </a:cubicBezTo>
                              <a:cubicBezTo>
                                <a:pt x="18229" y="16851"/>
                                <a:pt x="18261" y="16908"/>
                                <a:pt x="18294" y="16971"/>
                              </a:cubicBezTo>
                              <a:cubicBezTo>
                                <a:pt x="18315" y="17021"/>
                                <a:pt x="18332" y="17077"/>
                                <a:pt x="18348" y="17130"/>
                              </a:cubicBezTo>
                              <a:cubicBezTo>
                                <a:pt x="18359" y="17179"/>
                                <a:pt x="18364" y="17218"/>
                                <a:pt x="18364" y="17236"/>
                              </a:cubicBezTo>
                              <a:cubicBezTo>
                                <a:pt x="18364" y="17243"/>
                                <a:pt x="18364" y="17250"/>
                                <a:pt x="18364" y="17260"/>
                              </a:cubicBezTo>
                              <a:cubicBezTo>
                                <a:pt x="18369" y="17288"/>
                                <a:pt x="18369" y="17324"/>
                                <a:pt x="18380" y="17352"/>
                              </a:cubicBezTo>
                              <a:cubicBezTo>
                                <a:pt x="18380" y="17359"/>
                                <a:pt x="18386" y="17366"/>
                                <a:pt x="18386" y="17373"/>
                              </a:cubicBezTo>
                              <a:cubicBezTo>
                                <a:pt x="18391" y="17401"/>
                                <a:pt x="18391" y="17422"/>
                                <a:pt x="18391" y="17426"/>
                              </a:cubicBezTo>
                              <a:lnTo>
                                <a:pt x="18375" y="17447"/>
                              </a:lnTo>
                              <a:close/>
                              <a:moveTo>
                                <a:pt x="18868" y="16520"/>
                              </a:moveTo>
                              <a:cubicBezTo>
                                <a:pt x="18863" y="16569"/>
                                <a:pt x="18846" y="16700"/>
                                <a:pt x="18830" y="16848"/>
                              </a:cubicBezTo>
                              <a:lnTo>
                                <a:pt x="18830" y="16865"/>
                              </a:lnTo>
                              <a:cubicBezTo>
                                <a:pt x="18825" y="16915"/>
                                <a:pt x="18819" y="16957"/>
                                <a:pt x="18814" y="16999"/>
                              </a:cubicBezTo>
                              <a:cubicBezTo>
                                <a:pt x="18803" y="17077"/>
                                <a:pt x="18798" y="17137"/>
                                <a:pt x="18798" y="17165"/>
                              </a:cubicBezTo>
                              <a:cubicBezTo>
                                <a:pt x="18798" y="17190"/>
                                <a:pt x="18798" y="17218"/>
                                <a:pt x="18798" y="17246"/>
                              </a:cubicBezTo>
                              <a:lnTo>
                                <a:pt x="18798" y="17264"/>
                              </a:lnTo>
                              <a:cubicBezTo>
                                <a:pt x="18798" y="17288"/>
                                <a:pt x="18803" y="17313"/>
                                <a:pt x="18803" y="17338"/>
                              </a:cubicBezTo>
                              <a:cubicBezTo>
                                <a:pt x="18803" y="17345"/>
                                <a:pt x="18803" y="17352"/>
                                <a:pt x="18809" y="17355"/>
                              </a:cubicBezTo>
                              <a:cubicBezTo>
                                <a:pt x="18809" y="17401"/>
                                <a:pt x="18814" y="17433"/>
                                <a:pt x="18825" y="17454"/>
                              </a:cubicBezTo>
                              <a:lnTo>
                                <a:pt x="18819" y="17486"/>
                              </a:lnTo>
                              <a:cubicBezTo>
                                <a:pt x="18798" y="17468"/>
                                <a:pt x="18743" y="17440"/>
                                <a:pt x="18706" y="17422"/>
                              </a:cubicBezTo>
                              <a:cubicBezTo>
                                <a:pt x="18695" y="17419"/>
                                <a:pt x="18684" y="17412"/>
                                <a:pt x="18673" y="17408"/>
                              </a:cubicBezTo>
                              <a:cubicBezTo>
                                <a:pt x="18624" y="17373"/>
                                <a:pt x="18608" y="17352"/>
                                <a:pt x="18603" y="17341"/>
                              </a:cubicBezTo>
                              <a:cubicBezTo>
                                <a:pt x="18603" y="17341"/>
                                <a:pt x="18603" y="17341"/>
                                <a:pt x="18603" y="17341"/>
                              </a:cubicBezTo>
                              <a:cubicBezTo>
                                <a:pt x="18619" y="17331"/>
                                <a:pt x="18613" y="17221"/>
                                <a:pt x="18597" y="17162"/>
                              </a:cubicBezTo>
                              <a:cubicBezTo>
                                <a:pt x="18592" y="17144"/>
                                <a:pt x="18575" y="17059"/>
                                <a:pt x="18532" y="16964"/>
                              </a:cubicBezTo>
                              <a:cubicBezTo>
                                <a:pt x="18500" y="16869"/>
                                <a:pt x="18456" y="16791"/>
                                <a:pt x="18397" y="16731"/>
                              </a:cubicBezTo>
                              <a:cubicBezTo>
                                <a:pt x="18413" y="16724"/>
                                <a:pt x="18456" y="16703"/>
                                <a:pt x="18510" y="16675"/>
                              </a:cubicBezTo>
                              <a:cubicBezTo>
                                <a:pt x="18635" y="16626"/>
                                <a:pt x="18733" y="16576"/>
                                <a:pt x="18792" y="16545"/>
                              </a:cubicBezTo>
                              <a:cubicBezTo>
                                <a:pt x="18819" y="16531"/>
                                <a:pt x="18841" y="16516"/>
                                <a:pt x="18863" y="16506"/>
                              </a:cubicBezTo>
                              <a:cubicBezTo>
                                <a:pt x="18868" y="16509"/>
                                <a:pt x="18868" y="16513"/>
                                <a:pt x="18868" y="16520"/>
                              </a:cubicBezTo>
                              <a:close/>
                              <a:moveTo>
                                <a:pt x="19155" y="16347"/>
                              </a:moveTo>
                              <a:lnTo>
                                <a:pt x="19155" y="16347"/>
                              </a:lnTo>
                              <a:cubicBezTo>
                                <a:pt x="19166" y="16344"/>
                                <a:pt x="19172" y="16337"/>
                                <a:pt x="19183" y="16333"/>
                              </a:cubicBezTo>
                              <a:cubicBezTo>
                                <a:pt x="19193" y="16326"/>
                                <a:pt x="19204" y="16319"/>
                                <a:pt x="19220" y="16315"/>
                              </a:cubicBezTo>
                              <a:cubicBezTo>
                                <a:pt x="19253" y="16301"/>
                                <a:pt x="19291" y="16291"/>
                                <a:pt x="19323" y="16284"/>
                              </a:cubicBezTo>
                              <a:cubicBezTo>
                                <a:pt x="19340" y="16280"/>
                                <a:pt x="19351" y="16277"/>
                                <a:pt x="19367" y="16270"/>
                              </a:cubicBezTo>
                              <a:lnTo>
                                <a:pt x="19128" y="16594"/>
                              </a:lnTo>
                              <a:lnTo>
                                <a:pt x="19128" y="16594"/>
                              </a:lnTo>
                              <a:cubicBezTo>
                                <a:pt x="19128" y="16594"/>
                                <a:pt x="19128" y="16597"/>
                                <a:pt x="19128" y="16597"/>
                              </a:cubicBezTo>
                              <a:cubicBezTo>
                                <a:pt x="19117" y="16612"/>
                                <a:pt x="19107" y="16626"/>
                                <a:pt x="19101" y="16633"/>
                              </a:cubicBezTo>
                              <a:cubicBezTo>
                                <a:pt x="19090" y="16647"/>
                                <a:pt x="19080" y="16664"/>
                                <a:pt x="19069" y="16682"/>
                              </a:cubicBezTo>
                              <a:lnTo>
                                <a:pt x="19063" y="16693"/>
                              </a:lnTo>
                              <a:lnTo>
                                <a:pt x="19155" y="16347"/>
                              </a:lnTo>
                              <a:close/>
                              <a:moveTo>
                                <a:pt x="19199" y="15057"/>
                              </a:moveTo>
                              <a:cubicBezTo>
                                <a:pt x="19183" y="15096"/>
                                <a:pt x="19117" y="15233"/>
                                <a:pt x="19074" y="15388"/>
                              </a:cubicBezTo>
                              <a:cubicBezTo>
                                <a:pt x="19052" y="15459"/>
                                <a:pt x="19031" y="15536"/>
                                <a:pt x="19020" y="15607"/>
                              </a:cubicBezTo>
                              <a:cubicBezTo>
                                <a:pt x="19009" y="15670"/>
                                <a:pt x="18998" y="15734"/>
                                <a:pt x="18993" y="15790"/>
                              </a:cubicBezTo>
                              <a:cubicBezTo>
                                <a:pt x="18993" y="15797"/>
                                <a:pt x="18993" y="15801"/>
                                <a:pt x="18993" y="15804"/>
                              </a:cubicBezTo>
                              <a:cubicBezTo>
                                <a:pt x="18993" y="15815"/>
                                <a:pt x="18987" y="15822"/>
                                <a:pt x="18987" y="15825"/>
                              </a:cubicBezTo>
                              <a:cubicBezTo>
                                <a:pt x="18977" y="15815"/>
                                <a:pt x="18955" y="15794"/>
                                <a:pt x="18928" y="15769"/>
                              </a:cubicBezTo>
                              <a:cubicBezTo>
                                <a:pt x="18922" y="15762"/>
                                <a:pt x="18917" y="15758"/>
                                <a:pt x="18906" y="15751"/>
                              </a:cubicBezTo>
                              <a:cubicBezTo>
                                <a:pt x="18912" y="15748"/>
                                <a:pt x="18912" y="15744"/>
                                <a:pt x="18890" y="15716"/>
                              </a:cubicBezTo>
                              <a:cubicBezTo>
                                <a:pt x="18874" y="15691"/>
                                <a:pt x="18841" y="15653"/>
                                <a:pt x="18814" y="15607"/>
                              </a:cubicBezTo>
                              <a:cubicBezTo>
                                <a:pt x="18787" y="15565"/>
                                <a:pt x="18765" y="15515"/>
                                <a:pt x="18754" y="15469"/>
                              </a:cubicBezTo>
                              <a:cubicBezTo>
                                <a:pt x="18738" y="15424"/>
                                <a:pt x="18727" y="15374"/>
                                <a:pt x="18722" y="15328"/>
                              </a:cubicBezTo>
                              <a:cubicBezTo>
                                <a:pt x="18716" y="15300"/>
                                <a:pt x="18716" y="15226"/>
                                <a:pt x="18738" y="15120"/>
                              </a:cubicBezTo>
                              <a:cubicBezTo>
                                <a:pt x="18743" y="15103"/>
                                <a:pt x="18743" y="15082"/>
                                <a:pt x="18749" y="15060"/>
                              </a:cubicBezTo>
                              <a:cubicBezTo>
                                <a:pt x="18765" y="14983"/>
                                <a:pt x="18787" y="14898"/>
                                <a:pt x="18776" y="14807"/>
                              </a:cubicBezTo>
                              <a:cubicBezTo>
                                <a:pt x="18771" y="14708"/>
                                <a:pt x="18738" y="14609"/>
                                <a:pt x="18706" y="14514"/>
                              </a:cubicBezTo>
                              <a:lnTo>
                                <a:pt x="18695" y="14479"/>
                              </a:lnTo>
                              <a:cubicBezTo>
                                <a:pt x="18689" y="14458"/>
                                <a:pt x="18684" y="14436"/>
                                <a:pt x="18678" y="14415"/>
                              </a:cubicBezTo>
                              <a:cubicBezTo>
                                <a:pt x="18689" y="14408"/>
                                <a:pt x="18700" y="14391"/>
                                <a:pt x="18716" y="14362"/>
                              </a:cubicBezTo>
                              <a:cubicBezTo>
                                <a:pt x="18722" y="14352"/>
                                <a:pt x="18733" y="14338"/>
                                <a:pt x="18738" y="14327"/>
                              </a:cubicBezTo>
                              <a:cubicBezTo>
                                <a:pt x="18749" y="14310"/>
                                <a:pt x="18776" y="14267"/>
                                <a:pt x="18819" y="14225"/>
                              </a:cubicBezTo>
                              <a:cubicBezTo>
                                <a:pt x="18825" y="14221"/>
                                <a:pt x="18825" y="14218"/>
                                <a:pt x="18830" y="14214"/>
                              </a:cubicBezTo>
                              <a:lnTo>
                                <a:pt x="18836" y="14211"/>
                              </a:lnTo>
                              <a:cubicBezTo>
                                <a:pt x="18846" y="14204"/>
                                <a:pt x="18852" y="14200"/>
                                <a:pt x="18857" y="14197"/>
                              </a:cubicBezTo>
                              <a:cubicBezTo>
                                <a:pt x="18863" y="14193"/>
                                <a:pt x="18874" y="14190"/>
                                <a:pt x="18879" y="14186"/>
                              </a:cubicBezTo>
                              <a:cubicBezTo>
                                <a:pt x="18884" y="14186"/>
                                <a:pt x="18890" y="14183"/>
                                <a:pt x="18895" y="14183"/>
                              </a:cubicBezTo>
                              <a:cubicBezTo>
                                <a:pt x="18928" y="14176"/>
                                <a:pt x="18960" y="14172"/>
                                <a:pt x="18982" y="14172"/>
                              </a:cubicBezTo>
                              <a:cubicBezTo>
                                <a:pt x="18982" y="14172"/>
                                <a:pt x="18987" y="14172"/>
                                <a:pt x="18993" y="14172"/>
                              </a:cubicBezTo>
                              <a:lnTo>
                                <a:pt x="19004" y="14176"/>
                              </a:lnTo>
                              <a:lnTo>
                                <a:pt x="19004" y="14172"/>
                              </a:lnTo>
                              <a:cubicBezTo>
                                <a:pt x="19004" y="14172"/>
                                <a:pt x="19004" y="14172"/>
                                <a:pt x="19004" y="14172"/>
                              </a:cubicBezTo>
                              <a:cubicBezTo>
                                <a:pt x="19009" y="14165"/>
                                <a:pt x="19009" y="14151"/>
                                <a:pt x="19004" y="14133"/>
                              </a:cubicBezTo>
                              <a:cubicBezTo>
                                <a:pt x="18993" y="14112"/>
                                <a:pt x="18966" y="14087"/>
                                <a:pt x="18933" y="14073"/>
                              </a:cubicBezTo>
                              <a:cubicBezTo>
                                <a:pt x="18917" y="14066"/>
                                <a:pt x="18890" y="14059"/>
                                <a:pt x="18852" y="14059"/>
                              </a:cubicBezTo>
                              <a:cubicBezTo>
                                <a:pt x="18809" y="14059"/>
                                <a:pt x="18765" y="14066"/>
                                <a:pt x="18738" y="14080"/>
                              </a:cubicBezTo>
                              <a:cubicBezTo>
                                <a:pt x="18711" y="14094"/>
                                <a:pt x="18684" y="14116"/>
                                <a:pt x="18657" y="14140"/>
                              </a:cubicBezTo>
                              <a:cubicBezTo>
                                <a:pt x="18640" y="14158"/>
                                <a:pt x="18630" y="14179"/>
                                <a:pt x="18630" y="14197"/>
                              </a:cubicBezTo>
                              <a:lnTo>
                                <a:pt x="18630" y="14197"/>
                              </a:lnTo>
                              <a:cubicBezTo>
                                <a:pt x="18624" y="14204"/>
                                <a:pt x="18592" y="14235"/>
                                <a:pt x="18565" y="14288"/>
                              </a:cubicBezTo>
                              <a:cubicBezTo>
                                <a:pt x="18521" y="14377"/>
                                <a:pt x="18462" y="14518"/>
                                <a:pt x="18424" y="14673"/>
                              </a:cubicBezTo>
                              <a:cubicBezTo>
                                <a:pt x="18402" y="14754"/>
                                <a:pt x="18391" y="14835"/>
                                <a:pt x="18391" y="14909"/>
                              </a:cubicBezTo>
                              <a:cubicBezTo>
                                <a:pt x="18386" y="14986"/>
                                <a:pt x="18391" y="15064"/>
                                <a:pt x="18402" y="15138"/>
                              </a:cubicBezTo>
                              <a:cubicBezTo>
                                <a:pt x="18413" y="15198"/>
                                <a:pt x="18424" y="15258"/>
                                <a:pt x="18451" y="15325"/>
                              </a:cubicBezTo>
                              <a:cubicBezTo>
                                <a:pt x="18467" y="15374"/>
                                <a:pt x="18489" y="15416"/>
                                <a:pt x="18500" y="15441"/>
                              </a:cubicBezTo>
                              <a:cubicBezTo>
                                <a:pt x="18521" y="15480"/>
                                <a:pt x="18543" y="15522"/>
                                <a:pt x="18565" y="15565"/>
                              </a:cubicBezTo>
                              <a:cubicBezTo>
                                <a:pt x="18597" y="15628"/>
                                <a:pt x="18635" y="15691"/>
                                <a:pt x="18657" y="15748"/>
                              </a:cubicBezTo>
                              <a:cubicBezTo>
                                <a:pt x="18678" y="15801"/>
                                <a:pt x="18695" y="15850"/>
                                <a:pt x="18700" y="15878"/>
                              </a:cubicBezTo>
                              <a:cubicBezTo>
                                <a:pt x="18668" y="15875"/>
                                <a:pt x="18635" y="15871"/>
                                <a:pt x="18597" y="15871"/>
                              </a:cubicBezTo>
                              <a:cubicBezTo>
                                <a:pt x="18559" y="15868"/>
                                <a:pt x="18521" y="15864"/>
                                <a:pt x="18483" y="15861"/>
                              </a:cubicBezTo>
                              <a:cubicBezTo>
                                <a:pt x="18386" y="15854"/>
                                <a:pt x="18234" y="15843"/>
                                <a:pt x="18055" y="15857"/>
                              </a:cubicBezTo>
                              <a:cubicBezTo>
                                <a:pt x="18044" y="15857"/>
                                <a:pt x="18028" y="15861"/>
                                <a:pt x="18017" y="15861"/>
                              </a:cubicBezTo>
                              <a:cubicBezTo>
                                <a:pt x="18012" y="15843"/>
                                <a:pt x="18001" y="15822"/>
                                <a:pt x="17995" y="15801"/>
                              </a:cubicBezTo>
                              <a:cubicBezTo>
                                <a:pt x="17995" y="15794"/>
                                <a:pt x="17995" y="15787"/>
                                <a:pt x="17990" y="15780"/>
                              </a:cubicBezTo>
                              <a:cubicBezTo>
                                <a:pt x="17990" y="15766"/>
                                <a:pt x="17985" y="15751"/>
                                <a:pt x="17985" y="15737"/>
                              </a:cubicBezTo>
                              <a:cubicBezTo>
                                <a:pt x="17979" y="15702"/>
                                <a:pt x="17974" y="15656"/>
                                <a:pt x="17968" y="15607"/>
                              </a:cubicBezTo>
                              <a:cubicBezTo>
                                <a:pt x="17963" y="15561"/>
                                <a:pt x="17958" y="15512"/>
                                <a:pt x="17952" y="15455"/>
                              </a:cubicBezTo>
                              <a:cubicBezTo>
                                <a:pt x="17947" y="15374"/>
                                <a:pt x="17947" y="15290"/>
                                <a:pt x="17947" y="15208"/>
                              </a:cubicBezTo>
                              <a:cubicBezTo>
                                <a:pt x="17947" y="15117"/>
                                <a:pt x="17947" y="15032"/>
                                <a:pt x="17941" y="14958"/>
                              </a:cubicBezTo>
                              <a:cubicBezTo>
                                <a:pt x="17941" y="14912"/>
                                <a:pt x="17947" y="14863"/>
                                <a:pt x="17952" y="14817"/>
                              </a:cubicBezTo>
                              <a:cubicBezTo>
                                <a:pt x="17958" y="14750"/>
                                <a:pt x="17963" y="14673"/>
                                <a:pt x="17979" y="14588"/>
                              </a:cubicBezTo>
                              <a:cubicBezTo>
                                <a:pt x="17995" y="14489"/>
                                <a:pt x="18023" y="14412"/>
                                <a:pt x="18061" y="14341"/>
                              </a:cubicBezTo>
                              <a:cubicBezTo>
                                <a:pt x="18098" y="14271"/>
                                <a:pt x="18153" y="14193"/>
                                <a:pt x="18234" y="14105"/>
                              </a:cubicBezTo>
                              <a:cubicBezTo>
                                <a:pt x="18261" y="14073"/>
                                <a:pt x="18294" y="14038"/>
                                <a:pt x="18337" y="13996"/>
                              </a:cubicBezTo>
                              <a:cubicBezTo>
                                <a:pt x="18375" y="13957"/>
                                <a:pt x="18407" y="13922"/>
                                <a:pt x="18435" y="13886"/>
                              </a:cubicBezTo>
                              <a:cubicBezTo>
                                <a:pt x="18467" y="13844"/>
                                <a:pt x="18489" y="13809"/>
                                <a:pt x="18505" y="13774"/>
                              </a:cubicBezTo>
                              <a:cubicBezTo>
                                <a:pt x="18516" y="13753"/>
                                <a:pt x="18516" y="13735"/>
                                <a:pt x="18521" y="13714"/>
                              </a:cubicBezTo>
                              <a:cubicBezTo>
                                <a:pt x="18521" y="13693"/>
                                <a:pt x="18521" y="13675"/>
                                <a:pt x="18521" y="13657"/>
                              </a:cubicBezTo>
                              <a:cubicBezTo>
                                <a:pt x="18516" y="13633"/>
                                <a:pt x="18510" y="13611"/>
                                <a:pt x="18494" y="13590"/>
                              </a:cubicBezTo>
                              <a:cubicBezTo>
                                <a:pt x="18445" y="13495"/>
                                <a:pt x="18337" y="13481"/>
                                <a:pt x="18332" y="13478"/>
                              </a:cubicBezTo>
                              <a:lnTo>
                                <a:pt x="18315" y="13474"/>
                              </a:lnTo>
                              <a:lnTo>
                                <a:pt x="18326" y="13485"/>
                              </a:lnTo>
                              <a:cubicBezTo>
                                <a:pt x="18332" y="13488"/>
                                <a:pt x="18337" y="13495"/>
                                <a:pt x="18342" y="13502"/>
                              </a:cubicBezTo>
                              <a:cubicBezTo>
                                <a:pt x="18342" y="13502"/>
                                <a:pt x="18342" y="13506"/>
                                <a:pt x="18342" y="13506"/>
                              </a:cubicBezTo>
                              <a:lnTo>
                                <a:pt x="18342" y="13509"/>
                              </a:lnTo>
                              <a:cubicBezTo>
                                <a:pt x="18348" y="13516"/>
                                <a:pt x="18348" y="13523"/>
                                <a:pt x="18353" y="13534"/>
                              </a:cubicBezTo>
                              <a:lnTo>
                                <a:pt x="18353" y="13534"/>
                              </a:lnTo>
                              <a:cubicBezTo>
                                <a:pt x="18353" y="13537"/>
                                <a:pt x="18353" y="13541"/>
                                <a:pt x="18353" y="13541"/>
                              </a:cubicBezTo>
                              <a:cubicBezTo>
                                <a:pt x="18359" y="13566"/>
                                <a:pt x="18353" y="13597"/>
                                <a:pt x="18337" y="13622"/>
                              </a:cubicBezTo>
                              <a:cubicBezTo>
                                <a:pt x="18337" y="13626"/>
                                <a:pt x="18337" y="13626"/>
                                <a:pt x="18332" y="13629"/>
                              </a:cubicBezTo>
                              <a:cubicBezTo>
                                <a:pt x="18332" y="13633"/>
                                <a:pt x="18326" y="13640"/>
                                <a:pt x="18321" y="13647"/>
                              </a:cubicBezTo>
                              <a:cubicBezTo>
                                <a:pt x="18310" y="13661"/>
                                <a:pt x="18299" y="13675"/>
                                <a:pt x="18288" y="13686"/>
                              </a:cubicBezTo>
                              <a:cubicBezTo>
                                <a:pt x="18256" y="13717"/>
                                <a:pt x="18212" y="13745"/>
                                <a:pt x="18169" y="13777"/>
                              </a:cubicBezTo>
                              <a:cubicBezTo>
                                <a:pt x="18142" y="13798"/>
                                <a:pt x="18109" y="13819"/>
                                <a:pt x="18082" y="13841"/>
                              </a:cubicBezTo>
                              <a:cubicBezTo>
                                <a:pt x="18012" y="13894"/>
                                <a:pt x="17947" y="13953"/>
                                <a:pt x="17887" y="14017"/>
                              </a:cubicBezTo>
                              <a:cubicBezTo>
                                <a:pt x="17800" y="14109"/>
                                <a:pt x="17735" y="14204"/>
                                <a:pt x="17687" y="14299"/>
                              </a:cubicBezTo>
                              <a:cubicBezTo>
                                <a:pt x="17649" y="14369"/>
                                <a:pt x="17627" y="14440"/>
                                <a:pt x="17616" y="14510"/>
                              </a:cubicBezTo>
                              <a:cubicBezTo>
                                <a:pt x="17605" y="14581"/>
                                <a:pt x="17600" y="14659"/>
                                <a:pt x="17600" y="14750"/>
                              </a:cubicBezTo>
                              <a:cubicBezTo>
                                <a:pt x="17605" y="14923"/>
                                <a:pt x="17632" y="15099"/>
                                <a:pt x="17654" y="15233"/>
                              </a:cubicBezTo>
                              <a:cubicBezTo>
                                <a:pt x="17670" y="15314"/>
                                <a:pt x="17681" y="15395"/>
                                <a:pt x="17697" y="15483"/>
                              </a:cubicBezTo>
                              <a:cubicBezTo>
                                <a:pt x="17654" y="15431"/>
                                <a:pt x="17578" y="15346"/>
                                <a:pt x="17464" y="15233"/>
                              </a:cubicBezTo>
                              <a:cubicBezTo>
                                <a:pt x="17437" y="15205"/>
                                <a:pt x="17410" y="15180"/>
                                <a:pt x="17383" y="15152"/>
                              </a:cubicBezTo>
                              <a:cubicBezTo>
                                <a:pt x="17242" y="15015"/>
                                <a:pt x="17085" y="14874"/>
                                <a:pt x="16982" y="14778"/>
                              </a:cubicBezTo>
                              <a:lnTo>
                                <a:pt x="16922" y="14718"/>
                              </a:lnTo>
                              <a:cubicBezTo>
                                <a:pt x="16906" y="14701"/>
                                <a:pt x="16890" y="14683"/>
                                <a:pt x="16873" y="14666"/>
                              </a:cubicBezTo>
                              <a:cubicBezTo>
                                <a:pt x="16863" y="14655"/>
                                <a:pt x="16852" y="14644"/>
                                <a:pt x="16841" y="14634"/>
                              </a:cubicBezTo>
                              <a:cubicBezTo>
                                <a:pt x="16830" y="14623"/>
                                <a:pt x="16825" y="14613"/>
                                <a:pt x="16814" y="14602"/>
                              </a:cubicBezTo>
                              <a:cubicBezTo>
                                <a:pt x="16798" y="14581"/>
                                <a:pt x="16776" y="14560"/>
                                <a:pt x="16754" y="14535"/>
                              </a:cubicBezTo>
                              <a:cubicBezTo>
                                <a:pt x="16695" y="14468"/>
                                <a:pt x="16640" y="14391"/>
                                <a:pt x="16592" y="14306"/>
                              </a:cubicBezTo>
                              <a:cubicBezTo>
                                <a:pt x="16586" y="14295"/>
                                <a:pt x="16581" y="14281"/>
                                <a:pt x="16575" y="14271"/>
                              </a:cubicBezTo>
                              <a:cubicBezTo>
                                <a:pt x="16559" y="14239"/>
                                <a:pt x="16543" y="14207"/>
                                <a:pt x="16532" y="14176"/>
                              </a:cubicBezTo>
                              <a:cubicBezTo>
                                <a:pt x="16516" y="14133"/>
                                <a:pt x="16499" y="14087"/>
                                <a:pt x="16483" y="14038"/>
                              </a:cubicBezTo>
                              <a:cubicBezTo>
                                <a:pt x="16462" y="13957"/>
                                <a:pt x="16445" y="13869"/>
                                <a:pt x="16424" y="13753"/>
                              </a:cubicBezTo>
                              <a:cubicBezTo>
                                <a:pt x="16413" y="13696"/>
                                <a:pt x="16407" y="13640"/>
                                <a:pt x="16407" y="13583"/>
                              </a:cubicBezTo>
                              <a:cubicBezTo>
                                <a:pt x="16413" y="13442"/>
                                <a:pt x="16429" y="13329"/>
                                <a:pt x="16440" y="13277"/>
                              </a:cubicBezTo>
                              <a:cubicBezTo>
                                <a:pt x="16445" y="13262"/>
                                <a:pt x="16451" y="13245"/>
                                <a:pt x="16456" y="13234"/>
                              </a:cubicBezTo>
                              <a:cubicBezTo>
                                <a:pt x="16467" y="13227"/>
                                <a:pt x="16478" y="13220"/>
                                <a:pt x="16494" y="13213"/>
                              </a:cubicBezTo>
                              <a:cubicBezTo>
                                <a:pt x="16516" y="13206"/>
                                <a:pt x="16543" y="13203"/>
                                <a:pt x="16575" y="13203"/>
                              </a:cubicBezTo>
                              <a:cubicBezTo>
                                <a:pt x="16608" y="13203"/>
                                <a:pt x="16640" y="13206"/>
                                <a:pt x="16689" y="13213"/>
                              </a:cubicBezTo>
                              <a:cubicBezTo>
                                <a:pt x="16733" y="13220"/>
                                <a:pt x="16776" y="13227"/>
                                <a:pt x="16808" y="13238"/>
                              </a:cubicBezTo>
                              <a:cubicBezTo>
                                <a:pt x="16846" y="13248"/>
                                <a:pt x="16873" y="13266"/>
                                <a:pt x="16901" y="13284"/>
                              </a:cubicBezTo>
                              <a:cubicBezTo>
                                <a:pt x="16933" y="13308"/>
                                <a:pt x="16960" y="13340"/>
                                <a:pt x="16971" y="13375"/>
                              </a:cubicBezTo>
                              <a:cubicBezTo>
                                <a:pt x="16982" y="13407"/>
                                <a:pt x="16982" y="13449"/>
                                <a:pt x="16971" y="13481"/>
                              </a:cubicBezTo>
                              <a:cubicBezTo>
                                <a:pt x="16966" y="13495"/>
                                <a:pt x="16960" y="13509"/>
                                <a:pt x="16960" y="13516"/>
                              </a:cubicBezTo>
                              <a:cubicBezTo>
                                <a:pt x="16960" y="13520"/>
                                <a:pt x="16955" y="13527"/>
                                <a:pt x="16955" y="13530"/>
                              </a:cubicBezTo>
                              <a:lnTo>
                                <a:pt x="16949" y="13534"/>
                              </a:lnTo>
                              <a:lnTo>
                                <a:pt x="16949" y="13534"/>
                              </a:lnTo>
                              <a:cubicBezTo>
                                <a:pt x="16949" y="13534"/>
                                <a:pt x="16949" y="13537"/>
                                <a:pt x="16949" y="13537"/>
                              </a:cubicBezTo>
                              <a:lnTo>
                                <a:pt x="16944" y="13548"/>
                              </a:lnTo>
                              <a:lnTo>
                                <a:pt x="16960" y="13545"/>
                              </a:lnTo>
                              <a:cubicBezTo>
                                <a:pt x="16966" y="13545"/>
                                <a:pt x="16966" y="13545"/>
                                <a:pt x="16971" y="13541"/>
                              </a:cubicBezTo>
                              <a:cubicBezTo>
                                <a:pt x="16976" y="13541"/>
                                <a:pt x="16982" y="13537"/>
                                <a:pt x="16982" y="13537"/>
                              </a:cubicBezTo>
                              <a:cubicBezTo>
                                <a:pt x="16982" y="13537"/>
                                <a:pt x="16987" y="13537"/>
                                <a:pt x="16987" y="13537"/>
                              </a:cubicBezTo>
                              <a:lnTo>
                                <a:pt x="16987" y="13537"/>
                              </a:lnTo>
                              <a:cubicBezTo>
                                <a:pt x="16998" y="13537"/>
                                <a:pt x="17009" y="13530"/>
                                <a:pt x="17014" y="13527"/>
                              </a:cubicBezTo>
                              <a:cubicBezTo>
                                <a:pt x="17031" y="13523"/>
                                <a:pt x="17052" y="13513"/>
                                <a:pt x="17074" y="13495"/>
                              </a:cubicBezTo>
                              <a:cubicBezTo>
                                <a:pt x="17101" y="13478"/>
                                <a:pt x="17123" y="13449"/>
                                <a:pt x="17134" y="13421"/>
                              </a:cubicBezTo>
                              <a:cubicBezTo>
                                <a:pt x="17144" y="13396"/>
                                <a:pt x="17150" y="13372"/>
                                <a:pt x="17150" y="13340"/>
                              </a:cubicBezTo>
                              <a:cubicBezTo>
                                <a:pt x="17150" y="13312"/>
                                <a:pt x="17150" y="13273"/>
                                <a:pt x="17128" y="13224"/>
                              </a:cubicBezTo>
                              <a:cubicBezTo>
                                <a:pt x="17117" y="13196"/>
                                <a:pt x="17101" y="13171"/>
                                <a:pt x="17085" y="13146"/>
                              </a:cubicBezTo>
                              <a:cubicBezTo>
                                <a:pt x="17074" y="13136"/>
                                <a:pt x="17063" y="13121"/>
                                <a:pt x="17047" y="13107"/>
                              </a:cubicBezTo>
                              <a:cubicBezTo>
                                <a:pt x="17031" y="13093"/>
                                <a:pt x="17014" y="13083"/>
                                <a:pt x="17004" y="13072"/>
                              </a:cubicBezTo>
                              <a:cubicBezTo>
                                <a:pt x="16966" y="13047"/>
                                <a:pt x="16933" y="13026"/>
                                <a:pt x="16901" y="13012"/>
                              </a:cubicBezTo>
                              <a:cubicBezTo>
                                <a:pt x="16868" y="12995"/>
                                <a:pt x="16825" y="12984"/>
                                <a:pt x="16770" y="12977"/>
                              </a:cubicBezTo>
                              <a:cubicBezTo>
                                <a:pt x="16668" y="12963"/>
                                <a:pt x="16586" y="12970"/>
                                <a:pt x="16543" y="12977"/>
                              </a:cubicBezTo>
                              <a:lnTo>
                                <a:pt x="16537" y="12977"/>
                              </a:lnTo>
                              <a:lnTo>
                                <a:pt x="16537" y="12984"/>
                              </a:lnTo>
                              <a:cubicBezTo>
                                <a:pt x="16537" y="12980"/>
                                <a:pt x="16532" y="12980"/>
                                <a:pt x="16505" y="12988"/>
                              </a:cubicBezTo>
                              <a:cubicBezTo>
                                <a:pt x="16483" y="12991"/>
                                <a:pt x="16440" y="13002"/>
                                <a:pt x="16391" y="13026"/>
                              </a:cubicBezTo>
                              <a:cubicBezTo>
                                <a:pt x="16375" y="13033"/>
                                <a:pt x="16364" y="13040"/>
                                <a:pt x="16353" y="13047"/>
                              </a:cubicBezTo>
                              <a:lnTo>
                                <a:pt x="16348" y="13047"/>
                              </a:lnTo>
                              <a:cubicBezTo>
                                <a:pt x="16310" y="13069"/>
                                <a:pt x="16277" y="13097"/>
                                <a:pt x="16250" y="13121"/>
                              </a:cubicBezTo>
                              <a:cubicBezTo>
                                <a:pt x="16223" y="13150"/>
                                <a:pt x="16196" y="13185"/>
                                <a:pt x="16174" y="13227"/>
                              </a:cubicBezTo>
                              <a:cubicBezTo>
                                <a:pt x="16131" y="13312"/>
                                <a:pt x="16115" y="13407"/>
                                <a:pt x="16104" y="13492"/>
                              </a:cubicBezTo>
                              <a:cubicBezTo>
                                <a:pt x="16082" y="13686"/>
                                <a:pt x="16109" y="13890"/>
                                <a:pt x="16174" y="14052"/>
                              </a:cubicBezTo>
                              <a:cubicBezTo>
                                <a:pt x="16218" y="14172"/>
                                <a:pt x="16293" y="14288"/>
                                <a:pt x="16391" y="14398"/>
                              </a:cubicBezTo>
                              <a:cubicBezTo>
                                <a:pt x="16440" y="14454"/>
                                <a:pt x="16499" y="14514"/>
                                <a:pt x="16548" y="14567"/>
                              </a:cubicBezTo>
                              <a:lnTo>
                                <a:pt x="16581" y="14599"/>
                              </a:lnTo>
                              <a:cubicBezTo>
                                <a:pt x="16613" y="14630"/>
                                <a:pt x="16646" y="14662"/>
                                <a:pt x="16678" y="14697"/>
                              </a:cubicBezTo>
                              <a:lnTo>
                                <a:pt x="16716" y="14733"/>
                              </a:lnTo>
                              <a:cubicBezTo>
                                <a:pt x="16738" y="14750"/>
                                <a:pt x="16754" y="14771"/>
                                <a:pt x="16770" y="14789"/>
                              </a:cubicBezTo>
                              <a:cubicBezTo>
                                <a:pt x="16733" y="14768"/>
                                <a:pt x="16689" y="14743"/>
                                <a:pt x="16646" y="14722"/>
                              </a:cubicBezTo>
                              <a:cubicBezTo>
                                <a:pt x="16527" y="14651"/>
                                <a:pt x="16353" y="14549"/>
                                <a:pt x="16234" y="14475"/>
                              </a:cubicBezTo>
                              <a:cubicBezTo>
                                <a:pt x="16191" y="14443"/>
                                <a:pt x="16153" y="14415"/>
                                <a:pt x="16120" y="14384"/>
                              </a:cubicBezTo>
                              <a:cubicBezTo>
                                <a:pt x="16044" y="14313"/>
                                <a:pt x="15968" y="14239"/>
                                <a:pt x="15919" y="14183"/>
                              </a:cubicBezTo>
                              <a:cubicBezTo>
                                <a:pt x="15865" y="14126"/>
                                <a:pt x="15806" y="14063"/>
                                <a:pt x="15779" y="14010"/>
                              </a:cubicBezTo>
                              <a:cubicBezTo>
                                <a:pt x="15773" y="13999"/>
                                <a:pt x="15768" y="13996"/>
                                <a:pt x="15762" y="13996"/>
                              </a:cubicBezTo>
                              <a:cubicBezTo>
                                <a:pt x="15757" y="13996"/>
                                <a:pt x="15757" y="13999"/>
                                <a:pt x="15757" y="14003"/>
                              </a:cubicBezTo>
                              <a:cubicBezTo>
                                <a:pt x="15757" y="13999"/>
                                <a:pt x="15751" y="13999"/>
                                <a:pt x="15751" y="13996"/>
                              </a:cubicBezTo>
                              <a:cubicBezTo>
                                <a:pt x="15768" y="13985"/>
                                <a:pt x="15789" y="13957"/>
                                <a:pt x="15795" y="13953"/>
                              </a:cubicBezTo>
                              <a:cubicBezTo>
                                <a:pt x="15811" y="13932"/>
                                <a:pt x="15844" y="13890"/>
                                <a:pt x="15865" y="13830"/>
                              </a:cubicBezTo>
                              <a:cubicBezTo>
                                <a:pt x="15887" y="13777"/>
                                <a:pt x="15898" y="13721"/>
                                <a:pt x="15903" y="13661"/>
                              </a:cubicBezTo>
                              <a:cubicBezTo>
                                <a:pt x="15909" y="13608"/>
                                <a:pt x="15903" y="13548"/>
                                <a:pt x="15892" y="13488"/>
                              </a:cubicBezTo>
                              <a:cubicBezTo>
                                <a:pt x="15882" y="13425"/>
                                <a:pt x="15860" y="13337"/>
                                <a:pt x="15833" y="13241"/>
                              </a:cubicBezTo>
                              <a:cubicBezTo>
                                <a:pt x="15817" y="13196"/>
                                <a:pt x="15795" y="13136"/>
                                <a:pt x="15762" y="13072"/>
                              </a:cubicBezTo>
                              <a:cubicBezTo>
                                <a:pt x="15730" y="13012"/>
                                <a:pt x="15686" y="12952"/>
                                <a:pt x="15638" y="12896"/>
                              </a:cubicBezTo>
                              <a:cubicBezTo>
                                <a:pt x="15594" y="12846"/>
                                <a:pt x="15540" y="12797"/>
                                <a:pt x="15475" y="12744"/>
                              </a:cubicBezTo>
                              <a:cubicBezTo>
                                <a:pt x="15448" y="12720"/>
                                <a:pt x="15415" y="12695"/>
                                <a:pt x="15388" y="12670"/>
                              </a:cubicBezTo>
                              <a:cubicBezTo>
                                <a:pt x="15377" y="12663"/>
                                <a:pt x="15367" y="12653"/>
                                <a:pt x="15361" y="12646"/>
                              </a:cubicBezTo>
                              <a:cubicBezTo>
                                <a:pt x="15334" y="12621"/>
                                <a:pt x="15312" y="12600"/>
                                <a:pt x="15296" y="12579"/>
                              </a:cubicBezTo>
                              <a:cubicBezTo>
                                <a:pt x="15258" y="12529"/>
                                <a:pt x="15231" y="12473"/>
                                <a:pt x="15226" y="12416"/>
                              </a:cubicBezTo>
                              <a:cubicBezTo>
                                <a:pt x="15220" y="12385"/>
                                <a:pt x="15226" y="12349"/>
                                <a:pt x="15231" y="12314"/>
                              </a:cubicBezTo>
                              <a:cubicBezTo>
                                <a:pt x="15247" y="12272"/>
                                <a:pt x="15269" y="12244"/>
                                <a:pt x="15269" y="12244"/>
                              </a:cubicBezTo>
                              <a:lnTo>
                                <a:pt x="15274" y="12237"/>
                              </a:lnTo>
                              <a:lnTo>
                                <a:pt x="15264" y="12237"/>
                              </a:lnTo>
                              <a:cubicBezTo>
                                <a:pt x="15253" y="12237"/>
                                <a:pt x="15242" y="12237"/>
                                <a:pt x="15231" y="12237"/>
                              </a:cubicBezTo>
                              <a:cubicBezTo>
                                <a:pt x="15226" y="12237"/>
                                <a:pt x="15220" y="12237"/>
                                <a:pt x="15193" y="12233"/>
                              </a:cubicBezTo>
                              <a:cubicBezTo>
                                <a:pt x="15155" y="12233"/>
                                <a:pt x="15112" y="12230"/>
                                <a:pt x="15063" y="12233"/>
                              </a:cubicBezTo>
                              <a:cubicBezTo>
                                <a:pt x="15009" y="12237"/>
                                <a:pt x="14955" y="12247"/>
                                <a:pt x="14911" y="12265"/>
                              </a:cubicBezTo>
                              <a:cubicBezTo>
                                <a:pt x="14873" y="12279"/>
                                <a:pt x="14846" y="12300"/>
                                <a:pt x="14830" y="12314"/>
                              </a:cubicBezTo>
                              <a:cubicBezTo>
                                <a:pt x="14814" y="12328"/>
                                <a:pt x="14803" y="12346"/>
                                <a:pt x="14797" y="12367"/>
                              </a:cubicBezTo>
                              <a:cubicBezTo>
                                <a:pt x="14787" y="12388"/>
                                <a:pt x="14776" y="12406"/>
                                <a:pt x="14770" y="12420"/>
                              </a:cubicBezTo>
                              <a:cubicBezTo>
                                <a:pt x="14770" y="12416"/>
                                <a:pt x="14765" y="12416"/>
                                <a:pt x="14765" y="12413"/>
                              </a:cubicBezTo>
                              <a:cubicBezTo>
                                <a:pt x="14754" y="12392"/>
                                <a:pt x="14732" y="12364"/>
                                <a:pt x="14700" y="12328"/>
                              </a:cubicBezTo>
                              <a:cubicBezTo>
                                <a:pt x="14667" y="12282"/>
                                <a:pt x="14629" y="12226"/>
                                <a:pt x="14602" y="12170"/>
                              </a:cubicBezTo>
                              <a:cubicBezTo>
                                <a:pt x="14575" y="12113"/>
                                <a:pt x="14564" y="12060"/>
                                <a:pt x="14570" y="12014"/>
                              </a:cubicBezTo>
                              <a:cubicBezTo>
                                <a:pt x="14575" y="11993"/>
                                <a:pt x="14575" y="11990"/>
                                <a:pt x="14570" y="11990"/>
                              </a:cubicBezTo>
                              <a:cubicBezTo>
                                <a:pt x="14570" y="11986"/>
                                <a:pt x="14570" y="11986"/>
                                <a:pt x="14564" y="11986"/>
                              </a:cubicBezTo>
                              <a:cubicBezTo>
                                <a:pt x="14559" y="11986"/>
                                <a:pt x="14559" y="11986"/>
                                <a:pt x="14554" y="12007"/>
                              </a:cubicBezTo>
                              <a:lnTo>
                                <a:pt x="14554" y="12018"/>
                              </a:lnTo>
                              <a:cubicBezTo>
                                <a:pt x="14543" y="12057"/>
                                <a:pt x="14532" y="12138"/>
                                <a:pt x="14521" y="12254"/>
                              </a:cubicBezTo>
                              <a:cubicBezTo>
                                <a:pt x="14516" y="12321"/>
                                <a:pt x="14510" y="12399"/>
                                <a:pt x="14505" y="12490"/>
                              </a:cubicBezTo>
                              <a:cubicBezTo>
                                <a:pt x="14499" y="12483"/>
                                <a:pt x="14494" y="12476"/>
                                <a:pt x="14489" y="12473"/>
                              </a:cubicBezTo>
                              <a:cubicBezTo>
                                <a:pt x="14489" y="12473"/>
                                <a:pt x="14489" y="12473"/>
                                <a:pt x="14489" y="12473"/>
                              </a:cubicBezTo>
                              <a:cubicBezTo>
                                <a:pt x="14494" y="12469"/>
                                <a:pt x="14489" y="12466"/>
                                <a:pt x="14483" y="12462"/>
                              </a:cubicBezTo>
                              <a:cubicBezTo>
                                <a:pt x="14478" y="12459"/>
                                <a:pt x="14478" y="12459"/>
                                <a:pt x="14472" y="12452"/>
                              </a:cubicBezTo>
                              <a:cubicBezTo>
                                <a:pt x="14467" y="12448"/>
                                <a:pt x="14461" y="12445"/>
                                <a:pt x="14456" y="12441"/>
                              </a:cubicBezTo>
                              <a:lnTo>
                                <a:pt x="14451" y="12438"/>
                              </a:lnTo>
                              <a:cubicBezTo>
                                <a:pt x="14440" y="12434"/>
                                <a:pt x="14434" y="12430"/>
                                <a:pt x="14423" y="12427"/>
                              </a:cubicBezTo>
                              <a:cubicBezTo>
                                <a:pt x="14391" y="12413"/>
                                <a:pt x="14353" y="12406"/>
                                <a:pt x="14315" y="12402"/>
                              </a:cubicBezTo>
                              <a:cubicBezTo>
                                <a:pt x="14299" y="12402"/>
                                <a:pt x="14283" y="12399"/>
                                <a:pt x="14272" y="12399"/>
                              </a:cubicBezTo>
                              <a:cubicBezTo>
                                <a:pt x="14234" y="12399"/>
                                <a:pt x="14190" y="12402"/>
                                <a:pt x="14152" y="12409"/>
                              </a:cubicBezTo>
                              <a:cubicBezTo>
                                <a:pt x="14115" y="12416"/>
                                <a:pt x="14082" y="12430"/>
                                <a:pt x="14055" y="12445"/>
                              </a:cubicBezTo>
                              <a:cubicBezTo>
                                <a:pt x="14017" y="12466"/>
                                <a:pt x="13984" y="12494"/>
                                <a:pt x="13963" y="12526"/>
                              </a:cubicBezTo>
                              <a:cubicBezTo>
                                <a:pt x="13952" y="12540"/>
                                <a:pt x="13941" y="12557"/>
                                <a:pt x="13936" y="12575"/>
                              </a:cubicBezTo>
                              <a:cubicBezTo>
                                <a:pt x="13930" y="12593"/>
                                <a:pt x="13930" y="12610"/>
                                <a:pt x="13930" y="12628"/>
                              </a:cubicBezTo>
                              <a:cubicBezTo>
                                <a:pt x="13930" y="12646"/>
                                <a:pt x="13936" y="12660"/>
                                <a:pt x="13941" y="12670"/>
                              </a:cubicBezTo>
                              <a:lnTo>
                                <a:pt x="13941" y="12674"/>
                              </a:lnTo>
                              <a:cubicBezTo>
                                <a:pt x="13941" y="12677"/>
                                <a:pt x="13946" y="12684"/>
                                <a:pt x="13957" y="12684"/>
                              </a:cubicBezTo>
                              <a:cubicBezTo>
                                <a:pt x="13968" y="12684"/>
                                <a:pt x="13968" y="12677"/>
                                <a:pt x="13968" y="12660"/>
                              </a:cubicBezTo>
                              <a:cubicBezTo>
                                <a:pt x="13968" y="12653"/>
                                <a:pt x="13968" y="12638"/>
                                <a:pt x="13968" y="12628"/>
                              </a:cubicBezTo>
                              <a:cubicBezTo>
                                <a:pt x="13968" y="12621"/>
                                <a:pt x="13968" y="12614"/>
                                <a:pt x="13974" y="12603"/>
                              </a:cubicBezTo>
                              <a:cubicBezTo>
                                <a:pt x="13974" y="12603"/>
                                <a:pt x="13974" y="12603"/>
                                <a:pt x="13974" y="12600"/>
                              </a:cubicBezTo>
                              <a:cubicBezTo>
                                <a:pt x="13974" y="12596"/>
                                <a:pt x="13979" y="12593"/>
                                <a:pt x="13984" y="12589"/>
                              </a:cubicBezTo>
                              <a:cubicBezTo>
                                <a:pt x="13990" y="12582"/>
                                <a:pt x="14006" y="12572"/>
                                <a:pt x="14033" y="12564"/>
                              </a:cubicBezTo>
                              <a:cubicBezTo>
                                <a:pt x="14049" y="12561"/>
                                <a:pt x="14087" y="12554"/>
                                <a:pt x="14131" y="12564"/>
                              </a:cubicBezTo>
                              <a:cubicBezTo>
                                <a:pt x="14169" y="12575"/>
                                <a:pt x="14201" y="12593"/>
                                <a:pt x="14228" y="12621"/>
                              </a:cubicBezTo>
                              <a:cubicBezTo>
                                <a:pt x="14250" y="12646"/>
                                <a:pt x="14266" y="12677"/>
                                <a:pt x="14272" y="12720"/>
                              </a:cubicBezTo>
                              <a:lnTo>
                                <a:pt x="14386" y="13238"/>
                              </a:lnTo>
                              <a:cubicBezTo>
                                <a:pt x="14396" y="13291"/>
                                <a:pt x="14413" y="13333"/>
                                <a:pt x="14434" y="13372"/>
                              </a:cubicBezTo>
                              <a:cubicBezTo>
                                <a:pt x="14456" y="13407"/>
                                <a:pt x="14483" y="13446"/>
                                <a:pt x="14516" y="13488"/>
                              </a:cubicBezTo>
                              <a:cubicBezTo>
                                <a:pt x="14543" y="13523"/>
                                <a:pt x="14575" y="13555"/>
                                <a:pt x="14602" y="13583"/>
                              </a:cubicBezTo>
                              <a:lnTo>
                                <a:pt x="14608" y="13587"/>
                              </a:lnTo>
                              <a:cubicBezTo>
                                <a:pt x="14635" y="13615"/>
                                <a:pt x="14662" y="13647"/>
                                <a:pt x="14689" y="13671"/>
                              </a:cubicBezTo>
                              <a:cubicBezTo>
                                <a:pt x="14743" y="13728"/>
                                <a:pt x="14792" y="13767"/>
                                <a:pt x="14814" y="13784"/>
                              </a:cubicBezTo>
                              <a:cubicBezTo>
                                <a:pt x="14873" y="13834"/>
                                <a:pt x="14949" y="13879"/>
                                <a:pt x="15025" y="13918"/>
                              </a:cubicBezTo>
                              <a:cubicBezTo>
                                <a:pt x="15063" y="13936"/>
                                <a:pt x="15101" y="13953"/>
                                <a:pt x="15150" y="13971"/>
                              </a:cubicBezTo>
                              <a:cubicBezTo>
                                <a:pt x="15193" y="13985"/>
                                <a:pt x="15231" y="13999"/>
                                <a:pt x="15274" y="14010"/>
                              </a:cubicBezTo>
                              <a:cubicBezTo>
                                <a:pt x="15361" y="14031"/>
                                <a:pt x="15437" y="14045"/>
                                <a:pt x="15486" y="14049"/>
                              </a:cubicBezTo>
                              <a:cubicBezTo>
                                <a:pt x="15513" y="14052"/>
                                <a:pt x="15535" y="14052"/>
                                <a:pt x="15551" y="14052"/>
                              </a:cubicBezTo>
                              <a:cubicBezTo>
                                <a:pt x="15562" y="14052"/>
                                <a:pt x="15567" y="14052"/>
                                <a:pt x="15567" y="14052"/>
                              </a:cubicBezTo>
                              <a:cubicBezTo>
                                <a:pt x="15567" y="14056"/>
                                <a:pt x="15567" y="14056"/>
                                <a:pt x="15567" y="14059"/>
                              </a:cubicBezTo>
                              <a:cubicBezTo>
                                <a:pt x="15562" y="14063"/>
                                <a:pt x="15562" y="14066"/>
                                <a:pt x="15594" y="14109"/>
                              </a:cubicBezTo>
                              <a:cubicBezTo>
                                <a:pt x="15605" y="14123"/>
                                <a:pt x="15616" y="14140"/>
                                <a:pt x="15632" y="14154"/>
                              </a:cubicBezTo>
                              <a:cubicBezTo>
                                <a:pt x="15648" y="14172"/>
                                <a:pt x="15665" y="14190"/>
                                <a:pt x="15676" y="14207"/>
                              </a:cubicBezTo>
                              <a:cubicBezTo>
                                <a:pt x="15714" y="14250"/>
                                <a:pt x="15757" y="14292"/>
                                <a:pt x="15800" y="14331"/>
                              </a:cubicBezTo>
                              <a:cubicBezTo>
                                <a:pt x="15844" y="14369"/>
                                <a:pt x="15876" y="14398"/>
                                <a:pt x="15892" y="14408"/>
                              </a:cubicBezTo>
                              <a:cubicBezTo>
                                <a:pt x="15947" y="14451"/>
                                <a:pt x="16033" y="14503"/>
                                <a:pt x="16066" y="14514"/>
                              </a:cubicBezTo>
                              <a:cubicBezTo>
                                <a:pt x="16077" y="14525"/>
                                <a:pt x="16082" y="14532"/>
                                <a:pt x="16077" y="14539"/>
                              </a:cubicBezTo>
                              <a:cubicBezTo>
                                <a:pt x="16077" y="14542"/>
                                <a:pt x="16071" y="14546"/>
                                <a:pt x="16066" y="14546"/>
                              </a:cubicBezTo>
                              <a:cubicBezTo>
                                <a:pt x="16050" y="14528"/>
                                <a:pt x="15979" y="14482"/>
                                <a:pt x="15876" y="14440"/>
                              </a:cubicBezTo>
                              <a:cubicBezTo>
                                <a:pt x="15751" y="14384"/>
                                <a:pt x="15573" y="14338"/>
                                <a:pt x="15453" y="14306"/>
                              </a:cubicBezTo>
                              <a:cubicBezTo>
                                <a:pt x="15437" y="14302"/>
                                <a:pt x="15426" y="14299"/>
                                <a:pt x="15405" y="14295"/>
                              </a:cubicBezTo>
                              <a:cubicBezTo>
                                <a:pt x="15334" y="14278"/>
                                <a:pt x="15242" y="14253"/>
                                <a:pt x="15128" y="14228"/>
                              </a:cubicBezTo>
                              <a:cubicBezTo>
                                <a:pt x="15041" y="14211"/>
                                <a:pt x="14971" y="14197"/>
                                <a:pt x="14895" y="14186"/>
                              </a:cubicBezTo>
                              <a:cubicBezTo>
                                <a:pt x="14792" y="14172"/>
                                <a:pt x="14711" y="14165"/>
                                <a:pt x="14629" y="14169"/>
                              </a:cubicBezTo>
                              <a:cubicBezTo>
                                <a:pt x="14548" y="14172"/>
                                <a:pt x="14461" y="14186"/>
                                <a:pt x="14364" y="14214"/>
                              </a:cubicBezTo>
                              <a:lnTo>
                                <a:pt x="14353" y="14218"/>
                              </a:lnTo>
                              <a:cubicBezTo>
                                <a:pt x="14293" y="14232"/>
                                <a:pt x="14239" y="14250"/>
                                <a:pt x="14196" y="14271"/>
                              </a:cubicBezTo>
                              <a:cubicBezTo>
                                <a:pt x="14174" y="14281"/>
                                <a:pt x="14152" y="14292"/>
                                <a:pt x="14136" y="14302"/>
                              </a:cubicBezTo>
                              <a:cubicBezTo>
                                <a:pt x="14093" y="14327"/>
                                <a:pt x="14055" y="14359"/>
                                <a:pt x="14022" y="14398"/>
                              </a:cubicBezTo>
                              <a:cubicBezTo>
                                <a:pt x="14006" y="14408"/>
                                <a:pt x="13979" y="14429"/>
                                <a:pt x="13984" y="14440"/>
                              </a:cubicBezTo>
                              <a:cubicBezTo>
                                <a:pt x="13984" y="14443"/>
                                <a:pt x="13984" y="14443"/>
                                <a:pt x="13990" y="14447"/>
                              </a:cubicBezTo>
                              <a:cubicBezTo>
                                <a:pt x="13990" y="14447"/>
                                <a:pt x="13990" y="14447"/>
                                <a:pt x="13995" y="14447"/>
                              </a:cubicBezTo>
                              <a:cubicBezTo>
                                <a:pt x="13974" y="14489"/>
                                <a:pt x="13957" y="14528"/>
                                <a:pt x="13946" y="14560"/>
                              </a:cubicBezTo>
                              <a:cubicBezTo>
                                <a:pt x="13946" y="14567"/>
                                <a:pt x="13941" y="14570"/>
                                <a:pt x="13941" y="14570"/>
                              </a:cubicBezTo>
                              <a:cubicBezTo>
                                <a:pt x="13941" y="14574"/>
                                <a:pt x="13936" y="14577"/>
                                <a:pt x="13936" y="14581"/>
                              </a:cubicBezTo>
                              <a:cubicBezTo>
                                <a:pt x="13925" y="14602"/>
                                <a:pt x="13919" y="14644"/>
                                <a:pt x="13936" y="14690"/>
                              </a:cubicBezTo>
                              <a:cubicBezTo>
                                <a:pt x="13941" y="14711"/>
                                <a:pt x="13952" y="14733"/>
                                <a:pt x="13968" y="14754"/>
                              </a:cubicBezTo>
                              <a:cubicBezTo>
                                <a:pt x="13984" y="14771"/>
                                <a:pt x="14001" y="14789"/>
                                <a:pt x="14022" y="14807"/>
                              </a:cubicBezTo>
                              <a:cubicBezTo>
                                <a:pt x="14066" y="14838"/>
                                <a:pt x="14115" y="14852"/>
                                <a:pt x="14136" y="14859"/>
                              </a:cubicBezTo>
                              <a:cubicBezTo>
                                <a:pt x="14152" y="14863"/>
                                <a:pt x="14174" y="14867"/>
                                <a:pt x="14196" y="14867"/>
                              </a:cubicBezTo>
                              <a:cubicBezTo>
                                <a:pt x="14283" y="14870"/>
                                <a:pt x="14364" y="14845"/>
                                <a:pt x="14369" y="14845"/>
                              </a:cubicBezTo>
                              <a:lnTo>
                                <a:pt x="14375" y="14842"/>
                              </a:lnTo>
                              <a:lnTo>
                                <a:pt x="14375" y="14838"/>
                              </a:lnTo>
                              <a:cubicBezTo>
                                <a:pt x="14375" y="14835"/>
                                <a:pt x="14369" y="14828"/>
                                <a:pt x="14353" y="14817"/>
                              </a:cubicBezTo>
                              <a:cubicBezTo>
                                <a:pt x="14342" y="14810"/>
                                <a:pt x="14331" y="14803"/>
                                <a:pt x="14320" y="14792"/>
                              </a:cubicBezTo>
                              <a:cubicBezTo>
                                <a:pt x="14310" y="14782"/>
                                <a:pt x="14293" y="14768"/>
                                <a:pt x="14283" y="14754"/>
                              </a:cubicBezTo>
                              <a:cubicBezTo>
                                <a:pt x="14272" y="14740"/>
                                <a:pt x="14261" y="14726"/>
                                <a:pt x="14255" y="14711"/>
                              </a:cubicBezTo>
                              <a:cubicBezTo>
                                <a:pt x="14250" y="14701"/>
                                <a:pt x="14239" y="14676"/>
                                <a:pt x="14234" y="14644"/>
                              </a:cubicBezTo>
                              <a:cubicBezTo>
                                <a:pt x="14228" y="14613"/>
                                <a:pt x="14234" y="14577"/>
                                <a:pt x="14245" y="14546"/>
                              </a:cubicBezTo>
                              <a:cubicBezTo>
                                <a:pt x="14255" y="14514"/>
                                <a:pt x="14277" y="14479"/>
                                <a:pt x="14304" y="14447"/>
                              </a:cubicBezTo>
                              <a:cubicBezTo>
                                <a:pt x="14326" y="14422"/>
                                <a:pt x="14353" y="14398"/>
                                <a:pt x="14386" y="14373"/>
                              </a:cubicBezTo>
                              <a:cubicBezTo>
                                <a:pt x="14386" y="14373"/>
                                <a:pt x="14391" y="14369"/>
                                <a:pt x="14391" y="14369"/>
                              </a:cubicBezTo>
                              <a:cubicBezTo>
                                <a:pt x="14451" y="14362"/>
                                <a:pt x="14516" y="14355"/>
                                <a:pt x="14581" y="14355"/>
                              </a:cubicBezTo>
                              <a:cubicBezTo>
                                <a:pt x="14695" y="14355"/>
                                <a:pt x="14819" y="14369"/>
                                <a:pt x="14960" y="14394"/>
                              </a:cubicBezTo>
                              <a:cubicBezTo>
                                <a:pt x="15134" y="14422"/>
                                <a:pt x="15312" y="14465"/>
                                <a:pt x="15486" y="14514"/>
                              </a:cubicBezTo>
                              <a:cubicBezTo>
                                <a:pt x="15648" y="14560"/>
                                <a:pt x="15806" y="14613"/>
                                <a:pt x="15957" y="14676"/>
                              </a:cubicBezTo>
                              <a:cubicBezTo>
                                <a:pt x="16066" y="14718"/>
                                <a:pt x="16174" y="14764"/>
                                <a:pt x="16283" y="14814"/>
                              </a:cubicBezTo>
                              <a:cubicBezTo>
                                <a:pt x="16906" y="15106"/>
                                <a:pt x="17372" y="15420"/>
                                <a:pt x="17388" y="15431"/>
                              </a:cubicBezTo>
                              <a:cubicBezTo>
                                <a:pt x="17405" y="15445"/>
                                <a:pt x="17416" y="15448"/>
                                <a:pt x="17416" y="15452"/>
                              </a:cubicBezTo>
                              <a:lnTo>
                                <a:pt x="17416" y="15452"/>
                              </a:lnTo>
                              <a:cubicBezTo>
                                <a:pt x="17421" y="15455"/>
                                <a:pt x="17421" y="15459"/>
                                <a:pt x="17426" y="15459"/>
                              </a:cubicBezTo>
                              <a:cubicBezTo>
                                <a:pt x="17372" y="15441"/>
                                <a:pt x="17275" y="15409"/>
                                <a:pt x="17139" y="15381"/>
                              </a:cubicBezTo>
                              <a:cubicBezTo>
                                <a:pt x="17004" y="15353"/>
                                <a:pt x="16841" y="15321"/>
                                <a:pt x="16662" y="15321"/>
                              </a:cubicBezTo>
                              <a:cubicBezTo>
                                <a:pt x="16575" y="15321"/>
                                <a:pt x="16483" y="15325"/>
                                <a:pt x="16402" y="15332"/>
                              </a:cubicBezTo>
                              <a:cubicBezTo>
                                <a:pt x="16391" y="15332"/>
                                <a:pt x="16380" y="15332"/>
                                <a:pt x="16375" y="15335"/>
                              </a:cubicBezTo>
                              <a:cubicBezTo>
                                <a:pt x="16342" y="15339"/>
                                <a:pt x="16310" y="15339"/>
                                <a:pt x="16277" y="15342"/>
                              </a:cubicBezTo>
                              <a:cubicBezTo>
                                <a:pt x="16234" y="15346"/>
                                <a:pt x="16191" y="15357"/>
                                <a:pt x="16158" y="15371"/>
                              </a:cubicBezTo>
                              <a:cubicBezTo>
                                <a:pt x="16147" y="15374"/>
                                <a:pt x="16142" y="15378"/>
                                <a:pt x="16136" y="15381"/>
                              </a:cubicBezTo>
                              <a:cubicBezTo>
                                <a:pt x="16093" y="15395"/>
                                <a:pt x="16044" y="15420"/>
                                <a:pt x="15990" y="15448"/>
                              </a:cubicBezTo>
                              <a:lnTo>
                                <a:pt x="15974" y="15455"/>
                              </a:lnTo>
                              <a:cubicBezTo>
                                <a:pt x="15947" y="15466"/>
                                <a:pt x="15914" y="15480"/>
                                <a:pt x="15892" y="15498"/>
                              </a:cubicBezTo>
                              <a:cubicBezTo>
                                <a:pt x="15882" y="15505"/>
                                <a:pt x="15871" y="15512"/>
                                <a:pt x="15865" y="15522"/>
                              </a:cubicBezTo>
                              <a:cubicBezTo>
                                <a:pt x="15849" y="15533"/>
                                <a:pt x="15844" y="15536"/>
                                <a:pt x="15844" y="15543"/>
                              </a:cubicBezTo>
                              <a:cubicBezTo>
                                <a:pt x="15844" y="15547"/>
                                <a:pt x="15844" y="15547"/>
                                <a:pt x="15849" y="15550"/>
                              </a:cubicBezTo>
                              <a:cubicBezTo>
                                <a:pt x="15849" y="15550"/>
                                <a:pt x="15849" y="15554"/>
                                <a:pt x="15849" y="15554"/>
                              </a:cubicBezTo>
                              <a:cubicBezTo>
                                <a:pt x="15849" y="15561"/>
                                <a:pt x="15849" y="15565"/>
                                <a:pt x="15849" y="15572"/>
                              </a:cubicBezTo>
                              <a:lnTo>
                                <a:pt x="15849" y="15572"/>
                              </a:lnTo>
                              <a:lnTo>
                                <a:pt x="15854" y="15575"/>
                              </a:lnTo>
                              <a:lnTo>
                                <a:pt x="15854" y="15575"/>
                              </a:lnTo>
                              <a:cubicBezTo>
                                <a:pt x="15854" y="15579"/>
                                <a:pt x="15849" y="15582"/>
                                <a:pt x="15844" y="15586"/>
                              </a:cubicBezTo>
                              <a:cubicBezTo>
                                <a:pt x="15827" y="15607"/>
                                <a:pt x="15817" y="15624"/>
                                <a:pt x="15822" y="15642"/>
                              </a:cubicBezTo>
                              <a:cubicBezTo>
                                <a:pt x="15822" y="15649"/>
                                <a:pt x="15822" y="15653"/>
                                <a:pt x="15822" y="15660"/>
                              </a:cubicBezTo>
                              <a:cubicBezTo>
                                <a:pt x="15822" y="15674"/>
                                <a:pt x="15827" y="15684"/>
                                <a:pt x="15838" y="15695"/>
                              </a:cubicBezTo>
                              <a:cubicBezTo>
                                <a:pt x="15849" y="15706"/>
                                <a:pt x="15860" y="15713"/>
                                <a:pt x="15876" y="15720"/>
                              </a:cubicBezTo>
                              <a:cubicBezTo>
                                <a:pt x="15887" y="15727"/>
                                <a:pt x="15898" y="15730"/>
                                <a:pt x="15909" y="15734"/>
                              </a:cubicBezTo>
                              <a:cubicBezTo>
                                <a:pt x="15925" y="15744"/>
                                <a:pt x="15947" y="15751"/>
                                <a:pt x="15957" y="15755"/>
                              </a:cubicBezTo>
                              <a:cubicBezTo>
                                <a:pt x="15963" y="15758"/>
                                <a:pt x="15963" y="15758"/>
                                <a:pt x="15968" y="15762"/>
                              </a:cubicBezTo>
                              <a:cubicBezTo>
                                <a:pt x="15968" y="15762"/>
                                <a:pt x="15974" y="15766"/>
                                <a:pt x="15974" y="15766"/>
                              </a:cubicBezTo>
                              <a:lnTo>
                                <a:pt x="15979" y="15773"/>
                              </a:lnTo>
                              <a:lnTo>
                                <a:pt x="15979" y="15766"/>
                              </a:lnTo>
                              <a:lnTo>
                                <a:pt x="15979" y="15766"/>
                              </a:lnTo>
                              <a:cubicBezTo>
                                <a:pt x="15979" y="15766"/>
                                <a:pt x="15979" y="15766"/>
                                <a:pt x="15979" y="15766"/>
                              </a:cubicBezTo>
                              <a:lnTo>
                                <a:pt x="16006" y="15766"/>
                              </a:lnTo>
                              <a:lnTo>
                                <a:pt x="15990" y="15762"/>
                              </a:lnTo>
                              <a:cubicBezTo>
                                <a:pt x="15990" y="15762"/>
                                <a:pt x="15995" y="15758"/>
                                <a:pt x="15995" y="15751"/>
                              </a:cubicBezTo>
                              <a:cubicBezTo>
                                <a:pt x="16001" y="15737"/>
                                <a:pt x="16017" y="15706"/>
                                <a:pt x="16044" y="15674"/>
                              </a:cubicBezTo>
                              <a:cubicBezTo>
                                <a:pt x="16071" y="15639"/>
                                <a:pt x="16120" y="15607"/>
                                <a:pt x="16191" y="15572"/>
                              </a:cubicBezTo>
                              <a:cubicBezTo>
                                <a:pt x="16196" y="15568"/>
                                <a:pt x="16207" y="15565"/>
                                <a:pt x="16218" y="15558"/>
                              </a:cubicBezTo>
                              <a:cubicBezTo>
                                <a:pt x="16250" y="15543"/>
                                <a:pt x="16283" y="15526"/>
                                <a:pt x="16299" y="15515"/>
                              </a:cubicBezTo>
                              <a:cubicBezTo>
                                <a:pt x="16304" y="15515"/>
                                <a:pt x="16315" y="15512"/>
                                <a:pt x="16321" y="15512"/>
                              </a:cubicBezTo>
                              <a:cubicBezTo>
                                <a:pt x="16391" y="15508"/>
                                <a:pt x="16462" y="15508"/>
                                <a:pt x="16527" y="15512"/>
                              </a:cubicBezTo>
                              <a:cubicBezTo>
                                <a:pt x="16624" y="15515"/>
                                <a:pt x="16727" y="15526"/>
                                <a:pt x="16830" y="15543"/>
                              </a:cubicBezTo>
                              <a:cubicBezTo>
                                <a:pt x="17014" y="15572"/>
                                <a:pt x="17155" y="15610"/>
                                <a:pt x="17220" y="15628"/>
                              </a:cubicBezTo>
                              <a:lnTo>
                                <a:pt x="17226" y="15628"/>
                              </a:lnTo>
                              <a:cubicBezTo>
                                <a:pt x="17291" y="15646"/>
                                <a:pt x="17361" y="15667"/>
                                <a:pt x="17416" y="15695"/>
                              </a:cubicBezTo>
                              <a:cubicBezTo>
                                <a:pt x="17459" y="15716"/>
                                <a:pt x="17502" y="15748"/>
                                <a:pt x="17535" y="15773"/>
                              </a:cubicBezTo>
                              <a:cubicBezTo>
                                <a:pt x="17546" y="15780"/>
                                <a:pt x="17556" y="15787"/>
                                <a:pt x="17562" y="15794"/>
                              </a:cubicBezTo>
                              <a:cubicBezTo>
                                <a:pt x="17616" y="15832"/>
                                <a:pt x="17670" y="15864"/>
                                <a:pt x="17708" y="15882"/>
                              </a:cubicBezTo>
                              <a:cubicBezTo>
                                <a:pt x="17627" y="15899"/>
                                <a:pt x="17551" y="15924"/>
                                <a:pt x="17475" y="15952"/>
                              </a:cubicBezTo>
                              <a:cubicBezTo>
                                <a:pt x="17405" y="15981"/>
                                <a:pt x="17329" y="16016"/>
                                <a:pt x="17253" y="16058"/>
                              </a:cubicBezTo>
                              <a:cubicBezTo>
                                <a:pt x="17193" y="16090"/>
                                <a:pt x="17144" y="16118"/>
                                <a:pt x="17123" y="16136"/>
                              </a:cubicBezTo>
                              <a:lnTo>
                                <a:pt x="17112" y="16143"/>
                              </a:lnTo>
                              <a:lnTo>
                                <a:pt x="17107" y="16136"/>
                              </a:lnTo>
                              <a:cubicBezTo>
                                <a:pt x="17107" y="16136"/>
                                <a:pt x="17107" y="16132"/>
                                <a:pt x="17107" y="16132"/>
                              </a:cubicBezTo>
                              <a:cubicBezTo>
                                <a:pt x="17112" y="16129"/>
                                <a:pt x="17107" y="16125"/>
                                <a:pt x="17101" y="16118"/>
                              </a:cubicBezTo>
                              <a:cubicBezTo>
                                <a:pt x="17101" y="16115"/>
                                <a:pt x="17096" y="16111"/>
                                <a:pt x="17096" y="16107"/>
                              </a:cubicBezTo>
                              <a:cubicBezTo>
                                <a:pt x="17090" y="16097"/>
                                <a:pt x="17085" y="16083"/>
                                <a:pt x="17079" y="16072"/>
                              </a:cubicBezTo>
                              <a:cubicBezTo>
                                <a:pt x="17074" y="16062"/>
                                <a:pt x="17069" y="16033"/>
                                <a:pt x="17063" y="16002"/>
                              </a:cubicBezTo>
                              <a:cubicBezTo>
                                <a:pt x="17063" y="15970"/>
                                <a:pt x="17069" y="15935"/>
                                <a:pt x="17074" y="15917"/>
                              </a:cubicBezTo>
                              <a:cubicBezTo>
                                <a:pt x="17074" y="15910"/>
                                <a:pt x="17069" y="15910"/>
                                <a:pt x="17069" y="15910"/>
                              </a:cubicBezTo>
                              <a:cubicBezTo>
                                <a:pt x="17069" y="15910"/>
                                <a:pt x="17069" y="15910"/>
                                <a:pt x="17069" y="15910"/>
                              </a:cubicBezTo>
                              <a:cubicBezTo>
                                <a:pt x="17069" y="15907"/>
                                <a:pt x="17069" y="15907"/>
                                <a:pt x="17069" y="15903"/>
                              </a:cubicBezTo>
                              <a:lnTo>
                                <a:pt x="17074" y="15896"/>
                              </a:lnTo>
                              <a:lnTo>
                                <a:pt x="17069" y="15896"/>
                              </a:lnTo>
                              <a:cubicBezTo>
                                <a:pt x="17069" y="15896"/>
                                <a:pt x="17069" y="15896"/>
                                <a:pt x="17069" y="15896"/>
                              </a:cubicBezTo>
                              <a:cubicBezTo>
                                <a:pt x="17058" y="15892"/>
                                <a:pt x="17031" y="15892"/>
                                <a:pt x="16998" y="15899"/>
                              </a:cubicBezTo>
                              <a:cubicBezTo>
                                <a:pt x="16960" y="15910"/>
                                <a:pt x="16922" y="15931"/>
                                <a:pt x="16901" y="15949"/>
                              </a:cubicBezTo>
                              <a:cubicBezTo>
                                <a:pt x="16879" y="15966"/>
                                <a:pt x="16830" y="16012"/>
                                <a:pt x="16803" y="16076"/>
                              </a:cubicBezTo>
                              <a:cubicBezTo>
                                <a:pt x="16787" y="16115"/>
                                <a:pt x="16781" y="16160"/>
                                <a:pt x="16787" y="16199"/>
                              </a:cubicBezTo>
                              <a:cubicBezTo>
                                <a:pt x="16787" y="16199"/>
                                <a:pt x="16787" y="16199"/>
                                <a:pt x="16787" y="16203"/>
                              </a:cubicBezTo>
                              <a:cubicBezTo>
                                <a:pt x="16754" y="16185"/>
                                <a:pt x="16662" y="16150"/>
                                <a:pt x="16597" y="16129"/>
                              </a:cubicBezTo>
                              <a:cubicBezTo>
                                <a:pt x="16575" y="16122"/>
                                <a:pt x="16467" y="16090"/>
                                <a:pt x="16337" y="16069"/>
                              </a:cubicBezTo>
                              <a:cubicBezTo>
                                <a:pt x="16283" y="16058"/>
                                <a:pt x="16223" y="16051"/>
                                <a:pt x="16163" y="16048"/>
                              </a:cubicBezTo>
                              <a:cubicBezTo>
                                <a:pt x="16115" y="16044"/>
                                <a:pt x="16060" y="16040"/>
                                <a:pt x="16017" y="16040"/>
                              </a:cubicBezTo>
                              <a:cubicBezTo>
                                <a:pt x="16017" y="16040"/>
                                <a:pt x="16012" y="16040"/>
                                <a:pt x="16012" y="16040"/>
                              </a:cubicBezTo>
                              <a:cubicBezTo>
                                <a:pt x="16006" y="16037"/>
                                <a:pt x="16006" y="16033"/>
                                <a:pt x="16001" y="16026"/>
                              </a:cubicBezTo>
                              <a:lnTo>
                                <a:pt x="16001" y="16026"/>
                              </a:lnTo>
                              <a:lnTo>
                                <a:pt x="16001" y="16023"/>
                              </a:lnTo>
                              <a:cubicBezTo>
                                <a:pt x="16006" y="16016"/>
                                <a:pt x="15979" y="15984"/>
                                <a:pt x="15968" y="15974"/>
                              </a:cubicBezTo>
                              <a:cubicBezTo>
                                <a:pt x="15952" y="15956"/>
                                <a:pt x="15914" y="15914"/>
                                <a:pt x="15860" y="15868"/>
                              </a:cubicBezTo>
                              <a:cubicBezTo>
                                <a:pt x="15806" y="15825"/>
                                <a:pt x="15746" y="15787"/>
                                <a:pt x="15676" y="15751"/>
                              </a:cubicBezTo>
                              <a:cubicBezTo>
                                <a:pt x="15638" y="15730"/>
                                <a:pt x="15594" y="15709"/>
                                <a:pt x="15546" y="15691"/>
                              </a:cubicBezTo>
                              <a:cubicBezTo>
                                <a:pt x="15508" y="15670"/>
                                <a:pt x="15475" y="15646"/>
                                <a:pt x="15464" y="15639"/>
                              </a:cubicBezTo>
                              <a:cubicBezTo>
                                <a:pt x="15464" y="15635"/>
                                <a:pt x="15453" y="15624"/>
                                <a:pt x="15432" y="15603"/>
                              </a:cubicBezTo>
                              <a:cubicBezTo>
                                <a:pt x="15421" y="15593"/>
                                <a:pt x="15405" y="15582"/>
                                <a:pt x="15394" y="15568"/>
                              </a:cubicBezTo>
                              <a:cubicBezTo>
                                <a:pt x="15356" y="15533"/>
                                <a:pt x="15307" y="15483"/>
                                <a:pt x="15269" y="15441"/>
                              </a:cubicBezTo>
                              <a:cubicBezTo>
                                <a:pt x="15258" y="15431"/>
                                <a:pt x="15247" y="15416"/>
                                <a:pt x="15231" y="15399"/>
                              </a:cubicBezTo>
                              <a:cubicBezTo>
                                <a:pt x="15188" y="15339"/>
                                <a:pt x="15150" y="15283"/>
                                <a:pt x="15128" y="15237"/>
                              </a:cubicBezTo>
                              <a:cubicBezTo>
                                <a:pt x="15123" y="15223"/>
                                <a:pt x="15117" y="15205"/>
                                <a:pt x="15117" y="15191"/>
                              </a:cubicBezTo>
                              <a:cubicBezTo>
                                <a:pt x="15112" y="15156"/>
                                <a:pt x="15112" y="15117"/>
                                <a:pt x="15128" y="15082"/>
                              </a:cubicBezTo>
                              <a:cubicBezTo>
                                <a:pt x="15134" y="15078"/>
                                <a:pt x="15139" y="15075"/>
                                <a:pt x="15139" y="15071"/>
                              </a:cubicBezTo>
                              <a:cubicBezTo>
                                <a:pt x="15144" y="15071"/>
                                <a:pt x="15150" y="15067"/>
                                <a:pt x="15155" y="15067"/>
                              </a:cubicBezTo>
                              <a:cubicBezTo>
                                <a:pt x="15177" y="15060"/>
                                <a:pt x="15204" y="15053"/>
                                <a:pt x="15226" y="15046"/>
                              </a:cubicBezTo>
                              <a:cubicBezTo>
                                <a:pt x="15242" y="15043"/>
                                <a:pt x="15296" y="15029"/>
                                <a:pt x="15361" y="15022"/>
                              </a:cubicBezTo>
                              <a:cubicBezTo>
                                <a:pt x="15388" y="15018"/>
                                <a:pt x="15421" y="15018"/>
                                <a:pt x="15453" y="15018"/>
                              </a:cubicBezTo>
                              <a:cubicBezTo>
                                <a:pt x="15459" y="15018"/>
                                <a:pt x="15464" y="15018"/>
                                <a:pt x="15470" y="15018"/>
                              </a:cubicBezTo>
                              <a:cubicBezTo>
                                <a:pt x="15480" y="15018"/>
                                <a:pt x="15486" y="15018"/>
                                <a:pt x="15497" y="15018"/>
                              </a:cubicBezTo>
                              <a:cubicBezTo>
                                <a:pt x="15502" y="15018"/>
                                <a:pt x="15513" y="15018"/>
                                <a:pt x="15518" y="15015"/>
                              </a:cubicBezTo>
                              <a:cubicBezTo>
                                <a:pt x="15540" y="15011"/>
                                <a:pt x="15551" y="15004"/>
                                <a:pt x="15551" y="14997"/>
                              </a:cubicBezTo>
                              <a:lnTo>
                                <a:pt x="15551" y="14993"/>
                              </a:lnTo>
                              <a:cubicBezTo>
                                <a:pt x="15551" y="14986"/>
                                <a:pt x="15545" y="14976"/>
                                <a:pt x="15535" y="14962"/>
                              </a:cubicBezTo>
                              <a:cubicBezTo>
                                <a:pt x="15524" y="14951"/>
                                <a:pt x="15502" y="14930"/>
                                <a:pt x="15453" y="14909"/>
                              </a:cubicBezTo>
                              <a:cubicBezTo>
                                <a:pt x="15410" y="14891"/>
                                <a:pt x="15361" y="14881"/>
                                <a:pt x="15312" y="14881"/>
                              </a:cubicBezTo>
                              <a:cubicBezTo>
                                <a:pt x="15264" y="14881"/>
                                <a:pt x="15209" y="14884"/>
                                <a:pt x="15161" y="14898"/>
                              </a:cubicBezTo>
                              <a:cubicBezTo>
                                <a:pt x="15134" y="14905"/>
                                <a:pt x="15052" y="14930"/>
                                <a:pt x="14987" y="14983"/>
                              </a:cubicBezTo>
                              <a:cubicBezTo>
                                <a:pt x="14928" y="15029"/>
                                <a:pt x="14884" y="15096"/>
                                <a:pt x="14863" y="15170"/>
                              </a:cubicBezTo>
                              <a:cubicBezTo>
                                <a:pt x="14841" y="15237"/>
                                <a:pt x="14835" y="15311"/>
                                <a:pt x="14846" y="15381"/>
                              </a:cubicBezTo>
                              <a:cubicBezTo>
                                <a:pt x="14857" y="15441"/>
                                <a:pt x="14879" y="15501"/>
                                <a:pt x="14911" y="15550"/>
                              </a:cubicBezTo>
                              <a:cubicBezTo>
                                <a:pt x="14911" y="15550"/>
                                <a:pt x="14911" y="15554"/>
                                <a:pt x="14911" y="15554"/>
                              </a:cubicBezTo>
                              <a:cubicBezTo>
                                <a:pt x="14884" y="15554"/>
                                <a:pt x="14863" y="15550"/>
                                <a:pt x="14841" y="15550"/>
                              </a:cubicBezTo>
                              <a:cubicBezTo>
                                <a:pt x="14835" y="15550"/>
                                <a:pt x="14835" y="15550"/>
                                <a:pt x="14830" y="15550"/>
                              </a:cubicBezTo>
                              <a:cubicBezTo>
                                <a:pt x="14732" y="15550"/>
                                <a:pt x="14640" y="15558"/>
                                <a:pt x="14554" y="15568"/>
                              </a:cubicBezTo>
                              <a:cubicBezTo>
                                <a:pt x="14537" y="15572"/>
                                <a:pt x="14521" y="15572"/>
                                <a:pt x="14505" y="15575"/>
                              </a:cubicBezTo>
                              <a:lnTo>
                                <a:pt x="14505" y="15575"/>
                              </a:lnTo>
                              <a:cubicBezTo>
                                <a:pt x="14494" y="15575"/>
                                <a:pt x="14483" y="15575"/>
                                <a:pt x="14472" y="15575"/>
                              </a:cubicBezTo>
                              <a:cubicBezTo>
                                <a:pt x="14461" y="15572"/>
                                <a:pt x="14451" y="15568"/>
                                <a:pt x="14440" y="15565"/>
                              </a:cubicBezTo>
                              <a:cubicBezTo>
                                <a:pt x="14429" y="15561"/>
                                <a:pt x="14418" y="15558"/>
                                <a:pt x="14407" y="15554"/>
                              </a:cubicBezTo>
                              <a:cubicBezTo>
                                <a:pt x="14348" y="15536"/>
                                <a:pt x="14283" y="15515"/>
                                <a:pt x="14234" y="15498"/>
                              </a:cubicBezTo>
                              <a:cubicBezTo>
                                <a:pt x="14223" y="15494"/>
                                <a:pt x="14212" y="15491"/>
                                <a:pt x="14196" y="15483"/>
                              </a:cubicBezTo>
                              <a:cubicBezTo>
                                <a:pt x="14169" y="15473"/>
                                <a:pt x="14147" y="15459"/>
                                <a:pt x="14120" y="15448"/>
                              </a:cubicBezTo>
                              <a:cubicBezTo>
                                <a:pt x="14082" y="15431"/>
                                <a:pt x="14039" y="15409"/>
                                <a:pt x="14001" y="15392"/>
                              </a:cubicBezTo>
                              <a:cubicBezTo>
                                <a:pt x="13984" y="15381"/>
                                <a:pt x="13963" y="15371"/>
                                <a:pt x="13952" y="15364"/>
                              </a:cubicBezTo>
                              <a:cubicBezTo>
                                <a:pt x="13898" y="15332"/>
                                <a:pt x="13844" y="15297"/>
                                <a:pt x="13795" y="15258"/>
                              </a:cubicBezTo>
                              <a:cubicBezTo>
                                <a:pt x="13773" y="15240"/>
                                <a:pt x="13757" y="15226"/>
                                <a:pt x="13741" y="15212"/>
                              </a:cubicBezTo>
                              <a:cubicBezTo>
                                <a:pt x="13724" y="15194"/>
                                <a:pt x="13713" y="15180"/>
                                <a:pt x="13703" y="15163"/>
                              </a:cubicBezTo>
                              <a:lnTo>
                                <a:pt x="13703" y="15159"/>
                              </a:lnTo>
                              <a:cubicBezTo>
                                <a:pt x="13703" y="15156"/>
                                <a:pt x="13697" y="15152"/>
                                <a:pt x="13697" y="15149"/>
                              </a:cubicBezTo>
                              <a:cubicBezTo>
                                <a:pt x="13697" y="15127"/>
                                <a:pt x="13697" y="15120"/>
                                <a:pt x="13686" y="15120"/>
                              </a:cubicBezTo>
                              <a:lnTo>
                                <a:pt x="13681" y="15120"/>
                              </a:lnTo>
                              <a:lnTo>
                                <a:pt x="13681" y="15120"/>
                              </a:lnTo>
                              <a:cubicBezTo>
                                <a:pt x="13670" y="15127"/>
                                <a:pt x="13659" y="15159"/>
                                <a:pt x="13659" y="15187"/>
                              </a:cubicBezTo>
                              <a:cubicBezTo>
                                <a:pt x="13659" y="15205"/>
                                <a:pt x="13659" y="15226"/>
                                <a:pt x="13659" y="15247"/>
                              </a:cubicBezTo>
                              <a:cubicBezTo>
                                <a:pt x="13659" y="15268"/>
                                <a:pt x="13665" y="15290"/>
                                <a:pt x="13670" y="15311"/>
                              </a:cubicBezTo>
                              <a:cubicBezTo>
                                <a:pt x="13675" y="15332"/>
                                <a:pt x="13686" y="15360"/>
                                <a:pt x="13708" y="15399"/>
                              </a:cubicBezTo>
                              <a:cubicBezTo>
                                <a:pt x="13724" y="15427"/>
                                <a:pt x="13757" y="15473"/>
                                <a:pt x="13800" y="15515"/>
                              </a:cubicBezTo>
                              <a:cubicBezTo>
                                <a:pt x="13827" y="15540"/>
                                <a:pt x="13860" y="15565"/>
                                <a:pt x="13892" y="15589"/>
                              </a:cubicBezTo>
                              <a:cubicBezTo>
                                <a:pt x="13957" y="15635"/>
                                <a:pt x="14022" y="15667"/>
                                <a:pt x="14060" y="15677"/>
                              </a:cubicBezTo>
                              <a:lnTo>
                                <a:pt x="14012" y="15691"/>
                              </a:lnTo>
                              <a:cubicBezTo>
                                <a:pt x="14001" y="15695"/>
                                <a:pt x="13990" y="15695"/>
                                <a:pt x="13984" y="15699"/>
                              </a:cubicBezTo>
                              <a:cubicBezTo>
                                <a:pt x="13979" y="15699"/>
                                <a:pt x="13979" y="15699"/>
                                <a:pt x="13974" y="15699"/>
                              </a:cubicBezTo>
                              <a:lnTo>
                                <a:pt x="13968" y="15699"/>
                              </a:lnTo>
                              <a:cubicBezTo>
                                <a:pt x="13887" y="15716"/>
                                <a:pt x="13822" y="15720"/>
                                <a:pt x="13762" y="15716"/>
                              </a:cubicBezTo>
                              <a:cubicBezTo>
                                <a:pt x="13724" y="15713"/>
                                <a:pt x="13686" y="15706"/>
                                <a:pt x="13659" y="15691"/>
                              </a:cubicBezTo>
                              <a:lnTo>
                                <a:pt x="13659" y="15691"/>
                              </a:lnTo>
                              <a:cubicBezTo>
                                <a:pt x="13638" y="15681"/>
                                <a:pt x="13627" y="15674"/>
                                <a:pt x="13616" y="15667"/>
                              </a:cubicBezTo>
                              <a:lnTo>
                                <a:pt x="13616" y="15667"/>
                              </a:lnTo>
                              <a:cubicBezTo>
                                <a:pt x="13610" y="15660"/>
                                <a:pt x="13605" y="15653"/>
                                <a:pt x="13605" y="15646"/>
                              </a:cubicBezTo>
                              <a:cubicBezTo>
                                <a:pt x="13605" y="15635"/>
                                <a:pt x="13643" y="15617"/>
                                <a:pt x="13665" y="15614"/>
                              </a:cubicBezTo>
                              <a:lnTo>
                                <a:pt x="13681" y="15610"/>
                              </a:lnTo>
                              <a:lnTo>
                                <a:pt x="13670" y="15607"/>
                              </a:lnTo>
                              <a:cubicBezTo>
                                <a:pt x="13670" y="15607"/>
                                <a:pt x="13670" y="15607"/>
                                <a:pt x="13670" y="15607"/>
                              </a:cubicBezTo>
                              <a:cubicBezTo>
                                <a:pt x="13670" y="15603"/>
                                <a:pt x="13659" y="15600"/>
                                <a:pt x="13648" y="15596"/>
                              </a:cubicBezTo>
                              <a:cubicBezTo>
                                <a:pt x="13632" y="15593"/>
                                <a:pt x="13605" y="15593"/>
                                <a:pt x="13583" y="15596"/>
                              </a:cubicBezTo>
                              <a:cubicBezTo>
                                <a:pt x="13535" y="15607"/>
                                <a:pt x="13491" y="15639"/>
                                <a:pt x="13470" y="15663"/>
                              </a:cubicBezTo>
                              <a:cubicBezTo>
                                <a:pt x="13459" y="15674"/>
                                <a:pt x="13442" y="15699"/>
                                <a:pt x="13442" y="15734"/>
                              </a:cubicBezTo>
                              <a:cubicBezTo>
                                <a:pt x="13442" y="15755"/>
                                <a:pt x="13442" y="15797"/>
                                <a:pt x="13486" y="15832"/>
                              </a:cubicBezTo>
                              <a:cubicBezTo>
                                <a:pt x="13518" y="15857"/>
                                <a:pt x="13562" y="15878"/>
                                <a:pt x="13627" y="15889"/>
                              </a:cubicBezTo>
                              <a:cubicBezTo>
                                <a:pt x="13648" y="15892"/>
                                <a:pt x="13675" y="15896"/>
                                <a:pt x="13703" y="15899"/>
                              </a:cubicBezTo>
                              <a:cubicBezTo>
                                <a:pt x="13708" y="15899"/>
                                <a:pt x="13713" y="15899"/>
                                <a:pt x="13713" y="15899"/>
                              </a:cubicBezTo>
                              <a:cubicBezTo>
                                <a:pt x="13681" y="15907"/>
                                <a:pt x="13654" y="15910"/>
                                <a:pt x="13632" y="15914"/>
                              </a:cubicBezTo>
                              <a:cubicBezTo>
                                <a:pt x="13562" y="15924"/>
                                <a:pt x="13486" y="15924"/>
                                <a:pt x="13415" y="15921"/>
                              </a:cubicBezTo>
                              <a:cubicBezTo>
                                <a:pt x="13377" y="15917"/>
                                <a:pt x="13339" y="15914"/>
                                <a:pt x="13301" y="15907"/>
                              </a:cubicBezTo>
                              <a:cubicBezTo>
                                <a:pt x="13258" y="15899"/>
                                <a:pt x="13209" y="15885"/>
                                <a:pt x="13177" y="15871"/>
                              </a:cubicBezTo>
                              <a:cubicBezTo>
                                <a:pt x="13155" y="15864"/>
                                <a:pt x="13139" y="15854"/>
                                <a:pt x="13128" y="15850"/>
                              </a:cubicBezTo>
                              <a:cubicBezTo>
                                <a:pt x="13112" y="15843"/>
                                <a:pt x="13106" y="15840"/>
                                <a:pt x="13101" y="15843"/>
                              </a:cubicBezTo>
                              <a:lnTo>
                                <a:pt x="13101" y="15843"/>
                              </a:lnTo>
                              <a:lnTo>
                                <a:pt x="13101" y="15847"/>
                              </a:lnTo>
                              <a:cubicBezTo>
                                <a:pt x="13101" y="15854"/>
                                <a:pt x="13128" y="15871"/>
                                <a:pt x="13166" y="15885"/>
                              </a:cubicBezTo>
                              <a:cubicBezTo>
                                <a:pt x="13177" y="15892"/>
                                <a:pt x="13193" y="15896"/>
                                <a:pt x="13209" y="15903"/>
                              </a:cubicBezTo>
                              <a:cubicBezTo>
                                <a:pt x="13220" y="15914"/>
                                <a:pt x="13236" y="15924"/>
                                <a:pt x="13253" y="15935"/>
                              </a:cubicBezTo>
                              <a:cubicBezTo>
                                <a:pt x="13280" y="15956"/>
                                <a:pt x="13318" y="15977"/>
                                <a:pt x="13356" y="15995"/>
                              </a:cubicBezTo>
                              <a:cubicBezTo>
                                <a:pt x="13404" y="16019"/>
                                <a:pt x="13480" y="16055"/>
                                <a:pt x="13589" y="16090"/>
                              </a:cubicBezTo>
                              <a:cubicBezTo>
                                <a:pt x="13573" y="16093"/>
                                <a:pt x="13556" y="16097"/>
                                <a:pt x="13535" y="16104"/>
                              </a:cubicBezTo>
                              <a:cubicBezTo>
                                <a:pt x="13518" y="16111"/>
                                <a:pt x="13502" y="16118"/>
                                <a:pt x="13486" y="16125"/>
                              </a:cubicBezTo>
                              <a:cubicBezTo>
                                <a:pt x="13470" y="16132"/>
                                <a:pt x="13448" y="16146"/>
                                <a:pt x="13432" y="16167"/>
                              </a:cubicBezTo>
                              <a:cubicBezTo>
                                <a:pt x="13410" y="16192"/>
                                <a:pt x="13399" y="16220"/>
                                <a:pt x="13399" y="16248"/>
                              </a:cubicBezTo>
                              <a:cubicBezTo>
                                <a:pt x="13399" y="16277"/>
                                <a:pt x="13410" y="16308"/>
                                <a:pt x="13432" y="16333"/>
                              </a:cubicBezTo>
                              <a:cubicBezTo>
                                <a:pt x="13448" y="16354"/>
                                <a:pt x="13475" y="16375"/>
                                <a:pt x="13502" y="16386"/>
                              </a:cubicBezTo>
                              <a:cubicBezTo>
                                <a:pt x="13507" y="16389"/>
                                <a:pt x="13513" y="16389"/>
                                <a:pt x="13518" y="16386"/>
                              </a:cubicBezTo>
                              <a:cubicBezTo>
                                <a:pt x="13518" y="16386"/>
                                <a:pt x="13518" y="16382"/>
                                <a:pt x="13518" y="16382"/>
                              </a:cubicBezTo>
                              <a:cubicBezTo>
                                <a:pt x="13524" y="16379"/>
                                <a:pt x="13524" y="16375"/>
                                <a:pt x="13535" y="16368"/>
                              </a:cubicBezTo>
                              <a:cubicBezTo>
                                <a:pt x="13551" y="16358"/>
                                <a:pt x="13567" y="16344"/>
                                <a:pt x="13589" y="16333"/>
                              </a:cubicBezTo>
                              <a:cubicBezTo>
                                <a:pt x="13621" y="16319"/>
                                <a:pt x="13659" y="16308"/>
                                <a:pt x="13697" y="16301"/>
                              </a:cubicBezTo>
                              <a:cubicBezTo>
                                <a:pt x="13730" y="16298"/>
                                <a:pt x="13773" y="16294"/>
                                <a:pt x="13827" y="16305"/>
                              </a:cubicBezTo>
                              <a:cubicBezTo>
                                <a:pt x="13816" y="16308"/>
                                <a:pt x="13800" y="16315"/>
                                <a:pt x="13784" y="16323"/>
                              </a:cubicBezTo>
                              <a:cubicBezTo>
                                <a:pt x="13751" y="16337"/>
                                <a:pt x="13692" y="16365"/>
                                <a:pt x="13632" y="16411"/>
                              </a:cubicBezTo>
                              <a:cubicBezTo>
                                <a:pt x="13583" y="16449"/>
                                <a:pt x="13540" y="16499"/>
                                <a:pt x="13513" y="16545"/>
                              </a:cubicBezTo>
                              <a:cubicBezTo>
                                <a:pt x="13486" y="16587"/>
                                <a:pt x="13475" y="16626"/>
                                <a:pt x="13475" y="16643"/>
                              </a:cubicBezTo>
                              <a:cubicBezTo>
                                <a:pt x="13470" y="16679"/>
                                <a:pt x="13470" y="16721"/>
                                <a:pt x="13475" y="16753"/>
                              </a:cubicBezTo>
                              <a:cubicBezTo>
                                <a:pt x="13480" y="16770"/>
                                <a:pt x="13486" y="16788"/>
                                <a:pt x="13491" y="16798"/>
                              </a:cubicBezTo>
                              <a:lnTo>
                                <a:pt x="13502" y="16820"/>
                              </a:lnTo>
                              <a:lnTo>
                                <a:pt x="13502" y="16809"/>
                              </a:lnTo>
                              <a:cubicBezTo>
                                <a:pt x="13502" y="16809"/>
                                <a:pt x="13502" y="16809"/>
                                <a:pt x="13507" y="16809"/>
                              </a:cubicBezTo>
                              <a:cubicBezTo>
                                <a:pt x="13518" y="16809"/>
                                <a:pt x="13518" y="16798"/>
                                <a:pt x="13518" y="16784"/>
                              </a:cubicBezTo>
                              <a:cubicBezTo>
                                <a:pt x="13524" y="16781"/>
                                <a:pt x="13524" y="16777"/>
                                <a:pt x="13529" y="16774"/>
                              </a:cubicBezTo>
                              <a:cubicBezTo>
                                <a:pt x="13556" y="16749"/>
                                <a:pt x="13616" y="16707"/>
                                <a:pt x="13681" y="16664"/>
                              </a:cubicBezTo>
                              <a:cubicBezTo>
                                <a:pt x="13735" y="16629"/>
                                <a:pt x="13800" y="16590"/>
                                <a:pt x="13860" y="16559"/>
                              </a:cubicBezTo>
                              <a:cubicBezTo>
                                <a:pt x="13925" y="16523"/>
                                <a:pt x="13979" y="16502"/>
                                <a:pt x="13984" y="16499"/>
                              </a:cubicBezTo>
                              <a:cubicBezTo>
                                <a:pt x="14017" y="16481"/>
                                <a:pt x="14060" y="16464"/>
                                <a:pt x="14098" y="16449"/>
                              </a:cubicBezTo>
                              <a:cubicBezTo>
                                <a:pt x="14131" y="16435"/>
                                <a:pt x="14163" y="16421"/>
                                <a:pt x="14180" y="16414"/>
                              </a:cubicBezTo>
                              <a:cubicBezTo>
                                <a:pt x="14190" y="16418"/>
                                <a:pt x="14207" y="16421"/>
                                <a:pt x="14218" y="16425"/>
                              </a:cubicBezTo>
                              <a:cubicBezTo>
                                <a:pt x="14277" y="16439"/>
                                <a:pt x="14358" y="16456"/>
                                <a:pt x="14445" y="16464"/>
                              </a:cubicBezTo>
                              <a:cubicBezTo>
                                <a:pt x="14505" y="16471"/>
                                <a:pt x="14570" y="16478"/>
                                <a:pt x="14629" y="16481"/>
                              </a:cubicBezTo>
                              <a:cubicBezTo>
                                <a:pt x="14716" y="16488"/>
                                <a:pt x="14797" y="16488"/>
                                <a:pt x="14879" y="16481"/>
                              </a:cubicBezTo>
                              <a:cubicBezTo>
                                <a:pt x="14895" y="16481"/>
                                <a:pt x="14911" y="16481"/>
                                <a:pt x="14933" y="16478"/>
                              </a:cubicBezTo>
                              <a:cubicBezTo>
                                <a:pt x="15085" y="16467"/>
                                <a:pt x="15242" y="16442"/>
                                <a:pt x="15388" y="16407"/>
                              </a:cubicBezTo>
                              <a:cubicBezTo>
                                <a:pt x="15459" y="16386"/>
                                <a:pt x="15524" y="16365"/>
                                <a:pt x="15567" y="16337"/>
                              </a:cubicBezTo>
                              <a:cubicBezTo>
                                <a:pt x="15605" y="16315"/>
                                <a:pt x="15632" y="16294"/>
                                <a:pt x="15659" y="16273"/>
                              </a:cubicBezTo>
                              <a:cubicBezTo>
                                <a:pt x="15670" y="16266"/>
                                <a:pt x="15681" y="16259"/>
                                <a:pt x="15686" y="16252"/>
                              </a:cubicBezTo>
                              <a:cubicBezTo>
                                <a:pt x="15724" y="16224"/>
                                <a:pt x="15757" y="16206"/>
                                <a:pt x="15789" y="16192"/>
                              </a:cubicBezTo>
                              <a:cubicBezTo>
                                <a:pt x="15806" y="16185"/>
                                <a:pt x="15817" y="16181"/>
                                <a:pt x="15827" y="16174"/>
                              </a:cubicBezTo>
                              <a:lnTo>
                                <a:pt x="15833" y="16174"/>
                              </a:lnTo>
                              <a:cubicBezTo>
                                <a:pt x="15838" y="16174"/>
                                <a:pt x="15844" y="16171"/>
                                <a:pt x="15849" y="16171"/>
                              </a:cubicBezTo>
                              <a:cubicBezTo>
                                <a:pt x="15860" y="16167"/>
                                <a:pt x="15865" y="16167"/>
                                <a:pt x="15876" y="16164"/>
                              </a:cubicBezTo>
                              <a:cubicBezTo>
                                <a:pt x="15963" y="16143"/>
                                <a:pt x="16071" y="16143"/>
                                <a:pt x="16191" y="16164"/>
                              </a:cubicBezTo>
                              <a:cubicBezTo>
                                <a:pt x="16299" y="16181"/>
                                <a:pt x="16402" y="16220"/>
                                <a:pt x="16483" y="16248"/>
                              </a:cubicBezTo>
                              <a:cubicBezTo>
                                <a:pt x="16575" y="16284"/>
                                <a:pt x="16651" y="16308"/>
                                <a:pt x="16705" y="16326"/>
                              </a:cubicBezTo>
                              <a:cubicBezTo>
                                <a:pt x="16754" y="16340"/>
                                <a:pt x="16781" y="16347"/>
                                <a:pt x="16787" y="16347"/>
                              </a:cubicBezTo>
                              <a:lnTo>
                                <a:pt x="16792" y="16351"/>
                              </a:lnTo>
                              <a:lnTo>
                                <a:pt x="16792" y="16351"/>
                              </a:lnTo>
                              <a:cubicBezTo>
                                <a:pt x="16787" y="16354"/>
                                <a:pt x="16787" y="16354"/>
                                <a:pt x="16781" y="16358"/>
                              </a:cubicBezTo>
                              <a:cubicBezTo>
                                <a:pt x="16722" y="16404"/>
                                <a:pt x="16673" y="16449"/>
                                <a:pt x="16635" y="16492"/>
                              </a:cubicBezTo>
                              <a:cubicBezTo>
                                <a:pt x="16624" y="16506"/>
                                <a:pt x="16619" y="16509"/>
                                <a:pt x="16619" y="16513"/>
                              </a:cubicBezTo>
                              <a:cubicBezTo>
                                <a:pt x="16613" y="16516"/>
                                <a:pt x="16613" y="16516"/>
                                <a:pt x="16613" y="16520"/>
                              </a:cubicBezTo>
                              <a:lnTo>
                                <a:pt x="16537" y="16573"/>
                              </a:lnTo>
                              <a:lnTo>
                                <a:pt x="16537" y="16573"/>
                              </a:lnTo>
                              <a:cubicBezTo>
                                <a:pt x="16527" y="16573"/>
                                <a:pt x="16472" y="16594"/>
                                <a:pt x="16429" y="16615"/>
                              </a:cubicBezTo>
                              <a:cubicBezTo>
                                <a:pt x="16413" y="16622"/>
                                <a:pt x="16396" y="16629"/>
                                <a:pt x="16375" y="16640"/>
                              </a:cubicBezTo>
                              <a:cubicBezTo>
                                <a:pt x="16353" y="16636"/>
                                <a:pt x="16321" y="16633"/>
                                <a:pt x="16272" y="16633"/>
                              </a:cubicBezTo>
                              <a:cubicBezTo>
                                <a:pt x="16191" y="16626"/>
                                <a:pt x="16060" y="16622"/>
                                <a:pt x="15903" y="16633"/>
                              </a:cubicBezTo>
                              <a:cubicBezTo>
                                <a:pt x="15887" y="16633"/>
                                <a:pt x="15865" y="16633"/>
                                <a:pt x="15849" y="16636"/>
                              </a:cubicBezTo>
                              <a:cubicBezTo>
                                <a:pt x="15795" y="16640"/>
                                <a:pt x="15703" y="16643"/>
                                <a:pt x="15594" y="16661"/>
                              </a:cubicBezTo>
                              <a:cubicBezTo>
                                <a:pt x="15459" y="16679"/>
                                <a:pt x="15340" y="16710"/>
                                <a:pt x="15242" y="16749"/>
                              </a:cubicBezTo>
                              <a:cubicBezTo>
                                <a:pt x="15182" y="16774"/>
                                <a:pt x="15128" y="16802"/>
                                <a:pt x="15085" y="16834"/>
                              </a:cubicBezTo>
                              <a:cubicBezTo>
                                <a:pt x="15041" y="16865"/>
                                <a:pt x="15003" y="16904"/>
                                <a:pt x="14971" y="16943"/>
                              </a:cubicBezTo>
                              <a:cubicBezTo>
                                <a:pt x="14960" y="16957"/>
                                <a:pt x="14955" y="16968"/>
                                <a:pt x="14944" y="16985"/>
                              </a:cubicBezTo>
                              <a:cubicBezTo>
                                <a:pt x="14922" y="17013"/>
                                <a:pt x="14906" y="17045"/>
                                <a:pt x="14895" y="17077"/>
                              </a:cubicBezTo>
                              <a:cubicBezTo>
                                <a:pt x="14890" y="17084"/>
                                <a:pt x="14890" y="17088"/>
                                <a:pt x="14884" y="17095"/>
                              </a:cubicBezTo>
                              <a:cubicBezTo>
                                <a:pt x="14884" y="17098"/>
                                <a:pt x="14884" y="17102"/>
                                <a:pt x="14884" y="17102"/>
                              </a:cubicBezTo>
                              <a:cubicBezTo>
                                <a:pt x="14868" y="17147"/>
                                <a:pt x="14868" y="17179"/>
                                <a:pt x="14868" y="17179"/>
                              </a:cubicBezTo>
                              <a:lnTo>
                                <a:pt x="14868" y="17193"/>
                              </a:lnTo>
                              <a:lnTo>
                                <a:pt x="14879" y="17183"/>
                              </a:lnTo>
                              <a:cubicBezTo>
                                <a:pt x="14884" y="17179"/>
                                <a:pt x="14900" y="17172"/>
                                <a:pt x="14933" y="17147"/>
                              </a:cubicBezTo>
                              <a:cubicBezTo>
                                <a:pt x="14982" y="17116"/>
                                <a:pt x="15052" y="17073"/>
                                <a:pt x="15139" y="17035"/>
                              </a:cubicBezTo>
                              <a:cubicBezTo>
                                <a:pt x="15226" y="16996"/>
                                <a:pt x="15329" y="16964"/>
                                <a:pt x="15421" y="16939"/>
                              </a:cubicBezTo>
                              <a:cubicBezTo>
                                <a:pt x="15437" y="16936"/>
                                <a:pt x="15448" y="16932"/>
                                <a:pt x="15464" y="16929"/>
                              </a:cubicBezTo>
                              <a:cubicBezTo>
                                <a:pt x="15470" y="16929"/>
                                <a:pt x="15480" y="16925"/>
                                <a:pt x="15486" y="16925"/>
                              </a:cubicBezTo>
                              <a:cubicBezTo>
                                <a:pt x="15508" y="16922"/>
                                <a:pt x="15524" y="16918"/>
                                <a:pt x="15545" y="16915"/>
                              </a:cubicBezTo>
                              <a:cubicBezTo>
                                <a:pt x="15583" y="16908"/>
                                <a:pt x="15611" y="16904"/>
                                <a:pt x="15627" y="16904"/>
                              </a:cubicBezTo>
                              <a:cubicBezTo>
                                <a:pt x="15648" y="16901"/>
                                <a:pt x="15676" y="16897"/>
                                <a:pt x="15703" y="16897"/>
                              </a:cubicBezTo>
                              <a:cubicBezTo>
                                <a:pt x="15714" y="16897"/>
                                <a:pt x="15724" y="16894"/>
                                <a:pt x="15735" y="16894"/>
                              </a:cubicBezTo>
                              <a:cubicBezTo>
                                <a:pt x="15746" y="16894"/>
                                <a:pt x="15762" y="16894"/>
                                <a:pt x="15773" y="16890"/>
                              </a:cubicBezTo>
                              <a:cubicBezTo>
                                <a:pt x="15800" y="16890"/>
                                <a:pt x="15822" y="16887"/>
                                <a:pt x="15844" y="16887"/>
                              </a:cubicBezTo>
                              <a:cubicBezTo>
                                <a:pt x="15849" y="16887"/>
                                <a:pt x="15860" y="16887"/>
                                <a:pt x="15865" y="16887"/>
                              </a:cubicBezTo>
                              <a:cubicBezTo>
                                <a:pt x="15876" y="16887"/>
                                <a:pt x="15882" y="16887"/>
                                <a:pt x="15892" y="16887"/>
                              </a:cubicBezTo>
                              <a:cubicBezTo>
                                <a:pt x="15903" y="16887"/>
                                <a:pt x="15914" y="16887"/>
                                <a:pt x="15919" y="16887"/>
                              </a:cubicBezTo>
                              <a:cubicBezTo>
                                <a:pt x="15903" y="16897"/>
                                <a:pt x="15892" y="16904"/>
                                <a:pt x="15876" y="16915"/>
                              </a:cubicBezTo>
                              <a:cubicBezTo>
                                <a:pt x="15789" y="16968"/>
                                <a:pt x="15703" y="17031"/>
                                <a:pt x="15600" y="17109"/>
                              </a:cubicBezTo>
                              <a:lnTo>
                                <a:pt x="15562" y="17137"/>
                              </a:lnTo>
                              <a:cubicBezTo>
                                <a:pt x="15480" y="17197"/>
                                <a:pt x="15361" y="17292"/>
                                <a:pt x="15226" y="17405"/>
                              </a:cubicBezTo>
                              <a:cubicBezTo>
                                <a:pt x="15171" y="17454"/>
                                <a:pt x="15117" y="17504"/>
                                <a:pt x="15063" y="17553"/>
                              </a:cubicBezTo>
                              <a:cubicBezTo>
                                <a:pt x="15063" y="17549"/>
                                <a:pt x="15058" y="17549"/>
                                <a:pt x="15058" y="17546"/>
                              </a:cubicBezTo>
                              <a:cubicBezTo>
                                <a:pt x="15052" y="17539"/>
                                <a:pt x="15047" y="17532"/>
                                <a:pt x="15041" y="17518"/>
                              </a:cubicBezTo>
                              <a:cubicBezTo>
                                <a:pt x="15031" y="17496"/>
                                <a:pt x="15025" y="17468"/>
                                <a:pt x="15031" y="17440"/>
                              </a:cubicBezTo>
                              <a:cubicBezTo>
                                <a:pt x="15031" y="17437"/>
                                <a:pt x="15031" y="17429"/>
                                <a:pt x="15036" y="17422"/>
                              </a:cubicBezTo>
                              <a:lnTo>
                                <a:pt x="15047" y="17373"/>
                              </a:lnTo>
                              <a:lnTo>
                                <a:pt x="14993" y="17380"/>
                              </a:lnTo>
                              <a:lnTo>
                                <a:pt x="14966" y="17384"/>
                              </a:lnTo>
                              <a:cubicBezTo>
                                <a:pt x="14955" y="17387"/>
                                <a:pt x="14933" y="17391"/>
                                <a:pt x="14911" y="17398"/>
                              </a:cubicBezTo>
                              <a:cubicBezTo>
                                <a:pt x="14890" y="17405"/>
                                <a:pt x="14835" y="17426"/>
                                <a:pt x="14825" y="17461"/>
                              </a:cubicBezTo>
                              <a:cubicBezTo>
                                <a:pt x="14814" y="17486"/>
                                <a:pt x="14819" y="17511"/>
                                <a:pt x="14825" y="17532"/>
                              </a:cubicBezTo>
                              <a:cubicBezTo>
                                <a:pt x="14825" y="17535"/>
                                <a:pt x="14825" y="17539"/>
                                <a:pt x="14830" y="17542"/>
                              </a:cubicBezTo>
                              <a:cubicBezTo>
                                <a:pt x="14835" y="17553"/>
                                <a:pt x="14835" y="17567"/>
                                <a:pt x="14841" y="17578"/>
                              </a:cubicBezTo>
                              <a:cubicBezTo>
                                <a:pt x="14830" y="17571"/>
                                <a:pt x="14819" y="17567"/>
                                <a:pt x="14808" y="17560"/>
                              </a:cubicBezTo>
                              <a:lnTo>
                                <a:pt x="14792" y="17553"/>
                              </a:lnTo>
                              <a:cubicBezTo>
                                <a:pt x="14776" y="17542"/>
                                <a:pt x="14743" y="17528"/>
                                <a:pt x="14716" y="17511"/>
                              </a:cubicBezTo>
                              <a:cubicBezTo>
                                <a:pt x="14678" y="17489"/>
                                <a:pt x="14640" y="17458"/>
                                <a:pt x="14608" y="17433"/>
                              </a:cubicBezTo>
                              <a:cubicBezTo>
                                <a:pt x="14570" y="17405"/>
                                <a:pt x="14532" y="17377"/>
                                <a:pt x="14505" y="17348"/>
                              </a:cubicBezTo>
                              <a:lnTo>
                                <a:pt x="14499" y="17345"/>
                              </a:lnTo>
                              <a:cubicBezTo>
                                <a:pt x="14489" y="17334"/>
                                <a:pt x="14483" y="17327"/>
                                <a:pt x="14478" y="17317"/>
                              </a:cubicBezTo>
                              <a:cubicBezTo>
                                <a:pt x="14472" y="17306"/>
                                <a:pt x="14467" y="17299"/>
                                <a:pt x="14467" y="17288"/>
                              </a:cubicBezTo>
                              <a:cubicBezTo>
                                <a:pt x="14467" y="17285"/>
                                <a:pt x="14467" y="17285"/>
                                <a:pt x="14467" y="17281"/>
                              </a:cubicBezTo>
                              <a:cubicBezTo>
                                <a:pt x="14467" y="17274"/>
                                <a:pt x="14472" y="17271"/>
                                <a:pt x="14461" y="17267"/>
                              </a:cubicBezTo>
                              <a:cubicBezTo>
                                <a:pt x="14461" y="17264"/>
                                <a:pt x="14461" y="17264"/>
                                <a:pt x="14461" y="17260"/>
                              </a:cubicBezTo>
                              <a:cubicBezTo>
                                <a:pt x="14461" y="17257"/>
                                <a:pt x="14461" y="17250"/>
                                <a:pt x="14456" y="17250"/>
                              </a:cubicBezTo>
                              <a:cubicBezTo>
                                <a:pt x="14451" y="17250"/>
                                <a:pt x="14445" y="17253"/>
                                <a:pt x="14445" y="17257"/>
                              </a:cubicBezTo>
                              <a:cubicBezTo>
                                <a:pt x="14445" y="17264"/>
                                <a:pt x="14440" y="17274"/>
                                <a:pt x="14440" y="17288"/>
                              </a:cubicBezTo>
                              <a:cubicBezTo>
                                <a:pt x="14440" y="17288"/>
                                <a:pt x="14440" y="17292"/>
                                <a:pt x="14440" y="17292"/>
                              </a:cubicBezTo>
                              <a:lnTo>
                                <a:pt x="14440" y="17292"/>
                              </a:lnTo>
                              <a:cubicBezTo>
                                <a:pt x="14440" y="17299"/>
                                <a:pt x="14434" y="17306"/>
                                <a:pt x="14434" y="17317"/>
                              </a:cubicBezTo>
                              <a:cubicBezTo>
                                <a:pt x="14429" y="17338"/>
                                <a:pt x="14418" y="17408"/>
                                <a:pt x="14456" y="17486"/>
                              </a:cubicBezTo>
                              <a:lnTo>
                                <a:pt x="14461" y="17493"/>
                              </a:lnTo>
                              <a:cubicBezTo>
                                <a:pt x="14478" y="17521"/>
                                <a:pt x="14494" y="17549"/>
                                <a:pt x="14494" y="17581"/>
                              </a:cubicBezTo>
                              <a:cubicBezTo>
                                <a:pt x="14494" y="17592"/>
                                <a:pt x="14494" y="17602"/>
                                <a:pt x="14499" y="17609"/>
                              </a:cubicBezTo>
                              <a:lnTo>
                                <a:pt x="14499" y="17609"/>
                              </a:lnTo>
                              <a:lnTo>
                                <a:pt x="14499" y="17609"/>
                              </a:lnTo>
                              <a:cubicBezTo>
                                <a:pt x="14494" y="17609"/>
                                <a:pt x="14483" y="17602"/>
                                <a:pt x="14478" y="17602"/>
                              </a:cubicBezTo>
                              <a:cubicBezTo>
                                <a:pt x="14472" y="17599"/>
                                <a:pt x="14467" y="17599"/>
                                <a:pt x="14461" y="17595"/>
                              </a:cubicBezTo>
                              <a:cubicBezTo>
                                <a:pt x="14445" y="17588"/>
                                <a:pt x="14429" y="17585"/>
                                <a:pt x="14413" y="17581"/>
                              </a:cubicBezTo>
                              <a:cubicBezTo>
                                <a:pt x="14391" y="17578"/>
                                <a:pt x="14369" y="17578"/>
                                <a:pt x="14348" y="17585"/>
                              </a:cubicBezTo>
                              <a:cubicBezTo>
                                <a:pt x="14331" y="17588"/>
                                <a:pt x="14288" y="17599"/>
                                <a:pt x="14255" y="17616"/>
                              </a:cubicBezTo>
                              <a:cubicBezTo>
                                <a:pt x="14228" y="17630"/>
                                <a:pt x="14223" y="17652"/>
                                <a:pt x="14223" y="17669"/>
                              </a:cubicBezTo>
                              <a:cubicBezTo>
                                <a:pt x="14223" y="17673"/>
                                <a:pt x="14223" y="17676"/>
                                <a:pt x="14223" y="17680"/>
                              </a:cubicBezTo>
                              <a:lnTo>
                                <a:pt x="14218" y="17680"/>
                              </a:lnTo>
                              <a:lnTo>
                                <a:pt x="14218" y="17680"/>
                              </a:lnTo>
                              <a:cubicBezTo>
                                <a:pt x="14207" y="17683"/>
                                <a:pt x="14201" y="17683"/>
                                <a:pt x="14201" y="17687"/>
                              </a:cubicBezTo>
                              <a:lnTo>
                                <a:pt x="14201" y="17690"/>
                              </a:lnTo>
                              <a:lnTo>
                                <a:pt x="14201" y="17694"/>
                              </a:lnTo>
                              <a:cubicBezTo>
                                <a:pt x="14201" y="17697"/>
                                <a:pt x="14212" y="17697"/>
                                <a:pt x="14223" y="17697"/>
                              </a:cubicBezTo>
                              <a:cubicBezTo>
                                <a:pt x="14228" y="17697"/>
                                <a:pt x="14228" y="17697"/>
                                <a:pt x="14234" y="17697"/>
                              </a:cubicBezTo>
                              <a:cubicBezTo>
                                <a:pt x="14245" y="17697"/>
                                <a:pt x="14261" y="17697"/>
                                <a:pt x="14283" y="17708"/>
                              </a:cubicBezTo>
                              <a:cubicBezTo>
                                <a:pt x="14304" y="17715"/>
                                <a:pt x="14320" y="17729"/>
                                <a:pt x="14331" y="17740"/>
                              </a:cubicBezTo>
                              <a:cubicBezTo>
                                <a:pt x="14342" y="17754"/>
                                <a:pt x="14353" y="17768"/>
                                <a:pt x="14358" y="17786"/>
                              </a:cubicBezTo>
                              <a:cubicBezTo>
                                <a:pt x="14364" y="17796"/>
                                <a:pt x="14364" y="17810"/>
                                <a:pt x="14369" y="17831"/>
                              </a:cubicBezTo>
                              <a:cubicBezTo>
                                <a:pt x="14369" y="17842"/>
                                <a:pt x="14375" y="17853"/>
                                <a:pt x="14375" y="17863"/>
                              </a:cubicBezTo>
                              <a:cubicBezTo>
                                <a:pt x="14380" y="17902"/>
                                <a:pt x="14391" y="17941"/>
                                <a:pt x="14407" y="17979"/>
                              </a:cubicBezTo>
                              <a:cubicBezTo>
                                <a:pt x="14440" y="18064"/>
                                <a:pt x="14499" y="18149"/>
                                <a:pt x="14543" y="18194"/>
                              </a:cubicBezTo>
                              <a:cubicBezTo>
                                <a:pt x="14543" y="18194"/>
                                <a:pt x="14543" y="18198"/>
                                <a:pt x="14548" y="18198"/>
                              </a:cubicBezTo>
                              <a:cubicBezTo>
                                <a:pt x="14532" y="18219"/>
                                <a:pt x="14510" y="18251"/>
                                <a:pt x="14483" y="18293"/>
                              </a:cubicBezTo>
                              <a:cubicBezTo>
                                <a:pt x="14461" y="18328"/>
                                <a:pt x="14429" y="18371"/>
                                <a:pt x="14407" y="18413"/>
                              </a:cubicBezTo>
                              <a:cubicBezTo>
                                <a:pt x="14348" y="18508"/>
                                <a:pt x="14299" y="18589"/>
                                <a:pt x="14261" y="18663"/>
                              </a:cubicBezTo>
                              <a:cubicBezTo>
                                <a:pt x="14234" y="18713"/>
                                <a:pt x="14212" y="18759"/>
                                <a:pt x="14196" y="18804"/>
                              </a:cubicBezTo>
                              <a:cubicBezTo>
                                <a:pt x="14196" y="18794"/>
                                <a:pt x="14190" y="18783"/>
                                <a:pt x="14190" y="18769"/>
                              </a:cubicBezTo>
                              <a:cubicBezTo>
                                <a:pt x="14185" y="18734"/>
                                <a:pt x="14174" y="18695"/>
                                <a:pt x="14163" y="18646"/>
                              </a:cubicBezTo>
                              <a:cubicBezTo>
                                <a:pt x="14142" y="18529"/>
                                <a:pt x="14125" y="18392"/>
                                <a:pt x="14125" y="18283"/>
                              </a:cubicBezTo>
                              <a:cubicBezTo>
                                <a:pt x="14125" y="18226"/>
                                <a:pt x="14125" y="18131"/>
                                <a:pt x="14136" y="18018"/>
                              </a:cubicBezTo>
                              <a:cubicBezTo>
                                <a:pt x="14142" y="17955"/>
                                <a:pt x="14147" y="17895"/>
                                <a:pt x="14158" y="17835"/>
                              </a:cubicBezTo>
                              <a:lnTo>
                                <a:pt x="14158" y="17821"/>
                              </a:lnTo>
                              <a:cubicBezTo>
                                <a:pt x="14169" y="17761"/>
                                <a:pt x="14174" y="17697"/>
                                <a:pt x="14180" y="17630"/>
                              </a:cubicBezTo>
                              <a:cubicBezTo>
                                <a:pt x="14180" y="17592"/>
                                <a:pt x="14180" y="17553"/>
                                <a:pt x="14180" y="17514"/>
                              </a:cubicBezTo>
                              <a:cubicBezTo>
                                <a:pt x="14180" y="17482"/>
                                <a:pt x="14180" y="17451"/>
                                <a:pt x="14180" y="17419"/>
                              </a:cubicBezTo>
                              <a:cubicBezTo>
                                <a:pt x="14180" y="17355"/>
                                <a:pt x="14190" y="17292"/>
                                <a:pt x="14212" y="17218"/>
                              </a:cubicBezTo>
                              <a:cubicBezTo>
                                <a:pt x="14218" y="17200"/>
                                <a:pt x="14223" y="17186"/>
                                <a:pt x="14228" y="17169"/>
                              </a:cubicBezTo>
                              <a:cubicBezTo>
                                <a:pt x="14255" y="17084"/>
                                <a:pt x="14283" y="16999"/>
                                <a:pt x="14320" y="16936"/>
                              </a:cubicBezTo>
                              <a:cubicBezTo>
                                <a:pt x="14342" y="16904"/>
                                <a:pt x="14358" y="16894"/>
                                <a:pt x="14364" y="16887"/>
                              </a:cubicBezTo>
                              <a:cubicBezTo>
                                <a:pt x="14391" y="16894"/>
                                <a:pt x="14418" y="16904"/>
                                <a:pt x="14434" y="16915"/>
                              </a:cubicBezTo>
                              <a:cubicBezTo>
                                <a:pt x="14445" y="16922"/>
                                <a:pt x="14461" y="16929"/>
                                <a:pt x="14472" y="16939"/>
                              </a:cubicBezTo>
                              <a:cubicBezTo>
                                <a:pt x="14478" y="16943"/>
                                <a:pt x="14483" y="16947"/>
                                <a:pt x="14489" y="16950"/>
                              </a:cubicBezTo>
                              <a:lnTo>
                                <a:pt x="14494" y="16957"/>
                              </a:lnTo>
                              <a:cubicBezTo>
                                <a:pt x="14494" y="16961"/>
                                <a:pt x="14505" y="16964"/>
                                <a:pt x="14510" y="16968"/>
                              </a:cubicBezTo>
                              <a:cubicBezTo>
                                <a:pt x="14521" y="16975"/>
                                <a:pt x="14543" y="16971"/>
                                <a:pt x="14554" y="16964"/>
                              </a:cubicBezTo>
                              <a:cubicBezTo>
                                <a:pt x="14559" y="16964"/>
                                <a:pt x="14564" y="16957"/>
                                <a:pt x="14575" y="16947"/>
                              </a:cubicBezTo>
                              <a:cubicBezTo>
                                <a:pt x="14581" y="16939"/>
                                <a:pt x="14592" y="16932"/>
                                <a:pt x="14597" y="16925"/>
                              </a:cubicBezTo>
                              <a:cubicBezTo>
                                <a:pt x="14608" y="16911"/>
                                <a:pt x="14619" y="16901"/>
                                <a:pt x="14624" y="16894"/>
                              </a:cubicBezTo>
                              <a:cubicBezTo>
                                <a:pt x="14635" y="16880"/>
                                <a:pt x="14646" y="16862"/>
                                <a:pt x="14657" y="16848"/>
                              </a:cubicBezTo>
                              <a:cubicBezTo>
                                <a:pt x="14667" y="16830"/>
                                <a:pt x="14673" y="16813"/>
                                <a:pt x="14673" y="16795"/>
                              </a:cubicBezTo>
                              <a:cubicBezTo>
                                <a:pt x="14673" y="16777"/>
                                <a:pt x="14667" y="16763"/>
                                <a:pt x="14657" y="16753"/>
                              </a:cubicBezTo>
                              <a:cubicBezTo>
                                <a:pt x="14651" y="16746"/>
                                <a:pt x="14640" y="16742"/>
                                <a:pt x="14635" y="16742"/>
                              </a:cubicBezTo>
                              <a:cubicBezTo>
                                <a:pt x="14619" y="16731"/>
                                <a:pt x="14586" y="16724"/>
                                <a:pt x="14554" y="16721"/>
                              </a:cubicBezTo>
                              <a:cubicBezTo>
                                <a:pt x="14543" y="16721"/>
                                <a:pt x="14532" y="16717"/>
                                <a:pt x="14521" y="16717"/>
                              </a:cubicBezTo>
                              <a:cubicBezTo>
                                <a:pt x="14483" y="16714"/>
                                <a:pt x="14440" y="16717"/>
                                <a:pt x="14396" y="16728"/>
                              </a:cubicBezTo>
                              <a:cubicBezTo>
                                <a:pt x="14380" y="16724"/>
                                <a:pt x="14369" y="16728"/>
                                <a:pt x="14364" y="16731"/>
                              </a:cubicBezTo>
                              <a:lnTo>
                                <a:pt x="14364" y="16731"/>
                              </a:lnTo>
                              <a:lnTo>
                                <a:pt x="14364" y="16731"/>
                              </a:lnTo>
                              <a:cubicBezTo>
                                <a:pt x="14315" y="16742"/>
                                <a:pt x="14261" y="16763"/>
                                <a:pt x="14218" y="16791"/>
                              </a:cubicBezTo>
                              <a:cubicBezTo>
                                <a:pt x="14174" y="16816"/>
                                <a:pt x="14125" y="16848"/>
                                <a:pt x="14077" y="16890"/>
                              </a:cubicBezTo>
                              <a:cubicBezTo>
                                <a:pt x="14033" y="16922"/>
                                <a:pt x="13995" y="16961"/>
                                <a:pt x="13952" y="17006"/>
                              </a:cubicBezTo>
                              <a:cubicBezTo>
                                <a:pt x="13887" y="17080"/>
                                <a:pt x="13827" y="17172"/>
                                <a:pt x="13789" y="17264"/>
                              </a:cubicBezTo>
                              <a:cubicBezTo>
                                <a:pt x="13762" y="17331"/>
                                <a:pt x="13713" y="17475"/>
                                <a:pt x="13708" y="17662"/>
                              </a:cubicBezTo>
                              <a:cubicBezTo>
                                <a:pt x="13708" y="17712"/>
                                <a:pt x="13708" y="17768"/>
                                <a:pt x="13719" y="17831"/>
                              </a:cubicBezTo>
                              <a:cubicBezTo>
                                <a:pt x="13724" y="17948"/>
                                <a:pt x="13746" y="18064"/>
                                <a:pt x="13784" y="18173"/>
                              </a:cubicBezTo>
                              <a:cubicBezTo>
                                <a:pt x="13789" y="18198"/>
                                <a:pt x="13795" y="18223"/>
                                <a:pt x="13806" y="18247"/>
                              </a:cubicBezTo>
                              <a:cubicBezTo>
                                <a:pt x="13816" y="18290"/>
                                <a:pt x="13833" y="18335"/>
                                <a:pt x="13844" y="18378"/>
                              </a:cubicBezTo>
                              <a:cubicBezTo>
                                <a:pt x="13892" y="18540"/>
                                <a:pt x="13936" y="18706"/>
                                <a:pt x="13963" y="18861"/>
                              </a:cubicBezTo>
                              <a:cubicBezTo>
                                <a:pt x="13974" y="18938"/>
                                <a:pt x="13984" y="19019"/>
                                <a:pt x="13990" y="19108"/>
                              </a:cubicBezTo>
                              <a:cubicBezTo>
                                <a:pt x="13990" y="19245"/>
                                <a:pt x="13984" y="19351"/>
                                <a:pt x="13979" y="19397"/>
                              </a:cubicBezTo>
                              <a:cubicBezTo>
                                <a:pt x="13952" y="19368"/>
                                <a:pt x="13919" y="19344"/>
                                <a:pt x="13892" y="19319"/>
                              </a:cubicBezTo>
                              <a:cubicBezTo>
                                <a:pt x="13838" y="19273"/>
                                <a:pt x="13562" y="19019"/>
                                <a:pt x="13236" y="18737"/>
                              </a:cubicBezTo>
                              <a:cubicBezTo>
                                <a:pt x="13074" y="18596"/>
                                <a:pt x="12895" y="18445"/>
                                <a:pt x="12732" y="18307"/>
                              </a:cubicBezTo>
                              <a:cubicBezTo>
                                <a:pt x="12732" y="18307"/>
                                <a:pt x="12732" y="18307"/>
                                <a:pt x="12732" y="18307"/>
                              </a:cubicBezTo>
                              <a:cubicBezTo>
                                <a:pt x="12732" y="18307"/>
                                <a:pt x="12738" y="18307"/>
                                <a:pt x="12749" y="18311"/>
                              </a:cubicBezTo>
                              <a:cubicBezTo>
                                <a:pt x="12749" y="18314"/>
                                <a:pt x="12754" y="18314"/>
                                <a:pt x="12759" y="18314"/>
                              </a:cubicBezTo>
                              <a:cubicBezTo>
                                <a:pt x="12770" y="18318"/>
                                <a:pt x="12787" y="18318"/>
                                <a:pt x="12808" y="18318"/>
                              </a:cubicBezTo>
                              <a:cubicBezTo>
                                <a:pt x="12830" y="18318"/>
                                <a:pt x="12862" y="18314"/>
                                <a:pt x="12890" y="18311"/>
                              </a:cubicBezTo>
                              <a:cubicBezTo>
                                <a:pt x="12906" y="18307"/>
                                <a:pt x="12917" y="18307"/>
                                <a:pt x="12933" y="18304"/>
                              </a:cubicBezTo>
                              <a:cubicBezTo>
                                <a:pt x="12949" y="18300"/>
                                <a:pt x="12971" y="18300"/>
                                <a:pt x="12998" y="18300"/>
                              </a:cubicBezTo>
                              <a:cubicBezTo>
                                <a:pt x="13030" y="18304"/>
                                <a:pt x="13063" y="18311"/>
                                <a:pt x="13095" y="18328"/>
                              </a:cubicBezTo>
                              <a:cubicBezTo>
                                <a:pt x="13112" y="18335"/>
                                <a:pt x="13123" y="18343"/>
                                <a:pt x="13139" y="18350"/>
                              </a:cubicBezTo>
                              <a:lnTo>
                                <a:pt x="13177" y="18367"/>
                              </a:lnTo>
                              <a:lnTo>
                                <a:pt x="13188" y="18371"/>
                              </a:lnTo>
                              <a:lnTo>
                                <a:pt x="13209" y="18339"/>
                              </a:lnTo>
                              <a:cubicBezTo>
                                <a:pt x="13220" y="18318"/>
                                <a:pt x="13220" y="18297"/>
                                <a:pt x="13215" y="18272"/>
                              </a:cubicBezTo>
                              <a:cubicBezTo>
                                <a:pt x="13209" y="18258"/>
                                <a:pt x="13204" y="18244"/>
                                <a:pt x="13193" y="18233"/>
                              </a:cubicBezTo>
                              <a:cubicBezTo>
                                <a:pt x="13166" y="18202"/>
                                <a:pt x="13117" y="18173"/>
                                <a:pt x="13074" y="18163"/>
                              </a:cubicBezTo>
                              <a:cubicBezTo>
                                <a:pt x="13090" y="18163"/>
                                <a:pt x="13106" y="18163"/>
                                <a:pt x="13133" y="18156"/>
                              </a:cubicBezTo>
                              <a:cubicBezTo>
                                <a:pt x="13155" y="18152"/>
                                <a:pt x="13182" y="18145"/>
                                <a:pt x="13204" y="18142"/>
                              </a:cubicBezTo>
                              <a:lnTo>
                                <a:pt x="13220" y="18138"/>
                              </a:lnTo>
                              <a:cubicBezTo>
                                <a:pt x="13258" y="18127"/>
                                <a:pt x="13301" y="18117"/>
                                <a:pt x="13334" y="18113"/>
                              </a:cubicBezTo>
                              <a:cubicBezTo>
                                <a:pt x="13372" y="18110"/>
                                <a:pt x="13404" y="18117"/>
                                <a:pt x="13415" y="18117"/>
                              </a:cubicBezTo>
                              <a:cubicBezTo>
                                <a:pt x="13437" y="18120"/>
                                <a:pt x="13459" y="18127"/>
                                <a:pt x="13480" y="18131"/>
                              </a:cubicBezTo>
                              <a:cubicBezTo>
                                <a:pt x="13491" y="18135"/>
                                <a:pt x="13497" y="18135"/>
                                <a:pt x="13507" y="18138"/>
                              </a:cubicBezTo>
                              <a:cubicBezTo>
                                <a:pt x="13524" y="18142"/>
                                <a:pt x="13529" y="18145"/>
                                <a:pt x="13535" y="18149"/>
                              </a:cubicBezTo>
                              <a:cubicBezTo>
                                <a:pt x="13535" y="18149"/>
                                <a:pt x="13540" y="18152"/>
                                <a:pt x="13540" y="18152"/>
                              </a:cubicBezTo>
                              <a:cubicBezTo>
                                <a:pt x="13545" y="18156"/>
                                <a:pt x="13545" y="18156"/>
                                <a:pt x="13551" y="18156"/>
                              </a:cubicBezTo>
                              <a:cubicBezTo>
                                <a:pt x="13556" y="18156"/>
                                <a:pt x="13556" y="18156"/>
                                <a:pt x="13556" y="18152"/>
                              </a:cubicBezTo>
                              <a:cubicBezTo>
                                <a:pt x="13562" y="18149"/>
                                <a:pt x="13562" y="18142"/>
                                <a:pt x="13556" y="18138"/>
                              </a:cubicBezTo>
                              <a:lnTo>
                                <a:pt x="13556" y="18138"/>
                              </a:lnTo>
                              <a:cubicBezTo>
                                <a:pt x="13556" y="18135"/>
                                <a:pt x="13556" y="18131"/>
                                <a:pt x="13556" y="18127"/>
                              </a:cubicBezTo>
                              <a:cubicBezTo>
                                <a:pt x="13556" y="18127"/>
                                <a:pt x="13556" y="18127"/>
                                <a:pt x="13556" y="18124"/>
                              </a:cubicBezTo>
                              <a:cubicBezTo>
                                <a:pt x="13562" y="18142"/>
                                <a:pt x="13562" y="18142"/>
                                <a:pt x="13567" y="18142"/>
                              </a:cubicBezTo>
                              <a:cubicBezTo>
                                <a:pt x="13572" y="18142"/>
                                <a:pt x="13572" y="18142"/>
                                <a:pt x="13567" y="18089"/>
                              </a:cubicBezTo>
                              <a:cubicBezTo>
                                <a:pt x="13572" y="18075"/>
                                <a:pt x="13578" y="18057"/>
                                <a:pt x="13567" y="18036"/>
                              </a:cubicBezTo>
                              <a:cubicBezTo>
                                <a:pt x="13562" y="18018"/>
                                <a:pt x="13551" y="18004"/>
                                <a:pt x="13529" y="17983"/>
                              </a:cubicBezTo>
                              <a:cubicBezTo>
                                <a:pt x="13513" y="17969"/>
                                <a:pt x="13497" y="17955"/>
                                <a:pt x="13480" y="17944"/>
                              </a:cubicBezTo>
                              <a:cubicBezTo>
                                <a:pt x="13448" y="17923"/>
                                <a:pt x="13415" y="17905"/>
                                <a:pt x="13394" y="17898"/>
                              </a:cubicBezTo>
                              <a:cubicBezTo>
                                <a:pt x="13372" y="17888"/>
                                <a:pt x="13339" y="17881"/>
                                <a:pt x="13312" y="17877"/>
                              </a:cubicBezTo>
                              <a:cubicBezTo>
                                <a:pt x="13323" y="17870"/>
                                <a:pt x="13334" y="17867"/>
                                <a:pt x="13345" y="17856"/>
                              </a:cubicBezTo>
                              <a:cubicBezTo>
                                <a:pt x="13356" y="17845"/>
                                <a:pt x="13383" y="17821"/>
                                <a:pt x="13383" y="17789"/>
                              </a:cubicBezTo>
                              <a:cubicBezTo>
                                <a:pt x="13383" y="17771"/>
                                <a:pt x="13372" y="17757"/>
                                <a:pt x="13356" y="17747"/>
                              </a:cubicBezTo>
                              <a:cubicBezTo>
                                <a:pt x="13339" y="17736"/>
                                <a:pt x="13318" y="17729"/>
                                <a:pt x="13291" y="17722"/>
                              </a:cubicBezTo>
                              <a:cubicBezTo>
                                <a:pt x="13258" y="17715"/>
                                <a:pt x="13226" y="17708"/>
                                <a:pt x="13193" y="17704"/>
                              </a:cubicBezTo>
                              <a:cubicBezTo>
                                <a:pt x="13198" y="17697"/>
                                <a:pt x="13209" y="17694"/>
                                <a:pt x="13220" y="17687"/>
                              </a:cubicBezTo>
                              <a:cubicBezTo>
                                <a:pt x="13231" y="17683"/>
                                <a:pt x="13242" y="17680"/>
                                <a:pt x="13253" y="17680"/>
                              </a:cubicBezTo>
                              <a:cubicBezTo>
                                <a:pt x="13264" y="17680"/>
                                <a:pt x="13280" y="17676"/>
                                <a:pt x="13296" y="17676"/>
                              </a:cubicBezTo>
                              <a:lnTo>
                                <a:pt x="13312" y="17676"/>
                              </a:lnTo>
                              <a:cubicBezTo>
                                <a:pt x="13329" y="17676"/>
                                <a:pt x="13339" y="17676"/>
                                <a:pt x="13345" y="17673"/>
                              </a:cubicBezTo>
                              <a:cubicBezTo>
                                <a:pt x="13350" y="17673"/>
                                <a:pt x="13350" y="17673"/>
                                <a:pt x="13356" y="17673"/>
                              </a:cubicBezTo>
                              <a:lnTo>
                                <a:pt x="13367" y="17669"/>
                              </a:lnTo>
                              <a:cubicBezTo>
                                <a:pt x="13377" y="17666"/>
                                <a:pt x="13383" y="17659"/>
                                <a:pt x="13383" y="17652"/>
                              </a:cubicBezTo>
                              <a:cubicBezTo>
                                <a:pt x="13383" y="17648"/>
                                <a:pt x="13383" y="17645"/>
                                <a:pt x="13377" y="17641"/>
                              </a:cubicBezTo>
                              <a:cubicBezTo>
                                <a:pt x="13377" y="17637"/>
                                <a:pt x="13372" y="17637"/>
                                <a:pt x="13372" y="17634"/>
                              </a:cubicBezTo>
                              <a:lnTo>
                                <a:pt x="13345" y="17609"/>
                              </a:lnTo>
                              <a:cubicBezTo>
                                <a:pt x="13318" y="17585"/>
                                <a:pt x="13296" y="17570"/>
                                <a:pt x="13285" y="17563"/>
                              </a:cubicBezTo>
                              <a:cubicBezTo>
                                <a:pt x="13280" y="17560"/>
                                <a:pt x="13274" y="17560"/>
                                <a:pt x="13269" y="17556"/>
                              </a:cubicBezTo>
                              <a:cubicBezTo>
                                <a:pt x="13285" y="17553"/>
                                <a:pt x="13301" y="17542"/>
                                <a:pt x="13323" y="17528"/>
                              </a:cubicBezTo>
                              <a:cubicBezTo>
                                <a:pt x="13339" y="17514"/>
                                <a:pt x="13350" y="17500"/>
                                <a:pt x="13367" y="17482"/>
                              </a:cubicBezTo>
                              <a:cubicBezTo>
                                <a:pt x="13372" y="17479"/>
                                <a:pt x="13372" y="17475"/>
                                <a:pt x="13377" y="17472"/>
                              </a:cubicBezTo>
                              <a:cubicBezTo>
                                <a:pt x="13394" y="17451"/>
                                <a:pt x="13410" y="17437"/>
                                <a:pt x="13432" y="17429"/>
                              </a:cubicBezTo>
                              <a:cubicBezTo>
                                <a:pt x="13459" y="17419"/>
                                <a:pt x="13502" y="17408"/>
                                <a:pt x="13556" y="17405"/>
                              </a:cubicBezTo>
                              <a:lnTo>
                                <a:pt x="13648" y="17394"/>
                              </a:lnTo>
                              <a:cubicBezTo>
                                <a:pt x="13654" y="17394"/>
                                <a:pt x="13659" y="17394"/>
                                <a:pt x="13659" y="17391"/>
                              </a:cubicBezTo>
                              <a:cubicBezTo>
                                <a:pt x="13665" y="17387"/>
                                <a:pt x="13665" y="17384"/>
                                <a:pt x="13665" y="17380"/>
                              </a:cubicBezTo>
                              <a:cubicBezTo>
                                <a:pt x="13665" y="17380"/>
                                <a:pt x="13665" y="17377"/>
                                <a:pt x="13665" y="17377"/>
                              </a:cubicBezTo>
                              <a:cubicBezTo>
                                <a:pt x="13665" y="17366"/>
                                <a:pt x="13665" y="17359"/>
                                <a:pt x="13659" y="17352"/>
                              </a:cubicBezTo>
                              <a:cubicBezTo>
                                <a:pt x="13659" y="17345"/>
                                <a:pt x="13654" y="17341"/>
                                <a:pt x="13648" y="17334"/>
                              </a:cubicBezTo>
                              <a:cubicBezTo>
                                <a:pt x="13643" y="17324"/>
                                <a:pt x="13627" y="17310"/>
                                <a:pt x="13616" y="17299"/>
                              </a:cubicBezTo>
                              <a:cubicBezTo>
                                <a:pt x="13594" y="17281"/>
                                <a:pt x="13562" y="17267"/>
                                <a:pt x="13524" y="17250"/>
                              </a:cubicBezTo>
                              <a:cubicBezTo>
                                <a:pt x="13502" y="17239"/>
                                <a:pt x="13475" y="17232"/>
                                <a:pt x="13453" y="17229"/>
                              </a:cubicBezTo>
                              <a:cubicBezTo>
                                <a:pt x="13442" y="17225"/>
                                <a:pt x="13437" y="17225"/>
                                <a:pt x="13426" y="17221"/>
                              </a:cubicBezTo>
                              <a:cubicBezTo>
                                <a:pt x="13383" y="17207"/>
                                <a:pt x="13334" y="17200"/>
                                <a:pt x="13280" y="17200"/>
                              </a:cubicBezTo>
                              <a:cubicBezTo>
                                <a:pt x="13269" y="17200"/>
                                <a:pt x="13258" y="17200"/>
                                <a:pt x="13253" y="17200"/>
                              </a:cubicBezTo>
                              <a:cubicBezTo>
                                <a:pt x="13264" y="17183"/>
                                <a:pt x="13274" y="17172"/>
                                <a:pt x="13285" y="17165"/>
                              </a:cubicBezTo>
                              <a:cubicBezTo>
                                <a:pt x="13291" y="17158"/>
                                <a:pt x="13301" y="17154"/>
                                <a:pt x="13307" y="17144"/>
                              </a:cubicBezTo>
                              <a:cubicBezTo>
                                <a:pt x="13312" y="17137"/>
                                <a:pt x="13329" y="17116"/>
                                <a:pt x="13339" y="17091"/>
                              </a:cubicBezTo>
                              <a:cubicBezTo>
                                <a:pt x="13345" y="17084"/>
                                <a:pt x="13345" y="17073"/>
                                <a:pt x="13350" y="17063"/>
                              </a:cubicBezTo>
                              <a:cubicBezTo>
                                <a:pt x="13350" y="17059"/>
                                <a:pt x="13356" y="17056"/>
                                <a:pt x="13356" y="17052"/>
                              </a:cubicBezTo>
                              <a:cubicBezTo>
                                <a:pt x="13356" y="17049"/>
                                <a:pt x="13361" y="17042"/>
                                <a:pt x="13367" y="17038"/>
                              </a:cubicBezTo>
                              <a:lnTo>
                                <a:pt x="13367" y="17038"/>
                              </a:lnTo>
                              <a:cubicBezTo>
                                <a:pt x="13367" y="17035"/>
                                <a:pt x="13372" y="17035"/>
                                <a:pt x="13372" y="17035"/>
                              </a:cubicBezTo>
                              <a:cubicBezTo>
                                <a:pt x="13372" y="17035"/>
                                <a:pt x="13377" y="17031"/>
                                <a:pt x="13388" y="17031"/>
                              </a:cubicBezTo>
                              <a:lnTo>
                                <a:pt x="13432" y="17028"/>
                              </a:lnTo>
                              <a:lnTo>
                                <a:pt x="13415" y="17017"/>
                              </a:lnTo>
                              <a:cubicBezTo>
                                <a:pt x="13415" y="17017"/>
                                <a:pt x="13415" y="17017"/>
                                <a:pt x="13410" y="17013"/>
                              </a:cubicBezTo>
                              <a:lnTo>
                                <a:pt x="13394" y="17006"/>
                              </a:lnTo>
                              <a:cubicBezTo>
                                <a:pt x="13383" y="17003"/>
                                <a:pt x="13377" y="16999"/>
                                <a:pt x="13367" y="16996"/>
                              </a:cubicBezTo>
                              <a:cubicBezTo>
                                <a:pt x="13356" y="16992"/>
                                <a:pt x="13345" y="16989"/>
                                <a:pt x="13329" y="16985"/>
                              </a:cubicBezTo>
                              <a:cubicBezTo>
                                <a:pt x="13301" y="16978"/>
                                <a:pt x="13274" y="16975"/>
                                <a:pt x="13253" y="16975"/>
                              </a:cubicBezTo>
                              <a:cubicBezTo>
                                <a:pt x="13215" y="16975"/>
                                <a:pt x="13177" y="16978"/>
                                <a:pt x="13144" y="16985"/>
                              </a:cubicBezTo>
                              <a:cubicBezTo>
                                <a:pt x="13144" y="16982"/>
                                <a:pt x="13150" y="16975"/>
                                <a:pt x="13155" y="16964"/>
                              </a:cubicBezTo>
                              <a:cubicBezTo>
                                <a:pt x="13161" y="16957"/>
                                <a:pt x="13161" y="16946"/>
                                <a:pt x="13161" y="16932"/>
                              </a:cubicBezTo>
                              <a:cubicBezTo>
                                <a:pt x="13166" y="16908"/>
                                <a:pt x="13171" y="16890"/>
                                <a:pt x="13182" y="16880"/>
                              </a:cubicBezTo>
                              <a:lnTo>
                                <a:pt x="13182" y="16880"/>
                              </a:lnTo>
                              <a:cubicBezTo>
                                <a:pt x="13193" y="16880"/>
                                <a:pt x="13204" y="16883"/>
                                <a:pt x="13209" y="16876"/>
                              </a:cubicBezTo>
                              <a:cubicBezTo>
                                <a:pt x="13215" y="16872"/>
                                <a:pt x="13215" y="16869"/>
                                <a:pt x="13215" y="16865"/>
                              </a:cubicBezTo>
                              <a:cubicBezTo>
                                <a:pt x="13209" y="16858"/>
                                <a:pt x="13193" y="16848"/>
                                <a:pt x="13182" y="16844"/>
                              </a:cubicBezTo>
                              <a:cubicBezTo>
                                <a:pt x="13182" y="16844"/>
                                <a:pt x="13155" y="16837"/>
                                <a:pt x="13128" y="16837"/>
                              </a:cubicBezTo>
                              <a:cubicBezTo>
                                <a:pt x="13106" y="16837"/>
                                <a:pt x="13079" y="16841"/>
                                <a:pt x="13063" y="16848"/>
                              </a:cubicBezTo>
                              <a:cubicBezTo>
                                <a:pt x="13063" y="16848"/>
                                <a:pt x="13058" y="16851"/>
                                <a:pt x="13058" y="16851"/>
                              </a:cubicBezTo>
                              <a:cubicBezTo>
                                <a:pt x="13052" y="16851"/>
                                <a:pt x="13041" y="16851"/>
                                <a:pt x="13036" y="16855"/>
                              </a:cubicBezTo>
                              <a:cubicBezTo>
                                <a:pt x="13036" y="16820"/>
                                <a:pt x="13036" y="16791"/>
                                <a:pt x="13036" y="16763"/>
                              </a:cubicBezTo>
                              <a:cubicBezTo>
                                <a:pt x="13036" y="16703"/>
                                <a:pt x="13036" y="16640"/>
                                <a:pt x="13036" y="16580"/>
                              </a:cubicBezTo>
                              <a:cubicBezTo>
                                <a:pt x="13036" y="16552"/>
                                <a:pt x="13036" y="16527"/>
                                <a:pt x="13030" y="16499"/>
                              </a:cubicBezTo>
                              <a:cubicBezTo>
                                <a:pt x="13030" y="16464"/>
                                <a:pt x="13025" y="16432"/>
                                <a:pt x="13025" y="16400"/>
                              </a:cubicBezTo>
                              <a:cubicBezTo>
                                <a:pt x="13025" y="16337"/>
                                <a:pt x="13030" y="16284"/>
                                <a:pt x="13036" y="16238"/>
                              </a:cubicBezTo>
                              <a:cubicBezTo>
                                <a:pt x="13047" y="16192"/>
                                <a:pt x="13063" y="16146"/>
                                <a:pt x="13085" y="16107"/>
                              </a:cubicBezTo>
                              <a:cubicBezTo>
                                <a:pt x="13095" y="16093"/>
                                <a:pt x="13095" y="16090"/>
                                <a:pt x="13090" y="16086"/>
                              </a:cubicBezTo>
                              <a:cubicBezTo>
                                <a:pt x="13090" y="16086"/>
                                <a:pt x="13090" y="16086"/>
                                <a:pt x="13090" y="16086"/>
                              </a:cubicBezTo>
                              <a:lnTo>
                                <a:pt x="13095" y="16083"/>
                              </a:lnTo>
                              <a:lnTo>
                                <a:pt x="13090" y="16083"/>
                              </a:lnTo>
                              <a:cubicBezTo>
                                <a:pt x="13079" y="16079"/>
                                <a:pt x="13074" y="16079"/>
                                <a:pt x="13063" y="16079"/>
                              </a:cubicBezTo>
                              <a:cubicBezTo>
                                <a:pt x="13058" y="16076"/>
                                <a:pt x="13052" y="16072"/>
                                <a:pt x="13036" y="16072"/>
                              </a:cubicBezTo>
                              <a:cubicBezTo>
                                <a:pt x="13003" y="16069"/>
                                <a:pt x="12955" y="16076"/>
                                <a:pt x="12911" y="16083"/>
                              </a:cubicBezTo>
                              <a:cubicBezTo>
                                <a:pt x="12868" y="16090"/>
                                <a:pt x="12819" y="16104"/>
                                <a:pt x="12781" y="16122"/>
                              </a:cubicBezTo>
                              <a:cubicBezTo>
                                <a:pt x="12776" y="16122"/>
                                <a:pt x="12776" y="16125"/>
                                <a:pt x="12770" y="16125"/>
                              </a:cubicBezTo>
                              <a:lnTo>
                                <a:pt x="12662" y="16037"/>
                              </a:lnTo>
                              <a:cubicBezTo>
                                <a:pt x="12673" y="16023"/>
                                <a:pt x="12684" y="16005"/>
                                <a:pt x="12689" y="15984"/>
                              </a:cubicBezTo>
                              <a:cubicBezTo>
                                <a:pt x="12694" y="15963"/>
                                <a:pt x="12689" y="15942"/>
                                <a:pt x="12684" y="15928"/>
                              </a:cubicBezTo>
                              <a:cubicBezTo>
                                <a:pt x="12678" y="15914"/>
                                <a:pt x="12662" y="15903"/>
                                <a:pt x="12646" y="15896"/>
                              </a:cubicBezTo>
                              <a:cubicBezTo>
                                <a:pt x="12662" y="15896"/>
                                <a:pt x="12678" y="15896"/>
                                <a:pt x="12694" y="15892"/>
                              </a:cubicBezTo>
                              <a:cubicBezTo>
                                <a:pt x="12721" y="15889"/>
                                <a:pt x="12787" y="15875"/>
                                <a:pt x="12830" y="15843"/>
                              </a:cubicBezTo>
                              <a:cubicBezTo>
                                <a:pt x="12841" y="15836"/>
                                <a:pt x="12852" y="15825"/>
                                <a:pt x="12862" y="15818"/>
                              </a:cubicBezTo>
                              <a:lnTo>
                                <a:pt x="12879" y="15797"/>
                              </a:lnTo>
                              <a:cubicBezTo>
                                <a:pt x="12879" y="15797"/>
                                <a:pt x="12879" y="15797"/>
                                <a:pt x="12879" y="15797"/>
                              </a:cubicBezTo>
                              <a:lnTo>
                                <a:pt x="12884" y="15797"/>
                              </a:lnTo>
                              <a:lnTo>
                                <a:pt x="12884" y="15794"/>
                              </a:lnTo>
                              <a:cubicBezTo>
                                <a:pt x="12890" y="15787"/>
                                <a:pt x="12895" y="15787"/>
                                <a:pt x="12900" y="15787"/>
                              </a:cubicBezTo>
                              <a:lnTo>
                                <a:pt x="12900" y="15787"/>
                              </a:lnTo>
                              <a:cubicBezTo>
                                <a:pt x="12906" y="15787"/>
                                <a:pt x="12911" y="15783"/>
                                <a:pt x="12911" y="15780"/>
                              </a:cubicBezTo>
                              <a:cubicBezTo>
                                <a:pt x="12911" y="15780"/>
                                <a:pt x="12911" y="15780"/>
                                <a:pt x="12911" y="15780"/>
                              </a:cubicBezTo>
                              <a:cubicBezTo>
                                <a:pt x="12927" y="15776"/>
                                <a:pt x="12938" y="15769"/>
                                <a:pt x="12944" y="15765"/>
                              </a:cubicBezTo>
                              <a:cubicBezTo>
                                <a:pt x="12949" y="15762"/>
                                <a:pt x="12944" y="15758"/>
                                <a:pt x="12944" y="15758"/>
                              </a:cubicBezTo>
                              <a:cubicBezTo>
                                <a:pt x="12938" y="15755"/>
                                <a:pt x="12933" y="15755"/>
                                <a:pt x="12922" y="15751"/>
                              </a:cubicBezTo>
                              <a:cubicBezTo>
                                <a:pt x="12917" y="15751"/>
                                <a:pt x="12911" y="15751"/>
                                <a:pt x="12906" y="15748"/>
                              </a:cubicBezTo>
                              <a:cubicBezTo>
                                <a:pt x="12890" y="15744"/>
                                <a:pt x="12873" y="15741"/>
                                <a:pt x="12857" y="15730"/>
                              </a:cubicBezTo>
                              <a:cubicBezTo>
                                <a:pt x="12852" y="15727"/>
                                <a:pt x="12846" y="15723"/>
                                <a:pt x="12841" y="15720"/>
                              </a:cubicBezTo>
                              <a:cubicBezTo>
                                <a:pt x="12819" y="15709"/>
                                <a:pt x="12792" y="15691"/>
                                <a:pt x="12759" y="15677"/>
                              </a:cubicBezTo>
                              <a:cubicBezTo>
                                <a:pt x="12732" y="15667"/>
                                <a:pt x="12705" y="15660"/>
                                <a:pt x="12678" y="15656"/>
                              </a:cubicBezTo>
                              <a:cubicBezTo>
                                <a:pt x="12673" y="15656"/>
                                <a:pt x="12667" y="15653"/>
                                <a:pt x="12662" y="15649"/>
                              </a:cubicBezTo>
                              <a:cubicBezTo>
                                <a:pt x="12656" y="15646"/>
                                <a:pt x="12646" y="15642"/>
                                <a:pt x="12640" y="15642"/>
                              </a:cubicBezTo>
                              <a:lnTo>
                                <a:pt x="12640" y="15642"/>
                              </a:lnTo>
                              <a:cubicBezTo>
                                <a:pt x="12640" y="15642"/>
                                <a:pt x="12640" y="15642"/>
                                <a:pt x="12635" y="15639"/>
                              </a:cubicBezTo>
                              <a:cubicBezTo>
                                <a:pt x="12662" y="15635"/>
                                <a:pt x="12689" y="15617"/>
                                <a:pt x="12705" y="15603"/>
                              </a:cubicBezTo>
                              <a:cubicBezTo>
                                <a:pt x="12721" y="15589"/>
                                <a:pt x="12754" y="15557"/>
                                <a:pt x="12759" y="15512"/>
                              </a:cubicBezTo>
                              <a:cubicBezTo>
                                <a:pt x="12759" y="15501"/>
                                <a:pt x="12754" y="15494"/>
                                <a:pt x="12754" y="15487"/>
                              </a:cubicBezTo>
                              <a:cubicBezTo>
                                <a:pt x="12749" y="15480"/>
                                <a:pt x="12749" y="15476"/>
                                <a:pt x="12749" y="15469"/>
                              </a:cubicBezTo>
                              <a:cubicBezTo>
                                <a:pt x="12749" y="15469"/>
                                <a:pt x="12749" y="15466"/>
                                <a:pt x="12749" y="15466"/>
                              </a:cubicBezTo>
                              <a:cubicBezTo>
                                <a:pt x="12749" y="15462"/>
                                <a:pt x="12749" y="15459"/>
                                <a:pt x="12749" y="15455"/>
                              </a:cubicBezTo>
                              <a:cubicBezTo>
                                <a:pt x="12743" y="15448"/>
                                <a:pt x="12743" y="15441"/>
                                <a:pt x="12743" y="15434"/>
                              </a:cubicBezTo>
                              <a:cubicBezTo>
                                <a:pt x="12743" y="15427"/>
                                <a:pt x="12738" y="15420"/>
                                <a:pt x="12738" y="15413"/>
                              </a:cubicBezTo>
                              <a:lnTo>
                                <a:pt x="12743" y="15409"/>
                              </a:lnTo>
                              <a:cubicBezTo>
                                <a:pt x="12749" y="15406"/>
                                <a:pt x="12749" y="15406"/>
                                <a:pt x="12749" y="15402"/>
                              </a:cubicBezTo>
                              <a:lnTo>
                                <a:pt x="12749" y="15399"/>
                              </a:lnTo>
                              <a:cubicBezTo>
                                <a:pt x="12749" y="15399"/>
                                <a:pt x="12749" y="15395"/>
                                <a:pt x="12749" y="15395"/>
                              </a:cubicBezTo>
                              <a:cubicBezTo>
                                <a:pt x="12749" y="15392"/>
                                <a:pt x="12749" y="15388"/>
                                <a:pt x="12743" y="15388"/>
                              </a:cubicBezTo>
                              <a:cubicBezTo>
                                <a:pt x="12738" y="15385"/>
                                <a:pt x="12732" y="15388"/>
                                <a:pt x="12727" y="15395"/>
                              </a:cubicBezTo>
                              <a:cubicBezTo>
                                <a:pt x="12721" y="15399"/>
                                <a:pt x="12711" y="15409"/>
                                <a:pt x="12694" y="15416"/>
                              </a:cubicBezTo>
                              <a:cubicBezTo>
                                <a:pt x="12667" y="15434"/>
                                <a:pt x="12619" y="15448"/>
                                <a:pt x="12559" y="15462"/>
                              </a:cubicBezTo>
                              <a:cubicBezTo>
                                <a:pt x="12494" y="15480"/>
                                <a:pt x="12418" y="15494"/>
                                <a:pt x="12342" y="15505"/>
                              </a:cubicBezTo>
                              <a:cubicBezTo>
                                <a:pt x="12282" y="15515"/>
                                <a:pt x="12217" y="15526"/>
                                <a:pt x="12158" y="15540"/>
                              </a:cubicBezTo>
                              <a:cubicBezTo>
                                <a:pt x="12120" y="15547"/>
                                <a:pt x="12011" y="15575"/>
                                <a:pt x="11876" y="15624"/>
                              </a:cubicBezTo>
                              <a:cubicBezTo>
                                <a:pt x="11838" y="15639"/>
                                <a:pt x="11795" y="15656"/>
                                <a:pt x="11746" y="15674"/>
                              </a:cubicBezTo>
                              <a:cubicBezTo>
                                <a:pt x="11751" y="15646"/>
                                <a:pt x="11773" y="15617"/>
                                <a:pt x="11800" y="15593"/>
                              </a:cubicBezTo>
                              <a:cubicBezTo>
                                <a:pt x="11805" y="15589"/>
                                <a:pt x="11811" y="15586"/>
                                <a:pt x="11822" y="15579"/>
                              </a:cubicBezTo>
                              <a:cubicBezTo>
                                <a:pt x="11833" y="15572"/>
                                <a:pt x="11838" y="15568"/>
                                <a:pt x="11849" y="15561"/>
                              </a:cubicBezTo>
                              <a:cubicBezTo>
                                <a:pt x="11860" y="15561"/>
                                <a:pt x="11876" y="15554"/>
                                <a:pt x="11919" y="15522"/>
                              </a:cubicBezTo>
                              <a:cubicBezTo>
                                <a:pt x="11941" y="15512"/>
                                <a:pt x="11957" y="15505"/>
                                <a:pt x="11979" y="15494"/>
                              </a:cubicBezTo>
                              <a:cubicBezTo>
                                <a:pt x="12044" y="15466"/>
                                <a:pt x="12125" y="15441"/>
                                <a:pt x="12217" y="15413"/>
                              </a:cubicBezTo>
                              <a:cubicBezTo>
                                <a:pt x="12250" y="15402"/>
                                <a:pt x="12288" y="15395"/>
                                <a:pt x="12320" y="15385"/>
                              </a:cubicBezTo>
                              <a:cubicBezTo>
                                <a:pt x="12375" y="15371"/>
                                <a:pt x="12423" y="15357"/>
                                <a:pt x="12472" y="15342"/>
                              </a:cubicBezTo>
                              <a:cubicBezTo>
                                <a:pt x="12510" y="15332"/>
                                <a:pt x="12564" y="15314"/>
                                <a:pt x="12624" y="15293"/>
                              </a:cubicBezTo>
                              <a:cubicBezTo>
                                <a:pt x="12689" y="15268"/>
                                <a:pt x="12754" y="15237"/>
                                <a:pt x="12814" y="15201"/>
                              </a:cubicBezTo>
                              <a:cubicBezTo>
                                <a:pt x="12890" y="15159"/>
                                <a:pt x="12955" y="15117"/>
                                <a:pt x="13020" y="15075"/>
                              </a:cubicBezTo>
                              <a:cubicBezTo>
                                <a:pt x="13095" y="15025"/>
                                <a:pt x="13155" y="14969"/>
                                <a:pt x="13209" y="14912"/>
                              </a:cubicBezTo>
                              <a:cubicBezTo>
                                <a:pt x="13264" y="14849"/>
                                <a:pt x="13307" y="14782"/>
                                <a:pt x="13329" y="14718"/>
                              </a:cubicBezTo>
                              <a:cubicBezTo>
                                <a:pt x="13339" y="14680"/>
                                <a:pt x="13350" y="14648"/>
                                <a:pt x="13350" y="14616"/>
                              </a:cubicBezTo>
                              <a:cubicBezTo>
                                <a:pt x="13350" y="14577"/>
                                <a:pt x="13350" y="14546"/>
                                <a:pt x="13345" y="14514"/>
                              </a:cubicBezTo>
                              <a:cubicBezTo>
                                <a:pt x="13334" y="14465"/>
                                <a:pt x="13312" y="14422"/>
                                <a:pt x="13291" y="14376"/>
                              </a:cubicBezTo>
                              <a:cubicBezTo>
                                <a:pt x="13285" y="14362"/>
                                <a:pt x="13280" y="14348"/>
                                <a:pt x="13269" y="14334"/>
                              </a:cubicBezTo>
                              <a:lnTo>
                                <a:pt x="13269" y="14334"/>
                              </a:lnTo>
                              <a:cubicBezTo>
                                <a:pt x="13274" y="14331"/>
                                <a:pt x="13274" y="14327"/>
                                <a:pt x="13280" y="14324"/>
                              </a:cubicBezTo>
                              <a:cubicBezTo>
                                <a:pt x="13285" y="14317"/>
                                <a:pt x="13296" y="14306"/>
                                <a:pt x="13307" y="14295"/>
                              </a:cubicBezTo>
                              <a:cubicBezTo>
                                <a:pt x="13334" y="14274"/>
                                <a:pt x="13372" y="14250"/>
                                <a:pt x="13404" y="14232"/>
                              </a:cubicBezTo>
                              <a:lnTo>
                                <a:pt x="13415" y="14225"/>
                              </a:lnTo>
                              <a:cubicBezTo>
                                <a:pt x="13432" y="14214"/>
                                <a:pt x="13459" y="14200"/>
                                <a:pt x="13486" y="14183"/>
                              </a:cubicBezTo>
                              <a:cubicBezTo>
                                <a:pt x="13518" y="14161"/>
                                <a:pt x="13545" y="14133"/>
                                <a:pt x="13572" y="14098"/>
                              </a:cubicBezTo>
                              <a:cubicBezTo>
                                <a:pt x="13610" y="14052"/>
                                <a:pt x="13665" y="14010"/>
                                <a:pt x="13697" y="13982"/>
                              </a:cubicBezTo>
                              <a:cubicBezTo>
                                <a:pt x="13735" y="13960"/>
                                <a:pt x="13768" y="13946"/>
                                <a:pt x="13768" y="13946"/>
                              </a:cubicBezTo>
                              <a:lnTo>
                                <a:pt x="13784" y="13939"/>
                              </a:lnTo>
                              <a:lnTo>
                                <a:pt x="13768" y="13939"/>
                              </a:lnTo>
                              <a:cubicBezTo>
                                <a:pt x="13762" y="13939"/>
                                <a:pt x="13757" y="13936"/>
                                <a:pt x="13751" y="13936"/>
                              </a:cubicBezTo>
                              <a:cubicBezTo>
                                <a:pt x="13751" y="13936"/>
                                <a:pt x="13751" y="13936"/>
                                <a:pt x="13751" y="13936"/>
                              </a:cubicBezTo>
                              <a:cubicBezTo>
                                <a:pt x="13746" y="13932"/>
                                <a:pt x="13741" y="13936"/>
                                <a:pt x="13735" y="13936"/>
                              </a:cubicBezTo>
                              <a:cubicBezTo>
                                <a:pt x="13730" y="13936"/>
                                <a:pt x="13724" y="13936"/>
                                <a:pt x="13713" y="13936"/>
                              </a:cubicBezTo>
                              <a:cubicBezTo>
                                <a:pt x="13708" y="13936"/>
                                <a:pt x="13697" y="13936"/>
                                <a:pt x="13692" y="13939"/>
                              </a:cubicBezTo>
                              <a:cubicBezTo>
                                <a:pt x="13686" y="13939"/>
                                <a:pt x="13675" y="13939"/>
                                <a:pt x="13670" y="13943"/>
                              </a:cubicBezTo>
                              <a:cubicBezTo>
                                <a:pt x="13621" y="13950"/>
                                <a:pt x="13540" y="13964"/>
                                <a:pt x="13453" y="13996"/>
                              </a:cubicBezTo>
                              <a:cubicBezTo>
                                <a:pt x="13361" y="14027"/>
                                <a:pt x="13280" y="14073"/>
                                <a:pt x="13215" y="14123"/>
                              </a:cubicBezTo>
                              <a:cubicBezTo>
                                <a:pt x="13150" y="14176"/>
                                <a:pt x="13101" y="14239"/>
                                <a:pt x="13074" y="14302"/>
                              </a:cubicBezTo>
                              <a:cubicBezTo>
                                <a:pt x="13063" y="14331"/>
                                <a:pt x="13047" y="14373"/>
                                <a:pt x="13047" y="14426"/>
                              </a:cubicBezTo>
                              <a:cubicBezTo>
                                <a:pt x="13047" y="14451"/>
                                <a:pt x="13047" y="14479"/>
                                <a:pt x="13052" y="14507"/>
                              </a:cubicBezTo>
                              <a:cubicBezTo>
                                <a:pt x="13058" y="14535"/>
                                <a:pt x="13068" y="14563"/>
                                <a:pt x="13085" y="14592"/>
                              </a:cubicBezTo>
                              <a:lnTo>
                                <a:pt x="13085" y="14595"/>
                              </a:lnTo>
                              <a:cubicBezTo>
                                <a:pt x="13095" y="14620"/>
                                <a:pt x="13106" y="14651"/>
                                <a:pt x="13090" y="14683"/>
                              </a:cubicBezTo>
                              <a:cubicBezTo>
                                <a:pt x="13079" y="14711"/>
                                <a:pt x="13063" y="14740"/>
                                <a:pt x="13025" y="14771"/>
                              </a:cubicBezTo>
                              <a:cubicBezTo>
                                <a:pt x="12971" y="14824"/>
                                <a:pt x="12890" y="14874"/>
                                <a:pt x="12787" y="14919"/>
                              </a:cubicBezTo>
                              <a:cubicBezTo>
                                <a:pt x="12667" y="14969"/>
                                <a:pt x="12537" y="15015"/>
                                <a:pt x="12413" y="15053"/>
                              </a:cubicBezTo>
                              <a:cubicBezTo>
                                <a:pt x="12331" y="15082"/>
                                <a:pt x="12255" y="15106"/>
                                <a:pt x="12185" y="15131"/>
                              </a:cubicBezTo>
                              <a:cubicBezTo>
                                <a:pt x="12179" y="15134"/>
                                <a:pt x="12174" y="15134"/>
                                <a:pt x="12169" y="15138"/>
                              </a:cubicBezTo>
                              <a:lnTo>
                                <a:pt x="12158" y="15141"/>
                              </a:lnTo>
                              <a:cubicBezTo>
                                <a:pt x="12060" y="15177"/>
                                <a:pt x="11979" y="15216"/>
                                <a:pt x="11914" y="15251"/>
                              </a:cubicBezTo>
                              <a:cubicBezTo>
                                <a:pt x="11827" y="15300"/>
                                <a:pt x="11768" y="15346"/>
                                <a:pt x="11735" y="15371"/>
                              </a:cubicBezTo>
                              <a:cubicBezTo>
                                <a:pt x="11730" y="15374"/>
                                <a:pt x="11730" y="15378"/>
                                <a:pt x="11724" y="15378"/>
                              </a:cubicBezTo>
                              <a:lnTo>
                                <a:pt x="11735" y="15339"/>
                              </a:lnTo>
                              <a:lnTo>
                                <a:pt x="11746" y="15290"/>
                              </a:lnTo>
                              <a:cubicBezTo>
                                <a:pt x="11746" y="15290"/>
                                <a:pt x="11746" y="15290"/>
                                <a:pt x="11746" y="15290"/>
                              </a:cubicBezTo>
                              <a:cubicBezTo>
                                <a:pt x="11746" y="15290"/>
                                <a:pt x="11746" y="15286"/>
                                <a:pt x="11746" y="15286"/>
                              </a:cubicBezTo>
                              <a:lnTo>
                                <a:pt x="11746" y="15283"/>
                              </a:lnTo>
                              <a:lnTo>
                                <a:pt x="11735" y="15283"/>
                              </a:lnTo>
                              <a:cubicBezTo>
                                <a:pt x="11708" y="15283"/>
                                <a:pt x="11702" y="15283"/>
                                <a:pt x="11686" y="15283"/>
                              </a:cubicBezTo>
                              <a:cubicBezTo>
                                <a:pt x="11670" y="15283"/>
                                <a:pt x="11659" y="15283"/>
                                <a:pt x="11643" y="15283"/>
                              </a:cubicBezTo>
                              <a:cubicBezTo>
                                <a:pt x="11616" y="15283"/>
                                <a:pt x="11589" y="15286"/>
                                <a:pt x="11562" y="15293"/>
                              </a:cubicBezTo>
                              <a:cubicBezTo>
                                <a:pt x="11502" y="15304"/>
                                <a:pt x="11464" y="15321"/>
                                <a:pt x="11459" y="15325"/>
                              </a:cubicBezTo>
                              <a:cubicBezTo>
                                <a:pt x="11431" y="15339"/>
                                <a:pt x="11404" y="15360"/>
                                <a:pt x="11394" y="15378"/>
                              </a:cubicBezTo>
                              <a:cubicBezTo>
                                <a:pt x="11394" y="15378"/>
                                <a:pt x="11394" y="15374"/>
                                <a:pt x="11388" y="15374"/>
                              </a:cubicBezTo>
                              <a:cubicBezTo>
                                <a:pt x="11383" y="15364"/>
                                <a:pt x="11366" y="15357"/>
                                <a:pt x="11356" y="15349"/>
                              </a:cubicBezTo>
                              <a:cubicBezTo>
                                <a:pt x="11345" y="15342"/>
                                <a:pt x="11334" y="15332"/>
                                <a:pt x="11323" y="15318"/>
                              </a:cubicBezTo>
                              <a:cubicBezTo>
                                <a:pt x="11318" y="15311"/>
                                <a:pt x="11312" y="15300"/>
                                <a:pt x="11307" y="15293"/>
                              </a:cubicBezTo>
                              <a:lnTo>
                                <a:pt x="11301" y="15283"/>
                              </a:lnTo>
                              <a:cubicBezTo>
                                <a:pt x="11301" y="15283"/>
                                <a:pt x="11301" y="15279"/>
                                <a:pt x="11301" y="15279"/>
                              </a:cubicBezTo>
                              <a:lnTo>
                                <a:pt x="11301" y="15275"/>
                              </a:lnTo>
                              <a:cubicBezTo>
                                <a:pt x="11301" y="15268"/>
                                <a:pt x="11301" y="15265"/>
                                <a:pt x="11301" y="15258"/>
                              </a:cubicBezTo>
                              <a:cubicBezTo>
                                <a:pt x="11301" y="15254"/>
                                <a:pt x="11301" y="15251"/>
                                <a:pt x="11301" y="15247"/>
                              </a:cubicBezTo>
                              <a:lnTo>
                                <a:pt x="11301" y="15237"/>
                              </a:lnTo>
                              <a:lnTo>
                                <a:pt x="11285" y="15247"/>
                              </a:lnTo>
                              <a:cubicBezTo>
                                <a:pt x="11280" y="15251"/>
                                <a:pt x="11274" y="15254"/>
                                <a:pt x="11263" y="15258"/>
                              </a:cubicBezTo>
                              <a:cubicBezTo>
                                <a:pt x="11269" y="15251"/>
                                <a:pt x="11269" y="15240"/>
                                <a:pt x="11274" y="15230"/>
                              </a:cubicBezTo>
                              <a:cubicBezTo>
                                <a:pt x="11280" y="15219"/>
                                <a:pt x="11280" y="15212"/>
                                <a:pt x="11285" y="15201"/>
                              </a:cubicBezTo>
                              <a:cubicBezTo>
                                <a:pt x="11291" y="15184"/>
                                <a:pt x="11307" y="15149"/>
                                <a:pt x="11328" y="15110"/>
                              </a:cubicBezTo>
                              <a:cubicBezTo>
                                <a:pt x="11328" y="15106"/>
                                <a:pt x="11334" y="15103"/>
                                <a:pt x="11334" y="15103"/>
                              </a:cubicBezTo>
                              <a:cubicBezTo>
                                <a:pt x="11372" y="15053"/>
                                <a:pt x="11410" y="15022"/>
                                <a:pt x="11421" y="15011"/>
                              </a:cubicBezTo>
                              <a:cubicBezTo>
                                <a:pt x="11534" y="15011"/>
                                <a:pt x="11643" y="15004"/>
                                <a:pt x="11746" y="14986"/>
                              </a:cubicBezTo>
                              <a:cubicBezTo>
                                <a:pt x="11778" y="14983"/>
                                <a:pt x="11805" y="14976"/>
                                <a:pt x="11833" y="14972"/>
                              </a:cubicBezTo>
                              <a:cubicBezTo>
                                <a:pt x="11881" y="14962"/>
                                <a:pt x="11930" y="14948"/>
                                <a:pt x="11973" y="14937"/>
                              </a:cubicBezTo>
                              <a:cubicBezTo>
                                <a:pt x="12022" y="14923"/>
                                <a:pt x="12066" y="14905"/>
                                <a:pt x="12104" y="14888"/>
                              </a:cubicBezTo>
                              <a:cubicBezTo>
                                <a:pt x="12147" y="14870"/>
                                <a:pt x="12185" y="14849"/>
                                <a:pt x="12217" y="14831"/>
                              </a:cubicBezTo>
                              <a:cubicBezTo>
                                <a:pt x="12261" y="14807"/>
                                <a:pt x="12304" y="14778"/>
                                <a:pt x="12347" y="14750"/>
                              </a:cubicBezTo>
                              <a:cubicBezTo>
                                <a:pt x="12396" y="14715"/>
                                <a:pt x="12450" y="14673"/>
                                <a:pt x="12505" y="14623"/>
                              </a:cubicBezTo>
                              <a:cubicBezTo>
                                <a:pt x="12532" y="14599"/>
                                <a:pt x="12570" y="14567"/>
                                <a:pt x="12602" y="14535"/>
                              </a:cubicBezTo>
                              <a:cubicBezTo>
                                <a:pt x="12608" y="14535"/>
                                <a:pt x="12613" y="14532"/>
                                <a:pt x="12613" y="14528"/>
                              </a:cubicBezTo>
                              <a:cubicBezTo>
                                <a:pt x="12619" y="14525"/>
                                <a:pt x="12624" y="14517"/>
                                <a:pt x="12624" y="14514"/>
                              </a:cubicBezTo>
                              <a:cubicBezTo>
                                <a:pt x="12646" y="14496"/>
                                <a:pt x="12656" y="14479"/>
                                <a:pt x="12673" y="14465"/>
                              </a:cubicBezTo>
                              <a:cubicBezTo>
                                <a:pt x="12721" y="14408"/>
                                <a:pt x="12765" y="14341"/>
                                <a:pt x="12797" y="14267"/>
                              </a:cubicBezTo>
                              <a:cubicBezTo>
                                <a:pt x="12814" y="14225"/>
                                <a:pt x="12830" y="14179"/>
                                <a:pt x="12846" y="14133"/>
                              </a:cubicBezTo>
                              <a:cubicBezTo>
                                <a:pt x="12857" y="14105"/>
                                <a:pt x="12862" y="14080"/>
                                <a:pt x="12873" y="14052"/>
                              </a:cubicBezTo>
                              <a:lnTo>
                                <a:pt x="12879" y="14042"/>
                              </a:lnTo>
                              <a:cubicBezTo>
                                <a:pt x="12890" y="14010"/>
                                <a:pt x="12900" y="13982"/>
                                <a:pt x="12922" y="13950"/>
                              </a:cubicBezTo>
                              <a:cubicBezTo>
                                <a:pt x="12933" y="13932"/>
                                <a:pt x="12944" y="13918"/>
                                <a:pt x="12960" y="13904"/>
                              </a:cubicBezTo>
                              <a:cubicBezTo>
                                <a:pt x="12976" y="13890"/>
                                <a:pt x="12993" y="13879"/>
                                <a:pt x="13009" y="13869"/>
                              </a:cubicBezTo>
                              <a:cubicBezTo>
                                <a:pt x="13025" y="13858"/>
                                <a:pt x="13047" y="13851"/>
                                <a:pt x="13068" y="13841"/>
                              </a:cubicBezTo>
                              <a:lnTo>
                                <a:pt x="13128" y="13816"/>
                              </a:lnTo>
                              <a:lnTo>
                                <a:pt x="13123" y="13809"/>
                              </a:lnTo>
                              <a:cubicBezTo>
                                <a:pt x="13123" y="13809"/>
                                <a:pt x="13117" y="13805"/>
                                <a:pt x="13117" y="13805"/>
                              </a:cubicBezTo>
                              <a:cubicBezTo>
                                <a:pt x="13112" y="13802"/>
                                <a:pt x="13112" y="13798"/>
                                <a:pt x="13106" y="13798"/>
                              </a:cubicBezTo>
                              <a:lnTo>
                                <a:pt x="13106" y="13798"/>
                              </a:lnTo>
                              <a:cubicBezTo>
                                <a:pt x="13112" y="13784"/>
                                <a:pt x="13095" y="13774"/>
                                <a:pt x="13079" y="13770"/>
                              </a:cubicBezTo>
                              <a:cubicBezTo>
                                <a:pt x="13074" y="13770"/>
                                <a:pt x="13063" y="13770"/>
                                <a:pt x="13058" y="13770"/>
                              </a:cubicBezTo>
                              <a:cubicBezTo>
                                <a:pt x="13036" y="13760"/>
                                <a:pt x="13009" y="13752"/>
                                <a:pt x="12987" y="13745"/>
                              </a:cubicBezTo>
                              <a:cubicBezTo>
                                <a:pt x="12944" y="13735"/>
                                <a:pt x="12895" y="13731"/>
                                <a:pt x="12852" y="13731"/>
                              </a:cubicBezTo>
                              <a:cubicBezTo>
                                <a:pt x="12808" y="13735"/>
                                <a:pt x="12770" y="13745"/>
                                <a:pt x="12743" y="13760"/>
                              </a:cubicBezTo>
                              <a:cubicBezTo>
                                <a:pt x="12754" y="13731"/>
                                <a:pt x="12759" y="13703"/>
                                <a:pt x="12770" y="13678"/>
                              </a:cubicBezTo>
                              <a:cubicBezTo>
                                <a:pt x="12792" y="13604"/>
                                <a:pt x="12814" y="13527"/>
                                <a:pt x="12824" y="13449"/>
                              </a:cubicBezTo>
                              <a:cubicBezTo>
                                <a:pt x="12846" y="13379"/>
                                <a:pt x="12857" y="13326"/>
                                <a:pt x="12857" y="13326"/>
                              </a:cubicBezTo>
                              <a:lnTo>
                                <a:pt x="12862" y="13294"/>
                              </a:lnTo>
                              <a:lnTo>
                                <a:pt x="12846" y="13319"/>
                              </a:lnTo>
                              <a:cubicBezTo>
                                <a:pt x="12841" y="13319"/>
                                <a:pt x="12841" y="13322"/>
                                <a:pt x="12835" y="13329"/>
                              </a:cubicBezTo>
                              <a:cubicBezTo>
                                <a:pt x="12830" y="13329"/>
                                <a:pt x="12830" y="13333"/>
                                <a:pt x="12830" y="13336"/>
                              </a:cubicBezTo>
                              <a:cubicBezTo>
                                <a:pt x="12824" y="13344"/>
                                <a:pt x="12814" y="13354"/>
                                <a:pt x="12803" y="13368"/>
                              </a:cubicBezTo>
                              <a:lnTo>
                                <a:pt x="12792" y="13382"/>
                              </a:lnTo>
                              <a:cubicBezTo>
                                <a:pt x="12781" y="13393"/>
                                <a:pt x="12770" y="13407"/>
                                <a:pt x="12759" y="13421"/>
                              </a:cubicBezTo>
                              <a:cubicBezTo>
                                <a:pt x="12721" y="13460"/>
                                <a:pt x="12684" y="13502"/>
                                <a:pt x="12646" y="13537"/>
                              </a:cubicBezTo>
                              <a:cubicBezTo>
                                <a:pt x="12608" y="13573"/>
                                <a:pt x="12564" y="13601"/>
                                <a:pt x="12521" y="13626"/>
                              </a:cubicBezTo>
                              <a:cubicBezTo>
                                <a:pt x="12516" y="13629"/>
                                <a:pt x="12510" y="13633"/>
                                <a:pt x="12505" y="13636"/>
                              </a:cubicBezTo>
                              <a:cubicBezTo>
                                <a:pt x="12521" y="13604"/>
                                <a:pt x="12537" y="13523"/>
                                <a:pt x="12543" y="13481"/>
                              </a:cubicBezTo>
                              <a:cubicBezTo>
                                <a:pt x="12543" y="13463"/>
                                <a:pt x="12559" y="13379"/>
                                <a:pt x="12564" y="13280"/>
                              </a:cubicBezTo>
                              <a:cubicBezTo>
                                <a:pt x="12570" y="13203"/>
                                <a:pt x="12564" y="13118"/>
                                <a:pt x="12553" y="13058"/>
                              </a:cubicBezTo>
                              <a:cubicBezTo>
                                <a:pt x="12564" y="13054"/>
                                <a:pt x="12575" y="13054"/>
                                <a:pt x="12581" y="13051"/>
                              </a:cubicBezTo>
                              <a:lnTo>
                                <a:pt x="12586" y="13051"/>
                              </a:lnTo>
                              <a:cubicBezTo>
                                <a:pt x="12651" y="13037"/>
                                <a:pt x="12716" y="13023"/>
                                <a:pt x="12787" y="13009"/>
                              </a:cubicBezTo>
                              <a:cubicBezTo>
                                <a:pt x="12824" y="12998"/>
                                <a:pt x="12862" y="12991"/>
                                <a:pt x="12906" y="12980"/>
                              </a:cubicBezTo>
                              <a:cubicBezTo>
                                <a:pt x="12971" y="12966"/>
                                <a:pt x="13036" y="12956"/>
                                <a:pt x="13095" y="12945"/>
                              </a:cubicBezTo>
                              <a:cubicBezTo>
                                <a:pt x="13133" y="12942"/>
                                <a:pt x="13177" y="12945"/>
                                <a:pt x="13215" y="12952"/>
                              </a:cubicBezTo>
                              <a:cubicBezTo>
                                <a:pt x="13242" y="12959"/>
                                <a:pt x="13280" y="12973"/>
                                <a:pt x="13318" y="12995"/>
                              </a:cubicBezTo>
                              <a:cubicBezTo>
                                <a:pt x="13356" y="13016"/>
                                <a:pt x="13394" y="13040"/>
                                <a:pt x="13426" y="13069"/>
                              </a:cubicBezTo>
                              <a:cubicBezTo>
                                <a:pt x="13491" y="13121"/>
                                <a:pt x="13540" y="13195"/>
                                <a:pt x="13556" y="13262"/>
                              </a:cubicBezTo>
                              <a:cubicBezTo>
                                <a:pt x="13567" y="13308"/>
                                <a:pt x="13572" y="13354"/>
                                <a:pt x="13562" y="13403"/>
                              </a:cubicBezTo>
                              <a:cubicBezTo>
                                <a:pt x="13556" y="13449"/>
                                <a:pt x="13535" y="13502"/>
                                <a:pt x="13507" y="13548"/>
                              </a:cubicBezTo>
                              <a:cubicBezTo>
                                <a:pt x="13497" y="13566"/>
                                <a:pt x="13486" y="13583"/>
                                <a:pt x="13480" y="13594"/>
                              </a:cubicBezTo>
                              <a:cubicBezTo>
                                <a:pt x="13475" y="13604"/>
                                <a:pt x="13470" y="13611"/>
                                <a:pt x="13470" y="13615"/>
                              </a:cubicBezTo>
                              <a:lnTo>
                                <a:pt x="13464" y="13619"/>
                              </a:lnTo>
                              <a:lnTo>
                                <a:pt x="13464" y="13619"/>
                              </a:lnTo>
                              <a:cubicBezTo>
                                <a:pt x="13464" y="13622"/>
                                <a:pt x="13464" y="13626"/>
                                <a:pt x="13470" y="13626"/>
                              </a:cubicBezTo>
                              <a:cubicBezTo>
                                <a:pt x="13475" y="13629"/>
                                <a:pt x="13480" y="13626"/>
                                <a:pt x="13486" y="13622"/>
                              </a:cubicBezTo>
                              <a:cubicBezTo>
                                <a:pt x="13507" y="13622"/>
                                <a:pt x="13551" y="13622"/>
                                <a:pt x="13605" y="13608"/>
                              </a:cubicBezTo>
                              <a:cubicBezTo>
                                <a:pt x="13643" y="13601"/>
                                <a:pt x="13681" y="13587"/>
                                <a:pt x="13713" y="13573"/>
                              </a:cubicBezTo>
                              <a:cubicBezTo>
                                <a:pt x="13746" y="13559"/>
                                <a:pt x="13778" y="13537"/>
                                <a:pt x="13806" y="13516"/>
                              </a:cubicBezTo>
                              <a:cubicBezTo>
                                <a:pt x="13822" y="13502"/>
                                <a:pt x="13860" y="13470"/>
                                <a:pt x="13898" y="13418"/>
                              </a:cubicBezTo>
                              <a:cubicBezTo>
                                <a:pt x="13925" y="13379"/>
                                <a:pt x="13957" y="13319"/>
                                <a:pt x="13952" y="13252"/>
                              </a:cubicBezTo>
                              <a:cubicBezTo>
                                <a:pt x="13952" y="13220"/>
                                <a:pt x="13941" y="13188"/>
                                <a:pt x="13930" y="13160"/>
                              </a:cubicBezTo>
                              <a:cubicBezTo>
                                <a:pt x="13914" y="13132"/>
                                <a:pt x="13892" y="13104"/>
                                <a:pt x="13860" y="13083"/>
                              </a:cubicBezTo>
                              <a:cubicBezTo>
                                <a:pt x="13844" y="13069"/>
                                <a:pt x="13822" y="13054"/>
                                <a:pt x="13795" y="13040"/>
                              </a:cubicBezTo>
                              <a:cubicBezTo>
                                <a:pt x="13751" y="13012"/>
                                <a:pt x="13703" y="12984"/>
                                <a:pt x="13643" y="12959"/>
                              </a:cubicBezTo>
                              <a:cubicBezTo>
                                <a:pt x="13638" y="12952"/>
                                <a:pt x="13610" y="12938"/>
                                <a:pt x="13578" y="12921"/>
                              </a:cubicBezTo>
                              <a:cubicBezTo>
                                <a:pt x="13535" y="12903"/>
                                <a:pt x="13470" y="12882"/>
                                <a:pt x="13377" y="12857"/>
                              </a:cubicBezTo>
                              <a:cubicBezTo>
                                <a:pt x="13198" y="12811"/>
                                <a:pt x="12987" y="12769"/>
                                <a:pt x="12819" y="12748"/>
                              </a:cubicBezTo>
                              <a:cubicBezTo>
                                <a:pt x="12732" y="12737"/>
                                <a:pt x="12646" y="12727"/>
                                <a:pt x="12564" y="12720"/>
                              </a:cubicBezTo>
                              <a:cubicBezTo>
                                <a:pt x="12570" y="12702"/>
                                <a:pt x="12570" y="12674"/>
                                <a:pt x="12570" y="12653"/>
                              </a:cubicBezTo>
                              <a:cubicBezTo>
                                <a:pt x="12570" y="12642"/>
                                <a:pt x="12570" y="12596"/>
                                <a:pt x="12559" y="12543"/>
                              </a:cubicBezTo>
                              <a:cubicBezTo>
                                <a:pt x="12548" y="12501"/>
                                <a:pt x="12532" y="12455"/>
                                <a:pt x="12516" y="12427"/>
                              </a:cubicBezTo>
                              <a:cubicBezTo>
                                <a:pt x="12516" y="12416"/>
                                <a:pt x="12510" y="12409"/>
                                <a:pt x="12510" y="12406"/>
                              </a:cubicBezTo>
                              <a:cubicBezTo>
                                <a:pt x="12548" y="12402"/>
                                <a:pt x="12581" y="12395"/>
                                <a:pt x="12613" y="12388"/>
                              </a:cubicBezTo>
                              <a:cubicBezTo>
                                <a:pt x="12716" y="12367"/>
                                <a:pt x="12830" y="12335"/>
                                <a:pt x="12944" y="12297"/>
                              </a:cubicBezTo>
                              <a:cubicBezTo>
                                <a:pt x="13058" y="12254"/>
                                <a:pt x="13155" y="12212"/>
                                <a:pt x="13226" y="12170"/>
                              </a:cubicBezTo>
                              <a:cubicBezTo>
                                <a:pt x="13280" y="12138"/>
                                <a:pt x="13329" y="12103"/>
                                <a:pt x="13367" y="12074"/>
                              </a:cubicBezTo>
                              <a:cubicBezTo>
                                <a:pt x="13383" y="12060"/>
                                <a:pt x="13404" y="12046"/>
                                <a:pt x="13421" y="12036"/>
                              </a:cubicBezTo>
                              <a:cubicBezTo>
                                <a:pt x="13470" y="12000"/>
                                <a:pt x="13513" y="11972"/>
                                <a:pt x="13545" y="11951"/>
                              </a:cubicBezTo>
                              <a:cubicBezTo>
                                <a:pt x="13605" y="11916"/>
                                <a:pt x="13665" y="11881"/>
                                <a:pt x="13730" y="11845"/>
                              </a:cubicBezTo>
                              <a:cubicBezTo>
                                <a:pt x="13795" y="11814"/>
                                <a:pt x="13860" y="11782"/>
                                <a:pt x="13925" y="11754"/>
                              </a:cubicBezTo>
                              <a:cubicBezTo>
                                <a:pt x="13984" y="11729"/>
                                <a:pt x="14033" y="11715"/>
                                <a:pt x="14066" y="11711"/>
                              </a:cubicBezTo>
                              <a:cubicBezTo>
                                <a:pt x="14071" y="11711"/>
                                <a:pt x="14082" y="11708"/>
                                <a:pt x="14087" y="11708"/>
                              </a:cubicBezTo>
                              <a:lnTo>
                                <a:pt x="14093" y="11708"/>
                              </a:lnTo>
                              <a:cubicBezTo>
                                <a:pt x="14115" y="11704"/>
                                <a:pt x="14131" y="11704"/>
                                <a:pt x="14142" y="11704"/>
                              </a:cubicBezTo>
                              <a:lnTo>
                                <a:pt x="14147" y="11704"/>
                              </a:lnTo>
                              <a:cubicBezTo>
                                <a:pt x="14207" y="11722"/>
                                <a:pt x="14218" y="11725"/>
                                <a:pt x="14223" y="11718"/>
                              </a:cubicBezTo>
                              <a:cubicBezTo>
                                <a:pt x="14223" y="11718"/>
                                <a:pt x="14223" y="11715"/>
                                <a:pt x="14223" y="11715"/>
                              </a:cubicBezTo>
                              <a:cubicBezTo>
                                <a:pt x="14218" y="11701"/>
                                <a:pt x="14120" y="11662"/>
                                <a:pt x="14060" y="11644"/>
                              </a:cubicBezTo>
                              <a:cubicBezTo>
                                <a:pt x="14028" y="11634"/>
                                <a:pt x="13941" y="11609"/>
                                <a:pt x="13838" y="11602"/>
                              </a:cubicBezTo>
                              <a:cubicBezTo>
                                <a:pt x="13789" y="11598"/>
                                <a:pt x="13735" y="11602"/>
                                <a:pt x="13692" y="11609"/>
                              </a:cubicBezTo>
                              <a:cubicBezTo>
                                <a:pt x="13686" y="11609"/>
                                <a:pt x="13681" y="11609"/>
                                <a:pt x="13681" y="11613"/>
                              </a:cubicBezTo>
                              <a:cubicBezTo>
                                <a:pt x="13697" y="11606"/>
                                <a:pt x="13708" y="11595"/>
                                <a:pt x="13724" y="11588"/>
                              </a:cubicBezTo>
                              <a:cubicBezTo>
                                <a:pt x="13768" y="11567"/>
                                <a:pt x="13806" y="11542"/>
                                <a:pt x="13849" y="11514"/>
                              </a:cubicBezTo>
                              <a:cubicBezTo>
                                <a:pt x="13919" y="11465"/>
                                <a:pt x="13957" y="11401"/>
                                <a:pt x="13974" y="11359"/>
                              </a:cubicBezTo>
                              <a:cubicBezTo>
                                <a:pt x="13995" y="11309"/>
                                <a:pt x="14006" y="11264"/>
                                <a:pt x="14012" y="11228"/>
                              </a:cubicBezTo>
                              <a:cubicBezTo>
                                <a:pt x="14012" y="11214"/>
                                <a:pt x="14017" y="11204"/>
                                <a:pt x="14017" y="11197"/>
                              </a:cubicBezTo>
                              <a:cubicBezTo>
                                <a:pt x="14022" y="11186"/>
                                <a:pt x="14028" y="11179"/>
                                <a:pt x="14033" y="11168"/>
                              </a:cubicBezTo>
                              <a:cubicBezTo>
                                <a:pt x="14039" y="11165"/>
                                <a:pt x="14039" y="11161"/>
                                <a:pt x="14039" y="11158"/>
                              </a:cubicBezTo>
                              <a:cubicBezTo>
                                <a:pt x="14039" y="11154"/>
                                <a:pt x="14039" y="11154"/>
                                <a:pt x="14044" y="11154"/>
                              </a:cubicBezTo>
                              <a:cubicBezTo>
                                <a:pt x="14049" y="11147"/>
                                <a:pt x="14049" y="11144"/>
                                <a:pt x="14049" y="11144"/>
                              </a:cubicBezTo>
                              <a:lnTo>
                                <a:pt x="14055" y="11140"/>
                              </a:lnTo>
                              <a:lnTo>
                                <a:pt x="14049" y="11137"/>
                              </a:lnTo>
                              <a:cubicBezTo>
                                <a:pt x="14044" y="11133"/>
                                <a:pt x="14039" y="11137"/>
                                <a:pt x="14017" y="11154"/>
                              </a:cubicBezTo>
                              <a:cubicBezTo>
                                <a:pt x="13990" y="11179"/>
                                <a:pt x="13941" y="11225"/>
                                <a:pt x="13860" y="11274"/>
                              </a:cubicBezTo>
                              <a:cubicBezTo>
                                <a:pt x="13800" y="11309"/>
                                <a:pt x="13730" y="11341"/>
                                <a:pt x="13648" y="11373"/>
                              </a:cubicBezTo>
                              <a:cubicBezTo>
                                <a:pt x="13610" y="11387"/>
                                <a:pt x="13572" y="11401"/>
                                <a:pt x="13529" y="11412"/>
                              </a:cubicBezTo>
                              <a:cubicBezTo>
                                <a:pt x="13535" y="11408"/>
                                <a:pt x="13535" y="11405"/>
                                <a:pt x="13540" y="11405"/>
                              </a:cubicBezTo>
                              <a:cubicBezTo>
                                <a:pt x="13551" y="11394"/>
                                <a:pt x="13572" y="11373"/>
                                <a:pt x="13589" y="11348"/>
                              </a:cubicBezTo>
                              <a:cubicBezTo>
                                <a:pt x="13605" y="11320"/>
                                <a:pt x="13616" y="11288"/>
                                <a:pt x="13621" y="11257"/>
                              </a:cubicBezTo>
                              <a:cubicBezTo>
                                <a:pt x="13621" y="11225"/>
                                <a:pt x="13616" y="11190"/>
                                <a:pt x="13600" y="11161"/>
                              </a:cubicBezTo>
                              <a:cubicBezTo>
                                <a:pt x="13589" y="11137"/>
                                <a:pt x="13567" y="11116"/>
                                <a:pt x="13545" y="11094"/>
                              </a:cubicBezTo>
                              <a:cubicBezTo>
                                <a:pt x="13545" y="11087"/>
                                <a:pt x="13545" y="11073"/>
                                <a:pt x="13540" y="11073"/>
                              </a:cubicBezTo>
                              <a:lnTo>
                                <a:pt x="13540" y="11073"/>
                              </a:lnTo>
                              <a:lnTo>
                                <a:pt x="13535" y="11073"/>
                              </a:lnTo>
                              <a:lnTo>
                                <a:pt x="13535" y="11073"/>
                              </a:lnTo>
                              <a:cubicBezTo>
                                <a:pt x="13529" y="11073"/>
                                <a:pt x="13524" y="11077"/>
                                <a:pt x="13524" y="11087"/>
                              </a:cubicBezTo>
                              <a:cubicBezTo>
                                <a:pt x="13524" y="11094"/>
                                <a:pt x="13518" y="11108"/>
                                <a:pt x="13507" y="11126"/>
                              </a:cubicBezTo>
                              <a:cubicBezTo>
                                <a:pt x="13497" y="11144"/>
                                <a:pt x="13475" y="11186"/>
                                <a:pt x="13410" y="11228"/>
                              </a:cubicBezTo>
                              <a:cubicBezTo>
                                <a:pt x="13361" y="11260"/>
                                <a:pt x="13291" y="11288"/>
                                <a:pt x="13204" y="11316"/>
                              </a:cubicBezTo>
                              <a:cubicBezTo>
                                <a:pt x="13150" y="11334"/>
                                <a:pt x="13095" y="11348"/>
                                <a:pt x="13041" y="11362"/>
                              </a:cubicBezTo>
                              <a:cubicBezTo>
                                <a:pt x="13014" y="11369"/>
                                <a:pt x="12993" y="11376"/>
                                <a:pt x="12971" y="11380"/>
                              </a:cubicBezTo>
                              <a:lnTo>
                                <a:pt x="12624" y="11472"/>
                              </a:lnTo>
                              <a:cubicBezTo>
                                <a:pt x="12548" y="11489"/>
                                <a:pt x="12467" y="11514"/>
                                <a:pt x="12385" y="11539"/>
                              </a:cubicBezTo>
                              <a:cubicBezTo>
                                <a:pt x="12358" y="11549"/>
                                <a:pt x="12331" y="11556"/>
                                <a:pt x="12304" y="11567"/>
                              </a:cubicBezTo>
                              <a:cubicBezTo>
                                <a:pt x="12299" y="11560"/>
                                <a:pt x="12288" y="11549"/>
                                <a:pt x="12282" y="11539"/>
                              </a:cubicBezTo>
                              <a:lnTo>
                                <a:pt x="12277" y="11528"/>
                              </a:lnTo>
                              <a:cubicBezTo>
                                <a:pt x="12266" y="11507"/>
                                <a:pt x="12255" y="11479"/>
                                <a:pt x="12239" y="11440"/>
                              </a:cubicBezTo>
                              <a:cubicBezTo>
                                <a:pt x="12217" y="11390"/>
                                <a:pt x="12179" y="11288"/>
                                <a:pt x="12152" y="11161"/>
                              </a:cubicBezTo>
                              <a:cubicBezTo>
                                <a:pt x="12136" y="11087"/>
                                <a:pt x="12125" y="11010"/>
                                <a:pt x="12114" y="10936"/>
                              </a:cubicBezTo>
                              <a:cubicBezTo>
                                <a:pt x="12104" y="10795"/>
                                <a:pt x="12109" y="10643"/>
                                <a:pt x="12131" y="10509"/>
                              </a:cubicBezTo>
                              <a:cubicBezTo>
                                <a:pt x="12142" y="10435"/>
                                <a:pt x="12163" y="10365"/>
                                <a:pt x="12185" y="10308"/>
                              </a:cubicBezTo>
                              <a:cubicBezTo>
                                <a:pt x="12201" y="10266"/>
                                <a:pt x="12217" y="10224"/>
                                <a:pt x="12245" y="10185"/>
                              </a:cubicBezTo>
                              <a:cubicBezTo>
                                <a:pt x="12277" y="10128"/>
                                <a:pt x="12320" y="10076"/>
                                <a:pt x="12364" y="10026"/>
                              </a:cubicBezTo>
                              <a:cubicBezTo>
                                <a:pt x="12413" y="9977"/>
                                <a:pt x="12472" y="9931"/>
                                <a:pt x="12537" y="9896"/>
                              </a:cubicBezTo>
                              <a:cubicBezTo>
                                <a:pt x="12608" y="9857"/>
                                <a:pt x="12673" y="9832"/>
                                <a:pt x="12705" y="9822"/>
                              </a:cubicBezTo>
                              <a:cubicBezTo>
                                <a:pt x="12721" y="9815"/>
                                <a:pt x="12738" y="9811"/>
                                <a:pt x="12749" y="9808"/>
                              </a:cubicBezTo>
                              <a:cubicBezTo>
                                <a:pt x="12765" y="9804"/>
                                <a:pt x="12770" y="9801"/>
                                <a:pt x="12776" y="9797"/>
                              </a:cubicBezTo>
                              <a:lnTo>
                                <a:pt x="12808" y="9790"/>
                              </a:lnTo>
                              <a:lnTo>
                                <a:pt x="12781" y="9790"/>
                              </a:lnTo>
                              <a:cubicBezTo>
                                <a:pt x="12776" y="9786"/>
                                <a:pt x="12770" y="9790"/>
                                <a:pt x="12770" y="9790"/>
                              </a:cubicBezTo>
                              <a:cubicBezTo>
                                <a:pt x="12759" y="9790"/>
                                <a:pt x="12749" y="9790"/>
                                <a:pt x="12738" y="9790"/>
                              </a:cubicBezTo>
                              <a:cubicBezTo>
                                <a:pt x="12721" y="9790"/>
                                <a:pt x="12705" y="9786"/>
                                <a:pt x="12689" y="9786"/>
                              </a:cubicBezTo>
                              <a:cubicBezTo>
                                <a:pt x="12640" y="9783"/>
                                <a:pt x="12570" y="9779"/>
                                <a:pt x="12488" y="9790"/>
                              </a:cubicBezTo>
                              <a:cubicBezTo>
                                <a:pt x="12445" y="9793"/>
                                <a:pt x="12402" y="9801"/>
                                <a:pt x="12364" y="9808"/>
                              </a:cubicBezTo>
                              <a:cubicBezTo>
                                <a:pt x="12320" y="9818"/>
                                <a:pt x="12277" y="9829"/>
                                <a:pt x="12239" y="9843"/>
                              </a:cubicBezTo>
                              <a:cubicBezTo>
                                <a:pt x="12196" y="9857"/>
                                <a:pt x="12152" y="9875"/>
                                <a:pt x="12120" y="9892"/>
                              </a:cubicBezTo>
                              <a:cubicBezTo>
                                <a:pt x="12087" y="9910"/>
                                <a:pt x="12060" y="9931"/>
                                <a:pt x="12033" y="9959"/>
                              </a:cubicBezTo>
                              <a:cubicBezTo>
                                <a:pt x="12017" y="9977"/>
                                <a:pt x="11984" y="10009"/>
                                <a:pt x="11957" y="10054"/>
                              </a:cubicBezTo>
                              <a:cubicBezTo>
                                <a:pt x="11925" y="10097"/>
                                <a:pt x="11903" y="10146"/>
                                <a:pt x="11881" y="10192"/>
                              </a:cubicBezTo>
                              <a:cubicBezTo>
                                <a:pt x="11833" y="10301"/>
                                <a:pt x="11800" y="10432"/>
                                <a:pt x="11800" y="10555"/>
                              </a:cubicBezTo>
                              <a:cubicBezTo>
                                <a:pt x="11795" y="10636"/>
                                <a:pt x="11805" y="10728"/>
                                <a:pt x="11822" y="10823"/>
                              </a:cubicBezTo>
                              <a:cubicBezTo>
                                <a:pt x="11805" y="10805"/>
                                <a:pt x="11784" y="10788"/>
                                <a:pt x="11768" y="10774"/>
                              </a:cubicBezTo>
                              <a:lnTo>
                                <a:pt x="11746" y="10756"/>
                              </a:lnTo>
                              <a:cubicBezTo>
                                <a:pt x="11719" y="10731"/>
                                <a:pt x="11670" y="10685"/>
                                <a:pt x="11616" y="10636"/>
                              </a:cubicBezTo>
                              <a:cubicBezTo>
                                <a:pt x="11589" y="10611"/>
                                <a:pt x="11562" y="10587"/>
                                <a:pt x="11540" y="10562"/>
                              </a:cubicBezTo>
                              <a:cubicBezTo>
                                <a:pt x="11513" y="10534"/>
                                <a:pt x="11486" y="10509"/>
                                <a:pt x="11464" y="10488"/>
                              </a:cubicBezTo>
                              <a:cubicBezTo>
                                <a:pt x="11464" y="10488"/>
                                <a:pt x="11464" y="10484"/>
                                <a:pt x="11459" y="10484"/>
                              </a:cubicBezTo>
                              <a:lnTo>
                                <a:pt x="11453" y="10417"/>
                              </a:lnTo>
                              <a:cubicBezTo>
                                <a:pt x="11453" y="10400"/>
                                <a:pt x="11453" y="10358"/>
                                <a:pt x="11442" y="10305"/>
                              </a:cubicBezTo>
                              <a:cubicBezTo>
                                <a:pt x="11437" y="10252"/>
                                <a:pt x="11421" y="10206"/>
                                <a:pt x="11404" y="10164"/>
                              </a:cubicBezTo>
                              <a:cubicBezTo>
                                <a:pt x="11388" y="10114"/>
                                <a:pt x="11356" y="10068"/>
                                <a:pt x="11323" y="10026"/>
                              </a:cubicBezTo>
                              <a:cubicBezTo>
                                <a:pt x="11301" y="9998"/>
                                <a:pt x="11236" y="9931"/>
                                <a:pt x="11117" y="9860"/>
                              </a:cubicBezTo>
                              <a:cubicBezTo>
                                <a:pt x="11025" y="9804"/>
                                <a:pt x="10889" y="9744"/>
                                <a:pt x="10727" y="9688"/>
                              </a:cubicBezTo>
                              <a:cubicBezTo>
                                <a:pt x="10683" y="9670"/>
                                <a:pt x="10635" y="9656"/>
                                <a:pt x="10586" y="9638"/>
                              </a:cubicBezTo>
                              <a:cubicBezTo>
                                <a:pt x="10559" y="9628"/>
                                <a:pt x="10526" y="9617"/>
                                <a:pt x="10499" y="9610"/>
                              </a:cubicBezTo>
                              <a:lnTo>
                                <a:pt x="10477" y="9603"/>
                              </a:lnTo>
                              <a:cubicBezTo>
                                <a:pt x="10407" y="9578"/>
                                <a:pt x="10342" y="9557"/>
                                <a:pt x="10288" y="9529"/>
                              </a:cubicBezTo>
                              <a:cubicBezTo>
                                <a:pt x="10228" y="9501"/>
                                <a:pt x="10179" y="9469"/>
                                <a:pt x="10152" y="9434"/>
                              </a:cubicBezTo>
                              <a:cubicBezTo>
                                <a:pt x="10152" y="9430"/>
                                <a:pt x="10152" y="9427"/>
                                <a:pt x="10147" y="9423"/>
                              </a:cubicBezTo>
                              <a:cubicBezTo>
                                <a:pt x="10147" y="9420"/>
                                <a:pt x="10141" y="9416"/>
                                <a:pt x="10136" y="9413"/>
                              </a:cubicBezTo>
                              <a:cubicBezTo>
                                <a:pt x="10114" y="9377"/>
                                <a:pt x="10103" y="9339"/>
                                <a:pt x="10114" y="9307"/>
                              </a:cubicBezTo>
                              <a:lnTo>
                                <a:pt x="10120" y="9300"/>
                              </a:lnTo>
                              <a:lnTo>
                                <a:pt x="10120" y="9300"/>
                              </a:lnTo>
                              <a:cubicBezTo>
                                <a:pt x="10125" y="9286"/>
                                <a:pt x="10136" y="9275"/>
                                <a:pt x="10136" y="9275"/>
                              </a:cubicBezTo>
                              <a:lnTo>
                                <a:pt x="10141" y="9268"/>
                              </a:lnTo>
                              <a:lnTo>
                                <a:pt x="10103" y="9268"/>
                              </a:lnTo>
                              <a:cubicBezTo>
                                <a:pt x="10098" y="9268"/>
                                <a:pt x="10093" y="9272"/>
                                <a:pt x="10087" y="9272"/>
                              </a:cubicBezTo>
                              <a:cubicBezTo>
                                <a:pt x="10087" y="9272"/>
                                <a:pt x="10082" y="9272"/>
                                <a:pt x="10082" y="9275"/>
                              </a:cubicBezTo>
                              <a:cubicBezTo>
                                <a:pt x="10066" y="9279"/>
                                <a:pt x="10055" y="9282"/>
                                <a:pt x="10044" y="9289"/>
                              </a:cubicBezTo>
                              <a:cubicBezTo>
                                <a:pt x="10028" y="9296"/>
                                <a:pt x="10000" y="9311"/>
                                <a:pt x="9984" y="9332"/>
                              </a:cubicBezTo>
                              <a:cubicBezTo>
                                <a:pt x="9973" y="9342"/>
                                <a:pt x="9968" y="9356"/>
                                <a:pt x="9968" y="9367"/>
                              </a:cubicBezTo>
                              <a:cubicBezTo>
                                <a:pt x="9968" y="9367"/>
                                <a:pt x="9968" y="9367"/>
                                <a:pt x="9968" y="9370"/>
                              </a:cubicBezTo>
                              <a:cubicBezTo>
                                <a:pt x="9963" y="9370"/>
                                <a:pt x="9963" y="9370"/>
                                <a:pt x="9957" y="9367"/>
                              </a:cubicBezTo>
                              <a:cubicBezTo>
                                <a:pt x="9941" y="9363"/>
                                <a:pt x="9925" y="9363"/>
                                <a:pt x="9908" y="9360"/>
                              </a:cubicBezTo>
                              <a:lnTo>
                                <a:pt x="9751" y="9342"/>
                              </a:lnTo>
                              <a:cubicBezTo>
                                <a:pt x="9751" y="9342"/>
                                <a:pt x="9751" y="9342"/>
                                <a:pt x="9746" y="9342"/>
                              </a:cubicBezTo>
                              <a:cubicBezTo>
                                <a:pt x="9740" y="9342"/>
                                <a:pt x="9740" y="9342"/>
                                <a:pt x="9735" y="9342"/>
                              </a:cubicBezTo>
                              <a:cubicBezTo>
                                <a:pt x="9724" y="9342"/>
                                <a:pt x="9708" y="9346"/>
                                <a:pt x="9708" y="9356"/>
                              </a:cubicBezTo>
                              <a:cubicBezTo>
                                <a:pt x="9708" y="9360"/>
                                <a:pt x="9708" y="9363"/>
                                <a:pt x="9708" y="9363"/>
                              </a:cubicBezTo>
                              <a:lnTo>
                                <a:pt x="9708" y="9370"/>
                              </a:lnTo>
                              <a:cubicBezTo>
                                <a:pt x="9708" y="9377"/>
                                <a:pt x="9702" y="9385"/>
                                <a:pt x="9702" y="9395"/>
                              </a:cubicBezTo>
                              <a:cubicBezTo>
                                <a:pt x="9702" y="9427"/>
                                <a:pt x="9713" y="9462"/>
                                <a:pt x="9735" y="9490"/>
                              </a:cubicBezTo>
                              <a:cubicBezTo>
                                <a:pt x="9746" y="9504"/>
                                <a:pt x="9757" y="9515"/>
                                <a:pt x="9767" y="9526"/>
                              </a:cubicBezTo>
                              <a:cubicBezTo>
                                <a:pt x="9757" y="9526"/>
                                <a:pt x="9740" y="9522"/>
                                <a:pt x="9729" y="9522"/>
                              </a:cubicBezTo>
                              <a:cubicBezTo>
                                <a:pt x="9713" y="9522"/>
                                <a:pt x="9697" y="9526"/>
                                <a:pt x="9681" y="9526"/>
                              </a:cubicBezTo>
                              <a:cubicBezTo>
                                <a:pt x="9670" y="9526"/>
                                <a:pt x="9659" y="9529"/>
                                <a:pt x="9648" y="9533"/>
                              </a:cubicBezTo>
                              <a:cubicBezTo>
                                <a:pt x="9637" y="9536"/>
                                <a:pt x="9626" y="9540"/>
                                <a:pt x="9610" y="9547"/>
                              </a:cubicBezTo>
                              <a:cubicBezTo>
                                <a:pt x="9599" y="9554"/>
                                <a:pt x="9594" y="9568"/>
                                <a:pt x="9594" y="9575"/>
                              </a:cubicBezTo>
                              <a:cubicBezTo>
                                <a:pt x="9594" y="9582"/>
                                <a:pt x="9594" y="9589"/>
                                <a:pt x="9594" y="9600"/>
                              </a:cubicBezTo>
                              <a:cubicBezTo>
                                <a:pt x="9599" y="9614"/>
                                <a:pt x="9599" y="9628"/>
                                <a:pt x="9610" y="9638"/>
                              </a:cubicBezTo>
                              <a:lnTo>
                                <a:pt x="9610" y="9645"/>
                              </a:lnTo>
                              <a:lnTo>
                                <a:pt x="9616" y="9645"/>
                              </a:lnTo>
                              <a:cubicBezTo>
                                <a:pt x="9616" y="9645"/>
                                <a:pt x="9621" y="9645"/>
                                <a:pt x="9621" y="9642"/>
                              </a:cubicBezTo>
                              <a:cubicBezTo>
                                <a:pt x="9626" y="9642"/>
                                <a:pt x="9626" y="9642"/>
                                <a:pt x="9632" y="9638"/>
                              </a:cubicBezTo>
                              <a:lnTo>
                                <a:pt x="9632" y="9638"/>
                              </a:lnTo>
                              <a:cubicBezTo>
                                <a:pt x="9632" y="9638"/>
                                <a:pt x="9637" y="9642"/>
                                <a:pt x="9654" y="9642"/>
                              </a:cubicBezTo>
                              <a:cubicBezTo>
                                <a:pt x="9681" y="9642"/>
                                <a:pt x="9724" y="9645"/>
                                <a:pt x="9773" y="9663"/>
                              </a:cubicBezTo>
                              <a:cubicBezTo>
                                <a:pt x="9827" y="9681"/>
                                <a:pt x="9887" y="9712"/>
                                <a:pt x="9946" y="9755"/>
                              </a:cubicBezTo>
                              <a:lnTo>
                                <a:pt x="9952" y="9758"/>
                              </a:lnTo>
                              <a:cubicBezTo>
                                <a:pt x="9979" y="9779"/>
                                <a:pt x="10011" y="9801"/>
                                <a:pt x="10038" y="9825"/>
                              </a:cubicBezTo>
                              <a:cubicBezTo>
                                <a:pt x="10071" y="9850"/>
                                <a:pt x="10098" y="9875"/>
                                <a:pt x="10125" y="9903"/>
                              </a:cubicBezTo>
                              <a:cubicBezTo>
                                <a:pt x="10158" y="9942"/>
                                <a:pt x="10185" y="9984"/>
                                <a:pt x="10206" y="10026"/>
                              </a:cubicBezTo>
                              <a:cubicBezTo>
                                <a:pt x="10217" y="10047"/>
                                <a:pt x="10228" y="10068"/>
                                <a:pt x="10244" y="10093"/>
                              </a:cubicBezTo>
                              <a:cubicBezTo>
                                <a:pt x="10282" y="10157"/>
                                <a:pt x="10342" y="10209"/>
                                <a:pt x="10402" y="10266"/>
                              </a:cubicBezTo>
                              <a:cubicBezTo>
                                <a:pt x="10515" y="10372"/>
                                <a:pt x="10624" y="10446"/>
                                <a:pt x="10673" y="10470"/>
                              </a:cubicBezTo>
                              <a:cubicBezTo>
                                <a:pt x="10732" y="10506"/>
                                <a:pt x="10792" y="10534"/>
                                <a:pt x="10851" y="10558"/>
                              </a:cubicBezTo>
                              <a:cubicBezTo>
                                <a:pt x="10889" y="10573"/>
                                <a:pt x="10922" y="10583"/>
                                <a:pt x="10954" y="10590"/>
                              </a:cubicBezTo>
                              <a:lnTo>
                                <a:pt x="10960" y="10590"/>
                              </a:lnTo>
                              <a:cubicBezTo>
                                <a:pt x="10976" y="10594"/>
                                <a:pt x="10992" y="10597"/>
                                <a:pt x="11009" y="10601"/>
                              </a:cubicBezTo>
                              <a:cubicBezTo>
                                <a:pt x="11025" y="10604"/>
                                <a:pt x="11041" y="10604"/>
                                <a:pt x="11063" y="10608"/>
                              </a:cubicBezTo>
                              <a:cubicBezTo>
                                <a:pt x="11112" y="10611"/>
                                <a:pt x="11150" y="10611"/>
                                <a:pt x="11188" y="10608"/>
                              </a:cubicBezTo>
                              <a:cubicBezTo>
                                <a:pt x="11204" y="10608"/>
                                <a:pt x="11220" y="10608"/>
                                <a:pt x="11231" y="10608"/>
                              </a:cubicBezTo>
                              <a:cubicBezTo>
                                <a:pt x="11247" y="10608"/>
                                <a:pt x="11258" y="10608"/>
                                <a:pt x="11269" y="10608"/>
                              </a:cubicBezTo>
                              <a:lnTo>
                                <a:pt x="11274" y="10608"/>
                              </a:lnTo>
                              <a:cubicBezTo>
                                <a:pt x="11296" y="10615"/>
                                <a:pt x="11323" y="10633"/>
                                <a:pt x="11361" y="10664"/>
                              </a:cubicBezTo>
                              <a:cubicBezTo>
                                <a:pt x="11377" y="10678"/>
                                <a:pt x="11399" y="10700"/>
                                <a:pt x="11421" y="10721"/>
                              </a:cubicBezTo>
                              <a:cubicBezTo>
                                <a:pt x="11431" y="10731"/>
                                <a:pt x="11442" y="10742"/>
                                <a:pt x="11453" y="10756"/>
                              </a:cubicBezTo>
                              <a:cubicBezTo>
                                <a:pt x="11551" y="10848"/>
                                <a:pt x="11654" y="10950"/>
                                <a:pt x="11686" y="10978"/>
                              </a:cubicBezTo>
                              <a:cubicBezTo>
                                <a:pt x="11719" y="11006"/>
                                <a:pt x="11757" y="11041"/>
                                <a:pt x="11789" y="11070"/>
                              </a:cubicBezTo>
                              <a:cubicBezTo>
                                <a:pt x="11735" y="11041"/>
                                <a:pt x="11681" y="11017"/>
                                <a:pt x="11616" y="10999"/>
                              </a:cubicBezTo>
                              <a:cubicBezTo>
                                <a:pt x="11578" y="10985"/>
                                <a:pt x="11518" y="10971"/>
                                <a:pt x="11459" y="10964"/>
                              </a:cubicBezTo>
                              <a:cubicBezTo>
                                <a:pt x="11394" y="10953"/>
                                <a:pt x="11328" y="10953"/>
                                <a:pt x="11269" y="10960"/>
                              </a:cubicBezTo>
                              <a:cubicBezTo>
                                <a:pt x="11225" y="10964"/>
                                <a:pt x="11182" y="10974"/>
                                <a:pt x="11139" y="10989"/>
                              </a:cubicBezTo>
                              <a:cubicBezTo>
                                <a:pt x="11095" y="11003"/>
                                <a:pt x="11052" y="11024"/>
                                <a:pt x="11020" y="11045"/>
                              </a:cubicBezTo>
                              <a:cubicBezTo>
                                <a:pt x="10976" y="11077"/>
                                <a:pt x="10954" y="11105"/>
                                <a:pt x="10954" y="11137"/>
                              </a:cubicBezTo>
                              <a:cubicBezTo>
                                <a:pt x="10954" y="11151"/>
                                <a:pt x="10960" y="11168"/>
                                <a:pt x="10965" y="11186"/>
                              </a:cubicBezTo>
                              <a:cubicBezTo>
                                <a:pt x="10971" y="11200"/>
                                <a:pt x="10982" y="11214"/>
                                <a:pt x="10998" y="11228"/>
                              </a:cubicBezTo>
                              <a:cubicBezTo>
                                <a:pt x="11057" y="11292"/>
                                <a:pt x="11150" y="11320"/>
                                <a:pt x="11182" y="11331"/>
                              </a:cubicBezTo>
                              <a:cubicBezTo>
                                <a:pt x="11193" y="11334"/>
                                <a:pt x="11198" y="11334"/>
                                <a:pt x="11204" y="11331"/>
                              </a:cubicBezTo>
                              <a:cubicBezTo>
                                <a:pt x="11209" y="11331"/>
                                <a:pt x="11209" y="11334"/>
                                <a:pt x="11209" y="11334"/>
                              </a:cubicBezTo>
                              <a:lnTo>
                                <a:pt x="11220" y="11338"/>
                              </a:lnTo>
                              <a:lnTo>
                                <a:pt x="11220" y="11331"/>
                              </a:lnTo>
                              <a:cubicBezTo>
                                <a:pt x="11220" y="11306"/>
                                <a:pt x="11220" y="11285"/>
                                <a:pt x="11225" y="11267"/>
                              </a:cubicBezTo>
                              <a:cubicBezTo>
                                <a:pt x="11231" y="11249"/>
                                <a:pt x="11242" y="11232"/>
                                <a:pt x="11253" y="11218"/>
                              </a:cubicBezTo>
                              <a:cubicBezTo>
                                <a:pt x="11258" y="11211"/>
                                <a:pt x="11263" y="11204"/>
                                <a:pt x="11269" y="11197"/>
                              </a:cubicBezTo>
                              <a:cubicBezTo>
                                <a:pt x="11269" y="11197"/>
                                <a:pt x="11274" y="11193"/>
                                <a:pt x="11274" y="11193"/>
                              </a:cubicBezTo>
                              <a:cubicBezTo>
                                <a:pt x="11285" y="11190"/>
                                <a:pt x="11291" y="11182"/>
                                <a:pt x="11307" y="11172"/>
                              </a:cubicBezTo>
                              <a:cubicBezTo>
                                <a:pt x="11318" y="11168"/>
                                <a:pt x="11323" y="11168"/>
                                <a:pt x="11334" y="11165"/>
                              </a:cubicBezTo>
                              <a:cubicBezTo>
                                <a:pt x="11356" y="11161"/>
                                <a:pt x="11399" y="11154"/>
                                <a:pt x="11453" y="11161"/>
                              </a:cubicBezTo>
                              <a:cubicBezTo>
                                <a:pt x="11497" y="11168"/>
                                <a:pt x="11545" y="11179"/>
                                <a:pt x="11594" y="11200"/>
                              </a:cubicBezTo>
                              <a:cubicBezTo>
                                <a:pt x="11686" y="11235"/>
                                <a:pt x="11773" y="11288"/>
                                <a:pt x="11843" y="11341"/>
                              </a:cubicBezTo>
                              <a:cubicBezTo>
                                <a:pt x="11903" y="11387"/>
                                <a:pt x="11946" y="11429"/>
                                <a:pt x="11968" y="11457"/>
                              </a:cubicBezTo>
                              <a:cubicBezTo>
                                <a:pt x="12006" y="11496"/>
                                <a:pt x="12044" y="11549"/>
                                <a:pt x="12071" y="11591"/>
                              </a:cubicBezTo>
                              <a:cubicBezTo>
                                <a:pt x="12082" y="11606"/>
                                <a:pt x="12087" y="11620"/>
                                <a:pt x="12093" y="11630"/>
                              </a:cubicBezTo>
                              <a:cubicBezTo>
                                <a:pt x="12109" y="11662"/>
                                <a:pt x="12114" y="11673"/>
                                <a:pt x="12125" y="11669"/>
                              </a:cubicBezTo>
                              <a:cubicBezTo>
                                <a:pt x="12125" y="11669"/>
                                <a:pt x="12125" y="11669"/>
                                <a:pt x="12125" y="11669"/>
                              </a:cubicBezTo>
                              <a:cubicBezTo>
                                <a:pt x="12125" y="11673"/>
                                <a:pt x="12125" y="11673"/>
                                <a:pt x="12131" y="11676"/>
                              </a:cubicBezTo>
                              <a:cubicBezTo>
                                <a:pt x="12076" y="11711"/>
                                <a:pt x="12028" y="11754"/>
                                <a:pt x="11974" y="11814"/>
                              </a:cubicBezTo>
                              <a:cubicBezTo>
                                <a:pt x="11914" y="11873"/>
                                <a:pt x="11871" y="11930"/>
                                <a:pt x="11838" y="11979"/>
                              </a:cubicBezTo>
                              <a:cubicBezTo>
                                <a:pt x="11800" y="12036"/>
                                <a:pt x="11773" y="12089"/>
                                <a:pt x="11757" y="12145"/>
                              </a:cubicBezTo>
                              <a:cubicBezTo>
                                <a:pt x="11746" y="12184"/>
                                <a:pt x="11740" y="12226"/>
                                <a:pt x="11746" y="12265"/>
                              </a:cubicBezTo>
                              <a:cubicBezTo>
                                <a:pt x="11746" y="12279"/>
                                <a:pt x="11746" y="12289"/>
                                <a:pt x="11746" y="12297"/>
                              </a:cubicBezTo>
                              <a:cubicBezTo>
                                <a:pt x="11719" y="12304"/>
                                <a:pt x="11632" y="12349"/>
                                <a:pt x="11594" y="12378"/>
                              </a:cubicBezTo>
                              <a:cubicBezTo>
                                <a:pt x="11583" y="12385"/>
                                <a:pt x="11507" y="12430"/>
                                <a:pt x="11431" y="12487"/>
                              </a:cubicBezTo>
                              <a:cubicBezTo>
                                <a:pt x="11366" y="12536"/>
                                <a:pt x="11301" y="12589"/>
                                <a:pt x="11269" y="12624"/>
                              </a:cubicBezTo>
                              <a:lnTo>
                                <a:pt x="11269" y="12624"/>
                              </a:lnTo>
                              <a:cubicBezTo>
                                <a:pt x="11263" y="12631"/>
                                <a:pt x="11258" y="12635"/>
                                <a:pt x="11253" y="12635"/>
                              </a:cubicBezTo>
                              <a:cubicBezTo>
                                <a:pt x="11296" y="12582"/>
                                <a:pt x="11339" y="12522"/>
                                <a:pt x="11372" y="12469"/>
                              </a:cubicBezTo>
                              <a:cubicBezTo>
                                <a:pt x="11394" y="12434"/>
                                <a:pt x="11431" y="12374"/>
                                <a:pt x="11464" y="12293"/>
                              </a:cubicBezTo>
                              <a:cubicBezTo>
                                <a:pt x="11480" y="12247"/>
                                <a:pt x="11497" y="12205"/>
                                <a:pt x="11502" y="12163"/>
                              </a:cubicBezTo>
                              <a:cubicBezTo>
                                <a:pt x="11507" y="12113"/>
                                <a:pt x="11507" y="12064"/>
                                <a:pt x="11502" y="12018"/>
                              </a:cubicBezTo>
                              <a:cubicBezTo>
                                <a:pt x="11486" y="11923"/>
                                <a:pt x="11442" y="11824"/>
                                <a:pt x="11372" y="11739"/>
                              </a:cubicBezTo>
                              <a:cubicBezTo>
                                <a:pt x="11339" y="11701"/>
                                <a:pt x="11301" y="11665"/>
                                <a:pt x="11258" y="11630"/>
                              </a:cubicBezTo>
                              <a:cubicBezTo>
                                <a:pt x="11215" y="11598"/>
                                <a:pt x="11177" y="11570"/>
                                <a:pt x="11139" y="11553"/>
                              </a:cubicBezTo>
                              <a:lnTo>
                                <a:pt x="11133" y="11549"/>
                              </a:lnTo>
                              <a:cubicBezTo>
                                <a:pt x="11133" y="11546"/>
                                <a:pt x="11128" y="11539"/>
                                <a:pt x="11123" y="11542"/>
                              </a:cubicBezTo>
                              <a:cubicBezTo>
                                <a:pt x="11123" y="11542"/>
                                <a:pt x="11117" y="11542"/>
                                <a:pt x="11117" y="11542"/>
                              </a:cubicBezTo>
                              <a:lnTo>
                                <a:pt x="11117" y="11542"/>
                              </a:lnTo>
                              <a:cubicBezTo>
                                <a:pt x="11117" y="11542"/>
                                <a:pt x="11112" y="11542"/>
                                <a:pt x="11112" y="11542"/>
                              </a:cubicBezTo>
                              <a:cubicBezTo>
                                <a:pt x="11106" y="11546"/>
                                <a:pt x="11112" y="11549"/>
                                <a:pt x="11112" y="11549"/>
                              </a:cubicBezTo>
                              <a:cubicBezTo>
                                <a:pt x="11112" y="11556"/>
                                <a:pt x="11117" y="11567"/>
                                <a:pt x="11117" y="11584"/>
                              </a:cubicBezTo>
                              <a:cubicBezTo>
                                <a:pt x="11128" y="11620"/>
                                <a:pt x="11139" y="11676"/>
                                <a:pt x="11144" y="11743"/>
                              </a:cubicBezTo>
                              <a:cubicBezTo>
                                <a:pt x="11150" y="11803"/>
                                <a:pt x="11155" y="11866"/>
                                <a:pt x="11150" y="11930"/>
                              </a:cubicBezTo>
                              <a:cubicBezTo>
                                <a:pt x="11144" y="12007"/>
                                <a:pt x="11139" y="12067"/>
                                <a:pt x="11133" y="12120"/>
                              </a:cubicBezTo>
                              <a:cubicBezTo>
                                <a:pt x="11117" y="12212"/>
                                <a:pt x="11095" y="12304"/>
                                <a:pt x="11068" y="12395"/>
                              </a:cubicBezTo>
                              <a:cubicBezTo>
                                <a:pt x="11047" y="12466"/>
                                <a:pt x="11020" y="12526"/>
                                <a:pt x="10992" y="12582"/>
                              </a:cubicBezTo>
                              <a:cubicBezTo>
                                <a:pt x="10960" y="12649"/>
                                <a:pt x="10922" y="12716"/>
                                <a:pt x="10884" y="12783"/>
                              </a:cubicBezTo>
                              <a:cubicBezTo>
                                <a:pt x="10841" y="12854"/>
                                <a:pt x="10786" y="12920"/>
                                <a:pt x="10732" y="12980"/>
                              </a:cubicBezTo>
                              <a:cubicBezTo>
                                <a:pt x="10678" y="13040"/>
                                <a:pt x="10618" y="13093"/>
                                <a:pt x="10559" y="13146"/>
                              </a:cubicBezTo>
                              <a:lnTo>
                                <a:pt x="10548" y="13157"/>
                              </a:lnTo>
                              <a:cubicBezTo>
                                <a:pt x="10488" y="13210"/>
                                <a:pt x="10429" y="13266"/>
                                <a:pt x="10380" y="13322"/>
                              </a:cubicBezTo>
                              <a:cubicBezTo>
                                <a:pt x="10337" y="13372"/>
                                <a:pt x="10299" y="13425"/>
                                <a:pt x="10272" y="13470"/>
                              </a:cubicBezTo>
                              <a:cubicBezTo>
                                <a:pt x="10261" y="13485"/>
                                <a:pt x="10250" y="13499"/>
                                <a:pt x="10244" y="13506"/>
                              </a:cubicBezTo>
                              <a:cubicBezTo>
                                <a:pt x="10228" y="13485"/>
                                <a:pt x="10206" y="13467"/>
                                <a:pt x="10185" y="13449"/>
                              </a:cubicBezTo>
                              <a:cubicBezTo>
                                <a:pt x="10174" y="13442"/>
                                <a:pt x="10163" y="13435"/>
                                <a:pt x="10147" y="13425"/>
                              </a:cubicBezTo>
                              <a:lnTo>
                                <a:pt x="10141" y="13418"/>
                              </a:lnTo>
                              <a:cubicBezTo>
                                <a:pt x="10141" y="13418"/>
                                <a:pt x="10147" y="13414"/>
                                <a:pt x="10147" y="13411"/>
                              </a:cubicBezTo>
                              <a:cubicBezTo>
                                <a:pt x="10174" y="13396"/>
                                <a:pt x="10206" y="13372"/>
                                <a:pt x="10250" y="13329"/>
                              </a:cubicBezTo>
                              <a:cubicBezTo>
                                <a:pt x="10282" y="13305"/>
                                <a:pt x="10309" y="13277"/>
                                <a:pt x="10342" y="13248"/>
                              </a:cubicBezTo>
                              <a:cubicBezTo>
                                <a:pt x="10467" y="13136"/>
                                <a:pt x="10602" y="13005"/>
                                <a:pt x="10694" y="12896"/>
                              </a:cubicBezTo>
                              <a:cubicBezTo>
                                <a:pt x="10754" y="12829"/>
                                <a:pt x="10830" y="12734"/>
                                <a:pt x="10884" y="12614"/>
                              </a:cubicBezTo>
                              <a:cubicBezTo>
                                <a:pt x="10917" y="12540"/>
                                <a:pt x="10938" y="12469"/>
                                <a:pt x="10949" y="12402"/>
                              </a:cubicBezTo>
                              <a:cubicBezTo>
                                <a:pt x="10960" y="12332"/>
                                <a:pt x="10960" y="12251"/>
                                <a:pt x="10949" y="12166"/>
                              </a:cubicBezTo>
                              <a:cubicBezTo>
                                <a:pt x="10938" y="12078"/>
                                <a:pt x="10917" y="11990"/>
                                <a:pt x="10900" y="11902"/>
                              </a:cubicBezTo>
                              <a:cubicBezTo>
                                <a:pt x="10884" y="11828"/>
                                <a:pt x="10868" y="11761"/>
                                <a:pt x="10857" y="11690"/>
                              </a:cubicBezTo>
                              <a:cubicBezTo>
                                <a:pt x="10846" y="11613"/>
                                <a:pt x="10841" y="11542"/>
                                <a:pt x="10846" y="11479"/>
                              </a:cubicBezTo>
                              <a:cubicBezTo>
                                <a:pt x="10846" y="11443"/>
                                <a:pt x="10851" y="11408"/>
                                <a:pt x="10862" y="11376"/>
                              </a:cubicBezTo>
                              <a:cubicBezTo>
                                <a:pt x="10884" y="11313"/>
                                <a:pt x="10911" y="11288"/>
                                <a:pt x="10917" y="11288"/>
                              </a:cubicBezTo>
                              <a:lnTo>
                                <a:pt x="10922" y="11285"/>
                              </a:lnTo>
                              <a:lnTo>
                                <a:pt x="10917" y="11285"/>
                              </a:lnTo>
                              <a:cubicBezTo>
                                <a:pt x="10911" y="11278"/>
                                <a:pt x="10900" y="11274"/>
                                <a:pt x="10879" y="11271"/>
                              </a:cubicBezTo>
                              <a:cubicBezTo>
                                <a:pt x="10851" y="11264"/>
                                <a:pt x="10830" y="11260"/>
                                <a:pt x="10814" y="11257"/>
                              </a:cubicBezTo>
                              <a:lnTo>
                                <a:pt x="10808" y="11257"/>
                              </a:lnTo>
                              <a:cubicBezTo>
                                <a:pt x="10781" y="11253"/>
                                <a:pt x="10738" y="11242"/>
                                <a:pt x="10683" y="11249"/>
                              </a:cubicBezTo>
                              <a:cubicBezTo>
                                <a:pt x="10651" y="11253"/>
                                <a:pt x="10624" y="11264"/>
                                <a:pt x="10602" y="11278"/>
                              </a:cubicBezTo>
                              <a:lnTo>
                                <a:pt x="10602" y="11278"/>
                              </a:lnTo>
                              <a:cubicBezTo>
                                <a:pt x="10597" y="11281"/>
                                <a:pt x="10591" y="11285"/>
                                <a:pt x="10586" y="11288"/>
                              </a:cubicBezTo>
                              <a:cubicBezTo>
                                <a:pt x="10586" y="11281"/>
                                <a:pt x="10586" y="11278"/>
                                <a:pt x="10586" y="11271"/>
                              </a:cubicBezTo>
                              <a:cubicBezTo>
                                <a:pt x="10580" y="11253"/>
                                <a:pt x="10564" y="11228"/>
                                <a:pt x="10543" y="11207"/>
                              </a:cubicBezTo>
                              <a:cubicBezTo>
                                <a:pt x="10537" y="11204"/>
                                <a:pt x="10532" y="11197"/>
                                <a:pt x="10526" y="11190"/>
                              </a:cubicBezTo>
                              <a:cubicBezTo>
                                <a:pt x="10521" y="11182"/>
                                <a:pt x="10510" y="11175"/>
                                <a:pt x="10505" y="11168"/>
                              </a:cubicBezTo>
                              <a:cubicBezTo>
                                <a:pt x="10488" y="11154"/>
                                <a:pt x="10472" y="11137"/>
                                <a:pt x="10467" y="11112"/>
                              </a:cubicBezTo>
                              <a:cubicBezTo>
                                <a:pt x="10461" y="11091"/>
                                <a:pt x="10461" y="11066"/>
                                <a:pt x="10472" y="11045"/>
                              </a:cubicBezTo>
                              <a:cubicBezTo>
                                <a:pt x="10483" y="11024"/>
                                <a:pt x="10499" y="11006"/>
                                <a:pt x="10510" y="10992"/>
                              </a:cubicBezTo>
                              <a:cubicBezTo>
                                <a:pt x="10510" y="10992"/>
                                <a:pt x="10515" y="10985"/>
                                <a:pt x="10510" y="10982"/>
                              </a:cubicBezTo>
                              <a:cubicBezTo>
                                <a:pt x="10505" y="10982"/>
                                <a:pt x="10505" y="10978"/>
                                <a:pt x="10494" y="10985"/>
                              </a:cubicBezTo>
                              <a:cubicBezTo>
                                <a:pt x="10483" y="10978"/>
                                <a:pt x="10467" y="10971"/>
                                <a:pt x="10445" y="10964"/>
                              </a:cubicBezTo>
                              <a:cubicBezTo>
                                <a:pt x="10412" y="10957"/>
                                <a:pt x="10369" y="10953"/>
                                <a:pt x="10331" y="10957"/>
                              </a:cubicBezTo>
                              <a:cubicBezTo>
                                <a:pt x="10315" y="10957"/>
                                <a:pt x="10288" y="10960"/>
                                <a:pt x="10250" y="10971"/>
                              </a:cubicBezTo>
                              <a:cubicBezTo>
                                <a:pt x="10217" y="10978"/>
                                <a:pt x="10179" y="10992"/>
                                <a:pt x="10147" y="11010"/>
                              </a:cubicBezTo>
                              <a:cubicBezTo>
                                <a:pt x="10147" y="11010"/>
                                <a:pt x="10141" y="11013"/>
                                <a:pt x="10141" y="11013"/>
                              </a:cubicBezTo>
                              <a:lnTo>
                                <a:pt x="10136" y="11017"/>
                              </a:lnTo>
                              <a:cubicBezTo>
                                <a:pt x="10114" y="11027"/>
                                <a:pt x="10093" y="11038"/>
                                <a:pt x="10076" y="11049"/>
                              </a:cubicBezTo>
                              <a:lnTo>
                                <a:pt x="10071" y="11052"/>
                              </a:lnTo>
                              <a:cubicBezTo>
                                <a:pt x="10066" y="11056"/>
                                <a:pt x="10060" y="11059"/>
                                <a:pt x="10055" y="11063"/>
                              </a:cubicBezTo>
                              <a:cubicBezTo>
                                <a:pt x="10038" y="11073"/>
                                <a:pt x="10028" y="11084"/>
                                <a:pt x="10022" y="11094"/>
                              </a:cubicBezTo>
                              <a:cubicBezTo>
                                <a:pt x="10022" y="11098"/>
                                <a:pt x="10017" y="11101"/>
                                <a:pt x="10017" y="11105"/>
                              </a:cubicBezTo>
                              <a:cubicBezTo>
                                <a:pt x="10017" y="11101"/>
                                <a:pt x="10011" y="11101"/>
                                <a:pt x="10011" y="11098"/>
                              </a:cubicBezTo>
                              <a:cubicBezTo>
                                <a:pt x="10006" y="11091"/>
                                <a:pt x="9990" y="11077"/>
                                <a:pt x="9968" y="11059"/>
                              </a:cubicBezTo>
                              <a:cubicBezTo>
                                <a:pt x="9952" y="11049"/>
                                <a:pt x="9935" y="11038"/>
                                <a:pt x="9914" y="11024"/>
                              </a:cubicBezTo>
                              <a:cubicBezTo>
                                <a:pt x="9908" y="11020"/>
                                <a:pt x="9903" y="11017"/>
                                <a:pt x="9898" y="11013"/>
                              </a:cubicBezTo>
                              <a:cubicBezTo>
                                <a:pt x="9865" y="10996"/>
                                <a:pt x="9849" y="10978"/>
                                <a:pt x="9838" y="10964"/>
                              </a:cubicBezTo>
                              <a:cubicBezTo>
                                <a:pt x="9827" y="10946"/>
                                <a:pt x="9822" y="10929"/>
                                <a:pt x="9822" y="10915"/>
                              </a:cubicBezTo>
                              <a:cubicBezTo>
                                <a:pt x="9822" y="10911"/>
                                <a:pt x="9822" y="10911"/>
                                <a:pt x="9822" y="10907"/>
                              </a:cubicBezTo>
                              <a:cubicBezTo>
                                <a:pt x="9827" y="10904"/>
                                <a:pt x="9827" y="10900"/>
                                <a:pt x="9832" y="10900"/>
                              </a:cubicBezTo>
                              <a:lnTo>
                                <a:pt x="9849" y="10893"/>
                              </a:lnTo>
                              <a:lnTo>
                                <a:pt x="9827" y="10893"/>
                              </a:lnTo>
                              <a:cubicBezTo>
                                <a:pt x="9827" y="10893"/>
                                <a:pt x="9822" y="10893"/>
                                <a:pt x="9811" y="10893"/>
                              </a:cubicBezTo>
                              <a:cubicBezTo>
                                <a:pt x="9811" y="10893"/>
                                <a:pt x="9811" y="10893"/>
                                <a:pt x="9811" y="10893"/>
                              </a:cubicBezTo>
                              <a:cubicBezTo>
                                <a:pt x="9800" y="10886"/>
                                <a:pt x="9778" y="10886"/>
                                <a:pt x="9767" y="10886"/>
                              </a:cubicBezTo>
                              <a:cubicBezTo>
                                <a:pt x="9746" y="10886"/>
                                <a:pt x="9719" y="10890"/>
                                <a:pt x="9692" y="10893"/>
                              </a:cubicBezTo>
                              <a:cubicBezTo>
                                <a:pt x="9681" y="10897"/>
                                <a:pt x="9621" y="10911"/>
                                <a:pt x="9583" y="10946"/>
                              </a:cubicBezTo>
                              <a:cubicBezTo>
                                <a:pt x="9567" y="10960"/>
                                <a:pt x="9556" y="10978"/>
                                <a:pt x="9551" y="10999"/>
                              </a:cubicBezTo>
                              <a:cubicBezTo>
                                <a:pt x="9551" y="11010"/>
                                <a:pt x="9551" y="11017"/>
                                <a:pt x="9551" y="11027"/>
                              </a:cubicBezTo>
                              <a:cubicBezTo>
                                <a:pt x="9551" y="11031"/>
                                <a:pt x="9551" y="11031"/>
                                <a:pt x="9551" y="11034"/>
                              </a:cubicBezTo>
                              <a:cubicBezTo>
                                <a:pt x="9540" y="11027"/>
                                <a:pt x="9524" y="11020"/>
                                <a:pt x="9502" y="11010"/>
                              </a:cubicBezTo>
                              <a:cubicBezTo>
                                <a:pt x="9475" y="10999"/>
                                <a:pt x="9442" y="10992"/>
                                <a:pt x="9410" y="10985"/>
                              </a:cubicBezTo>
                              <a:cubicBezTo>
                                <a:pt x="9383" y="10982"/>
                                <a:pt x="9350" y="10974"/>
                                <a:pt x="9312" y="10974"/>
                              </a:cubicBezTo>
                              <a:cubicBezTo>
                                <a:pt x="9280" y="10971"/>
                                <a:pt x="9225" y="10971"/>
                                <a:pt x="9171" y="10971"/>
                              </a:cubicBezTo>
                              <a:cubicBezTo>
                                <a:pt x="9160" y="10971"/>
                                <a:pt x="9150" y="10971"/>
                                <a:pt x="9139" y="10971"/>
                              </a:cubicBezTo>
                              <a:cubicBezTo>
                                <a:pt x="9090" y="10971"/>
                                <a:pt x="9030" y="10971"/>
                                <a:pt x="8976" y="10971"/>
                              </a:cubicBezTo>
                              <a:cubicBezTo>
                                <a:pt x="8922" y="10967"/>
                                <a:pt x="8846" y="10960"/>
                                <a:pt x="8781" y="10932"/>
                              </a:cubicBezTo>
                              <a:cubicBezTo>
                                <a:pt x="8732" y="10915"/>
                                <a:pt x="8694" y="10886"/>
                                <a:pt x="8678" y="10855"/>
                              </a:cubicBezTo>
                              <a:cubicBezTo>
                                <a:pt x="8673" y="10844"/>
                                <a:pt x="8673" y="10833"/>
                                <a:pt x="8673" y="10833"/>
                              </a:cubicBezTo>
                              <a:cubicBezTo>
                                <a:pt x="8683" y="10781"/>
                                <a:pt x="8705" y="10735"/>
                                <a:pt x="8732" y="10703"/>
                              </a:cubicBezTo>
                              <a:cubicBezTo>
                                <a:pt x="8748" y="10689"/>
                                <a:pt x="8765" y="10675"/>
                                <a:pt x="8786" y="10664"/>
                              </a:cubicBezTo>
                              <a:cubicBezTo>
                                <a:pt x="8813" y="10650"/>
                                <a:pt x="8846" y="10636"/>
                                <a:pt x="8878" y="10629"/>
                              </a:cubicBezTo>
                              <a:cubicBezTo>
                                <a:pt x="8895" y="10625"/>
                                <a:pt x="8911" y="10622"/>
                                <a:pt x="8927" y="10622"/>
                              </a:cubicBezTo>
                              <a:cubicBezTo>
                                <a:pt x="8976" y="10622"/>
                                <a:pt x="9025" y="10633"/>
                                <a:pt x="9063" y="10654"/>
                              </a:cubicBezTo>
                              <a:cubicBezTo>
                                <a:pt x="9074" y="10661"/>
                                <a:pt x="9079" y="10664"/>
                                <a:pt x="9084" y="10668"/>
                              </a:cubicBezTo>
                              <a:cubicBezTo>
                                <a:pt x="9095" y="10682"/>
                                <a:pt x="9106" y="10696"/>
                                <a:pt x="9106" y="10707"/>
                              </a:cubicBezTo>
                              <a:cubicBezTo>
                                <a:pt x="9106" y="10717"/>
                                <a:pt x="9095" y="10728"/>
                                <a:pt x="9079" y="10738"/>
                              </a:cubicBezTo>
                              <a:cubicBezTo>
                                <a:pt x="9063" y="10745"/>
                                <a:pt x="9047" y="10752"/>
                                <a:pt x="9036" y="10759"/>
                              </a:cubicBezTo>
                              <a:cubicBezTo>
                                <a:pt x="9019" y="10766"/>
                                <a:pt x="9009" y="10770"/>
                                <a:pt x="9014" y="10774"/>
                              </a:cubicBezTo>
                              <a:cubicBezTo>
                                <a:pt x="9014" y="10777"/>
                                <a:pt x="9019" y="10777"/>
                                <a:pt x="9019" y="10777"/>
                              </a:cubicBezTo>
                              <a:cubicBezTo>
                                <a:pt x="9025" y="10781"/>
                                <a:pt x="9036" y="10788"/>
                                <a:pt x="9047" y="10795"/>
                              </a:cubicBezTo>
                              <a:cubicBezTo>
                                <a:pt x="9079" y="10812"/>
                                <a:pt x="9133" y="10826"/>
                                <a:pt x="9193" y="10826"/>
                              </a:cubicBezTo>
                              <a:lnTo>
                                <a:pt x="9198" y="10826"/>
                              </a:lnTo>
                              <a:cubicBezTo>
                                <a:pt x="9231" y="10826"/>
                                <a:pt x="9263" y="10823"/>
                                <a:pt x="9296" y="10812"/>
                              </a:cubicBezTo>
                              <a:cubicBezTo>
                                <a:pt x="9323" y="10805"/>
                                <a:pt x="9350" y="10791"/>
                                <a:pt x="9372" y="10777"/>
                              </a:cubicBezTo>
                              <a:cubicBezTo>
                                <a:pt x="9421" y="10745"/>
                                <a:pt x="9431" y="10710"/>
                                <a:pt x="9431" y="10703"/>
                              </a:cubicBezTo>
                              <a:cubicBezTo>
                                <a:pt x="9437" y="10678"/>
                                <a:pt x="9431" y="10654"/>
                                <a:pt x="9421" y="10629"/>
                              </a:cubicBezTo>
                              <a:cubicBezTo>
                                <a:pt x="9421" y="10629"/>
                                <a:pt x="9426" y="10629"/>
                                <a:pt x="9426" y="10633"/>
                              </a:cubicBezTo>
                              <a:cubicBezTo>
                                <a:pt x="9431" y="10636"/>
                                <a:pt x="9437" y="10640"/>
                                <a:pt x="9448" y="10643"/>
                              </a:cubicBezTo>
                              <a:cubicBezTo>
                                <a:pt x="9486" y="10657"/>
                                <a:pt x="9529" y="10668"/>
                                <a:pt x="9578" y="10671"/>
                              </a:cubicBezTo>
                              <a:cubicBezTo>
                                <a:pt x="9626" y="10678"/>
                                <a:pt x="9681" y="10678"/>
                                <a:pt x="9746" y="10678"/>
                              </a:cubicBezTo>
                              <a:cubicBezTo>
                                <a:pt x="9789" y="10678"/>
                                <a:pt x="9832" y="10678"/>
                                <a:pt x="9881" y="10675"/>
                              </a:cubicBezTo>
                              <a:cubicBezTo>
                                <a:pt x="9898" y="10675"/>
                                <a:pt x="9914" y="10671"/>
                                <a:pt x="9930" y="10671"/>
                              </a:cubicBezTo>
                              <a:cubicBezTo>
                                <a:pt x="9952" y="10668"/>
                                <a:pt x="9979" y="10664"/>
                                <a:pt x="10000" y="10657"/>
                              </a:cubicBezTo>
                              <a:cubicBezTo>
                                <a:pt x="10033" y="10647"/>
                                <a:pt x="10066" y="10633"/>
                                <a:pt x="10093" y="10618"/>
                              </a:cubicBezTo>
                              <a:cubicBezTo>
                                <a:pt x="10131" y="10594"/>
                                <a:pt x="10158" y="10566"/>
                                <a:pt x="10174" y="10537"/>
                              </a:cubicBezTo>
                              <a:cubicBezTo>
                                <a:pt x="10190" y="10509"/>
                                <a:pt x="10196" y="10484"/>
                                <a:pt x="10196" y="10474"/>
                              </a:cubicBezTo>
                              <a:cubicBezTo>
                                <a:pt x="10196" y="10446"/>
                                <a:pt x="10190" y="10414"/>
                                <a:pt x="10169" y="10389"/>
                              </a:cubicBezTo>
                              <a:cubicBezTo>
                                <a:pt x="10152" y="10365"/>
                                <a:pt x="10125" y="10340"/>
                                <a:pt x="10093" y="10319"/>
                              </a:cubicBezTo>
                              <a:cubicBezTo>
                                <a:pt x="10038" y="10287"/>
                                <a:pt x="9979" y="10276"/>
                                <a:pt x="9968" y="10280"/>
                              </a:cubicBezTo>
                              <a:lnTo>
                                <a:pt x="9963" y="10280"/>
                              </a:lnTo>
                              <a:lnTo>
                                <a:pt x="9963" y="10284"/>
                              </a:lnTo>
                              <a:cubicBezTo>
                                <a:pt x="9963" y="10284"/>
                                <a:pt x="9963" y="10284"/>
                                <a:pt x="9963" y="10284"/>
                              </a:cubicBezTo>
                              <a:cubicBezTo>
                                <a:pt x="9952" y="10280"/>
                                <a:pt x="9941" y="10280"/>
                                <a:pt x="9941" y="10280"/>
                              </a:cubicBezTo>
                              <a:lnTo>
                                <a:pt x="9925" y="10276"/>
                              </a:lnTo>
                              <a:lnTo>
                                <a:pt x="9935" y="10287"/>
                              </a:lnTo>
                              <a:cubicBezTo>
                                <a:pt x="9946" y="10298"/>
                                <a:pt x="9957" y="10312"/>
                                <a:pt x="9963" y="10322"/>
                              </a:cubicBezTo>
                              <a:lnTo>
                                <a:pt x="9963" y="10326"/>
                              </a:lnTo>
                              <a:cubicBezTo>
                                <a:pt x="9968" y="10350"/>
                                <a:pt x="9957" y="10393"/>
                                <a:pt x="9935" y="10428"/>
                              </a:cubicBezTo>
                              <a:cubicBezTo>
                                <a:pt x="9930" y="10439"/>
                                <a:pt x="9919" y="10449"/>
                                <a:pt x="9914" y="10456"/>
                              </a:cubicBezTo>
                              <a:cubicBezTo>
                                <a:pt x="9914" y="10456"/>
                                <a:pt x="9914" y="10456"/>
                                <a:pt x="9914" y="10456"/>
                              </a:cubicBezTo>
                              <a:cubicBezTo>
                                <a:pt x="9914" y="10442"/>
                                <a:pt x="9914" y="10428"/>
                                <a:pt x="9908" y="10410"/>
                              </a:cubicBezTo>
                              <a:cubicBezTo>
                                <a:pt x="9903" y="10396"/>
                                <a:pt x="9892" y="10382"/>
                                <a:pt x="9881" y="10372"/>
                              </a:cubicBezTo>
                              <a:cubicBezTo>
                                <a:pt x="9870" y="10361"/>
                                <a:pt x="9854" y="10350"/>
                                <a:pt x="9832" y="10343"/>
                              </a:cubicBezTo>
                              <a:cubicBezTo>
                                <a:pt x="9800" y="10329"/>
                                <a:pt x="9773" y="10326"/>
                                <a:pt x="9757" y="10322"/>
                              </a:cubicBezTo>
                              <a:lnTo>
                                <a:pt x="9751" y="10322"/>
                              </a:lnTo>
                              <a:cubicBezTo>
                                <a:pt x="9729" y="10319"/>
                                <a:pt x="9702" y="10315"/>
                                <a:pt x="9675" y="10312"/>
                              </a:cubicBezTo>
                              <a:cubicBezTo>
                                <a:pt x="9681" y="10312"/>
                                <a:pt x="9686" y="10308"/>
                                <a:pt x="9692" y="10305"/>
                              </a:cubicBezTo>
                              <a:cubicBezTo>
                                <a:pt x="9719" y="10294"/>
                                <a:pt x="9757" y="10273"/>
                                <a:pt x="9784" y="10248"/>
                              </a:cubicBezTo>
                              <a:cubicBezTo>
                                <a:pt x="9822" y="10217"/>
                                <a:pt x="9849" y="10192"/>
                                <a:pt x="9865" y="10167"/>
                              </a:cubicBezTo>
                              <a:cubicBezTo>
                                <a:pt x="9887" y="10142"/>
                                <a:pt x="9892" y="10118"/>
                                <a:pt x="9892" y="10104"/>
                              </a:cubicBezTo>
                              <a:cubicBezTo>
                                <a:pt x="9892" y="10083"/>
                                <a:pt x="9892" y="10058"/>
                                <a:pt x="9881" y="10033"/>
                              </a:cubicBezTo>
                              <a:cubicBezTo>
                                <a:pt x="9870" y="10009"/>
                                <a:pt x="9860" y="10001"/>
                                <a:pt x="9854" y="9998"/>
                              </a:cubicBezTo>
                              <a:lnTo>
                                <a:pt x="9849" y="9987"/>
                              </a:lnTo>
                              <a:lnTo>
                                <a:pt x="9843" y="9994"/>
                              </a:lnTo>
                              <a:cubicBezTo>
                                <a:pt x="9838" y="9998"/>
                                <a:pt x="9838" y="10001"/>
                                <a:pt x="9838" y="10005"/>
                              </a:cubicBezTo>
                              <a:cubicBezTo>
                                <a:pt x="9832" y="10009"/>
                                <a:pt x="9832" y="10012"/>
                                <a:pt x="9827" y="10016"/>
                              </a:cubicBezTo>
                              <a:cubicBezTo>
                                <a:pt x="9816" y="10023"/>
                                <a:pt x="9805" y="10030"/>
                                <a:pt x="9789" y="10037"/>
                              </a:cubicBezTo>
                              <a:cubicBezTo>
                                <a:pt x="9767" y="10044"/>
                                <a:pt x="9735" y="10051"/>
                                <a:pt x="9702" y="10054"/>
                              </a:cubicBezTo>
                              <a:cubicBezTo>
                                <a:pt x="9670" y="10058"/>
                                <a:pt x="9632" y="10065"/>
                                <a:pt x="9589" y="10068"/>
                              </a:cubicBezTo>
                              <a:cubicBezTo>
                                <a:pt x="9551" y="10072"/>
                                <a:pt x="9507" y="10072"/>
                                <a:pt x="9464" y="10076"/>
                              </a:cubicBezTo>
                              <a:cubicBezTo>
                                <a:pt x="9415" y="10079"/>
                                <a:pt x="9361" y="10079"/>
                                <a:pt x="9307" y="10083"/>
                              </a:cubicBezTo>
                              <a:cubicBezTo>
                                <a:pt x="9198" y="10090"/>
                                <a:pt x="9106" y="10100"/>
                                <a:pt x="9025" y="10114"/>
                              </a:cubicBezTo>
                              <a:cubicBezTo>
                                <a:pt x="8987" y="10121"/>
                                <a:pt x="8938" y="10128"/>
                                <a:pt x="8889" y="10146"/>
                              </a:cubicBezTo>
                              <a:lnTo>
                                <a:pt x="8878" y="10146"/>
                              </a:lnTo>
                              <a:cubicBezTo>
                                <a:pt x="8878" y="10142"/>
                                <a:pt x="8878" y="10135"/>
                                <a:pt x="8878" y="10128"/>
                              </a:cubicBezTo>
                              <a:cubicBezTo>
                                <a:pt x="8878" y="10107"/>
                                <a:pt x="8878" y="10083"/>
                                <a:pt x="8878" y="10065"/>
                              </a:cubicBezTo>
                              <a:cubicBezTo>
                                <a:pt x="8878" y="10044"/>
                                <a:pt x="8884" y="9987"/>
                                <a:pt x="8906" y="9931"/>
                              </a:cubicBezTo>
                              <a:cubicBezTo>
                                <a:pt x="8911" y="9910"/>
                                <a:pt x="8922" y="9885"/>
                                <a:pt x="8938" y="9860"/>
                              </a:cubicBezTo>
                              <a:cubicBezTo>
                                <a:pt x="8949" y="9846"/>
                                <a:pt x="8954" y="9829"/>
                                <a:pt x="8965" y="9815"/>
                              </a:cubicBezTo>
                              <a:cubicBezTo>
                                <a:pt x="8971" y="9804"/>
                                <a:pt x="8976" y="9797"/>
                                <a:pt x="8981" y="9790"/>
                              </a:cubicBezTo>
                              <a:cubicBezTo>
                                <a:pt x="8987" y="9786"/>
                                <a:pt x="8987" y="9783"/>
                                <a:pt x="8992" y="9783"/>
                              </a:cubicBezTo>
                              <a:cubicBezTo>
                                <a:pt x="9009" y="9772"/>
                                <a:pt x="9014" y="9765"/>
                                <a:pt x="9009" y="9762"/>
                              </a:cubicBezTo>
                              <a:cubicBezTo>
                                <a:pt x="9003" y="9758"/>
                                <a:pt x="8992" y="9762"/>
                                <a:pt x="8976" y="9769"/>
                              </a:cubicBezTo>
                              <a:cubicBezTo>
                                <a:pt x="8965" y="9772"/>
                                <a:pt x="8949" y="9783"/>
                                <a:pt x="8922" y="9797"/>
                              </a:cubicBezTo>
                              <a:cubicBezTo>
                                <a:pt x="8906" y="9808"/>
                                <a:pt x="8889" y="9818"/>
                                <a:pt x="8873" y="9832"/>
                              </a:cubicBezTo>
                              <a:lnTo>
                                <a:pt x="8862" y="9839"/>
                              </a:lnTo>
                              <a:lnTo>
                                <a:pt x="8851" y="9846"/>
                              </a:lnTo>
                              <a:cubicBezTo>
                                <a:pt x="8835" y="9860"/>
                                <a:pt x="8819" y="9871"/>
                                <a:pt x="8808" y="9885"/>
                              </a:cubicBezTo>
                              <a:cubicBezTo>
                                <a:pt x="8792" y="9899"/>
                                <a:pt x="8710" y="9973"/>
                                <a:pt x="8667" y="10072"/>
                              </a:cubicBezTo>
                              <a:cubicBezTo>
                                <a:pt x="8645" y="10114"/>
                                <a:pt x="8629" y="10157"/>
                                <a:pt x="8624" y="10199"/>
                              </a:cubicBezTo>
                              <a:cubicBezTo>
                                <a:pt x="8618" y="10245"/>
                                <a:pt x="8618" y="10284"/>
                                <a:pt x="8618" y="10308"/>
                              </a:cubicBezTo>
                              <a:lnTo>
                                <a:pt x="8618" y="10312"/>
                              </a:lnTo>
                              <a:cubicBezTo>
                                <a:pt x="8586" y="10343"/>
                                <a:pt x="8553" y="10382"/>
                                <a:pt x="8521" y="10425"/>
                              </a:cubicBezTo>
                              <a:cubicBezTo>
                                <a:pt x="8510" y="10442"/>
                                <a:pt x="8494" y="10456"/>
                                <a:pt x="8483" y="10474"/>
                              </a:cubicBezTo>
                              <a:cubicBezTo>
                                <a:pt x="8472" y="10453"/>
                                <a:pt x="8461" y="10421"/>
                                <a:pt x="8445" y="10393"/>
                              </a:cubicBezTo>
                              <a:cubicBezTo>
                                <a:pt x="8439" y="10379"/>
                                <a:pt x="8429" y="10365"/>
                                <a:pt x="8423" y="10350"/>
                              </a:cubicBezTo>
                              <a:cubicBezTo>
                                <a:pt x="8412" y="10322"/>
                                <a:pt x="8374" y="10248"/>
                                <a:pt x="8342" y="10167"/>
                              </a:cubicBezTo>
                              <a:cubicBezTo>
                                <a:pt x="8320" y="10114"/>
                                <a:pt x="8299" y="10054"/>
                                <a:pt x="8282" y="10009"/>
                              </a:cubicBezTo>
                              <a:cubicBezTo>
                                <a:pt x="8277" y="9991"/>
                                <a:pt x="8271" y="9977"/>
                                <a:pt x="8266" y="9963"/>
                              </a:cubicBezTo>
                              <a:cubicBezTo>
                                <a:pt x="8439" y="9811"/>
                                <a:pt x="8613" y="9677"/>
                                <a:pt x="8727" y="9593"/>
                              </a:cubicBezTo>
                              <a:cubicBezTo>
                                <a:pt x="8889" y="9469"/>
                                <a:pt x="9036" y="9367"/>
                                <a:pt x="9084" y="9335"/>
                              </a:cubicBezTo>
                              <a:cubicBezTo>
                                <a:pt x="9139" y="9300"/>
                                <a:pt x="9187" y="9265"/>
                                <a:pt x="9242" y="9229"/>
                              </a:cubicBezTo>
                              <a:cubicBezTo>
                                <a:pt x="9345" y="9162"/>
                                <a:pt x="9453" y="9092"/>
                                <a:pt x="9545" y="9032"/>
                              </a:cubicBezTo>
                              <a:cubicBezTo>
                                <a:pt x="9578" y="9011"/>
                                <a:pt x="9610" y="8993"/>
                                <a:pt x="9637" y="8976"/>
                              </a:cubicBezTo>
                              <a:cubicBezTo>
                                <a:pt x="9784" y="8884"/>
                                <a:pt x="9784" y="8884"/>
                                <a:pt x="9778" y="8880"/>
                              </a:cubicBezTo>
                              <a:cubicBezTo>
                                <a:pt x="9778" y="8880"/>
                                <a:pt x="9778" y="8880"/>
                                <a:pt x="9778" y="8880"/>
                              </a:cubicBezTo>
                              <a:cubicBezTo>
                                <a:pt x="9789" y="8873"/>
                                <a:pt x="9795" y="8870"/>
                                <a:pt x="9795" y="8870"/>
                              </a:cubicBezTo>
                              <a:cubicBezTo>
                                <a:pt x="9822" y="8873"/>
                                <a:pt x="9876" y="8884"/>
                                <a:pt x="9898" y="8887"/>
                              </a:cubicBezTo>
                              <a:cubicBezTo>
                                <a:pt x="9881" y="8923"/>
                                <a:pt x="9832" y="9053"/>
                                <a:pt x="9968" y="9191"/>
                              </a:cubicBezTo>
                              <a:lnTo>
                                <a:pt x="9973" y="9198"/>
                              </a:lnTo>
                              <a:lnTo>
                                <a:pt x="9990" y="9169"/>
                              </a:lnTo>
                              <a:lnTo>
                                <a:pt x="9995" y="9162"/>
                              </a:lnTo>
                              <a:cubicBezTo>
                                <a:pt x="9995" y="9159"/>
                                <a:pt x="9995" y="9159"/>
                                <a:pt x="10000" y="9159"/>
                              </a:cubicBezTo>
                              <a:cubicBezTo>
                                <a:pt x="10000" y="9159"/>
                                <a:pt x="10000" y="9159"/>
                                <a:pt x="10000" y="9159"/>
                              </a:cubicBezTo>
                              <a:cubicBezTo>
                                <a:pt x="10006" y="9155"/>
                                <a:pt x="10011" y="9152"/>
                                <a:pt x="10017" y="9148"/>
                              </a:cubicBezTo>
                              <a:cubicBezTo>
                                <a:pt x="10028" y="9141"/>
                                <a:pt x="10044" y="9138"/>
                                <a:pt x="10066" y="9131"/>
                              </a:cubicBezTo>
                              <a:cubicBezTo>
                                <a:pt x="10098" y="9124"/>
                                <a:pt x="10131" y="9117"/>
                                <a:pt x="10169" y="9110"/>
                              </a:cubicBezTo>
                              <a:cubicBezTo>
                                <a:pt x="10217" y="9103"/>
                                <a:pt x="10255" y="9099"/>
                                <a:pt x="10282" y="9095"/>
                              </a:cubicBezTo>
                              <a:cubicBezTo>
                                <a:pt x="10293" y="9095"/>
                                <a:pt x="10304" y="9092"/>
                                <a:pt x="10309" y="9092"/>
                              </a:cubicBezTo>
                              <a:cubicBezTo>
                                <a:pt x="10375" y="9085"/>
                                <a:pt x="10461" y="9074"/>
                                <a:pt x="10526" y="9050"/>
                              </a:cubicBezTo>
                              <a:cubicBezTo>
                                <a:pt x="10537" y="9046"/>
                                <a:pt x="10543" y="9043"/>
                                <a:pt x="10548" y="9039"/>
                              </a:cubicBezTo>
                              <a:cubicBezTo>
                                <a:pt x="10543" y="9057"/>
                                <a:pt x="10537" y="9081"/>
                                <a:pt x="10532" y="9106"/>
                              </a:cubicBezTo>
                              <a:lnTo>
                                <a:pt x="10537" y="9106"/>
                              </a:lnTo>
                              <a:lnTo>
                                <a:pt x="10532" y="9106"/>
                              </a:lnTo>
                              <a:cubicBezTo>
                                <a:pt x="10532" y="9113"/>
                                <a:pt x="10532" y="9120"/>
                                <a:pt x="10532" y="9124"/>
                              </a:cubicBezTo>
                              <a:cubicBezTo>
                                <a:pt x="10532" y="9145"/>
                                <a:pt x="10532" y="9169"/>
                                <a:pt x="10532" y="9191"/>
                              </a:cubicBezTo>
                              <a:lnTo>
                                <a:pt x="10532" y="9212"/>
                              </a:lnTo>
                              <a:cubicBezTo>
                                <a:pt x="10532" y="9244"/>
                                <a:pt x="10532" y="9279"/>
                                <a:pt x="10521" y="9307"/>
                              </a:cubicBezTo>
                              <a:cubicBezTo>
                                <a:pt x="10515" y="9325"/>
                                <a:pt x="10505" y="9339"/>
                                <a:pt x="10488" y="9346"/>
                              </a:cubicBezTo>
                              <a:cubicBezTo>
                                <a:pt x="10483" y="9349"/>
                                <a:pt x="10472" y="9356"/>
                                <a:pt x="10461" y="9360"/>
                              </a:cubicBezTo>
                              <a:lnTo>
                                <a:pt x="10445" y="9367"/>
                              </a:lnTo>
                              <a:lnTo>
                                <a:pt x="10434" y="9370"/>
                              </a:lnTo>
                              <a:cubicBezTo>
                                <a:pt x="10429" y="9374"/>
                                <a:pt x="10423" y="9374"/>
                                <a:pt x="10423" y="9377"/>
                              </a:cubicBezTo>
                              <a:cubicBezTo>
                                <a:pt x="10418" y="9381"/>
                                <a:pt x="10412" y="9385"/>
                                <a:pt x="10407" y="9388"/>
                              </a:cubicBezTo>
                              <a:cubicBezTo>
                                <a:pt x="10407" y="9388"/>
                                <a:pt x="10402" y="9392"/>
                                <a:pt x="10402" y="9392"/>
                              </a:cubicBezTo>
                              <a:lnTo>
                                <a:pt x="10396" y="9395"/>
                              </a:lnTo>
                              <a:lnTo>
                                <a:pt x="10391" y="9402"/>
                              </a:lnTo>
                              <a:lnTo>
                                <a:pt x="10456" y="9409"/>
                              </a:lnTo>
                              <a:lnTo>
                                <a:pt x="10467" y="9409"/>
                              </a:lnTo>
                              <a:cubicBezTo>
                                <a:pt x="10488" y="9409"/>
                                <a:pt x="10510" y="9409"/>
                                <a:pt x="10532" y="9409"/>
                              </a:cubicBezTo>
                              <a:cubicBezTo>
                                <a:pt x="10570" y="9409"/>
                                <a:pt x="10602" y="9406"/>
                                <a:pt x="10618" y="9402"/>
                              </a:cubicBezTo>
                              <a:cubicBezTo>
                                <a:pt x="10656" y="9399"/>
                                <a:pt x="10694" y="9388"/>
                                <a:pt x="10732" y="9377"/>
                              </a:cubicBezTo>
                              <a:cubicBezTo>
                                <a:pt x="10765" y="9367"/>
                                <a:pt x="10803" y="9353"/>
                                <a:pt x="10835" y="9339"/>
                              </a:cubicBezTo>
                              <a:cubicBezTo>
                                <a:pt x="10857" y="9328"/>
                                <a:pt x="10873" y="9321"/>
                                <a:pt x="10884" y="9311"/>
                              </a:cubicBezTo>
                              <a:cubicBezTo>
                                <a:pt x="10884" y="9314"/>
                                <a:pt x="10884" y="9314"/>
                                <a:pt x="10884" y="9318"/>
                              </a:cubicBezTo>
                              <a:cubicBezTo>
                                <a:pt x="10879" y="9332"/>
                                <a:pt x="10879" y="9349"/>
                                <a:pt x="10884" y="9363"/>
                              </a:cubicBezTo>
                              <a:cubicBezTo>
                                <a:pt x="10884" y="9381"/>
                                <a:pt x="10889" y="9399"/>
                                <a:pt x="10906" y="9416"/>
                              </a:cubicBezTo>
                              <a:cubicBezTo>
                                <a:pt x="10911" y="9423"/>
                                <a:pt x="10917" y="9434"/>
                                <a:pt x="10927" y="9441"/>
                              </a:cubicBezTo>
                              <a:cubicBezTo>
                                <a:pt x="10933" y="9448"/>
                                <a:pt x="10944" y="9459"/>
                                <a:pt x="10949" y="9466"/>
                              </a:cubicBezTo>
                              <a:cubicBezTo>
                                <a:pt x="10960" y="9483"/>
                                <a:pt x="10965" y="9501"/>
                                <a:pt x="10954" y="9519"/>
                              </a:cubicBezTo>
                              <a:cubicBezTo>
                                <a:pt x="10949" y="9526"/>
                                <a:pt x="10949" y="9536"/>
                                <a:pt x="10938" y="9547"/>
                              </a:cubicBezTo>
                              <a:lnTo>
                                <a:pt x="10900" y="9596"/>
                              </a:lnTo>
                              <a:lnTo>
                                <a:pt x="10949" y="9593"/>
                              </a:lnTo>
                              <a:lnTo>
                                <a:pt x="10998" y="9589"/>
                              </a:lnTo>
                              <a:cubicBezTo>
                                <a:pt x="11009" y="9589"/>
                                <a:pt x="11014" y="9589"/>
                                <a:pt x="11025" y="9585"/>
                              </a:cubicBezTo>
                              <a:lnTo>
                                <a:pt x="11047" y="9582"/>
                              </a:lnTo>
                              <a:cubicBezTo>
                                <a:pt x="11052" y="9582"/>
                                <a:pt x="11057" y="9582"/>
                                <a:pt x="11068" y="9578"/>
                              </a:cubicBezTo>
                              <a:cubicBezTo>
                                <a:pt x="11090" y="9575"/>
                                <a:pt x="11112" y="9571"/>
                                <a:pt x="11133" y="9571"/>
                              </a:cubicBezTo>
                              <a:cubicBezTo>
                                <a:pt x="11150" y="9568"/>
                                <a:pt x="11166" y="9568"/>
                                <a:pt x="11177" y="9564"/>
                              </a:cubicBezTo>
                              <a:cubicBezTo>
                                <a:pt x="11247" y="9554"/>
                                <a:pt x="11301" y="9540"/>
                                <a:pt x="11323" y="9533"/>
                              </a:cubicBezTo>
                              <a:cubicBezTo>
                                <a:pt x="11356" y="9522"/>
                                <a:pt x="11388" y="9504"/>
                                <a:pt x="11415" y="9487"/>
                              </a:cubicBezTo>
                              <a:cubicBezTo>
                                <a:pt x="11442" y="9469"/>
                                <a:pt x="11464" y="9444"/>
                                <a:pt x="11480" y="9423"/>
                              </a:cubicBezTo>
                              <a:cubicBezTo>
                                <a:pt x="11491" y="9406"/>
                                <a:pt x="11502" y="9388"/>
                                <a:pt x="11502" y="9377"/>
                              </a:cubicBezTo>
                              <a:cubicBezTo>
                                <a:pt x="11507" y="9385"/>
                                <a:pt x="11518" y="9392"/>
                                <a:pt x="11529" y="9399"/>
                              </a:cubicBezTo>
                              <a:lnTo>
                                <a:pt x="11534" y="9402"/>
                              </a:lnTo>
                              <a:cubicBezTo>
                                <a:pt x="11551" y="9413"/>
                                <a:pt x="11562" y="9423"/>
                                <a:pt x="11572" y="9437"/>
                              </a:cubicBezTo>
                              <a:cubicBezTo>
                                <a:pt x="11578" y="9444"/>
                                <a:pt x="11583" y="9452"/>
                                <a:pt x="11583" y="9462"/>
                              </a:cubicBezTo>
                              <a:lnTo>
                                <a:pt x="11583" y="9466"/>
                              </a:lnTo>
                              <a:cubicBezTo>
                                <a:pt x="11583" y="9466"/>
                                <a:pt x="11583" y="9466"/>
                                <a:pt x="11583" y="9466"/>
                              </a:cubicBezTo>
                              <a:cubicBezTo>
                                <a:pt x="11578" y="9466"/>
                                <a:pt x="11578" y="9469"/>
                                <a:pt x="11572" y="9473"/>
                              </a:cubicBezTo>
                              <a:lnTo>
                                <a:pt x="11562" y="9480"/>
                              </a:lnTo>
                              <a:lnTo>
                                <a:pt x="11562" y="9490"/>
                              </a:lnTo>
                              <a:cubicBezTo>
                                <a:pt x="11562" y="9497"/>
                                <a:pt x="11567" y="9504"/>
                                <a:pt x="11567" y="9511"/>
                              </a:cubicBezTo>
                              <a:cubicBezTo>
                                <a:pt x="11572" y="9519"/>
                                <a:pt x="11572" y="9522"/>
                                <a:pt x="11572" y="9529"/>
                              </a:cubicBezTo>
                              <a:lnTo>
                                <a:pt x="11572" y="9547"/>
                              </a:lnTo>
                              <a:lnTo>
                                <a:pt x="11583" y="9533"/>
                              </a:lnTo>
                              <a:cubicBezTo>
                                <a:pt x="11589" y="9526"/>
                                <a:pt x="11599" y="9519"/>
                                <a:pt x="11605" y="9511"/>
                              </a:cubicBezTo>
                              <a:cubicBezTo>
                                <a:pt x="11616" y="9504"/>
                                <a:pt x="11621" y="9497"/>
                                <a:pt x="11627" y="9490"/>
                              </a:cubicBezTo>
                              <a:cubicBezTo>
                                <a:pt x="11632" y="9487"/>
                                <a:pt x="11632" y="9483"/>
                                <a:pt x="11637" y="9480"/>
                              </a:cubicBezTo>
                              <a:lnTo>
                                <a:pt x="11643" y="9476"/>
                              </a:lnTo>
                              <a:cubicBezTo>
                                <a:pt x="11643" y="9473"/>
                                <a:pt x="11648" y="9473"/>
                                <a:pt x="11648" y="9473"/>
                              </a:cubicBezTo>
                              <a:cubicBezTo>
                                <a:pt x="11648" y="9473"/>
                                <a:pt x="11654" y="9469"/>
                                <a:pt x="11654" y="9469"/>
                              </a:cubicBezTo>
                              <a:cubicBezTo>
                                <a:pt x="11659" y="9466"/>
                                <a:pt x="11670" y="9459"/>
                                <a:pt x="11675" y="9455"/>
                              </a:cubicBezTo>
                              <a:cubicBezTo>
                                <a:pt x="11692" y="9444"/>
                                <a:pt x="11713" y="9434"/>
                                <a:pt x="11735" y="9423"/>
                              </a:cubicBezTo>
                              <a:lnTo>
                                <a:pt x="11751" y="9416"/>
                              </a:lnTo>
                              <a:cubicBezTo>
                                <a:pt x="11773" y="9406"/>
                                <a:pt x="11795" y="9395"/>
                                <a:pt x="11811" y="9381"/>
                              </a:cubicBezTo>
                              <a:lnTo>
                                <a:pt x="11816" y="9377"/>
                              </a:lnTo>
                              <a:cubicBezTo>
                                <a:pt x="11838" y="9363"/>
                                <a:pt x="11871" y="9346"/>
                                <a:pt x="11887" y="9325"/>
                              </a:cubicBezTo>
                              <a:cubicBezTo>
                                <a:pt x="11887" y="9325"/>
                                <a:pt x="11892" y="9321"/>
                                <a:pt x="11892" y="9321"/>
                              </a:cubicBezTo>
                              <a:cubicBezTo>
                                <a:pt x="11898" y="9318"/>
                                <a:pt x="11903" y="9314"/>
                                <a:pt x="11903" y="9311"/>
                              </a:cubicBezTo>
                              <a:cubicBezTo>
                                <a:pt x="11903" y="9300"/>
                                <a:pt x="11908" y="9289"/>
                                <a:pt x="11908" y="9279"/>
                              </a:cubicBezTo>
                              <a:cubicBezTo>
                                <a:pt x="11919" y="9265"/>
                                <a:pt x="11925" y="9251"/>
                                <a:pt x="11930" y="9240"/>
                              </a:cubicBezTo>
                              <a:lnTo>
                                <a:pt x="11930" y="9240"/>
                              </a:lnTo>
                              <a:cubicBezTo>
                                <a:pt x="11936" y="9254"/>
                                <a:pt x="11946" y="9275"/>
                                <a:pt x="11957" y="9300"/>
                              </a:cubicBezTo>
                              <a:cubicBezTo>
                                <a:pt x="11973" y="9339"/>
                                <a:pt x="11973" y="9374"/>
                                <a:pt x="11963" y="9406"/>
                              </a:cubicBezTo>
                              <a:cubicBezTo>
                                <a:pt x="11957" y="9423"/>
                                <a:pt x="11946" y="9441"/>
                                <a:pt x="11930" y="9459"/>
                              </a:cubicBezTo>
                              <a:cubicBezTo>
                                <a:pt x="11925" y="9466"/>
                                <a:pt x="11914" y="9473"/>
                                <a:pt x="11903" y="9483"/>
                              </a:cubicBezTo>
                              <a:lnTo>
                                <a:pt x="11843" y="9533"/>
                              </a:lnTo>
                              <a:lnTo>
                                <a:pt x="12044" y="9515"/>
                              </a:lnTo>
                              <a:cubicBezTo>
                                <a:pt x="12087" y="9511"/>
                                <a:pt x="12125" y="9504"/>
                                <a:pt x="12142" y="9497"/>
                              </a:cubicBezTo>
                              <a:cubicBezTo>
                                <a:pt x="12174" y="9490"/>
                                <a:pt x="12201" y="9473"/>
                                <a:pt x="12223" y="9455"/>
                              </a:cubicBezTo>
                              <a:cubicBezTo>
                                <a:pt x="12245" y="9437"/>
                                <a:pt x="12261" y="9416"/>
                                <a:pt x="12266" y="9395"/>
                              </a:cubicBezTo>
                              <a:lnTo>
                                <a:pt x="12266" y="9392"/>
                              </a:lnTo>
                              <a:cubicBezTo>
                                <a:pt x="12272" y="9381"/>
                                <a:pt x="12277" y="9374"/>
                                <a:pt x="12277" y="9370"/>
                              </a:cubicBezTo>
                              <a:cubicBezTo>
                                <a:pt x="12282" y="9374"/>
                                <a:pt x="12293" y="9377"/>
                                <a:pt x="12304" y="9381"/>
                              </a:cubicBezTo>
                              <a:cubicBezTo>
                                <a:pt x="12320" y="9388"/>
                                <a:pt x="12342" y="9395"/>
                                <a:pt x="12358" y="9406"/>
                              </a:cubicBezTo>
                              <a:cubicBezTo>
                                <a:pt x="12402" y="9427"/>
                                <a:pt x="12440" y="9462"/>
                                <a:pt x="12467" y="9497"/>
                              </a:cubicBezTo>
                              <a:cubicBezTo>
                                <a:pt x="12483" y="9519"/>
                                <a:pt x="12488" y="9540"/>
                                <a:pt x="12494" y="9561"/>
                              </a:cubicBezTo>
                              <a:cubicBezTo>
                                <a:pt x="12499" y="9582"/>
                                <a:pt x="12499" y="9596"/>
                                <a:pt x="12494" y="9645"/>
                              </a:cubicBezTo>
                              <a:lnTo>
                                <a:pt x="12494" y="9656"/>
                              </a:lnTo>
                              <a:lnTo>
                                <a:pt x="12516" y="9645"/>
                              </a:lnTo>
                              <a:lnTo>
                                <a:pt x="12516" y="9645"/>
                              </a:lnTo>
                              <a:lnTo>
                                <a:pt x="12516" y="9645"/>
                              </a:lnTo>
                              <a:lnTo>
                                <a:pt x="12516" y="9645"/>
                              </a:lnTo>
                              <a:cubicBezTo>
                                <a:pt x="12526" y="9638"/>
                                <a:pt x="12537" y="9635"/>
                                <a:pt x="12548" y="9631"/>
                              </a:cubicBezTo>
                              <a:cubicBezTo>
                                <a:pt x="12553" y="9628"/>
                                <a:pt x="12559" y="9628"/>
                                <a:pt x="12559" y="9628"/>
                              </a:cubicBezTo>
                              <a:lnTo>
                                <a:pt x="12564" y="9628"/>
                              </a:lnTo>
                              <a:cubicBezTo>
                                <a:pt x="12570" y="9628"/>
                                <a:pt x="12570" y="9624"/>
                                <a:pt x="12575" y="9624"/>
                              </a:cubicBezTo>
                              <a:cubicBezTo>
                                <a:pt x="12591" y="9617"/>
                                <a:pt x="12613" y="9614"/>
                                <a:pt x="12629" y="9607"/>
                              </a:cubicBezTo>
                              <a:lnTo>
                                <a:pt x="12646" y="9603"/>
                              </a:lnTo>
                              <a:cubicBezTo>
                                <a:pt x="12678" y="9596"/>
                                <a:pt x="12705" y="9585"/>
                                <a:pt x="12732" y="9575"/>
                              </a:cubicBezTo>
                              <a:cubicBezTo>
                                <a:pt x="12759" y="9564"/>
                                <a:pt x="12787" y="9550"/>
                                <a:pt x="12803" y="9536"/>
                              </a:cubicBezTo>
                              <a:cubicBezTo>
                                <a:pt x="12819" y="9522"/>
                                <a:pt x="12830" y="9511"/>
                                <a:pt x="12835" y="9501"/>
                              </a:cubicBezTo>
                              <a:cubicBezTo>
                                <a:pt x="12852" y="9480"/>
                                <a:pt x="12868" y="9452"/>
                                <a:pt x="12879" y="9427"/>
                              </a:cubicBezTo>
                              <a:cubicBezTo>
                                <a:pt x="12890" y="9406"/>
                                <a:pt x="12900" y="9377"/>
                                <a:pt x="12900" y="9349"/>
                              </a:cubicBezTo>
                              <a:cubicBezTo>
                                <a:pt x="12900" y="9342"/>
                                <a:pt x="12900" y="9339"/>
                                <a:pt x="12895" y="9332"/>
                              </a:cubicBezTo>
                              <a:cubicBezTo>
                                <a:pt x="12922" y="9342"/>
                                <a:pt x="12955" y="9353"/>
                                <a:pt x="12987" y="9356"/>
                              </a:cubicBezTo>
                              <a:cubicBezTo>
                                <a:pt x="13030" y="9363"/>
                                <a:pt x="13079" y="9363"/>
                                <a:pt x="13123" y="9356"/>
                              </a:cubicBezTo>
                              <a:cubicBezTo>
                                <a:pt x="13166" y="9349"/>
                                <a:pt x="13209" y="9339"/>
                                <a:pt x="13253" y="9325"/>
                              </a:cubicBezTo>
                              <a:cubicBezTo>
                                <a:pt x="13274" y="9314"/>
                                <a:pt x="13301" y="9307"/>
                                <a:pt x="13318" y="9296"/>
                              </a:cubicBezTo>
                              <a:cubicBezTo>
                                <a:pt x="13334" y="9289"/>
                                <a:pt x="13345" y="9282"/>
                                <a:pt x="13361" y="9275"/>
                              </a:cubicBezTo>
                              <a:lnTo>
                                <a:pt x="13388" y="9261"/>
                              </a:lnTo>
                              <a:cubicBezTo>
                                <a:pt x="13399" y="9254"/>
                                <a:pt x="13404" y="9247"/>
                                <a:pt x="13415" y="9244"/>
                              </a:cubicBezTo>
                              <a:lnTo>
                                <a:pt x="13437" y="9229"/>
                              </a:lnTo>
                              <a:lnTo>
                                <a:pt x="13421" y="9229"/>
                              </a:lnTo>
                              <a:cubicBezTo>
                                <a:pt x="13345" y="9226"/>
                                <a:pt x="13334" y="9222"/>
                                <a:pt x="13301" y="9212"/>
                              </a:cubicBezTo>
                              <a:lnTo>
                                <a:pt x="13296" y="9212"/>
                              </a:lnTo>
                              <a:cubicBezTo>
                                <a:pt x="13269" y="9201"/>
                                <a:pt x="13242" y="9191"/>
                                <a:pt x="13220" y="9173"/>
                              </a:cubicBezTo>
                              <a:cubicBezTo>
                                <a:pt x="13198" y="9159"/>
                                <a:pt x="13188" y="9138"/>
                                <a:pt x="13177" y="9113"/>
                              </a:cubicBezTo>
                              <a:cubicBezTo>
                                <a:pt x="13171" y="9099"/>
                                <a:pt x="13166" y="9085"/>
                                <a:pt x="13161" y="9067"/>
                              </a:cubicBezTo>
                              <a:cubicBezTo>
                                <a:pt x="13155" y="9057"/>
                                <a:pt x="13155" y="9050"/>
                                <a:pt x="13150" y="9039"/>
                              </a:cubicBezTo>
                              <a:cubicBezTo>
                                <a:pt x="13133" y="8986"/>
                                <a:pt x="13101" y="8940"/>
                                <a:pt x="13063" y="8905"/>
                              </a:cubicBezTo>
                              <a:cubicBezTo>
                                <a:pt x="13079" y="8912"/>
                                <a:pt x="13095" y="8919"/>
                                <a:pt x="13112" y="8930"/>
                              </a:cubicBezTo>
                              <a:cubicBezTo>
                                <a:pt x="13161" y="8954"/>
                                <a:pt x="13204" y="8990"/>
                                <a:pt x="13242" y="9021"/>
                              </a:cubicBezTo>
                              <a:cubicBezTo>
                                <a:pt x="13258" y="9039"/>
                                <a:pt x="13280" y="9057"/>
                                <a:pt x="13296" y="9078"/>
                              </a:cubicBezTo>
                              <a:lnTo>
                                <a:pt x="13296" y="9078"/>
                              </a:lnTo>
                              <a:cubicBezTo>
                                <a:pt x="13301" y="9088"/>
                                <a:pt x="13307" y="9095"/>
                                <a:pt x="13318" y="9106"/>
                              </a:cubicBezTo>
                              <a:cubicBezTo>
                                <a:pt x="13323" y="9113"/>
                                <a:pt x="13323" y="9117"/>
                                <a:pt x="13329" y="9120"/>
                              </a:cubicBezTo>
                              <a:lnTo>
                                <a:pt x="13350" y="9155"/>
                              </a:lnTo>
                              <a:lnTo>
                                <a:pt x="13356" y="9152"/>
                              </a:lnTo>
                              <a:cubicBezTo>
                                <a:pt x="13361" y="9152"/>
                                <a:pt x="13361" y="9148"/>
                                <a:pt x="13367" y="9145"/>
                              </a:cubicBezTo>
                              <a:cubicBezTo>
                                <a:pt x="13372" y="9141"/>
                                <a:pt x="13377" y="9138"/>
                                <a:pt x="13383" y="9134"/>
                              </a:cubicBezTo>
                              <a:cubicBezTo>
                                <a:pt x="13394" y="9131"/>
                                <a:pt x="13394" y="9127"/>
                                <a:pt x="13399" y="9127"/>
                              </a:cubicBezTo>
                              <a:lnTo>
                                <a:pt x="13399" y="9127"/>
                              </a:lnTo>
                              <a:cubicBezTo>
                                <a:pt x="13410" y="9124"/>
                                <a:pt x="13415" y="9120"/>
                                <a:pt x="13426" y="9117"/>
                              </a:cubicBezTo>
                              <a:lnTo>
                                <a:pt x="13432" y="9113"/>
                              </a:lnTo>
                              <a:cubicBezTo>
                                <a:pt x="13448" y="9106"/>
                                <a:pt x="13470" y="9099"/>
                                <a:pt x="13486" y="9092"/>
                              </a:cubicBezTo>
                              <a:cubicBezTo>
                                <a:pt x="13524" y="9074"/>
                                <a:pt x="13540" y="9053"/>
                                <a:pt x="13551" y="9046"/>
                              </a:cubicBezTo>
                              <a:cubicBezTo>
                                <a:pt x="13572" y="9025"/>
                                <a:pt x="13583" y="9004"/>
                                <a:pt x="13589" y="8979"/>
                              </a:cubicBezTo>
                              <a:cubicBezTo>
                                <a:pt x="13594" y="8965"/>
                                <a:pt x="13594" y="8954"/>
                                <a:pt x="13589" y="8940"/>
                              </a:cubicBezTo>
                              <a:cubicBezTo>
                                <a:pt x="13589" y="8940"/>
                                <a:pt x="13589" y="8937"/>
                                <a:pt x="13589" y="8937"/>
                              </a:cubicBezTo>
                              <a:cubicBezTo>
                                <a:pt x="13600" y="8940"/>
                                <a:pt x="13616" y="8940"/>
                                <a:pt x="13643" y="8940"/>
                              </a:cubicBezTo>
                              <a:cubicBezTo>
                                <a:pt x="13654" y="8940"/>
                                <a:pt x="13659" y="8940"/>
                                <a:pt x="13670" y="8940"/>
                              </a:cubicBezTo>
                              <a:cubicBezTo>
                                <a:pt x="13697" y="8940"/>
                                <a:pt x="13730" y="8940"/>
                                <a:pt x="13762" y="8940"/>
                              </a:cubicBezTo>
                              <a:cubicBezTo>
                                <a:pt x="13778" y="8940"/>
                                <a:pt x="13795" y="8940"/>
                                <a:pt x="13811" y="8940"/>
                              </a:cubicBezTo>
                              <a:cubicBezTo>
                                <a:pt x="13844" y="8940"/>
                                <a:pt x="13871" y="8940"/>
                                <a:pt x="13892" y="8940"/>
                              </a:cubicBezTo>
                              <a:cubicBezTo>
                                <a:pt x="13903" y="8940"/>
                                <a:pt x="13919" y="8944"/>
                                <a:pt x="13936" y="8944"/>
                              </a:cubicBezTo>
                              <a:cubicBezTo>
                                <a:pt x="13941" y="8944"/>
                                <a:pt x="13952" y="8947"/>
                                <a:pt x="13952" y="8947"/>
                              </a:cubicBezTo>
                              <a:cubicBezTo>
                                <a:pt x="13952" y="8947"/>
                                <a:pt x="13952" y="8947"/>
                                <a:pt x="13952" y="8947"/>
                              </a:cubicBezTo>
                              <a:cubicBezTo>
                                <a:pt x="13952" y="8947"/>
                                <a:pt x="13957" y="8947"/>
                                <a:pt x="13963" y="8951"/>
                              </a:cubicBezTo>
                              <a:cubicBezTo>
                                <a:pt x="13968" y="8954"/>
                                <a:pt x="13974" y="8961"/>
                                <a:pt x="13979" y="8969"/>
                              </a:cubicBezTo>
                              <a:lnTo>
                                <a:pt x="13995" y="8983"/>
                              </a:lnTo>
                              <a:lnTo>
                                <a:pt x="13995" y="8972"/>
                              </a:lnTo>
                              <a:cubicBezTo>
                                <a:pt x="13995" y="8969"/>
                                <a:pt x="13995" y="8969"/>
                                <a:pt x="13995" y="8969"/>
                              </a:cubicBezTo>
                              <a:lnTo>
                                <a:pt x="13995" y="8958"/>
                              </a:lnTo>
                              <a:cubicBezTo>
                                <a:pt x="13995" y="8951"/>
                                <a:pt x="13995" y="8947"/>
                                <a:pt x="13995" y="8940"/>
                              </a:cubicBezTo>
                              <a:lnTo>
                                <a:pt x="13995" y="8926"/>
                              </a:lnTo>
                              <a:cubicBezTo>
                                <a:pt x="13995" y="8923"/>
                                <a:pt x="13995" y="8919"/>
                                <a:pt x="13995" y="8916"/>
                              </a:cubicBezTo>
                              <a:cubicBezTo>
                                <a:pt x="14001" y="8902"/>
                                <a:pt x="14001" y="8887"/>
                                <a:pt x="14006" y="8873"/>
                              </a:cubicBezTo>
                              <a:cubicBezTo>
                                <a:pt x="14017" y="8849"/>
                                <a:pt x="14022" y="8820"/>
                                <a:pt x="14022" y="8792"/>
                              </a:cubicBezTo>
                              <a:cubicBezTo>
                                <a:pt x="14022" y="8743"/>
                                <a:pt x="13995" y="8708"/>
                                <a:pt x="13974" y="8687"/>
                              </a:cubicBezTo>
                              <a:cubicBezTo>
                                <a:pt x="13957" y="8665"/>
                                <a:pt x="13930" y="8648"/>
                                <a:pt x="13903" y="8630"/>
                              </a:cubicBezTo>
                              <a:cubicBezTo>
                                <a:pt x="13876" y="8616"/>
                                <a:pt x="13849" y="8598"/>
                                <a:pt x="13816" y="8588"/>
                              </a:cubicBezTo>
                              <a:cubicBezTo>
                                <a:pt x="13800" y="8581"/>
                                <a:pt x="13784" y="8577"/>
                                <a:pt x="13773" y="8570"/>
                              </a:cubicBezTo>
                              <a:cubicBezTo>
                                <a:pt x="13778" y="8567"/>
                                <a:pt x="13784" y="8567"/>
                                <a:pt x="13789" y="8563"/>
                              </a:cubicBezTo>
                              <a:cubicBezTo>
                                <a:pt x="13816" y="8553"/>
                                <a:pt x="13838" y="8535"/>
                                <a:pt x="13860" y="8517"/>
                              </a:cubicBezTo>
                              <a:cubicBezTo>
                                <a:pt x="13881" y="8500"/>
                                <a:pt x="13898" y="8475"/>
                                <a:pt x="13909" y="8450"/>
                              </a:cubicBezTo>
                              <a:cubicBezTo>
                                <a:pt x="13919" y="8429"/>
                                <a:pt x="13925" y="8408"/>
                                <a:pt x="13930" y="8380"/>
                              </a:cubicBezTo>
                              <a:cubicBezTo>
                                <a:pt x="13930" y="8366"/>
                                <a:pt x="13936" y="8348"/>
                                <a:pt x="13936" y="8327"/>
                              </a:cubicBezTo>
                              <a:lnTo>
                                <a:pt x="13941" y="8211"/>
                              </a:lnTo>
                              <a:lnTo>
                                <a:pt x="13925" y="8225"/>
                              </a:lnTo>
                              <a:cubicBezTo>
                                <a:pt x="13919" y="8228"/>
                                <a:pt x="13914" y="8232"/>
                                <a:pt x="13914" y="8239"/>
                              </a:cubicBezTo>
                              <a:cubicBezTo>
                                <a:pt x="13903" y="8249"/>
                                <a:pt x="13892" y="8260"/>
                                <a:pt x="13887" y="8263"/>
                              </a:cubicBezTo>
                              <a:lnTo>
                                <a:pt x="13887" y="8263"/>
                              </a:lnTo>
                              <a:cubicBezTo>
                                <a:pt x="13887" y="8263"/>
                                <a:pt x="13881" y="8267"/>
                                <a:pt x="13881" y="8267"/>
                              </a:cubicBezTo>
                              <a:lnTo>
                                <a:pt x="13876" y="8271"/>
                              </a:lnTo>
                              <a:cubicBezTo>
                                <a:pt x="13876" y="8271"/>
                                <a:pt x="13871" y="8274"/>
                                <a:pt x="13865" y="8274"/>
                              </a:cubicBezTo>
                              <a:cubicBezTo>
                                <a:pt x="13854" y="8278"/>
                                <a:pt x="13844" y="8281"/>
                                <a:pt x="13827" y="8285"/>
                              </a:cubicBezTo>
                              <a:cubicBezTo>
                                <a:pt x="13795" y="8288"/>
                                <a:pt x="13768" y="8292"/>
                                <a:pt x="13735" y="8292"/>
                              </a:cubicBezTo>
                              <a:cubicBezTo>
                                <a:pt x="13713" y="8292"/>
                                <a:pt x="13686" y="8288"/>
                                <a:pt x="13665" y="8285"/>
                              </a:cubicBezTo>
                              <a:cubicBezTo>
                                <a:pt x="13686" y="8285"/>
                                <a:pt x="13713" y="8281"/>
                                <a:pt x="13741" y="8274"/>
                              </a:cubicBezTo>
                              <a:cubicBezTo>
                                <a:pt x="13789" y="8263"/>
                                <a:pt x="13849" y="8242"/>
                                <a:pt x="13909" y="8214"/>
                              </a:cubicBezTo>
                              <a:cubicBezTo>
                                <a:pt x="13925" y="8207"/>
                                <a:pt x="13941" y="8196"/>
                                <a:pt x="13952" y="8189"/>
                              </a:cubicBezTo>
                              <a:cubicBezTo>
                                <a:pt x="13963" y="8182"/>
                                <a:pt x="13974" y="8179"/>
                                <a:pt x="13984" y="8172"/>
                              </a:cubicBezTo>
                              <a:cubicBezTo>
                                <a:pt x="13995" y="8165"/>
                                <a:pt x="14006" y="8161"/>
                                <a:pt x="14022" y="8154"/>
                              </a:cubicBezTo>
                              <a:cubicBezTo>
                                <a:pt x="14028" y="8151"/>
                                <a:pt x="14033" y="8151"/>
                                <a:pt x="14044" y="8147"/>
                              </a:cubicBezTo>
                              <a:cubicBezTo>
                                <a:pt x="14044" y="8147"/>
                                <a:pt x="14049" y="8147"/>
                                <a:pt x="14049" y="8147"/>
                              </a:cubicBezTo>
                              <a:lnTo>
                                <a:pt x="14087" y="8140"/>
                              </a:lnTo>
                              <a:lnTo>
                                <a:pt x="14039" y="8094"/>
                              </a:lnTo>
                              <a:cubicBezTo>
                                <a:pt x="14033" y="8091"/>
                                <a:pt x="14033" y="8087"/>
                                <a:pt x="14028" y="8084"/>
                              </a:cubicBezTo>
                              <a:cubicBezTo>
                                <a:pt x="14022" y="8077"/>
                                <a:pt x="14017" y="8073"/>
                                <a:pt x="14012" y="8066"/>
                              </a:cubicBezTo>
                              <a:cubicBezTo>
                                <a:pt x="13995" y="8052"/>
                                <a:pt x="13979" y="8041"/>
                                <a:pt x="13963" y="8034"/>
                              </a:cubicBezTo>
                              <a:cubicBezTo>
                                <a:pt x="13936" y="8020"/>
                                <a:pt x="13898" y="8013"/>
                                <a:pt x="13871" y="8010"/>
                              </a:cubicBezTo>
                              <a:cubicBezTo>
                                <a:pt x="13865" y="8010"/>
                                <a:pt x="13854" y="8010"/>
                                <a:pt x="13849" y="8006"/>
                              </a:cubicBezTo>
                              <a:cubicBezTo>
                                <a:pt x="13849" y="8006"/>
                                <a:pt x="13849" y="8006"/>
                                <a:pt x="13849" y="8006"/>
                              </a:cubicBezTo>
                              <a:lnTo>
                                <a:pt x="13849" y="8003"/>
                              </a:lnTo>
                              <a:cubicBezTo>
                                <a:pt x="13844" y="8003"/>
                                <a:pt x="13838" y="8003"/>
                                <a:pt x="13838" y="7999"/>
                              </a:cubicBezTo>
                              <a:cubicBezTo>
                                <a:pt x="13838" y="7999"/>
                                <a:pt x="13838" y="7999"/>
                                <a:pt x="13838" y="7999"/>
                              </a:cubicBezTo>
                              <a:cubicBezTo>
                                <a:pt x="13838" y="7999"/>
                                <a:pt x="13838" y="7996"/>
                                <a:pt x="13844" y="7996"/>
                              </a:cubicBezTo>
                              <a:cubicBezTo>
                                <a:pt x="13849" y="7992"/>
                                <a:pt x="13849" y="7992"/>
                                <a:pt x="13854" y="7988"/>
                              </a:cubicBezTo>
                              <a:cubicBezTo>
                                <a:pt x="13860" y="7985"/>
                                <a:pt x="13865" y="7978"/>
                                <a:pt x="13871" y="7971"/>
                              </a:cubicBezTo>
                              <a:cubicBezTo>
                                <a:pt x="13881" y="7960"/>
                                <a:pt x="13887" y="7946"/>
                                <a:pt x="13892" y="7936"/>
                              </a:cubicBezTo>
                              <a:cubicBezTo>
                                <a:pt x="13892" y="7929"/>
                                <a:pt x="13898" y="7925"/>
                                <a:pt x="13898" y="7918"/>
                              </a:cubicBezTo>
                              <a:cubicBezTo>
                                <a:pt x="13898" y="7911"/>
                                <a:pt x="13903" y="7904"/>
                                <a:pt x="13909" y="7893"/>
                              </a:cubicBezTo>
                              <a:cubicBezTo>
                                <a:pt x="13919" y="7865"/>
                                <a:pt x="13952" y="7837"/>
                                <a:pt x="13995" y="7819"/>
                              </a:cubicBezTo>
                              <a:cubicBezTo>
                                <a:pt x="14017" y="7809"/>
                                <a:pt x="14044" y="7802"/>
                                <a:pt x="14066" y="7798"/>
                              </a:cubicBezTo>
                              <a:cubicBezTo>
                                <a:pt x="14071" y="7798"/>
                                <a:pt x="14077" y="7798"/>
                                <a:pt x="14087" y="7795"/>
                              </a:cubicBezTo>
                              <a:lnTo>
                                <a:pt x="14125" y="7791"/>
                              </a:lnTo>
                              <a:lnTo>
                                <a:pt x="14109" y="7777"/>
                              </a:lnTo>
                              <a:cubicBezTo>
                                <a:pt x="14104" y="7770"/>
                                <a:pt x="14093" y="7763"/>
                                <a:pt x="14087" y="7759"/>
                              </a:cubicBezTo>
                              <a:cubicBezTo>
                                <a:pt x="14082" y="7756"/>
                                <a:pt x="14077" y="7752"/>
                                <a:pt x="14071" y="7749"/>
                              </a:cubicBezTo>
                              <a:cubicBezTo>
                                <a:pt x="14033" y="7724"/>
                                <a:pt x="13990" y="7703"/>
                                <a:pt x="13936" y="7689"/>
                              </a:cubicBezTo>
                              <a:cubicBezTo>
                                <a:pt x="13854" y="7661"/>
                                <a:pt x="13768" y="7654"/>
                                <a:pt x="13719" y="7654"/>
                              </a:cubicBezTo>
                              <a:lnTo>
                                <a:pt x="13719" y="7654"/>
                              </a:lnTo>
                              <a:cubicBezTo>
                                <a:pt x="13686" y="7654"/>
                                <a:pt x="13643" y="7654"/>
                                <a:pt x="13600" y="7664"/>
                              </a:cubicBezTo>
                              <a:cubicBezTo>
                                <a:pt x="13578" y="7668"/>
                                <a:pt x="13562" y="7675"/>
                                <a:pt x="13540" y="7682"/>
                              </a:cubicBezTo>
                              <a:cubicBezTo>
                                <a:pt x="13540" y="7682"/>
                                <a:pt x="13540" y="7678"/>
                                <a:pt x="13540" y="7678"/>
                              </a:cubicBezTo>
                              <a:cubicBezTo>
                                <a:pt x="13545" y="7668"/>
                                <a:pt x="13545" y="7639"/>
                                <a:pt x="13540" y="7615"/>
                              </a:cubicBezTo>
                              <a:cubicBezTo>
                                <a:pt x="13540" y="7601"/>
                                <a:pt x="13540" y="7590"/>
                                <a:pt x="13540" y="7576"/>
                              </a:cubicBezTo>
                              <a:cubicBezTo>
                                <a:pt x="13540" y="7565"/>
                                <a:pt x="13540" y="7555"/>
                                <a:pt x="13545" y="7548"/>
                              </a:cubicBezTo>
                              <a:lnTo>
                                <a:pt x="13562" y="7544"/>
                              </a:lnTo>
                              <a:lnTo>
                                <a:pt x="13551" y="7544"/>
                              </a:lnTo>
                              <a:lnTo>
                                <a:pt x="13551" y="7544"/>
                              </a:lnTo>
                              <a:lnTo>
                                <a:pt x="13551" y="7541"/>
                              </a:lnTo>
                              <a:cubicBezTo>
                                <a:pt x="13556" y="7541"/>
                                <a:pt x="13562" y="7541"/>
                                <a:pt x="13567" y="7544"/>
                              </a:cubicBezTo>
                              <a:cubicBezTo>
                                <a:pt x="13572" y="7548"/>
                                <a:pt x="13583" y="7548"/>
                                <a:pt x="13589" y="7551"/>
                              </a:cubicBezTo>
                              <a:cubicBezTo>
                                <a:pt x="13600" y="7555"/>
                                <a:pt x="13610" y="7558"/>
                                <a:pt x="13621" y="7562"/>
                              </a:cubicBezTo>
                              <a:cubicBezTo>
                                <a:pt x="13627" y="7562"/>
                                <a:pt x="13632" y="7565"/>
                                <a:pt x="13638" y="7565"/>
                              </a:cubicBezTo>
                              <a:cubicBezTo>
                                <a:pt x="13643" y="7565"/>
                                <a:pt x="13648" y="7569"/>
                                <a:pt x="13654" y="7569"/>
                              </a:cubicBezTo>
                              <a:lnTo>
                                <a:pt x="13670" y="7583"/>
                              </a:lnTo>
                              <a:lnTo>
                                <a:pt x="13665" y="7544"/>
                              </a:lnTo>
                              <a:cubicBezTo>
                                <a:pt x="13665" y="7544"/>
                                <a:pt x="13665" y="7541"/>
                                <a:pt x="13665" y="7541"/>
                              </a:cubicBezTo>
                              <a:lnTo>
                                <a:pt x="13665" y="7537"/>
                              </a:lnTo>
                              <a:cubicBezTo>
                                <a:pt x="13665" y="7527"/>
                                <a:pt x="13659" y="7513"/>
                                <a:pt x="13654" y="7498"/>
                              </a:cubicBezTo>
                              <a:lnTo>
                                <a:pt x="13654" y="7498"/>
                              </a:lnTo>
                              <a:cubicBezTo>
                                <a:pt x="13638" y="7453"/>
                                <a:pt x="13610" y="7410"/>
                                <a:pt x="13572" y="7379"/>
                              </a:cubicBezTo>
                              <a:cubicBezTo>
                                <a:pt x="13529" y="7340"/>
                                <a:pt x="13464" y="7312"/>
                                <a:pt x="13399" y="7301"/>
                              </a:cubicBezTo>
                              <a:cubicBezTo>
                                <a:pt x="13367" y="7294"/>
                                <a:pt x="13334" y="7294"/>
                                <a:pt x="13307" y="7298"/>
                              </a:cubicBezTo>
                              <a:cubicBezTo>
                                <a:pt x="13307" y="7298"/>
                                <a:pt x="13301" y="7298"/>
                                <a:pt x="13296" y="7298"/>
                              </a:cubicBezTo>
                              <a:lnTo>
                                <a:pt x="13307" y="7287"/>
                              </a:lnTo>
                              <a:cubicBezTo>
                                <a:pt x="13339" y="7259"/>
                                <a:pt x="13377" y="7227"/>
                                <a:pt x="13404" y="7199"/>
                              </a:cubicBezTo>
                              <a:cubicBezTo>
                                <a:pt x="13421" y="7185"/>
                                <a:pt x="13437" y="7167"/>
                                <a:pt x="13448" y="7146"/>
                              </a:cubicBezTo>
                              <a:cubicBezTo>
                                <a:pt x="13459" y="7125"/>
                                <a:pt x="13459" y="7104"/>
                                <a:pt x="13459" y="7090"/>
                              </a:cubicBezTo>
                              <a:lnTo>
                                <a:pt x="13459" y="7090"/>
                              </a:lnTo>
                              <a:cubicBezTo>
                                <a:pt x="13459" y="7072"/>
                                <a:pt x="13459" y="7061"/>
                                <a:pt x="13464" y="7047"/>
                              </a:cubicBezTo>
                              <a:cubicBezTo>
                                <a:pt x="13464" y="7037"/>
                                <a:pt x="13470" y="7026"/>
                                <a:pt x="13480" y="7015"/>
                              </a:cubicBezTo>
                              <a:cubicBezTo>
                                <a:pt x="13486" y="7005"/>
                                <a:pt x="13497" y="6998"/>
                                <a:pt x="13502" y="6994"/>
                              </a:cubicBezTo>
                              <a:cubicBezTo>
                                <a:pt x="13507" y="6991"/>
                                <a:pt x="13507" y="6991"/>
                                <a:pt x="13507" y="6991"/>
                              </a:cubicBezTo>
                              <a:lnTo>
                                <a:pt x="13518" y="6991"/>
                              </a:lnTo>
                              <a:lnTo>
                                <a:pt x="13524" y="6991"/>
                              </a:lnTo>
                              <a:lnTo>
                                <a:pt x="13524" y="6984"/>
                              </a:lnTo>
                              <a:lnTo>
                                <a:pt x="13502" y="6984"/>
                              </a:lnTo>
                              <a:lnTo>
                                <a:pt x="13497" y="6984"/>
                              </a:lnTo>
                              <a:lnTo>
                                <a:pt x="13491" y="6984"/>
                              </a:lnTo>
                              <a:lnTo>
                                <a:pt x="13480" y="6980"/>
                              </a:lnTo>
                              <a:cubicBezTo>
                                <a:pt x="13453" y="6973"/>
                                <a:pt x="13404" y="6963"/>
                                <a:pt x="13350" y="6945"/>
                              </a:cubicBezTo>
                              <a:cubicBezTo>
                                <a:pt x="13339" y="6941"/>
                                <a:pt x="13323" y="6938"/>
                                <a:pt x="13312" y="6931"/>
                              </a:cubicBezTo>
                              <a:lnTo>
                                <a:pt x="13312" y="6931"/>
                              </a:lnTo>
                              <a:cubicBezTo>
                                <a:pt x="13301" y="6927"/>
                                <a:pt x="13291" y="6924"/>
                                <a:pt x="13285" y="6920"/>
                              </a:cubicBezTo>
                              <a:cubicBezTo>
                                <a:pt x="13253" y="6906"/>
                                <a:pt x="13220" y="6892"/>
                                <a:pt x="13182" y="6885"/>
                              </a:cubicBezTo>
                              <a:cubicBezTo>
                                <a:pt x="13150" y="6878"/>
                                <a:pt x="13106" y="6871"/>
                                <a:pt x="13068" y="6871"/>
                              </a:cubicBezTo>
                              <a:cubicBezTo>
                                <a:pt x="12993" y="6871"/>
                                <a:pt x="12938" y="6885"/>
                                <a:pt x="12917" y="6892"/>
                              </a:cubicBezTo>
                              <a:cubicBezTo>
                                <a:pt x="12890" y="6899"/>
                                <a:pt x="12868" y="6910"/>
                                <a:pt x="12846" y="6924"/>
                              </a:cubicBezTo>
                              <a:cubicBezTo>
                                <a:pt x="12835" y="6931"/>
                                <a:pt x="12819" y="6941"/>
                                <a:pt x="12808" y="6952"/>
                              </a:cubicBezTo>
                              <a:cubicBezTo>
                                <a:pt x="12808" y="6945"/>
                                <a:pt x="12808" y="6938"/>
                                <a:pt x="12808" y="6931"/>
                              </a:cubicBezTo>
                              <a:cubicBezTo>
                                <a:pt x="12808" y="6906"/>
                                <a:pt x="12803" y="6882"/>
                                <a:pt x="12792" y="6864"/>
                              </a:cubicBezTo>
                              <a:cubicBezTo>
                                <a:pt x="12776" y="6839"/>
                                <a:pt x="12749" y="6818"/>
                                <a:pt x="12716" y="6800"/>
                              </a:cubicBezTo>
                              <a:cubicBezTo>
                                <a:pt x="12694" y="6786"/>
                                <a:pt x="12678" y="6779"/>
                                <a:pt x="12667" y="6783"/>
                              </a:cubicBezTo>
                              <a:cubicBezTo>
                                <a:pt x="12667" y="6783"/>
                                <a:pt x="12662" y="6783"/>
                                <a:pt x="12662" y="6783"/>
                              </a:cubicBezTo>
                              <a:cubicBezTo>
                                <a:pt x="12651" y="6783"/>
                                <a:pt x="12646" y="6790"/>
                                <a:pt x="12640" y="6797"/>
                              </a:cubicBezTo>
                              <a:cubicBezTo>
                                <a:pt x="12640" y="6800"/>
                                <a:pt x="12635" y="6804"/>
                                <a:pt x="12635" y="6804"/>
                              </a:cubicBezTo>
                              <a:cubicBezTo>
                                <a:pt x="12624" y="6815"/>
                                <a:pt x="12608" y="6822"/>
                                <a:pt x="12591" y="6832"/>
                              </a:cubicBezTo>
                              <a:cubicBezTo>
                                <a:pt x="12553" y="6850"/>
                                <a:pt x="12516" y="6871"/>
                                <a:pt x="12488" y="6892"/>
                              </a:cubicBezTo>
                              <a:cubicBezTo>
                                <a:pt x="12461" y="6913"/>
                                <a:pt x="12440" y="6934"/>
                                <a:pt x="12423" y="6952"/>
                              </a:cubicBezTo>
                              <a:cubicBezTo>
                                <a:pt x="12402" y="6970"/>
                                <a:pt x="12391" y="6984"/>
                                <a:pt x="12385" y="6991"/>
                              </a:cubicBezTo>
                              <a:cubicBezTo>
                                <a:pt x="12385" y="6984"/>
                                <a:pt x="12385" y="6980"/>
                                <a:pt x="12380" y="6973"/>
                              </a:cubicBezTo>
                              <a:cubicBezTo>
                                <a:pt x="12375" y="6959"/>
                                <a:pt x="12369" y="6941"/>
                                <a:pt x="12364" y="6924"/>
                              </a:cubicBezTo>
                              <a:lnTo>
                                <a:pt x="12358" y="6913"/>
                              </a:lnTo>
                              <a:cubicBezTo>
                                <a:pt x="12342" y="6871"/>
                                <a:pt x="12337" y="6818"/>
                                <a:pt x="12353" y="6769"/>
                              </a:cubicBezTo>
                              <a:cubicBezTo>
                                <a:pt x="12358" y="6744"/>
                                <a:pt x="12369" y="6719"/>
                                <a:pt x="12380" y="6691"/>
                              </a:cubicBezTo>
                              <a:cubicBezTo>
                                <a:pt x="12385" y="6677"/>
                                <a:pt x="12391" y="6666"/>
                                <a:pt x="12396" y="6652"/>
                              </a:cubicBezTo>
                              <a:lnTo>
                                <a:pt x="12434" y="6575"/>
                              </a:lnTo>
                              <a:lnTo>
                                <a:pt x="12391" y="6596"/>
                              </a:lnTo>
                              <a:lnTo>
                                <a:pt x="12353" y="6607"/>
                              </a:lnTo>
                              <a:cubicBezTo>
                                <a:pt x="12364" y="6557"/>
                                <a:pt x="12391" y="6219"/>
                                <a:pt x="12391" y="6205"/>
                              </a:cubicBezTo>
                              <a:cubicBezTo>
                                <a:pt x="12391" y="6169"/>
                                <a:pt x="12391" y="6131"/>
                                <a:pt x="12391" y="6102"/>
                              </a:cubicBezTo>
                              <a:lnTo>
                                <a:pt x="12396" y="6053"/>
                              </a:lnTo>
                              <a:cubicBezTo>
                                <a:pt x="12418" y="6064"/>
                                <a:pt x="12445" y="6071"/>
                                <a:pt x="12467" y="6081"/>
                              </a:cubicBezTo>
                              <a:cubicBezTo>
                                <a:pt x="12570" y="6127"/>
                                <a:pt x="12646" y="6162"/>
                                <a:pt x="12716" y="6201"/>
                              </a:cubicBezTo>
                              <a:cubicBezTo>
                                <a:pt x="12797" y="6247"/>
                                <a:pt x="12879" y="6293"/>
                                <a:pt x="12944" y="6339"/>
                              </a:cubicBezTo>
                              <a:cubicBezTo>
                                <a:pt x="12998" y="6374"/>
                                <a:pt x="13052" y="6413"/>
                                <a:pt x="13101" y="6451"/>
                              </a:cubicBezTo>
                              <a:cubicBezTo>
                                <a:pt x="13209" y="6540"/>
                                <a:pt x="13323" y="6642"/>
                                <a:pt x="13432" y="6751"/>
                              </a:cubicBezTo>
                              <a:cubicBezTo>
                                <a:pt x="13480" y="6800"/>
                                <a:pt x="13524" y="6853"/>
                                <a:pt x="13572" y="6910"/>
                              </a:cubicBezTo>
                              <a:cubicBezTo>
                                <a:pt x="13648" y="6998"/>
                                <a:pt x="13703" y="7068"/>
                                <a:pt x="13719" y="7090"/>
                              </a:cubicBezTo>
                              <a:cubicBezTo>
                                <a:pt x="13838" y="7241"/>
                                <a:pt x="13963" y="7428"/>
                                <a:pt x="14066" y="7580"/>
                              </a:cubicBezTo>
                              <a:lnTo>
                                <a:pt x="14077" y="7594"/>
                              </a:lnTo>
                              <a:cubicBezTo>
                                <a:pt x="14136" y="7682"/>
                                <a:pt x="14180" y="7742"/>
                                <a:pt x="14212" y="7784"/>
                              </a:cubicBezTo>
                              <a:cubicBezTo>
                                <a:pt x="14266" y="7858"/>
                                <a:pt x="14272" y="7862"/>
                                <a:pt x="14277" y="7862"/>
                              </a:cubicBezTo>
                              <a:cubicBezTo>
                                <a:pt x="14288" y="7876"/>
                                <a:pt x="14293" y="7883"/>
                                <a:pt x="14293" y="7883"/>
                              </a:cubicBezTo>
                              <a:lnTo>
                                <a:pt x="14293" y="7886"/>
                              </a:lnTo>
                              <a:lnTo>
                                <a:pt x="14299" y="7886"/>
                              </a:lnTo>
                              <a:cubicBezTo>
                                <a:pt x="14304" y="7886"/>
                                <a:pt x="14310" y="7886"/>
                                <a:pt x="14310" y="7883"/>
                              </a:cubicBezTo>
                              <a:cubicBezTo>
                                <a:pt x="14320" y="7879"/>
                                <a:pt x="14342" y="7869"/>
                                <a:pt x="14364" y="7858"/>
                              </a:cubicBezTo>
                              <a:cubicBezTo>
                                <a:pt x="14402" y="7837"/>
                                <a:pt x="14434" y="7809"/>
                                <a:pt x="14440" y="7802"/>
                              </a:cubicBezTo>
                              <a:cubicBezTo>
                                <a:pt x="14456" y="7788"/>
                                <a:pt x="14472" y="7766"/>
                                <a:pt x="14467" y="7756"/>
                              </a:cubicBezTo>
                              <a:cubicBezTo>
                                <a:pt x="14467" y="7752"/>
                                <a:pt x="14461" y="7749"/>
                                <a:pt x="14461" y="7749"/>
                              </a:cubicBezTo>
                              <a:cubicBezTo>
                                <a:pt x="14456" y="7749"/>
                                <a:pt x="14451" y="7749"/>
                                <a:pt x="14451" y="7749"/>
                              </a:cubicBezTo>
                              <a:cubicBezTo>
                                <a:pt x="14445" y="7738"/>
                                <a:pt x="14429" y="7717"/>
                                <a:pt x="14413" y="7692"/>
                              </a:cubicBezTo>
                              <a:cubicBezTo>
                                <a:pt x="14386" y="7654"/>
                                <a:pt x="14342" y="7597"/>
                                <a:pt x="14293" y="7523"/>
                              </a:cubicBezTo>
                              <a:lnTo>
                                <a:pt x="13963" y="7079"/>
                              </a:lnTo>
                              <a:cubicBezTo>
                                <a:pt x="13936" y="7044"/>
                                <a:pt x="13903" y="6998"/>
                                <a:pt x="13871" y="6941"/>
                              </a:cubicBezTo>
                              <a:cubicBezTo>
                                <a:pt x="13838" y="6892"/>
                                <a:pt x="13795" y="6822"/>
                                <a:pt x="13762" y="6748"/>
                              </a:cubicBezTo>
                              <a:cubicBezTo>
                                <a:pt x="13708" y="6631"/>
                                <a:pt x="13643" y="6448"/>
                                <a:pt x="13643" y="6233"/>
                              </a:cubicBezTo>
                              <a:cubicBezTo>
                                <a:pt x="13638" y="6064"/>
                                <a:pt x="13665" y="5877"/>
                                <a:pt x="13730" y="5679"/>
                              </a:cubicBezTo>
                              <a:cubicBezTo>
                                <a:pt x="13751" y="5616"/>
                                <a:pt x="13773" y="5552"/>
                                <a:pt x="13800" y="5485"/>
                              </a:cubicBezTo>
                              <a:lnTo>
                                <a:pt x="13806" y="5482"/>
                              </a:lnTo>
                              <a:cubicBezTo>
                                <a:pt x="13806" y="5478"/>
                                <a:pt x="13811" y="5475"/>
                                <a:pt x="13811" y="5471"/>
                              </a:cubicBezTo>
                              <a:cubicBezTo>
                                <a:pt x="13816" y="5461"/>
                                <a:pt x="13833" y="5443"/>
                                <a:pt x="13844" y="5443"/>
                              </a:cubicBezTo>
                              <a:cubicBezTo>
                                <a:pt x="13849" y="5443"/>
                                <a:pt x="13854" y="5440"/>
                                <a:pt x="13871" y="5426"/>
                              </a:cubicBezTo>
                              <a:cubicBezTo>
                                <a:pt x="13876" y="5418"/>
                                <a:pt x="13881" y="5415"/>
                                <a:pt x="13892" y="5408"/>
                              </a:cubicBezTo>
                              <a:cubicBezTo>
                                <a:pt x="13898" y="5404"/>
                                <a:pt x="13903" y="5401"/>
                                <a:pt x="13909" y="5397"/>
                              </a:cubicBezTo>
                              <a:cubicBezTo>
                                <a:pt x="13925" y="5387"/>
                                <a:pt x="13941" y="5373"/>
                                <a:pt x="13957" y="5362"/>
                              </a:cubicBezTo>
                              <a:cubicBezTo>
                                <a:pt x="13963" y="5359"/>
                                <a:pt x="13963" y="5359"/>
                                <a:pt x="13968" y="5355"/>
                              </a:cubicBezTo>
                              <a:lnTo>
                                <a:pt x="13974" y="5351"/>
                              </a:lnTo>
                              <a:cubicBezTo>
                                <a:pt x="14055" y="5306"/>
                                <a:pt x="14147" y="5274"/>
                                <a:pt x="14223" y="5263"/>
                              </a:cubicBezTo>
                              <a:cubicBezTo>
                                <a:pt x="14223" y="5263"/>
                                <a:pt x="14228" y="5263"/>
                                <a:pt x="14228" y="5263"/>
                              </a:cubicBezTo>
                              <a:cubicBezTo>
                                <a:pt x="14228" y="5263"/>
                                <a:pt x="14234" y="5263"/>
                                <a:pt x="14234" y="5263"/>
                              </a:cubicBezTo>
                              <a:cubicBezTo>
                                <a:pt x="14255" y="5260"/>
                                <a:pt x="14277" y="5260"/>
                                <a:pt x="14293" y="5263"/>
                              </a:cubicBezTo>
                              <a:cubicBezTo>
                                <a:pt x="14315" y="5263"/>
                                <a:pt x="14337" y="5267"/>
                                <a:pt x="14358" y="5274"/>
                              </a:cubicBezTo>
                              <a:cubicBezTo>
                                <a:pt x="14413" y="5292"/>
                                <a:pt x="14413" y="5323"/>
                                <a:pt x="14413" y="5327"/>
                              </a:cubicBezTo>
                              <a:lnTo>
                                <a:pt x="14413" y="5337"/>
                              </a:lnTo>
                              <a:lnTo>
                                <a:pt x="14423" y="5330"/>
                              </a:lnTo>
                              <a:cubicBezTo>
                                <a:pt x="14423" y="5330"/>
                                <a:pt x="14483" y="5288"/>
                                <a:pt x="14423" y="5228"/>
                              </a:cubicBezTo>
                              <a:lnTo>
                                <a:pt x="14423" y="5225"/>
                              </a:lnTo>
                              <a:cubicBezTo>
                                <a:pt x="14413" y="5203"/>
                                <a:pt x="14375" y="5168"/>
                                <a:pt x="14315" y="5151"/>
                              </a:cubicBezTo>
                              <a:cubicBezTo>
                                <a:pt x="14261" y="5136"/>
                                <a:pt x="14190" y="5133"/>
                                <a:pt x="14115" y="5147"/>
                              </a:cubicBezTo>
                              <a:cubicBezTo>
                                <a:pt x="14033" y="5161"/>
                                <a:pt x="13974" y="5182"/>
                                <a:pt x="13930" y="5200"/>
                              </a:cubicBezTo>
                              <a:cubicBezTo>
                                <a:pt x="13887" y="5218"/>
                                <a:pt x="13800" y="5256"/>
                                <a:pt x="13719" y="5327"/>
                              </a:cubicBezTo>
                              <a:cubicBezTo>
                                <a:pt x="13643" y="5390"/>
                                <a:pt x="13578" y="5475"/>
                                <a:pt x="13540" y="5570"/>
                              </a:cubicBezTo>
                              <a:cubicBezTo>
                                <a:pt x="13502" y="5651"/>
                                <a:pt x="13475" y="5746"/>
                                <a:pt x="13459" y="5852"/>
                              </a:cubicBezTo>
                              <a:cubicBezTo>
                                <a:pt x="13459" y="5866"/>
                                <a:pt x="13453" y="5880"/>
                                <a:pt x="13453" y="5894"/>
                              </a:cubicBezTo>
                              <a:cubicBezTo>
                                <a:pt x="13442" y="5944"/>
                                <a:pt x="13442" y="5986"/>
                                <a:pt x="13437" y="6011"/>
                              </a:cubicBezTo>
                              <a:cubicBezTo>
                                <a:pt x="13437" y="6004"/>
                                <a:pt x="13432" y="5997"/>
                                <a:pt x="13432" y="5990"/>
                              </a:cubicBezTo>
                              <a:cubicBezTo>
                                <a:pt x="13410" y="5916"/>
                                <a:pt x="13361" y="5782"/>
                                <a:pt x="13339" y="5729"/>
                              </a:cubicBezTo>
                              <a:cubicBezTo>
                                <a:pt x="13334" y="5711"/>
                                <a:pt x="13323" y="5693"/>
                                <a:pt x="13318" y="5665"/>
                              </a:cubicBezTo>
                              <a:lnTo>
                                <a:pt x="13318" y="5662"/>
                              </a:lnTo>
                              <a:cubicBezTo>
                                <a:pt x="13307" y="5637"/>
                                <a:pt x="13296" y="5609"/>
                                <a:pt x="13285" y="5581"/>
                              </a:cubicBezTo>
                              <a:cubicBezTo>
                                <a:pt x="13258" y="5521"/>
                                <a:pt x="13215" y="5447"/>
                                <a:pt x="13166" y="5373"/>
                              </a:cubicBezTo>
                              <a:cubicBezTo>
                                <a:pt x="13096" y="5263"/>
                                <a:pt x="13014" y="5161"/>
                                <a:pt x="12944" y="5077"/>
                              </a:cubicBezTo>
                              <a:cubicBezTo>
                                <a:pt x="12944" y="5069"/>
                                <a:pt x="12944" y="5059"/>
                                <a:pt x="12949" y="5048"/>
                              </a:cubicBezTo>
                              <a:cubicBezTo>
                                <a:pt x="12960" y="5027"/>
                                <a:pt x="12976" y="4999"/>
                                <a:pt x="13009" y="4960"/>
                              </a:cubicBezTo>
                              <a:cubicBezTo>
                                <a:pt x="13058" y="4897"/>
                                <a:pt x="13155" y="4823"/>
                                <a:pt x="13264" y="4738"/>
                              </a:cubicBezTo>
                              <a:cubicBezTo>
                                <a:pt x="13296" y="4713"/>
                                <a:pt x="13329" y="4685"/>
                                <a:pt x="13367" y="4661"/>
                              </a:cubicBezTo>
                              <a:cubicBezTo>
                                <a:pt x="13383" y="4650"/>
                                <a:pt x="13394" y="4639"/>
                                <a:pt x="13410" y="4629"/>
                              </a:cubicBezTo>
                              <a:cubicBezTo>
                                <a:pt x="13426" y="4618"/>
                                <a:pt x="13437" y="4608"/>
                                <a:pt x="13453" y="4594"/>
                              </a:cubicBezTo>
                              <a:lnTo>
                                <a:pt x="13470" y="4583"/>
                              </a:lnTo>
                              <a:cubicBezTo>
                                <a:pt x="13502" y="4555"/>
                                <a:pt x="13551" y="4520"/>
                                <a:pt x="13605" y="4491"/>
                              </a:cubicBezTo>
                              <a:cubicBezTo>
                                <a:pt x="13681" y="4445"/>
                                <a:pt x="13778" y="4403"/>
                                <a:pt x="13881" y="4371"/>
                              </a:cubicBezTo>
                              <a:cubicBezTo>
                                <a:pt x="13974" y="4340"/>
                                <a:pt x="14060" y="4319"/>
                                <a:pt x="14136" y="4301"/>
                              </a:cubicBezTo>
                              <a:cubicBezTo>
                                <a:pt x="14196" y="4287"/>
                                <a:pt x="14245" y="4276"/>
                                <a:pt x="14283" y="4269"/>
                              </a:cubicBezTo>
                              <a:lnTo>
                                <a:pt x="14331" y="4259"/>
                              </a:lnTo>
                              <a:cubicBezTo>
                                <a:pt x="14396" y="4245"/>
                                <a:pt x="14467" y="4230"/>
                                <a:pt x="14537" y="4220"/>
                              </a:cubicBezTo>
                              <a:cubicBezTo>
                                <a:pt x="14624" y="4206"/>
                                <a:pt x="14700" y="4199"/>
                                <a:pt x="14770" y="4195"/>
                              </a:cubicBezTo>
                              <a:cubicBezTo>
                                <a:pt x="14873" y="4192"/>
                                <a:pt x="14955" y="4206"/>
                                <a:pt x="14993" y="4213"/>
                              </a:cubicBezTo>
                              <a:lnTo>
                                <a:pt x="14998" y="4213"/>
                              </a:lnTo>
                              <a:cubicBezTo>
                                <a:pt x="15009" y="4216"/>
                                <a:pt x="15014" y="4216"/>
                                <a:pt x="15020" y="4220"/>
                              </a:cubicBezTo>
                              <a:cubicBezTo>
                                <a:pt x="15041" y="4294"/>
                                <a:pt x="15063" y="4354"/>
                                <a:pt x="15079" y="4400"/>
                              </a:cubicBezTo>
                              <a:cubicBezTo>
                                <a:pt x="15101" y="4449"/>
                                <a:pt x="15123" y="4495"/>
                                <a:pt x="15155" y="4544"/>
                              </a:cubicBezTo>
                              <a:cubicBezTo>
                                <a:pt x="15155" y="4548"/>
                                <a:pt x="15161" y="4551"/>
                                <a:pt x="15161" y="4551"/>
                              </a:cubicBezTo>
                              <a:lnTo>
                                <a:pt x="15171" y="4565"/>
                              </a:lnTo>
                              <a:cubicBezTo>
                                <a:pt x="15199" y="4608"/>
                                <a:pt x="15237" y="4661"/>
                                <a:pt x="15274" y="4703"/>
                              </a:cubicBezTo>
                              <a:cubicBezTo>
                                <a:pt x="15280" y="4713"/>
                                <a:pt x="15291" y="4720"/>
                                <a:pt x="15296" y="4728"/>
                              </a:cubicBezTo>
                              <a:cubicBezTo>
                                <a:pt x="15312" y="4749"/>
                                <a:pt x="15323" y="4766"/>
                                <a:pt x="15340" y="4787"/>
                              </a:cubicBezTo>
                              <a:cubicBezTo>
                                <a:pt x="15323" y="4805"/>
                                <a:pt x="15312" y="4823"/>
                                <a:pt x="15307" y="4840"/>
                              </a:cubicBezTo>
                              <a:cubicBezTo>
                                <a:pt x="15307" y="4844"/>
                                <a:pt x="15307" y="4847"/>
                                <a:pt x="15302" y="4851"/>
                              </a:cubicBezTo>
                              <a:cubicBezTo>
                                <a:pt x="15296" y="4844"/>
                                <a:pt x="15285" y="4837"/>
                                <a:pt x="15280" y="4830"/>
                              </a:cubicBezTo>
                              <a:lnTo>
                                <a:pt x="15280" y="4830"/>
                              </a:lnTo>
                              <a:cubicBezTo>
                                <a:pt x="15280" y="4823"/>
                                <a:pt x="15237" y="4787"/>
                                <a:pt x="15182" y="4752"/>
                              </a:cubicBezTo>
                              <a:cubicBezTo>
                                <a:pt x="15117" y="4713"/>
                                <a:pt x="15025" y="4675"/>
                                <a:pt x="14944" y="4653"/>
                              </a:cubicBezTo>
                              <a:cubicBezTo>
                                <a:pt x="14879" y="4636"/>
                                <a:pt x="14814" y="4622"/>
                                <a:pt x="14749" y="4615"/>
                              </a:cubicBezTo>
                              <a:cubicBezTo>
                                <a:pt x="14651" y="4604"/>
                                <a:pt x="14548" y="4604"/>
                                <a:pt x="14451" y="4615"/>
                              </a:cubicBezTo>
                              <a:cubicBezTo>
                                <a:pt x="14348" y="4625"/>
                                <a:pt x="14239" y="4650"/>
                                <a:pt x="14147" y="4682"/>
                              </a:cubicBezTo>
                              <a:cubicBezTo>
                                <a:pt x="14104" y="4699"/>
                                <a:pt x="14060" y="4717"/>
                                <a:pt x="14033" y="4738"/>
                              </a:cubicBezTo>
                              <a:cubicBezTo>
                                <a:pt x="14001" y="4759"/>
                                <a:pt x="13979" y="4780"/>
                                <a:pt x="13963" y="4802"/>
                              </a:cubicBezTo>
                              <a:lnTo>
                                <a:pt x="13963" y="4802"/>
                              </a:lnTo>
                              <a:cubicBezTo>
                                <a:pt x="13952" y="4809"/>
                                <a:pt x="13946" y="4809"/>
                                <a:pt x="13946" y="4812"/>
                              </a:cubicBezTo>
                              <a:cubicBezTo>
                                <a:pt x="13952" y="4816"/>
                                <a:pt x="13952" y="4816"/>
                                <a:pt x="13957" y="4812"/>
                              </a:cubicBezTo>
                              <a:cubicBezTo>
                                <a:pt x="13957" y="4812"/>
                                <a:pt x="13957" y="4812"/>
                                <a:pt x="13957" y="4812"/>
                              </a:cubicBezTo>
                              <a:cubicBezTo>
                                <a:pt x="13963" y="4816"/>
                                <a:pt x="13968" y="4812"/>
                                <a:pt x="13968" y="4805"/>
                              </a:cubicBezTo>
                              <a:lnTo>
                                <a:pt x="13974" y="4802"/>
                              </a:lnTo>
                              <a:cubicBezTo>
                                <a:pt x="13990" y="4798"/>
                                <a:pt x="14006" y="4791"/>
                                <a:pt x="14028" y="4784"/>
                              </a:cubicBezTo>
                              <a:cubicBezTo>
                                <a:pt x="14071" y="4770"/>
                                <a:pt x="14185" y="4742"/>
                                <a:pt x="14331" y="4738"/>
                              </a:cubicBezTo>
                              <a:cubicBezTo>
                                <a:pt x="14456" y="4735"/>
                                <a:pt x="14592" y="4752"/>
                                <a:pt x="14689" y="4784"/>
                              </a:cubicBezTo>
                              <a:cubicBezTo>
                                <a:pt x="14787" y="4812"/>
                                <a:pt x="14857" y="4851"/>
                                <a:pt x="14890" y="4869"/>
                              </a:cubicBezTo>
                              <a:lnTo>
                                <a:pt x="14895" y="4872"/>
                              </a:lnTo>
                              <a:cubicBezTo>
                                <a:pt x="14922" y="4886"/>
                                <a:pt x="14955" y="4907"/>
                                <a:pt x="14987" y="4932"/>
                              </a:cubicBezTo>
                              <a:cubicBezTo>
                                <a:pt x="15009" y="4953"/>
                                <a:pt x="15031" y="4974"/>
                                <a:pt x="15052" y="5002"/>
                              </a:cubicBezTo>
                              <a:cubicBezTo>
                                <a:pt x="15063" y="5020"/>
                                <a:pt x="15074" y="5038"/>
                                <a:pt x="15079" y="5052"/>
                              </a:cubicBezTo>
                              <a:cubicBezTo>
                                <a:pt x="15085" y="5066"/>
                                <a:pt x="15090" y="5073"/>
                                <a:pt x="15096" y="5080"/>
                              </a:cubicBezTo>
                              <a:cubicBezTo>
                                <a:pt x="15101" y="5101"/>
                                <a:pt x="15101" y="5119"/>
                                <a:pt x="15101" y="5129"/>
                              </a:cubicBezTo>
                              <a:cubicBezTo>
                                <a:pt x="15085" y="5126"/>
                                <a:pt x="15074" y="5122"/>
                                <a:pt x="15058" y="5119"/>
                              </a:cubicBezTo>
                              <a:cubicBezTo>
                                <a:pt x="15020" y="5112"/>
                                <a:pt x="14976" y="5108"/>
                                <a:pt x="14938" y="5112"/>
                              </a:cubicBezTo>
                              <a:cubicBezTo>
                                <a:pt x="14928" y="5112"/>
                                <a:pt x="14917" y="5112"/>
                                <a:pt x="14906" y="5115"/>
                              </a:cubicBezTo>
                              <a:lnTo>
                                <a:pt x="14857" y="5115"/>
                              </a:lnTo>
                              <a:lnTo>
                                <a:pt x="14852" y="5119"/>
                              </a:lnTo>
                              <a:lnTo>
                                <a:pt x="14863" y="5182"/>
                              </a:lnTo>
                              <a:cubicBezTo>
                                <a:pt x="14863" y="5193"/>
                                <a:pt x="14868" y="5203"/>
                                <a:pt x="14868" y="5211"/>
                              </a:cubicBezTo>
                              <a:cubicBezTo>
                                <a:pt x="14846" y="5211"/>
                                <a:pt x="14819" y="5211"/>
                                <a:pt x="14797" y="5214"/>
                              </a:cubicBezTo>
                              <a:cubicBezTo>
                                <a:pt x="14776" y="5218"/>
                                <a:pt x="14749" y="5221"/>
                                <a:pt x="14711" y="5232"/>
                              </a:cubicBezTo>
                              <a:lnTo>
                                <a:pt x="14705" y="5232"/>
                              </a:lnTo>
                              <a:cubicBezTo>
                                <a:pt x="14689" y="5235"/>
                                <a:pt x="14673" y="5239"/>
                                <a:pt x="14651" y="5242"/>
                              </a:cubicBezTo>
                              <a:cubicBezTo>
                                <a:pt x="14646" y="5242"/>
                                <a:pt x="14640" y="5246"/>
                                <a:pt x="14635" y="5246"/>
                              </a:cubicBezTo>
                              <a:lnTo>
                                <a:pt x="14624" y="5246"/>
                              </a:lnTo>
                              <a:cubicBezTo>
                                <a:pt x="14624" y="5246"/>
                                <a:pt x="14619" y="5246"/>
                                <a:pt x="14619" y="5246"/>
                              </a:cubicBezTo>
                              <a:cubicBezTo>
                                <a:pt x="14613" y="5246"/>
                                <a:pt x="14613" y="5246"/>
                                <a:pt x="14608" y="5246"/>
                              </a:cubicBezTo>
                              <a:lnTo>
                                <a:pt x="14592" y="5249"/>
                              </a:lnTo>
                              <a:lnTo>
                                <a:pt x="14581" y="5253"/>
                              </a:lnTo>
                              <a:lnTo>
                                <a:pt x="14581" y="5256"/>
                              </a:lnTo>
                              <a:lnTo>
                                <a:pt x="14575" y="5256"/>
                              </a:lnTo>
                              <a:lnTo>
                                <a:pt x="14581" y="5263"/>
                              </a:lnTo>
                              <a:cubicBezTo>
                                <a:pt x="14581" y="5263"/>
                                <a:pt x="14581" y="5267"/>
                                <a:pt x="14586" y="5270"/>
                              </a:cubicBezTo>
                              <a:cubicBezTo>
                                <a:pt x="14586" y="5274"/>
                                <a:pt x="14592" y="5277"/>
                                <a:pt x="14597" y="5281"/>
                              </a:cubicBezTo>
                              <a:cubicBezTo>
                                <a:pt x="14613" y="5299"/>
                                <a:pt x="14635" y="5309"/>
                                <a:pt x="14651" y="5316"/>
                              </a:cubicBezTo>
                              <a:lnTo>
                                <a:pt x="14662" y="5320"/>
                              </a:lnTo>
                              <a:cubicBezTo>
                                <a:pt x="14678" y="5327"/>
                                <a:pt x="14694" y="5334"/>
                                <a:pt x="14705" y="5341"/>
                              </a:cubicBezTo>
                              <a:cubicBezTo>
                                <a:pt x="14732" y="5359"/>
                                <a:pt x="14749" y="5380"/>
                                <a:pt x="14754" y="5394"/>
                              </a:cubicBezTo>
                              <a:cubicBezTo>
                                <a:pt x="14727" y="5390"/>
                                <a:pt x="14700" y="5390"/>
                                <a:pt x="14673" y="5390"/>
                              </a:cubicBezTo>
                              <a:cubicBezTo>
                                <a:pt x="14657" y="5390"/>
                                <a:pt x="14629" y="5394"/>
                                <a:pt x="14608" y="5401"/>
                              </a:cubicBezTo>
                              <a:cubicBezTo>
                                <a:pt x="14608" y="5401"/>
                                <a:pt x="14602" y="5401"/>
                                <a:pt x="14597" y="5404"/>
                              </a:cubicBezTo>
                              <a:cubicBezTo>
                                <a:pt x="14597" y="5404"/>
                                <a:pt x="14592" y="5404"/>
                                <a:pt x="14592" y="5408"/>
                              </a:cubicBezTo>
                              <a:lnTo>
                                <a:pt x="14581" y="5411"/>
                              </a:lnTo>
                              <a:cubicBezTo>
                                <a:pt x="14575" y="5415"/>
                                <a:pt x="14575" y="5415"/>
                                <a:pt x="14575" y="5419"/>
                              </a:cubicBezTo>
                              <a:cubicBezTo>
                                <a:pt x="14570" y="5422"/>
                                <a:pt x="14570" y="5429"/>
                                <a:pt x="14575" y="5433"/>
                              </a:cubicBezTo>
                              <a:cubicBezTo>
                                <a:pt x="14575" y="5436"/>
                                <a:pt x="14581" y="5436"/>
                                <a:pt x="14586" y="5440"/>
                              </a:cubicBezTo>
                              <a:cubicBezTo>
                                <a:pt x="14586" y="5440"/>
                                <a:pt x="14592" y="5443"/>
                                <a:pt x="14592" y="5443"/>
                              </a:cubicBezTo>
                              <a:lnTo>
                                <a:pt x="14608" y="5457"/>
                              </a:lnTo>
                              <a:cubicBezTo>
                                <a:pt x="14613" y="5461"/>
                                <a:pt x="14619" y="5464"/>
                                <a:pt x="14624" y="5468"/>
                              </a:cubicBezTo>
                              <a:cubicBezTo>
                                <a:pt x="14657" y="5493"/>
                                <a:pt x="14684" y="5538"/>
                                <a:pt x="14694" y="5574"/>
                              </a:cubicBezTo>
                              <a:lnTo>
                                <a:pt x="14586" y="5574"/>
                              </a:lnTo>
                              <a:lnTo>
                                <a:pt x="14586" y="5574"/>
                              </a:lnTo>
                              <a:lnTo>
                                <a:pt x="14581" y="5574"/>
                              </a:lnTo>
                              <a:cubicBezTo>
                                <a:pt x="14570" y="5574"/>
                                <a:pt x="14570" y="5584"/>
                                <a:pt x="14564" y="5598"/>
                              </a:cubicBezTo>
                              <a:lnTo>
                                <a:pt x="14564" y="5605"/>
                              </a:lnTo>
                              <a:cubicBezTo>
                                <a:pt x="14564" y="5619"/>
                                <a:pt x="14559" y="5641"/>
                                <a:pt x="14548" y="5658"/>
                              </a:cubicBezTo>
                              <a:cubicBezTo>
                                <a:pt x="14548" y="5669"/>
                                <a:pt x="14537" y="5683"/>
                                <a:pt x="14532" y="5704"/>
                              </a:cubicBezTo>
                              <a:cubicBezTo>
                                <a:pt x="14526" y="5722"/>
                                <a:pt x="14516" y="5739"/>
                                <a:pt x="14510" y="5757"/>
                              </a:cubicBezTo>
                              <a:cubicBezTo>
                                <a:pt x="14499" y="5782"/>
                                <a:pt x="14494" y="5803"/>
                                <a:pt x="14494" y="5824"/>
                              </a:cubicBezTo>
                              <a:cubicBezTo>
                                <a:pt x="14494" y="5835"/>
                                <a:pt x="14494" y="5842"/>
                                <a:pt x="14494" y="5852"/>
                              </a:cubicBezTo>
                              <a:cubicBezTo>
                                <a:pt x="14478" y="5845"/>
                                <a:pt x="14456" y="5835"/>
                                <a:pt x="14423" y="5831"/>
                              </a:cubicBezTo>
                              <a:cubicBezTo>
                                <a:pt x="14413" y="5831"/>
                                <a:pt x="14402" y="5827"/>
                                <a:pt x="14391" y="5827"/>
                              </a:cubicBezTo>
                              <a:cubicBezTo>
                                <a:pt x="14386" y="5827"/>
                                <a:pt x="14380" y="5827"/>
                                <a:pt x="14375" y="5827"/>
                              </a:cubicBezTo>
                              <a:cubicBezTo>
                                <a:pt x="14364" y="5827"/>
                                <a:pt x="14358" y="5824"/>
                                <a:pt x="14348" y="5824"/>
                              </a:cubicBezTo>
                              <a:cubicBezTo>
                                <a:pt x="14342" y="5817"/>
                                <a:pt x="14342" y="5813"/>
                                <a:pt x="14342" y="5813"/>
                              </a:cubicBezTo>
                              <a:lnTo>
                                <a:pt x="14348" y="5799"/>
                              </a:lnTo>
                              <a:lnTo>
                                <a:pt x="14331" y="5806"/>
                              </a:lnTo>
                              <a:lnTo>
                                <a:pt x="14331" y="5806"/>
                              </a:lnTo>
                              <a:cubicBezTo>
                                <a:pt x="14331" y="5806"/>
                                <a:pt x="14326" y="5806"/>
                                <a:pt x="14320" y="5806"/>
                              </a:cubicBezTo>
                              <a:cubicBezTo>
                                <a:pt x="14304" y="5810"/>
                                <a:pt x="14288" y="5845"/>
                                <a:pt x="14288" y="5852"/>
                              </a:cubicBezTo>
                              <a:cubicBezTo>
                                <a:pt x="14283" y="5863"/>
                                <a:pt x="14283" y="5873"/>
                                <a:pt x="14277" y="5884"/>
                              </a:cubicBezTo>
                              <a:cubicBezTo>
                                <a:pt x="14277" y="5884"/>
                                <a:pt x="14277" y="5887"/>
                                <a:pt x="14277" y="5887"/>
                              </a:cubicBezTo>
                              <a:cubicBezTo>
                                <a:pt x="14277" y="5891"/>
                                <a:pt x="14277" y="5894"/>
                                <a:pt x="14277" y="5901"/>
                              </a:cubicBezTo>
                              <a:cubicBezTo>
                                <a:pt x="14277" y="5919"/>
                                <a:pt x="14272" y="5947"/>
                                <a:pt x="14283" y="5979"/>
                              </a:cubicBezTo>
                              <a:cubicBezTo>
                                <a:pt x="14288" y="5997"/>
                                <a:pt x="14293" y="6014"/>
                                <a:pt x="14299" y="6032"/>
                              </a:cubicBezTo>
                              <a:lnTo>
                                <a:pt x="14299" y="6035"/>
                              </a:lnTo>
                              <a:cubicBezTo>
                                <a:pt x="14299" y="6043"/>
                                <a:pt x="14304" y="6050"/>
                                <a:pt x="14304" y="6057"/>
                              </a:cubicBezTo>
                              <a:cubicBezTo>
                                <a:pt x="14304" y="6057"/>
                                <a:pt x="14304" y="6057"/>
                                <a:pt x="14304" y="6057"/>
                              </a:cubicBezTo>
                              <a:cubicBezTo>
                                <a:pt x="14293" y="6057"/>
                                <a:pt x="14288" y="6053"/>
                                <a:pt x="14283" y="6053"/>
                              </a:cubicBezTo>
                              <a:cubicBezTo>
                                <a:pt x="14277" y="6050"/>
                                <a:pt x="14272" y="6050"/>
                                <a:pt x="14272" y="6046"/>
                              </a:cubicBezTo>
                              <a:cubicBezTo>
                                <a:pt x="14277" y="6035"/>
                                <a:pt x="14277" y="6032"/>
                                <a:pt x="14272" y="6028"/>
                              </a:cubicBezTo>
                              <a:cubicBezTo>
                                <a:pt x="14272" y="6028"/>
                                <a:pt x="14266" y="6028"/>
                                <a:pt x="14261" y="6028"/>
                              </a:cubicBezTo>
                              <a:cubicBezTo>
                                <a:pt x="14250" y="6032"/>
                                <a:pt x="14234" y="6046"/>
                                <a:pt x="14223" y="6060"/>
                              </a:cubicBezTo>
                              <a:cubicBezTo>
                                <a:pt x="14212" y="6078"/>
                                <a:pt x="14201" y="6102"/>
                                <a:pt x="14196" y="6127"/>
                              </a:cubicBezTo>
                              <a:cubicBezTo>
                                <a:pt x="14190" y="6148"/>
                                <a:pt x="14190" y="6198"/>
                                <a:pt x="14212" y="6247"/>
                              </a:cubicBezTo>
                              <a:cubicBezTo>
                                <a:pt x="14223" y="6268"/>
                                <a:pt x="14234" y="6293"/>
                                <a:pt x="14255" y="6314"/>
                              </a:cubicBezTo>
                              <a:cubicBezTo>
                                <a:pt x="14272" y="6342"/>
                                <a:pt x="14299" y="6370"/>
                                <a:pt x="14331" y="6395"/>
                              </a:cubicBezTo>
                              <a:lnTo>
                                <a:pt x="14315" y="6420"/>
                              </a:lnTo>
                              <a:cubicBezTo>
                                <a:pt x="14288" y="6420"/>
                                <a:pt x="14255" y="6420"/>
                                <a:pt x="14234" y="6423"/>
                              </a:cubicBezTo>
                              <a:cubicBezTo>
                                <a:pt x="14201" y="6427"/>
                                <a:pt x="14136" y="6441"/>
                                <a:pt x="14082" y="6469"/>
                              </a:cubicBezTo>
                              <a:cubicBezTo>
                                <a:pt x="14055" y="6483"/>
                                <a:pt x="14033" y="6504"/>
                                <a:pt x="14017" y="6525"/>
                              </a:cubicBezTo>
                              <a:cubicBezTo>
                                <a:pt x="14006" y="6536"/>
                                <a:pt x="14001" y="6550"/>
                                <a:pt x="14001" y="6564"/>
                              </a:cubicBezTo>
                              <a:cubicBezTo>
                                <a:pt x="14001" y="6568"/>
                                <a:pt x="14001" y="6571"/>
                                <a:pt x="14001" y="6578"/>
                              </a:cubicBezTo>
                              <a:lnTo>
                                <a:pt x="14001" y="6578"/>
                              </a:lnTo>
                              <a:cubicBezTo>
                                <a:pt x="13995" y="6578"/>
                                <a:pt x="13995" y="6582"/>
                                <a:pt x="13995" y="6582"/>
                              </a:cubicBezTo>
                              <a:cubicBezTo>
                                <a:pt x="13995" y="6589"/>
                                <a:pt x="14001" y="6589"/>
                                <a:pt x="14012" y="6596"/>
                              </a:cubicBezTo>
                              <a:cubicBezTo>
                                <a:pt x="14017" y="6600"/>
                                <a:pt x="14028" y="6603"/>
                                <a:pt x="14033" y="6607"/>
                              </a:cubicBezTo>
                              <a:cubicBezTo>
                                <a:pt x="14055" y="6617"/>
                                <a:pt x="14082" y="6635"/>
                                <a:pt x="14098" y="6649"/>
                              </a:cubicBezTo>
                              <a:cubicBezTo>
                                <a:pt x="14115" y="6663"/>
                                <a:pt x="14163" y="6695"/>
                                <a:pt x="14207" y="6737"/>
                              </a:cubicBezTo>
                              <a:cubicBezTo>
                                <a:pt x="14228" y="6755"/>
                                <a:pt x="14245" y="6776"/>
                                <a:pt x="14266" y="6797"/>
                              </a:cubicBezTo>
                              <a:cubicBezTo>
                                <a:pt x="14277" y="6808"/>
                                <a:pt x="14288" y="6822"/>
                                <a:pt x="14310" y="6832"/>
                              </a:cubicBezTo>
                              <a:cubicBezTo>
                                <a:pt x="14293" y="6832"/>
                                <a:pt x="14272" y="6836"/>
                                <a:pt x="14255" y="6839"/>
                              </a:cubicBezTo>
                              <a:cubicBezTo>
                                <a:pt x="14234" y="6843"/>
                                <a:pt x="14212" y="6853"/>
                                <a:pt x="14190" y="6864"/>
                              </a:cubicBezTo>
                              <a:cubicBezTo>
                                <a:pt x="14174" y="6874"/>
                                <a:pt x="14163" y="6885"/>
                                <a:pt x="14163" y="6896"/>
                              </a:cubicBezTo>
                              <a:cubicBezTo>
                                <a:pt x="14158" y="6899"/>
                                <a:pt x="14152" y="6899"/>
                                <a:pt x="14152" y="6903"/>
                              </a:cubicBezTo>
                              <a:cubicBezTo>
                                <a:pt x="14152" y="6910"/>
                                <a:pt x="14163" y="6910"/>
                                <a:pt x="14174" y="6913"/>
                              </a:cubicBezTo>
                              <a:cubicBezTo>
                                <a:pt x="14180" y="6913"/>
                                <a:pt x="14190" y="6917"/>
                                <a:pt x="14196" y="6920"/>
                              </a:cubicBezTo>
                              <a:cubicBezTo>
                                <a:pt x="14218" y="6927"/>
                                <a:pt x="14239" y="6941"/>
                                <a:pt x="14250" y="6952"/>
                              </a:cubicBezTo>
                              <a:cubicBezTo>
                                <a:pt x="14255" y="6956"/>
                                <a:pt x="14266" y="6966"/>
                                <a:pt x="14283" y="6984"/>
                              </a:cubicBezTo>
                              <a:lnTo>
                                <a:pt x="14288" y="6994"/>
                              </a:lnTo>
                              <a:cubicBezTo>
                                <a:pt x="14299" y="7008"/>
                                <a:pt x="14310" y="7023"/>
                                <a:pt x="14326" y="7040"/>
                              </a:cubicBezTo>
                              <a:cubicBezTo>
                                <a:pt x="14348" y="7061"/>
                                <a:pt x="14369" y="7079"/>
                                <a:pt x="14396" y="7100"/>
                              </a:cubicBezTo>
                              <a:cubicBezTo>
                                <a:pt x="14413" y="7118"/>
                                <a:pt x="14434" y="7132"/>
                                <a:pt x="14440" y="7142"/>
                              </a:cubicBezTo>
                              <a:cubicBezTo>
                                <a:pt x="14423" y="7142"/>
                                <a:pt x="14402" y="7142"/>
                                <a:pt x="14386" y="7149"/>
                              </a:cubicBezTo>
                              <a:cubicBezTo>
                                <a:pt x="14358" y="7153"/>
                                <a:pt x="14337" y="7164"/>
                                <a:pt x="14320" y="7171"/>
                              </a:cubicBezTo>
                              <a:cubicBezTo>
                                <a:pt x="14310" y="7178"/>
                                <a:pt x="14299" y="7185"/>
                                <a:pt x="14293" y="7195"/>
                              </a:cubicBezTo>
                              <a:cubicBezTo>
                                <a:pt x="14283" y="7206"/>
                                <a:pt x="14266" y="7220"/>
                                <a:pt x="14266" y="7231"/>
                              </a:cubicBezTo>
                              <a:cubicBezTo>
                                <a:pt x="14261" y="7234"/>
                                <a:pt x="14261" y="7234"/>
                                <a:pt x="14261" y="7238"/>
                              </a:cubicBezTo>
                              <a:cubicBezTo>
                                <a:pt x="14261" y="7245"/>
                                <a:pt x="14272" y="7245"/>
                                <a:pt x="14288" y="7248"/>
                              </a:cubicBezTo>
                              <a:cubicBezTo>
                                <a:pt x="14299" y="7248"/>
                                <a:pt x="14310" y="7252"/>
                                <a:pt x="14326" y="7255"/>
                              </a:cubicBezTo>
                              <a:cubicBezTo>
                                <a:pt x="14353" y="7262"/>
                                <a:pt x="14391" y="7273"/>
                                <a:pt x="14423" y="7290"/>
                              </a:cubicBezTo>
                              <a:cubicBezTo>
                                <a:pt x="14434" y="7294"/>
                                <a:pt x="14456" y="7305"/>
                                <a:pt x="14483" y="7326"/>
                              </a:cubicBezTo>
                              <a:cubicBezTo>
                                <a:pt x="14494" y="7333"/>
                                <a:pt x="14505" y="7340"/>
                                <a:pt x="14516" y="7347"/>
                              </a:cubicBezTo>
                              <a:cubicBezTo>
                                <a:pt x="14532" y="7357"/>
                                <a:pt x="14554" y="7372"/>
                                <a:pt x="14570" y="7382"/>
                              </a:cubicBezTo>
                              <a:cubicBezTo>
                                <a:pt x="14608" y="7407"/>
                                <a:pt x="14646" y="7424"/>
                                <a:pt x="14684" y="7435"/>
                              </a:cubicBezTo>
                              <a:cubicBezTo>
                                <a:pt x="14711" y="7442"/>
                                <a:pt x="14738" y="7449"/>
                                <a:pt x="14765" y="7449"/>
                              </a:cubicBezTo>
                              <a:cubicBezTo>
                                <a:pt x="14700" y="7520"/>
                                <a:pt x="14657" y="7594"/>
                                <a:pt x="14629" y="7668"/>
                              </a:cubicBezTo>
                              <a:cubicBezTo>
                                <a:pt x="14619" y="7699"/>
                                <a:pt x="14613" y="7731"/>
                                <a:pt x="14608" y="7766"/>
                              </a:cubicBezTo>
                              <a:cubicBezTo>
                                <a:pt x="14597" y="7840"/>
                                <a:pt x="14608" y="7914"/>
                                <a:pt x="14640" y="7985"/>
                              </a:cubicBezTo>
                              <a:lnTo>
                                <a:pt x="14640" y="7992"/>
                              </a:lnTo>
                              <a:cubicBezTo>
                                <a:pt x="14640" y="7996"/>
                                <a:pt x="14646" y="7999"/>
                                <a:pt x="14646" y="8003"/>
                              </a:cubicBezTo>
                              <a:cubicBezTo>
                                <a:pt x="14689" y="8094"/>
                                <a:pt x="14765" y="8182"/>
                                <a:pt x="14863" y="8242"/>
                              </a:cubicBezTo>
                              <a:cubicBezTo>
                                <a:pt x="14884" y="8256"/>
                                <a:pt x="14884" y="8256"/>
                                <a:pt x="14890" y="8253"/>
                              </a:cubicBezTo>
                              <a:cubicBezTo>
                                <a:pt x="14890" y="8253"/>
                                <a:pt x="14890" y="8253"/>
                                <a:pt x="14890" y="8253"/>
                              </a:cubicBezTo>
                              <a:cubicBezTo>
                                <a:pt x="14890" y="8253"/>
                                <a:pt x="14890" y="8253"/>
                                <a:pt x="14890" y="8253"/>
                              </a:cubicBezTo>
                              <a:lnTo>
                                <a:pt x="14895" y="8256"/>
                              </a:lnTo>
                              <a:lnTo>
                                <a:pt x="14900" y="8253"/>
                              </a:lnTo>
                              <a:cubicBezTo>
                                <a:pt x="14922" y="8228"/>
                                <a:pt x="14949" y="8207"/>
                                <a:pt x="14976" y="8186"/>
                              </a:cubicBezTo>
                              <a:cubicBezTo>
                                <a:pt x="15009" y="8165"/>
                                <a:pt x="15047" y="8147"/>
                                <a:pt x="15085" y="8130"/>
                              </a:cubicBezTo>
                              <a:cubicBezTo>
                                <a:pt x="15134" y="8108"/>
                                <a:pt x="15188" y="8087"/>
                                <a:pt x="15242" y="8070"/>
                              </a:cubicBezTo>
                              <a:cubicBezTo>
                                <a:pt x="15307" y="8052"/>
                                <a:pt x="15372" y="8038"/>
                                <a:pt x="15448" y="8027"/>
                              </a:cubicBezTo>
                              <a:cubicBezTo>
                                <a:pt x="15529" y="8017"/>
                                <a:pt x="15627" y="8010"/>
                                <a:pt x="15741" y="8006"/>
                              </a:cubicBezTo>
                              <a:cubicBezTo>
                                <a:pt x="15735" y="8048"/>
                                <a:pt x="15741" y="8098"/>
                                <a:pt x="15751" y="8168"/>
                              </a:cubicBezTo>
                              <a:cubicBezTo>
                                <a:pt x="15757" y="8235"/>
                                <a:pt x="15768" y="8299"/>
                                <a:pt x="15773" y="8359"/>
                              </a:cubicBezTo>
                              <a:cubicBezTo>
                                <a:pt x="15789" y="8461"/>
                                <a:pt x="15811" y="8577"/>
                                <a:pt x="15838" y="8683"/>
                              </a:cubicBezTo>
                              <a:cubicBezTo>
                                <a:pt x="15860" y="8778"/>
                                <a:pt x="15887" y="8856"/>
                                <a:pt x="15898" y="8895"/>
                              </a:cubicBezTo>
                              <a:cubicBezTo>
                                <a:pt x="15919" y="8965"/>
                                <a:pt x="15952" y="9050"/>
                                <a:pt x="15985" y="9117"/>
                              </a:cubicBezTo>
                              <a:cubicBezTo>
                                <a:pt x="16006" y="9162"/>
                                <a:pt x="16022" y="9201"/>
                                <a:pt x="16039" y="9222"/>
                              </a:cubicBezTo>
                              <a:cubicBezTo>
                                <a:pt x="15952" y="9205"/>
                                <a:pt x="15876" y="9187"/>
                                <a:pt x="15806" y="9170"/>
                              </a:cubicBezTo>
                              <a:cubicBezTo>
                                <a:pt x="15708" y="9145"/>
                                <a:pt x="15616" y="9113"/>
                                <a:pt x="15540" y="9081"/>
                              </a:cubicBezTo>
                              <a:cubicBezTo>
                                <a:pt x="15448" y="9043"/>
                                <a:pt x="15367" y="9004"/>
                                <a:pt x="15291" y="8962"/>
                              </a:cubicBezTo>
                              <a:cubicBezTo>
                                <a:pt x="15220" y="8919"/>
                                <a:pt x="15155" y="8873"/>
                                <a:pt x="15090" y="8828"/>
                              </a:cubicBezTo>
                              <a:lnTo>
                                <a:pt x="15079" y="8821"/>
                              </a:lnTo>
                              <a:cubicBezTo>
                                <a:pt x="15036" y="8789"/>
                                <a:pt x="14982" y="8750"/>
                                <a:pt x="14933" y="8715"/>
                              </a:cubicBezTo>
                              <a:cubicBezTo>
                                <a:pt x="14841" y="8641"/>
                                <a:pt x="14781" y="8577"/>
                                <a:pt x="14765" y="8553"/>
                              </a:cubicBezTo>
                              <a:cubicBezTo>
                                <a:pt x="14814" y="8535"/>
                                <a:pt x="14879" y="8521"/>
                                <a:pt x="14944" y="8514"/>
                              </a:cubicBezTo>
                              <a:cubicBezTo>
                                <a:pt x="14966" y="8510"/>
                                <a:pt x="14987" y="8510"/>
                                <a:pt x="15003" y="8507"/>
                              </a:cubicBezTo>
                              <a:lnTo>
                                <a:pt x="15036" y="8503"/>
                              </a:lnTo>
                              <a:lnTo>
                                <a:pt x="15036" y="8503"/>
                              </a:lnTo>
                              <a:lnTo>
                                <a:pt x="15063" y="8500"/>
                              </a:lnTo>
                              <a:lnTo>
                                <a:pt x="15052" y="8500"/>
                              </a:lnTo>
                              <a:cubicBezTo>
                                <a:pt x="15058" y="8500"/>
                                <a:pt x="15058" y="8496"/>
                                <a:pt x="15058" y="8496"/>
                              </a:cubicBezTo>
                              <a:cubicBezTo>
                                <a:pt x="15058" y="8493"/>
                                <a:pt x="15052" y="8493"/>
                                <a:pt x="15052" y="8489"/>
                              </a:cubicBezTo>
                              <a:lnTo>
                                <a:pt x="15052" y="8489"/>
                              </a:lnTo>
                              <a:cubicBezTo>
                                <a:pt x="15052" y="8479"/>
                                <a:pt x="15047" y="8454"/>
                                <a:pt x="15025" y="8422"/>
                              </a:cubicBezTo>
                              <a:cubicBezTo>
                                <a:pt x="14998" y="8387"/>
                                <a:pt x="14949" y="8359"/>
                                <a:pt x="14890" y="8341"/>
                              </a:cubicBezTo>
                              <a:cubicBezTo>
                                <a:pt x="14825" y="8323"/>
                                <a:pt x="14743" y="8313"/>
                                <a:pt x="14662" y="8316"/>
                              </a:cubicBezTo>
                              <a:cubicBezTo>
                                <a:pt x="14619" y="8320"/>
                                <a:pt x="14575" y="8323"/>
                                <a:pt x="14537" y="8334"/>
                              </a:cubicBezTo>
                              <a:cubicBezTo>
                                <a:pt x="14499" y="8345"/>
                                <a:pt x="14461" y="8359"/>
                                <a:pt x="14429" y="8380"/>
                              </a:cubicBezTo>
                              <a:cubicBezTo>
                                <a:pt x="14386" y="8405"/>
                                <a:pt x="14353" y="8436"/>
                                <a:pt x="14331" y="8471"/>
                              </a:cubicBezTo>
                              <a:cubicBezTo>
                                <a:pt x="14320" y="8486"/>
                                <a:pt x="14315" y="8500"/>
                                <a:pt x="14310" y="8514"/>
                              </a:cubicBezTo>
                              <a:cubicBezTo>
                                <a:pt x="14299" y="8542"/>
                                <a:pt x="14293" y="8574"/>
                                <a:pt x="14293" y="8605"/>
                              </a:cubicBezTo>
                              <a:cubicBezTo>
                                <a:pt x="14293" y="8616"/>
                                <a:pt x="14293" y="8630"/>
                                <a:pt x="14299" y="8641"/>
                              </a:cubicBezTo>
                              <a:cubicBezTo>
                                <a:pt x="14304" y="8669"/>
                                <a:pt x="14310" y="8694"/>
                                <a:pt x="14326" y="8722"/>
                              </a:cubicBezTo>
                              <a:cubicBezTo>
                                <a:pt x="14342" y="8757"/>
                                <a:pt x="14364" y="8792"/>
                                <a:pt x="14391" y="8824"/>
                              </a:cubicBezTo>
                              <a:cubicBezTo>
                                <a:pt x="14418" y="8856"/>
                                <a:pt x="14445" y="8884"/>
                                <a:pt x="14478" y="8916"/>
                              </a:cubicBezTo>
                              <a:cubicBezTo>
                                <a:pt x="14516" y="8951"/>
                                <a:pt x="14581" y="9004"/>
                                <a:pt x="14597" y="9004"/>
                              </a:cubicBezTo>
                              <a:lnTo>
                                <a:pt x="14602" y="9004"/>
                              </a:lnTo>
                              <a:lnTo>
                                <a:pt x="14602" y="9004"/>
                              </a:lnTo>
                              <a:cubicBezTo>
                                <a:pt x="14602" y="9004"/>
                                <a:pt x="14602" y="9004"/>
                                <a:pt x="14602" y="9004"/>
                              </a:cubicBezTo>
                              <a:cubicBezTo>
                                <a:pt x="14608" y="9007"/>
                                <a:pt x="14619" y="9014"/>
                                <a:pt x="14629" y="9018"/>
                              </a:cubicBezTo>
                              <a:lnTo>
                                <a:pt x="14624" y="9018"/>
                              </a:lnTo>
                              <a:lnTo>
                                <a:pt x="14640" y="9021"/>
                              </a:lnTo>
                              <a:cubicBezTo>
                                <a:pt x="14684" y="9046"/>
                                <a:pt x="14732" y="9071"/>
                                <a:pt x="14787" y="9095"/>
                              </a:cubicBezTo>
                              <a:cubicBezTo>
                                <a:pt x="14835" y="9124"/>
                                <a:pt x="14928" y="9173"/>
                                <a:pt x="15031" y="9219"/>
                              </a:cubicBezTo>
                              <a:cubicBezTo>
                                <a:pt x="15090" y="9244"/>
                                <a:pt x="15155" y="9268"/>
                                <a:pt x="15220" y="9289"/>
                              </a:cubicBezTo>
                              <a:cubicBezTo>
                                <a:pt x="15150" y="9296"/>
                                <a:pt x="15074" y="9311"/>
                                <a:pt x="14998" y="9332"/>
                              </a:cubicBezTo>
                              <a:cubicBezTo>
                                <a:pt x="14928" y="9349"/>
                                <a:pt x="14868" y="9367"/>
                                <a:pt x="14814" y="9385"/>
                              </a:cubicBezTo>
                              <a:cubicBezTo>
                                <a:pt x="14765" y="9402"/>
                                <a:pt x="14716" y="9423"/>
                                <a:pt x="14678" y="9441"/>
                              </a:cubicBezTo>
                              <a:cubicBezTo>
                                <a:pt x="14662" y="9452"/>
                                <a:pt x="14640" y="9462"/>
                                <a:pt x="14624" y="9473"/>
                              </a:cubicBezTo>
                              <a:cubicBezTo>
                                <a:pt x="14592" y="9490"/>
                                <a:pt x="14570" y="9501"/>
                                <a:pt x="14564" y="9504"/>
                              </a:cubicBezTo>
                              <a:cubicBezTo>
                                <a:pt x="14526" y="9497"/>
                                <a:pt x="14472" y="9487"/>
                                <a:pt x="14407" y="9476"/>
                              </a:cubicBezTo>
                              <a:lnTo>
                                <a:pt x="14364" y="9469"/>
                              </a:lnTo>
                              <a:lnTo>
                                <a:pt x="14283" y="9462"/>
                              </a:lnTo>
                              <a:cubicBezTo>
                                <a:pt x="14266" y="9462"/>
                                <a:pt x="14250" y="9462"/>
                                <a:pt x="14234" y="9462"/>
                              </a:cubicBezTo>
                              <a:cubicBezTo>
                                <a:pt x="14228" y="9462"/>
                                <a:pt x="14223" y="9462"/>
                                <a:pt x="14218" y="9462"/>
                              </a:cubicBezTo>
                              <a:cubicBezTo>
                                <a:pt x="14212" y="9462"/>
                                <a:pt x="14207" y="9462"/>
                                <a:pt x="14201" y="9462"/>
                              </a:cubicBezTo>
                              <a:cubicBezTo>
                                <a:pt x="14185" y="9462"/>
                                <a:pt x="14169" y="9462"/>
                                <a:pt x="14152" y="9462"/>
                              </a:cubicBezTo>
                              <a:cubicBezTo>
                                <a:pt x="14077" y="9466"/>
                                <a:pt x="13995" y="9480"/>
                                <a:pt x="13898" y="9504"/>
                              </a:cubicBezTo>
                              <a:cubicBezTo>
                                <a:pt x="13892" y="9508"/>
                                <a:pt x="13887" y="9508"/>
                                <a:pt x="13876" y="9511"/>
                              </a:cubicBezTo>
                              <a:cubicBezTo>
                                <a:pt x="13865" y="9515"/>
                                <a:pt x="13849" y="9519"/>
                                <a:pt x="13833" y="9526"/>
                              </a:cubicBezTo>
                              <a:cubicBezTo>
                                <a:pt x="13827" y="9529"/>
                                <a:pt x="13816" y="9533"/>
                                <a:pt x="13806" y="9536"/>
                              </a:cubicBezTo>
                              <a:cubicBezTo>
                                <a:pt x="13789" y="9543"/>
                                <a:pt x="13773" y="9547"/>
                                <a:pt x="13757" y="9557"/>
                              </a:cubicBezTo>
                              <a:cubicBezTo>
                                <a:pt x="13751" y="9561"/>
                                <a:pt x="13741" y="9564"/>
                                <a:pt x="13735" y="9568"/>
                              </a:cubicBezTo>
                              <a:cubicBezTo>
                                <a:pt x="13713" y="9575"/>
                                <a:pt x="13697" y="9586"/>
                                <a:pt x="13675" y="9596"/>
                              </a:cubicBezTo>
                              <a:lnTo>
                                <a:pt x="13632" y="9617"/>
                              </a:lnTo>
                              <a:lnTo>
                                <a:pt x="13589" y="9642"/>
                              </a:lnTo>
                              <a:cubicBezTo>
                                <a:pt x="13475" y="9705"/>
                                <a:pt x="13356" y="9794"/>
                                <a:pt x="13215" y="9899"/>
                              </a:cubicBezTo>
                              <a:cubicBezTo>
                                <a:pt x="13215" y="9899"/>
                                <a:pt x="13215" y="9899"/>
                                <a:pt x="13215" y="9899"/>
                              </a:cubicBezTo>
                              <a:cubicBezTo>
                                <a:pt x="13215" y="9899"/>
                                <a:pt x="13209" y="9903"/>
                                <a:pt x="13209" y="9903"/>
                              </a:cubicBezTo>
                              <a:lnTo>
                                <a:pt x="13171" y="9938"/>
                              </a:lnTo>
                              <a:cubicBezTo>
                                <a:pt x="13161" y="9952"/>
                                <a:pt x="13144" y="9963"/>
                                <a:pt x="13133" y="9977"/>
                              </a:cubicBezTo>
                              <a:cubicBezTo>
                                <a:pt x="13117" y="9991"/>
                                <a:pt x="13106" y="10002"/>
                                <a:pt x="13090" y="10012"/>
                              </a:cubicBezTo>
                              <a:lnTo>
                                <a:pt x="13085" y="10016"/>
                              </a:lnTo>
                              <a:lnTo>
                                <a:pt x="13047" y="10054"/>
                              </a:lnTo>
                              <a:cubicBezTo>
                                <a:pt x="13014" y="10090"/>
                                <a:pt x="12987" y="10128"/>
                                <a:pt x="12960" y="10164"/>
                              </a:cubicBezTo>
                              <a:cubicBezTo>
                                <a:pt x="12944" y="10181"/>
                                <a:pt x="12927" y="10202"/>
                                <a:pt x="12917" y="10220"/>
                              </a:cubicBezTo>
                              <a:cubicBezTo>
                                <a:pt x="12879" y="10266"/>
                                <a:pt x="12841" y="10305"/>
                                <a:pt x="12808" y="10340"/>
                              </a:cubicBezTo>
                              <a:cubicBezTo>
                                <a:pt x="12776" y="10368"/>
                                <a:pt x="12743" y="10393"/>
                                <a:pt x="12716" y="10407"/>
                              </a:cubicBezTo>
                              <a:cubicBezTo>
                                <a:pt x="12694" y="10421"/>
                                <a:pt x="12673" y="10432"/>
                                <a:pt x="12656" y="10446"/>
                              </a:cubicBezTo>
                              <a:cubicBezTo>
                                <a:pt x="12646" y="10449"/>
                                <a:pt x="12640" y="10456"/>
                                <a:pt x="12629" y="10463"/>
                              </a:cubicBezTo>
                              <a:cubicBezTo>
                                <a:pt x="12619" y="10470"/>
                                <a:pt x="12613" y="10477"/>
                                <a:pt x="12613" y="10477"/>
                              </a:cubicBezTo>
                              <a:lnTo>
                                <a:pt x="12613" y="10477"/>
                              </a:lnTo>
                              <a:lnTo>
                                <a:pt x="12613" y="10481"/>
                              </a:lnTo>
                              <a:cubicBezTo>
                                <a:pt x="12613" y="10481"/>
                                <a:pt x="12608" y="10484"/>
                                <a:pt x="12608" y="10484"/>
                              </a:cubicBezTo>
                              <a:cubicBezTo>
                                <a:pt x="12602" y="10488"/>
                                <a:pt x="12602" y="10492"/>
                                <a:pt x="12597" y="10492"/>
                              </a:cubicBezTo>
                              <a:lnTo>
                                <a:pt x="12597" y="10495"/>
                              </a:lnTo>
                              <a:lnTo>
                                <a:pt x="12602" y="10502"/>
                              </a:lnTo>
                              <a:lnTo>
                                <a:pt x="12613" y="10502"/>
                              </a:lnTo>
                              <a:cubicBezTo>
                                <a:pt x="12678" y="10502"/>
                                <a:pt x="12743" y="10499"/>
                                <a:pt x="12814" y="10488"/>
                              </a:cubicBezTo>
                              <a:cubicBezTo>
                                <a:pt x="12862" y="10484"/>
                                <a:pt x="12906" y="10477"/>
                                <a:pt x="12944" y="10470"/>
                              </a:cubicBezTo>
                              <a:cubicBezTo>
                                <a:pt x="12987" y="10463"/>
                                <a:pt x="13020" y="10453"/>
                                <a:pt x="13041" y="10449"/>
                              </a:cubicBezTo>
                              <a:cubicBezTo>
                                <a:pt x="13074" y="10439"/>
                                <a:pt x="13112" y="10425"/>
                                <a:pt x="13133" y="10410"/>
                              </a:cubicBezTo>
                              <a:cubicBezTo>
                                <a:pt x="13139" y="10407"/>
                                <a:pt x="13144" y="10403"/>
                                <a:pt x="13150" y="10400"/>
                              </a:cubicBezTo>
                              <a:cubicBezTo>
                                <a:pt x="13150" y="10400"/>
                                <a:pt x="13150" y="10403"/>
                                <a:pt x="13150" y="10403"/>
                              </a:cubicBezTo>
                              <a:cubicBezTo>
                                <a:pt x="13112" y="10470"/>
                                <a:pt x="13079" y="10527"/>
                                <a:pt x="13030" y="10576"/>
                              </a:cubicBezTo>
                              <a:cubicBezTo>
                                <a:pt x="12993" y="10618"/>
                                <a:pt x="12944" y="10661"/>
                                <a:pt x="12879" y="10703"/>
                              </a:cubicBezTo>
                              <a:cubicBezTo>
                                <a:pt x="12873" y="10707"/>
                                <a:pt x="12873" y="10707"/>
                                <a:pt x="12868" y="10710"/>
                              </a:cubicBezTo>
                              <a:lnTo>
                                <a:pt x="12862" y="10714"/>
                              </a:lnTo>
                              <a:cubicBezTo>
                                <a:pt x="12830" y="10735"/>
                                <a:pt x="12797" y="10752"/>
                                <a:pt x="12770" y="10767"/>
                              </a:cubicBezTo>
                              <a:cubicBezTo>
                                <a:pt x="12716" y="10798"/>
                                <a:pt x="12705" y="10805"/>
                                <a:pt x="12705" y="10812"/>
                              </a:cubicBezTo>
                              <a:lnTo>
                                <a:pt x="12705" y="10816"/>
                              </a:lnTo>
                              <a:lnTo>
                                <a:pt x="12705" y="10816"/>
                              </a:lnTo>
                              <a:cubicBezTo>
                                <a:pt x="12705" y="10816"/>
                                <a:pt x="12711" y="10819"/>
                                <a:pt x="12722" y="10816"/>
                              </a:cubicBezTo>
                              <a:cubicBezTo>
                                <a:pt x="12722" y="10819"/>
                                <a:pt x="12722" y="10819"/>
                                <a:pt x="12732" y="10816"/>
                              </a:cubicBezTo>
                              <a:lnTo>
                                <a:pt x="12732" y="10816"/>
                              </a:lnTo>
                              <a:cubicBezTo>
                                <a:pt x="12732" y="10816"/>
                                <a:pt x="12732" y="10816"/>
                                <a:pt x="12732" y="10816"/>
                              </a:cubicBezTo>
                              <a:cubicBezTo>
                                <a:pt x="12749" y="10812"/>
                                <a:pt x="12787" y="10805"/>
                                <a:pt x="12890" y="10777"/>
                              </a:cubicBezTo>
                              <a:lnTo>
                                <a:pt x="12895" y="10777"/>
                              </a:lnTo>
                              <a:cubicBezTo>
                                <a:pt x="12960" y="10759"/>
                                <a:pt x="13041" y="10738"/>
                                <a:pt x="13133" y="10714"/>
                              </a:cubicBezTo>
                              <a:lnTo>
                                <a:pt x="13280" y="10675"/>
                              </a:lnTo>
                              <a:cubicBezTo>
                                <a:pt x="13312" y="10664"/>
                                <a:pt x="13345" y="10657"/>
                                <a:pt x="13377" y="10647"/>
                              </a:cubicBezTo>
                              <a:cubicBezTo>
                                <a:pt x="13361" y="10664"/>
                                <a:pt x="13350" y="10689"/>
                                <a:pt x="13345" y="10710"/>
                              </a:cubicBezTo>
                              <a:cubicBezTo>
                                <a:pt x="13339" y="10724"/>
                                <a:pt x="13339" y="10745"/>
                                <a:pt x="13345" y="10770"/>
                              </a:cubicBezTo>
                              <a:cubicBezTo>
                                <a:pt x="13350" y="10798"/>
                                <a:pt x="13367" y="10826"/>
                                <a:pt x="13388" y="10855"/>
                              </a:cubicBezTo>
                              <a:cubicBezTo>
                                <a:pt x="13410" y="10879"/>
                                <a:pt x="13442" y="10908"/>
                                <a:pt x="13475" y="10929"/>
                              </a:cubicBezTo>
                              <a:cubicBezTo>
                                <a:pt x="13480" y="10932"/>
                                <a:pt x="13491" y="10939"/>
                                <a:pt x="13497" y="10943"/>
                              </a:cubicBezTo>
                              <a:cubicBezTo>
                                <a:pt x="13502" y="10946"/>
                                <a:pt x="13513" y="10953"/>
                                <a:pt x="13518" y="10957"/>
                              </a:cubicBezTo>
                              <a:cubicBezTo>
                                <a:pt x="13529" y="10960"/>
                                <a:pt x="13535" y="10967"/>
                                <a:pt x="13540" y="10971"/>
                              </a:cubicBezTo>
                              <a:lnTo>
                                <a:pt x="13540" y="10971"/>
                              </a:lnTo>
                              <a:cubicBezTo>
                                <a:pt x="13545" y="10975"/>
                                <a:pt x="13545" y="10975"/>
                                <a:pt x="13551" y="10978"/>
                              </a:cubicBezTo>
                              <a:cubicBezTo>
                                <a:pt x="13551" y="10985"/>
                                <a:pt x="13556" y="10996"/>
                                <a:pt x="13562" y="10996"/>
                              </a:cubicBezTo>
                              <a:lnTo>
                                <a:pt x="13562" y="10996"/>
                              </a:lnTo>
                              <a:lnTo>
                                <a:pt x="13567" y="10996"/>
                              </a:lnTo>
                              <a:cubicBezTo>
                                <a:pt x="13572" y="10996"/>
                                <a:pt x="13578" y="10992"/>
                                <a:pt x="13578" y="10982"/>
                              </a:cubicBezTo>
                              <a:cubicBezTo>
                                <a:pt x="13578" y="10975"/>
                                <a:pt x="13578" y="10964"/>
                                <a:pt x="13583" y="10950"/>
                              </a:cubicBezTo>
                              <a:cubicBezTo>
                                <a:pt x="13583" y="10939"/>
                                <a:pt x="13589" y="10929"/>
                                <a:pt x="13600" y="10915"/>
                              </a:cubicBezTo>
                              <a:cubicBezTo>
                                <a:pt x="13605" y="10911"/>
                                <a:pt x="13610" y="10904"/>
                                <a:pt x="13610" y="10897"/>
                              </a:cubicBezTo>
                              <a:cubicBezTo>
                                <a:pt x="13621" y="10883"/>
                                <a:pt x="13627" y="10865"/>
                                <a:pt x="13643" y="10848"/>
                              </a:cubicBezTo>
                              <a:cubicBezTo>
                                <a:pt x="13654" y="10833"/>
                                <a:pt x="13659" y="10819"/>
                                <a:pt x="13670" y="10809"/>
                              </a:cubicBezTo>
                              <a:cubicBezTo>
                                <a:pt x="13681" y="10809"/>
                                <a:pt x="13686" y="10805"/>
                                <a:pt x="13692" y="10798"/>
                              </a:cubicBezTo>
                              <a:cubicBezTo>
                                <a:pt x="13697" y="10791"/>
                                <a:pt x="13703" y="10784"/>
                                <a:pt x="13697" y="10774"/>
                              </a:cubicBezTo>
                              <a:cubicBezTo>
                                <a:pt x="13708" y="10763"/>
                                <a:pt x="13719" y="10752"/>
                                <a:pt x="13730" y="10742"/>
                              </a:cubicBezTo>
                              <a:cubicBezTo>
                                <a:pt x="13746" y="10745"/>
                                <a:pt x="13757" y="10742"/>
                                <a:pt x="13768" y="10735"/>
                              </a:cubicBezTo>
                              <a:cubicBezTo>
                                <a:pt x="13778" y="10728"/>
                                <a:pt x="13778" y="10717"/>
                                <a:pt x="13773" y="10710"/>
                              </a:cubicBezTo>
                              <a:cubicBezTo>
                                <a:pt x="13789" y="10703"/>
                                <a:pt x="13800" y="10692"/>
                                <a:pt x="13822" y="10682"/>
                              </a:cubicBezTo>
                              <a:cubicBezTo>
                                <a:pt x="13822" y="10682"/>
                                <a:pt x="13822" y="10682"/>
                                <a:pt x="13822" y="10682"/>
                              </a:cubicBezTo>
                              <a:cubicBezTo>
                                <a:pt x="13833" y="10682"/>
                                <a:pt x="13844" y="10678"/>
                                <a:pt x="13849" y="10675"/>
                              </a:cubicBezTo>
                              <a:cubicBezTo>
                                <a:pt x="13854" y="10671"/>
                                <a:pt x="13854" y="10668"/>
                                <a:pt x="13860" y="10664"/>
                              </a:cubicBezTo>
                              <a:lnTo>
                                <a:pt x="13881" y="10654"/>
                              </a:lnTo>
                              <a:cubicBezTo>
                                <a:pt x="13898" y="10647"/>
                                <a:pt x="13909" y="10640"/>
                                <a:pt x="13925" y="10633"/>
                              </a:cubicBezTo>
                              <a:lnTo>
                                <a:pt x="13936" y="10626"/>
                              </a:lnTo>
                              <a:lnTo>
                                <a:pt x="13941" y="10626"/>
                              </a:lnTo>
                              <a:lnTo>
                                <a:pt x="13946" y="10622"/>
                              </a:lnTo>
                              <a:cubicBezTo>
                                <a:pt x="13963" y="10611"/>
                                <a:pt x="13984" y="10601"/>
                                <a:pt x="14012" y="10590"/>
                              </a:cubicBezTo>
                              <a:cubicBezTo>
                                <a:pt x="14022" y="10597"/>
                                <a:pt x="14033" y="10597"/>
                                <a:pt x="14049" y="10597"/>
                              </a:cubicBezTo>
                              <a:cubicBezTo>
                                <a:pt x="14060" y="10597"/>
                                <a:pt x="14066" y="10590"/>
                                <a:pt x="14071" y="10587"/>
                              </a:cubicBezTo>
                              <a:cubicBezTo>
                                <a:pt x="14077" y="10580"/>
                                <a:pt x="14077" y="10573"/>
                                <a:pt x="14077" y="10569"/>
                              </a:cubicBezTo>
                              <a:cubicBezTo>
                                <a:pt x="14077" y="10566"/>
                                <a:pt x="14077" y="10566"/>
                                <a:pt x="14071" y="10562"/>
                              </a:cubicBezTo>
                              <a:cubicBezTo>
                                <a:pt x="14082" y="10555"/>
                                <a:pt x="14098" y="10548"/>
                                <a:pt x="14109" y="10541"/>
                              </a:cubicBezTo>
                              <a:cubicBezTo>
                                <a:pt x="14109" y="10544"/>
                                <a:pt x="14115" y="10548"/>
                                <a:pt x="14120" y="10551"/>
                              </a:cubicBezTo>
                              <a:cubicBezTo>
                                <a:pt x="14136" y="10562"/>
                                <a:pt x="14158" y="10562"/>
                                <a:pt x="14174" y="10551"/>
                              </a:cubicBezTo>
                              <a:cubicBezTo>
                                <a:pt x="14190" y="10541"/>
                                <a:pt x="14190" y="10527"/>
                                <a:pt x="14174" y="10516"/>
                              </a:cubicBezTo>
                              <a:cubicBezTo>
                                <a:pt x="14169" y="10513"/>
                                <a:pt x="14169" y="10513"/>
                                <a:pt x="14163" y="10513"/>
                              </a:cubicBezTo>
                              <a:cubicBezTo>
                                <a:pt x="14169" y="10509"/>
                                <a:pt x="14180" y="10506"/>
                                <a:pt x="14185" y="10499"/>
                              </a:cubicBezTo>
                              <a:cubicBezTo>
                                <a:pt x="14190" y="10495"/>
                                <a:pt x="14196" y="10492"/>
                                <a:pt x="14201" y="10492"/>
                              </a:cubicBezTo>
                              <a:lnTo>
                                <a:pt x="14201" y="10492"/>
                              </a:lnTo>
                              <a:lnTo>
                                <a:pt x="14201" y="10492"/>
                              </a:lnTo>
                              <a:cubicBezTo>
                                <a:pt x="14223" y="10495"/>
                                <a:pt x="14245" y="10488"/>
                                <a:pt x="14250" y="10477"/>
                              </a:cubicBezTo>
                              <a:cubicBezTo>
                                <a:pt x="14255" y="10474"/>
                                <a:pt x="14255" y="10467"/>
                                <a:pt x="14250" y="10463"/>
                              </a:cubicBezTo>
                              <a:cubicBezTo>
                                <a:pt x="14353" y="10400"/>
                                <a:pt x="14440" y="10333"/>
                                <a:pt x="14510" y="10266"/>
                              </a:cubicBezTo>
                              <a:cubicBezTo>
                                <a:pt x="14613" y="10167"/>
                                <a:pt x="14684" y="10058"/>
                                <a:pt x="14716" y="9956"/>
                              </a:cubicBezTo>
                              <a:cubicBezTo>
                                <a:pt x="14732" y="9913"/>
                                <a:pt x="14738" y="9868"/>
                                <a:pt x="14738" y="9818"/>
                              </a:cubicBezTo>
                              <a:cubicBezTo>
                                <a:pt x="14749" y="9734"/>
                                <a:pt x="14743" y="9674"/>
                                <a:pt x="14743" y="9663"/>
                              </a:cubicBezTo>
                              <a:cubicBezTo>
                                <a:pt x="14749" y="9656"/>
                                <a:pt x="14754" y="9645"/>
                                <a:pt x="14765" y="9638"/>
                              </a:cubicBezTo>
                              <a:lnTo>
                                <a:pt x="14770" y="9638"/>
                              </a:lnTo>
                              <a:lnTo>
                                <a:pt x="14770" y="9635"/>
                              </a:lnTo>
                              <a:cubicBezTo>
                                <a:pt x="14770" y="9635"/>
                                <a:pt x="14770" y="9631"/>
                                <a:pt x="14770" y="9631"/>
                              </a:cubicBezTo>
                              <a:cubicBezTo>
                                <a:pt x="14776" y="9624"/>
                                <a:pt x="14787" y="9617"/>
                                <a:pt x="14792" y="9610"/>
                              </a:cubicBezTo>
                              <a:lnTo>
                                <a:pt x="14797" y="9607"/>
                              </a:lnTo>
                              <a:cubicBezTo>
                                <a:pt x="14814" y="9593"/>
                                <a:pt x="14868" y="9557"/>
                                <a:pt x="14938" y="9522"/>
                              </a:cubicBezTo>
                              <a:cubicBezTo>
                                <a:pt x="14993" y="9494"/>
                                <a:pt x="15096" y="9448"/>
                                <a:pt x="15269" y="9402"/>
                              </a:cubicBezTo>
                              <a:cubicBezTo>
                                <a:pt x="15291" y="9395"/>
                                <a:pt x="15318" y="9388"/>
                                <a:pt x="15345" y="9381"/>
                              </a:cubicBezTo>
                              <a:cubicBezTo>
                                <a:pt x="15388" y="9370"/>
                                <a:pt x="15432" y="9356"/>
                                <a:pt x="15459" y="9349"/>
                              </a:cubicBezTo>
                              <a:cubicBezTo>
                                <a:pt x="15497" y="9356"/>
                                <a:pt x="15529" y="9363"/>
                                <a:pt x="15540" y="9363"/>
                              </a:cubicBezTo>
                              <a:cubicBezTo>
                                <a:pt x="15578" y="9370"/>
                                <a:pt x="15616" y="9374"/>
                                <a:pt x="15648" y="9378"/>
                              </a:cubicBezTo>
                              <a:cubicBezTo>
                                <a:pt x="15686" y="9381"/>
                                <a:pt x="15724" y="9381"/>
                                <a:pt x="15757" y="9385"/>
                              </a:cubicBezTo>
                              <a:cubicBezTo>
                                <a:pt x="15806" y="9385"/>
                                <a:pt x="15854" y="9381"/>
                                <a:pt x="15871" y="9378"/>
                              </a:cubicBezTo>
                              <a:lnTo>
                                <a:pt x="15914" y="9381"/>
                              </a:lnTo>
                              <a:cubicBezTo>
                                <a:pt x="15876" y="9392"/>
                                <a:pt x="15838" y="9406"/>
                                <a:pt x="15806" y="9420"/>
                              </a:cubicBezTo>
                              <a:cubicBezTo>
                                <a:pt x="15757" y="9441"/>
                                <a:pt x="15714" y="9462"/>
                                <a:pt x="15670" y="9487"/>
                              </a:cubicBezTo>
                              <a:cubicBezTo>
                                <a:pt x="15627" y="9511"/>
                                <a:pt x="15567" y="9554"/>
                                <a:pt x="15513" y="9610"/>
                              </a:cubicBezTo>
                              <a:cubicBezTo>
                                <a:pt x="15448" y="9677"/>
                                <a:pt x="15399" y="9755"/>
                                <a:pt x="15383" y="9829"/>
                              </a:cubicBezTo>
                              <a:cubicBezTo>
                                <a:pt x="15372" y="9868"/>
                                <a:pt x="15367" y="9910"/>
                                <a:pt x="15372" y="9952"/>
                              </a:cubicBezTo>
                              <a:cubicBezTo>
                                <a:pt x="15372" y="9956"/>
                                <a:pt x="15367" y="9959"/>
                                <a:pt x="15367" y="9963"/>
                              </a:cubicBezTo>
                              <a:cubicBezTo>
                                <a:pt x="15356" y="9984"/>
                                <a:pt x="15350" y="10016"/>
                                <a:pt x="15383" y="10023"/>
                              </a:cubicBezTo>
                              <a:cubicBezTo>
                                <a:pt x="15388" y="10040"/>
                                <a:pt x="15394" y="10061"/>
                                <a:pt x="15399" y="10079"/>
                              </a:cubicBezTo>
                              <a:cubicBezTo>
                                <a:pt x="15399" y="10079"/>
                                <a:pt x="15399" y="10083"/>
                                <a:pt x="15399" y="10083"/>
                              </a:cubicBezTo>
                              <a:lnTo>
                                <a:pt x="15399" y="10086"/>
                              </a:lnTo>
                              <a:cubicBezTo>
                                <a:pt x="15410" y="10125"/>
                                <a:pt x="15426" y="10157"/>
                                <a:pt x="15448" y="10188"/>
                              </a:cubicBezTo>
                              <a:lnTo>
                                <a:pt x="15448" y="10188"/>
                              </a:lnTo>
                              <a:cubicBezTo>
                                <a:pt x="15453" y="10192"/>
                                <a:pt x="15453" y="10199"/>
                                <a:pt x="15459" y="10202"/>
                              </a:cubicBezTo>
                              <a:cubicBezTo>
                                <a:pt x="15475" y="10220"/>
                                <a:pt x="15491" y="10238"/>
                                <a:pt x="15508" y="10252"/>
                              </a:cubicBezTo>
                              <a:cubicBezTo>
                                <a:pt x="15513" y="10259"/>
                                <a:pt x="15518" y="10262"/>
                                <a:pt x="15524" y="10269"/>
                              </a:cubicBezTo>
                              <a:cubicBezTo>
                                <a:pt x="15535" y="10280"/>
                                <a:pt x="15535" y="10284"/>
                                <a:pt x="15545" y="10280"/>
                              </a:cubicBezTo>
                              <a:cubicBezTo>
                                <a:pt x="15545" y="10280"/>
                                <a:pt x="15545" y="10280"/>
                                <a:pt x="15545" y="10280"/>
                              </a:cubicBezTo>
                              <a:cubicBezTo>
                                <a:pt x="15551" y="10284"/>
                                <a:pt x="15551" y="10284"/>
                                <a:pt x="15551" y="10284"/>
                              </a:cubicBezTo>
                              <a:lnTo>
                                <a:pt x="15562" y="10287"/>
                              </a:lnTo>
                              <a:lnTo>
                                <a:pt x="15562" y="10276"/>
                              </a:lnTo>
                              <a:cubicBezTo>
                                <a:pt x="15562" y="10262"/>
                                <a:pt x="15562" y="10248"/>
                                <a:pt x="15562" y="10234"/>
                              </a:cubicBezTo>
                              <a:cubicBezTo>
                                <a:pt x="15562" y="10231"/>
                                <a:pt x="15562" y="10231"/>
                                <a:pt x="15562" y="10224"/>
                              </a:cubicBezTo>
                              <a:lnTo>
                                <a:pt x="15562" y="10220"/>
                              </a:lnTo>
                              <a:cubicBezTo>
                                <a:pt x="15562" y="10213"/>
                                <a:pt x="15562" y="10206"/>
                                <a:pt x="15567" y="10202"/>
                              </a:cubicBezTo>
                              <a:cubicBezTo>
                                <a:pt x="15567" y="10199"/>
                                <a:pt x="15573" y="10192"/>
                                <a:pt x="15573" y="10185"/>
                              </a:cubicBezTo>
                              <a:cubicBezTo>
                                <a:pt x="15573" y="10178"/>
                                <a:pt x="15578" y="10174"/>
                                <a:pt x="15578" y="10167"/>
                              </a:cubicBezTo>
                              <a:cubicBezTo>
                                <a:pt x="15583" y="10150"/>
                                <a:pt x="15600" y="10111"/>
                                <a:pt x="15632" y="10061"/>
                              </a:cubicBezTo>
                              <a:cubicBezTo>
                                <a:pt x="15676" y="9994"/>
                                <a:pt x="15746" y="9913"/>
                                <a:pt x="15849" y="9804"/>
                              </a:cubicBezTo>
                              <a:cubicBezTo>
                                <a:pt x="15860" y="9794"/>
                                <a:pt x="15871" y="9779"/>
                                <a:pt x="15887" y="9765"/>
                              </a:cubicBezTo>
                              <a:cubicBezTo>
                                <a:pt x="15995" y="9674"/>
                                <a:pt x="16104" y="9603"/>
                                <a:pt x="16158" y="9571"/>
                              </a:cubicBezTo>
                              <a:cubicBezTo>
                                <a:pt x="16174" y="9564"/>
                                <a:pt x="16185" y="9557"/>
                                <a:pt x="16201" y="9550"/>
                              </a:cubicBezTo>
                              <a:cubicBezTo>
                                <a:pt x="16201" y="9557"/>
                                <a:pt x="16207" y="9571"/>
                                <a:pt x="16207" y="9582"/>
                              </a:cubicBezTo>
                              <a:cubicBezTo>
                                <a:pt x="16207" y="9586"/>
                                <a:pt x="16207" y="9593"/>
                                <a:pt x="16212" y="9596"/>
                              </a:cubicBezTo>
                              <a:cubicBezTo>
                                <a:pt x="16212" y="9600"/>
                                <a:pt x="16212" y="9603"/>
                                <a:pt x="16212" y="9607"/>
                              </a:cubicBezTo>
                              <a:lnTo>
                                <a:pt x="16212" y="9617"/>
                              </a:lnTo>
                              <a:cubicBezTo>
                                <a:pt x="16223" y="9652"/>
                                <a:pt x="16234" y="9705"/>
                                <a:pt x="16261" y="9762"/>
                              </a:cubicBezTo>
                              <a:cubicBezTo>
                                <a:pt x="16321" y="9913"/>
                                <a:pt x="16418" y="10076"/>
                                <a:pt x="16429" y="10093"/>
                              </a:cubicBezTo>
                              <a:cubicBezTo>
                                <a:pt x="16467" y="10157"/>
                                <a:pt x="16521" y="10238"/>
                                <a:pt x="16554" y="10273"/>
                              </a:cubicBezTo>
                              <a:cubicBezTo>
                                <a:pt x="16559" y="10284"/>
                                <a:pt x="16565" y="10291"/>
                                <a:pt x="16570" y="10298"/>
                              </a:cubicBezTo>
                              <a:cubicBezTo>
                                <a:pt x="16516" y="10298"/>
                                <a:pt x="16462" y="10301"/>
                                <a:pt x="16407" y="10305"/>
                              </a:cubicBezTo>
                              <a:cubicBezTo>
                                <a:pt x="16321" y="10312"/>
                                <a:pt x="16228" y="10326"/>
                                <a:pt x="16142" y="10347"/>
                              </a:cubicBezTo>
                              <a:cubicBezTo>
                                <a:pt x="16066" y="10365"/>
                                <a:pt x="15990" y="10389"/>
                                <a:pt x="15914" y="10414"/>
                              </a:cubicBezTo>
                              <a:cubicBezTo>
                                <a:pt x="15833" y="10442"/>
                                <a:pt x="15784" y="10470"/>
                                <a:pt x="15751" y="10499"/>
                              </a:cubicBezTo>
                              <a:cubicBezTo>
                                <a:pt x="15751" y="10502"/>
                                <a:pt x="15746" y="10502"/>
                                <a:pt x="15746" y="10506"/>
                              </a:cubicBezTo>
                              <a:cubicBezTo>
                                <a:pt x="15746" y="10506"/>
                                <a:pt x="15746" y="10502"/>
                                <a:pt x="15746" y="10502"/>
                              </a:cubicBezTo>
                              <a:cubicBezTo>
                                <a:pt x="15735" y="10474"/>
                                <a:pt x="15719" y="10446"/>
                                <a:pt x="15703" y="10428"/>
                              </a:cubicBezTo>
                              <a:cubicBezTo>
                                <a:pt x="15692" y="10418"/>
                                <a:pt x="15670" y="10400"/>
                                <a:pt x="15638" y="10386"/>
                              </a:cubicBezTo>
                              <a:cubicBezTo>
                                <a:pt x="15605" y="10372"/>
                                <a:pt x="15567" y="10361"/>
                                <a:pt x="15518" y="10351"/>
                              </a:cubicBezTo>
                              <a:cubicBezTo>
                                <a:pt x="15464" y="10340"/>
                                <a:pt x="15421" y="10336"/>
                                <a:pt x="15388" y="10336"/>
                              </a:cubicBezTo>
                              <a:cubicBezTo>
                                <a:pt x="15367" y="10336"/>
                                <a:pt x="15345" y="10336"/>
                                <a:pt x="15329" y="10336"/>
                              </a:cubicBezTo>
                              <a:cubicBezTo>
                                <a:pt x="15318" y="10336"/>
                                <a:pt x="15312" y="10336"/>
                                <a:pt x="15302" y="10340"/>
                              </a:cubicBezTo>
                              <a:lnTo>
                                <a:pt x="15302" y="10336"/>
                              </a:lnTo>
                              <a:lnTo>
                                <a:pt x="15285" y="10336"/>
                              </a:lnTo>
                              <a:lnTo>
                                <a:pt x="15285" y="10340"/>
                              </a:lnTo>
                              <a:cubicBezTo>
                                <a:pt x="15285" y="10340"/>
                                <a:pt x="15285" y="10340"/>
                                <a:pt x="15285" y="10340"/>
                              </a:cubicBezTo>
                              <a:lnTo>
                                <a:pt x="15285" y="10340"/>
                              </a:lnTo>
                              <a:cubicBezTo>
                                <a:pt x="15274" y="10343"/>
                                <a:pt x="15258" y="10361"/>
                                <a:pt x="15220" y="10481"/>
                              </a:cubicBezTo>
                              <a:lnTo>
                                <a:pt x="15215" y="10488"/>
                              </a:lnTo>
                              <a:cubicBezTo>
                                <a:pt x="15209" y="10502"/>
                                <a:pt x="15204" y="10523"/>
                                <a:pt x="15188" y="10544"/>
                              </a:cubicBezTo>
                              <a:cubicBezTo>
                                <a:pt x="15177" y="10559"/>
                                <a:pt x="15171" y="10573"/>
                                <a:pt x="15155" y="10583"/>
                              </a:cubicBezTo>
                              <a:cubicBezTo>
                                <a:pt x="15150" y="10590"/>
                                <a:pt x="15139" y="10601"/>
                                <a:pt x="15134" y="10608"/>
                              </a:cubicBezTo>
                              <a:cubicBezTo>
                                <a:pt x="15128" y="10615"/>
                                <a:pt x="15123" y="10622"/>
                                <a:pt x="15112" y="10626"/>
                              </a:cubicBezTo>
                              <a:cubicBezTo>
                                <a:pt x="15079" y="10657"/>
                                <a:pt x="15058" y="10692"/>
                                <a:pt x="15052" y="10728"/>
                              </a:cubicBezTo>
                              <a:cubicBezTo>
                                <a:pt x="15052" y="10731"/>
                                <a:pt x="15052" y="10731"/>
                                <a:pt x="15052" y="10735"/>
                              </a:cubicBezTo>
                              <a:lnTo>
                                <a:pt x="15052" y="10738"/>
                              </a:lnTo>
                              <a:cubicBezTo>
                                <a:pt x="15047" y="10759"/>
                                <a:pt x="15047" y="10781"/>
                                <a:pt x="15047" y="10798"/>
                              </a:cubicBezTo>
                              <a:cubicBezTo>
                                <a:pt x="15041" y="10795"/>
                                <a:pt x="15031" y="10791"/>
                                <a:pt x="15025" y="10788"/>
                              </a:cubicBezTo>
                              <a:cubicBezTo>
                                <a:pt x="14998" y="10777"/>
                                <a:pt x="14949" y="10767"/>
                                <a:pt x="14911" y="10763"/>
                              </a:cubicBezTo>
                              <a:cubicBezTo>
                                <a:pt x="14873" y="10759"/>
                                <a:pt x="14792" y="10759"/>
                                <a:pt x="14700" y="10777"/>
                              </a:cubicBezTo>
                              <a:cubicBezTo>
                                <a:pt x="14651" y="10788"/>
                                <a:pt x="14608" y="10805"/>
                                <a:pt x="14586" y="10826"/>
                              </a:cubicBezTo>
                              <a:cubicBezTo>
                                <a:pt x="14575" y="10837"/>
                                <a:pt x="14564" y="10848"/>
                                <a:pt x="14559" y="10858"/>
                              </a:cubicBezTo>
                              <a:cubicBezTo>
                                <a:pt x="14543" y="10876"/>
                                <a:pt x="14543" y="10893"/>
                                <a:pt x="14548" y="10908"/>
                              </a:cubicBezTo>
                              <a:lnTo>
                                <a:pt x="14548" y="10908"/>
                              </a:lnTo>
                              <a:cubicBezTo>
                                <a:pt x="14543" y="10911"/>
                                <a:pt x="14548" y="10922"/>
                                <a:pt x="14554" y="10929"/>
                              </a:cubicBezTo>
                              <a:cubicBezTo>
                                <a:pt x="14559" y="10943"/>
                                <a:pt x="14575" y="10957"/>
                                <a:pt x="14586" y="10967"/>
                              </a:cubicBezTo>
                              <a:lnTo>
                                <a:pt x="14592" y="10975"/>
                              </a:lnTo>
                              <a:cubicBezTo>
                                <a:pt x="14602" y="10985"/>
                                <a:pt x="14613" y="10999"/>
                                <a:pt x="14624" y="11013"/>
                              </a:cubicBezTo>
                              <a:cubicBezTo>
                                <a:pt x="14635" y="11031"/>
                                <a:pt x="14635" y="11049"/>
                                <a:pt x="14640" y="11063"/>
                              </a:cubicBezTo>
                              <a:cubicBezTo>
                                <a:pt x="14640" y="11070"/>
                                <a:pt x="14640" y="11080"/>
                                <a:pt x="14640" y="11091"/>
                              </a:cubicBezTo>
                              <a:cubicBezTo>
                                <a:pt x="14640" y="11133"/>
                                <a:pt x="14646" y="11193"/>
                                <a:pt x="14657" y="11260"/>
                              </a:cubicBezTo>
                              <a:cubicBezTo>
                                <a:pt x="14667" y="11302"/>
                                <a:pt x="14678" y="11348"/>
                                <a:pt x="14700" y="11383"/>
                              </a:cubicBezTo>
                              <a:cubicBezTo>
                                <a:pt x="14716" y="11415"/>
                                <a:pt x="14738" y="11443"/>
                                <a:pt x="14765" y="11468"/>
                              </a:cubicBezTo>
                              <a:cubicBezTo>
                                <a:pt x="14760" y="11468"/>
                                <a:pt x="14760" y="11468"/>
                                <a:pt x="14754" y="11468"/>
                              </a:cubicBezTo>
                              <a:cubicBezTo>
                                <a:pt x="14738" y="11468"/>
                                <a:pt x="14722" y="11468"/>
                                <a:pt x="14705" y="11472"/>
                              </a:cubicBezTo>
                              <a:cubicBezTo>
                                <a:pt x="14689" y="11475"/>
                                <a:pt x="14673" y="11479"/>
                                <a:pt x="14657" y="11486"/>
                              </a:cubicBezTo>
                              <a:cubicBezTo>
                                <a:pt x="14640" y="11493"/>
                                <a:pt x="14624" y="11500"/>
                                <a:pt x="14602" y="11517"/>
                              </a:cubicBezTo>
                              <a:cubicBezTo>
                                <a:pt x="14581" y="11535"/>
                                <a:pt x="14564" y="11560"/>
                                <a:pt x="14564" y="11581"/>
                              </a:cubicBezTo>
                              <a:cubicBezTo>
                                <a:pt x="14559" y="11602"/>
                                <a:pt x="14564" y="11630"/>
                                <a:pt x="14575" y="11651"/>
                              </a:cubicBezTo>
                              <a:cubicBezTo>
                                <a:pt x="14586" y="11665"/>
                                <a:pt x="14597" y="11680"/>
                                <a:pt x="14608" y="11687"/>
                              </a:cubicBezTo>
                              <a:lnTo>
                                <a:pt x="14608" y="11687"/>
                              </a:lnTo>
                              <a:lnTo>
                                <a:pt x="14619" y="11694"/>
                              </a:lnTo>
                              <a:lnTo>
                                <a:pt x="14624" y="11697"/>
                              </a:lnTo>
                              <a:lnTo>
                                <a:pt x="14624" y="11697"/>
                              </a:lnTo>
                              <a:cubicBezTo>
                                <a:pt x="14624" y="11697"/>
                                <a:pt x="14624" y="11701"/>
                                <a:pt x="14629" y="11701"/>
                              </a:cubicBezTo>
                              <a:lnTo>
                                <a:pt x="14635" y="11704"/>
                              </a:lnTo>
                              <a:lnTo>
                                <a:pt x="14640" y="11704"/>
                              </a:lnTo>
                              <a:lnTo>
                                <a:pt x="14640" y="11701"/>
                              </a:lnTo>
                              <a:cubicBezTo>
                                <a:pt x="14640" y="11701"/>
                                <a:pt x="14640" y="11697"/>
                                <a:pt x="14640" y="11694"/>
                              </a:cubicBezTo>
                              <a:cubicBezTo>
                                <a:pt x="14689" y="11690"/>
                                <a:pt x="14743" y="11694"/>
                                <a:pt x="14792" y="11704"/>
                              </a:cubicBezTo>
                              <a:cubicBezTo>
                                <a:pt x="14835" y="11711"/>
                                <a:pt x="14879" y="11725"/>
                                <a:pt x="14922" y="11747"/>
                              </a:cubicBezTo>
                              <a:cubicBezTo>
                                <a:pt x="14966" y="11768"/>
                                <a:pt x="15009" y="11792"/>
                                <a:pt x="15052" y="11824"/>
                              </a:cubicBezTo>
                              <a:cubicBezTo>
                                <a:pt x="15079" y="11845"/>
                                <a:pt x="15106" y="11866"/>
                                <a:pt x="15134" y="11895"/>
                              </a:cubicBezTo>
                              <a:cubicBezTo>
                                <a:pt x="15182" y="11940"/>
                                <a:pt x="15226" y="11993"/>
                                <a:pt x="15274" y="12046"/>
                              </a:cubicBezTo>
                              <a:lnTo>
                                <a:pt x="15285" y="12057"/>
                              </a:lnTo>
                              <a:cubicBezTo>
                                <a:pt x="15356" y="12138"/>
                                <a:pt x="15432" y="12222"/>
                                <a:pt x="15529" y="12297"/>
                              </a:cubicBezTo>
                              <a:cubicBezTo>
                                <a:pt x="15583" y="12335"/>
                                <a:pt x="15638" y="12367"/>
                                <a:pt x="15697" y="12395"/>
                              </a:cubicBezTo>
                              <a:cubicBezTo>
                                <a:pt x="15757" y="12423"/>
                                <a:pt x="15817" y="12445"/>
                                <a:pt x="15876" y="12466"/>
                              </a:cubicBezTo>
                              <a:lnTo>
                                <a:pt x="16012" y="12515"/>
                              </a:lnTo>
                              <a:cubicBezTo>
                                <a:pt x="16185" y="12579"/>
                                <a:pt x="16321" y="12628"/>
                                <a:pt x="16391" y="12653"/>
                              </a:cubicBezTo>
                              <a:cubicBezTo>
                                <a:pt x="16494" y="12688"/>
                                <a:pt x="16586" y="12716"/>
                                <a:pt x="16673" y="12741"/>
                              </a:cubicBezTo>
                              <a:cubicBezTo>
                                <a:pt x="16776" y="12769"/>
                                <a:pt x="16873" y="12790"/>
                                <a:pt x="16966" y="12804"/>
                              </a:cubicBezTo>
                              <a:cubicBezTo>
                                <a:pt x="17052" y="12818"/>
                                <a:pt x="17134" y="12825"/>
                                <a:pt x="17199" y="12825"/>
                              </a:cubicBezTo>
                              <a:cubicBezTo>
                                <a:pt x="17204" y="12825"/>
                                <a:pt x="17269" y="12825"/>
                                <a:pt x="17291" y="12825"/>
                              </a:cubicBezTo>
                              <a:cubicBezTo>
                                <a:pt x="17285" y="12829"/>
                                <a:pt x="17285" y="12829"/>
                                <a:pt x="17280" y="12832"/>
                              </a:cubicBezTo>
                              <a:cubicBezTo>
                                <a:pt x="17258" y="12850"/>
                                <a:pt x="17231" y="12868"/>
                                <a:pt x="17210" y="12885"/>
                              </a:cubicBezTo>
                              <a:cubicBezTo>
                                <a:pt x="17188" y="12903"/>
                                <a:pt x="17161" y="12924"/>
                                <a:pt x="17139" y="12942"/>
                              </a:cubicBezTo>
                              <a:cubicBezTo>
                                <a:pt x="17128" y="12949"/>
                                <a:pt x="17112" y="12956"/>
                                <a:pt x="17101" y="12956"/>
                              </a:cubicBezTo>
                              <a:cubicBezTo>
                                <a:pt x="17090" y="12956"/>
                                <a:pt x="17079" y="12956"/>
                                <a:pt x="17069" y="12949"/>
                              </a:cubicBezTo>
                              <a:lnTo>
                                <a:pt x="17069" y="12949"/>
                              </a:lnTo>
                              <a:cubicBezTo>
                                <a:pt x="17069" y="12945"/>
                                <a:pt x="17063" y="12942"/>
                                <a:pt x="17058" y="12942"/>
                              </a:cubicBezTo>
                              <a:cubicBezTo>
                                <a:pt x="17058" y="12942"/>
                                <a:pt x="17052" y="12942"/>
                                <a:pt x="17052" y="12945"/>
                              </a:cubicBezTo>
                              <a:cubicBezTo>
                                <a:pt x="17041" y="12952"/>
                                <a:pt x="17041" y="12973"/>
                                <a:pt x="17047" y="12995"/>
                              </a:cubicBezTo>
                              <a:cubicBezTo>
                                <a:pt x="17052" y="13009"/>
                                <a:pt x="17058" y="13023"/>
                                <a:pt x="17063" y="13037"/>
                              </a:cubicBezTo>
                              <a:cubicBezTo>
                                <a:pt x="17069" y="13051"/>
                                <a:pt x="17079" y="13062"/>
                                <a:pt x="17096" y="13076"/>
                              </a:cubicBezTo>
                              <a:cubicBezTo>
                                <a:pt x="17107" y="13086"/>
                                <a:pt x="17128" y="13104"/>
                                <a:pt x="17161" y="13121"/>
                              </a:cubicBezTo>
                              <a:cubicBezTo>
                                <a:pt x="17193" y="13143"/>
                                <a:pt x="17237" y="13157"/>
                                <a:pt x="17280" y="13171"/>
                              </a:cubicBezTo>
                              <a:cubicBezTo>
                                <a:pt x="17350" y="13188"/>
                                <a:pt x="17421" y="13196"/>
                                <a:pt x="17470" y="13196"/>
                              </a:cubicBezTo>
                              <a:cubicBezTo>
                                <a:pt x="17513" y="13199"/>
                                <a:pt x="17551" y="13199"/>
                                <a:pt x="17573" y="13199"/>
                              </a:cubicBezTo>
                              <a:cubicBezTo>
                                <a:pt x="17567" y="13203"/>
                                <a:pt x="17562" y="13206"/>
                                <a:pt x="17551" y="13213"/>
                              </a:cubicBezTo>
                              <a:cubicBezTo>
                                <a:pt x="17518" y="13234"/>
                                <a:pt x="17437" y="13298"/>
                                <a:pt x="17394" y="13386"/>
                              </a:cubicBezTo>
                              <a:cubicBezTo>
                                <a:pt x="17378" y="13425"/>
                                <a:pt x="17367" y="13463"/>
                                <a:pt x="17361" y="13506"/>
                              </a:cubicBezTo>
                              <a:cubicBezTo>
                                <a:pt x="17361" y="13548"/>
                                <a:pt x="17367" y="13587"/>
                                <a:pt x="17378" y="13622"/>
                              </a:cubicBezTo>
                              <a:cubicBezTo>
                                <a:pt x="17405" y="13696"/>
                                <a:pt x="17453" y="13749"/>
                                <a:pt x="17470" y="13770"/>
                              </a:cubicBezTo>
                              <a:cubicBezTo>
                                <a:pt x="17497" y="13795"/>
                                <a:pt x="17524" y="13819"/>
                                <a:pt x="17551" y="13837"/>
                              </a:cubicBezTo>
                              <a:cubicBezTo>
                                <a:pt x="17589" y="13858"/>
                                <a:pt x="17621" y="13876"/>
                                <a:pt x="17659" y="13886"/>
                              </a:cubicBezTo>
                              <a:cubicBezTo>
                                <a:pt x="17692" y="13897"/>
                                <a:pt x="17730" y="13901"/>
                                <a:pt x="17762" y="13897"/>
                              </a:cubicBezTo>
                              <a:cubicBezTo>
                                <a:pt x="17784" y="13897"/>
                                <a:pt x="17800" y="13890"/>
                                <a:pt x="17806" y="13886"/>
                              </a:cubicBezTo>
                              <a:lnTo>
                                <a:pt x="17806" y="13883"/>
                              </a:lnTo>
                              <a:lnTo>
                                <a:pt x="17806" y="13879"/>
                              </a:lnTo>
                              <a:cubicBezTo>
                                <a:pt x="17806" y="13876"/>
                                <a:pt x="17795" y="13876"/>
                                <a:pt x="17784" y="13876"/>
                              </a:cubicBezTo>
                              <a:cubicBezTo>
                                <a:pt x="17779" y="13876"/>
                                <a:pt x="17779" y="13876"/>
                                <a:pt x="17773" y="13876"/>
                              </a:cubicBezTo>
                              <a:lnTo>
                                <a:pt x="17773" y="13876"/>
                              </a:lnTo>
                              <a:lnTo>
                                <a:pt x="17773" y="13876"/>
                              </a:lnTo>
                              <a:lnTo>
                                <a:pt x="17773" y="13876"/>
                              </a:lnTo>
                              <a:cubicBezTo>
                                <a:pt x="17773" y="13876"/>
                                <a:pt x="17773" y="13876"/>
                                <a:pt x="17773" y="13872"/>
                              </a:cubicBezTo>
                              <a:cubicBezTo>
                                <a:pt x="17773" y="13872"/>
                                <a:pt x="17773" y="13869"/>
                                <a:pt x="17773" y="13869"/>
                              </a:cubicBezTo>
                              <a:lnTo>
                                <a:pt x="17773" y="13869"/>
                              </a:lnTo>
                              <a:cubicBezTo>
                                <a:pt x="17773" y="13865"/>
                                <a:pt x="17773" y="13862"/>
                                <a:pt x="17768" y="13855"/>
                              </a:cubicBezTo>
                              <a:cubicBezTo>
                                <a:pt x="17762" y="13819"/>
                                <a:pt x="17768" y="13781"/>
                                <a:pt x="17779" y="13749"/>
                              </a:cubicBezTo>
                              <a:lnTo>
                                <a:pt x="17779" y="13745"/>
                              </a:lnTo>
                              <a:cubicBezTo>
                                <a:pt x="17779" y="13745"/>
                                <a:pt x="17779" y="13742"/>
                                <a:pt x="17779" y="13742"/>
                              </a:cubicBezTo>
                              <a:lnTo>
                                <a:pt x="17779" y="13738"/>
                              </a:lnTo>
                              <a:cubicBezTo>
                                <a:pt x="17790" y="13707"/>
                                <a:pt x="17811" y="13675"/>
                                <a:pt x="17838" y="13647"/>
                              </a:cubicBezTo>
                              <a:cubicBezTo>
                                <a:pt x="17892" y="13590"/>
                                <a:pt x="17985" y="13537"/>
                                <a:pt x="18088" y="13502"/>
                              </a:cubicBezTo>
                              <a:cubicBezTo>
                                <a:pt x="18164" y="13478"/>
                                <a:pt x="18239" y="13463"/>
                                <a:pt x="18277" y="13456"/>
                              </a:cubicBezTo>
                              <a:cubicBezTo>
                                <a:pt x="18283" y="13456"/>
                                <a:pt x="18288" y="13453"/>
                                <a:pt x="18294" y="13453"/>
                              </a:cubicBezTo>
                              <a:lnTo>
                                <a:pt x="18299" y="13453"/>
                              </a:lnTo>
                              <a:cubicBezTo>
                                <a:pt x="18337" y="13446"/>
                                <a:pt x="18375" y="13439"/>
                                <a:pt x="18413" y="13432"/>
                              </a:cubicBezTo>
                              <a:cubicBezTo>
                                <a:pt x="18456" y="13421"/>
                                <a:pt x="18494" y="13411"/>
                                <a:pt x="18527" y="13396"/>
                              </a:cubicBezTo>
                              <a:cubicBezTo>
                                <a:pt x="18548" y="13386"/>
                                <a:pt x="18570" y="13375"/>
                                <a:pt x="18592" y="13361"/>
                              </a:cubicBezTo>
                              <a:cubicBezTo>
                                <a:pt x="18597" y="13358"/>
                                <a:pt x="18597" y="13354"/>
                                <a:pt x="18603" y="13354"/>
                              </a:cubicBezTo>
                              <a:cubicBezTo>
                                <a:pt x="18608" y="13351"/>
                                <a:pt x="18619" y="13347"/>
                                <a:pt x="18619" y="13347"/>
                              </a:cubicBezTo>
                              <a:lnTo>
                                <a:pt x="18619" y="13347"/>
                              </a:lnTo>
                              <a:cubicBezTo>
                                <a:pt x="18619" y="13351"/>
                                <a:pt x="18624" y="13351"/>
                                <a:pt x="18624" y="13354"/>
                              </a:cubicBezTo>
                              <a:lnTo>
                                <a:pt x="18624" y="13358"/>
                              </a:lnTo>
                              <a:cubicBezTo>
                                <a:pt x="18624" y="13358"/>
                                <a:pt x="18624" y="13361"/>
                                <a:pt x="18624" y="13361"/>
                              </a:cubicBezTo>
                              <a:cubicBezTo>
                                <a:pt x="18635" y="13389"/>
                                <a:pt x="18657" y="13411"/>
                                <a:pt x="18684" y="13428"/>
                              </a:cubicBezTo>
                              <a:cubicBezTo>
                                <a:pt x="18716" y="13449"/>
                                <a:pt x="18760" y="13463"/>
                                <a:pt x="18787" y="13470"/>
                              </a:cubicBezTo>
                              <a:cubicBezTo>
                                <a:pt x="18819" y="13481"/>
                                <a:pt x="18879" y="13495"/>
                                <a:pt x="18949" y="13499"/>
                              </a:cubicBezTo>
                              <a:cubicBezTo>
                                <a:pt x="19031" y="13506"/>
                                <a:pt x="19117" y="13499"/>
                                <a:pt x="19193" y="13481"/>
                              </a:cubicBezTo>
                              <a:cubicBezTo>
                                <a:pt x="19275" y="13463"/>
                                <a:pt x="19351" y="13428"/>
                                <a:pt x="19410" y="13386"/>
                              </a:cubicBezTo>
                              <a:cubicBezTo>
                                <a:pt x="19475" y="13340"/>
                                <a:pt x="19508" y="13294"/>
                                <a:pt x="19519" y="13270"/>
                              </a:cubicBezTo>
                              <a:cubicBezTo>
                                <a:pt x="19524" y="13266"/>
                                <a:pt x="19529" y="13259"/>
                                <a:pt x="19540" y="13255"/>
                              </a:cubicBezTo>
                              <a:cubicBezTo>
                                <a:pt x="19562" y="13252"/>
                                <a:pt x="19578" y="13252"/>
                                <a:pt x="19594" y="13248"/>
                              </a:cubicBezTo>
                              <a:cubicBezTo>
                                <a:pt x="19611" y="13245"/>
                                <a:pt x="19627" y="13241"/>
                                <a:pt x="19638" y="13238"/>
                              </a:cubicBezTo>
                              <a:lnTo>
                                <a:pt x="19643" y="13238"/>
                              </a:lnTo>
                              <a:cubicBezTo>
                                <a:pt x="19643" y="13238"/>
                                <a:pt x="19654" y="13234"/>
                                <a:pt x="19649" y="13231"/>
                              </a:cubicBezTo>
                              <a:cubicBezTo>
                                <a:pt x="19649" y="13224"/>
                                <a:pt x="19638" y="13227"/>
                                <a:pt x="19605" y="13231"/>
                              </a:cubicBezTo>
                              <a:lnTo>
                                <a:pt x="19589" y="13234"/>
                              </a:lnTo>
                              <a:cubicBezTo>
                                <a:pt x="19557" y="13238"/>
                                <a:pt x="19513" y="13241"/>
                                <a:pt x="19470" y="13234"/>
                              </a:cubicBezTo>
                              <a:cubicBezTo>
                                <a:pt x="19448" y="13231"/>
                                <a:pt x="19426" y="13224"/>
                                <a:pt x="19410" y="13213"/>
                              </a:cubicBezTo>
                              <a:cubicBezTo>
                                <a:pt x="19394" y="13203"/>
                                <a:pt x="19378" y="13188"/>
                                <a:pt x="19372" y="13171"/>
                              </a:cubicBezTo>
                              <a:cubicBezTo>
                                <a:pt x="19356" y="13132"/>
                                <a:pt x="19378" y="13093"/>
                                <a:pt x="19388" y="13072"/>
                              </a:cubicBezTo>
                              <a:cubicBezTo>
                                <a:pt x="19399" y="13058"/>
                                <a:pt x="19443" y="13002"/>
                                <a:pt x="19535" y="12949"/>
                              </a:cubicBezTo>
                              <a:cubicBezTo>
                                <a:pt x="19567" y="12931"/>
                                <a:pt x="19600" y="12913"/>
                                <a:pt x="19643" y="12896"/>
                              </a:cubicBezTo>
                              <a:cubicBezTo>
                                <a:pt x="19681" y="12903"/>
                                <a:pt x="19730" y="12917"/>
                                <a:pt x="19795" y="12945"/>
                              </a:cubicBezTo>
                              <a:lnTo>
                                <a:pt x="19817" y="12959"/>
                              </a:lnTo>
                              <a:cubicBezTo>
                                <a:pt x="19871" y="12988"/>
                                <a:pt x="19947" y="13026"/>
                                <a:pt x="20028" y="13072"/>
                              </a:cubicBezTo>
                              <a:cubicBezTo>
                                <a:pt x="20191" y="13164"/>
                                <a:pt x="20370" y="13273"/>
                                <a:pt x="20424" y="13308"/>
                              </a:cubicBezTo>
                              <a:cubicBezTo>
                                <a:pt x="20451" y="13326"/>
                                <a:pt x="20483" y="13344"/>
                                <a:pt x="20511" y="13365"/>
                              </a:cubicBezTo>
                              <a:cubicBezTo>
                                <a:pt x="20565" y="13400"/>
                                <a:pt x="20603" y="13425"/>
                                <a:pt x="20630" y="13439"/>
                              </a:cubicBezTo>
                              <a:cubicBezTo>
                                <a:pt x="20630" y="13439"/>
                                <a:pt x="20630" y="13442"/>
                                <a:pt x="20630" y="13446"/>
                              </a:cubicBezTo>
                              <a:cubicBezTo>
                                <a:pt x="20630" y="13449"/>
                                <a:pt x="20624" y="13449"/>
                                <a:pt x="20624" y="13453"/>
                              </a:cubicBezTo>
                              <a:cubicBezTo>
                                <a:pt x="20619" y="13460"/>
                                <a:pt x="20613" y="13467"/>
                                <a:pt x="20608" y="13478"/>
                              </a:cubicBezTo>
                              <a:cubicBezTo>
                                <a:pt x="20597" y="13495"/>
                                <a:pt x="20565" y="13527"/>
                                <a:pt x="20511" y="13566"/>
                              </a:cubicBezTo>
                              <a:cubicBezTo>
                                <a:pt x="20467" y="13597"/>
                                <a:pt x="20413" y="13629"/>
                                <a:pt x="20348" y="13664"/>
                              </a:cubicBezTo>
                              <a:cubicBezTo>
                                <a:pt x="20283" y="13696"/>
                                <a:pt x="20218" y="13724"/>
                                <a:pt x="20164" y="13749"/>
                              </a:cubicBezTo>
                              <a:cubicBezTo>
                                <a:pt x="20153" y="13753"/>
                                <a:pt x="20137" y="13760"/>
                                <a:pt x="20120" y="13767"/>
                              </a:cubicBezTo>
                              <a:cubicBezTo>
                                <a:pt x="20104" y="13774"/>
                                <a:pt x="20088" y="13781"/>
                                <a:pt x="20071" y="13788"/>
                              </a:cubicBezTo>
                              <a:cubicBezTo>
                                <a:pt x="20082" y="13777"/>
                                <a:pt x="20088" y="13767"/>
                                <a:pt x="20099" y="13753"/>
                              </a:cubicBezTo>
                              <a:cubicBezTo>
                                <a:pt x="20137" y="13696"/>
                                <a:pt x="20153" y="13629"/>
                                <a:pt x="20158" y="13601"/>
                              </a:cubicBezTo>
                              <a:cubicBezTo>
                                <a:pt x="20164" y="13562"/>
                                <a:pt x="20169" y="13523"/>
                                <a:pt x="20164" y="13488"/>
                              </a:cubicBezTo>
                              <a:cubicBezTo>
                                <a:pt x="20158" y="13428"/>
                                <a:pt x="20147" y="13372"/>
                                <a:pt x="20120" y="13322"/>
                              </a:cubicBezTo>
                              <a:cubicBezTo>
                                <a:pt x="20093" y="13266"/>
                                <a:pt x="20044" y="13210"/>
                                <a:pt x="19985" y="13167"/>
                              </a:cubicBezTo>
                              <a:cubicBezTo>
                                <a:pt x="19958" y="13146"/>
                                <a:pt x="19925" y="13129"/>
                                <a:pt x="19893" y="13114"/>
                              </a:cubicBezTo>
                              <a:cubicBezTo>
                                <a:pt x="19860" y="13097"/>
                                <a:pt x="19828" y="13086"/>
                                <a:pt x="19800" y="13083"/>
                              </a:cubicBezTo>
                              <a:cubicBezTo>
                                <a:pt x="19790" y="13079"/>
                                <a:pt x="19784" y="13079"/>
                                <a:pt x="19779" y="13083"/>
                              </a:cubicBezTo>
                              <a:cubicBezTo>
                                <a:pt x="19773" y="13083"/>
                                <a:pt x="19773" y="13083"/>
                                <a:pt x="19768" y="13083"/>
                              </a:cubicBezTo>
                              <a:cubicBezTo>
                                <a:pt x="19763" y="13086"/>
                                <a:pt x="19763" y="13090"/>
                                <a:pt x="19773" y="13104"/>
                              </a:cubicBezTo>
                              <a:cubicBezTo>
                                <a:pt x="19784" y="13118"/>
                                <a:pt x="19800" y="13143"/>
                                <a:pt x="19817" y="13171"/>
                              </a:cubicBezTo>
                              <a:cubicBezTo>
                                <a:pt x="19838" y="13213"/>
                                <a:pt x="19844" y="13277"/>
                                <a:pt x="19838" y="13344"/>
                              </a:cubicBezTo>
                              <a:cubicBezTo>
                                <a:pt x="19838" y="13368"/>
                                <a:pt x="19833" y="13411"/>
                                <a:pt x="19822" y="13470"/>
                              </a:cubicBezTo>
                              <a:cubicBezTo>
                                <a:pt x="19817" y="13499"/>
                                <a:pt x="19811" y="13534"/>
                                <a:pt x="19806" y="13566"/>
                              </a:cubicBezTo>
                              <a:cubicBezTo>
                                <a:pt x="19773" y="13714"/>
                                <a:pt x="19719" y="13858"/>
                                <a:pt x="19681" y="13953"/>
                              </a:cubicBezTo>
                              <a:cubicBezTo>
                                <a:pt x="19670" y="13975"/>
                                <a:pt x="19660" y="13992"/>
                                <a:pt x="19649" y="14010"/>
                              </a:cubicBezTo>
                              <a:cubicBezTo>
                                <a:pt x="19643" y="14017"/>
                                <a:pt x="19643" y="14020"/>
                                <a:pt x="19649" y="14024"/>
                              </a:cubicBezTo>
                              <a:cubicBezTo>
                                <a:pt x="19616" y="14052"/>
                                <a:pt x="19584" y="14077"/>
                                <a:pt x="19557" y="14105"/>
                              </a:cubicBezTo>
                              <a:cubicBezTo>
                                <a:pt x="19502" y="14158"/>
                                <a:pt x="19459" y="14207"/>
                                <a:pt x="19426" y="14253"/>
                              </a:cubicBezTo>
                              <a:cubicBezTo>
                                <a:pt x="19388" y="14306"/>
                                <a:pt x="19367" y="14362"/>
                                <a:pt x="19356" y="14415"/>
                              </a:cubicBezTo>
                              <a:cubicBezTo>
                                <a:pt x="19351" y="14447"/>
                                <a:pt x="19351" y="14482"/>
                                <a:pt x="19356" y="14525"/>
                              </a:cubicBezTo>
                              <a:cubicBezTo>
                                <a:pt x="19356" y="14539"/>
                                <a:pt x="19361" y="14556"/>
                                <a:pt x="19361" y="14570"/>
                              </a:cubicBezTo>
                              <a:cubicBezTo>
                                <a:pt x="19372" y="14616"/>
                                <a:pt x="19383" y="14655"/>
                                <a:pt x="19394" y="14697"/>
                              </a:cubicBezTo>
                              <a:lnTo>
                                <a:pt x="19394" y="14701"/>
                              </a:lnTo>
                              <a:cubicBezTo>
                                <a:pt x="19394" y="14747"/>
                                <a:pt x="19378" y="14775"/>
                                <a:pt x="19372" y="14785"/>
                              </a:cubicBezTo>
                              <a:cubicBezTo>
                                <a:pt x="19367" y="14785"/>
                                <a:pt x="19356" y="14796"/>
                                <a:pt x="19329" y="14838"/>
                              </a:cubicBezTo>
                              <a:cubicBezTo>
                                <a:pt x="19280" y="14877"/>
                                <a:pt x="19237" y="14958"/>
                                <a:pt x="19199" y="15057"/>
                              </a:cubicBezTo>
                              <a:close/>
                              <a:moveTo>
                                <a:pt x="16505" y="8828"/>
                              </a:moveTo>
                              <a:cubicBezTo>
                                <a:pt x="16489" y="8828"/>
                                <a:pt x="16478" y="8821"/>
                                <a:pt x="16478" y="8810"/>
                              </a:cubicBezTo>
                              <a:cubicBezTo>
                                <a:pt x="16478" y="8799"/>
                                <a:pt x="16489" y="8792"/>
                                <a:pt x="16505" y="8792"/>
                              </a:cubicBezTo>
                              <a:cubicBezTo>
                                <a:pt x="16510" y="8792"/>
                                <a:pt x="16521" y="8796"/>
                                <a:pt x="16527" y="8799"/>
                              </a:cubicBezTo>
                              <a:lnTo>
                                <a:pt x="16532" y="8821"/>
                              </a:lnTo>
                              <a:cubicBezTo>
                                <a:pt x="16527" y="8824"/>
                                <a:pt x="16516" y="8828"/>
                                <a:pt x="16505" y="8828"/>
                              </a:cubicBezTo>
                              <a:close/>
                              <a:moveTo>
                                <a:pt x="16548" y="8880"/>
                              </a:moveTo>
                              <a:cubicBezTo>
                                <a:pt x="16548" y="8884"/>
                                <a:pt x="16548" y="8891"/>
                                <a:pt x="16554" y="8895"/>
                              </a:cubicBezTo>
                              <a:cubicBezTo>
                                <a:pt x="16548" y="8902"/>
                                <a:pt x="16543" y="8905"/>
                                <a:pt x="16532" y="8905"/>
                              </a:cubicBezTo>
                              <a:cubicBezTo>
                                <a:pt x="16516" y="8905"/>
                                <a:pt x="16505" y="8898"/>
                                <a:pt x="16505" y="8887"/>
                              </a:cubicBezTo>
                              <a:cubicBezTo>
                                <a:pt x="16505" y="8877"/>
                                <a:pt x="16516" y="8870"/>
                                <a:pt x="16532" y="8870"/>
                              </a:cubicBezTo>
                              <a:cubicBezTo>
                                <a:pt x="16532" y="8873"/>
                                <a:pt x="16543" y="8877"/>
                                <a:pt x="16548" y="8880"/>
                              </a:cubicBezTo>
                              <a:close/>
                              <a:moveTo>
                                <a:pt x="16483" y="8746"/>
                              </a:moveTo>
                              <a:cubicBezTo>
                                <a:pt x="16467" y="8746"/>
                                <a:pt x="16451" y="8739"/>
                                <a:pt x="16451" y="8725"/>
                              </a:cubicBezTo>
                              <a:cubicBezTo>
                                <a:pt x="16451" y="8715"/>
                                <a:pt x="16462" y="8704"/>
                                <a:pt x="16483" y="8704"/>
                              </a:cubicBezTo>
                              <a:cubicBezTo>
                                <a:pt x="16494" y="8704"/>
                                <a:pt x="16505" y="8708"/>
                                <a:pt x="16510" y="8715"/>
                              </a:cubicBezTo>
                              <a:lnTo>
                                <a:pt x="16516" y="8729"/>
                              </a:lnTo>
                              <a:cubicBezTo>
                                <a:pt x="16505" y="8739"/>
                                <a:pt x="16494" y="8746"/>
                                <a:pt x="16483" y="8746"/>
                              </a:cubicBezTo>
                              <a:close/>
                              <a:moveTo>
                                <a:pt x="16711" y="11644"/>
                              </a:moveTo>
                              <a:cubicBezTo>
                                <a:pt x="16711" y="11637"/>
                                <a:pt x="16705" y="11634"/>
                                <a:pt x="16705" y="11627"/>
                              </a:cubicBezTo>
                              <a:cubicBezTo>
                                <a:pt x="16711" y="11630"/>
                                <a:pt x="16716" y="11634"/>
                                <a:pt x="16722" y="11634"/>
                              </a:cubicBezTo>
                              <a:cubicBezTo>
                                <a:pt x="16733" y="11641"/>
                                <a:pt x="16743" y="11648"/>
                                <a:pt x="16754" y="11655"/>
                              </a:cubicBezTo>
                              <a:cubicBezTo>
                                <a:pt x="16776" y="11673"/>
                                <a:pt x="16792" y="11690"/>
                                <a:pt x="16803" y="11711"/>
                              </a:cubicBezTo>
                              <a:cubicBezTo>
                                <a:pt x="16814" y="11729"/>
                                <a:pt x="16814" y="11747"/>
                                <a:pt x="16814" y="11754"/>
                              </a:cubicBezTo>
                              <a:cubicBezTo>
                                <a:pt x="16814" y="11768"/>
                                <a:pt x="16819" y="11782"/>
                                <a:pt x="16819" y="11799"/>
                              </a:cubicBezTo>
                              <a:cubicBezTo>
                                <a:pt x="16819" y="11817"/>
                                <a:pt x="16819" y="11828"/>
                                <a:pt x="16830" y="11831"/>
                              </a:cubicBezTo>
                              <a:cubicBezTo>
                                <a:pt x="16830" y="11835"/>
                                <a:pt x="16830" y="11838"/>
                                <a:pt x="16830" y="11842"/>
                              </a:cubicBezTo>
                              <a:lnTo>
                                <a:pt x="16830" y="11842"/>
                              </a:lnTo>
                              <a:lnTo>
                                <a:pt x="16830" y="11845"/>
                              </a:lnTo>
                              <a:cubicBezTo>
                                <a:pt x="16830" y="11849"/>
                                <a:pt x="16836" y="11849"/>
                                <a:pt x="16846" y="11849"/>
                              </a:cubicBezTo>
                              <a:cubicBezTo>
                                <a:pt x="16857" y="11849"/>
                                <a:pt x="16890" y="11845"/>
                                <a:pt x="16922" y="11838"/>
                              </a:cubicBezTo>
                              <a:cubicBezTo>
                                <a:pt x="16955" y="11831"/>
                                <a:pt x="16998" y="11817"/>
                                <a:pt x="17041" y="11792"/>
                              </a:cubicBezTo>
                              <a:cubicBezTo>
                                <a:pt x="17085" y="11768"/>
                                <a:pt x="17123" y="11736"/>
                                <a:pt x="17150" y="11701"/>
                              </a:cubicBezTo>
                              <a:cubicBezTo>
                                <a:pt x="17210" y="11630"/>
                                <a:pt x="17237" y="11539"/>
                                <a:pt x="17226" y="11461"/>
                              </a:cubicBezTo>
                              <a:cubicBezTo>
                                <a:pt x="17226" y="11461"/>
                                <a:pt x="17226" y="11461"/>
                                <a:pt x="17226" y="11461"/>
                              </a:cubicBezTo>
                              <a:cubicBezTo>
                                <a:pt x="17231" y="11461"/>
                                <a:pt x="17237" y="11465"/>
                                <a:pt x="17247" y="11465"/>
                              </a:cubicBezTo>
                              <a:cubicBezTo>
                                <a:pt x="17258" y="11468"/>
                                <a:pt x="17269" y="11468"/>
                                <a:pt x="17285" y="11468"/>
                              </a:cubicBezTo>
                              <a:lnTo>
                                <a:pt x="17296" y="11475"/>
                              </a:lnTo>
                              <a:lnTo>
                                <a:pt x="17313" y="11475"/>
                              </a:lnTo>
                              <a:lnTo>
                                <a:pt x="17323" y="11468"/>
                              </a:lnTo>
                              <a:cubicBezTo>
                                <a:pt x="17329" y="11468"/>
                                <a:pt x="17329" y="11468"/>
                                <a:pt x="17334" y="11465"/>
                              </a:cubicBezTo>
                              <a:cubicBezTo>
                                <a:pt x="17340" y="11465"/>
                                <a:pt x="17340" y="11465"/>
                                <a:pt x="17340" y="11465"/>
                              </a:cubicBezTo>
                              <a:cubicBezTo>
                                <a:pt x="17367" y="11465"/>
                                <a:pt x="17388" y="11461"/>
                                <a:pt x="17416" y="11457"/>
                              </a:cubicBezTo>
                              <a:lnTo>
                                <a:pt x="17426" y="11457"/>
                              </a:lnTo>
                              <a:cubicBezTo>
                                <a:pt x="17453" y="11454"/>
                                <a:pt x="17481" y="11450"/>
                                <a:pt x="17508" y="11443"/>
                              </a:cubicBezTo>
                              <a:lnTo>
                                <a:pt x="17513" y="11440"/>
                              </a:lnTo>
                              <a:cubicBezTo>
                                <a:pt x="17529" y="11436"/>
                                <a:pt x="17546" y="11429"/>
                                <a:pt x="17556" y="11422"/>
                              </a:cubicBezTo>
                              <a:cubicBezTo>
                                <a:pt x="17621" y="11489"/>
                                <a:pt x="17676" y="11539"/>
                                <a:pt x="17703" y="11560"/>
                              </a:cubicBezTo>
                              <a:cubicBezTo>
                                <a:pt x="17762" y="11616"/>
                                <a:pt x="17844" y="11680"/>
                                <a:pt x="17903" y="11725"/>
                              </a:cubicBezTo>
                              <a:cubicBezTo>
                                <a:pt x="17936" y="11750"/>
                                <a:pt x="17963" y="11771"/>
                                <a:pt x="17990" y="11785"/>
                              </a:cubicBezTo>
                              <a:cubicBezTo>
                                <a:pt x="17952" y="11792"/>
                                <a:pt x="17914" y="11796"/>
                                <a:pt x="17876" y="11799"/>
                              </a:cubicBezTo>
                              <a:lnTo>
                                <a:pt x="17871" y="11799"/>
                              </a:lnTo>
                              <a:cubicBezTo>
                                <a:pt x="17860" y="11799"/>
                                <a:pt x="17849" y="11803"/>
                                <a:pt x="17838" y="11803"/>
                              </a:cubicBezTo>
                              <a:cubicBezTo>
                                <a:pt x="17784" y="11807"/>
                                <a:pt x="17703" y="11807"/>
                                <a:pt x="17632" y="11782"/>
                              </a:cubicBezTo>
                              <a:cubicBezTo>
                                <a:pt x="17573" y="11764"/>
                                <a:pt x="17529" y="11729"/>
                                <a:pt x="17535" y="11701"/>
                              </a:cubicBezTo>
                              <a:cubicBezTo>
                                <a:pt x="17535" y="11697"/>
                                <a:pt x="17535" y="11694"/>
                                <a:pt x="17535" y="11690"/>
                              </a:cubicBezTo>
                              <a:cubicBezTo>
                                <a:pt x="17540" y="11687"/>
                                <a:pt x="17540" y="11683"/>
                                <a:pt x="17540" y="11680"/>
                              </a:cubicBezTo>
                              <a:cubicBezTo>
                                <a:pt x="17540" y="11680"/>
                                <a:pt x="17535" y="11676"/>
                                <a:pt x="17535" y="11676"/>
                              </a:cubicBezTo>
                              <a:cubicBezTo>
                                <a:pt x="17524" y="11673"/>
                                <a:pt x="17497" y="11683"/>
                                <a:pt x="17481" y="11694"/>
                              </a:cubicBezTo>
                              <a:cubicBezTo>
                                <a:pt x="17453" y="11704"/>
                                <a:pt x="17426" y="11725"/>
                                <a:pt x="17410" y="11743"/>
                              </a:cubicBezTo>
                              <a:cubicBezTo>
                                <a:pt x="17399" y="11757"/>
                                <a:pt x="17383" y="11771"/>
                                <a:pt x="17378" y="11789"/>
                              </a:cubicBezTo>
                              <a:cubicBezTo>
                                <a:pt x="17367" y="11810"/>
                                <a:pt x="17356" y="11838"/>
                                <a:pt x="17356" y="11859"/>
                              </a:cubicBezTo>
                              <a:cubicBezTo>
                                <a:pt x="17356" y="11888"/>
                                <a:pt x="17361" y="11912"/>
                                <a:pt x="17378" y="11937"/>
                              </a:cubicBezTo>
                              <a:cubicBezTo>
                                <a:pt x="17383" y="11944"/>
                                <a:pt x="17388" y="11951"/>
                                <a:pt x="17394" y="11958"/>
                              </a:cubicBezTo>
                              <a:cubicBezTo>
                                <a:pt x="17399" y="11969"/>
                                <a:pt x="17399" y="11979"/>
                                <a:pt x="17405" y="11983"/>
                              </a:cubicBezTo>
                              <a:cubicBezTo>
                                <a:pt x="17394" y="11986"/>
                                <a:pt x="17378" y="11990"/>
                                <a:pt x="17356" y="11997"/>
                              </a:cubicBezTo>
                              <a:lnTo>
                                <a:pt x="17350" y="11997"/>
                              </a:lnTo>
                              <a:cubicBezTo>
                                <a:pt x="17345" y="11997"/>
                                <a:pt x="17340" y="12000"/>
                                <a:pt x="17334" y="12000"/>
                              </a:cubicBezTo>
                              <a:cubicBezTo>
                                <a:pt x="17302" y="12007"/>
                                <a:pt x="17264" y="12022"/>
                                <a:pt x="17226" y="12036"/>
                              </a:cubicBezTo>
                              <a:cubicBezTo>
                                <a:pt x="17199" y="12046"/>
                                <a:pt x="17150" y="12067"/>
                                <a:pt x="17079" y="12099"/>
                              </a:cubicBezTo>
                              <a:lnTo>
                                <a:pt x="16857" y="12205"/>
                              </a:lnTo>
                              <a:cubicBezTo>
                                <a:pt x="16792" y="12237"/>
                                <a:pt x="16722" y="12272"/>
                                <a:pt x="16646" y="12286"/>
                              </a:cubicBezTo>
                              <a:cubicBezTo>
                                <a:pt x="16554" y="12304"/>
                                <a:pt x="16472" y="12297"/>
                                <a:pt x="16429" y="12289"/>
                              </a:cubicBezTo>
                              <a:cubicBezTo>
                                <a:pt x="16418" y="12286"/>
                                <a:pt x="16413" y="12286"/>
                                <a:pt x="16407" y="12289"/>
                              </a:cubicBezTo>
                              <a:cubicBezTo>
                                <a:pt x="16407" y="12293"/>
                                <a:pt x="16413" y="12297"/>
                                <a:pt x="16418" y="12297"/>
                              </a:cubicBezTo>
                              <a:cubicBezTo>
                                <a:pt x="16402" y="12297"/>
                                <a:pt x="16386" y="12293"/>
                                <a:pt x="16386" y="12293"/>
                              </a:cubicBezTo>
                              <a:cubicBezTo>
                                <a:pt x="16380" y="12293"/>
                                <a:pt x="16375" y="12289"/>
                                <a:pt x="16364" y="12282"/>
                              </a:cubicBezTo>
                              <a:cubicBezTo>
                                <a:pt x="16331" y="12251"/>
                                <a:pt x="16299" y="12219"/>
                                <a:pt x="16266" y="12187"/>
                              </a:cubicBezTo>
                              <a:cubicBezTo>
                                <a:pt x="16218" y="12134"/>
                                <a:pt x="16180" y="12089"/>
                                <a:pt x="16153" y="12043"/>
                              </a:cubicBezTo>
                              <a:cubicBezTo>
                                <a:pt x="16120" y="11990"/>
                                <a:pt x="16098" y="11940"/>
                                <a:pt x="16088" y="11891"/>
                              </a:cubicBezTo>
                              <a:cubicBezTo>
                                <a:pt x="16082" y="11859"/>
                                <a:pt x="16088" y="11838"/>
                                <a:pt x="16098" y="11824"/>
                              </a:cubicBezTo>
                              <a:cubicBezTo>
                                <a:pt x="16098" y="11821"/>
                                <a:pt x="16104" y="11821"/>
                                <a:pt x="16104" y="11817"/>
                              </a:cubicBezTo>
                              <a:cubicBezTo>
                                <a:pt x="16120" y="11799"/>
                                <a:pt x="16147" y="11792"/>
                                <a:pt x="16174" y="11796"/>
                              </a:cubicBezTo>
                              <a:cubicBezTo>
                                <a:pt x="16201" y="11799"/>
                                <a:pt x="16223" y="11817"/>
                                <a:pt x="16234" y="11835"/>
                              </a:cubicBezTo>
                              <a:cubicBezTo>
                                <a:pt x="16234" y="11835"/>
                                <a:pt x="16234" y="11838"/>
                                <a:pt x="16234" y="11838"/>
                              </a:cubicBezTo>
                              <a:lnTo>
                                <a:pt x="16234" y="11842"/>
                              </a:lnTo>
                              <a:cubicBezTo>
                                <a:pt x="16239" y="11856"/>
                                <a:pt x="16239" y="11870"/>
                                <a:pt x="16239" y="11891"/>
                              </a:cubicBezTo>
                              <a:cubicBezTo>
                                <a:pt x="16239" y="11898"/>
                                <a:pt x="16239" y="11902"/>
                                <a:pt x="16239" y="11902"/>
                              </a:cubicBezTo>
                              <a:lnTo>
                                <a:pt x="16239" y="11909"/>
                              </a:lnTo>
                              <a:lnTo>
                                <a:pt x="16250" y="11909"/>
                              </a:lnTo>
                              <a:lnTo>
                                <a:pt x="16256" y="11912"/>
                              </a:lnTo>
                              <a:lnTo>
                                <a:pt x="16261" y="11909"/>
                              </a:lnTo>
                              <a:lnTo>
                                <a:pt x="16261" y="11912"/>
                              </a:lnTo>
                              <a:cubicBezTo>
                                <a:pt x="16261" y="11912"/>
                                <a:pt x="16266" y="11912"/>
                                <a:pt x="16266" y="11912"/>
                              </a:cubicBezTo>
                              <a:cubicBezTo>
                                <a:pt x="16272" y="11912"/>
                                <a:pt x="16294" y="11912"/>
                                <a:pt x="16310" y="11912"/>
                              </a:cubicBezTo>
                              <a:cubicBezTo>
                                <a:pt x="16369" y="11909"/>
                                <a:pt x="16424" y="11902"/>
                                <a:pt x="16472" y="11891"/>
                              </a:cubicBezTo>
                              <a:cubicBezTo>
                                <a:pt x="16537" y="11877"/>
                                <a:pt x="16597" y="11849"/>
                                <a:pt x="16635" y="11817"/>
                              </a:cubicBezTo>
                              <a:cubicBezTo>
                                <a:pt x="16662" y="11792"/>
                                <a:pt x="16684" y="11768"/>
                                <a:pt x="16695" y="11740"/>
                              </a:cubicBezTo>
                              <a:cubicBezTo>
                                <a:pt x="16722" y="11708"/>
                                <a:pt x="16722" y="11673"/>
                                <a:pt x="16711" y="11644"/>
                              </a:cubicBezTo>
                              <a:close/>
                              <a:moveTo>
                                <a:pt x="17540" y="9737"/>
                              </a:moveTo>
                              <a:cubicBezTo>
                                <a:pt x="17481" y="9748"/>
                                <a:pt x="17421" y="9772"/>
                                <a:pt x="17378" y="9804"/>
                              </a:cubicBezTo>
                              <a:cubicBezTo>
                                <a:pt x="17334" y="9836"/>
                                <a:pt x="17302" y="9875"/>
                                <a:pt x="17280" y="9920"/>
                              </a:cubicBezTo>
                              <a:cubicBezTo>
                                <a:pt x="17258" y="9963"/>
                                <a:pt x="17258" y="10002"/>
                                <a:pt x="17258" y="10026"/>
                              </a:cubicBezTo>
                              <a:cubicBezTo>
                                <a:pt x="17258" y="10033"/>
                                <a:pt x="17258" y="10037"/>
                                <a:pt x="17264" y="10037"/>
                              </a:cubicBezTo>
                              <a:cubicBezTo>
                                <a:pt x="17269" y="10037"/>
                                <a:pt x="17269" y="10037"/>
                                <a:pt x="17269" y="10033"/>
                              </a:cubicBezTo>
                              <a:cubicBezTo>
                                <a:pt x="17269" y="10037"/>
                                <a:pt x="17269" y="10037"/>
                                <a:pt x="17269" y="10040"/>
                              </a:cubicBezTo>
                              <a:lnTo>
                                <a:pt x="17275" y="10047"/>
                              </a:lnTo>
                              <a:lnTo>
                                <a:pt x="17280" y="10040"/>
                              </a:lnTo>
                              <a:lnTo>
                                <a:pt x="17280" y="10040"/>
                              </a:lnTo>
                              <a:cubicBezTo>
                                <a:pt x="17280" y="10040"/>
                                <a:pt x="17280" y="10040"/>
                                <a:pt x="17280" y="10040"/>
                              </a:cubicBezTo>
                              <a:lnTo>
                                <a:pt x="17291" y="10040"/>
                              </a:lnTo>
                              <a:lnTo>
                                <a:pt x="17291" y="10040"/>
                              </a:lnTo>
                              <a:lnTo>
                                <a:pt x="17291" y="10040"/>
                              </a:lnTo>
                              <a:cubicBezTo>
                                <a:pt x="17291" y="10040"/>
                                <a:pt x="17291" y="10037"/>
                                <a:pt x="17291" y="10033"/>
                              </a:cubicBezTo>
                              <a:cubicBezTo>
                                <a:pt x="17318" y="10005"/>
                                <a:pt x="17350" y="9984"/>
                                <a:pt x="17383" y="9966"/>
                              </a:cubicBezTo>
                              <a:cubicBezTo>
                                <a:pt x="17416" y="9956"/>
                                <a:pt x="17453" y="9945"/>
                                <a:pt x="17491" y="9942"/>
                              </a:cubicBezTo>
                              <a:cubicBezTo>
                                <a:pt x="17556" y="9935"/>
                                <a:pt x="17632" y="9938"/>
                                <a:pt x="17708" y="9949"/>
                              </a:cubicBezTo>
                              <a:cubicBezTo>
                                <a:pt x="17773" y="9959"/>
                                <a:pt x="17844" y="9980"/>
                                <a:pt x="17925" y="10009"/>
                              </a:cubicBezTo>
                              <a:cubicBezTo>
                                <a:pt x="18006" y="10037"/>
                                <a:pt x="18066" y="10065"/>
                                <a:pt x="18115" y="10090"/>
                              </a:cubicBezTo>
                              <a:cubicBezTo>
                                <a:pt x="18223" y="10146"/>
                                <a:pt x="18283" y="10210"/>
                                <a:pt x="18304" y="10238"/>
                              </a:cubicBezTo>
                              <a:lnTo>
                                <a:pt x="18304" y="10241"/>
                              </a:lnTo>
                              <a:cubicBezTo>
                                <a:pt x="18304" y="10245"/>
                                <a:pt x="18310" y="10245"/>
                                <a:pt x="18310" y="10248"/>
                              </a:cubicBezTo>
                              <a:lnTo>
                                <a:pt x="18310" y="10252"/>
                              </a:lnTo>
                              <a:cubicBezTo>
                                <a:pt x="18348" y="10298"/>
                                <a:pt x="18391" y="10361"/>
                                <a:pt x="18429" y="10435"/>
                              </a:cubicBezTo>
                              <a:lnTo>
                                <a:pt x="18440" y="10456"/>
                              </a:lnTo>
                              <a:cubicBezTo>
                                <a:pt x="18462" y="10492"/>
                                <a:pt x="18472" y="10520"/>
                                <a:pt x="18483" y="10534"/>
                              </a:cubicBezTo>
                              <a:cubicBezTo>
                                <a:pt x="18467" y="10537"/>
                                <a:pt x="18451" y="10541"/>
                                <a:pt x="18440" y="10544"/>
                              </a:cubicBezTo>
                              <a:cubicBezTo>
                                <a:pt x="18380" y="10555"/>
                                <a:pt x="18321" y="10569"/>
                                <a:pt x="18261" y="10576"/>
                              </a:cubicBezTo>
                              <a:lnTo>
                                <a:pt x="18256" y="10576"/>
                              </a:lnTo>
                              <a:cubicBezTo>
                                <a:pt x="18250" y="10576"/>
                                <a:pt x="18239" y="10580"/>
                                <a:pt x="18234" y="10580"/>
                              </a:cubicBezTo>
                              <a:cubicBezTo>
                                <a:pt x="18169" y="10587"/>
                                <a:pt x="18104" y="10583"/>
                                <a:pt x="18055" y="10573"/>
                              </a:cubicBezTo>
                              <a:cubicBezTo>
                                <a:pt x="18044" y="10569"/>
                                <a:pt x="18033" y="10569"/>
                                <a:pt x="18033" y="10569"/>
                              </a:cubicBezTo>
                              <a:cubicBezTo>
                                <a:pt x="18028" y="10569"/>
                                <a:pt x="18023" y="10566"/>
                                <a:pt x="18012" y="10566"/>
                              </a:cubicBezTo>
                              <a:cubicBezTo>
                                <a:pt x="18012" y="10566"/>
                                <a:pt x="18006" y="10566"/>
                                <a:pt x="18006" y="10566"/>
                              </a:cubicBezTo>
                              <a:cubicBezTo>
                                <a:pt x="18006" y="10566"/>
                                <a:pt x="18001" y="10566"/>
                                <a:pt x="18001" y="10566"/>
                              </a:cubicBezTo>
                              <a:lnTo>
                                <a:pt x="17985" y="10562"/>
                              </a:lnTo>
                              <a:lnTo>
                                <a:pt x="17990" y="10569"/>
                              </a:lnTo>
                              <a:cubicBezTo>
                                <a:pt x="17995" y="10576"/>
                                <a:pt x="18001" y="10587"/>
                                <a:pt x="18006" y="10597"/>
                              </a:cubicBezTo>
                              <a:cubicBezTo>
                                <a:pt x="18006" y="10601"/>
                                <a:pt x="18006" y="10604"/>
                                <a:pt x="18023" y="10625"/>
                              </a:cubicBezTo>
                              <a:cubicBezTo>
                                <a:pt x="18033" y="10640"/>
                                <a:pt x="18066" y="10671"/>
                                <a:pt x="18115" y="10700"/>
                              </a:cubicBezTo>
                              <a:cubicBezTo>
                                <a:pt x="18158" y="10724"/>
                                <a:pt x="18212" y="10745"/>
                                <a:pt x="18266" y="10759"/>
                              </a:cubicBezTo>
                              <a:cubicBezTo>
                                <a:pt x="18315" y="10774"/>
                                <a:pt x="18359" y="10777"/>
                                <a:pt x="18380" y="10777"/>
                              </a:cubicBezTo>
                              <a:cubicBezTo>
                                <a:pt x="18418" y="10781"/>
                                <a:pt x="18467" y="10781"/>
                                <a:pt x="18505" y="10774"/>
                              </a:cubicBezTo>
                              <a:cubicBezTo>
                                <a:pt x="18516" y="10774"/>
                                <a:pt x="18527" y="10770"/>
                                <a:pt x="18532" y="10770"/>
                              </a:cubicBezTo>
                              <a:cubicBezTo>
                                <a:pt x="18543" y="10770"/>
                                <a:pt x="18554" y="10770"/>
                                <a:pt x="18565" y="10770"/>
                              </a:cubicBezTo>
                              <a:lnTo>
                                <a:pt x="18131" y="10996"/>
                              </a:lnTo>
                              <a:lnTo>
                                <a:pt x="18126" y="10999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6" y="11006"/>
                              </a:lnTo>
                              <a:lnTo>
                                <a:pt x="18142" y="11006"/>
                              </a:lnTo>
                              <a:cubicBezTo>
                                <a:pt x="18147" y="11010"/>
                                <a:pt x="18158" y="11010"/>
                                <a:pt x="18169" y="11013"/>
                              </a:cubicBezTo>
                              <a:lnTo>
                                <a:pt x="18174" y="11013"/>
                              </a:lnTo>
                              <a:lnTo>
                                <a:pt x="18174" y="11013"/>
                              </a:lnTo>
                              <a:cubicBezTo>
                                <a:pt x="18180" y="11013"/>
                                <a:pt x="18180" y="11013"/>
                                <a:pt x="18185" y="11017"/>
                              </a:cubicBezTo>
                              <a:cubicBezTo>
                                <a:pt x="18207" y="11020"/>
                                <a:pt x="18234" y="11027"/>
                                <a:pt x="18261" y="11031"/>
                              </a:cubicBezTo>
                              <a:cubicBezTo>
                                <a:pt x="18315" y="11038"/>
                                <a:pt x="18391" y="11041"/>
                                <a:pt x="18467" y="11045"/>
                              </a:cubicBezTo>
                              <a:cubicBezTo>
                                <a:pt x="18505" y="11045"/>
                                <a:pt x="18548" y="11045"/>
                                <a:pt x="18592" y="11045"/>
                              </a:cubicBezTo>
                              <a:cubicBezTo>
                                <a:pt x="18575" y="11049"/>
                                <a:pt x="18559" y="11059"/>
                                <a:pt x="18543" y="11066"/>
                              </a:cubicBezTo>
                              <a:cubicBezTo>
                                <a:pt x="18527" y="11073"/>
                                <a:pt x="18505" y="11084"/>
                                <a:pt x="18489" y="11098"/>
                              </a:cubicBezTo>
                              <a:cubicBezTo>
                                <a:pt x="18445" y="11123"/>
                                <a:pt x="18413" y="11154"/>
                                <a:pt x="18391" y="11183"/>
                              </a:cubicBezTo>
                              <a:cubicBezTo>
                                <a:pt x="18369" y="11214"/>
                                <a:pt x="18369" y="11242"/>
                                <a:pt x="18369" y="11253"/>
                              </a:cubicBezTo>
                              <a:cubicBezTo>
                                <a:pt x="18369" y="11278"/>
                                <a:pt x="18386" y="11309"/>
                                <a:pt x="18407" y="11327"/>
                              </a:cubicBezTo>
                              <a:cubicBezTo>
                                <a:pt x="18418" y="11338"/>
                                <a:pt x="18429" y="11341"/>
                                <a:pt x="18440" y="11345"/>
                              </a:cubicBezTo>
                              <a:cubicBezTo>
                                <a:pt x="18456" y="11359"/>
                                <a:pt x="18467" y="11366"/>
                                <a:pt x="18467" y="11366"/>
                              </a:cubicBezTo>
                              <a:lnTo>
                                <a:pt x="18472" y="11369"/>
                              </a:lnTo>
                              <a:lnTo>
                                <a:pt x="18478" y="11362"/>
                              </a:lnTo>
                              <a:cubicBezTo>
                                <a:pt x="18478" y="11359"/>
                                <a:pt x="18483" y="11355"/>
                                <a:pt x="18483" y="11352"/>
                              </a:cubicBezTo>
                              <a:lnTo>
                                <a:pt x="18494" y="11345"/>
                              </a:lnTo>
                              <a:cubicBezTo>
                                <a:pt x="18500" y="11341"/>
                                <a:pt x="18505" y="11338"/>
                                <a:pt x="18510" y="11334"/>
                              </a:cubicBezTo>
                              <a:lnTo>
                                <a:pt x="18510" y="11334"/>
                              </a:lnTo>
                              <a:lnTo>
                                <a:pt x="18516" y="11331"/>
                              </a:lnTo>
                              <a:cubicBezTo>
                                <a:pt x="18538" y="11316"/>
                                <a:pt x="18559" y="11306"/>
                                <a:pt x="18581" y="11295"/>
                              </a:cubicBezTo>
                              <a:cubicBezTo>
                                <a:pt x="18630" y="11271"/>
                                <a:pt x="18684" y="11249"/>
                                <a:pt x="18743" y="11228"/>
                              </a:cubicBezTo>
                              <a:cubicBezTo>
                                <a:pt x="18743" y="11228"/>
                                <a:pt x="18743" y="11228"/>
                                <a:pt x="18743" y="11228"/>
                              </a:cubicBezTo>
                              <a:cubicBezTo>
                                <a:pt x="18743" y="11257"/>
                                <a:pt x="18749" y="11295"/>
                                <a:pt x="18771" y="11348"/>
                              </a:cubicBezTo>
                              <a:cubicBezTo>
                                <a:pt x="18776" y="11369"/>
                                <a:pt x="18781" y="11391"/>
                                <a:pt x="18787" y="11412"/>
                              </a:cubicBezTo>
                              <a:cubicBezTo>
                                <a:pt x="18798" y="11454"/>
                                <a:pt x="18814" y="11496"/>
                                <a:pt x="18830" y="11542"/>
                              </a:cubicBezTo>
                              <a:cubicBezTo>
                                <a:pt x="18819" y="11535"/>
                                <a:pt x="18798" y="11524"/>
                                <a:pt x="18771" y="11517"/>
                              </a:cubicBezTo>
                              <a:cubicBezTo>
                                <a:pt x="18733" y="11507"/>
                                <a:pt x="18673" y="11503"/>
                                <a:pt x="18624" y="11507"/>
                              </a:cubicBezTo>
                              <a:cubicBezTo>
                                <a:pt x="18603" y="11510"/>
                                <a:pt x="18565" y="11514"/>
                                <a:pt x="18521" y="11532"/>
                              </a:cubicBezTo>
                              <a:cubicBezTo>
                                <a:pt x="18510" y="11535"/>
                                <a:pt x="18494" y="11542"/>
                                <a:pt x="18478" y="11549"/>
                              </a:cubicBezTo>
                              <a:cubicBezTo>
                                <a:pt x="18445" y="11517"/>
                                <a:pt x="18375" y="11457"/>
                                <a:pt x="18299" y="11398"/>
                              </a:cubicBezTo>
                              <a:cubicBezTo>
                                <a:pt x="18277" y="11376"/>
                                <a:pt x="18250" y="11359"/>
                                <a:pt x="18229" y="11338"/>
                              </a:cubicBezTo>
                              <a:cubicBezTo>
                                <a:pt x="18212" y="11324"/>
                                <a:pt x="18196" y="11309"/>
                                <a:pt x="18169" y="11288"/>
                              </a:cubicBezTo>
                              <a:cubicBezTo>
                                <a:pt x="18098" y="11228"/>
                                <a:pt x="17985" y="11137"/>
                                <a:pt x="17882" y="11041"/>
                              </a:cubicBezTo>
                              <a:cubicBezTo>
                                <a:pt x="17903" y="11024"/>
                                <a:pt x="17920" y="10999"/>
                                <a:pt x="17925" y="10964"/>
                              </a:cubicBezTo>
                              <a:cubicBezTo>
                                <a:pt x="17930" y="10950"/>
                                <a:pt x="17930" y="10936"/>
                                <a:pt x="17930" y="10922"/>
                              </a:cubicBezTo>
                              <a:cubicBezTo>
                                <a:pt x="17930" y="10918"/>
                                <a:pt x="17930" y="10911"/>
                                <a:pt x="17930" y="10908"/>
                              </a:cubicBezTo>
                              <a:cubicBezTo>
                                <a:pt x="17930" y="10897"/>
                                <a:pt x="17930" y="10886"/>
                                <a:pt x="17930" y="10886"/>
                              </a:cubicBezTo>
                              <a:lnTo>
                                <a:pt x="17930" y="10886"/>
                              </a:lnTo>
                              <a:cubicBezTo>
                                <a:pt x="17898" y="10837"/>
                                <a:pt x="17855" y="10788"/>
                                <a:pt x="17806" y="10735"/>
                              </a:cubicBezTo>
                              <a:cubicBezTo>
                                <a:pt x="17795" y="10724"/>
                                <a:pt x="17790" y="10714"/>
                                <a:pt x="17779" y="10703"/>
                              </a:cubicBezTo>
                              <a:cubicBezTo>
                                <a:pt x="17670" y="10587"/>
                                <a:pt x="17573" y="10506"/>
                                <a:pt x="17481" y="10453"/>
                              </a:cubicBezTo>
                              <a:cubicBezTo>
                                <a:pt x="17453" y="10439"/>
                                <a:pt x="17416" y="10421"/>
                                <a:pt x="17372" y="10403"/>
                              </a:cubicBezTo>
                              <a:cubicBezTo>
                                <a:pt x="17361" y="10396"/>
                                <a:pt x="17345" y="10389"/>
                                <a:pt x="17334" y="10382"/>
                              </a:cubicBezTo>
                              <a:cubicBezTo>
                                <a:pt x="17334" y="10372"/>
                                <a:pt x="17313" y="10347"/>
                                <a:pt x="17237" y="10248"/>
                              </a:cubicBezTo>
                              <a:cubicBezTo>
                                <a:pt x="17204" y="10210"/>
                                <a:pt x="17172" y="10167"/>
                                <a:pt x="17144" y="10128"/>
                              </a:cubicBezTo>
                              <a:lnTo>
                                <a:pt x="17144" y="10125"/>
                              </a:lnTo>
                              <a:cubicBezTo>
                                <a:pt x="17101" y="10068"/>
                                <a:pt x="17020" y="9956"/>
                                <a:pt x="16944" y="9829"/>
                              </a:cubicBezTo>
                              <a:cubicBezTo>
                                <a:pt x="16906" y="9765"/>
                                <a:pt x="16873" y="9695"/>
                                <a:pt x="16846" y="9631"/>
                              </a:cubicBezTo>
                              <a:cubicBezTo>
                                <a:pt x="16819" y="9564"/>
                                <a:pt x="16798" y="9504"/>
                                <a:pt x="16787" y="9462"/>
                              </a:cubicBezTo>
                              <a:cubicBezTo>
                                <a:pt x="16781" y="9452"/>
                                <a:pt x="16781" y="9448"/>
                                <a:pt x="16776" y="9448"/>
                              </a:cubicBezTo>
                              <a:cubicBezTo>
                                <a:pt x="16765" y="9448"/>
                                <a:pt x="16765" y="9448"/>
                                <a:pt x="16781" y="9515"/>
                              </a:cubicBezTo>
                              <a:cubicBezTo>
                                <a:pt x="16781" y="9515"/>
                                <a:pt x="16781" y="9515"/>
                                <a:pt x="16781" y="9515"/>
                              </a:cubicBezTo>
                              <a:cubicBezTo>
                                <a:pt x="16754" y="9448"/>
                                <a:pt x="16765" y="9430"/>
                                <a:pt x="16765" y="9427"/>
                              </a:cubicBezTo>
                              <a:cubicBezTo>
                                <a:pt x="16770" y="9423"/>
                                <a:pt x="16776" y="9420"/>
                                <a:pt x="16781" y="9416"/>
                              </a:cubicBezTo>
                              <a:cubicBezTo>
                                <a:pt x="16830" y="9420"/>
                                <a:pt x="16873" y="9423"/>
                                <a:pt x="16917" y="9427"/>
                              </a:cubicBezTo>
                              <a:cubicBezTo>
                                <a:pt x="16949" y="9430"/>
                                <a:pt x="16982" y="9437"/>
                                <a:pt x="17014" y="9444"/>
                              </a:cubicBezTo>
                              <a:cubicBezTo>
                                <a:pt x="17123" y="9473"/>
                                <a:pt x="17247" y="9515"/>
                                <a:pt x="17307" y="9543"/>
                              </a:cubicBezTo>
                              <a:cubicBezTo>
                                <a:pt x="17313" y="9547"/>
                                <a:pt x="17318" y="9547"/>
                                <a:pt x="17318" y="9547"/>
                              </a:cubicBezTo>
                              <a:cubicBezTo>
                                <a:pt x="17340" y="9557"/>
                                <a:pt x="17367" y="9568"/>
                                <a:pt x="17399" y="9586"/>
                              </a:cubicBezTo>
                              <a:cubicBezTo>
                                <a:pt x="17481" y="9635"/>
                                <a:pt x="17551" y="9670"/>
                                <a:pt x="17594" y="9691"/>
                              </a:cubicBezTo>
                              <a:cubicBezTo>
                                <a:pt x="17605" y="9695"/>
                                <a:pt x="17611" y="9698"/>
                                <a:pt x="17616" y="9702"/>
                              </a:cubicBezTo>
                              <a:cubicBezTo>
                                <a:pt x="17627" y="9705"/>
                                <a:pt x="17638" y="9712"/>
                                <a:pt x="17643" y="9716"/>
                              </a:cubicBezTo>
                              <a:cubicBezTo>
                                <a:pt x="17643" y="9716"/>
                                <a:pt x="17643" y="9716"/>
                                <a:pt x="17643" y="9716"/>
                              </a:cubicBezTo>
                              <a:lnTo>
                                <a:pt x="17643" y="9716"/>
                              </a:lnTo>
                              <a:cubicBezTo>
                                <a:pt x="17649" y="9727"/>
                                <a:pt x="17600" y="9727"/>
                                <a:pt x="17540" y="9737"/>
                              </a:cubicBezTo>
                              <a:close/>
                              <a:moveTo>
                                <a:pt x="18857" y="11553"/>
                              </a:moveTo>
                              <a:cubicBezTo>
                                <a:pt x="18857" y="11553"/>
                                <a:pt x="18857" y="11553"/>
                                <a:pt x="18857" y="11553"/>
                              </a:cubicBezTo>
                              <a:lnTo>
                                <a:pt x="18857" y="11553"/>
                              </a:lnTo>
                              <a:cubicBezTo>
                                <a:pt x="18857" y="11549"/>
                                <a:pt x="18857" y="11549"/>
                                <a:pt x="18857" y="11553"/>
                              </a:cubicBezTo>
                              <a:cubicBezTo>
                                <a:pt x="18868" y="11567"/>
                                <a:pt x="18874" y="11581"/>
                                <a:pt x="18879" y="11595"/>
                              </a:cubicBezTo>
                              <a:cubicBezTo>
                                <a:pt x="18906" y="11655"/>
                                <a:pt x="18928" y="11697"/>
                                <a:pt x="18939" y="11715"/>
                              </a:cubicBezTo>
                              <a:cubicBezTo>
                                <a:pt x="18966" y="11764"/>
                                <a:pt x="19004" y="11821"/>
                                <a:pt x="19036" y="11859"/>
                              </a:cubicBezTo>
                              <a:cubicBezTo>
                                <a:pt x="19031" y="11859"/>
                                <a:pt x="19031" y="11859"/>
                                <a:pt x="19025" y="11856"/>
                              </a:cubicBezTo>
                              <a:cubicBezTo>
                                <a:pt x="19014" y="11849"/>
                                <a:pt x="18998" y="11845"/>
                                <a:pt x="18987" y="11842"/>
                              </a:cubicBezTo>
                              <a:cubicBezTo>
                                <a:pt x="18982" y="11842"/>
                                <a:pt x="18977" y="11838"/>
                                <a:pt x="18971" y="11835"/>
                              </a:cubicBezTo>
                              <a:cubicBezTo>
                                <a:pt x="18955" y="11828"/>
                                <a:pt x="18928" y="11817"/>
                                <a:pt x="18906" y="11803"/>
                              </a:cubicBezTo>
                              <a:cubicBezTo>
                                <a:pt x="18863" y="11782"/>
                                <a:pt x="18836" y="11761"/>
                                <a:pt x="18825" y="11732"/>
                              </a:cubicBezTo>
                              <a:cubicBezTo>
                                <a:pt x="18809" y="11701"/>
                                <a:pt x="18814" y="11665"/>
                                <a:pt x="18825" y="11637"/>
                              </a:cubicBezTo>
                              <a:cubicBezTo>
                                <a:pt x="18830" y="11613"/>
                                <a:pt x="18841" y="11584"/>
                                <a:pt x="18857" y="11556"/>
                              </a:cubicBezTo>
                              <a:cubicBezTo>
                                <a:pt x="18857" y="11560"/>
                                <a:pt x="18857" y="11556"/>
                                <a:pt x="18857" y="11553"/>
                              </a:cubicBezTo>
                              <a:close/>
                              <a:moveTo>
                                <a:pt x="20944" y="13619"/>
                              </a:moveTo>
                              <a:cubicBezTo>
                                <a:pt x="20955" y="13626"/>
                                <a:pt x="20977" y="13643"/>
                                <a:pt x="21004" y="13661"/>
                              </a:cubicBezTo>
                              <a:cubicBezTo>
                                <a:pt x="20987" y="13664"/>
                                <a:pt x="20966" y="13671"/>
                                <a:pt x="20950" y="13675"/>
                              </a:cubicBezTo>
                              <a:cubicBezTo>
                                <a:pt x="20950" y="13657"/>
                                <a:pt x="20944" y="13640"/>
                                <a:pt x="20944" y="13626"/>
                              </a:cubicBezTo>
                              <a:cubicBezTo>
                                <a:pt x="20944" y="13626"/>
                                <a:pt x="20944" y="13622"/>
                                <a:pt x="20944" y="13619"/>
                              </a:cubicBezTo>
                              <a:close/>
                              <a:moveTo>
                                <a:pt x="21031" y="10707"/>
                              </a:moveTo>
                              <a:cubicBezTo>
                                <a:pt x="21107" y="10738"/>
                                <a:pt x="21204" y="10774"/>
                                <a:pt x="21237" y="10781"/>
                              </a:cubicBezTo>
                              <a:cubicBezTo>
                                <a:pt x="21231" y="10795"/>
                                <a:pt x="21204" y="10841"/>
                                <a:pt x="21172" y="10900"/>
                              </a:cubicBezTo>
                              <a:lnTo>
                                <a:pt x="21172" y="10904"/>
                              </a:lnTo>
                              <a:cubicBezTo>
                                <a:pt x="21166" y="10908"/>
                                <a:pt x="21166" y="10915"/>
                                <a:pt x="21161" y="10918"/>
                              </a:cubicBezTo>
                              <a:cubicBezTo>
                                <a:pt x="21150" y="10939"/>
                                <a:pt x="21080" y="11056"/>
                                <a:pt x="21020" y="11190"/>
                              </a:cubicBezTo>
                              <a:cubicBezTo>
                                <a:pt x="21009" y="11211"/>
                                <a:pt x="21004" y="11232"/>
                                <a:pt x="20993" y="11253"/>
                              </a:cubicBezTo>
                              <a:cubicBezTo>
                                <a:pt x="20971" y="11306"/>
                                <a:pt x="20950" y="11362"/>
                                <a:pt x="20933" y="11415"/>
                              </a:cubicBezTo>
                              <a:cubicBezTo>
                                <a:pt x="20928" y="11362"/>
                                <a:pt x="20917" y="11228"/>
                                <a:pt x="20890" y="11084"/>
                              </a:cubicBezTo>
                              <a:cubicBezTo>
                                <a:pt x="20863" y="10932"/>
                                <a:pt x="20825" y="10784"/>
                                <a:pt x="20798" y="10700"/>
                              </a:cubicBezTo>
                              <a:lnTo>
                                <a:pt x="20787" y="10647"/>
                              </a:lnTo>
                              <a:cubicBezTo>
                                <a:pt x="20819" y="10647"/>
                                <a:pt x="20922" y="10671"/>
                                <a:pt x="21031" y="10707"/>
                              </a:cubicBezTo>
                              <a:close/>
                              <a:moveTo>
                                <a:pt x="20787" y="14472"/>
                              </a:moveTo>
                              <a:lnTo>
                                <a:pt x="20803" y="14458"/>
                              </a:lnTo>
                              <a:cubicBezTo>
                                <a:pt x="20814" y="14447"/>
                                <a:pt x="20825" y="14440"/>
                                <a:pt x="20836" y="14429"/>
                              </a:cubicBezTo>
                              <a:lnTo>
                                <a:pt x="20836" y="14436"/>
                              </a:lnTo>
                              <a:cubicBezTo>
                                <a:pt x="20857" y="14518"/>
                                <a:pt x="20885" y="14588"/>
                                <a:pt x="20906" y="14651"/>
                              </a:cubicBezTo>
                              <a:lnTo>
                                <a:pt x="20922" y="14701"/>
                              </a:lnTo>
                              <a:cubicBezTo>
                                <a:pt x="20928" y="14708"/>
                                <a:pt x="20928" y="14718"/>
                                <a:pt x="20933" y="14726"/>
                              </a:cubicBezTo>
                              <a:cubicBezTo>
                                <a:pt x="20792" y="14736"/>
                                <a:pt x="20651" y="14761"/>
                                <a:pt x="20527" y="14793"/>
                              </a:cubicBezTo>
                              <a:cubicBezTo>
                                <a:pt x="20397" y="14828"/>
                                <a:pt x="20305" y="14863"/>
                                <a:pt x="20245" y="14891"/>
                              </a:cubicBezTo>
                              <a:cubicBezTo>
                                <a:pt x="20218" y="14884"/>
                                <a:pt x="20164" y="14874"/>
                                <a:pt x="20082" y="14877"/>
                              </a:cubicBezTo>
                              <a:cubicBezTo>
                                <a:pt x="20050" y="14877"/>
                                <a:pt x="20017" y="14877"/>
                                <a:pt x="19990" y="14881"/>
                              </a:cubicBezTo>
                              <a:cubicBezTo>
                                <a:pt x="19952" y="14884"/>
                                <a:pt x="19909" y="14891"/>
                                <a:pt x="19871" y="14902"/>
                              </a:cubicBezTo>
                              <a:cubicBezTo>
                                <a:pt x="19833" y="14912"/>
                                <a:pt x="19779" y="14937"/>
                                <a:pt x="19730" y="14965"/>
                              </a:cubicBezTo>
                              <a:cubicBezTo>
                                <a:pt x="19670" y="15000"/>
                                <a:pt x="19611" y="15039"/>
                                <a:pt x="19557" y="15078"/>
                              </a:cubicBezTo>
                              <a:cubicBezTo>
                                <a:pt x="19502" y="15117"/>
                                <a:pt x="19448" y="15159"/>
                                <a:pt x="19399" y="15201"/>
                              </a:cubicBezTo>
                              <a:cubicBezTo>
                                <a:pt x="19383" y="15212"/>
                                <a:pt x="19361" y="15226"/>
                                <a:pt x="19345" y="15244"/>
                              </a:cubicBezTo>
                              <a:cubicBezTo>
                                <a:pt x="19345" y="15244"/>
                                <a:pt x="19345" y="15247"/>
                                <a:pt x="19340" y="15247"/>
                              </a:cubicBezTo>
                              <a:cubicBezTo>
                                <a:pt x="19351" y="15216"/>
                                <a:pt x="19367" y="15177"/>
                                <a:pt x="19388" y="15134"/>
                              </a:cubicBezTo>
                              <a:cubicBezTo>
                                <a:pt x="19416" y="15078"/>
                                <a:pt x="19448" y="15025"/>
                                <a:pt x="19486" y="14983"/>
                              </a:cubicBezTo>
                              <a:cubicBezTo>
                                <a:pt x="19513" y="14951"/>
                                <a:pt x="19540" y="14923"/>
                                <a:pt x="19578" y="14895"/>
                              </a:cubicBezTo>
                              <a:cubicBezTo>
                                <a:pt x="19600" y="14877"/>
                                <a:pt x="19616" y="14867"/>
                                <a:pt x="19638" y="14852"/>
                              </a:cubicBezTo>
                              <a:cubicBezTo>
                                <a:pt x="19654" y="14842"/>
                                <a:pt x="19676" y="14831"/>
                                <a:pt x="19697" y="14821"/>
                              </a:cubicBezTo>
                              <a:cubicBezTo>
                                <a:pt x="19730" y="14803"/>
                                <a:pt x="19757" y="14796"/>
                                <a:pt x="19768" y="14793"/>
                              </a:cubicBezTo>
                              <a:lnTo>
                                <a:pt x="19773" y="14793"/>
                              </a:lnTo>
                              <a:cubicBezTo>
                                <a:pt x="19784" y="14793"/>
                                <a:pt x="19800" y="14793"/>
                                <a:pt x="19811" y="14793"/>
                              </a:cubicBezTo>
                              <a:cubicBezTo>
                                <a:pt x="19947" y="14800"/>
                                <a:pt x="20082" y="14785"/>
                                <a:pt x="20212" y="14750"/>
                              </a:cubicBezTo>
                              <a:cubicBezTo>
                                <a:pt x="20256" y="14740"/>
                                <a:pt x="20294" y="14729"/>
                                <a:pt x="20332" y="14718"/>
                              </a:cubicBezTo>
                              <a:cubicBezTo>
                                <a:pt x="20424" y="14690"/>
                                <a:pt x="20511" y="14651"/>
                                <a:pt x="20586" y="14609"/>
                              </a:cubicBezTo>
                              <a:cubicBezTo>
                                <a:pt x="20662" y="14570"/>
                                <a:pt x="20727" y="14525"/>
                                <a:pt x="20787" y="14472"/>
                              </a:cubicBezTo>
                              <a:close/>
                              <a:moveTo>
                                <a:pt x="20700" y="13745"/>
                              </a:moveTo>
                              <a:cubicBezTo>
                                <a:pt x="20657" y="13756"/>
                                <a:pt x="20613" y="13767"/>
                                <a:pt x="20576" y="13781"/>
                              </a:cubicBezTo>
                              <a:cubicBezTo>
                                <a:pt x="20576" y="13777"/>
                                <a:pt x="20581" y="13777"/>
                                <a:pt x="20581" y="13774"/>
                              </a:cubicBezTo>
                              <a:cubicBezTo>
                                <a:pt x="20597" y="13756"/>
                                <a:pt x="20613" y="13731"/>
                                <a:pt x="20624" y="13703"/>
                              </a:cubicBezTo>
                              <a:cubicBezTo>
                                <a:pt x="20635" y="13682"/>
                                <a:pt x="20651" y="13629"/>
                                <a:pt x="20662" y="13573"/>
                              </a:cubicBezTo>
                              <a:cubicBezTo>
                                <a:pt x="20668" y="13530"/>
                                <a:pt x="20662" y="13485"/>
                                <a:pt x="20641" y="13428"/>
                              </a:cubicBezTo>
                              <a:cubicBezTo>
                                <a:pt x="20657" y="13435"/>
                                <a:pt x="20662" y="13442"/>
                                <a:pt x="20668" y="13442"/>
                              </a:cubicBezTo>
                              <a:cubicBezTo>
                                <a:pt x="20668" y="13513"/>
                                <a:pt x="20679" y="13587"/>
                                <a:pt x="20689" y="13661"/>
                              </a:cubicBezTo>
                              <a:cubicBezTo>
                                <a:pt x="20695" y="13689"/>
                                <a:pt x="20695" y="13717"/>
                                <a:pt x="20700" y="13745"/>
                              </a:cubicBezTo>
                              <a:close/>
                              <a:moveTo>
                                <a:pt x="20592" y="10717"/>
                              </a:moveTo>
                              <a:cubicBezTo>
                                <a:pt x="20597" y="10774"/>
                                <a:pt x="20608" y="10848"/>
                                <a:pt x="20619" y="10929"/>
                              </a:cubicBezTo>
                              <a:cubicBezTo>
                                <a:pt x="20630" y="11006"/>
                                <a:pt x="20641" y="11098"/>
                                <a:pt x="20646" y="11193"/>
                              </a:cubicBezTo>
                              <a:cubicBezTo>
                                <a:pt x="20657" y="11306"/>
                                <a:pt x="20662" y="11391"/>
                                <a:pt x="20662" y="11408"/>
                              </a:cubicBezTo>
                              <a:lnTo>
                                <a:pt x="20662" y="11426"/>
                              </a:lnTo>
                              <a:cubicBezTo>
                                <a:pt x="20651" y="11415"/>
                                <a:pt x="20641" y="11408"/>
                                <a:pt x="20630" y="11398"/>
                              </a:cubicBezTo>
                              <a:cubicBezTo>
                                <a:pt x="20619" y="11387"/>
                                <a:pt x="20603" y="11376"/>
                                <a:pt x="20586" y="11362"/>
                              </a:cubicBezTo>
                              <a:cubicBezTo>
                                <a:pt x="20576" y="11355"/>
                                <a:pt x="20565" y="11348"/>
                                <a:pt x="20554" y="11341"/>
                              </a:cubicBezTo>
                              <a:cubicBezTo>
                                <a:pt x="20532" y="11324"/>
                                <a:pt x="20505" y="11302"/>
                                <a:pt x="20489" y="11278"/>
                              </a:cubicBezTo>
                              <a:cubicBezTo>
                                <a:pt x="20483" y="11274"/>
                                <a:pt x="20483" y="11267"/>
                                <a:pt x="20478" y="11260"/>
                              </a:cubicBezTo>
                              <a:cubicBezTo>
                                <a:pt x="20473" y="11257"/>
                                <a:pt x="20473" y="11249"/>
                                <a:pt x="20473" y="11246"/>
                              </a:cubicBezTo>
                              <a:lnTo>
                                <a:pt x="20473" y="11242"/>
                              </a:lnTo>
                              <a:cubicBezTo>
                                <a:pt x="20473" y="11239"/>
                                <a:pt x="20473" y="11239"/>
                                <a:pt x="20473" y="11235"/>
                              </a:cubicBezTo>
                              <a:cubicBezTo>
                                <a:pt x="20473" y="11232"/>
                                <a:pt x="20473" y="11228"/>
                                <a:pt x="20467" y="11221"/>
                              </a:cubicBezTo>
                              <a:cubicBezTo>
                                <a:pt x="20462" y="11214"/>
                                <a:pt x="20456" y="11211"/>
                                <a:pt x="20451" y="11207"/>
                              </a:cubicBezTo>
                              <a:cubicBezTo>
                                <a:pt x="20445" y="11204"/>
                                <a:pt x="20435" y="11200"/>
                                <a:pt x="20424" y="11200"/>
                              </a:cubicBezTo>
                              <a:lnTo>
                                <a:pt x="20424" y="11200"/>
                              </a:lnTo>
                              <a:cubicBezTo>
                                <a:pt x="20408" y="11200"/>
                                <a:pt x="20397" y="11204"/>
                                <a:pt x="20391" y="11207"/>
                              </a:cubicBezTo>
                              <a:cubicBezTo>
                                <a:pt x="20391" y="11207"/>
                                <a:pt x="20386" y="11211"/>
                                <a:pt x="20386" y="11211"/>
                              </a:cubicBezTo>
                              <a:cubicBezTo>
                                <a:pt x="20380" y="11214"/>
                                <a:pt x="20375" y="11214"/>
                                <a:pt x="20370" y="11218"/>
                              </a:cubicBezTo>
                              <a:cubicBezTo>
                                <a:pt x="20353" y="11225"/>
                                <a:pt x="20342" y="11232"/>
                                <a:pt x="20332" y="11235"/>
                              </a:cubicBezTo>
                              <a:cubicBezTo>
                                <a:pt x="20310" y="11249"/>
                                <a:pt x="20294" y="11264"/>
                                <a:pt x="20288" y="11267"/>
                              </a:cubicBezTo>
                              <a:cubicBezTo>
                                <a:pt x="20272" y="11285"/>
                                <a:pt x="20256" y="11302"/>
                                <a:pt x="20245" y="11320"/>
                              </a:cubicBezTo>
                              <a:cubicBezTo>
                                <a:pt x="20234" y="11338"/>
                                <a:pt x="20229" y="11359"/>
                                <a:pt x="20229" y="11376"/>
                              </a:cubicBezTo>
                              <a:cubicBezTo>
                                <a:pt x="20229" y="11380"/>
                                <a:pt x="20229" y="11387"/>
                                <a:pt x="20229" y="11391"/>
                              </a:cubicBezTo>
                              <a:cubicBezTo>
                                <a:pt x="20229" y="11394"/>
                                <a:pt x="20229" y="11398"/>
                                <a:pt x="20229" y="11401"/>
                              </a:cubicBezTo>
                              <a:cubicBezTo>
                                <a:pt x="20207" y="11398"/>
                                <a:pt x="20147" y="11387"/>
                                <a:pt x="20082" y="11387"/>
                              </a:cubicBezTo>
                              <a:cubicBezTo>
                                <a:pt x="20077" y="11387"/>
                                <a:pt x="20071" y="11387"/>
                                <a:pt x="20066" y="11387"/>
                              </a:cubicBezTo>
                              <a:lnTo>
                                <a:pt x="20044" y="11387"/>
                              </a:lnTo>
                              <a:cubicBezTo>
                                <a:pt x="20001" y="11387"/>
                                <a:pt x="19952" y="11391"/>
                                <a:pt x="19914" y="11383"/>
                              </a:cubicBezTo>
                              <a:cubicBezTo>
                                <a:pt x="19871" y="11376"/>
                                <a:pt x="19838" y="11366"/>
                                <a:pt x="19828" y="11359"/>
                              </a:cubicBezTo>
                              <a:cubicBezTo>
                                <a:pt x="19800" y="11348"/>
                                <a:pt x="19773" y="11334"/>
                                <a:pt x="19746" y="11320"/>
                              </a:cubicBezTo>
                              <a:cubicBezTo>
                                <a:pt x="19741" y="11316"/>
                                <a:pt x="19735" y="11313"/>
                                <a:pt x="19730" y="11309"/>
                              </a:cubicBezTo>
                              <a:cubicBezTo>
                                <a:pt x="19714" y="11299"/>
                                <a:pt x="19703" y="11292"/>
                                <a:pt x="19697" y="11295"/>
                              </a:cubicBezTo>
                              <a:cubicBezTo>
                                <a:pt x="19697" y="11295"/>
                                <a:pt x="19697" y="11295"/>
                                <a:pt x="19697" y="11295"/>
                              </a:cubicBezTo>
                              <a:lnTo>
                                <a:pt x="19697" y="11274"/>
                              </a:lnTo>
                              <a:lnTo>
                                <a:pt x="19681" y="11316"/>
                              </a:lnTo>
                              <a:cubicBezTo>
                                <a:pt x="19676" y="11320"/>
                                <a:pt x="19676" y="11324"/>
                                <a:pt x="19670" y="11331"/>
                              </a:cubicBezTo>
                              <a:cubicBezTo>
                                <a:pt x="19660" y="11345"/>
                                <a:pt x="19632" y="11383"/>
                                <a:pt x="19622" y="11429"/>
                              </a:cubicBezTo>
                              <a:cubicBezTo>
                                <a:pt x="19611" y="11468"/>
                                <a:pt x="19611" y="11514"/>
                                <a:pt x="19622" y="11553"/>
                              </a:cubicBezTo>
                              <a:cubicBezTo>
                                <a:pt x="19632" y="11595"/>
                                <a:pt x="19654" y="11623"/>
                                <a:pt x="19660" y="11634"/>
                              </a:cubicBezTo>
                              <a:cubicBezTo>
                                <a:pt x="19676" y="11658"/>
                                <a:pt x="19708" y="11680"/>
                                <a:pt x="19752" y="11697"/>
                              </a:cubicBezTo>
                              <a:cubicBezTo>
                                <a:pt x="19757" y="11701"/>
                                <a:pt x="19763" y="11697"/>
                                <a:pt x="19768" y="11697"/>
                              </a:cubicBezTo>
                              <a:cubicBezTo>
                                <a:pt x="19768" y="11697"/>
                                <a:pt x="19773" y="11701"/>
                                <a:pt x="19773" y="11701"/>
                              </a:cubicBezTo>
                              <a:cubicBezTo>
                                <a:pt x="19773" y="11701"/>
                                <a:pt x="19773" y="11704"/>
                                <a:pt x="19768" y="11708"/>
                              </a:cubicBezTo>
                              <a:cubicBezTo>
                                <a:pt x="19768" y="11708"/>
                                <a:pt x="19768" y="11711"/>
                                <a:pt x="19768" y="11711"/>
                              </a:cubicBezTo>
                              <a:lnTo>
                                <a:pt x="19763" y="11718"/>
                              </a:lnTo>
                              <a:lnTo>
                                <a:pt x="19757" y="11718"/>
                              </a:lnTo>
                              <a:lnTo>
                                <a:pt x="19757" y="11722"/>
                              </a:lnTo>
                              <a:cubicBezTo>
                                <a:pt x="19757" y="11725"/>
                                <a:pt x="19752" y="11725"/>
                                <a:pt x="19752" y="11729"/>
                              </a:cubicBezTo>
                              <a:cubicBezTo>
                                <a:pt x="19746" y="11736"/>
                                <a:pt x="19741" y="11740"/>
                                <a:pt x="19730" y="11750"/>
                              </a:cubicBezTo>
                              <a:lnTo>
                                <a:pt x="19730" y="11743"/>
                              </a:lnTo>
                              <a:lnTo>
                                <a:pt x="19714" y="11768"/>
                              </a:lnTo>
                              <a:cubicBezTo>
                                <a:pt x="19697" y="11799"/>
                                <a:pt x="19697" y="11828"/>
                                <a:pt x="19714" y="11856"/>
                              </a:cubicBezTo>
                              <a:lnTo>
                                <a:pt x="19714" y="11856"/>
                              </a:lnTo>
                              <a:cubicBezTo>
                                <a:pt x="19719" y="11866"/>
                                <a:pt x="19719" y="11873"/>
                                <a:pt x="19725" y="11881"/>
                              </a:cubicBezTo>
                              <a:lnTo>
                                <a:pt x="19725" y="11884"/>
                              </a:lnTo>
                              <a:cubicBezTo>
                                <a:pt x="19730" y="11891"/>
                                <a:pt x="19735" y="11898"/>
                                <a:pt x="19741" y="11902"/>
                              </a:cubicBezTo>
                              <a:lnTo>
                                <a:pt x="19746" y="11905"/>
                              </a:lnTo>
                              <a:cubicBezTo>
                                <a:pt x="19746" y="11905"/>
                                <a:pt x="19752" y="11909"/>
                                <a:pt x="19752" y="11909"/>
                              </a:cubicBezTo>
                              <a:lnTo>
                                <a:pt x="19773" y="11930"/>
                              </a:lnTo>
                              <a:lnTo>
                                <a:pt x="19779" y="11926"/>
                              </a:lnTo>
                              <a:cubicBezTo>
                                <a:pt x="19784" y="11923"/>
                                <a:pt x="19795" y="11916"/>
                                <a:pt x="19800" y="11912"/>
                              </a:cubicBezTo>
                              <a:cubicBezTo>
                                <a:pt x="19806" y="11909"/>
                                <a:pt x="19806" y="11909"/>
                                <a:pt x="19811" y="11909"/>
                              </a:cubicBezTo>
                              <a:cubicBezTo>
                                <a:pt x="19817" y="11905"/>
                                <a:pt x="19828" y="11905"/>
                                <a:pt x="19833" y="11902"/>
                              </a:cubicBezTo>
                              <a:cubicBezTo>
                                <a:pt x="19844" y="11898"/>
                                <a:pt x="19855" y="11898"/>
                                <a:pt x="19865" y="11898"/>
                              </a:cubicBezTo>
                              <a:cubicBezTo>
                                <a:pt x="19882" y="11898"/>
                                <a:pt x="19898" y="11898"/>
                                <a:pt x="19914" y="11902"/>
                              </a:cubicBezTo>
                              <a:cubicBezTo>
                                <a:pt x="19931" y="11905"/>
                                <a:pt x="19947" y="11912"/>
                                <a:pt x="19958" y="11919"/>
                              </a:cubicBezTo>
                              <a:cubicBezTo>
                                <a:pt x="19968" y="11926"/>
                                <a:pt x="19979" y="11933"/>
                                <a:pt x="19990" y="11940"/>
                              </a:cubicBezTo>
                              <a:cubicBezTo>
                                <a:pt x="19990" y="11940"/>
                                <a:pt x="19996" y="11944"/>
                                <a:pt x="19996" y="11944"/>
                              </a:cubicBezTo>
                              <a:lnTo>
                                <a:pt x="19996" y="11944"/>
                              </a:lnTo>
                              <a:cubicBezTo>
                                <a:pt x="19996" y="11944"/>
                                <a:pt x="19990" y="11944"/>
                                <a:pt x="19990" y="11944"/>
                              </a:cubicBezTo>
                              <a:cubicBezTo>
                                <a:pt x="19985" y="11948"/>
                                <a:pt x="19974" y="11951"/>
                                <a:pt x="19963" y="11955"/>
                              </a:cubicBezTo>
                              <a:cubicBezTo>
                                <a:pt x="19936" y="11969"/>
                                <a:pt x="19909" y="11997"/>
                                <a:pt x="19898" y="12029"/>
                              </a:cubicBezTo>
                              <a:cubicBezTo>
                                <a:pt x="19887" y="12060"/>
                                <a:pt x="19882" y="12096"/>
                                <a:pt x="19887" y="12127"/>
                              </a:cubicBezTo>
                              <a:cubicBezTo>
                                <a:pt x="19893" y="12163"/>
                                <a:pt x="19914" y="12187"/>
                                <a:pt x="19920" y="12191"/>
                              </a:cubicBezTo>
                              <a:cubicBezTo>
                                <a:pt x="19936" y="12212"/>
                                <a:pt x="19963" y="12233"/>
                                <a:pt x="19996" y="12244"/>
                              </a:cubicBezTo>
                              <a:cubicBezTo>
                                <a:pt x="20012" y="12251"/>
                                <a:pt x="20028" y="12254"/>
                                <a:pt x="20039" y="12258"/>
                              </a:cubicBezTo>
                              <a:cubicBezTo>
                                <a:pt x="20044" y="12261"/>
                                <a:pt x="20050" y="12261"/>
                                <a:pt x="20050" y="12261"/>
                              </a:cubicBezTo>
                              <a:lnTo>
                                <a:pt x="20055" y="12261"/>
                              </a:lnTo>
                              <a:lnTo>
                                <a:pt x="20061" y="12258"/>
                              </a:lnTo>
                              <a:lnTo>
                                <a:pt x="20061" y="12258"/>
                              </a:lnTo>
                              <a:cubicBezTo>
                                <a:pt x="20061" y="12258"/>
                                <a:pt x="20066" y="12254"/>
                                <a:pt x="20071" y="12247"/>
                              </a:cubicBezTo>
                              <a:cubicBezTo>
                                <a:pt x="20077" y="12244"/>
                                <a:pt x="20088" y="12237"/>
                                <a:pt x="20093" y="12233"/>
                              </a:cubicBezTo>
                              <a:lnTo>
                                <a:pt x="20099" y="12237"/>
                              </a:lnTo>
                              <a:cubicBezTo>
                                <a:pt x="20126" y="12222"/>
                                <a:pt x="20158" y="12215"/>
                                <a:pt x="20196" y="12212"/>
                              </a:cubicBezTo>
                              <a:cubicBezTo>
                                <a:pt x="20223" y="12208"/>
                                <a:pt x="20250" y="12208"/>
                                <a:pt x="20283" y="12212"/>
                              </a:cubicBezTo>
                              <a:cubicBezTo>
                                <a:pt x="20332" y="12215"/>
                                <a:pt x="20386" y="12226"/>
                                <a:pt x="20440" y="12240"/>
                              </a:cubicBezTo>
                              <a:cubicBezTo>
                                <a:pt x="20489" y="12254"/>
                                <a:pt x="20538" y="12272"/>
                                <a:pt x="20586" y="12289"/>
                              </a:cubicBezTo>
                              <a:cubicBezTo>
                                <a:pt x="20619" y="12300"/>
                                <a:pt x="20646" y="12311"/>
                                <a:pt x="20679" y="12321"/>
                              </a:cubicBezTo>
                              <a:cubicBezTo>
                                <a:pt x="20679" y="12321"/>
                                <a:pt x="20679" y="12321"/>
                                <a:pt x="20679" y="12321"/>
                              </a:cubicBezTo>
                              <a:cubicBezTo>
                                <a:pt x="20673" y="12335"/>
                                <a:pt x="20673" y="12381"/>
                                <a:pt x="20668" y="12508"/>
                              </a:cubicBezTo>
                              <a:cubicBezTo>
                                <a:pt x="20651" y="12494"/>
                                <a:pt x="20624" y="12476"/>
                                <a:pt x="20597" y="12462"/>
                              </a:cubicBezTo>
                              <a:cubicBezTo>
                                <a:pt x="20581" y="12452"/>
                                <a:pt x="20565" y="12441"/>
                                <a:pt x="20543" y="12434"/>
                              </a:cubicBezTo>
                              <a:cubicBezTo>
                                <a:pt x="20456" y="12392"/>
                                <a:pt x="20332" y="12371"/>
                                <a:pt x="20267" y="12360"/>
                              </a:cubicBezTo>
                              <a:cubicBezTo>
                                <a:pt x="20250" y="12356"/>
                                <a:pt x="20229" y="12353"/>
                                <a:pt x="20202" y="12349"/>
                              </a:cubicBezTo>
                              <a:cubicBezTo>
                                <a:pt x="20164" y="12342"/>
                                <a:pt x="20115" y="12335"/>
                                <a:pt x="20061" y="12328"/>
                              </a:cubicBezTo>
                              <a:cubicBezTo>
                                <a:pt x="20034" y="12325"/>
                                <a:pt x="20012" y="12318"/>
                                <a:pt x="19990" y="12314"/>
                              </a:cubicBezTo>
                              <a:cubicBezTo>
                                <a:pt x="19909" y="12297"/>
                                <a:pt x="19844" y="12272"/>
                                <a:pt x="19795" y="12240"/>
                              </a:cubicBezTo>
                              <a:cubicBezTo>
                                <a:pt x="19752" y="12215"/>
                                <a:pt x="19719" y="12187"/>
                                <a:pt x="19687" y="12159"/>
                              </a:cubicBezTo>
                              <a:cubicBezTo>
                                <a:pt x="19670" y="12145"/>
                                <a:pt x="19654" y="12134"/>
                                <a:pt x="19643" y="12120"/>
                              </a:cubicBezTo>
                              <a:cubicBezTo>
                                <a:pt x="19622" y="12103"/>
                                <a:pt x="19605" y="12089"/>
                                <a:pt x="19594" y="12074"/>
                              </a:cubicBezTo>
                              <a:cubicBezTo>
                                <a:pt x="19567" y="12043"/>
                                <a:pt x="19546" y="12014"/>
                                <a:pt x="19540" y="11986"/>
                              </a:cubicBezTo>
                              <a:cubicBezTo>
                                <a:pt x="19535" y="11976"/>
                                <a:pt x="19535" y="11969"/>
                                <a:pt x="19535" y="11955"/>
                              </a:cubicBezTo>
                              <a:cubicBezTo>
                                <a:pt x="19535" y="11937"/>
                                <a:pt x="19535" y="11919"/>
                                <a:pt x="19540" y="11905"/>
                              </a:cubicBezTo>
                              <a:cubicBezTo>
                                <a:pt x="19546" y="11895"/>
                                <a:pt x="19546" y="11891"/>
                                <a:pt x="19540" y="11891"/>
                              </a:cubicBezTo>
                              <a:lnTo>
                                <a:pt x="19540" y="11891"/>
                              </a:lnTo>
                              <a:cubicBezTo>
                                <a:pt x="19540" y="11891"/>
                                <a:pt x="19540" y="11891"/>
                                <a:pt x="19540" y="11891"/>
                              </a:cubicBezTo>
                              <a:cubicBezTo>
                                <a:pt x="19546" y="11863"/>
                                <a:pt x="19551" y="11842"/>
                                <a:pt x="19529" y="11831"/>
                              </a:cubicBezTo>
                              <a:cubicBezTo>
                                <a:pt x="19524" y="11828"/>
                                <a:pt x="19508" y="11828"/>
                                <a:pt x="19464" y="11828"/>
                              </a:cubicBezTo>
                              <a:cubicBezTo>
                                <a:pt x="19459" y="11828"/>
                                <a:pt x="19459" y="11828"/>
                                <a:pt x="19454" y="11828"/>
                              </a:cubicBezTo>
                              <a:cubicBezTo>
                                <a:pt x="19426" y="11824"/>
                                <a:pt x="19394" y="11821"/>
                                <a:pt x="19372" y="11821"/>
                              </a:cubicBezTo>
                              <a:cubicBezTo>
                                <a:pt x="19356" y="11821"/>
                                <a:pt x="19334" y="11821"/>
                                <a:pt x="19313" y="11828"/>
                              </a:cubicBezTo>
                              <a:cubicBezTo>
                                <a:pt x="19302" y="11828"/>
                                <a:pt x="19291" y="11831"/>
                                <a:pt x="19280" y="11835"/>
                              </a:cubicBezTo>
                              <a:lnTo>
                                <a:pt x="19264" y="11817"/>
                              </a:lnTo>
                              <a:cubicBezTo>
                                <a:pt x="19264" y="11810"/>
                                <a:pt x="19253" y="11792"/>
                                <a:pt x="19220" y="11736"/>
                              </a:cubicBezTo>
                              <a:cubicBezTo>
                                <a:pt x="19199" y="11704"/>
                                <a:pt x="19177" y="11669"/>
                                <a:pt x="19161" y="11637"/>
                              </a:cubicBezTo>
                              <a:cubicBezTo>
                                <a:pt x="19139" y="11606"/>
                                <a:pt x="19090" y="11517"/>
                                <a:pt x="19058" y="11426"/>
                              </a:cubicBezTo>
                              <a:cubicBezTo>
                                <a:pt x="19042" y="11383"/>
                                <a:pt x="19025" y="11334"/>
                                <a:pt x="19009" y="11288"/>
                              </a:cubicBezTo>
                              <a:cubicBezTo>
                                <a:pt x="18998" y="11249"/>
                                <a:pt x="18987" y="11214"/>
                                <a:pt x="18982" y="11186"/>
                              </a:cubicBezTo>
                              <a:cubicBezTo>
                                <a:pt x="18982" y="11186"/>
                                <a:pt x="18982" y="11183"/>
                                <a:pt x="18982" y="11183"/>
                              </a:cubicBezTo>
                              <a:cubicBezTo>
                                <a:pt x="18982" y="11179"/>
                                <a:pt x="18982" y="11179"/>
                                <a:pt x="18982" y="11175"/>
                              </a:cubicBezTo>
                              <a:cubicBezTo>
                                <a:pt x="18982" y="11175"/>
                                <a:pt x="18982" y="11172"/>
                                <a:pt x="18982" y="11168"/>
                              </a:cubicBezTo>
                              <a:cubicBezTo>
                                <a:pt x="19009" y="11165"/>
                                <a:pt x="19052" y="11154"/>
                                <a:pt x="19101" y="11144"/>
                              </a:cubicBezTo>
                              <a:lnTo>
                                <a:pt x="19128" y="11140"/>
                              </a:lnTo>
                              <a:cubicBezTo>
                                <a:pt x="19215" y="11126"/>
                                <a:pt x="19302" y="11119"/>
                                <a:pt x="19388" y="11108"/>
                              </a:cubicBezTo>
                              <a:lnTo>
                                <a:pt x="19394" y="11108"/>
                              </a:lnTo>
                              <a:cubicBezTo>
                                <a:pt x="19508" y="11098"/>
                                <a:pt x="19594" y="11080"/>
                                <a:pt x="19665" y="11059"/>
                              </a:cubicBezTo>
                              <a:cubicBezTo>
                                <a:pt x="19725" y="11045"/>
                                <a:pt x="19784" y="11024"/>
                                <a:pt x="19844" y="11003"/>
                              </a:cubicBezTo>
                              <a:cubicBezTo>
                                <a:pt x="19898" y="10982"/>
                                <a:pt x="19947" y="10957"/>
                                <a:pt x="20001" y="10922"/>
                              </a:cubicBezTo>
                              <a:cubicBezTo>
                                <a:pt x="20012" y="10915"/>
                                <a:pt x="20023" y="10911"/>
                                <a:pt x="20028" y="10908"/>
                              </a:cubicBezTo>
                              <a:cubicBezTo>
                                <a:pt x="20055" y="10890"/>
                                <a:pt x="20082" y="10876"/>
                                <a:pt x="20104" y="10858"/>
                              </a:cubicBezTo>
                              <a:cubicBezTo>
                                <a:pt x="20131" y="10837"/>
                                <a:pt x="20153" y="10816"/>
                                <a:pt x="20169" y="10798"/>
                              </a:cubicBezTo>
                              <a:lnTo>
                                <a:pt x="20202" y="10763"/>
                              </a:lnTo>
                              <a:cubicBezTo>
                                <a:pt x="20212" y="10752"/>
                                <a:pt x="20223" y="10742"/>
                                <a:pt x="20234" y="10728"/>
                              </a:cubicBezTo>
                              <a:cubicBezTo>
                                <a:pt x="20250" y="10710"/>
                                <a:pt x="20267" y="10692"/>
                                <a:pt x="20283" y="10678"/>
                              </a:cubicBezTo>
                              <a:cubicBezTo>
                                <a:pt x="20310" y="10654"/>
                                <a:pt x="20348" y="10633"/>
                                <a:pt x="20386" y="10615"/>
                              </a:cubicBezTo>
                              <a:cubicBezTo>
                                <a:pt x="20391" y="10611"/>
                                <a:pt x="20402" y="10608"/>
                                <a:pt x="20408" y="10604"/>
                              </a:cubicBezTo>
                              <a:cubicBezTo>
                                <a:pt x="20413" y="10601"/>
                                <a:pt x="20418" y="10601"/>
                                <a:pt x="20424" y="10597"/>
                              </a:cubicBezTo>
                              <a:cubicBezTo>
                                <a:pt x="20505" y="10583"/>
                                <a:pt x="20597" y="10604"/>
                                <a:pt x="20613" y="10608"/>
                              </a:cubicBezTo>
                              <a:cubicBezTo>
                                <a:pt x="20581" y="10629"/>
                                <a:pt x="20586" y="10654"/>
                                <a:pt x="20592" y="10717"/>
                              </a:cubicBezTo>
                              <a:close/>
                              <a:moveTo>
                                <a:pt x="20082" y="9381"/>
                              </a:moveTo>
                              <a:lnTo>
                                <a:pt x="20082" y="9381"/>
                              </a:lnTo>
                              <a:cubicBezTo>
                                <a:pt x="20088" y="9381"/>
                                <a:pt x="20093" y="9378"/>
                                <a:pt x="20093" y="9378"/>
                              </a:cubicBezTo>
                              <a:lnTo>
                                <a:pt x="20099" y="9378"/>
                              </a:lnTo>
                              <a:cubicBezTo>
                                <a:pt x="20104" y="9381"/>
                                <a:pt x="20104" y="9385"/>
                                <a:pt x="20109" y="9388"/>
                              </a:cubicBezTo>
                              <a:lnTo>
                                <a:pt x="20169" y="9501"/>
                              </a:lnTo>
                              <a:cubicBezTo>
                                <a:pt x="20185" y="9533"/>
                                <a:pt x="20223" y="9617"/>
                                <a:pt x="20267" y="9723"/>
                              </a:cubicBezTo>
                              <a:cubicBezTo>
                                <a:pt x="20332" y="9878"/>
                                <a:pt x="20386" y="10058"/>
                                <a:pt x="20413" y="10135"/>
                              </a:cubicBezTo>
                              <a:lnTo>
                                <a:pt x="20424" y="10164"/>
                              </a:lnTo>
                              <a:cubicBezTo>
                                <a:pt x="20489" y="10365"/>
                                <a:pt x="20511" y="10425"/>
                                <a:pt x="20521" y="10442"/>
                              </a:cubicBezTo>
                              <a:lnTo>
                                <a:pt x="20310" y="10460"/>
                              </a:lnTo>
                              <a:cubicBezTo>
                                <a:pt x="20283" y="10460"/>
                                <a:pt x="20261" y="10463"/>
                                <a:pt x="20245" y="10463"/>
                              </a:cubicBezTo>
                              <a:cubicBezTo>
                                <a:pt x="20245" y="10463"/>
                                <a:pt x="20239" y="10463"/>
                                <a:pt x="20239" y="10463"/>
                              </a:cubicBezTo>
                              <a:cubicBezTo>
                                <a:pt x="20234" y="10460"/>
                                <a:pt x="20223" y="10453"/>
                                <a:pt x="20191" y="10435"/>
                              </a:cubicBezTo>
                              <a:cubicBezTo>
                                <a:pt x="20126" y="10396"/>
                                <a:pt x="20050" y="10365"/>
                                <a:pt x="19974" y="10340"/>
                              </a:cubicBezTo>
                              <a:cubicBezTo>
                                <a:pt x="19936" y="10326"/>
                                <a:pt x="19898" y="10315"/>
                                <a:pt x="19865" y="10308"/>
                              </a:cubicBezTo>
                              <a:cubicBezTo>
                                <a:pt x="19790" y="10291"/>
                                <a:pt x="19714" y="10280"/>
                                <a:pt x="19649" y="10280"/>
                              </a:cubicBezTo>
                              <a:cubicBezTo>
                                <a:pt x="19643" y="10280"/>
                                <a:pt x="19632" y="10280"/>
                                <a:pt x="19627" y="10280"/>
                              </a:cubicBezTo>
                              <a:cubicBezTo>
                                <a:pt x="19600" y="10280"/>
                                <a:pt x="19562" y="10280"/>
                                <a:pt x="19513" y="10287"/>
                              </a:cubicBezTo>
                              <a:cubicBezTo>
                                <a:pt x="19470" y="10291"/>
                                <a:pt x="19421" y="10301"/>
                                <a:pt x="19367" y="10312"/>
                              </a:cubicBezTo>
                              <a:cubicBezTo>
                                <a:pt x="19128" y="10343"/>
                                <a:pt x="18933" y="10414"/>
                                <a:pt x="18879" y="10435"/>
                              </a:cubicBezTo>
                              <a:cubicBezTo>
                                <a:pt x="18879" y="10435"/>
                                <a:pt x="18879" y="10435"/>
                                <a:pt x="18879" y="10432"/>
                              </a:cubicBezTo>
                              <a:cubicBezTo>
                                <a:pt x="18890" y="10396"/>
                                <a:pt x="18901" y="10365"/>
                                <a:pt x="18917" y="10329"/>
                              </a:cubicBezTo>
                              <a:cubicBezTo>
                                <a:pt x="18939" y="10269"/>
                                <a:pt x="18971" y="10213"/>
                                <a:pt x="19009" y="10157"/>
                              </a:cubicBezTo>
                              <a:cubicBezTo>
                                <a:pt x="19025" y="10132"/>
                                <a:pt x="19047" y="10104"/>
                                <a:pt x="19069" y="10076"/>
                              </a:cubicBezTo>
                              <a:cubicBezTo>
                                <a:pt x="19101" y="10037"/>
                                <a:pt x="19139" y="9998"/>
                                <a:pt x="19183" y="9956"/>
                              </a:cubicBezTo>
                              <a:lnTo>
                                <a:pt x="19183" y="9952"/>
                              </a:lnTo>
                              <a:cubicBezTo>
                                <a:pt x="19258" y="9878"/>
                                <a:pt x="19356" y="9808"/>
                                <a:pt x="19426" y="9755"/>
                              </a:cubicBezTo>
                              <a:cubicBezTo>
                                <a:pt x="19524" y="9684"/>
                                <a:pt x="19605" y="9628"/>
                                <a:pt x="19687" y="9578"/>
                              </a:cubicBezTo>
                              <a:cubicBezTo>
                                <a:pt x="19876" y="9459"/>
                                <a:pt x="20050" y="9392"/>
                                <a:pt x="20082" y="9381"/>
                              </a:cubicBezTo>
                              <a:close/>
                              <a:moveTo>
                                <a:pt x="19584" y="8591"/>
                              </a:moveTo>
                              <a:lnTo>
                                <a:pt x="19594" y="8588"/>
                              </a:lnTo>
                              <a:cubicBezTo>
                                <a:pt x="19594" y="8588"/>
                                <a:pt x="19600" y="8588"/>
                                <a:pt x="19600" y="8584"/>
                              </a:cubicBezTo>
                              <a:cubicBezTo>
                                <a:pt x="19611" y="8605"/>
                                <a:pt x="19660" y="8669"/>
                                <a:pt x="19735" y="8771"/>
                              </a:cubicBezTo>
                              <a:cubicBezTo>
                                <a:pt x="19752" y="8796"/>
                                <a:pt x="19763" y="8817"/>
                                <a:pt x="19779" y="8842"/>
                              </a:cubicBezTo>
                              <a:lnTo>
                                <a:pt x="19779" y="8845"/>
                              </a:lnTo>
                              <a:cubicBezTo>
                                <a:pt x="19811" y="8902"/>
                                <a:pt x="19838" y="8944"/>
                                <a:pt x="19849" y="8962"/>
                              </a:cubicBezTo>
                              <a:cubicBezTo>
                                <a:pt x="19876" y="9004"/>
                                <a:pt x="19914" y="9050"/>
                                <a:pt x="19941" y="9081"/>
                              </a:cubicBezTo>
                              <a:cubicBezTo>
                                <a:pt x="19958" y="9103"/>
                                <a:pt x="19979" y="9120"/>
                                <a:pt x="19990" y="9131"/>
                              </a:cubicBezTo>
                              <a:cubicBezTo>
                                <a:pt x="19920" y="9148"/>
                                <a:pt x="19849" y="9173"/>
                                <a:pt x="19784" y="9198"/>
                              </a:cubicBezTo>
                              <a:cubicBezTo>
                                <a:pt x="19746" y="9212"/>
                                <a:pt x="19697" y="9233"/>
                                <a:pt x="19649" y="9258"/>
                              </a:cubicBezTo>
                              <a:cubicBezTo>
                                <a:pt x="19616" y="9275"/>
                                <a:pt x="19584" y="9293"/>
                                <a:pt x="19551" y="9314"/>
                              </a:cubicBezTo>
                              <a:cubicBezTo>
                                <a:pt x="19540" y="9321"/>
                                <a:pt x="19529" y="9325"/>
                                <a:pt x="19519" y="9332"/>
                              </a:cubicBezTo>
                              <a:cubicBezTo>
                                <a:pt x="19497" y="9342"/>
                                <a:pt x="19481" y="9353"/>
                                <a:pt x="19464" y="9367"/>
                              </a:cubicBezTo>
                              <a:cubicBezTo>
                                <a:pt x="19378" y="9420"/>
                                <a:pt x="19296" y="9480"/>
                                <a:pt x="19220" y="9543"/>
                              </a:cubicBezTo>
                              <a:cubicBezTo>
                                <a:pt x="19161" y="9589"/>
                                <a:pt x="19101" y="9645"/>
                                <a:pt x="19042" y="9709"/>
                              </a:cubicBezTo>
                              <a:cubicBezTo>
                                <a:pt x="19009" y="9744"/>
                                <a:pt x="18977" y="9779"/>
                                <a:pt x="18949" y="9815"/>
                              </a:cubicBezTo>
                              <a:cubicBezTo>
                                <a:pt x="18922" y="9850"/>
                                <a:pt x="18901" y="9885"/>
                                <a:pt x="18879" y="9924"/>
                              </a:cubicBezTo>
                              <a:cubicBezTo>
                                <a:pt x="18868" y="9942"/>
                                <a:pt x="18857" y="9963"/>
                                <a:pt x="18846" y="9987"/>
                              </a:cubicBezTo>
                              <a:cubicBezTo>
                                <a:pt x="18760" y="10135"/>
                                <a:pt x="18716" y="10259"/>
                                <a:pt x="18700" y="10322"/>
                              </a:cubicBezTo>
                              <a:cubicBezTo>
                                <a:pt x="18700" y="10298"/>
                                <a:pt x="18700" y="10269"/>
                                <a:pt x="18695" y="10245"/>
                              </a:cubicBezTo>
                              <a:cubicBezTo>
                                <a:pt x="18695" y="10227"/>
                                <a:pt x="18700" y="10210"/>
                                <a:pt x="18700" y="10188"/>
                              </a:cubicBezTo>
                              <a:cubicBezTo>
                                <a:pt x="18700" y="10164"/>
                                <a:pt x="18706" y="10139"/>
                                <a:pt x="18706" y="10111"/>
                              </a:cubicBezTo>
                              <a:cubicBezTo>
                                <a:pt x="18711" y="10019"/>
                                <a:pt x="18722" y="9913"/>
                                <a:pt x="18733" y="9825"/>
                              </a:cubicBezTo>
                              <a:lnTo>
                                <a:pt x="18733" y="9808"/>
                              </a:lnTo>
                              <a:cubicBezTo>
                                <a:pt x="18738" y="9758"/>
                                <a:pt x="18749" y="9691"/>
                                <a:pt x="18765" y="9610"/>
                              </a:cubicBezTo>
                              <a:cubicBezTo>
                                <a:pt x="18906" y="9081"/>
                                <a:pt x="19226" y="8799"/>
                                <a:pt x="19399" y="8683"/>
                              </a:cubicBezTo>
                              <a:cubicBezTo>
                                <a:pt x="19464" y="8641"/>
                                <a:pt x="19524" y="8613"/>
                                <a:pt x="19584" y="8591"/>
                              </a:cubicBezTo>
                              <a:close/>
                              <a:moveTo>
                                <a:pt x="17356" y="8260"/>
                              </a:moveTo>
                              <a:cubicBezTo>
                                <a:pt x="17388" y="8242"/>
                                <a:pt x="17421" y="8218"/>
                                <a:pt x="17443" y="8197"/>
                              </a:cubicBezTo>
                              <a:cubicBezTo>
                                <a:pt x="17459" y="8179"/>
                                <a:pt x="17470" y="8161"/>
                                <a:pt x="17470" y="8151"/>
                              </a:cubicBezTo>
                              <a:cubicBezTo>
                                <a:pt x="17481" y="8165"/>
                                <a:pt x="17497" y="8182"/>
                                <a:pt x="17508" y="8193"/>
                              </a:cubicBezTo>
                              <a:lnTo>
                                <a:pt x="17508" y="8193"/>
                              </a:lnTo>
                              <a:cubicBezTo>
                                <a:pt x="17518" y="8204"/>
                                <a:pt x="17540" y="8221"/>
                                <a:pt x="17573" y="8239"/>
                              </a:cubicBezTo>
                              <a:cubicBezTo>
                                <a:pt x="17600" y="8253"/>
                                <a:pt x="17638" y="8274"/>
                                <a:pt x="17692" y="8288"/>
                              </a:cubicBezTo>
                              <a:cubicBezTo>
                                <a:pt x="17735" y="8302"/>
                                <a:pt x="17790" y="8309"/>
                                <a:pt x="17838" y="8309"/>
                              </a:cubicBezTo>
                              <a:cubicBezTo>
                                <a:pt x="17838" y="8309"/>
                                <a:pt x="17844" y="8309"/>
                                <a:pt x="17844" y="8309"/>
                              </a:cubicBezTo>
                              <a:lnTo>
                                <a:pt x="17849" y="8309"/>
                              </a:lnTo>
                              <a:cubicBezTo>
                                <a:pt x="17930" y="8320"/>
                                <a:pt x="17985" y="8316"/>
                                <a:pt x="17985" y="8316"/>
                              </a:cubicBezTo>
                              <a:lnTo>
                                <a:pt x="17995" y="8316"/>
                              </a:lnTo>
                              <a:lnTo>
                                <a:pt x="17995" y="8313"/>
                              </a:lnTo>
                              <a:cubicBezTo>
                                <a:pt x="17995" y="8309"/>
                                <a:pt x="17995" y="8306"/>
                                <a:pt x="17995" y="8299"/>
                              </a:cubicBezTo>
                              <a:cubicBezTo>
                                <a:pt x="17990" y="8292"/>
                                <a:pt x="17990" y="8281"/>
                                <a:pt x="17990" y="8271"/>
                              </a:cubicBezTo>
                              <a:cubicBezTo>
                                <a:pt x="17990" y="8249"/>
                                <a:pt x="18001" y="8225"/>
                                <a:pt x="18017" y="8200"/>
                              </a:cubicBezTo>
                              <a:cubicBezTo>
                                <a:pt x="18023" y="8189"/>
                                <a:pt x="18039" y="8172"/>
                                <a:pt x="18061" y="8151"/>
                              </a:cubicBezTo>
                              <a:cubicBezTo>
                                <a:pt x="18066" y="8144"/>
                                <a:pt x="18071" y="8137"/>
                                <a:pt x="18077" y="8133"/>
                              </a:cubicBezTo>
                              <a:cubicBezTo>
                                <a:pt x="18120" y="8101"/>
                                <a:pt x="18147" y="8055"/>
                                <a:pt x="18158" y="7992"/>
                              </a:cubicBezTo>
                              <a:lnTo>
                                <a:pt x="18158" y="7989"/>
                              </a:lnTo>
                              <a:cubicBezTo>
                                <a:pt x="18158" y="7985"/>
                                <a:pt x="18158" y="7985"/>
                                <a:pt x="18158" y="7981"/>
                              </a:cubicBezTo>
                              <a:cubicBezTo>
                                <a:pt x="18164" y="7957"/>
                                <a:pt x="18164" y="7936"/>
                                <a:pt x="18164" y="7918"/>
                              </a:cubicBezTo>
                              <a:cubicBezTo>
                                <a:pt x="18180" y="7925"/>
                                <a:pt x="18201" y="7932"/>
                                <a:pt x="18234" y="7939"/>
                              </a:cubicBezTo>
                              <a:cubicBezTo>
                                <a:pt x="18239" y="7939"/>
                                <a:pt x="18250" y="7939"/>
                                <a:pt x="18261" y="7943"/>
                              </a:cubicBezTo>
                              <a:cubicBezTo>
                                <a:pt x="18283" y="7943"/>
                                <a:pt x="18304" y="7943"/>
                                <a:pt x="18321" y="7939"/>
                              </a:cubicBezTo>
                              <a:cubicBezTo>
                                <a:pt x="18321" y="7943"/>
                                <a:pt x="18326" y="7943"/>
                                <a:pt x="18332" y="7943"/>
                              </a:cubicBezTo>
                              <a:cubicBezTo>
                                <a:pt x="18332" y="7943"/>
                                <a:pt x="18332" y="7943"/>
                                <a:pt x="18332" y="7943"/>
                              </a:cubicBezTo>
                              <a:cubicBezTo>
                                <a:pt x="18342" y="7943"/>
                                <a:pt x="18342" y="7936"/>
                                <a:pt x="18348" y="7925"/>
                              </a:cubicBezTo>
                              <a:cubicBezTo>
                                <a:pt x="18353" y="7918"/>
                                <a:pt x="18353" y="7911"/>
                                <a:pt x="18359" y="7904"/>
                              </a:cubicBezTo>
                              <a:cubicBezTo>
                                <a:pt x="18364" y="7886"/>
                                <a:pt x="18375" y="7865"/>
                                <a:pt x="18386" y="7847"/>
                              </a:cubicBezTo>
                              <a:cubicBezTo>
                                <a:pt x="18397" y="7833"/>
                                <a:pt x="18407" y="7823"/>
                                <a:pt x="18418" y="7809"/>
                              </a:cubicBezTo>
                              <a:cubicBezTo>
                                <a:pt x="18424" y="7802"/>
                                <a:pt x="18435" y="7795"/>
                                <a:pt x="18445" y="7784"/>
                              </a:cubicBezTo>
                              <a:cubicBezTo>
                                <a:pt x="18456" y="7773"/>
                                <a:pt x="18467" y="7766"/>
                                <a:pt x="18478" y="7756"/>
                              </a:cubicBezTo>
                              <a:cubicBezTo>
                                <a:pt x="18516" y="7721"/>
                                <a:pt x="18538" y="7675"/>
                                <a:pt x="18538" y="7640"/>
                              </a:cubicBezTo>
                              <a:lnTo>
                                <a:pt x="18630" y="7706"/>
                              </a:lnTo>
                              <a:lnTo>
                                <a:pt x="18630" y="7706"/>
                              </a:lnTo>
                              <a:cubicBezTo>
                                <a:pt x="18630" y="7706"/>
                                <a:pt x="18630" y="7706"/>
                                <a:pt x="18630" y="7706"/>
                              </a:cubicBezTo>
                              <a:cubicBezTo>
                                <a:pt x="18662" y="7735"/>
                                <a:pt x="18689" y="7759"/>
                                <a:pt x="18700" y="7770"/>
                              </a:cubicBezTo>
                              <a:cubicBezTo>
                                <a:pt x="18716" y="7784"/>
                                <a:pt x="18787" y="7840"/>
                                <a:pt x="18825" y="7858"/>
                              </a:cubicBezTo>
                              <a:cubicBezTo>
                                <a:pt x="18814" y="7858"/>
                                <a:pt x="18803" y="7862"/>
                                <a:pt x="18787" y="7862"/>
                              </a:cubicBezTo>
                              <a:lnTo>
                                <a:pt x="18781" y="7862"/>
                              </a:lnTo>
                              <a:cubicBezTo>
                                <a:pt x="18776" y="7862"/>
                                <a:pt x="18776" y="7862"/>
                                <a:pt x="18771" y="7862"/>
                              </a:cubicBezTo>
                              <a:cubicBezTo>
                                <a:pt x="18716" y="7865"/>
                                <a:pt x="18673" y="7872"/>
                                <a:pt x="18624" y="7883"/>
                              </a:cubicBezTo>
                              <a:cubicBezTo>
                                <a:pt x="18565" y="7897"/>
                                <a:pt x="18500" y="7925"/>
                                <a:pt x="18440" y="7957"/>
                              </a:cubicBezTo>
                              <a:cubicBezTo>
                                <a:pt x="18380" y="7989"/>
                                <a:pt x="18326" y="8027"/>
                                <a:pt x="18288" y="8066"/>
                              </a:cubicBezTo>
                              <a:cubicBezTo>
                                <a:pt x="18250" y="8101"/>
                                <a:pt x="18223" y="8144"/>
                                <a:pt x="18212" y="8179"/>
                              </a:cubicBezTo>
                              <a:cubicBezTo>
                                <a:pt x="18212" y="8186"/>
                                <a:pt x="18207" y="8189"/>
                                <a:pt x="18212" y="8189"/>
                              </a:cubicBezTo>
                              <a:cubicBezTo>
                                <a:pt x="18207" y="8200"/>
                                <a:pt x="18207" y="8207"/>
                                <a:pt x="18218" y="8211"/>
                              </a:cubicBezTo>
                              <a:cubicBezTo>
                                <a:pt x="18218" y="8211"/>
                                <a:pt x="18223" y="8211"/>
                                <a:pt x="18223" y="8211"/>
                              </a:cubicBezTo>
                              <a:cubicBezTo>
                                <a:pt x="18229" y="8211"/>
                                <a:pt x="18239" y="8211"/>
                                <a:pt x="18256" y="8207"/>
                              </a:cubicBezTo>
                              <a:lnTo>
                                <a:pt x="18256" y="8207"/>
                              </a:lnTo>
                              <a:cubicBezTo>
                                <a:pt x="18277" y="8204"/>
                                <a:pt x="18294" y="8200"/>
                                <a:pt x="18310" y="8197"/>
                              </a:cubicBezTo>
                              <a:cubicBezTo>
                                <a:pt x="18326" y="8193"/>
                                <a:pt x="18369" y="8189"/>
                                <a:pt x="18413" y="8186"/>
                              </a:cubicBezTo>
                              <a:lnTo>
                                <a:pt x="18483" y="8182"/>
                              </a:lnTo>
                              <a:cubicBezTo>
                                <a:pt x="18483" y="8182"/>
                                <a:pt x="18489" y="8182"/>
                                <a:pt x="18489" y="8182"/>
                              </a:cubicBezTo>
                              <a:lnTo>
                                <a:pt x="18489" y="8182"/>
                              </a:lnTo>
                              <a:cubicBezTo>
                                <a:pt x="18510" y="8182"/>
                                <a:pt x="18527" y="8186"/>
                                <a:pt x="18538" y="8186"/>
                              </a:cubicBezTo>
                              <a:cubicBezTo>
                                <a:pt x="18554" y="8189"/>
                                <a:pt x="18559" y="8189"/>
                                <a:pt x="18559" y="8189"/>
                              </a:cubicBezTo>
                              <a:cubicBezTo>
                                <a:pt x="18554" y="8189"/>
                                <a:pt x="18548" y="8193"/>
                                <a:pt x="18538" y="8197"/>
                              </a:cubicBezTo>
                              <a:cubicBezTo>
                                <a:pt x="18538" y="8197"/>
                                <a:pt x="18532" y="8197"/>
                                <a:pt x="18532" y="8197"/>
                              </a:cubicBezTo>
                              <a:cubicBezTo>
                                <a:pt x="18532" y="8197"/>
                                <a:pt x="18532" y="8197"/>
                                <a:pt x="18532" y="8197"/>
                              </a:cubicBezTo>
                              <a:cubicBezTo>
                                <a:pt x="18521" y="8197"/>
                                <a:pt x="18500" y="8204"/>
                                <a:pt x="18483" y="8221"/>
                              </a:cubicBezTo>
                              <a:cubicBezTo>
                                <a:pt x="18462" y="8239"/>
                                <a:pt x="18445" y="8263"/>
                                <a:pt x="18445" y="8292"/>
                              </a:cubicBezTo>
                              <a:cubicBezTo>
                                <a:pt x="18445" y="8302"/>
                                <a:pt x="18440" y="8320"/>
                                <a:pt x="18451" y="8345"/>
                              </a:cubicBezTo>
                              <a:cubicBezTo>
                                <a:pt x="18456" y="8369"/>
                                <a:pt x="18472" y="8394"/>
                                <a:pt x="18494" y="8415"/>
                              </a:cubicBezTo>
                              <a:cubicBezTo>
                                <a:pt x="18516" y="8436"/>
                                <a:pt x="18543" y="8457"/>
                                <a:pt x="18581" y="8475"/>
                              </a:cubicBezTo>
                              <a:cubicBezTo>
                                <a:pt x="18608" y="8489"/>
                                <a:pt x="18640" y="8500"/>
                                <a:pt x="18673" y="8503"/>
                              </a:cubicBezTo>
                              <a:cubicBezTo>
                                <a:pt x="18673" y="8503"/>
                                <a:pt x="18678" y="8503"/>
                                <a:pt x="18678" y="8503"/>
                              </a:cubicBezTo>
                              <a:lnTo>
                                <a:pt x="18684" y="8503"/>
                              </a:lnTo>
                              <a:lnTo>
                                <a:pt x="18689" y="8500"/>
                              </a:lnTo>
                              <a:cubicBezTo>
                                <a:pt x="18922" y="8278"/>
                                <a:pt x="19275" y="8352"/>
                                <a:pt x="19345" y="8369"/>
                              </a:cubicBezTo>
                              <a:cubicBezTo>
                                <a:pt x="19334" y="8376"/>
                                <a:pt x="19313" y="8394"/>
                                <a:pt x="19275" y="8440"/>
                              </a:cubicBezTo>
                              <a:cubicBezTo>
                                <a:pt x="19242" y="8471"/>
                                <a:pt x="19210" y="8510"/>
                                <a:pt x="19177" y="8546"/>
                              </a:cubicBezTo>
                              <a:lnTo>
                                <a:pt x="19161" y="8563"/>
                              </a:lnTo>
                              <a:cubicBezTo>
                                <a:pt x="19112" y="8616"/>
                                <a:pt x="19031" y="8715"/>
                                <a:pt x="18955" y="8813"/>
                              </a:cubicBezTo>
                              <a:cubicBezTo>
                                <a:pt x="18879" y="8912"/>
                                <a:pt x="18792" y="9039"/>
                                <a:pt x="18743" y="9117"/>
                              </a:cubicBezTo>
                              <a:lnTo>
                                <a:pt x="18749" y="9081"/>
                              </a:lnTo>
                              <a:cubicBezTo>
                                <a:pt x="18754" y="9060"/>
                                <a:pt x="18760" y="9029"/>
                                <a:pt x="18760" y="8993"/>
                              </a:cubicBezTo>
                              <a:cubicBezTo>
                                <a:pt x="18765" y="8937"/>
                                <a:pt x="18760" y="8891"/>
                                <a:pt x="18754" y="8849"/>
                              </a:cubicBezTo>
                              <a:cubicBezTo>
                                <a:pt x="18743" y="8810"/>
                                <a:pt x="18722" y="8750"/>
                                <a:pt x="18673" y="8701"/>
                              </a:cubicBezTo>
                              <a:cubicBezTo>
                                <a:pt x="18657" y="8687"/>
                                <a:pt x="18646" y="8679"/>
                                <a:pt x="18630" y="8672"/>
                              </a:cubicBezTo>
                              <a:cubicBezTo>
                                <a:pt x="18608" y="8665"/>
                                <a:pt x="18586" y="8665"/>
                                <a:pt x="18570" y="8669"/>
                              </a:cubicBezTo>
                              <a:cubicBezTo>
                                <a:pt x="18559" y="8672"/>
                                <a:pt x="18548" y="8676"/>
                                <a:pt x="18538" y="8687"/>
                              </a:cubicBezTo>
                              <a:cubicBezTo>
                                <a:pt x="18538" y="8690"/>
                                <a:pt x="18532" y="8690"/>
                                <a:pt x="18532" y="8694"/>
                              </a:cubicBezTo>
                              <a:cubicBezTo>
                                <a:pt x="18527" y="8697"/>
                                <a:pt x="18527" y="8704"/>
                                <a:pt x="18527" y="8708"/>
                              </a:cubicBezTo>
                              <a:cubicBezTo>
                                <a:pt x="18521" y="8690"/>
                                <a:pt x="18510" y="8672"/>
                                <a:pt x="18494" y="8655"/>
                              </a:cubicBezTo>
                              <a:cubicBezTo>
                                <a:pt x="18478" y="8634"/>
                                <a:pt x="18462" y="8616"/>
                                <a:pt x="18440" y="8598"/>
                              </a:cubicBezTo>
                              <a:cubicBezTo>
                                <a:pt x="18418" y="8581"/>
                                <a:pt x="18386" y="8553"/>
                                <a:pt x="18337" y="8528"/>
                              </a:cubicBezTo>
                              <a:cubicBezTo>
                                <a:pt x="18304" y="8510"/>
                                <a:pt x="18234" y="8479"/>
                                <a:pt x="18142" y="8468"/>
                              </a:cubicBezTo>
                              <a:cubicBezTo>
                                <a:pt x="18066" y="8457"/>
                                <a:pt x="17985" y="8461"/>
                                <a:pt x="17914" y="8479"/>
                              </a:cubicBezTo>
                              <a:cubicBezTo>
                                <a:pt x="17882" y="8486"/>
                                <a:pt x="17855" y="8496"/>
                                <a:pt x="17822" y="8510"/>
                              </a:cubicBezTo>
                              <a:cubicBezTo>
                                <a:pt x="17795" y="8521"/>
                                <a:pt x="17773" y="8535"/>
                                <a:pt x="17757" y="8549"/>
                              </a:cubicBezTo>
                              <a:cubicBezTo>
                                <a:pt x="17752" y="8553"/>
                                <a:pt x="17746" y="8556"/>
                                <a:pt x="17752" y="8560"/>
                              </a:cubicBezTo>
                              <a:cubicBezTo>
                                <a:pt x="17752" y="8560"/>
                                <a:pt x="17757" y="8560"/>
                                <a:pt x="17757" y="8560"/>
                              </a:cubicBezTo>
                              <a:cubicBezTo>
                                <a:pt x="17752" y="8563"/>
                                <a:pt x="17752" y="8563"/>
                                <a:pt x="17752" y="8567"/>
                              </a:cubicBezTo>
                              <a:lnTo>
                                <a:pt x="17746" y="8574"/>
                              </a:lnTo>
                              <a:lnTo>
                                <a:pt x="17757" y="8574"/>
                              </a:lnTo>
                              <a:cubicBezTo>
                                <a:pt x="17849" y="8570"/>
                                <a:pt x="17936" y="8577"/>
                                <a:pt x="18012" y="8591"/>
                              </a:cubicBezTo>
                              <a:cubicBezTo>
                                <a:pt x="18071" y="8605"/>
                                <a:pt x="18131" y="8627"/>
                                <a:pt x="18180" y="8655"/>
                              </a:cubicBezTo>
                              <a:cubicBezTo>
                                <a:pt x="18261" y="8701"/>
                                <a:pt x="18332" y="8768"/>
                                <a:pt x="18380" y="8842"/>
                              </a:cubicBezTo>
                              <a:cubicBezTo>
                                <a:pt x="18424" y="8909"/>
                                <a:pt x="18451" y="8990"/>
                                <a:pt x="18462" y="9085"/>
                              </a:cubicBezTo>
                              <a:cubicBezTo>
                                <a:pt x="18472" y="9155"/>
                                <a:pt x="18472" y="9222"/>
                                <a:pt x="18472" y="9289"/>
                              </a:cubicBezTo>
                              <a:lnTo>
                                <a:pt x="18472" y="9325"/>
                              </a:lnTo>
                              <a:cubicBezTo>
                                <a:pt x="18472" y="9476"/>
                                <a:pt x="18472" y="9600"/>
                                <a:pt x="18478" y="9652"/>
                              </a:cubicBezTo>
                              <a:cubicBezTo>
                                <a:pt x="18478" y="9776"/>
                                <a:pt x="18483" y="9903"/>
                                <a:pt x="18489" y="9998"/>
                              </a:cubicBezTo>
                              <a:cubicBezTo>
                                <a:pt x="18494" y="10093"/>
                                <a:pt x="18494" y="10139"/>
                                <a:pt x="18500" y="10164"/>
                              </a:cubicBezTo>
                              <a:cubicBezTo>
                                <a:pt x="18500" y="10164"/>
                                <a:pt x="18500" y="10160"/>
                                <a:pt x="18500" y="10160"/>
                              </a:cubicBezTo>
                              <a:cubicBezTo>
                                <a:pt x="18478" y="10104"/>
                                <a:pt x="18445" y="10044"/>
                                <a:pt x="18402" y="9980"/>
                              </a:cubicBezTo>
                              <a:cubicBezTo>
                                <a:pt x="18369" y="9927"/>
                                <a:pt x="18337" y="9882"/>
                                <a:pt x="18299" y="9836"/>
                              </a:cubicBezTo>
                              <a:cubicBezTo>
                                <a:pt x="18250" y="9772"/>
                                <a:pt x="18196" y="9716"/>
                                <a:pt x="18142" y="9670"/>
                              </a:cubicBezTo>
                              <a:cubicBezTo>
                                <a:pt x="18109" y="9642"/>
                                <a:pt x="18017" y="9561"/>
                                <a:pt x="17860" y="9459"/>
                              </a:cubicBezTo>
                              <a:cubicBezTo>
                                <a:pt x="17822" y="9434"/>
                                <a:pt x="17784" y="9409"/>
                                <a:pt x="17752" y="9388"/>
                              </a:cubicBezTo>
                              <a:cubicBezTo>
                                <a:pt x="17643" y="9311"/>
                                <a:pt x="17546" y="9251"/>
                                <a:pt x="17481" y="9212"/>
                              </a:cubicBezTo>
                              <a:cubicBezTo>
                                <a:pt x="17459" y="9198"/>
                                <a:pt x="17437" y="9184"/>
                                <a:pt x="17416" y="9170"/>
                              </a:cubicBezTo>
                              <a:cubicBezTo>
                                <a:pt x="17356" y="9124"/>
                                <a:pt x="17280" y="9064"/>
                                <a:pt x="17226" y="8993"/>
                              </a:cubicBezTo>
                              <a:cubicBezTo>
                                <a:pt x="17199" y="8958"/>
                                <a:pt x="17188" y="8926"/>
                                <a:pt x="17188" y="8895"/>
                              </a:cubicBezTo>
                              <a:lnTo>
                                <a:pt x="17188" y="8884"/>
                              </a:lnTo>
                              <a:cubicBezTo>
                                <a:pt x="17188" y="8863"/>
                                <a:pt x="17188" y="8842"/>
                                <a:pt x="17193" y="8821"/>
                              </a:cubicBezTo>
                              <a:cubicBezTo>
                                <a:pt x="17220" y="8771"/>
                                <a:pt x="17269" y="8739"/>
                                <a:pt x="17296" y="8725"/>
                              </a:cubicBezTo>
                              <a:cubicBezTo>
                                <a:pt x="17296" y="8725"/>
                                <a:pt x="17296" y="8725"/>
                                <a:pt x="17302" y="8725"/>
                              </a:cubicBezTo>
                              <a:cubicBezTo>
                                <a:pt x="17302" y="8725"/>
                                <a:pt x="17302" y="8725"/>
                                <a:pt x="17302" y="8725"/>
                              </a:cubicBezTo>
                              <a:cubicBezTo>
                                <a:pt x="17318" y="8718"/>
                                <a:pt x="17340" y="8715"/>
                                <a:pt x="17356" y="8715"/>
                              </a:cubicBezTo>
                              <a:cubicBezTo>
                                <a:pt x="17361" y="8715"/>
                                <a:pt x="17361" y="8715"/>
                                <a:pt x="17367" y="8715"/>
                              </a:cubicBezTo>
                              <a:cubicBezTo>
                                <a:pt x="17627" y="8715"/>
                                <a:pt x="17670" y="8817"/>
                                <a:pt x="17670" y="8821"/>
                              </a:cubicBezTo>
                              <a:lnTo>
                                <a:pt x="17676" y="8835"/>
                              </a:lnTo>
                              <a:lnTo>
                                <a:pt x="17681" y="8824"/>
                              </a:lnTo>
                              <a:lnTo>
                                <a:pt x="17681" y="8824"/>
                              </a:lnTo>
                              <a:cubicBezTo>
                                <a:pt x="17692" y="8824"/>
                                <a:pt x="17703" y="8813"/>
                                <a:pt x="17714" y="8803"/>
                              </a:cubicBezTo>
                              <a:cubicBezTo>
                                <a:pt x="17724" y="8789"/>
                                <a:pt x="17730" y="8768"/>
                                <a:pt x="17730" y="8739"/>
                              </a:cubicBezTo>
                              <a:lnTo>
                                <a:pt x="17730" y="8736"/>
                              </a:lnTo>
                              <a:cubicBezTo>
                                <a:pt x="17730" y="8711"/>
                                <a:pt x="17730" y="8683"/>
                                <a:pt x="17719" y="8655"/>
                              </a:cubicBezTo>
                              <a:cubicBezTo>
                                <a:pt x="17714" y="8641"/>
                                <a:pt x="17703" y="8627"/>
                                <a:pt x="17687" y="8613"/>
                              </a:cubicBezTo>
                              <a:cubicBezTo>
                                <a:pt x="17676" y="8602"/>
                                <a:pt x="17659" y="8591"/>
                                <a:pt x="17638" y="8581"/>
                              </a:cubicBezTo>
                              <a:cubicBezTo>
                                <a:pt x="17621" y="8574"/>
                                <a:pt x="17556" y="8549"/>
                                <a:pt x="17453" y="8549"/>
                              </a:cubicBezTo>
                              <a:cubicBezTo>
                                <a:pt x="17367" y="8549"/>
                                <a:pt x="17275" y="8570"/>
                                <a:pt x="17199" y="8605"/>
                              </a:cubicBezTo>
                              <a:cubicBezTo>
                                <a:pt x="17128" y="8641"/>
                                <a:pt x="17063" y="8690"/>
                                <a:pt x="17025" y="8750"/>
                              </a:cubicBezTo>
                              <a:cubicBezTo>
                                <a:pt x="16993" y="8799"/>
                                <a:pt x="16982" y="8849"/>
                                <a:pt x="16976" y="8884"/>
                              </a:cubicBezTo>
                              <a:cubicBezTo>
                                <a:pt x="16971" y="8887"/>
                                <a:pt x="16971" y="8891"/>
                                <a:pt x="16966" y="8916"/>
                              </a:cubicBezTo>
                              <a:cubicBezTo>
                                <a:pt x="16955" y="8940"/>
                                <a:pt x="16955" y="8965"/>
                                <a:pt x="16955" y="8993"/>
                              </a:cubicBezTo>
                              <a:cubicBezTo>
                                <a:pt x="16955" y="9018"/>
                                <a:pt x="16949" y="9060"/>
                                <a:pt x="16966" y="9103"/>
                              </a:cubicBezTo>
                              <a:cubicBezTo>
                                <a:pt x="16976" y="9141"/>
                                <a:pt x="17004" y="9184"/>
                                <a:pt x="17042" y="9240"/>
                              </a:cubicBezTo>
                              <a:cubicBezTo>
                                <a:pt x="17079" y="9296"/>
                                <a:pt x="17117" y="9342"/>
                                <a:pt x="17139" y="9367"/>
                              </a:cubicBezTo>
                              <a:cubicBezTo>
                                <a:pt x="17096" y="9356"/>
                                <a:pt x="17052" y="9342"/>
                                <a:pt x="17009" y="9335"/>
                              </a:cubicBezTo>
                              <a:cubicBezTo>
                                <a:pt x="16976" y="9328"/>
                                <a:pt x="16944" y="9325"/>
                                <a:pt x="16895" y="9318"/>
                              </a:cubicBezTo>
                              <a:cubicBezTo>
                                <a:pt x="16852" y="9311"/>
                                <a:pt x="16798" y="9303"/>
                                <a:pt x="16733" y="9296"/>
                              </a:cubicBezTo>
                              <a:cubicBezTo>
                                <a:pt x="16733" y="9286"/>
                                <a:pt x="16727" y="9272"/>
                                <a:pt x="16716" y="9247"/>
                              </a:cubicBezTo>
                              <a:cubicBezTo>
                                <a:pt x="16711" y="9222"/>
                                <a:pt x="16700" y="9194"/>
                                <a:pt x="16684" y="9159"/>
                              </a:cubicBezTo>
                              <a:cubicBezTo>
                                <a:pt x="16662" y="9103"/>
                                <a:pt x="16640" y="9036"/>
                                <a:pt x="16624" y="8983"/>
                              </a:cubicBezTo>
                              <a:cubicBezTo>
                                <a:pt x="16608" y="8930"/>
                                <a:pt x="16565" y="8796"/>
                                <a:pt x="16527" y="8641"/>
                              </a:cubicBezTo>
                              <a:cubicBezTo>
                                <a:pt x="16483" y="8440"/>
                                <a:pt x="16456" y="8249"/>
                                <a:pt x="16445" y="8179"/>
                              </a:cubicBezTo>
                              <a:lnTo>
                                <a:pt x="16440" y="8147"/>
                              </a:lnTo>
                              <a:cubicBezTo>
                                <a:pt x="16440" y="8147"/>
                                <a:pt x="16440" y="8144"/>
                                <a:pt x="16440" y="8144"/>
                              </a:cubicBezTo>
                              <a:cubicBezTo>
                                <a:pt x="16516" y="8168"/>
                                <a:pt x="16662" y="8140"/>
                                <a:pt x="16716" y="8126"/>
                              </a:cubicBezTo>
                              <a:cubicBezTo>
                                <a:pt x="16705" y="8147"/>
                                <a:pt x="16695" y="8165"/>
                                <a:pt x="16689" y="8186"/>
                              </a:cubicBezTo>
                              <a:cubicBezTo>
                                <a:pt x="16689" y="8189"/>
                                <a:pt x="16684" y="8197"/>
                                <a:pt x="16684" y="8204"/>
                              </a:cubicBezTo>
                              <a:lnTo>
                                <a:pt x="16684" y="8207"/>
                              </a:lnTo>
                              <a:cubicBezTo>
                                <a:pt x="16678" y="8228"/>
                                <a:pt x="16678" y="8246"/>
                                <a:pt x="16678" y="8263"/>
                              </a:cubicBezTo>
                              <a:cubicBezTo>
                                <a:pt x="16678" y="8278"/>
                                <a:pt x="16678" y="8288"/>
                                <a:pt x="16684" y="8299"/>
                              </a:cubicBezTo>
                              <a:cubicBezTo>
                                <a:pt x="16695" y="8338"/>
                                <a:pt x="16722" y="8362"/>
                                <a:pt x="16733" y="8369"/>
                              </a:cubicBezTo>
                              <a:cubicBezTo>
                                <a:pt x="16754" y="8387"/>
                                <a:pt x="16787" y="8408"/>
                                <a:pt x="16825" y="8422"/>
                              </a:cubicBezTo>
                              <a:cubicBezTo>
                                <a:pt x="16841" y="8429"/>
                                <a:pt x="16852" y="8433"/>
                                <a:pt x="16863" y="8436"/>
                              </a:cubicBezTo>
                              <a:cubicBezTo>
                                <a:pt x="16863" y="8440"/>
                                <a:pt x="16863" y="8443"/>
                                <a:pt x="16868" y="8443"/>
                              </a:cubicBezTo>
                              <a:cubicBezTo>
                                <a:pt x="16873" y="8443"/>
                                <a:pt x="16873" y="8440"/>
                                <a:pt x="16879" y="8440"/>
                              </a:cubicBezTo>
                              <a:cubicBezTo>
                                <a:pt x="16879" y="8440"/>
                                <a:pt x="16884" y="8440"/>
                                <a:pt x="16884" y="8440"/>
                              </a:cubicBezTo>
                              <a:lnTo>
                                <a:pt x="16890" y="8440"/>
                              </a:lnTo>
                              <a:lnTo>
                                <a:pt x="16890" y="8436"/>
                              </a:lnTo>
                              <a:lnTo>
                                <a:pt x="16890" y="8436"/>
                              </a:lnTo>
                              <a:lnTo>
                                <a:pt x="16890" y="8433"/>
                              </a:lnTo>
                              <a:cubicBezTo>
                                <a:pt x="16895" y="8383"/>
                                <a:pt x="17058" y="8345"/>
                                <a:pt x="17058" y="8345"/>
                              </a:cubicBezTo>
                              <a:cubicBezTo>
                                <a:pt x="17112" y="8330"/>
                                <a:pt x="17161" y="8316"/>
                                <a:pt x="17204" y="8299"/>
                              </a:cubicBezTo>
                              <a:lnTo>
                                <a:pt x="17210" y="8295"/>
                              </a:lnTo>
                              <a:cubicBezTo>
                                <a:pt x="17215" y="8295"/>
                                <a:pt x="17220" y="8292"/>
                                <a:pt x="17220" y="8292"/>
                              </a:cubicBezTo>
                              <a:cubicBezTo>
                                <a:pt x="17291" y="8292"/>
                                <a:pt x="17334" y="8274"/>
                                <a:pt x="17356" y="8260"/>
                              </a:cubicBezTo>
                              <a:close/>
                              <a:moveTo>
                                <a:pt x="17860" y="927"/>
                              </a:moveTo>
                              <a:cubicBezTo>
                                <a:pt x="17838" y="920"/>
                                <a:pt x="17817" y="910"/>
                                <a:pt x="17795" y="902"/>
                              </a:cubicBezTo>
                              <a:cubicBezTo>
                                <a:pt x="17773" y="895"/>
                                <a:pt x="17746" y="892"/>
                                <a:pt x="17724" y="888"/>
                              </a:cubicBezTo>
                              <a:cubicBezTo>
                                <a:pt x="17687" y="881"/>
                                <a:pt x="17654" y="881"/>
                                <a:pt x="17621" y="881"/>
                              </a:cubicBezTo>
                              <a:cubicBezTo>
                                <a:pt x="17600" y="881"/>
                                <a:pt x="17584" y="881"/>
                                <a:pt x="17562" y="885"/>
                              </a:cubicBezTo>
                              <a:cubicBezTo>
                                <a:pt x="17551" y="885"/>
                                <a:pt x="17535" y="888"/>
                                <a:pt x="17524" y="892"/>
                              </a:cubicBezTo>
                              <a:cubicBezTo>
                                <a:pt x="17497" y="899"/>
                                <a:pt x="17470" y="913"/>
                                <a:pt x="17459" y="927"/>
                              </a:cubicBezTo>
                              <a:cubicBezTo>
                                <a:pt x="17459" y="931"/>
                                <a:pt x="17453" y="934"/>
                                <a:pt x="17453" y="934"/>
                              </a:cubicBezTo>
                              <a:cubicBezTo>
                                <a:pt x="17453" y="938"/>
                                <a:pt x="17448" y="941"/>
                                <a:pt x="17453" y="945"/>
                              </a:cubicBezTo>
                              <a:cubicBezTo>
                                <a:pt x="17459" y="948"/>
                                <a:pt x="17464" y="945"/>
                                <a:pt x="17464" y="941"/>
                              </a:cubicBezTo>
                              <a:cubicBezTo>
                                <a:pt x="17464" y="941"/>
                                <a:pt x="17464" y="941"/>
                                <a:pt x="17464" y="941"/>
                              </a:cubicBezTo>
                              <a:cubicBezTo>
                                <a:pt x="17464" y="945"/>
                                <a:pt x="17470" y="945"/>
                                <a:pt x="17475" y="948"/>
                              </a:cubicBezTo>
                              <a:cubicBezTo>
                                <a:pt x="17475" y="952"/>
                                <a:pt x="17481" y="952"/>
                                <a:pt x="17491" y="959"/>
                              </a:cubicBezTo>
                              <a:lnTo>
                                <a:pt x="17535" y="977"/>
                              </a:lnTo>
                              <a:cubicBezTo>
                                <a:pt x="17562" y="987"/>
                                <a:pt x="17589" y="1001"/>
                                <a:pt x="17616" y="1019"/>
                              </a:cubicBezTo>
                              <a:cubicBezTo>
                                <a:pt x="17632" y="1029"/>
                                <a:pt x="17649" y="1040"/>
                                <a:pt x="17659" y="1051"/>
                              </a:cubicBezTo>
                              <a:cubicBezTo>
                                <a:pt x="17670" y="1061"/>
                                <a:pt x="17681" y="1075"/>
                                <a:pt x="17692" y="1086"/>
                              </a:cubicBezTo>
                              <a:cubicBezTo>
                                <a:pt x="17724" y="1139"/>
                                <a:pt x="17719" y="1202"/>
                                <a:pt x="17714" y="1259"/>
                              </a:cubicBezTo>
                              <a:lnTo>
                                <a:pt x="17714" y="1266"/>
                              </a:lnTo>
                              <a:cubicBezTo>
                                <a:pt x="17708" y="1318"/>
                                <a:pt x="17697" y="1364"/>
                                <a:pt x="17692" y="1385"/>
                              </a:cubicBezTo>
                              <a:lnTo>
                                <a:pt x="17692" y="1389"/>
                              </a:lnTo>
                              <a:cubicBezTo>
                                <a:pt x="17687" y="1421"/>
                                <a:pt x="17676" y="1460"/>
                                <a:pt x="17665" y="1495"/>
                              </a:cubicBezTo>
                              <a:cubicBezTo>
                                <a:pt x="17659" y="1512"/>
                                <a:pt x="17654" y="1530"/>
                                <a:pt x="17654" y="1544"/>
                              </a:cubicBezTo>
                              <a:cubicBezTo>
                                <a:pt x="17654" y="1548"/>
                                <a:pt x="17643" y="1572"/>
                                <a:pt x="17643" y="1583"/>
                              </a:cubicBezTo>
                              <a:cubicBezTo>
                                <a:pt x="17578" y="1615"/>
                                <a:pt x="17513" y="1657"/>
                                <a:pt x="17459" y="1703"/>
                              </a:cubicBezTo>
                              <a:cubicBezTo>
                                <a:pt x="17426" y="1731"/>
                                <a:pt x="17394" y="1763"/>
                                <a:pt x="17367" y="1801"/>
                              </a:cubicBezTo>
                              <a:lnTo>
                                <a:pt x="17367" y="1801"/>
                              </a:lnTo>
                              <a:cubicBezTo>
                                <a:pt x="17361" y="1805"/>
                                <a:pt x="17296" y="1886"/>
                                <a:pt x="17285" y="1950"/>
                              </a:cubicBezTo>
                              <a:cubicBezTo>
                                <a:pt x="17280" y="1957"/>
                                <a:pt x="17275" y="1967"/>
                                <a:pt x="17275" y="1974"/>
                              </a:cubicBezTo>
                              <a:cubicBezTo>
                                <a:pt x="17188" y="1872"/>
                                <a:pt x="17090" y="1766"/>
                                <a:pt x="16982" y="1660"/>
                              </a:cubicBezTo>
                              <a:cubicBezTo>
                                <a:pt x="16949" y="1629"/>
                                <a:pt x="16917" y="1597"/>
                                <a:pt x="16884" y="1569"/>
                              </a:cubicBezTo>
                              <a:lnTo>
                                <a:pt x="16873" y="1558"/>
                              </a:lnTo>
                              <a:cubicBezTo>
                                <a:pt x="16863" y="1548"/>
                                <a:pt x="16846" y="1534"/>
                                <a:pt x="16830" y="1523"/>
                              </a:cubicBezTo>
                              <a:lnTo>
                                <a:pt x="16624" y="1371"/>
                              </a:lnTo>
                              <a:cubicBezTo>
                                <a:pt x="16640" y="1364"/>
                                <a:pt x="16657" y="1354"/>
                                <a:pt x="16667" y="1343"/>
                              </a:cubicBezTo>
                              <a:cubicBezTo>
                                <a:pt x="16700" y="1315"/>
                                <a:pt x="16760" y="1297"/>
                                <a:pt x="16922" y="1262"/>
                              </a:cubicBezTo>
                              <a:cubicBezTo>
                                <a:pt x="16933" y="1259"/>
                                <a:pt x="16939" y="1259"/>
                                <a:pt x="16949" y="1259"/>
                              </a:cubicBezTo>
                              <a:cubicBezTo>
                                <a:pt x="16966" y="1259"/>
                                <a:pt x="16976" y="1259"/>
                                <a:pt x="16987" y="1255"/>
                              </a:cubicBezTo>
                              <a:cubicBezTo>
                                <a:pt x="16998" y="1259"/>
                                <a:pt x="17009" y="1262"/>
                                <a:pt x="17020" y="1266"/>
                              </a:cubicBezTo>
                              <a:cubicBezTo>
                                <a:pt x="17025" y="1266"/>
                                <a:pt x="17031" y="1266"/>
                                <a:pt x="17031" y="1266"/>
                              </a:cubicBezTo>
                              <a:cubicBezTo>
                                <a:pt x="17031" y="1266"/>
                                <a:pt x="17031" y="1262"/>
                                <a:pt x="17031" y="1262"/>
                              </a:cubicBezTo>
                              <a:cubicBezTo>
                                <a:pt x="17031" y="1262"/>
                                <a:pt x="17031" y="1262"/>
                                <a:pt x="17031" y="1262"/>
                              </a:cubicBezTo>
                              <a:cubicBezTo>
                                <a:pt x="17036" y="1266"/>
                                <a:pt x="17041" y="1269"/>
                                <a:pt x="17047" y="1266"/>
                              </a:cubicBezTo>
                              <a:cubicBezTo>
                                <a:pt x="17047" y="1266"/>
                                <a:pt x="17047" y="1266"/>
                                <a:pt x="17047" y="1266"/>
                              </a:cubicBezTo>
                              <a:lnTo>
                                <a:pt x="17047" y="1269"/>
                              </a:lnTo>
                              <a:lnTo>
                                <a:pt x="17052" y="1269"/>
                              </a:lnTo>
                              <a:cubicBezTo>
                                <a:pt x="17058" y="1269"/>
                                <a:pt x="17074" y="1269"/>
                                <a:pt x="17085" y="1259"/>
                              </a:cubicBezTo>
                              <a:cubicBezTo>
                                <a:pt x="17096" y="1252"/>
                                <a:pt x="17112" y="1234"/>
                                <a:pt x="17112" y="1209"/>
                              </a:cubicBezTo>
                              <a:cubicBezTo>
                                <a:pt x="17112" y="1185"/>
                                <a:pt x="17096" y="1163"/>
                                <a:pt x="17079" y="1149"/>
                              </a:cubicBezTo>
                              <a:cubicBezTo>
                                <a:pt x="17063" y="1132"/>
                                <a:pt x="17041" y="1121"/>
                                <a:pt x="17020" y="1107"/>
                              </a:cubicBezTo>
                              <a:lnTo>
                                <a:pt x="17014" y="1103"/>
                              </a:lnTo>
                              <a:cubicBezTo>
                                <a:pt x="17004" y="1096"/>
                                <a:pt x="16993" y="1089"/>
                                <a:pt x="16971" y="1079"/>
                              </a:cubicBezTo>
                              <a:cubicBezTo>
                                <a:pt x="16955" y="1072"/>
                                <a:pt x="16928" y="1061"/>
                                <a:pt x="16895" y="1054"/>
                              </a:cubicBezTo>
                              <a:cubicBezTo>
                                <a:pt x="16863" y="1047"/>
                                <a:pt x="16830" y="1051"/>
                                <a:pt x="16792" y="1058"/>
                              </a:cubicBezTo>
                              <a:cubicBezTo>
                                <a:pt x="16765" y="1065"/>
                                <a:pt x="16733" y="1072"/>
                                <a:pt x="16700" y="1086"/>
                              </a:cubicBezTo>
                              <a:cubicBezTo>
                                <a:pt x="16646" y="1110"/>
                                <a:pt x="16592" y="1142"/>
                                <a:pt x="16548" y="1177"/>
                              </a:cubicBezTo>
                              <a:cubicBezTo>
                                <a:pt x="16516" y="1202"/>
                                <a:pt x="16489" y="1234"/>
                                <a:pt x="16472" y="1262"/>
                              </a:cubicBezTo>
                              <a:lnTo>
                                <a:pt x="16445" y="1241"/>
                              </a:lnTo>
                              <a:lnTo>
                                <a:pt x="16445" y="1241"/>
                              </a:lnTo>
                              <a:cubicBezTo>
                                <a:pt x="16445" y="1241"/>
                                <a:pt x="16445" y="1237"/>
                                <a:pt x="16445" y="1237"/>
                              </a:cubicBezTo>
                              <a:cubicBezTo>
                                <a:pt x="16456" y="1237"/>
                                <a:pt x="16456" y="1227"/>
                                <a:pt x="16467" y="1206"/>
                              </a:cubicBezTo>
                              <a:cubicBezTo>
                                <a:pt x="16467" y="1202"/>
                                <a:pt x="16472" y="1199"/>
                                <a:pt x="16472" y="1192"/>
                              </a:cubicBezTo>
                              <a:cubicBezTo>
                                <a:pt x="16483" y="1167"/>
                                <a:pt x="16499" y="1139"/>
                                <a:pt x="16510" y="1118"/>
                              </a:cubicBezTo>
                              <a:cubicBezTo>
                                <a:pt x="16516" y="1110"/>
                                <a:pt x="16527" y="1089"/>
                                <a:pt x="16554" y="1058"/>
                              </a:cubicBezTo>
                              <a:cubicBezTo>
                                <a:pt x="16554" y="1058"/>
                                <a:pt x="16597" y="1015"/>
                                <a:pt x="16624" y="991"/>
                              </a:cubicBezTo>
                              <a:cubicBezTo>
                                <a:pt x="16646" y="969"/>
                                <a:pt x="16754" y="885"/>
                                <a:pt x="16787" y="860"/>
                              </a:cubicBezTo>
                              <a:cubicBezTo>
                                <a:pt x="16792" y="857"/>
                                <a:pt x="16798" y="853"/>
                                <a:pt x="16808" y="846"/>
                              </a:cubicBezTo>
                              <a:cubicBezTo>
                                <a:pt x="16846" y="825"/>
                                <a:pt x="16890" y="804"/>
                                <a:pt x="16949" y="793"/>
                              </a:cubicBezTo>
                              <a:cubicBezTo>
                                <a:pt x="16993" y="786"/>
                                <a:pt x="17041" y="779"/>
                                <a:pt x="17085" y="772"/>
                              </a:cubicBezTo>
                              <a:cubicBezTo>
                                <a:pt x="17188" y="758"/>
                                <a:pt x="17291" y="740"/>
                                <a:pt x="17388" y="726"/>
                              </a:cubicBezTo>
                              <a:cubicBezTo>
                                <a:pt x="17459" y="712"/>
                                <a:pt x="17573" y="691"/>
                                <a:pt x="17697" y="645"/>
                              </a:cubicBezTo>
                              <a:cubicBezTo>
                                <a:pt x="17719" y="638"/>
                                <a:pt x="17741" y="628"/>
                                <a:pt x="17768" y="617"/>
                              </a:cubicBezTo>
                              <a:cubicBezTo>
                                <a:pt x="17768" y="624"/>
                                <a:pt x="17773" y="635"/>
                                <a:pt x="17773" y="642"/>
                              </a:cubicBezTo>
                              <a:lnTo>
                                <a:pt x="17773" y="645"/>
                              </a:lnTo>
                              <a:cubicBezTo>
                                <a:pt x="17773" y="649"/>
                                <a:pt x="17773" y="656"/>
                                <a:pt x="17773" y="659"/>
                              </a:cubicBezTo>
                              <a:cubicBezTo>
                                <a:pt x="17773" y="673"/>
                                <a:pt x="17784" y="687"/>
                                <a:pt x="17795" y="709"/>
                              </a:cubicBezTo>
                              <a:cubicBezTo>
                                <a:pt x="17800" y="716"/>
                                <a:pt x="17806" y="726"/>
                                <a:pt x="17806" y="737"/>
                              </a:cubicBezTo>
                              <a:cubicBezTo>
                                <a:pt x="17833" y="793"/>
                                <a:pt x="17855" y="864"/>
                                <a:pt x="17860" y="881"/>
                              </a:cubicBezTo>
                              <a:cubicBezTo>
                                <a:pt x="17860" y="888"/>
                                <a:pt x="17865" y="895"/>
                                <a:pt x="17865" y="902"/>
                              </a:cubicBezTo>
                              <a:cubicBezTo>
                                <a:pt x="17871" y="917"/>
                                <a:pt x="17871" y="931"/>
                                <a:pt x="17876" y="941"/>
                              </a:cubicBezTo>
                              <a:cubicBezTo>
                                <a:pt x="17876" y="934"/>
                                <a:pt x="17865" y="931"/>
                                <a:pt x="17860" y="92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pic:pic xmlns:pic="http://schemas.openxmlformats.org/drawingml/2006/picture">
                      <pic:nvPicPr>
                        <pic:cNvPr id="171" name="Picture 17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"/>
                          <a:ext cx="5029200" cy="77724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72" name="Rectangle">
                        <a:extLst/>
                      </wps:cNvPr>
                      <wps:cNvSpPr/>
                      <wps:spPr>
                        <a:xfrm>
                          <a:off x="863596" y="2743200"/>
                          <a:ext cx="3327400" cy="150622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6D35F8D" id="Group 4" o:spid="_x0000_s1026" style="position:absolute;margin-left:396.05pt;margin-top:-34.05pt;width:399.6pt;height:612.7pt;z-index:-251651072;mso-position-horizontal-relative:page;mso-width-relative:margin;mso-height-relative:margin" coordsize="50736,77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">
              <v:rect id="Rectangle" o:spid="_x0000_s1027" style="position:absolute;left:126;width:50292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" fillcolor="#f0e3e0 [3214]" stroked="f" strokeweight="1pt">
                <v:stroke miterlimit="4"/>
                <v:textbox inset="3pt,3pt,3pt,3pt"/>
              </v:rect>
              <v:shape id="Shape" o:spid="_x0000_s1028" style="position:absolute;left:126;width:50610;height:7781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" path="m10391,21480r,l10391,21480v-11,-3,-16,,-16,4c10369,21487,10364,21494,10358,21498v,-4,,-4,-5,-7c10347,21487,10347,21487,10342,21487v-22,-3,-38,11,-60,43c10277,21533,10272,21533,10266,21537v-16,3,-32,7,-49,10c10163,21558,10103,21565,10044,21575r-11,l10396,21575v6,-31,,-63,-5,-84c10391,21491,10396,21484,10391,21480xm114,16932v11,7,27,15,38,25c157,16961,163,16964,168,16968r5,7c173,16978,184,16982,190,16985v11,7,32,4,43,-3c238,16982,244,16975,255,16964v5,-7,16,-14,21,-21c287,16932,298,16922,304,16911v10,-14,21,-31,32,-46c347,16848,352,16830,352,16813v,-18,-5,-32,-16,-43c331,16763,320,16760,314,16760v-16,-11,-48,-18,-81,-21c222,16739,211,16735,201,16735v-38,-4,-82,,-125,11c60,16742,49,16746,43,16749r,l43,16749v-10,4,-21,7,-32,11l11,16939v16,-21,27,-31,38,-38c70,16911,98,16918,114,16932xm14358,20817v-10,-28,-21,-56,-38,-81c14304,20712,14288,20687,14266,20662v-16,-24,-32,-46,-43,-70c14212,20567,14207,20546,14201,20521v,-24,,-46,6,-67c14207,20451,14207,20447,14212,20444v11,-18,22,-32,27,-39l14239,20405v-5,7,-11,25,27,32l14272,20440v16,7,43,14,70,7c14375,20440,14396,20419,14402,20401v5,-21,,-42,-6,-60c14386,20324,14364,20296,14320,20274v-21,-10,-48,-21,-81,-24c14207,20246,14174,20246,14142,20250v-65,10,-120,39,-158,74c13963,20341,13952,20359,13936,20377v-17,14,-27,24,-33,31c13892,20391,13881,20370,13871,20352v-44,-78,-76,-148,-98,-211c13762,20116,13757,20098,13757,20098r,4l13757,20105r-6,-3l13751,20102v-10,17,-59,102,-119,218c13632,20324,13632,20324,13627,20327r-60,110c13567,20433,13562,20419,13551,20387v,-10,,-21,-6,-35c13545,20334,13535,20310,13518,20289v-11,-11,-21,-22,-32,-29c13470,20253,13459,20246,13442,20243v-32,-7,-81,-14,-146,-14c13236,20232,13155,20246,13101,20282v-27,17,-49,42,-54,67c13036,20373,13036,20398,13052,20423v11,21,38,38,60,52c13123,20482,13133,20486,13144,20493v11,4,17,7,22,11c13166,20504,13171,20504,13171,20507v,,,,,l13171,20507r,l13177,20507v16,7,11,4,-11,-7c13150,20482,13139,20458,13166,20437v5,-4,11,-7,16,-7c13188,20430,13193,20426,13198,20426v22,,38,4,60,11c13264,20440,13264,20440,13269,20444r,c13274,20447,13274,20447,13280,20451v21,24,21,56,,88c13258,20567,13226,20595,13193,20627v-27,32,-60,67,-81,102c13063,20800,13030,20881,13014,20958v-16,81,-11,159,11,230c13030,21209,13036,21226,13047,21244v16,35,32,67,49,99c13101,21353,13106,21360,13112,21371v32,49,70,84,92,106c13236,21508,13274,21540,13323,21572r835,c14185,21544,14207,21519,14234,21494v32,-39,97,-106,135,-197c14391,21251,14402,21202,14402,21149v5,-53,,-110,-11,-166c14386,20930,14375,20874,14358,20817xm7561,21441v-32,-3,-65,-3,-103,c7426,21445,7388,21452,7355,21466v-59,28,-108,60,-151,92c7198,21561,7187,21568,7182,21575r363,c7556,21568,7567,21561,7578,21558v10,-7,16,-7,16,-11c7659,21512,7708,21494,7708,21494v-22,-14,-44,-24,-65,-31c7621,21459,7594,21459,7567,21455v,,,,,c7561,21455,7561,21455,7556,21455v-54,-3,-114,,-163,22c7393,21477,7393,21477,7393,21477v49,-18,114,-22,163,-22c7588,21455,7616,21459,7643,21463v21,3,43,7,65,7c7746,21473,7767,21477,7767,21473v,-3,-21,-7,-59,-14c7675,21455,7626,21445,7561,21441xm7621,21530v11,,16,-4,22,-4c7637,21526,7632,21530,7621,21530v-11,,-16,3,-27,7c7605,21533,7616,21533,7621,21530xm3214,21011v-5,,-11,,-27,39c3182,21050,3182,21054,3176,21057r-5,c3155,21061,3111,21085,3090,21103v-22,14,-38,32,-60,53c3014,21173,2997,21195,2987,21216v-22,31,-33,60,-44,91c2927,21350,2922,21399,2922,21445v,42,5,85,10,134l3182,21579v,-25,-6,-53,-6,-74c3176,21494,3176,21477,3171,21459v,-120,11,-243,16,-321c3193,21103,3203,21068,3214,21025v6,-7,6,-10,,-14xm4147,21498v-49,-28,-120,-53,-196,-50c3913,21448,3876,21455,3843,21470v-33,14,-60,31,-76,52c3756,21540,3751,21561,3751,21579r488,c4239,21575,4239,21575,4233,21572v-11,-21,-38,-50,-86,-74xm22,5281v54,18,54,53,54,53l76,5344r11,-7c87,5337,146,5295,87,5235r,-3c76,5211,49,5186,,5168r,109c11,5281,16,5281,22,5281r,xm7317,476v33,14,76,32,109,32l7426,508v32,,54,-7,59,-11c7507,497,7529,497,7551,494v10,,27,-4,37,-4c7583,490,7583,494,7578,494v-17,3,-22,3,-22,3c7556,497,7561,497,7572,497v6,,16,-3,27,-7c7822,462,8201,374,8385,99r,c8391,92,8396,85,8407,78v22,-25,43,-50,60,-74l8055,4v-71,63,-147,105,-179,126c7843,152,7800,169,7762,190v-33,18,-71,32,-98,50c7572,275,7475,310,7361,342v-11,-14,-22,-28,-27,-42c7323,279,7317,261,7317,247v,-4,,-4,,-4c7317,233,7317,226,7312,222v,,,,5,c7323,222,7323,222,7317,222v-5,,-5,,-16,c7296,222,7290,226,7279,229v-10,7,-21,21,-32,35c7236,279,7231,296,7225,314v-11,35,-5,74,17,106c7269,444,7301,469,7317,476xm9643,3666v,-7,-6,-10,-6,-17c9632,3638,9621,3628,9605,3614v-16,-15,-33,-29,-65,-36c9529,3575,9524,3571,9513,3571v-33,-7,-71,-7,-109,-3c9366,3575,9334,3585,9301,3599v-65,29,-119,64,-157,99c9101,3733,9047,3797,9009,3885v-38,85,-60,187,-71,296c8933,4287,8938,4400,8944,4498v,14,,32,5,46c8949,4590,8954,4632,8954,4661v,17,,35,,52c8841,4608,8678,4089,8651,4005r,3c8656,4008,8651,3991,8645,3959v-5,-32,-5,-74,,-120c8656,3740,8710,3624,8754,3525v22,-49,59,-130,87,-232c8841,3279,8846,3268,8846,3254v,-7,,-14,5,-21c8851,3226,8851,3219,8851,3212v,-14,,-29,,-43c8851,3155,8846,3141,8846,3127v,-14,-5,-28,-11,-46c8830,3067,8824,3049,8819,3035v-16,-28,-33,-60,-54,-88c8694,2856,8618,2764,8542,2676v-16,-18,-32,-35,-48,-53c8445,2574,8402,2524,8369,2478v-16,-24,-27,-49,-33,-70c8331,2387,8331,2366,8342,2344v11,-21,11,-21,,-3c8336,2348,8331,2362,8331,2380r,3c8326,2337,8358,2316,8358,2316r,l8358,2316v,-3,-11,-10,-38,-17c8293,2291,8261,2281,8206,2281v-10,,-21,,-32,c8152,2281,8120,2284,8082,2295v-11,4,-27,7,-38,14c8022,2320,8006,2330,7990,2344v-6,4,-6,7,-11,11c7952,2383,7941,2415,7941,2443v,28,,49,11,71c7881,2464,7805,2418,7724,2387v-119,-50,-244,-71,-347,-74c7274,2295,7209,2295,7252,2309v-5,7,17,14,22,21c7285,2337,7296,2344,7307,2351v21,18,43,36,59,57c7420,2471,7442,2538,7480,2605v-11,-7,-22,-14,-27,-21c7453,2584,7453,2584,7453,2581v-11,-11,-16,-18,-33,-18l7420,2563v-5,,-5,,-10,c7388,2556,7366,2552,7339,2549v-38,-4,-81,-7,-119,c7182,2552,7155,2559,7144,2566v-22,8,-49,22,-65,39c7079,2605,7074,2609,7074,2609v-6,3,-6,3,-11,7c7041,2637,7036,2658,7036,2672v,4,,4,,4l7036,2676v21,10,38,21,48,31l7084,2707v11,15,22,32,38,53c7133,2782,7144,2806,7155,2834v5,25,16,50,22,78c7182,2944,7187,2975,7193,3007v5,32,11,64,16,99c7225,3176,7252,3247,7290,3310v38,67,87,127,147,180c7491,3543,7556,3585,7610,3617v54,32,103,53,136,63c7865,3730,8028,3765,8152,3800v16,4,27,7,44,14c8212,3822,8228,3825,8233,3832v28,14,82,81,136,166c8374,4008,8380,4015,8385,4026v27,49,54,102,82,159c8494,4241,8521,4301,8548,4357v27,57,59,113,87,163c8694,4622,8748,4699,8776,4735v27,35,54,74,86,109c8857,4844,8846,4844,8841,4844v,,,,-6,c8835,4844,8841,4844,8841,4844v,-4,-65,-18,-131,-60c8678,4763,8645,4738,8613,4710v-33,-28,-60,-56,-87,-85c8499,4597,8456,4551,8391,4505v-65,-49,-158,-98,-261,-137c8076,4347,8022,4333,7962,4322v-59,-10,-124,-10,-178,4c7762,4329,7746,4336,7729,4343v-59,11,-113,28,-157,39l7578,4379v5,-8,,-4,-22,3c7545,4382,7513,4386,7485,4400v-21,7,-37,21,-54,35c7415,4449,7404,4467,7393,4481v-11,14,-16,42,-21,70c7372,4562,7372,4572,7372,4587v,21,,42,10,59c7388,4661,7393,4668,7404,4675v22,31,54,56,98,74c7534,4763,7567,4770,7594,4777r5,c7637,4791,7697,4798,7708,4784v5,-14,-44,-32,-71,-42c7626,4738,7610,4731,7594,4724v-49,-85,-38,-155,32,-204c7637,4516,7648,4509,7664,4502v22,-11,49,-21,71,-32c7756,4467,7784,4463,7805,4463v71,,147,14,217,39c8093,4527,8158,4562,8212,4604v54,42,108,88,157,134c8418,4784,8472,4830,8532,4872v119,85,244,159,363,222c9014,5158,9122,5218,9209,5267v87,49,157,88,195,113c9567,5478,9757,5609,9919,5701v82,45,157,84,212,109c10185,5835,10223,5849,10223,5845v,-3,-33,-18,-82,-46c10120,5789,10098,5775,10071,5760v-27,-14,-49,-28,-81,-45c10017,5732,10044,5739,10071,5753v81,46,141,71,163,74c10234,5831,10228,5835,10228,5838r,l10234,5842r,c10234,5842,10239,5842,10239,5838v5,-3,11,-7,16,-14c10266,5813,10277,5799,10277,5796v,3,-11,17,-22,28c10250,5831,10244,5835,10239,5838v38,4,54,-39,60,-46c10293,5782,10277,5764,10250,5739v-6,-3,-6,-3,-11,-7c10217,5718,10190,5697,10147,5676v-27,-14,-60,-28,-92,-46c10011,5609,9968,5588,9925,5563v43,25,86,46,130,67c10087,5644,10120,5662,10147,5676v5,3,16,7,22,10c10196,5701,10217,5718,10239,5732v5,4,5,4,11,7c10277,5764,10288,5782,10299,5792v5,4,5,7,5,7c10304,5799,10304,5792,10299,5782v-6,-7,-6,-11,-11,-22c10282,5753,10277,5743,10266,5736v-16,-18,-43,-39,-76,-57c10158,5658,10120,5641,10076,5619v-43,-21,-86,-42,-124,-67c9914,5528,9870,5500,9838,5468v-71,-60,-136,-124,-195,-183c9616,5253,9578,5214,9534,5165v-48,-71,-103,-148,-173,-233c9290,4819,9225,4689,9187,4551v-37,-137,-43,-285,-21,-419c9171,4111,9171,4093,9177,4072v5,-14,5,-25,10,-39c9204,3970,9225,3910,9252,3853v,-3,6,-7,6,-7c9269,3839,9280,3829,9290,3818v22,-18,44,-32,71,-42c9426,3744,9496,3723,9556,3709v5,,11,-4,22,-4c9583,3702,9594,3702,9599,3698v17,-3,27,-10,27,-10c9626,3691,9626,3695,9605,3698v32,-7,65,-10,65,-10l9670,3688v,,-11,-4,-11,-8c9659,3680,9659,3680,9659,3680v,-3,,-3,,-7c9648,3673,9643,3670,9643,3666xm8445,370v-11,4,-16,4,-16,7c8429,381,8434,381,8445,381v5,,16,,22,-4l8467,377v5,4,10,4,21,11c8494,391,8504,395,8515,398v22,7,49,18,82,22c8613,420,8624,420,8640,420v108,7,244,-4,336,-75c8981,353,8992,360,8998,367v16,10,27,24,38,35c9068,437,9117,472,9160,508v27,21,55,45,76,67c9269,603,9296,635,9328,666v60,64,103,127,147,187c9491,874,9502,892,9513,913v21,35,32,67,32,92c9551,1029,9545,1047,9545,1058v,7,,10,,10c9545,1068,9551,1065,9551,1058v70,14,244,28,287,-187c9838,871,9887,931,9925,991v,7,5,10,5,17c9935,1022,9941,1033,9941,1047v-6,7,-11,11,-11,18l9930,1068v,18,16,32,16,42c9946,1125,9946,1135,9946,1142v,4,,7,,7c9946,1149,9946,1149,9946,1149v,,,,,c9946,1149,9946,1149,9946,1149v,,,,,c9952,1149,9957,1149,9963,1146v5,-11,10,-18,16,-25c9979,1125,9979,1125,9979,1125v,,,-4,,-7c9979,1118,9979,1118,9979,1118v,-4,5,-8,5,-11c9984,1107,9984,1107,9984,1103v60,-42,195,-169,174,-303c10158,800,10418,885,10526,769v6,,11,,11,c10537,769,10537,765,10532,765v,-4,5,-4,5,-7c10537,758,10494,737,10445,705v-5,-7,-11,-14,-16,-21c10418,670,10402,652,10385,638v-16,-14,-27,-32,-43,-49c10326,571,10315,553,10304,536v-5,-18,-11,-42,-16,-71c10277,412,10266,342,10255,286v-5,-29,-11,-74,-21,-131c10228,113,10217,67,10206,18r-1463,c8743,21,8743,21,8743,25v,17,5,35,11,49c8743,102,8732,134,8721,159v-5,10,-16,21,-21,31c8689,204,8673,222,8656,236v-5,7,-16,14,-21,21c8624,264,8618,271,8613,275v-33,25,-60,42,-71,49c8521,338,8488,360,8461,370r,c8456,374,8450,374,8445,377v11,-10,5,-10,,-7xm18592,21v32,11,76,4,97,-7c18695,11,18706,7,18711,4r-152,c18565,11,18575,18,18592,21xm19356,137v,,,4,,4c19356,155,19361,187,19388,201v11,7,22,7,33,7c19481,204,19486,141,19486,134v5,-7,27,-49,76,-120c19567,11,19573,7,19573,4r-195,c19367,28,19356,49,19351,71v-6,17,-6,35,-6,49c19356,127,19356,130,19356,137xm5426,120v,,,3,,3c5426,145,5426,212,5453,233v5,3,11,7,22,7c5529,240,5550,134,5556,123v,,22,-45,70,-116l5442,7v-11,18,-16,35,-16,49c5420,74,5420,92,5420,106v,3,,7,6,14xm130,7819v16,-14,33,-35,27,-46c157,7770,152,7770,152,7766v-6,,-11,,-11,c136,7756,119,7738,103,7710,81,7678,49,7636,11,7583r,317c22,7897,38,7886,60,7876v27,-21,65,-46,70,-57xm17551,20997v-5,,-11,,-27,50l17524,21047r-6,-4l17513,21043v-11,,-54,21,-87,46c17405,21103,17388,21124,17367,21142v-17,17,-33,38,-44,60c17302,21233,17291,21262,17280,21293v-16,43,-22,92,-22,138c17258,21484,17264,21537,17275,21582r249,c17524,21579,17524,21579,17524,21575v-6,-28,-6,-56,-6,-84c17518,21480,17518,21463,17513,21445v,-127,11,-257,16,-321c17535,21089,17546,21054,17556,21011v,-10,,-14,-5,-14xm4737,4r-86,c4651,4,4651,4,4656,4v22,10,54,7,81,xm16,14870r,c16,14867,11,14863,5,14859r,15c5,14874,5,14874,5,14874r11,-4xm21269,18385v,-7,-21,-28,-38,-64c21215,18283,21199,18233,21183,18191v-17,-42,-44,-138,-60,-240c21107,17849,21101,17740,21096,17673v11,-11,16,-18,16,-18c21107,17652,21074,17669,21036,17701v-38,28,-81,70,-103,106c20928,17814,20928,17821,20922,17828v-5,-4,-10,-11,-16,-18c20901,17807,20901,17803,20895,17796v-16,-28,-32,-67,-43,-106c20847,17655,20852,17620,20857,17585v11,-46,33,-92,49,-134c20922,17408,20960,17341,20971,17253v11,-88,,-190,-43,-296c20906,16904,20879,16855,20847,16805v-33,-49,-71,-95,-98,-141c20738,16643,20727,16619,20722,16597v-6,-24,-6,-45,-6,-66c20716,16513,20722,16495,20733,16481v11,-21,27,-39,49,-53c20792,16421,20809,16418,20814,16414v5,4,5,4,11,4c20830,16418,20830,16411,20825,16404v-6,-7,-16,-18,-38,-29c20771,16368,20749,16361,20727,16358v-21,-4,-43,-7,-65,-11c20641,16344,20608,16340,20565,16344v-44,3,-92,14,-136,35c20391,16404,20370,16439,20359,16467v-6,18,-11,39,-11,53l20342,16516v-37,-45,-54,-95,-59,-141c20277,16351,20277,16326,20277,16305v,-21,,-46,6,-67l20283,16238v5,-42,16,-81,32,-113c20321,16118,20321,16115,20321,16111r,l20321,16111v21,-14,21,-14,5,-4c20305,16118,20267,16136,20223,16171v-43,32,-97,77,-141,134c20034,16361,19990,16425,19952,16492v-21,35,-38,74,-54,113c19898,16605,19893,16601,19887,16597v-5,-3,-11,-7,-16,-10c19844,16566,19795,16552,19757,16545v-22,-4,-54,-11,-97,-11c19611,16534,19567,16552,19529,16576v-38,25,-59,57,-70,88c19454,16686,19454,16703,19454,16721v,,,,,c19454,16739,19443,16749,19443,16746r,c19486,16753,19513,16760,19551,16784v-22,-10,-49,-21,-70,-24c19459,16753,19459,16756,19475,16760v16,7,49,14,87,35c19600,16816,19638,16848,19660,16890v27,42,43,92,59,145c19757,17140,19806,17250,19887,17334v38,43,81,78,125,103c20055,17461,20088,17479,20109,17489v87,43,206,82,288,120c20456,17637,20500,17669,20516,17680v5,3,11,10,22,14c20565,17715,20608,17750,20641,17793v38,38,70,84,97,123c20765,17955,20792,17986,20803,18001v22,28,54,60,82,84c20901,18099,20917,18110,20928,18117v5,35,43,106,59,144c20993,18269,20993,18276,20998,18283v,3,6,3,6,7l21004,18290v-54,-14,-174,17,-239,38c20765,18328,20771,18328,20771,18332v11,4,21,7,32,11c20847,18353,20901,18378,20960,18413v22,14,38,28,60,46c21063,18494,21101,18536,21145,18579v21,21,43,46,65,67c21231,18667,21259,18688,21280,18709v49,43,103,81,152,113c21443,18829,21459,18840,21470,18847r,-321c21443,18501,21410,18480,21383,18459v-38,-28,-76,-53,-114,-74xm20012,16418v16,-29,38,-57,54,-81c20104,16287,20142,16241,20185,16203r6,-4c20126,16263,20061,16344,20012,16418xm20521,17680r,l20521,17680r,xm21389,12649v-22,64,-22,123,-11,176c21383,12854,21389,12885,21399,12913r,4c21399,12931,21399,12928,21405,12917v,4,,,,-4c21405,12903,21405,12889,21405,12868v,-25,5,-57,16,-92c21427,12758,21432,12744,21443,12727v,-4,,-4,5,-7l21448,12720v6,-11,16,-22,22,-32l21470,12508v-16,21,-33,42,-49,67c21410,12603,21399,12628,21389,12649xm21399,8126v-5,,-10,4,-16,7c21372,8137,21367,8140,21361,8144v-5,3,-5,10,-5,17c21356,8161,21356,8165,21356,8165r,c21356,8165,21356,8165,21356,8165v,,,,,c21356,8165,21356,8168,21361,8175v,7,6,14,11,22c21378,8204,21378,8211,21383,8218v,3,6,10,6,14c21394,8239,21394,8246,21399,8256v11,39,28,92,22,149c21416,8461,21378,8521,21345,8588v-16,32,-27,67,-32,102c21307,8725,21307,8761,21318,8796v6,35,22,67,38,99c21367,8919,21378,8940,21394,8958v5,11,11,18,16,28c21432,9014,21454,9043,21475,9067r,-945c21470,8122,21464,8122,21459,8122v-22,-3,-43,,-60,4xm21432,11313v,3,,3,,7c21432,11320,21432,11327,21437,11327v,,,,,c21437,11327,21437,11331,21437,11331v-10,7,-21,17,-21,21l21416,11355r,c21421,11359,21427,11355,21437,11348v6,-3,11,-7,22,-10c21459,11338,21464,11338,21464,11334r,-166c21459,11175,21454,11179,21454,11186v-27,53,-22,106,-22,127xm21177,15907v-97,10,-173,28,-222,42c20917,15959,20879,15970,20847,15984v-38,14,-71,28,-98,46c20700,16055,20662,16083,20657,16093r,4l20657,16097v5,3,5,3,11,l20662,16104r22,-7c20706,16090,20733,16086,20760,16079v54,-7,157,-21,282,-17c21145,16065,21264,16079,21367,16104v38,7,70,18,97,25l21464,15903v-92,-7,-195,-7,-287,4xm21199,2330v32,11,60,32,87,57l21291,2390v11,11,22,21,33,32c21356,2457,21389,2503,21410,2559v6,18,11,36,17,57c21427,2616,21427,2619,21427,2619v-22,-17,-55,-38,-93,-45c21318,2570,21296,2566,21275,2563v-38,-4,-82,-7,-119,c21118,2566,21090,2574,21080,2581v-22,7,-49,21,-65,38c21015,2619,21009,2623,21009,2623v-5,3,-5,3,-11,7c20977,2651,20971,2672,20971,2686v,4,,4,,4l20971,2690v22,10,38,21,49,32c21031,2736,21042,2753,21058,2774v11,22,22,46,32,75c21101,2894,21107,2947,21123,3021v5,32,11,64,16,99c21156,3190,21183,3261,21221,3324v38,67,86,127,146,180c21399,3532,21432,3561,21464,3585r,-1237c21410,2337,21361,2330,21313,2330v-103,-17,-168,-17,-114,xm20998,2693r,c20998,2693,21004,2697,21004,2700v,-3,-6,-7,-6,-7xm18088,21512v-27,-14,-98,-49,-196,-49c17887,21463,17887,21463,17882,21463v-44,,-82,10,-114,21c17730,21498,17703,21519,17692,21540v-5,11,-11,25,-16,39l18164,21579v-6,-14,-33,-39,-76,-67xm21421,16516v-5,7,-5,18,,25c21427,16548,21437,16552,21443,16555v5,,5,4,11,4c21459,16562,21464,16566,21470,16569r,-81c21459,16492,21448,16499,21437,16502v-5,4,-10,7,-16,14xm21356,4456v-16,14,-27,32,-38,46c21307,4516,21302,4544,21296,4572v,11,,22,,36c21296,4629,21296,4650,21307,4668v6,14,11,21,22,28c21351,4728,21383,4752,21427,4770v16,7,32,10,48,17l21475,4403v-16,,-38,7,-59,18c21394,4428,21372,4442,21356,4456xm21112,5697v-22,4,-49,4,-70,4c20966,5701,20895,5690,20841,5669r,c20776,5627,20787,5567,20787,5567v,,,,-16,45c20765,5623,20765,5641,20771,5658v,4,,11,,14c20771,5697,20776,5732,20803,5768v22,35,65,70,103,95c20944,5887,20982,5905,20998,5912v22,7,49,18,71,25c21139,5961,21199,5983,21210,5986v-76,28,-147,57,-228,78c20944,6074,20906,6081,20874,6092v-6,-4,-11,-4,-22,-4c20841,6088,20836,6095,20830,6099v-21,3,-48,7,-70,10c20754,6102,20738,6095,20727,6099r,c20711,6102,20706,6109,20700,6117v-5,,-16,,-21,c20581,6120,20505,6113,20467,6109r,c20489,6113,20516,6117,20554,6120v-6,,-11,,-22,c20500,6117,20473,6113,20456,6109v-11,-3,-16,-3,-16,-3c20456,6113,20483,6120,20521,6124v-10,,-21,-4,-32,-4c20451,6113,20451,6117,20478,6120v33,7,92,18,173,28c20792,6169,21004,6198,21242,6212v-5,,-5,3,-5,3c21226,6215,21204,6219,21188,6229v-32,14,-60,36,-76,57c21101,6296,21090,6314,21069,6332v-16,21,-38,45,-38,77c21025,6437,21036,6469,21042,6494v5,24,16,49,21,67c21063,6564,21063,6564,21069,6561v27,84,124,123,108,74c21161,6582,21177,6543,21177,6543v,-18,6,-35,16,-53c21199,6483,21204,6476,21210,6469v21,-25,59,-60,114,-85c21367,6363,21427,6349,21486,6339r,-723c21454,5627,21421,5634,21389,5644v-114,25,-206,42,-277,53xm21416,19654v-11,14,-22,28,-27,39c21378,19710,21378,19728,21378,19735v-11,-3,-6,-3,,l21378,19739r,l21378,19739v5,3,11,7,16,10c21416,19774,21437,19806,21464,19837r,-222c21459,19615,21459,19619,21454,19619v-11,14,-27,24,-38,35xm21215,21145v-32,,-49,4,-49,4l21166,21145v17,-7,27,-17,38,-28c21215,21106,21237,21078,21253,21050v22,-32,16,-63,38,-78c21296,20969,21291,20969,21291,20972r-5,c21324,20895,21345,20817,21291,20782v,-3,,-3,,-3c21286,20775,21259,20793,21248,20814v-17,21,11,49,-49,74l21199,20888v,10,-6,28,-22,49c21161,20958,21145,20983,21118,21008v-28,24,-49,49,-82,67c21020,21085,21004,21092,20993,21099v-11,4,-16,7,-27,7c20960,21106,20955,21110,20944,21110v-5,,-5,,,l20944,21110r,c20939,21110,20933,21110,20928,21114v-71,7,-298,84,-564,222c20359,21276,20353,21230,20353,21230v17,-71,22,-138,22,-194c20375,21029,20375,21018,20375,21011v,-28,,-56,-5,-88c20364,20909,20364,20891,20353,20877v,-10,-5,-31,-5,-38c20348,20839,20348,20839,20348,20839v,7,,10,,17c20348,20863,20348,20863,20348,20856v,-7,,-17,5,-32c20359,20793,20391,20747,20435,20705v10,-15,27,-29,43,-46c20483,20652,20494,20641,20500,20634v21,-25,43,-46,65,-63c20608,20532,20646,20500,20662,20490v33,-25,82,-53,120,-75c20825,20398,20857,20387,20857,20384v,-4,-16,,-38,3c20819,20387,20819,20387,20819,20384v,,,,,c20819,20384,20641,20179,20272,20366r-5,4c20245,20377,20229,20387,20207,20394v-16,11,-38,18,-54,29c20137,20433,20120,20444,20115,20458v-6,3,-6,7,-6,10c20104,20472,20099,20475,20093,20479v-59,-60,-238,-155,-336,-226c19757,20257,19757,20257,19757,20257v,,,,,c19757,20257,19757,20253,19757,20253v,-3,-5,-10,-11,-21c19741,20218,19730,20204,19725,20190v-6,-14,-17,-46,-11,-81c19714,20102,19714,20095,19719,20088v,-11,6,-22,11,-32c19735,20042,19746,20028,19757,20021v,,6,,6,c19773,20017,19779,20017,19779,20014v,-4,-27,-7,-60,-4c19687,20014,19638,20017,19605,20028v-16,3,-43,14,-76,28c19513,20063,19497,20074,19481,20084v-11,11,-27,21,-33,32c19448,20119,19443,20119,19443,20123v-17,25,-27,53,-27,77c19416,20229,19421,20253,19426,20271r,c19421,20267,19416,20267,19416,20264v-33,-18,-71,-32,-103,-42c19264,20204,19215,20186,19172,20169v-17,-7,-33,-14,-49,-21c19074,20126,19025,20109,18998,20084v,-3,,-3,,-7c18993,20059,18993,20049,18987,20049r,c18982,20049,18977,20063,18977,20081v,17,5,38,10,56c18987,20144,18993,20155,18993,20169v,3,,7,,10c18998,20197,18998,20218,18998,20239v,7,,11,,18c18998,20278,18998,20303,19004,20324v,10,5,21,10,32c19009,20352,19004,20349,18998,20345v-5,-4,-11,-7,-16,-11c18960,20324,18939,20317,18912,20313v-17,-3,-44,-7,-76,c18819,20317,18803,20320,18787,20324v-16,7,-33,14,-44,25c18700,20384,18695,20433,18711,20465v-5,21,-5,35,-5,35c18706,20500,18733,20486,18771,20472v,,5,,5,3l18781,20475v6,,11,,11,-3c18792,20472,18792,20472,18792,20472v54,-4,114,21,141,127c18960,20705,19014,20828,19085,20927v-11,,-27,,-38,c19042,20927,19036,20927,19031,20927v,,,,,c19014,20927,18998,20927,18982,20927v,,,,,c18912,20916,18814,20920,18743,20930v-37,4,-97,14,-168,35c18505,20987,18435,21025,18380,21075v-54,49,-97,105,-119,158c18245,21269,18239,21300,18234,21329v,3,,3,,3c18234,21346,18234,21364,18234,21374v,11,,11,,4c18234,21371,18234,21353,18239,21332r,l18239,21332r,c18239,21353,18239,21367,18239,21378v,3,-5,7,-5,10c18229,21399,18234,21399,18234,21392v,-4,,-4,5,-7c18239,21392,18239,21392,18239,21392v65,-63,174,-99,299,-123c18543,21269,18554,21265,18559,21265v125,-14,260,-18,374,-10c18987,21258,19042,21262,19085,21265v43,4,76,7,98,7c19204,21272,19226,21276,19248,21279v21,,43,4,65,7c19356,21293,19399,21304,19443,21307v38,4,76,7,103,4c19573,21307,19584,21304,19584,21300v,-3,-17,,-38,c19524,21300,19486,21297,19448,21290v-32,-7,-70,-14,-108,-21c19410,21276,19491,21279,19557,21283v81,35,168,67,173,60c19735,21339,19714,21329,19681,21311v206,56,418,92,418,92c20115,21420,20137,21441,20153,21459v-16,11,-33,21,-49,32c20077,21501,20044,21519,20023,21533v-17,11,-49,32,-87,56l20169,21589v,-3,5,-3,,-7l20169,21582v16,-10,33,-21,49,-31c20212,21537,20202,21526,20196,21512v-5,-7,-11,-14,-16,-21c20185,21498,20191,21505,20196,21512v6,10,16,25,22,39c20223,21561,20229,21575,20234,21586r217,c20440,21568,20435,21554,20429,21547v-27,-32,-11,-21,-21,-74c20424,21463,20445,21455,20462,21445v,,,,5,c20478,21441,20500,21434,20521,21420v49,-24,130,-60,217,-88c20830,21300,20933,21272,21020,21258v87,-14,163,-18,195,-18c21291,21240,21394,21244,21459,21247r,-21c21416,21223,21362,21216,21313,21216v48,,97,,146,l21459,21121v,,-5,,-5,c21372,21124,21286,21135,21215,21145xm21296,360v-10,-15,-21,-29,-27,-43c21259,296,21253,279,21253,264v,-7,,-3,-5,7c21242,264,21237,257,21231,257v-5,,-10,,-10,c21226,250,21237,240,21253,243v6,,6,,,c21248,243,21248,243,21237,243v-6,,-11,4,-22,7c21204,257,21193,271,21183,286v-11,14,-17,31,-22,49c21150,370,21156,409,21177,441v22,31,54,49,71,56c21280,511,21324,518,21356,518r,c21389,518,21410,518,21416,515v,,,,,c21416,518,21389,522,21356,518v33,4,65,7,103,4l21459,303v-43,18,-98,35,-163,57xm21394,21459v-33,4,-70,11,-103,25c21231,21512,21183,21544,21139,21575v,,,,,l21464,21575r,-120c21448,21455,21421,21455,21394,21459xm21334,16813r-48,67l21296,16880v6,,11,,22,c21334,16880,21351,16880,21356,16880v16,,27,3,38,3c21416,16887,21437,16894,21459,16904v5,4,11,4,11,7l21470,16693v-16,7,-33,14,-43,24c21389,16746,21356,16777,21334,16813xm21437,17052v-5,21,-5,43,6,57c21448,17116,21454,17119,21459,17123v-22,,-49,,-81,7c21334,17137,21286,17155,21248,17179v-17,11,-38,21,-55,35c21183,17221,21177,17229,21166,17232r-43,35l21166,17278v,,6,,6,c21172,17278,21172,17278,21172,17278r,c21177,17281,21183,17281,21188,17285v11,3,16,11,27,14c21226,17310,21237,17317,21242,17324r6,3c21269,17352,21307,17384,21345,17398r6,c21302,17408,21259,17429,21221,17451v-22,14,-38,28,-55,42l21161,17496v-5,8,-11,15,-16,22c21139,17521,21134,17528,21134,17535r-22,28l21123,17560v11,,22,-4,33,-4l21172,17553r11,c21193,17553,21204,17553,21215,17553v16,3,33,7,54,14c21291,17578,21313,17585,21324,17592v5,3,10,3,10,7c21351,17606,21372,17616,21389,17623v-6,4,-17,14,-33,29c21334,17676,21329,17708,21329,17715v,11,5,25,16,35c21318,17764,21296,17778,21275,17789v-16,11,-33,21,-54,32c21221,17821,21204,17831,21204,17831r-5,4c21193,17838,21188,17838,21188,17845v,4,5,4,5,8l21226,17870v60,32,130,60,195,81l21427,17955v,,,,5,c21427,17962,21421,17969,21416,17976v-6,7,-11,14,-17,25c21394,18015,21394,18032,21394,18046v,15,,29,,53l21394,18103r5,c21405,18103,21410,18103,21410,18103v6,,11,,11,c21421,18103,21427,18103,21427,18103v,,5,,5,c21437,18103,21437,18103,21443,18103r,-1104c21443,16999,21443,17003,21437,17003v17,14,6,32,,49xm20933,19203v-81,24,-168,53,-244,98c20613,19347,20565,19411,20532,19478v-32,67,-59,134,-76,201c20445,19714,20440,19746,20429,19781v-5,32,-16,67,-16,99c20413,19894,20418,19908,20424,19922v-22,144,76,155,189,159c20624,20084,20635,20088,20646,20088r5,c20657,20088,20657,20088,20657,20091v22,4,38,4,38,4l20695,20095v21,,38,,54,-4c20765,20091,20782,20091,20792,20091v33,7,71,4,103,-7c20944,20066,20966,20031,20960,20003r,c20966,19996,20966,19989,20966,19985r,-3l20966,19982r,l20966,19982v,,-6,,-6,l20933,19978v-27,18,-54,25,-81,29c20847,20007,20847,20007,20841,20007v-16,-4,-32,-8,-49,-18c20776,19978,20765,19964,20749,19954v-11,-7,-22,-18,-27,-21c20722,19915,20722,19897,20722,19880v32,-92,97,-184,184,-275c20955,19559,21009,19513,21074,19474v65,-39,141,-70,217,-99c21351,19354,21410,19340,21470,19326r,-215c21421,19115,21372,19118,21324,19125v-87,11,-228,28,-391,78xm20960,20003v,11,-5,25,-16,42c20933,20056,20922,20066,20906,20074v-16,7,-32,10,-54,10c20912,20077,20944,20031,20960,20003xm20754,19968v6,3,6,7,11,14c20744,19971,20727,19961,20727,19961v,-11,-5,-21,-5,-28c20727,19940,20738,19954,20754,19968xm20727,20084v6,,6,,11,c20733,20088,20727,20088,20727,20084v-11,,-16,,-27,c20695,20084,20689,20084,20684,20084v-5,-3,-11,-3,-22,-7l20662,20077v6,,17,,22,c20700,20081,20716,20084,20727,20084xm21437,1742v-27,-39,-54,-78,-86,-113c21324,1593,21291,1565,21259,1541v-11,-7,-22,-18,-33,-25c21204,1502,21177,1488,21150,1477v-22,-10,-49,-14,-70,-14c21074,1460,21058,1456,21058,1452v,,,,,-3c21074,1452,21107,1445,21134,1442v43,-11,92,-28,125,-46c21269,1393,21280,1385,21291,1375v16,-11,22,-25,27,-42c21324,1304,21318,1273,21291,1241v-11,-18,-27,-32,-49,-42c21237,1195,21226,1192,21221,1188v-22,-7,-49,-14,-82,-14c21123,1174,21107,1174,21090,1174v,,6,-4,6,-4c21107,1163,21118,1160,21128,1153v17,-11,28,-21,44,-35c21188,1100,21204,1079,21210,1058v11,-29,16,-60,11,-92c21215,899,21172,832,21145,800v,,,,,c21150,793,21156,790,21150,786v-5,-3,-11,,-27,7c21118,797,21112,800,21101,804v-16,7,-48,21,-97,32c20917,853,20809,857,20706,857v-44,,-125,,-223,-7c20483,850,20478,850,20478,850r-5,c20451,846,20429,843,20402,839v27,-28,49,-63,76,-95c20494,719,20516,691,20532,659r22,-35c20651,501,20727,381,20776,261r22,-46c20830,148,20868,74,20906,r-249,c20641,134,20554,296,20494,402v44,-99,87,-236,87,-381c20581,14,20581,7,20581,r-206,c20375,67,20364,141,20337,236v-16,60,-32,109,-43,141c20294,384,20288,391,20288,395r-5,14c20267,458,20245,515,20234,564v-5,14,-11,42,-16,64c20223,585,20223,532,20223,490v,-14,,-53,-5,-106c20218,338,20207,282,20196,229r-16,-81c20180,141,20174,134,20174,127v-5,-18,-5,-35,-10,-56c20158,46,20147,25,20137,4r-282,c19860,21,19865,35,19871,56v5,25,11,50,16,74l19909,236v22,109,27,198,27,243c19936,494,19936,511,19936,529r,14c19936,561,19936,582,19936,610v,14,,25,,39c19936,680,19941,712,19941,740v,14,,32,-5,43l19936,790v-27,3,-54,7,-87,14c19752,818,19676,846,19622,871v10,-11,16,-21,21,-35c19654,818,19660,797,19660,776v,-18,-6,-50,-33,-85c19611,673,19594,656,19573,642v-22,-14,-54,-25,-87,-36c19416,585,19340,585,19291,589v-65,3,-119,14,-157,21c19128,610,19123,613,19123,617v-22,3,-38,7,-38,7l19080,624r,4c19085,649,19085,666,19085,687v-5,22,-5,57,-33,99c19036,818,19004,853,18971,881v-32,29,-76,57,-125,78c18819,973,18743,1008,18624,1040v-32,11,-65,18,-103,28c18467,1082,18418,1093,18364,1110v11,-10,27,-24,38,-35c18451,1026,18500,959,18532,913r27,-35c18695,733,18809,613,18906,522v33,-32,71,-60,98,-88c19042,398,19080,367,19107,342v21,-14,38,-25,48,-28l19150,307v,,-5,3,-16,7c19128,310,19123,314,19112,321v-32,10,-76,28,-135,53c18982,370,18987,370,18993,367v157,-74,168,-81,162,-88l19155,275r-5,c19150,275,19150,275,19150,275v-27,,-260,99,-390,166c18716,462,18657,494,18592,536v-33,21,-65,42,-98,63c18451,631,18407,659,18369,691v-75,60,-140,127,-195,187c18142,917,18115,955,18088,991v,-14,,-29,-6,-39c18082,941,18077,934,18077,924v-6,-29,-27,-99,-60,-173l18012,740v-11,-24,-22,-49,-33,-74l17979,666v,-7,-5,-14,-5,-17c17974,645,17968,642,17968,635r,-4c17968,617,17968,599,17958,582r,c17958,578,17958,578,17952,578v,,,,,c17952,578,17952,575,17947,575v,-4,,-4,,-7l17947,564v,-3,,-3,,-7c17947,557,17947,553,17947,553r,l17947,550r,c17947,550,17947,546,17947,546r-6,l17941,546r,l17947,546v-6,-7,-6,-14,-6,-21c17985,497,18028,465,18071,430v55,-42,109,-88,158,-137c18256,268,18272,240,18288,215v11,-21,22,-42,33,-63l18326,137v11,-24,27,-49,43,-70c18386,46,18407,25,18429,7v6,-3,6,-3,11,-7l16814,r,c16787,28,16765,60,16743,92v-5,10,-10,17,-16,28c16705,159,16689,197,16678,236v-11,43,-21,88,-21,138c16651,416,16657,455,16662,487r5,38c16667,536,16673,550,16673,561r,3c16673,575,16678,582,16678,592v-5,11,-11,21,-16,36c16640,649,16581,702,16554,730v-6,3,-6,7,-11,10c16532,747,16521,758,16510,769r,c16494,783,16478,800,16462,814v-22,25,-44,50,-66,67c16396,881,16396,878,16396,878v,-4,6,-7,6,-11c16418,839,16429,804,16424,772v-6,-25,-11,-46,-22,-67c16396,695,16386,684,16380,673v-5,-7,-16,-14,-27,-21c16337,642,16321,631,16304,624v-48,-21,-114,-28,-168,-18c16082,617,16044,645,16033,666v,,,,,c16033,666,16033,666,16033,666v,,,,,4c16033,670,16033,673,16028,673r-6,4l16077,698v5,4,11,4,16,7c16115,716,16147,740,16169,769v21,35,27,74,27,91c16196,885,16190,910,16185,920r,4c16180,941,16174,969,16158,987v-5,7,-11,11,-11,18l16147,1005v,,,,-5,c16131,998,16120,987,16109,980v6,-11,6,-21,-5,-28c16093,941,16077,938,16060,941v-10,-7,-21,-14,-27,-21c16044,910,16039,899,16028,888v-11,-10,-33,-14,-49,-10c15968,871,15963,864,15952,857v11,-11,11,-25,,-36c15947,814,15936,811,15925,811v-11,,-22,,-27,3c15887,807,15882,800,15871,797v16,-11,21,-28,5,-39c15860,747,15833,744,15816,751v,-7,,-18,-5,-28c15849,670,16088,286,16266,4r-357,c15833,120,15762,240,15735,307,15714,201,15697,95,15676,4r-277,c15426,120,15453,254,15459,356v-22,4,-44,11,-60,18c15372,381,15323,402,15280,437r,c15280,437,15280,437,15280,441v-33,21,-43,46,-43,63c15226,494,15215,483,15199,469v-44,-35,-120,-71,-201,-95c14960,360,14900,345,14830,331v-33,-7,-65,-14,-103,-24c14667,286,14619,264,14554,233v-17,-11,-33,-21,-49,-29c14489,194,14472,183,14456,173v,-4,,-7,,-14c14456,141,14461,123,14461,106v6,-21,11,-43,17,-64c14483,32,14489,21,14494,7r-222,c14261,11,14250,14,14234,18r,c14212,25,14185,35,14158,49v-22,11,-49,25,-71,43c14082,95,14082,99,14077,99v,,,,,c14077,99,14071,95,14071,95v-5,-10,-16,-24,-22,-39c14039,42,14028,25,14022,7v,,,-3,,-3l13703,4v5,28,10,52,21,74c13741,127,13768,166,13778,183v33,46,87,103,125,127c13914,321,13919,328,13925,335v-6,28,-6,56,,81c13925,420,13925,423,13925,427v,-4,,-4,-6,-4l13919,423v-5,-3,-233,-173,-504,-416l13052,7v43,46,98,99,152,141c13258,190,13301,219,13323,229v125,106,255,205,385,293c13692,522,13675,525,13659,525v-21,4,-43,4,-65,7c13583,532,13578,536,13567,536v-65,-21,-125,-49,-184,-78c13350,437,13301,412,13253,381v-6,-4,-17,-11,-22,-14l13215,356v,,-6,-3,-6,-3c13171,328,13139,300,13095,268v-21,-21,-43,-53,-70,-88c13030,166,13009,145,12987,113v-11,-18,-27,-32,-38,-50c12944,53,12927,28,12917,l10586,v,,,,,c10586,14,10591,28,10591,42v,7,,14,6,18c10597,85,10597,99,10597,106v-6,3,-11,3,-6,10c10597,123,10618,123,10673,123v21,,43,-3,65,-3l10738,120v10,,38,,59,c10814,120,10824,123,10835,123v11,4,22,7,33,14c10895,152,10922,169,10949,180v27,10,54,14,81,14c11030,197,11036,197,11057,194v22,,33,,44,l11106,194v6,,17,,22,3c11193,212,11263,236,11339,279v33,21,71,45,103,74c11502,398,11567,458,11654,532v16,14,32,29,43,43c11751,628,11811,680,11860,733v43,46,76,95,108,145l11984,899v,,,3,,3c11984,910,11990,913,12001,913v5,11,16,21,21,28c12076,1012,12136,1072,12174,1110v54,53,98,89,114,103c12347,1262,12413,1304,12472,1336v71,35,147,67,222,88c12770,1445,12841,1460,12884,1463v11,,27,4,33,4l12933,1470v,,,,5,c12927,1481,12911,1495,12900,1505v-16,21,-32,46,-43,67c12846,1604,12835,1639,12841,1678v,78,38,148,59,187c12895,1872,12895,1883,12895,1886r,4l12895,1890v5,,11,-4,22,-11c12922,1872,12933,1861,12949,1854v27,-14,71,-31,119,-38c13074,1816,13079,1812,13085,1812v5,,5,,10,c13101,1812,13106,1809,13106,1809v22,-4,38,-8,60,-11c13209,1791,13258,1787,13312,1784v6,,11,,11,l13318,1805v-6,11,-11,21,-17,35c13296,1840,13296,1844,13291,1851r,c13285,1851,13280,1854,13274,1865v-5,14,-16,35,-38,60c13215,1950,13188,1974,13161,1995v-33,25,-71,53,-120,78c12955,2122,12846,2175,12738,2225r-17,7c12662,2260,12602,2281,12553,2302v-81,25,-162,49,-249,71c12261,2383,12207,2390,12131,2404r-22,4c12017,2422,11908,2440,11800,2475v-103,35,-217,88,-341,158c11345,2700,11236,2771,11133,2849v-200,151,-379,327,-509,511c10564,3444,10510,3529,10467,3614v-27,52,-49,98,-65,137c10374,3550,10651,2919,10667,2873v613,-84,943,-539,1030,-677c11811,2013,11805,1780,11805,1780v,,-32,-109,-32,-144c11773,1502,11871,1100,11876,1093r,-11l11865,1086v-5,3,-16,7,-27,10c11827,1093,11816,1093,11811,1096v-11,4,-16,11,-16,22c11778,1128,11762,1139,11746,1149v-11,-3,-27,-3,-38,4c11702,1156,11697,1163,11697,1167v,3,5,7,5,10c11692,1188,11681,1199,11665,1213v-17,-4,-33,,-38,10c11621,1227,11621,1234,11627,1241v,3,5,7,10,11c11627,1266,11616,1280,11605,1294v-11,3,-22,7,-22,17c11583,1315,11583,1322,11589,1326v-17,31,-33,59,-44,77c11540,1315,11529,1237,11513,1167v,-4,,-7,,-7c11513,1156,11507,1149,11507,1146v-5,-18,-10,-32,-16,-46c11502,1093,11502,1086,11502,1079v,-11,-16,-21,-33,-25c11469,1051,11464,1047,11464,1044v,-8,-5,-11,-5,-15c11469,1026,11475,1022,11480,1019v6,-7,11,-14,11,-21c11491,991,11486,984,11475,980v-11,-3,-22,-7,-33,-7c11415,977,11399,991,11404,1005v,3,6,10,11,14c11404,1075,11372,1139,11328,1209v,,-5,4,-5,4c11318,1216,11318,1220,11318,1227v-11,14,-22,32,-33,46c11274,1273,11258,1273,11253,1280v-6,3,-6,10,-6,14c11247,1297,11253,1301,11258,1304v-11,11,-22,25,-33,36c11225,1340,11225,1340,11225,1340v-16,-7,-32,-4,-43,7c11193,1301,11198,1248,11198,1195v6,-3,6,-7,6,-10c11204,1177,11204,1170,11198,1167v,-14,,-28,,-46c11209,1114,11215,1107,11215,1100v,-11,-6,-18,-22,-25c11193,1061,11188,1051,11188,1040v10,-7,21,-18,16,-28c11204,1001,11193,991,11177,987v-6,-21,-11,-35,-11,-35l11160,941r-38,43l11122,984v,3,,7,,10l11122,998v-5,7,-10,14,-10,21c11112,1022,11112,1026,11117,1029v-11,32,-27,64,-54,92c11063,1121,11063,1121,11063,1121v-16,,-33,4,-38,14c11020,1142,11014,1153,11020,1160v-11,10,-28,21,-44,32c10965,1195,10960,1199,10954,1202v-5,4,-5,7,-5,11c10889,1252,10819,1287,10748,1326v-162,84,-341,183,-487,320c10255,1646,10244,1650,10244,1653v-10,7,-10,15,-10,22c10223,1685,10212,1699,10196,1713v-11,4,-22,11,-27,18c10169,1734,10169,1738,10169,1745v-22,28,-44,60,-60,88c10000,2020,9990,2217,10082,2425v,4,,8,,11c10082,2461,10103,2496,10125,2531v22,43,44,81,60,106c10206,2669,10228,2693,10239,2707v22,25,49,50,76,67c10320,2778,10320,2778,10326,2782v16,21,48,42,59,49c10380,2863,10369,2944,10353,3078v-6,17,-11,35,-11,53c10337,3148,10337,3159,10331,3166v,,-22,95,-5,109c10326,3275,10326,3275,10326,3275v-11,85,-22,169,-27,243c10293,3557,10293,3589,10288,3621v,-39,-6,-85,-11,-131c10277,3416,10272,3342,10272,3282v-6,-70,-17,-141,-28,-211c10223,2968,10201,2866,10141,2767v-65,-102,-173,-193,-281,-275c9822,2464,9784,2436,9746,2408v-22,-18,-49,-32,-71,-50c9654,2344,9632,2330,9616,2316v-65,-53,-103,-123,-114,-218c9502,2055,9502,2013,9502,1971v5,-57,16,-106,27,-148c9534,1798,9545,1770,9551,1742v43,-96,108,-194,135,-230c9686,1512,9686,1512,9686,1512r6,-3l9692,1505v,-3,-6,-3,-17,l9643,1509v-11,,-22,3,-33,7l9599,1519v-43,11,-86,29,-124,46c9426,1586,9383,1618,9350,1650v-38,35,-70,74,-87,113c9252,1787,9242,1819,9236,1847v-21,95,11,187,98,275c9355,2147,9383,2172,9410,2193v38,28,70,49,92,56l9502,2253v16,70,49,141,87,204c9632,2528,9697,2598,9757,2662r10,10l9795,2707v54,75,108,142,151,201c9968,2951,9984,2993,9995,3042v16,67,27,138,33,201c10055,3483,10060,3680,10066,3786r,25c10076,4001,10082,4238,10087,4407v6,81,6,165,11,225c10098,4650,10098,4664,10103,4678v-10,-3,-16,-7,-27,-7c10049,4664,10011,4657,9973,4661v-48,3,-81,21,-97,31c9849,4710,9832,4728,9827,4738v,4,,4,,4l9827,4745r5,c9838,4745,9843,4749,9843,4749v,3,,3,17,10c9876,4766,9919,4784,9963,4816v48,35,92,81,124,134c10125,5010,10147,5080,10169,5140v21,78,48,148,75,212c10272,5411,10299,5478,10337,5552v10,22,21,39,32,60c10396,5665,10423,5715,10445,5753v32,50,60,89,81,103c10586,5933,10651,6014,10716,6081v60,64,119,120,135,127l10857,6215v,,,,,c10851,6219,10830,6212,10776,6187v-11,-14,-65,-49,-87,-63c10635,6092,10564,6050,10499,6018v-27,-14,-184,-92,-368,-166c10049,5820,9968,5789,9881,5764v-70,-21,-146,-46,-211,-63l9670,5701v-65,-22,-130,-43,-190,-60c9475,5634,9453,5619,9431,5605v-32,-17,-81,-45,-151,-74c9209,5503,9133,5482,9057,5461v-76,-18,-157,-32,-244,-42c8748,5411,8613,5401,8450,5408v-65,3,-141,11,-211,18c8217,5429,8201,5429,8179,5433v-86,14,-168,28,-244,45c7849,5500,7762,5524,7681,5549v-55,18,-114,32,-174,49c7469,5609,7442,5616,7420,5619v-59,15,-119,25,-173,29c7220,5651,7198,5651,7177,5651v-76,,-141,-10,-196,-32c6916,5581,6927,5521,6927,5521r-16,l6895,5567v-6,10,-6,28,,45c6895,5616,6895,5623,6895,5630v,11,,53,32,99c6949,5764,6987,5799,7030,5827v27,18,60,36,98,50c7149,5884,7171,5894,7198,5901v54,22,109,39,130,46c7247,5979,7182,6004,7117,6021v-38,11,-71,18,-109,25c7003,6043,6992,6043,6987,6043v-11,,-22,3,-27,10c6938,6057,6916,6060,6900,6064v-11,-7,-22,-14,-38,-11c6846,6057,6835,6064,6835,6071v-5,,-11,,-16,c6721,6074,6645,6067,6607,6064r-5,l6602,6064r,c6591,6060,6586,6060,6586,6060r,4l6580,6064r,3c6580,6071,6575,6074,6580,6074r,4l6586,6078v,,,,5,c6591,6078,6597,6078,6602,6078v,3,5,3,27,7c6645,6088,6705,6099,6802,6113v196,28,385,49,564,63c7355,6180,7345,6184,7334,6187v-38,18,-71,46,-82,56c7242,6254,7225,6272,7209,6289v-16,21,-38,50,-43,78c7160,6392,7171,6420,7176,6441r6,10c7187,6480,7198,6501,7204,6518v,4,,4,5,7c7231,6578,7274,6614,7301,6617v11,4,16,,22,-3c7328,6610,7334,6603,7328,6589v-16,-49,,-88,,-92c7328,6480,7334,6462,7345,6444v5,-7,10,-14,16,-21c7372,6409,7404,6370,7475,6339v54,-25,130,-46,211,-50c7756,6282,7832,6282,7925,6289v37,4,81,7,146,14l8098,6307v54,3,114,10,179,14c8353,6325,8439,6321,8526,6314v98,-7,184,-21,266,-39c8971,6236,9144,6173,9274,6099v65,-39,125,-78,174,-116c9491,5947,9529,5916,9561,5884v44,-32,71,-32,71,-32c9643,5852,9654,5856,9664,5856r11,3c9729,5873,9854,5901,9984,5944v98,32,201,70,288,113c10369,6102,10434,6138,10445,6145v16,10,38,21,54,31c10510,6184,10521,6187,10532,6194v11,7,21,14,32,21c10580,6226,10602,6236,10613,6247r65,39c10694,6296,10700,6300,10705,6300v6,3,6,7,6,10c10689,6303,10667,6296,10651,6293v-33,-7,-92,-25,-174,-39c10402,6240,10309,6229,10212,6222v-114,-7,-206,-10,-282,-7c9849,6219,9773,6229,9713,6247v,,,,,c9708,6243,9697,6243,9670,6243v-11,,-33,,-49,c9610,6243,9599,6243,9589,6243v-44,,-93,-3,-136,4c9442,6247,9426,6251,9399,6254v-16,4,-44,11,-65,25c9290,6303,9258,6342,9242,6384v-11,39,-6,85,21,124c9274,6525,9290,6543,9307,6557v16,14,32,25,54,32c9366,6592,9372,6596,9377,6592v6,-3,,-7,,-7l9377,6582v,-4,,-4,,-7c9377,6571,9377,6568,9377,6561v,-11,6,-46,33,-81c9426,6451,9453,6423,9486,6399v5,-7,16,-11,21,-15l9507,6384v11,-3,22,-7,33,-10c9589,6360,9648,6349,9713,6346v65,-4,136,-7,228,c10147,6356,10299,6377,10412,6402v120,28,212,71,261,92c10678,6497,10683,6501,10689,6501v43,21,92,46,135,67l10857,6585v38,18,70,36,103,53c11009,6663,11041,6688,11063,6702v11,7,16,10,22,14c11079,6730,11074,6744,11068,6755v,7,-5,10,-5,14c11047,6811,11041,6864,11052,6903v,10,5,24,11,31c11063,6941,11068,6949,11068,6956v,,,,,3c11068,6959,11063,6956,11063,6956v-33,-15,-60,-29,-81,-43c10965,6903,10954,6892,10949,6882v-5,-11,-11,-25,-16,-36l10933,6839v-6,-17,-11,-31,-22,-53l10911,6786v-5,-3,-5,-10,-11,-14l10895,6765r-16,7c10868,6779,10857,6783,10851,6786v-5,4,-16,7,-27,11c10819,6800,10814,6800,10808,6804v-16,7,-32,18,-49,25c10732,6846,10716,6871,10705,6896v,3,-5,10,-5,14c10689,6906,10673,6896,10651,6882v-27,-18,-54,-39,-71,-60c10564,6800,10543,6769,10537,6730v,-4,,-11,,-14c10537,6712,10537,6709,10537,6705v,-7,-5,-14,-11,-21c10515,6677,10499,6677,10488,6677v-11,,-16,4,-27,7l10407,6705v-49,21,-98,43,-130,64c10190,6822,10152,6878,10147,6889v-11,17,-27,45,-27,77c10120,6987,10120,7012,10131,7033v-6,,-11,,-17,l10114,7033v-27,-3,-54,-3,-86,c9984,7033,9946,7037,9908,7044r,c9903,7044,9892,7047,9876,7047r-11,c9854,7047,9854,7051,9854,7051r,3l9865,7072r11,18c9876,7093,9881,7100,9881,7107v11,21,11,46,17,64c9903,7216,9908,7248,9914,7262v5,18,11,39,21,53c9930,7312,9919,7305,9914,7298v-33,-25,-60,-57,-71,-82c9838,7202,9832,7192,9832,7181v,-7,-5,-14,-5,-17l9827,7164r,c9827,7164,9822,7164,9816,7167v-5,,-5,4,-11,4c9795,7167,9773,7171,9762,7181v-22,11,-70,39,-108,81c9616,7298,9594,7343,9583,7382v-11,42,,74,6,88c9594,7481,9599,7495,9610,7509v,4,6,7,6,11c9616,7520,9610,7520,9610,7520v-38,-4,-92,10,-130,21c9431,7555,9383,7573,9350,7590v-43,21,-70,42,-76,46c9252,7654,9231,7678,9220,7699v-5,15,-11,25,-11,32l9209,7735v,3,6,7,11,7l9220,7742r5,l9231,7742v5,,11,3,21,7c9274,7759,9301,7777,9328,7802r87,74c9437,7897,9458,7911,9469,7918v17,11,27,18,44,21c9518,7939,9518,7943,9523,7943v-21,10,-54,31,-86,63c9421,8024,9410,8045,9404,8066v-5,25,-5,49,,74c9410,8161,9421,8186,9442,8211r11,17l9502,8288v,4,5,4,5,4c9507,8292,9507,8295,9513,8295r10,14l9523,8263v,-3,,-7,,-7l9523,8253v,,,-4,,-4c9523,8249,9523,8246,9523,8246r6,-7c9529,8239,9529,8239,9529,8235r,c9529,8235,9529,8232,9534,8232r,-4c9540,8221,9551,8214,9561,8207v22,-14,49,-21,65,-28c9659,8168,9692,8161,9729,8158v38,-4,87,,131,c9892,8161,9919,8161,9952,8161v32,,65,-3,86,-10c10044,8151,10044,8147,10049,8147v22,,33,,49,c10087,8151,10076,8154,10066,8161v-11,7,-28,14,-38,21l10017,8189v-22,15,-44,29,-65,36c9914,8239,9865,8242,9822,8246r-22,3c9773,8253,9746,8253,9724,8253v-11,,-27,,-38,l9681,8253v-6,,-11,,-17,c9659,8253,9648,8253,9637,8249r-16,l9616,8256r,4c9616,8263,9616,8267,9616,8267v,4,,11,,11c9616,8281,9616,8281,9616,8285v,7,5,14,10,24c9637,8323,9654,8338,9659,8345v22,17,43,31,60,38c9746,8397,9778,8412,9816,8422v22,7,49,14,82,21l9892,8447v-27,14,-70,42,-119,74c9740,8546,9681,8598,9659,8662v-5,25,-11,49,-16,84l9643,8754v,10,,17,,28c9632,8785,9621,8792,9605,8799v-16,7,-38,18,-60,32l9534,8838v-27,14,-59,32,-92,49c9323,8954,9171,9050,9041,9145v-49,35,-146,106,-266,201c8673,9430,8553,9526,8439,9628v-32,24,-54,46,-70,56c8369,9681,8369,9677,8369,9674v,-4,,-11,,-14c8369,9649,8369,9610,8369,9571v,-10,,-21,,-31c8385,9497,8401,9462,8407,9459v70,-39,130,-89,190,-152c8607,9296,8613,9289,8624,9279v38,-39,70,-81,97,-127c8743,9120,8786,9050,8819,8958v32,-88,54,-194,65,-296c8889,8567,8889,8457,8873,8345v,-25,-5,-50,-11,-71c8857,8249,8857,8225,8851,8204v-5,-32,,-60,6,-85c8857,8115,8857,8112,8862,8108v,-7,6,-14,11,-21c8878,8080,8878,8077,8884,8073v,-3,5,-3,5,-7c8895,8063,8906,8063,8900,8056v,,,-4,-5,-4c8884,8048,8857,8048,8841,8052v-28,4,-66,11,-93,18c8738,8073,8667,8094,8602,8137v-27,17,-49,35,-70,56c8532,8197,8526,8197,8526,8200r,c8504,8218,8488,8232,8472,8242v-43,-88,-98,-179,-146,-261c8315,7960,8299,7943,8288,7922v-22,-32,-44,-64,-60,-96c8228,7823,8223,7819,8223,7816r,-4c8217,7798,8206,7788,8201,7773v-16,-28,-27,-52,-33,-77c8163,7685,8163,7682,8163,7678v70,-10,146,-21,233,-24c8445,7654,8494,7654,8548,7657v97,4,173,11,206,18c8792,7678,8824,7685,8857,7696v32,10,59,21,87,35c8971,7749,8987,7766,8998,7777v5,7,11,14,16,14l9014,7791v,,,4,,4l9030,7826r,-38c9030,7788,9030,7784,9030,7784v6,-3,6,-7,6,-7c9041,7766,9057,7749,9057,7724v,-21,,-46,-10,-67c9036,7636,9019,7615,8998,7597v-11,-10,-54,-39,-120,-63c8819,7513,8748,7498,8667,7495v-76,-4,-157,-4,-228,c8380,7498,8331,7502,8293,7509v,,,,,c8353,7474,8407,7442,8461,7410v49,-28,98,-49,141,-70c8651,7319,8700,7301,8754,7283v92,-28,195,-52,303,-67c9144,7206,9231,7199,9312,7199v6,,6,,11,c9361,7199,9361,7199,9361,7195r,c9388,7202,9399,7202,9399,7199r,-4l9399,7192v-6,-11,-87,-39,-98,-43c9231,7125,9155,7107,9090,7107v-38,-3,-98,,-157,7c8878,7121,8797,7128,8710,7142v-81,15,-162,32,-233,53c8450,7202,8429,7209,8401,7220v11,-7,22,-14,33,-21l8439,7195r6,-3c8467,7178,8488,7167,8515,7153v17,-7,27,-14,44,-25c8575,7121,8591,7111,8607,7104v76,-39,152,-78,234,-113c8857,6984,8878,6977,8895,6966v70,-28,135,-49,162,-60c9068,6906,9074,6906,9079,6906r5,l9090,6903r,-4c9084,6896,9074,6896,9068,6896v-5,,-11,-4,-16,-4l9052,6892r,c9047,6889,9003,6885,8965,6889v-54,3,-124,14,-206,35c8727,6931,8700,6938,8667,6949v-11,3,-22,7,-32,7c8732,6903,8808,6808,8851,6733v6,,11,-3,17,-7c8878,6719,8878,6709,8873,6702v33,-57,49,-95,49,-95l8933,6582r-22,21c8906,6607,8900,6610,8884,6621v-16,10,-43,31,-76,53c8759,6705,8700,6741,8624,6769v-98,35,-185,60,-277,74c8293,6850,8239,6860,8185,6867v-55,7,-103,18,-158,25c8000,6896,7979,6899,7946,6903v6,-4,16,-7,22,-11c7995,6878,8022,6853,8049,6825v27,-35,49,-67,65,-102c8130,6684,8141,6645,8147,6610v,-56,-17,-113,-60,-159c8082,6441,8071,6434,8065,6427v,-4,-5,-4,-10,-7c8055,6420,8049,6416,8049,6416v-5,-3,-11,-10,-16,-14c8027,6399,8027,6399,8022,6395v-5,-3,-5,-3,-11,-7c8000,6377,7990,6370,7979,6374v-6,3,-6,10,-6,18l7979,6437v,39,-6,78,-22,117c7919,6642,7849,6719,7789,6769v-70,60,-152,113,-206,151c7578,6924,7572,6927,7572,6931v-38,3,-76,7,-108,10c7453,6941,7442,6945,7431,6945v-21,4,-43,4,-65,7c7350,6956,7339,6956,7328,6959v-11,4,-21,4,-27,7c7177,6998,7036,7051,6905,7104v-10,3,-27,10,-37,14c6873,7107,6884,7097,6889,7082v6,-3,11,-10,11,-17c6922,7037,6938,7001,6943,6970v6,-18,11,-43,11,-74c6954,6871,6949,6829,6922,6790v-22,-35,-54,-71,-98,-95c6803,6681,6775,6666,6743,6659v-16,-14,-22,-17,-33,-14c6710,6645,6705,6649,6705,6649v-5,-4,-11,-4,-16,-4c6678,6631,6672,6631,6667,6631r-5,l6662,6631v-11,4,-6,7,,25c6667,6667,6672,6684,6678,6705v5,36,5,85,-6,127c6667,6846,6662,6878,6634,6924v-16,32,-32,63,-54,99c6575,7033,6569,7044,6559,7054v-22,39,-55,95,-71,148c6472,7248,6472,7294,6477,7329v,4,,7,6,7c6456,7361,6434,7389,6418,7417v-17,25,-38,67,-65,134c6342,7580,6326,7611,6309,7643v-16,32,-43,63,-76,92c6185,7784,6120,7826,6060,7869v-16,10,-27,21,-43,28c5946,7946,5892,7989,5854,8027v-5,4,-11,7,-11,11c5832,8024,5816,8006,5805,7989v-32,-39,-70,-89,-97,-145c5675,7791,5659,7735,5653,7682v-5,-64,6,-113,17,-138c5670,7537,5675,7534,5670,7534v5,-11,10,-18,10,-18l5686,7509r-11,c5632,7509,5583,7520,5534,7537v-5,,-11,4,-22,4c5485,7548,5447,7562,5420,7576v-11,7,-81,39,-130,92c5279,7678,5274,7685,5263,7696r-5,-7c5241,7661,5182,7597,5155,7573v-6,-8,-22,-22,-33,-36c5101,7516,5079,7491,5052,7463v-27,-31,-54,-60,-76,-84c4960,7365,4949,7350,4938,7336v5,7,16,14,32,18c4976,7357,4981,7361,4992,7365v27,10,65,17,103,17c5101,7382,5111,7382,5117,7382v27,,70,-3,108,-7c5241,7372,5263,7368,5279,7368v27,-3,60,-11,93,-14c5431,7347,5485,7350,5523,7357v49,11,82,32,98,46c5621,7407,5621,7410,5626,7414v,,6,3,11,3c5653,7414,5675,7396,5686,7382v,-3,16,-28,11,-56c5697,7308,5686,7290,5675,7276v,-3,-5,-7,-5,-10c5718,7255,5778,7241,5821,7220v28,-11,93,-42,152,-95l5984,7114v22,-21,49,-42,76,-56c6076,7051,6098,7044,6120,7044v10,,21,,27,l6152,7044v,,5,,5,3l6163,7047v5,4,16,7,22,11l6195,7061r6,-7l6201,7044v,-4,,-7,,-11l6201,7030v,-11,,-14,-6,-18l6195,7008v-5,-10,-10,-21,-21,-31c6157,6959,6141,6941,6120,6934v,,,,,c6125,6931,6125,6931,6130,6927v17,-10,44,-24,71,-35c6217,6885,6239,6882,6260,6878v22,-3,44,,55,c6320,6878,6326,6878,6326,6878v5,,10,,16,4c6342,6889,6347,6892,6353,6896v10,,21,-7,27,-21c6385,6864,6385,6843,6369,6829v-11,-14,-49,-36,-92,-46c6250,6776,6223,6772,6201,6772v,,-6,,-6,c6195,6769,6195,6765,6195,6762v,-14,-16,-29,-32,-36c6147,6719,6114,6709,6076,6705v,,-5,,-5,c6082,6702,6092,6698,6103,6698v27,-7,60,-7,103,-7c6206,6698,6212,6702,6217,6705v6,,11,,11,c6239,6698,6255,6677,6255,6659v,-10,,-35,-27,-59c6217,6589,6201,6578,6185,6575v-6,,-6,-4,-11,-4c6168,6568,6168,6568,6163,6564v,,5,-3,5,-3l6168,6561v22,-7,44,-18,60,-21c6255,6533,6304,6522,6347,6522v27,,54,,81,3c6439,6525,6450,6529,6456,6529v10,4,21,11,27,14l6494,6550r5,-10l6499,6540v,-11,,-22,,-32c6499,6504,6499,6501,6499,6494v5,-28,-16,-71,-65,-102c6396,6367,6342,6346,6260,6328v-59,-14,-108,-21,-130,-21c6120,6307,6109,6307,6098,6307v11,-7,22,-14,32,-21c6147,6275,6163,6258,6168,6243v11,-14,17,-35,27,-59l6195,6180v6,-21,22,-49,49,-85c6255,6081,6266,6067,6282,6053r38,-32l6326,6014r-22,-7c6298,6004,6288,6004,6282,6000v-43,-10,-87,-10,-114,-7c6174,5983,6174,5976,6179,5965v,-7,6,-14,6,-21c6195,5926,6206,5905,6223,5887v10,-14,27,-24,37,-31c6266,5852,6277,5849,6282,5842r6,-4l6288,5838v,,5,,5,-3l6298,5835v,,,,6,c6309,5835,6320,5831,6326,5831v5,,5,,10,l6347,5831r-5,-7l6331,5813v-5,-3,-11,-10,-16,-10c6309,5799,6309,5799,6304,5799r-6,-3c6293,5792,6288,5792,6282,5792v-16,-7,-38,-10,-59,-10c6206,5782,6190,5782,6174,5785v16,-10,27,-21,38,-28c6217,5753,6233,5739,6250,5725v5,-3,10,-7,10,-14c6271,5701,6282,5690,6298,5679v22,-17,44,-31,65,-38c6374,5637,6391,5634,6407,5630r27,-3c6445,5627,6456,5627,6461,5627r22,l6477,5619v-5,-3,-5,-7,-11,-14l6445,5588v-11,-7,-17,-14,-27,-18c6401,5560,6385,5549,6369,5542v,,-6,,-6,-4c6391,5528,6412,5517,6434,5507v16,-7,43,-25,76,-50c6526,5447,6537,5433,6553,5419v6,-8,16,-15,22,-22l6591,5383v11,-3,,-10,,-14c6591,5369,6591,5369,6591,5366v-5,-4,-5,-7,-11,-7c6559,5344,6537,5334,6504,5327v-10,-4,-27,-7,-38,-7c6477,5313,6499,5292,6526,5256v33,-35,76,-84,114,-123c6662,5112,6716,5055,6786,4988v195,-155,407,-285,412,-285l7214,4692r-21,4c7193,4696,7187,4696,7182,4696r,c7171,4696,7149,4699,7128,4706v-54,11,-109,22,-163,32c6965,4738,6971,4738,6971,4735v5,-4,16,-4,21,-7c6998,4724,7008,4724,7014,4720v11,-3,27,-7,32,-10c7074,4703,7084,4699,7079,4692v,-7,-11,-7,-43,-3c7025,4689,7014,4692,6998,4696v-11,,-22,3,-33,7l6954,4706v-27,4,-54,14,-81,22l6851,4735r-21,7c6803,4752,6775,4759,6748,4770v-27,10,-124,49,-222,109c6472,4907,6428,4936,6407,4953v-27,25,-60,53,-76,81c6320,5048,6304,5059,6298,5073v-38,46,-65,88,-81,116c6190,5189,6168,5193,6147,5200v-17,3,-33,7,-44,14c6109,5196,6120,5168,6125,5136v,-17,5,-31,5,-49l6130,5084v6,-29,11,-53,11,-64c6141,5013,6141,5013,6141,5013r-11,-7l6125,5013v,,,4,,4c6120,5017,6109,5020,6092,5024v-27,,-75,,-135,7c5914,5038,5865,5045,5821,5055v-43,11,-86,25,-130,39c5680,5098,5670,5101,5659,5108v,,,,,c5653,5098,5653,5084,5664,5070v,,,,6,c5686,5066,5708,5034,5718,5013v,-3,6,-18,11,-32c5729,4971,5729,4953,5718,4936v-5,-8,-5,-11,-16,-18l5702,4914v6,-10,11,-24,16,-35c5729,4847,5729,4812,5729,4784r,-11c5729,4759,5729,4742,5729,4717r,-4c5729,4710,5729,4706,5729,4706r6,-35c5735,4664,5735,4664,5735,4661r-6,l5686,4671r-11,4c5670,4675,5664,4678,5653,4682v-10,3,-27,7,-38,14c5567,4717,5529,4745,5502,4777v-6,7,-11,18,-17,25c5464,4833,5464,4869,5464,4876v-6,3,-27,14,-44,21c5420,4879,5420,4865,5415,4851v,-11,-6,-21,-11,-28c5404,4816,5399,4809,5399,4805v,-7,-6,-14,-6,-18c5393,4777,5399,4766,5404,4759v11,-3,22,-7,22,-14c5426,4742,5426,4742,5420,4738v-16,-7,-65,-3,-92,7c5306,4749,5263,4763,5231,4777v-27,10,-55,28,-71,42c5160,4816,5160,4812,5160,4809v,-18,,-57,-11,-106c5149,4685,5144,4661,5144,4639r,-3c5144,4625,5144,4611,5149,4604v22,-10,33,-14,27,-21c5171,4576,5160,4576,5155,4576r-11,3c5138,4579,5128,4583,5122,4583r,c5122,4572,5122,4548,5111,4537v,-3,-5,-3,-10,-3c5095,4534,5090,4534,5084,4558r-21,-38c5063,4520,5068,4520,5073,4516v11,-4,22,-7,38,-14c5117,4498,5122,4495,5133,4491v22,-14,43,-31,60,-56l5198,4428v33,-32,54,-64,60,-74c5344,4248,5437,4156,5534,4072v44,-39,87,-67,136,-92c5718,3955,5773,3931,5832,3917v125,-36,250,-57,358,-64c6298,3846,6401,3850,6488,3867v81,18,136,43,168,60c6683,3941,6716,3963,6737,3987v17,21,22,46,11,81c6737,4121,6705,4178,6662,4227v-44,46,-93,77,-131,99c6526,4329,6521,4333,6515,4336v-11,7,-16,11,-27,14c6483,4354,6477,4357,6472,4357v-33,-10,-49,-21,-65,-24c6396,4326,6391,4326,6385,4326r-5,l6380,4329v,7,27,25,70,46c6515,4400,6602,4414,6683,4410v60,-3,109,-14,152,-28c6878,4364,6911,4340,6949,4304v65,-66,97,-137,92,-197c7036,4061,7014,4019,6976,3987v-22,-21,-54,-39,-98,-53c6846,3920,6808,3906,6754,3892v-92,-28,-190,-56,-293,-74c6434,3814,6407,3807,6380,3804v11,-4,11,-7,11,-11c6391,3786,6374,3779,6239,3783v-11,,-16,,-27,c6179,3779,6147,3779,6120,3779v-120,,-228,25,-337,50l5773,3832v-17,4,-33,7,-49,11c5670,3853,5610,3867,5561,3885v-38,14,-76,25,-103,39c5361,3970,5290,4026,5236,4068v-32,25,-60,53,-81,74c5144,4149,5138,4160,5128,4171v,-11,5,-22,5,-32l5138,4114v6,-32,17,-95,33,-159c5182,3920,5193,3881,5209,3850v5,-7,5,-14,11,-21c5225,3814,5231,3800,5241,3790v6,-7,11,-11,17,-14l5263,3772v6,-3,11,-3,11,-7c5279,3762,5285,3762,5285,3758v21,4,49,4,70,4l5361,3762v16,,32,,59,l5437,3762v16,,32,,48,c5578,3758,5680,3747,5773,3730v92,-18,184,-42,271,-74l6109,3628r38,-18c6163,3603,6174,3596,6190,3589v60,-32,125,-71,179,-113c6385,3465,6401,3451,6418,3437v21,-7,43,-17,76,-24c6559,3395,6645,3381,6716,3381v54,,114,3,162,10c6889,3391,6900,3395,6916,3398v6,,11,4,17,4l6960,3409v5,,11,4,11,4l7014,3427r11,3l7036,3409v,-3,,-3,,-7l7036,3395v,-4,,-7,,-11l7036,3381v,-14,,-32,-11,-50c6998,3275,6922,3226,6830,3201v-38,-11,-82,-18,-125,-18c6689,3183,6672,3183,6645,3187v-5,,-16,,-21,3c6645,3166,6656,3148,6672,3131v49,-53,76,-113,103,-170c6813,2880,6846,2803,6933,2746v16,-10,32,-24,48,-35l7008,2693r38,-24c7046,2669,7052,2669,7052,2665r16,-10l7057,2651r-222,32c6813,2679,6786,2679,6765,2679v-49,-3,-93,,-136,4c6591,2686,6559,2697,6531,2711r-5,c6526,2711,6526,2711,6521,2711v21,-39,43,-74,70,-109c6618,2563,6645,2531,6672,2507v11,-4,17,-8,22,-11c6732,2489,6737,2489,6732,2485v,-3,,-7,-76,-3c6597,2489,6537,2496,6483,2507v-71,14,-147,31,-217,52c6255,2563,6239,2566,6228,2570v,-4,5,-4,5,-7c6250,2549,6277,2524,6282,2514v16,-18,76,-89,109,-138c6396,2373,6401,2373,6396,2366v,,,,,c6396,2362,6401,2358,6401,2355v,-4,,-7,-5,-7c6391,2344,6385,2348,6363,2369v-37,7,-119,28,-211,53c6033,2450,5919,2489,5811,2528v-44,14,-82,28,-114,42c5643,2591,5523,2637,5399,2707v-136,75,-255,170,-347,265c4987,3039,4932,3116,4895,3194v,-14,-6,-28,-6,-39c4884,3092,4873,3014,4873,2975r-16,-137c4846,2778,4840,2707,4802,2633v-21,-38,-43,-70,-75,-102c4689,2499,4651,2475,4602,2457v-16,-7,-33,-10,-49,-17c4526,2429,4488,2422,4461,2422r-5,c4412,2418,4363,2422,4325,2429v-16,4,-21,4,-16,11c4309,2440,4309,2440,4309,2440v-5,,-11,3,-16,3c4277,2447,4266,2450,4255,2457r,c4244,2464,4233,2471,4222,2478v-16,11,-32,25,-43,39c4163,2538,4157,2556,4163,2559v,15,5,29,16,43l4179,2605v,,,4,,4c4184,2619,4190,2626,4195,2633v,4,6,4,6,8c4206,2644,4206,2648,4212,2651r,c4217,2655,4222,2662,4233,2665r6,4l4244,2662v6,-7,6,-11,11,-18l4255,2644v,-3,5,-3,5,-7l4266,2633v5,-3,11,-10,16,-14c4293,2612,4309,2605,4325,2598v33,-10,60,-10,71,-10c4423,2588,4456,2588,4488,2595v5,,5,,11,3c4521,2619,4537,2644,4542,2665v6,18,11,46,16,78l4618,3180v11,63,16,127,38,190c4667,3427,4694,3480,4727,3532v5,11,16,22,27,36c4759,3575,4759,3578,4764,3582v6,7,11,14,22,21c4808,3624,4830,3642,4851,3656v27,21,49,35,65,46c4900,3730,4873,3786,4857,3836v-6,14,-33,91,-49,179c4802,4030,4802,4047,4797,4065v-5,24,-11,49,-16,70c4770,4086,4748,4033,4716,3991v-17,-28,-49,-74,-103,-120c4569,3832,4493,3776,4390,3730v-103,-46,-216,-67,-319,-60c4054,3670,4044,3673,4022,3673v-16,,-33,4,-49,11c3951,3688,3935,3695,3924,3698v-38,14,-70,32,-97,53c3821,3755,3821,3758,3816,3758v-6,,-6,4,-11,4c3789,3769,3773,3779,3767,3793v-5,14,-5,25,-5,36c3762,3839,3762,3850,3767,3860v6,21,6,43,11,60c3789,3955,3800,3991,3810,4022v6,15,6,18,17,15c3827,4037,3827,4037,3827,4037v,3,,7,,7c3827,4047,3827,4051,3832,4054v,4,,7,11,7c3848,4061,3848,4058,3848,4033v,-14,-5,-46,6,-81c3865,3920,3881,3888,3908,3867v16,-14,38,-28,65,-38c4000,3818,4033,3811,4060,3807v5,,5,,11,c4114,3822,4157,3839,4190,3860v65,36,125,78,168,124c4445,4068,4477,4149,4493,4188r,4c4510,4223,4521,4266,4537,4312v11,38,27,81,49,119c4596,4449,4607,4467,4624,4481v5,7,16,14,21,17c4651,4505,4661,4509,4672,4512v6,4,17,4,22,8c4705,4527,4710,4534,4710,4541v-27,7,-49,14,-70,21c4629,4565,4586,4583,4548,4611v-6,-3,-6,-7,-11,-10c4521,4587,4493,4576,4483,4572v-11,-3,-22,-7,-38,-14c4428,4551,4407,4544,4385,4534v-22,-11,-38,-22,-49,-29c4331,4498,4325,4495,4325,4488v,-4,,-7,,-11c4325,4477,4331,4474,4331,4470v,-3,-6,-3,-11,-3c4315,4467,4309,4470,4304,4470v-6,4,-17,4,-22,7c4277,4474,4277,4474,4271,4474r,c4260,4474,4239,4484,4228,4491v-6,7,-22,21,-22,39c4206,4537,4206,4544,4206,4551v-11,-3,-27,-7,-49,-14l4157,4537v-21,-7,-48,-14,-75,-25c4044,4495,4011,4470,3984,4453v-5,-4,-16,-11,-22,-15c3968,4435,3973,4431,3973,4428v,-4,,-4,-5,-7c3957,4417,3941,4417,3930,4421v-17,3,-33,14,-49,25c3870,4456,3843,4477,3827,4505v-6,15,-11,29,-11,39c3816,4544,3810,4541,3810,4541v,-4,,-4,-5,-7l3805,4530v,-3,,-10,-5,-14c3800,4512,3794,4509,3789,4502v-6,-11,-27,-39,-60,-56c3718,4442,3713,4435,3702,4431v-16,-7,-32,-10,-43,-14c3642,4414,3632,4410,3621,4407v-6,-4,-11,-7,-22,-11c3594,4393,3588,4389,3577,4386v-16,-7,-32,-15,-54,-22c3518,4364,3507,4361,3502,4361v-11,,-17,3,-22,10l3447,4417v-5,-3,-5,-3,-11,-7c3420,4403,3399,4400,3371,4400v,-4,6,-7,6,-11c3382,4382,3393,4361,3426,4294v10,-21,16,-46,27,-71c3458,4213,3464,4199,3464,4188v5,-14,10,-28,10,-42c3474,4139,3480,4132,3480,4121v,-7,5,-14,5,-21l3496,4065v6,-4,6,-7,11,-14c3539,4026,3567,3980,3588,3917v33,-71,60,-152,76,-237c3680,3592,3697,3490,3697,3381v32,-116,76,-310,103,-504c3810,2789,3821,2697,3832,2609v,-25,6,-50,6,-74c3843,2471,3848,2411,3859,2355v6,-28,17,-56,22,-81c3979,2066,4152,1932,4222,1883v65,-39,136,-64,206,-71c4504,1801,4580,1816,4618,1833v11,4,22,11,33,18c4645,1861,4640,1868,4634,1876v-38,52,-86,91,-113,112c4510,1995,4504,2002,4504,2002r-11,l4499,2009v,,,,,l4488,2013r5,4c4493,2017,4493,2017,4493,2020r,4l4493,2024r,3l4499,2027r5,l4504,2024v,,6,,6,3l4521,2031v16,7,32,10,43,17c4569,2052,4575,2059,4580,2059v11,3,22,7,33,3l4613,2062v32,11,70,18,108,25c4759,2091,4802,2091,4840,2091v38,,76,,114,-4c4992,2084,5025,2073,5046,2066v22,-7,38,-14,55,-21c5144,2024,5187,1992,5209,1964v5,-7,11,-14,11,-22c5225,1939,5225,1935,5231,1932v,42,5,77,21,113c5269,2080,5301,2115,5328,2147v6,7,16,14,22,21c5382,2203,5399,2235,5409,2246v17,28,33,60,28,84c5431,2344,5431,2351,5426,2358v-6,4,-6,8,-6,11c5399,2373,5388,2373,5377,2373v-5,,-11,,-11,3c5366,2380,5372,2380,5377,2383v5,,11,4,16,7c5393,2390,5393,2390,5393,2390r,4l5393,2397v6,7,54,18,125,18c5605,2415,5702,2390,5740,2380v49,-14,103,-32,146,-50c5930,2313,5989,2284,6049,2242v22,4,43,,54,-14c6109,2221,6109,2210,6103,2200v44,-39,82,-81,98,-120c6212,2055,6217,2027,6217,1999v,-4,,-7,,-11c6239,2006,6260,2020,6282,2031v27,14,60,28,92,38c6396,2076,6418,2084,6445,2091v21,7,49,10,81,14c6580,2112,6634,2119,6678,2136v27,11,54,22,76,39c6775,2196,6786,2214,6786,2214r6,7l6797,2217v11,-7,27,-14,38,-21c6851,2189,6868,2182,6878,2175v22,-14,49,-35,65,-63c6954,2098,6960,2080,6954,2062v,-7,,-10,-5,-17c6976,2052,7025,2059,7090,2066v65,10,168,21,292,14c7382,2080,7388,2084,7388,2084v5,,11,,16,c7415,2087,7426,2091,7442,2094v16,7,38,11,65,18c7572,2129,7632,2140,7686,2147v103,14,195,14,282,c8065,2133,8152,2101,8223,2076r5,c8228,2076,8233,2076,8233,2073v11,,22,-4,28,-7c8266,2062,8266,2062,8266,2059v81,-35,152,-71,201,-109c8515,1911,8564,1868,8597,1819v27,-35,43,-67,54,-88l8651,1727v5,-14,16,-28,22,-42c8689,1657,8700,1629,8716,1604v11,-18,22,-39,43,-56c8776,1534,8797,1519,8824,1502v44,-25,87,-42,120,-57l8954,1442v11,-7,22,-11,27,-11c8981,1431,8987,1431,8987,1431v,,,,,c8992,1431,9003,1428,9009,1424v10,-7,21,-17,27,-28c9041,1382,9041,1368,9041,1354v-5,-14,-11,-25,-22,-39c9009,1297,8992,1280,8976,1266v-32,-29,-65,-46,-103,-57c8830,1199,8781,1199,8732,1199v-27,,-43,3,-59,3c8673,1202,8667,1202,8667,1202v,,-5,,-5,c8651,1202,8640,1206,8635,1209v,,,,,c8635,1209,8635,1209,8635,1209v-6,-3,-6,-7,-11,-10c8613,1188,8602,1170,8591,1153v-5,-7,-27,-46,-38,-95c8553,1047,8548,1033,8548,1019v11,-32,27,-57,32,-67c8580,952,8580,952,8580,952v27,7,55,17,82,32c8683,998,8710,1012,8727,1029v21,18,32,32,38,43c8775,1082,8781,1089,8786,1089v6,,6,-7,11,-10c8808,1068,8830,1047,8851,1015v17,-24,27,-49,33,-70c8889,917,8889,892,8878,867v-10,-28,-43,-67,-108,-91c8738,761,8694,751,8656,747v-43,-3,-86,-3,-130,7c8483,761,8434,776,8391,797r,c8277,839,8190,917,8130,1033r,c8114,1051,8103,1065,8098,1082v-16,28,-22,60,-22,88c8076,1181,8071,1188,8071,1195v-6,-3,-11,-3,-16,-7c8017,1177,7962,1167,7919,1167v-22,,-60,-4,-103,10c7773,1188,7735,1213,7708,1248v-22,28,-44,63,-55,95c7648,1361,7653,1378,7653,1396v,7,,11,-5,18l7643,1438r5,c7653,1442,7659,1442,7664,1438v11,,22,,44,c7735,1438,7784,1445,7849,1467v16,7,32,14,54,24c7930,1505,7957,1523,7973,1544r6,7c7990,1569,8000,1590,8006,1608v11,28,11,63,5,95c8006,1734,7995,1770,7979,1798v-11,21,-44,67,-103,113c7854,1921,7827,1925,7789,1925v-33,,-70,-4,-108,-7c7648,1914,7616,1900,7588,1883v-54,-36,-86,-82,-119,-127l7453,1731v-27,-39,-54,-78,-87,-113c7339,1583,7307,1555,7274,1530v-11,-7,-22,-18,-32,-25c7220,1491,7193,1477,7166,1467v-22,-11,-49,-15,-71,-15c7090,1449,7074,1445,7074,1442v,,,,,-4c7090,1442,7122,1435,7149,1431v44,-10,93,-28,125,-46c7285,1382,7296,1375,7307,1364v16,-10,21,-24,27,-42c7339,1294,7334,1262,7307,1230v-11,-17,-28,-31,-49,-42c7252,1185,7242,1181,7236,1177v-22,-7,-49,-14,-81,-14c7139,1163,7122,1163,7106,1163v,,5,-3,5,-3c7122,1153,7133,1149,7144,1142v16,-10,27,-21,43,-35c7204,1089,7220,1068,7225,1047v11,-28,17,-60,11,-92c7231,888,7187,821,7160,790v,,,,,c7166,783,7171,779,7166,776v-6,-4,-11,,-27,7c7133,786,7128,790,7117,793v-16,7,-49,21,-98,32c6933,843,6824,846,6721,846v-43,,-124,,-222,-7l6488,839v-22,-3,-43,-7,-70,-11c6445,800,6466,765,6494,733v16,-24,37,-53,54,-84l6569,613v98,-123,174,-243,223,-363l6813,204c6846,145,6878,74,6916,7r-249,c6645,137,6564,289,6504,395v44,-99,87,-236,87,-381c6591,14,6591,11,6591,11r-211,c6380,74,6369,145,6347,229v-16,60,-32,109,-43,141c6304,377,6298,384,6298,388r-5,17c6277,455,6260,511,6244,557v-5,14,-11,42,-16,63c6233,578,6233,525,6233,483v,-14,,-53,-5,-106c6228,331,6217,275,6206,222r-16,-81c6190,134,6185,127,6185,120v-6,-18,-6,-39,-17,-57c6163,46,6157,28,6152,11r-287,c5870,21,5870,32,5876,46v5,25,10,49,16,74l5914,226v21,105,27,197,27,243c5941,483,5941,501,5941,515r,17c5941,557,5941,582,5941,599v,14,,25,,39c5941,670,5946,702,5946,730v,14,-5,31,-5,46l5941,783v-27,3,-60,7,-87,14c5756,811,5680,839,5626,864v11,-11,17,-21,22,-36c5659,811,5664,790,5664,769v,-18,-5,-50,-32,-85c5615,666,5599,649,5578,635v-22,-15,-55,-25,-87,-36c5420,578,5344,578,5296,582v-65,3,-120,14,-158,21c5133,603,5128,606,5128,610v-22,3,-38,7,-38,7l5084,617r,3c5090,642,5090,659,5090,680v-6,22,-6,57,-33,99c5041,811,5008,846,4976,874v-33,28,-76,57,-125,78c4824,966,4748,1001,4629,1033v-33,11,-65,18,-103,28c4472,1075,4423,1086,4369,1103v11,-10,27,-24,38,-35c4450,1022,4493,962,4537,906r27,-35c4699,726,4813,606,4911,515v32,-32,70,-60,97,-88c5046,391,5084,360,5111,335v6,-7,11,-11,17,-14l5133,317v,,,-3,5,-3c5138,314,5138,314,5138,310r33,-24l5133,303r,c5128,303,5128,307,5122,307r33,3c5138,317,5122,324,5101,331r-33,11c4932,395,4727,469,4645,518v-27,18,-59,39,-97,64c4504,613,4461,642,4423,673v-76,60,-141,127,-195,187c4195,899,4168,938,4141,977v,-15,,-29,-5,-39c4136,927,4130,920,4130,910v-5,-29,-27,-99,-59,-173l4071,730v-11,-25,-22,-53,-33,-78l4038,649v-5,-25,-16,-57,-27,-88c4011,553,4011,550,4011,543v,-4,,-7,-5,-7l4006,532r-6,c3995,525,3995,518,3995,511v43,-28,87,-60,135,-99c4184,370,4239,324,4287,275v17,-25,38,-49,55,-74c4353,180,4363,159,4374,137r6,-14c4390,99,4407,74,4423,53v16,-18,33,-32,49,-49l2846,4v-22,21,-38,52,-49,77c2791,92,2786,99,2781,109v-22,39,-38,78,-49,117c2721,264,2716,314,2716,363v-6,42,,81,5,113l2726,515v,10,6,24,6,35l2732,553v,11,5,18,5,29c2732,606,2716,635,2694,656v-11,10,-16,21,-27,31l2661,691v-10,7,-10,11,-10,14c2651,709,2645,709,2645,712r,c2645,709,2640,709,2634,709v-5,,-11,3,-16,7c2613,719,2613,723,2607,726r-5,4c2580,751,2548,779,2520,807v-21,21,-43,43,-65,67c2455,874,2455,871,2455,871v,-4,6,-7,6,-11c2477,832,2488,797,2483,765v-6,-25,-11,-46,-22,-70c2455,684,2445,673,2439,663v-5,-7,-16,-14,-27,-21c2396,631,2380,620,2363,613v-49,-21,-114,-28,-168,-17c2141,606,2103,635,2092,656v,3,-5,7,,10c2098,670,2103,663,2103,659v6,,11,4,22,11c2125,670,2119,670,2119,673v-5,4,,7,11,11c2136,687,2141,691,2152,695v22,10,54,35,76,63c2249,793,2255,832,2255,850v,24,-6,49,-11,60l2244,913v-5,18,-11,46,-27,64c2211,984,2206,987,2206,994v,,,,-5,l2168,969v6,-10,6,-21,-5,-28c2152,931,2136,927,2119,931r-27,-21c2103,899,2098,888,2087,878v-11,-11,-33,-14,-49,-11c2027,860,2022,853,2011,846v11,-10,11,-25,,-35c2006,804,1995,800,1984,800v-11,,-22,,-27,4c1946,797,1940,790,1930,786v16,-10,21,-28,5,-39c1930,740,1919,737,1903,737v-11,,-22,,-33,7c1870,744,1865,747,1865,747r,c1854,740,1848,737,1843,733v,,-6,-3,-6,-3c1843,730,1848,726,1854,726v11,-3,16,-10,16,-17c1870,702,1870,695,1859,687v-5,-7,-16,-10,-32,-10c1816,677,1805,677,1794,684v-5,3,-11,7,-16,14c1772,695,1772,691,1767,691v-5,-7,-16,-11,-22,-18c1756,673,1762,670,1772,666v11,-3,17,-10,17,-21c1789,638,1789,631,1778,624v-16,-14,-43,-14,-65,-4c1707,624,1702,628,1697,635v-11,-7,-17,-18,-28,-29c1675,606,1680,603,1691,599v22,-10,22,-28,6,-42c1686,550,1669,546,1659,546,1783,324,1881,141,1957,4r-298,c1626,74,1594,145,1556,215v-33,74,-55,130,-55,130l1501,349v-10,4,-21,4,-32,7c1463,356,1463,360,1458,360v-11,3,-27,7,-43,14c1404,250,1388,127,1361,l1052,v16,99,32,197,48,293c1106,317,1106,338,1111,363v-11,-3,-22,-7,-32,-10l1068,349c1030,338,970,321,900,307r-6,c862,300,829,293,797,282r,c743,261,688,240,623,208,607,197,591,187,575,180,558,169,542,159,526,148v,-3,,-7,,-14c526,116,531,99,531,81v6,-21,11,-42,16,-63c547,11,553,7,553,l293,c271,11,249,21,222,32,201,46,173,60,152,74v-6,4,-11,7,-16,11c130,74,119,60,114,42,103,32,92,18,87,4l5,4r,2626c11,2633,16,2637,22,2641v,,5,3,5,3c16,2644,11,2648,5,2655r,134c5,2789,11,2789,11,2789v22,,70,,114,14c163,2817,201,2841,222,2873v27,32,38,67,54,102c287,3011,298,3046,309,3078v16,63,27,112,32,141l341,3222v11,43,22,99,28,152c385,3423,385,3441,390,3448v,3,-5,3,-5,7l385,3462v-54,53,-109,106,-168,155c152,3673,76,3726,5,3776r,268l201,3948v5,-3,16,-7,21,-10c255,3920,287,3906,325,3899v11,-3,22,-3,38,-3c385,3896,407,3899,428,3899v11,,22,4,33,4c488,3906,526,3906,575,3910r21,49l607,3991v5,7,5,17,11,28c607,4019,591,4015,575,4015v,,,-3,,-3c575,4008,569,4001,455,4012v-38,,-86,,-124,3c304,4015,179,4026,38,4054v-11,4,-22,4,-33,7l5,4259v60,-14,120,-25,179,-36c271,4209,347,4202,417,4199v103,-4,185,10,223,17l645,4216v11,4,16,4,22,7c688,4301,710,4357,726,4403v22,50,44,95,76,145l818,4569v6,7,6,10,11,18c818,4583,808,4583,797,4583v-98,-11,-201,-11,-298,c396,4594,287,4618,195,4650v-43,18,-87,35,-114,56c49,4728,27,4749,11,4770r,c11,4770,11,4770,11,4770r,14c11,4784,11,4784,11,4784v5,3,11,,11,-7l27,4773v16,-3,33,-10,54,-17c125,4742,238,4713,385,4710v125,-4,260,14,358,46c840,4784,911,4823,943,4840r6,4c976,4858,1008,4879,1041,4904v21,21,43,42,65,70c1117,4992,1127,5010,1133,5024v5,14,11,21,16,28c1155,5073,1155,5091,1155,5101v-17,-3,-28,-7,-44,-10c1073,5084,1030,5080,992,5084v-11,,-22,,-33,3l921,5091r-5,3l927,5144v,3,,10,5,14c932,5168,938,5179,938,5186v-22,,-49,,-71,3c851,5193,818,5196,781,5207r-6,c759,5211,743,5214,721,5218v-6,,-11,3,-16,3l694,5221v,,-6,,-6,c683,5221,683,5221,678,5221r-17,4l650,5228r,4l645,5232r5,7c650,5239,650,5242,656,5246v,3,5,7,11,10c683,5270,699,5281,721,5292r11,3c748,5302,764,5309,775,5320v27,17,43,39,49,53c797,5369,770,5369,743,5369v-17,,-44,4,-65,11c678,5380,672,5380,667,5383r-17,7c645,5394,645,5394,645,5397v-5,4,-5,11,,14c645,5415,650,5415,656,5419v,,5,3,5,3l678,5433v5,3,10,7,16,10c737,5475,759,5517,770,5545v,4,,7,11,7c781,5556,781,5560,786,5563v-16,,-27,-3,-43,-3c737,5560,726,5560,721,5560v-6,,-11,,-11,c699,5560,688,5560,678,5560v,,,,,c672,5552,667,5549,661,5549v-11,,-11,11,-16,25l645,5581v,14,-5,35,-16,53c623,5644,618,5658,612,5679v-5,18,-16,36,-21,53c580,5757,575,5778,575,5799v,7,,18,,28c558,5820,537,5810,504,5806v-11,,-22,-3,-32,-3c466,5803,461,5803,455,5803v-11,,-16,-4,-27,-4c423,5792,423,5789,423,5789r5,-14l412,5782r,c412,5782,407,5782,401,5782v-16,3,-32,38,-32,45c363,5838,358,5849,358,5859v,4,,11,-6,18c352,5894,347,5923,358,5954v5,18,11,36,16,53l374,6011v,7,5,14,5,21c379,6032,379,6032,379,6032v-10,,-16,-4,-21,-4c352,6025,347,6025,347,6021v5,-10,5,-14,,-17c347,6004,341,6004,336,6004v-11,3,-27,17,-38,31c287,6053,276,6078,271,6102v-5,22,-5,71,16,120c309,6275,352,6321,385,6346v5,3,5,7,11,3c401,6349,401,6346,396,6342v5,,5,4,11,4c407,6349,407,6353,407,6360r-17,35c363,6395,336,6395,309,6399v-33,3,-98,17,-152,45c130,6458,108,6480,92,6501v-11,10,-16,24,-16,39c76,6543,76,6547,76,6554r,c70,6554,70,6557,70,6557v,7,6,7,17,14c92,6575,103,6578,108,6582v22,10,49,28,65,42c190,6635,238,6670,282,6712v22,18,38,39,59,60c358,6790,379,6815,407,6822v-6,,-11,,-11,c379,6822,358,6818,336,6825r-11,4c304,6832,287,6836,271,6846v-16,11,-27,21,-27,32c238,6878,233,6882,233,6885v,7,11,7,22,11c260,6896,271,6899,276,6903v22,7,44,21,55,31c336,6938,347,6949,363,6966r6,7c379,6987,396,7001,407,7019v21,21,43,39,70,60c493,7097,515,7111,520,7121v-16,,-38,,-54,7c439,7132,417,7142,401,7149v-11,8,-22,15,-27,25c363,7185,347,7199,347,7209v-6,4,-6,4,-6,7c341,7224,352,7224,369,7227v10,,21,4,38,7c434,7241,472,7252,504,7269v11,4,33,14,60,36c575,7312,585,7319,596,7326v16,10,38,24,54,35c688,7386,726,7403,764,7414v27,7,54,14,82,14c781,7498,737,7573,710,7647v-11,31,-16,63,-22,98c678,7819,688,7893,721,7964v,3,,3,,7c721,7974,726,7978,726,7981v44,92,120,180,217,240c965,8235,965,8235,970,8232r,c970,8232,970,8232,970,8232r6,3l981,8232v22,-25,49,-46,76,-67c1089,8144,1127,8126,1165,8108v49,-21,103,-42,158,-60c1388,8031,1453,8017,1529,8006v81,-10,178,-17,292,-21c1816,8027,1821,8077,1832,8147v5,64,16,131,22,191c1870,8440,1892,8556,1919,8662v21,95,49,173,59,211c2000,8944,2033,9028,2065,9095v22,46,38,85,54,106c2033,9184,1957,9166,1886,9148v-97,-24,-189,-56,-265,-88c1529,9025,1447,8983,1371,8940v-70,-42,-135,-88,-200,-134l1160,8799v-54,-38,-103,-70,-146,-105c921,8620,862,8556,846,8531v48,-17,113,-31,178,-38c1046,8489,1068,8489,1084,8486v43,-4,60,-7,60,-15c1144,8468,1138,8468,1138,8464r,c1138,8454,1133,8429,1111,8397v-27,-35,-76,-63,-135,-81c911,8299,829,8288,748,8292v-43,3,-87,7,-125,17c585,8320,547,8334,515,8355v-43,25,-76,57,-98,92c379,8486,369,8531,374,8584v,11,,25,5,36c385,8648,390,8672,407,8701v16,35,37,70,65,102c499,8835,526,8863,558,8895v38,35,103,88,120,88l683,8983r,c683,8983,683,8983,683,8983v49,28,108,63,179,95c911,9106,1003,9155,1111,9201v60,25,125,50,190,71c1230,9279,1155,9293,1079,9314v-71,18,-130,35,-185,53c846,9385,797,9406,759,9423v-16,11,-38,21,-54,32c672,9473,650,9483,640,9487v-6,,-11,-4,-17,-4c591,9476,542,9462,488,9455v-44,-7,-87,-11,-125,-11c320,9444,276,9444,228,9448v-76,7,-158,18,-228,39l,10615r,l5,10611v17,-10,38,-21,65,-31c81,10587,92,10587,108,10587v22,-4,33,-18,28,-32c136,10551,136,10551,130,10548v11,-7,27,-14,38,-21c168,10530,173,10534,179,10537v5,4,16,7,27,7l206,10544v11,,22,-3,27,-7c249,10527,249,10513,233,10502v-5,-3,-5,-3,-11,-7c228,10492,238,10488,244,10481v5,-4,11,-4,11,-7l260,10470r,c282,10474,304,10467,309,10456v5,-3,5,-10,,-14c412,10379,499,10312,569,10245v103,-99,174,-208,206,-310c791,9892,797,9846,797,9797v11,-85,5,-145,5,-155c808,9635,813,9624,824,9617r5,l829,9614v,,,-4,,-4c835,9603,846,9596,851,9589r5,-3c873,9571,927,9536,997,9501v55,-28,158,-74,331,-120c1350,9374,1377,9367,1404,9360v43,-11,87,-25,114,-32c1556,9335,1588,9342,1599,9342v38,7,76,11,108,14c1745,9360,1783,9360,1816,9363v49,,103,-3,114,-7l1973,9360v-38,10,-76,25,-108,39c1816,9420,1772,9441,1729,9466v-43,24,-103,67,-157,123c1507,9656,1458,9734,1442,9808v-11,38,-16,81,-11,123c1431,9935,1426,9938,1426,9942v-11,21,-17,52,16,60c1447,10019,1453,10040,1458,10058r,7c1469,10104,1485,10135,1507,10167r,c1512,10171,1512,10178,1518,10181v16,21,32,36,48,50c1572,10238,1577,10241,1583,10248v11,11,11,14,21,11c1604,10259,1604,10259,1604,10259v6,3,6,3,6,3l1621,10266r,-11c1621,10241,1621,10227,1621,10213v,-3,,-3,,-11l1621,10199v,-7,,-14,5,-18c1626,10178,1632,10171,1632,10164v,-7,5,-11,5,-18c1642,10128,1659,10090,1691,10040v44,-67,114,-148,217,-257c1919,9772,1930,9758,1946,9744v32,-32,87,-81,163,-130c2141,9589,2179,9568,2222,9550v17,-7,27,-14,44,-21c2266,9536,2271,9550,2271,9561v,3,,10,6,14l2282,9593v11,35,22,88,49,144c2390,9889,2488,10051,2499,10068v38,64,92,145,124,180c2629,10259,2634,10266,2640,10273v-55,,-109,3,-163,7c2390,10287,2298,10301,2211,10322v-75,18,-151,43,-227,67c1903,10418,1854,10446,1821,10474v,3,-5,3,-5,7c1816,10481,1816,10477,1816,10477v-11,-28,-27,-56,-44,-74c1762,10393,1740,10375,1707,10361v-32,-14,-70,-25,-119,-35c1534,10315,1491,10312,1458,10312v-22,,-43,,-60,c1388,10312,1382,10312,1371,10315r,c1366,10315,1361,10315,1355,10319r,c1344,10319,1333,10333,1290,10460r-5,7c1279,10481,1274,10502,1258,10523v-11,14,-17,28,-33,39c1220,10569,1209,10580,1198,10587v-6,7,-11,14,-22,17c1144,10636,1122,10671,1117,10707v,3,,7,,7l1117,10717v-6,21,-6,42,-6,60c1106,10774,1095,10770,1089,10767v-27,-11,-75,-22,-113,-25c938,10738,851,10738,764,10756v-49,11,-92,28,-114,49c640,10816,629,10826,623,10837v-16,18,-16,35,-11,49l612,10886v-5,4,,14,6,22c623,10922,640,10936,650,10946r6,7c667,10964,678,10978,688,10992v11,18,11,35,17,49c705,11049,705,11059,705,11070v,42,5,102,16,169c732,11281,743,11327,764,11362v17,32,38,60,65,85c824,11447,824,11447,818,11447v-16,,-32,,-48,3c753,11454,737,11457,721,11465v-16,7,-33,14,-54,31c645,11514,629,11539,629,11560v-6,21,,49,11,70c650,11648,667,11662,678,11673r,l683,11676r,c683,11676,688,11680,688,11680r6,3l699,11683r,-3c699,11680,699,11676,699,11673v49,-4,103,,152,10c894,11690,938,11704,981,11725v43,22,87,46,130,78c1138,11824,1165,11845,1192,11873v49,46,93,99,141,152l1344,12036v71,81,147,165,244,239c1642,12314,1697,12346,1756,12374v60,28,119,49,179,71l2065,12494v174,63,315,113,385,137c2553,12667,2645,12695,2732,12720v103,28,200,49,293,63c3111,12797,3193,12804,3258,12804v5,,70,,92,c3344,12808,3344,12808,3339,12811v-22,18,-49,35,-71,53c3247,12882,3220,12903,3198,12921v-11,7,-27,14,-38,14c3149,12935,3138,12935,3128,12928r,c3128,12924,3122,12921,3117,12921v,,-6,,-6,3c3100,12931,3100,12952,3106,12973v5,15,11,29,16,43c3128,13030,3138,13040,3155,13054v5,8,27,29,65,46c3252,13121,3296,13136,3339,13150v70,17,141,24,190,24c3572,13178,3610,13178,3632,13178v-6,3,-11,7,-22,14c3577,13213,3496,13277,3453,13365v-17,38,-27,77,-33,120c3420,13527,3426,13566,3436,13601v28,74,76,127,93,148c3556,13774,3583,13798,3610,13816v38,21,70,39,108,49c3724,13865,3729,13869,3729,13869v-65,53,-130,109,-184,166c3458,14126,3393,14221,3344,14317v-38,70,-59,141,-70,211c3263,14599,3258,14676,3258,14768v5,173,32,349,54,483c3323,15328,3339,15409,3355,15501v-43,-53,-119,-137,-233,-250c3095,15223,3068,15198,3041,15170v-141,-138,-293,-279,-401,-374l2580,14736v-16,-18,-32,-35,-49,-53c2520,14673,2510,14662,2499,14651v-11,-10,-16,-21,-27,-31c2455,14599,2434,14577,2412,14553v-60,-67,-114,-145,-163,-229c2244,14313,2239,14299,2233,14288v-16,-31,-32,-63,-43,-95c2174,14151,2157,14105,2141,14056v-22,-81,-38,-170,-60,-286c2071,13714,2065,13657,2065,13601v6,-141,22,-254,33,-307c2103,13280,2109,13262,2114,13252v11,-7,22,-14,38,-21c2174,13224,2201,13220,2233,13220v33,,65,4,114,11c2390,13238,2434,13245,2466,13255v38,11,65,29,92,46c2591,13326,2618,13358,2629,13393v11,32,11,74,,109c2623,13516,2618,13530,2618,13537v,4,-5,11,-5,15l2607,13555r,c2607,13555,2607,13559,2607,13559r-5,10l2618,13566v5,,11,,11,-4c2634,13562,2640,13559,2640,13559v11,3,27,-4,32,-7c2688,13548,2710,13537,2732,13520v27,-18,49,-46,59,-74c2802,13421,2808,13396,2808,13365v,-28,,-67,-22,-117c2775,13220,2759,13196,2743,13171v-11,-11,-22,-25,-38,-39c2688,13118,2672,13107,2661,13097v-38,-28,-70,-46,-103,-60c2526,13019,2483,13009,2428,13002v-48,-7,-97,-7,-151,c2249,13002,2222,13005,2195,13009v,-4,-5,-4,-32,3c2141,13016,2098,13026,2049,13051v-16,7,-27,14,-38,21l2006,13072v-38,21,-71,46,-98,74c1881,13174,1854,13210,1832,13252v-43,85,-60,180,-70,264c1740,13710,1767,13915,1832,14077v43,120,119,236,217,345c2098,14479,2157,14539,2206,14592r33,31c2271,14655,2304,14687,2336,14722r38,35c2396,14778,2412,14796,2428,14814v-38,-22,-81,-43,-119,-67l2309,14747v-119,-71,-293,-173,-412,-247c1854,14468,1816,14440,1783,14408v-76,-67,-151,-141,-200,-201c1529,14147,1469,14084,1442,14035v-6,-11,-11,-15,-16,-15c1420,14020,1420,14024,1420,14027v,-3,-5,-3,-5,-7c1431,14010,1453,13982,1458,13978v16,-21,49,-63,71,-123c1550,13802,1561,13745,1566,13686v6,-53,,-113,-10,-173c1545,13449,1523,13361,1496,13266v-16,-46,-38,-106,-70,-169c1393,13037,1350,12977,1301,12921v-43,-50,-98,-99,-163,-152c1106,12744,1079,12720,1052,12695v-11,-7,-17,-14,-28,-21c997,12649,976,12628,959,12607v-38,-50,-65,-106,-70,-162c884,12413,889,12378,894,12342v17,-42,38,-70,38,-70l938,12265r-11,c916,12265,905,12265,894,12265v-5,,-10,,-38,-4c824,12261,775,12258,726,12261v-54,4,-108,14,-151,32c537,12307,510,12328,493,12342v-16,14,-27,32,-32,53c450,12416,439,12434,434,12448r-6,-7c417,12420,396,12392,363,12356v-32,-45,-70,-102,-97,-158c238,12141,228,12089,233,12043v5,-21,5,-25,,-25c233,12014,233,12014,228,12014v-6,,-6,,-11,22c217,12039,217,12043,217,12046v-11,39,-22,120,-33,236c179,12349,173,12427,168,12519v-5,-7,-11,-14,-16,-18c152,12501,152,12501,152,12501v5,-4,,-7,-6,-11c141,12487,141,12487,136,12480v-6,-4,-11,-7,-17,-11l114,12466v-11,-4,-22,-7,-27,-11c65,12445,38,12438,16,12434r,709l43,13273v11,53,27,95,49,134c114,13442,141,13481,173,13523v28,32,55,64,82,92l260,13622v27,28,54,56,81,85c396,13763,444,13802,466,13819v60,50,136,96,212,134c715,13971,753,13989,802,14006v44,14,82,29,125,39c1014,14066,1089,14080,1138,14084v27,3,49,3,65,3c1214,14087,1220,14087,1220,14087v,4,,4,,7c1214,14098,1214,14102,1247,14144v11,14,21,32,38,46c1301,14207,1317,14225,1328,14243v38,42,81,84,125,123c1496,14405,1529,14433,1545,14443v54,43,141,96,173,106c1729,14560,1735,14567,1729,14574v,3,-5,7,-11,7c1702,14567,1632,14518,1529,14475v-125,-56,-304,-102,-423,-134c1089,14338,1073,14334,1057,14331v-71,-18,-163,-43,-276,-67c694,14246,623,14232,547,14221v-103,-14,-184,-21,-265,-17c201,14207,114,14221,16,14250r-5,l11,14429v5,-3,11,-7,16,-14c27,14415,33,14412,33,14412v59,-7,124,-14,189,-14c336,14398,461,14412,602,14436v173,29,352,71,525,120c1290,14602,1447,14655,1599,14718v108,43,217,89,325,138c2548,15149,3014,15462,3030,15473v16,10,27,18,27,21l3057,15494v5,4,5,7,11,7c3014,15483,2916,15452,2781,15424v-136,-29,-298,-60,-477,-60c2211,15364,2125,15367,2043,15374v-10,,-21,,-27,c1984,15378,1951,15378,1919,15381v-44,4,-87,14,-119,28c1789,15413,1783,15416,1778,15420v-43,14,-92,39,-146,67l1615,15494v-27,14,-59,25,-81,42c1523,15543,1512,15550,1507,15561v-16,11,-22,14,-22,21c1485,15586,1485,15586,1491,15589v,,,4,,4c1491,15600,1491,15603,1491,15610r,l1496,15614r,c1496,15617,1491,15621,1485,15624v-16,18,-27,39,-22,57c1463,15688,1463,15691,1463,15699v,14,6,24,17,35c1491,15744,1501,15751,1518,15758v11,4,21,11,32,15c1566,15783,1588,15790,1599,15794v5,3,5,3,11,7c1610,15801,1615,15804,1615,15804r6,4l1626,15804v,,,,,l1632,15804r5,c1637,15804,1637,15804,1637,15804r5,l1642,15797v,-3,6,-3,6,-10c1653,15773,1669,15741,1697,15709v27,-35,75,-67,146,-102c1848,15603,1859,15600,1870,15593v33,-14,65,-32,81,-43c1957,15550,1968,15547,1973,15547v70,-4,141,-4,206,c2277,15550,2380,15561,2483,15579v184,28,325,67,390,84l2878,15663v65,18,136,39,190,67c3111,15751,3149,15783,3187,15808v11,7,22,14,27,21c3268,15868,3323,15899,3361,15917v-82,18,-158,42,-233,71c3057,16016,2981,16051,2905,16093v-59,32,-108,60,-130,78c2770,16174,2770,16174,2764,16178v,-4,-5,-4,-5,-7c2759,16171,2759,16167,2759,16167v5,-3,,-7,-5,-14c2754,16150,2748,16146,2748,16143v-5,-11,-11,-21,-16,-36c2726,16097,2721,16069,2716,16037v,-32,5,-63,10,-85c2726,15945,2721,15945,2721,15945v,,,,,c2721,15942,2721,15942,2721,15942r5,-7l2721,15935v,,,,,c2710,15931,2683,15931,2651,15938v-38,11,-76,32,-98,50c2531,16005,2483,16051,2455,16115v-16,38,-21,84,-16,123c2439,16238,2439,16238,2439,16241v-32,-17,-125,-52,-190,-74c2228,16160,2119,16129,1989,16107v-54,-10,-114,-17,-173,-21c1767,16083,1713,16079,1669,16079v,,-5,,-5,c1659,16076,1659,16072,1653,16065r,l1653,16062v6,-7,-21,-39,-32,-50c1604,15995,1566,15952,1512,15907v-54,-43,-114,-82,-184,-117c1290,15769,1247,15748,1198,15730v-38,-21,-71,-46,-81,-53c1117,15674,1106,15663,1084,15642v-11,-10,-27,-21,-38,-35c1008,15572,959,15522,921,15480r-5,-4c905,15466,894,15452,884,15438v-44,-60,-82,-117,-103,-163c775,15261,770,15244,770,15230v-6,-36,-6,-74,11,-110c786,15117,791,15113,791,15110v6,,6,-4,11,-4l808,15106v32,-10,54,-17,70,-21c894,15082,949,15067,1014,15060v27,-3,59,-3,92,-3c1111,15057,1117,15057,1122,15057v11,,22,,27,c1155,15057,1165,15057,1171,15053v21,-3,32,-10,32,-17l1203,15032v,-7,-5,-17,-16,-32c1176,14990,1155,14969,1106,14948v-44,-18,-92,-29,-141,-29c916,14916,862,14923,813,14937v-27,7,-108,32,-173,85c580,15067,537,15134,515,15208v-22,67,-27,145,-16,212c510,15480,531,15540,564,15589v,,,4,,4c537,15593,515,15593,493,15589v-103,,-200,4,-287,18c190,15607,179,15610,163,15614r-6,c146,15614,136,15614,125,15614v-11,-4,-22,-7,-33,-11c81,15600,70,15596,60,15593v-6,-4,-17,-4,-22,-7l38,16509v16,4,32,4,54,7c152,16523,217,16531,276,16534v87,7,168,7,250,c542,16534,558,16534,580,16531v152,-11,309,-36,455,-71c1111,16439,1171,16418,1214,16389v38,-21,65,-42,92,-63c1317,16319,1328,16312,1333,16305v38,-28,71,-46,103,-60c1453,16238,1463,16234,1474,16231r6,-4c1485,16227,1491,16224,1496,16224v11,-4,16,-4,27,-7c1610,16196,1718,16196,1837,16217v109,17,212,56,293,84c2228,16337,2298,16361,2352,16379v49,14,76,21,82,21l2439,16404r,c2434,16407,2434,16407,2428,16411v-59,45,-108,91,-146,134c2271,16559,2266,16562,2266,16566v-6,3,-6,3,-6,7l2233,16583v-5,,-27,4,-108,43c2109,16633,2092,16640,2071,16650v-22,-3,-55,-7,-103,-7c1886,16636,1756,16633,1599,16643v-16,,-38,,-54,4c1491,16650,1398,16654,1290,16672v-135,17,-255,49,-352,88c878,16784,824,16813,781,16844v-44,32,-82,71,-114,110c656,16968,650,16978,640,16996v-22,28,-38,60,-49,92c585,17095,585,17098,580,17105v,4,,7,,7c564,17158,564,17190,564,17190r,3l564,17204r11,-7c580,17193,596,17186,629,17162v65,-43,141,-82,206,-113c921,17010,1024,16978,1117,16954v16,-4,27,-7,43,-11c1165,16943,1176,16939,1182,16939v21,-3,38,-7,59,-10c1274,16922,1301,16918,1323,16918v21,-3,48,-7,75,-7c1409,16911,1420,16908,1431,16908v11,,27,,38,-4c1496,16904,1518,16901,1539,16901v6,,17,,22,c1572,16901,1577,16901,1588,16901v11,,22,,27,c1599,16911,1588,16918,1572,16929v-87,53,-174,116,-277,194l1258,17151v-82,60,-201,155,-337,268c867,17468,813,17518,759,17567v,-4,-6,-4,-6,-7c748,17553,743,17546,737,17532v-11,-21,-16,-50,-11,-78c726,17451,726,17444,732,17437r11,-50l688,17394r-27,4c650,17401,629,17405,607,17412v-22,7,-76,28,-87,63c510,17500,515,17525,520,17546v,3,,7,6,10c531,17567,531,17581,537,17592v-11,-7,-22,-14,-33,-18l461,17560v-17,-11,-49,-25,-76,-42c347,17496,309,17468,276,17440v-38,-28,-75,-56,-103,-88l168,17352v-11,-11,-16,-18,-22,-28c141,17313,136,17306,136,17299r,-7c136,17285,141,17281,130,17278v,-4,,-4,,-7c130,17267,130,17260,125,17260v-6,,-11,4,-11,7c114,17271,108,17281,108,17299v,,,4,,4l108,17303v,7,-5,14,-5,24c98,17348,87,17419,125,17496r5,8c146,17532,163,17560,163,17592v,3,,10,,14c163,17606,157,17602,157,17602r,c152,17599,141,17595,136,17588v-17,-7,-33,-14,-49,-14c70,17571,43,17571,22,17574v-6,,-17,4,-22,7l,17747v,3,5,3,5,7c16,17768,27,17782,33,17800v5,10,5,28,10,45c43,17856,49,17867,49,17877v5,39,16,78,32,117c114,18078,173,18163,217,18209v,,,3,5,3c206,18230,184,18265,157,18307v-21,36,-54,78,-76,120c54,18473,27,18512,5,18554r,339c146,18618,325,18438,358,18406v11,11,43,28,108,71c477,18484,493,18494,510,18505v37,24,86,53,135,84c678,18607,715,18632,764,18653v44,21,92,39,147,53c954,18716,997,18727,1035,18737r17,4c1068,18744,1089,18752,1100,18755v11,4,27,7,33,14c1155,18780,1171,18790,1187,18804v27,22,49,46,65,71c1258,18882,1263,18889,1274,18896v21,28,49,56,81,88c1409,19048,1485,19129,1550,19189v16,14,27,28,33,38c1626,19277,1659,19319,1686,19361v27,43,49,89,70,141c1772,19545,1789,19583,1794,19612v6,21,11,35,16,38c1810,19654,1810,19658,1810,19661v-16,-3,-32,-3,-54,-3c1691,19647,1621,19650,1550,19665v-92,17,-168,56,-200,105c1328,19795,1317,19823,1323,19848v,25,10,49,32,74c1361,19929,1371,19936,1377,19943v43,46,108,42,141,39l1523,19982v6,,11,,11,-4l1556,19996r-11,-21l1556,19971r-11,-3l1550,19968r-5,-4c1545,19961,1545,19957,1550,19954v6,-7,6,-14,6,-21l1556,19922r-17,-4l1534,19918v,,,-3,,-3c1534,19915,1534,19911,1534,19911v5,-10,5,-24,16,-35l1556,19873v5,-4,5,-11,10,-15c1594,19841,1621,19830,1653,19830v,,,,6,c1745,19830,1865,19894,2000,20014v43,45,81,91,103,137c2103,20155,2109,20158,2109,20162r,3c2201,20408,2282,20948,2298,21054v-108,-99,-217,-194,-325,-286c1881,20690,1789,20613,1697,20539v-55,-46,-114,-92,-174,-138c1480,20366,1431,20331,1382,20292v-43,-35,-81,-67,-114,-99c1241,20165,1214,20133,1187,20109v-27,-28,-49,-60,-76,-92c1068,19957,1024,19894,981,19834v-22,-35,-49,-74,-76,-109c873,19679,840,19636,808,19594r-6,-11c743,19495,699,19435,678,19400v-33,-63,-49,-123,-44,-176c634,19210,640,19203,640,19199v48,7,86,21,119,35c764,19238,770,19242,775,19242v6,3,16,7,16,7c797,19259,802,19263,813,19259v11,,16,-3,-16,-77c797,19175,791,19171,791,19164v-5,-18,-16,-32,-27,-49c753,19101,743,19090,726,19079v-16,-7,-32,-14,-54,-21c634,19048,575,19044,504,19051v-32,4,-76,7,-114,18c352,19079,320,19101,293,19125v-22,25,-38,53,-49,81c238,19231,238,19259,238,19287v11,53,33,96,49,131c287,19421,293,19425,293,19425v11,25,27,49,43,77c347,19524,363,19545,379,19569v28,39,55,81,87,120c526,19767,602,19848,678,19918v75,71,146,124,195,159c878,20084,889,20088,894,20095r-48,-18c802,20059,753,20045,710,20031v-103,-35,-341,-106,-607,-165c98,19866,92,19862,87,19862r-11,-4l65,19844v,-3,-11,-17,-49,-56c38,19781,22,19763,5,19746r,359c5,20105,5,20105,5,20105v38,43,82,92,125,148c92,20267,60,20289,33,20310v-11,10,-17,17,-28,28l5,21579r217,c249,21551,282,21519,304,21491r,-4c341,21448,396,21378,439,21290v22,-46,33,-99,33,-152c477,21089,472,21036,461,20972v-6,-56,-17,-112,-38,-169c412,20772,401,20747,385,20722v,-3,-6,-3,-6,-7c379,20715,379,20715,379,20715v17,-10,33,-14,38,-17c417,20698,417,20701,423,20701r27,39c482,20789,526,20860,564,20927v86,144,168,320,189,373c759,21318,770,21336,775,21353v-49,25,-92,57,-130,85c618,21459,596,21484,575,21508v-17,22,-33,43,-49,71c526,21579,526,21582,526,21582r645,c1165,21568,1160,21554,1155,21540v10,-7,16,-10,21,-14c1187,21519,1192,21515,1203,21512v38,-21,87,-49,147,-67c1415,21424,1474,21413,1518,21410v65,-7,119,-11,151,-11c1675,21399,1680,21399,1686,21399v5,11,11,25,11,35c1697,21441,1697,21448,1697,21452v,14,,21,10,21l1707,21473r6,-3c1713,21480,1713,21487,1713,21498v,7,,10,,17c1713,21515,1713,21519,1707,21519v-5,3,-5,7,-5,10c1702,21529,1702,21529,1702,21533v,4,-5,4,,7c1702,21540,1702,21544,1702,21544v11,17,27,24,54,21c1848,21558,1924,21491,1946,21403v,-7,,-15,5,-22c1951,21374,1951,21367,1951,21360v,-7,,-14,,-21c1951,21332,1946,21325,1946,21318v-6,-21,-16,-39,-38,-56c1903,21258,1897,21251,1886,21247v-49,-35,-114,-52,-162,-59c1669,21177,1626,21173,1615,21173v-5,,-16,,-21,l1588,21173v-5,,-16,,-22,4l1561,21177v-5,,-16,3,-22,3l1539,21180v-5,,-10,4,-21,8l1512,21188v-5,3,-11,3,-21,7l1485,21195v-5,3,-11,3,-16,7l1469,21202v-6,3,-11,3,-11,3c1426,21202,1398,21198,1377,21202r-49,3c1312,21205,1274,21209,1225,21216v-54,7,-114,17,-173,31l1046,21230v-5,-21,-38,-78,-92,-173c932,21011,905,20969,884,20930v-76,-130,-152,-250,-206,-317c775,20599,889,20599,1003,20613v130,18,271,49,428,99c1496,20733,1556,20757,1626,20786v49,21,114,49,174,81c2011,20976,2157,21089,2217,21138v32,28,70,57,108,92c2320,21233,2320,21237,2314,21244v-10,7,-21,18,-37,32c2249,21290,2152,21381,2098,21441v-27,29,-71,81,-125,141l2336,21582v11,-14,27,-31,38,-45c2396,21512,2412,21491,2428,21473v55,-60,60,-67,55,-70c2483,21403,2488,21399,2488,21399v27,28,49,53,70,78c2591,21515,2623,21554,2651,21582r195,c2770,21505,2683,21410,2580,21311v5,-4,5,-11,5,-18l2602,21265v5,-7,16,-25,38,-46c2683,21177,2754,21117,2829,21057v65,-49,147,-106,223,-151c3111,20870,3176,20835,3247,20800v11,-7,21,-11,32,-14c3355,20750,3436,20726,3502,20712v10,-4,16,-4,27,-4l3550,20715v,4,6,4,44,11c3626,20729,3680,20733,3740,20722v22,-3,54,-14,76,-35c3838,20669,3848,20648,3843,20631v,-18,-11,-36,-33,-50c3794,20571,3778,20564,3773,20564v-22,-8,-44,-11,-65,-11c3680,20553,3659,20556,3648,20560v-6,,-11,4,-16,4l3632,20564v,-4,-6,-4,-6,-8c3621,20553,3615,20549,3610,20546r-33,-28c3572,20514,3567,20507,3561,20504v,,,-4,6,-4c3583,20486,3615,20461,3653,20433v65,-56,195,-173,309,-317c4060,19999,4147,19866,4212,19739v,3,5,3,5,7c4217,19760,4255,19795,4282,19813v5,3,11,7,16,10l4353,19851v5,4,10,4,10,4l4369,19855r32,-46c4423,19781,4456,19753,4477,19732v11,10,27,21,49,31c4531,19767,4537,19767,4542,19770v11,7,22,11,33,18c4580,19791,4586,19795,4586,19802v,18,,32,10,32c4602,19834,4607,19834,4613,19830v11,,16,-3,27,-14l4640,19813v11,-7,21,-18,32,-25c4672,19784,4678,19784,4683,19781v11,-11,33,-25,49,-42c4743,19725,4748,19707,4748,19696v,-3,,-7,,-10c4775,19700,4813,19710,4846,19721v11,4,21,4,32,7c4895,19732,4916,19739,4943,19746r11,3l4954,19742v,-3,,-7,,-14c4954,19725,4954,19717,4954,19714v,,,-4,,-4c4954,19707,4954,19707,4954,19703r,-7c4954,19689,4954,19686,4954,19679v,,6,,6,c4960,19679,4960,19679,4965,19682v16,4,49,,70,-3c5041,19679,5073,19668,5106,19654v27,-14,54,-32,65,-46l5171,19608v5,-3,11,-10,16,-14c5198,19601,5214,19608,5225,19612v22,7,44,14,65,17c5312,19633,5344,19633,5388,19629r11,c5415,19629,5431,19626,5447,19626v6,,11,,17,c5469,19626,5475,19626,5485,19626v6,,6,,11,l5507,19626r,-35c5507,19573,5507,19555,5507,19541r,c5512,19541,5518,19545,5529,19552v,7,11,17,27,28c5572,19587,5588,19594,5605,19601v5,4,10,4,16,7c5626,19612,5637,19615,5643,19619v5,3,5,7,10,7c5653,19626,5659,19629,5659,19636r,c5659,19636,5659,19643,5659,19647r,42l5675,19672v16,-14,33,-32,49,-53c5735,19605,5740,19594,5746,19580v10,-21,16,-46,10,-67c5756,19513,5756,19513,5762,19513v16,4,38,4,54,c5832,19513,5849,19506,5865,19502v16,-3,38,-14,54,-24l5952,19460r16,-7c5973,19450,5979,19450,5984,19446r22,-11c6011,19435,6011,19432,6011,19432r27,-14l6017,19418v-11,,-17,,-22,c5979,19418,5968,19418,5962,19418v,,,,,c5962,19418,5962,19418,5962,19418r-10,-4c5946,19411,5941,19407,5930,19404r-38,-25c5865,19361,5838,19351,5821,19340r,c5816,19333,5811,19330,5811,19326v,,,-3,5,-3c5821,19326,5827,19326,5832,19330v27,10,76,14,114,14c5973,19344,6000,19340,6027,19333v17,-3,33,-7,55,-14l6087,19316v16,-4,27,-11,43,-11c6136,19305,6136,19305,6141,19305r6,c6152,19305,6157,19305,6163,19305v11,,22,-7,22,-14c6185,19284,6185,19277,6185,19277v-6,-11,-11,-18,-17,-28c6168,19245,6163,19242,6163,19238v-6,-7,-11,-18,-22,-21l6141,19217v,-4,,-4,-5,-7l6136,19213r-16,-28c6147,19185,6174,19182,6195,19175v17,-4,49,-15,76,-36c6277,19132,6288,19129,6293,19122v5,-4,11,-11,16,-14c6315,19104,6320,19101,6326,19097r5,c6331,19097,6336,19097,6342,19093v5,,16,,21,l6385,19093r-11,-10l6298,19026v-16,-10,-27,-17,-38,-28l6250,18988v10,-4,21,-11,32,-14c6293,18967,6309,18959,6320,18952v6,-3,6,-7,11,-10c6331,18938,6336,18938,6336,18935v,-4,6,-4,6,-4c6342,18931,6342,18931,6347,18931v6,,16,-3,16,-7c6374,18917,6374,18910,6369,18903v-6,-7,-6,-10,-11,-14l6358,18889v-5,-7,-16,-11,-22,-18c6320,18861,6298,18850,6277,18843v-22,-7,-49,-14,-76,-17c6206,18826,6212,18822,6217,18818v16,-7,43,-21,71,-35l6293,18780v27,-14,54,-32,92,-43c6385,18737,6396,18734,6401,18734r6,c6412,18734,6412,18734,6412,18730v6,-3,,-7,,-7c6412,18723,6412,18723,6412,18720r-5,-11c6401,18699,6401,18695,6396,18688v-11,-14,-22,-28,-38,-39c6331,18628,6304,18618,6288,18610v16,-7,32,-14,48,-21c6347,18586,6363,18572,6385,18554v6,-3,11,-7,11,-10c6401,18540,6407,18533,6412,18529v6,-3,11,-7,17,-7l6434,18522r5,-3c6445,18519,6456,18519,6477,18526v6,,17,3,27,7l6531,18536r-32,-24l6445,18480r-16,-7c6407,18462,6385,18452,6363,18445v-27,-11,-65,-14,-92,-11c6271,18434,6277,18431,6277,18427r,c6293,18417,6304,18406,6315,18392r16,-25c6336,18364,6336,18360,6342,18357r5,-4c6347,18353,6347,18350,6353,18350r,c6358,18346,6358,18346,6363,18343r11,-7l6369,18332v-38,-18,-49,-21,-71,-28c6277,18297,6255,18293,6233,18290v-38,-4,-76,-7,-113,-4c6120,18286,6114,18286,6114,18286v,,,,-5,c6130,18272,6147,18258,6157,18244v6,-7,22,-25,33,-46l6195,18191v6,-7,6,-14,11,-21c6212,18166,6212,18159,6217,18156r11,-11l6255,18128r-49,-11c6201,18117,6201,18117,6195,18113r-10,c6179,18113,6179,18113,6174,18113v-22,-3,-33,-3,-49,-3c6092,18106,6060,18106,6027,18110v-32,3,-59,7,-92,10c5924,18124,5908,18128,5897,18131v,,-5,,-5,4c5892,18135,5886,18135,5886,18135v17,-18,33,-39,44,-60c5935,18064,5946,18053,5952,18043r5,-11c5957,18032,5957,18032,5957,18029v,-4,5,-7,,-11c5957,18015,5952,18015,5946,18015v-5,-4,-11,-4,-16,-4c5924,18011,5919,18008,5919,18008v-27,-4,-49,-7,-65,-7c5865,17990,5870,17979,5876,17969v5,-7,5,-14,10,-25l5892,17930v5,-7,11,-14,16,-25c5914,17902,5914,17898,5919,17895r,c5919,17895,5919,17895,5919,17891r11,-14l5941,17874r-6,-4l5935,17867r-5,-4c5886,17849,5876,17849,5849,17845v-22,-3,-49,-3,-71,-7c5740,17838,5702,17842,5670,17849v,-11,,-18,,-28c5670,17817,5664,17803,5653,17789v-5,-7,-16,-14,-21,-18c5626,17764,5621,17761,5610,17757v-5,-3,-5,-3,-11,-7c5588,17743,5588,17736,5583,17726v,-7,,-14,,-22c5583,17701,5583,17697,5588,17694r11,-25l5588,17669v-5,,-16,,-21,l5556,17669v,,-6,,-6,l5550,17669v-10,,-16,,-27,c5507,17669,5485,17673,5469,17676v-16,4,-32,7,-43,11l5420,17690v-11,4,-21,7,-27,18c5393,17708,5393,17712,5393,17712v,,,,,c5393,17694,5388,17676,5382,17662v,-3,-5,-10,-10,-21c5366,17634,5361,17627,5350,17620r-6,-4c5339,17609,5328,17602,5328,17592v,-4,,-7,,-11l5328,17578r6,-4c5334,17571,5344,17567,5350,17563v5,-3,5,-3,11,-7l5372,17549r-11,c5355,17549,5355,17549,5355,17549v,,-5,,-11,l5328,17549v-5,,-11,,-16,c5306,17549,5301,17549,5296,17549v-17,,-27,4,-44,7c5231,17563,5209,17574,5193,17585v-6,3,-17,7,-22,10c5166,17585,5155,17574,5144,17567v-11,-7,-27,-18,-54,-25c5079,17539,5068,17539,5052,17539r,l5052,17539v,,-6,,-6,c5041,17539,5035,17539,5030,17542v-5,,-11,4,-16,4c5008,17546,5008,17546,5003,17549r-5,l5003,17560v,3,5,3,5,7l5008,17571r,3c5008,17578,5008,17581,5008,17585v,7,,17,-5,28c4998,17627,4987,17645,4981,17659v-5,10,-11,17,-16,28c4938,17733,4905,17796,4889,17838v-5,,-5,-3,-5,-3c4884,17831,4884,17824,4878,17817v-5,-10,-5,-24,-11,-38c4862,17754,4862,17715,4873,17669r5,-56c4878,17606,4878,17599,4878,17592v,-7,,-14,,-21c4878,17567,4878,17563,4873,17560v,-4,-6,-4,-6,-7l4867,17549v,-3,,-3,,-7c4867,17535,4873,17528,4862,17521v,,,,,-3c4862,17518,4862,17514,4857,17511r,c4857,17511,4851,17507,4846,17507v-11,-3,-22,-3,-27,-3c4808,17504,4797,17507,4792,17511v-6,,-6,3,-11,3c4764,17518,4743,17521,4721,17518v-22,-4,-38,-11,-54,-18c4661,17496,4656,17489,4651,17486v,-4,,-7,,-7c4651,17475,4656,17468,4656,17461r5,-3l4656,17458v-11,-4,-38,,-49,3c4607,17454,4607,17447,4613,17437v5,-43,11,-124,43,-223c4678,17137,4716,17056,4754,16982v16,-28,32,-60,54,-92c4835,16848,4867,16809,4895,16774v10,-11,16,-25,27,-35c4976,16672,5068,16573,5204,16456v146,-126,346,-260,552,-380c5783,16058,5811,16044,5838,16026v81,-45,168,-95,238,-148c6163,15818,6228,15741,6293,15635v22,-39,43,-81,65,-116l6363,15515v17,-32,38,-74,49,-113l6412,15399v,,,-4,,-4l6412,15392v,-7,6,-14,6,-21c6418,15357,6418,15346,6418,15335v,-17,-11,-35,-27,-56c6385,15272,6374,15265,6369,15254v-33,-28,-71,-49,-103,-63c6260,15187,6255,15187,6250,15184v-6,-4,-6,-4,-11,-4l6239,15180r-6,l6228,15184v-5,3,-5,3,16,28c6260,15233,6277,15265,6282,15300v6,42,-11,85,-22,106c6244,15434,6228,15459,6223,15473r,3c6217,15483,6212,15487,6212,15494v-11,18,-27,39,-33,53c6163,15575,6163,15586,6163,15589v-49,28,-98,53,-146,81c5973,15695,5924,15716,5881,15741v-81,42,-168,84,-238,123c5529,15928,5447,15988,5415,16009v-65,46,-125,95,-168,134c5176,16199,5122,16252,5101,16266v-17,-7,-33,-14,-49,-21c5025,16234,4987,16224,4960,16217v-28,-7,-55,-11,-65,-11c4873,16203,4846,16203,4819,16203v-22,-4,-38,-7,-55,-11c4830,16160,4884,16132,4927,16115v38,-18,71,-29,92,-36c5052,16076,5084,16072,5111,16069v93,-11,93,-14,87,-18c5198,16044,5193,16044,5117,16051v-16,,-33,4,-54,4c5063,16055,5057,16055,5057,16055v-59,3,-108,7,-162,7c4867,16062,4830,16065,4792,16065v-11,,-22,,-33,c4775,16058,4786,16051,4797,16048v11,-4,65,-32,114,-74c4943,15949,4976,15914,4998,15885v21,-7,27,-14,32,-17l5030,15864r,c5025,15861,5019,15861,5003,15868r,c5003,15864,4998,15864,4998,15864r-28,-7l4987,15868r,3l4987,15871v,,,,,l4987,15871v-6,,-11,4,-17,4c4965,15878,4954,15882,4943,15882v-5,,-11,3,-21,7c4911,15892,4895,15899,4878,15899v-5,-38,,-95,6,-133l4884,15766v,,,,,c4889,15741,4900,15720,4911,15695v38,-85,108,-176,195,-257c5155,15388,5220,15335,5301,15279v33,-25,65,-42,92,-63c5420,15198,5447,15180,5475,15163v16,-11,32,-21,48,-32c5578,15096,5632,15060,5691,15032v38,-17,87,-28,136,-35c5876,14990,5930,14990,5979,14990v216,-4,406,-4,580,18c6591,15011,6618,15015,6651,15018v59,7,114,14,168,18c6889,15039,6960,15039,7046,15036v44,-4,82,-7,131,-11c7187,15050,7204,15071,7209,15089r,c7274,15198,7345,15314,7426,15416v38,53,81,110,130,163l7588,15617v6,7,17,18,22,25c7616,15646,7621,15649,7621,15656r65,71c7773,15818,7859,15899,7919,15949r,3c7952,15984,7979,16009,7995,16026v-16,-7,-33,-14,-49,-21c7941,16002,7919,15995,7881,15981v-38,-15,-146,-46,-276,-64c7496,15903,7366,15903,7258,15914v-98,10,-174,28,-222,42c6998,15966,6960,15981,6927,15991v-38,14,-70,28,-97,46c6781,16062,6743,16090,6737,16100r,4l6737,16104v6,3,6,3,11,l6743,16111r22,-7c6786,16097,6813,16093,6840,16086v55,-7,158,-21,282,-17c7225,16072,7345,16086,7448,16111v97,21,168,46,200,56c7708,16189,7784,16220,7843,16248v16,8,27,15,38,18c7897,16273,7914,16284,7925,16287v,,,,-6,4c7897,16301,7881,16315,7865,16330v-11,14,-27,35,-27,60c7838,16404,7838,16414,7843,16425v,3,,7,6,10l7849,16435r,c7832,16435,7816,16435,7805,16435v-27,,-59,4,-92,11c7659,16456,7605,16471,7551,16495v-11,4,-22,11,-38,18c7507,16516,7502,16520,7496,16527v-5,7,-5,18,,25c7502,16559,7513,16562,7518,16566v5,,5,3,11,3c7540,16573,7545,16580,7556,16587v32,25,49,53,54,70c7610,16672,7610,16679,7610,16686v,,-5,,-5,c7594,16689,7551,16700,7507,16731v-32,25,-65,57,-92,92l7366,16890r11,c7382,16890,7393,16890,7399,16890v16,,32,,38,c7453,16890,7464,16894,7475,16894v21,3,43,10,65,21c7551,16918,7561,16925,7572,16932r6,c7583,16936,7583,16936,7588,16939v6,4,6,4,11,4c7605,16947,7605,16947,7610,16950v,,,,,4c7578,16982,7561,17003,7551,17013v-11,15,-22,32,-28,50c7518,17084,7518,17105,7529,17119v5,7,11,11,16,14c7523,17133,7496,17133,7464,17140v-44,7,-92,25,-130,50c7317,17200,7296,17211,7279,17225v-10,7,-16,14,-27,18l7209,17278r43,10c7252,17288,7258,17288,7258,17288r,c7263,17292,7269,17292,7274,17296v11,3,16,10,27,14c7312,17320,7323,17327,7328,17334r6,4c7355,17363,7393,17394,7431,17408r6,c7388,17419,7345,17440,7307,17461v-22,14,-38,28,-55,43l7247,17507v-5,7,-11,14,-16,21c7225,17532,7220,17539,7220,17546r-16,28l7269,17567r10,c7290,17567,7301,17567,7312,17567v16,4,33,7,54,14c7388,17592,7410,17599,7420,17606v6,3,11,3,11,7c7448,17620,7469,17630,7485,17637v-5,4,-16,15,-32,29c7431,17690,7426,17722,7426,17729v,11,5,25,16,35c7415,17779,7393,17793,7372,17803v-17,11,-33,21,-55,32c7317,17835,7301,17845,7301,17845r-5,4c7290,17853,7285,17853,7285,17860v,3,5,7,5,7l7323,17884v59,32,130,60,195,81c7523,17965,7523,17965,7523,17969v,,,,,c7518,17976,7502,18001,7496,18018v-5,14,-5,28,-5,43c7491,18075,7491,18085,7491,18110r,3l7540,18110v11,,21,,27,c7578,18110,7588,18110,7594,18113v5,,11,,16,4c7610,18117,7610,18120,7610,18120v-11,15,-22,29,-32,39c7567,18177,7556,18205,7556,18240v,18,,36,11,57l7578,18325v,3,5,7,5,14l7583,18343v,3,,3,,7c7583,18353,7588,18360,7588,18364r,3c7588,18371,7588,18371,7588,18374r11,14l7605,18378v,,,,5,-4l7610,18374v6,-7,11,-14,22,-21l7632,18353v,-3,5,-3,5,-7l7643,18343v5,-4,10,-11,21,-15c7675,18321,7691,18314,7713,18311v33,-7,60,-4,76,-4c7762,18325,7740,18350,7729,18371v-10,14,-21,35,-27,63c7702,18441,7702,18448,7702,18455v,4,,7,,11l7702,18477v,3,,3,,7c7702,18484,7702,18487,7702,18487r6,28l7719,18512v5,,10,-4,21,-7c7746,18505,7746,18501,7751,18501r22,-7c7778,18494,7778,18491,7784,18491r5,c7832,18480,7881,18477,7925,18480v43,4,75,14,97,25c8033,18508,8038,18512,8038,18515v-5,7,-16,11,-21,18c7973,18565,7930,18582,7914,18589v-6,4,-11,4,-17,7c7892,18600,7887,18600,7881,18600r-5,3c7870,18607,7859,18607,7865,18614v,4,5,4,11,4l7876,18625r5,3c7892,18639,7908,18649,7930,18660v22,10,54,17,81,17c8038,18681,8060,18677,8065,18677v6,,17,,22,-3c8065,18692,8044,18716,8033,18748v-11,39,-11,78,5,109c8055,18889,8076,18910,8093,18921r,c8114,18938,8147,18959,8174,18970v11,4,43,21,59,18c8239,18988,8239,18988,8239,18984v5,-7,,-10,-22,-25c8212,18945,8223,18921,8250,18900v21,-18,49,-29,81,-43c8336,18854,8342,18850,8353,18850v32,-14,59,-32,70,-39c8429,18808,8429,18808,8434,18804v11,18,22,36,43,46c8515,18878,8575,18893,8618,18903v38,7,71,11,87,14l8743,18921v27,3,54,7,76,10c8824,18931,8830,18935,8835,18935v22,3,33,3,43,l8878,18935r,-35c8878,18896,8878,18893,8868,18885v,-3,,-7,-6,-10c8857,18861,8862,18836,8878,18811r6,-7c8895,18783,8911,18766,8916,18744v6,,17,,28,l8949,18744v22,4,38,15,60,25c9019,18776,9030,18787,9047,18794v10,7,16,14,27,21c9106,18836,9144,18857,9193,18871v22,7,54,18,92,22c9328,18900,9366,18907,9383,18907r,c9431,18910,9480,18917,9524,18917v16,,27,,43,-3c9567,18914,9567,18914,9567,18914v-6,3,-11,7,-11,7c9529,18942,9513,18984,9496,19023v-16,42,-21,92,-10,127c9491,19192,9513,19224,9518,19234v22,29,49,57,81,75c9626,19323,9659,19333,9670,19330v,,,,,c9675,19333,9681,19333,9686,19330r6,-4l9692,19323v,,,,,-4c9692,19319,9692,19316,9686,19316v,,,-4,,-7c9686,19301,9686,19294,9686,19284v,-18,11,-32,22,-42c9724,19231,9740,19220,9762,19206v5,-3,11,-7,16,-10c9800,19185,9816,19175,9838,19164r5,21c9843,19203,9849,19242,9854,19287v11,67,38,145,49,166c9908,19464,9914,19478,9919,19492v11,28,16,49,22,56c9946,19555,9946,19566,9952,19573v-22,7,-38,14,-54,21c9865,19608,9822,19633,9784,19672v-33,31,-55,67,-65,105c9719,19788,9713,19799,9713,19809v,7,,14,,21c9708,19827,9702,19823,9702,19820r-5,-4c9686,19809,9681,19806,9670,19802v-22,-11,-49,-18,-76,-25c9578,19774,9561,19774,9540,19774v-16,,-38,,-54,-4c9448,19767,9415,19753,9399,19739v-22,-18,-22,-39,-16,-50c9383,19686,9388,19682,9383,19679v-6,,-6,,-6,c9377,19672,9377,19668,9377,19668r6,-14l9366,19661v-5,,-5,4,-11,4l9350,19668v-11,4,-38,11,-60,21c9258,19703,9220,19728,9193,19749v-16,11,-33,32,-54,57c9122,19827,9106,19858,9101,19897v-6,35,5,71,21,102c9139,20024,9160,20045,9182,20063v-60,,-114,7,-152,21c8992,20095,8949,20116,8906,20140v-17,11,-33,22,-55,36c8819,20197,8792,20218,8754,20236v-65,38,-119,67,-174,88c8559,20334,8532,20341,8504,20348v-5,-3,-16,-3,-21,-3c8467,20345,8450,20352,8445,20363v-11,,-16,3,-27,3c8418,20366,8418,20366,8412,20366v-16,-28,-27,-53,-38,-81c8364,20253,8358,20190,8396,20123v33,-57,92,-106,168,-134c8629,19964,8710,19954,8781,19961v5,,11,,16,c8808,19961,8808,19961,8813,19961v,,6,,11,c8835,19957,8851,19940,8857,19911v11,-28,5,-67,-11,-95c8841,19802,8824,19777,8792,19756v-33,-24,-76,-49,-125,-60c8607,19679,8548,19679,8504,19679v-16,,-27,,-43,3c8429,19682,8402,19686,8380,19686v5,-18,11,-32,22,-43c8423,19601,8450,19569,8472,19555v22,-17,43,-31,70,-42c8564,19506,8591,19499,8618,19499v6,,11,,11,-4c8629,19495,8629,19492,8629,19492v,,,,,c8635,19492,8635,19488,8635,19488v38,14,70,18,103,21c8754,19513,8765,19513,8781,19517v130,24,211,35,271,38l9068,19555v33,4,60,4,76,4l9144,19559r6,c9166,19562,9182,19559,9182,19555r,-3l9177,19548v,-3,-6,,-11,c9160,19548,9160,19548,9155,19548r-5,c9144,19548,9139,19545,9133,19538v-5,-4,-5,-7,-11,-14l9122,19520v,,,-3,,-3c9117,19506,9117,19495,9117,19481v,-10,,-21,,-35c9112,19428,9112,19414,9090,19400v-22,-10,-43,-14,-65,-17l9014,19379v-11,,-16,-4,-27,-4l8981,19375v-48,-10,-113,-21,-189,-35l8710,19326v-37,-7,-70,-14,-108,-17c8532,19294,8461,19284,8396,19270v-49,-11,-114,-25,-184,-43c8147,19210,8071,19182,7979,19143v-206,-88,-374,-187,-504,-300c7415,18794,7366,18741,7317,18685v-16,-15,-27,-32,-43,-46c7209,18565,7133,18501,7052,18448v-33,-24,-71,-46,-114,-70c6938,18374,6933,18371,6927,18360v-5,-10,-22,-28,-27,-49c6884,18279,6868,18233,6857,18198r-6,-18c6840,18152,6808,18053,6792,17941v-17,-99,-22,-205,-27,-279c6775,17652,6781,17645,6775,17641r-5,l6765,17641v-17,,-55,28,-82,46c6651,17712,6602,17754,6580,17796v,4,-5,7,-5,14c6575,17807,6569,17803,6564,17800v-5,-4,-5,-7,-11,-14c6542,17768,6521,17740,6515,17704v,-7,-5,-17,-5,-24c6504,17645,6510,17609,6515,17574v11,-46,33,-92,49,-130l6564,17444v5,-7,5,-15,11,-25c6597,17377,6618,17317,6629,17243v11,-92,,-194,-43,-296c6564,16897,6537,16844,6504,16795v-10,-21,-27,-39,-38,-60c6445,16707,6429,16679,6412,16654v-11,-25,-21,-46,-27,-67c6380,16538,6391,16495,6396,16471v11,-22,27,-39,43,-50c6450,16418,6461,16414,6466,16411v6,3,6,3,11,3c6477,16414,6483,16414,6483,16411v5,-4,,-11,,-18c6477,16382,6461,16372,6445,16365v-16,-7,-38,-14,-65,-18c6358,16344,6336,16340,6315,16337v-17,-4,-55,-7,-103,-4c6179,16337,6120,16344,6071,16372v-38,25,-60,56,-71,92c5995,16478,5989,16488,5989,16502v-27,-35,-43,-81,-48,-130c5935,16347,5935,16323,5935,16301v,-21,,-42,6,-63c5962,16181,6000,16139,6006,16132v81,-49,70,-56,70,-56c6071,16072,6060,16069,6006,16093v-6,-3,-11,,-22,7c5962,16111,5924,16129,5876,16164v-38,25,-87,70,-147,134c5686,16351,5643,16414,5599,16485v-21,35,-38,70,-49,105c5550,16590,5550,16590,5550,16590v-5,-3,-10,-7,-16,-10c5507,16562,5464,16545,5415,16534v-16,-3,-54,-11,-98,-11c5317,16523,5317,16523,5312,16523v-43,,-92,18,-130,43c5149,16590,5122,16622,5111,16654v-10,35,-10,63,-5,81c5106,16739,5106,16739,5111,16742r,c5111,16742,5111,16742,5111,16742v-5,4,,7,17,11l5133,16756v16,7,49,14,81,35c5252,16816,5290,16848,5312,16887v22,35,38,77,49,123l5366,17031v49,134,103,229,168,303c5578,17384,5626,17419,5659,17440v38,25,76,42,97,53l5762,17493v43,21,92,39,135,56c5952,17571,6006,17592,6049,17613v49,24,87,49,108,63c6163,17680,6168,17683,6168,17683v6,4,11,11,22,14c6206,17712,6250,17747,6293,17793v38,42,70,88,98,123c6423,17958,6445,17986,6456,18001v27,31,54,63,81,84c6553,18099,6564,18110,6580,18117v6,35,44,106,60,144c6645,18269,6645,18276,6651,18279v-82,-10,-255,49,-255,49l6401,18336v33,-11,114,10,217,74c6640,18424,6656,18438,6678,18455v43,36,81,78,125,120c6824,18596,6846,18618,6868,18642r,c6889,18663,6916,18685,6938,18706v49,38,103,81,157,112c7193,18882,7285,18931,7328,18952r6,4c7431,19005,7561,19065,7653,19104v-48,-3,-113,-3,-184,-3c7399,19097,7334,19097,7269,19097v-92,,-190,7,-282,18c6851,19129,6721,19157,6597,19192v-82,25,-168,53,-244,99c6288,19333,6233,19390,6195,19467v-32,57,-54,120,-75,205c6109,19703,6103,19739,6092,19770r,4c6082,19813,6076,19841,6076,19876v,14,6,28,11,42c6087,19918,6087,19918,6087,19922v,,,3,,3c6092,19943,6103,19957,6114,19971v16,18,27,32,49,46c6174,20028,6185,20038,6195,20045v11,7,17,11,22,14c6223,20063,6228,20063,6233,20063v17,7,33,14,44,18c6288,20084,6298,20088,6309,20088r6,c6320,20088,6320,20088,6326,20091v16,4,32,7,43,4c6369,20095,6369,20095,6369,20095v16,,32,,49,-4c6434,20091,6450,20091,6461,20091v38,7,76,4,108,-7c6624,20066,6640,20028,6634,19999v6,-7,6,-14,6,-17l6640,19978v,,,-3,,-7c6634,19968,6629,19968,6624,19968v,,-6,,-6,l6597,19936r10,32c6602,19968,6597,19971,6591,19971v-16,4,-32,11,-49,11c6537,19982,6526,19985,6515,19982v-5,,-5,,-11,c6488,19978,6472,19975,6461,19964v-11,-7,-22,-17,-32,-24c6423,19936,6423,19932,6418,19929v-11,-7,-17,-14,-27,-21c6391,19890,6391,19876,6391,19858v32,-84,92,-179,184,-271c6624,19538,6683,19492,6743,19457v60,-36,130,-71,217,-96c7030,19337,7111,19319,7198,19298v81,-18,163,-28,239,-32c7513,19263,7583,19263,7653,19270v71,7,136,17,190,28c7930,19316,8017,19333,8098,19354v38,7,70,18,108,29c8136,19386,8000,19397,7865,19439v-81,25,-157,60,-217,102c7610,19569,7578,19601,7561,19629v,4,-5,7,-5,11c7556,19640,7556,19643,7556,19643v,4,,4,-5,7c7551,19650,7545,19654,7545,19654v,,,-4,-5,-4c7523,19629,7485,19594,7426,19576v-27,-10,-65,-14,-98,-14c7301,19562,7269,19566,7236,19573v-54,14,-97,32,-108,39c7117,19619,7095,19629,7079,19643v-11,11,-22,25,-27,39c7046,19696,7041,19707,7041,19717v,,-5,,-5,4c7030,19724,7036,19728,7041,19732v,,5,3,5,3l7046,19735v6,4,11,7,17,11c7090,19760,7111,19781,7128,19802v27,28,43,67,70,113l7214,19943v28,49,71,99,114,152l7350,20119v27,32,49,64,70,92c7426,20218,7426,20225,7431,20229v17,24,33,53,54,77c7534,20366,7605,20419,7686,20465v60,35,130,63,217,91c7973,20578,8028,20588,8055,20595v75,14,151,25,216,32c8336,20634,8412,20638,8494,20634v65,,130,-3,173,-7c8667,20627,8662,20631,8662,20631v-22,14,-33,35,-38,56c8613,20729,8635,20768,8656,20796v,,,,,c8640,20810,8618,20824,8591,20842v-16,11,-32,25,-49,35c8526,20888,8510,20902,8494,20913v-33,21,-71,42,-114,59c8320,21001,8255,21018,8190,21032v-76,18,-184,29,-309,29c7838,21061,7789,21061,7746,21064v-71,,-141,,-206,4c7437,21075,7345,21082,7290,21092r-32,c7269,21085,7279,21078,7285,21071v11,-10,32,-39,49,-67c7345,20990,7345,20976,7350,20962v5,-14,5,-28,16,-35c7366,20927,7372,20923,7366,20920v,,,,,c7410,20828,7410,20764,7366,20736v,-3,,-3,-5,-7c7361,20729,7355,20729,7355,20729v-10,4,-27,25,-32,39l7317,20779v-16,21,-32,45,-32,67c7285,20853,7274,20867,7263,20881v-5,3,-5,10,-11,14c7236,20916,7209,20941,7187,20965v-27,29,-54,50,-81,67c7095,21039,7079,21047,7063,21054v-11,3,-17,7,-27,7c7030,21061,7025,21064,7019,21064v-5,,-11,,-11,4c7008,21068,7008,21068,7003,21068v-76,7,-303,91,-553,218c6445,21230,6439,21188,6439,21188v17,-67,22,-134,22,-194c6461,20987,6461,20976,6461,20969v,-32,,-60,-5,-88c6450,20863,6445,20849,6439,20831v27,-52,71,-134,125,-211l6569,20613v6,-7,11,-11,17,-18l6597,20585v16,-21,37,-39,54,-57c6700,20482,6737,20454,6748,20447v38,-28,82,-53,120,-70c6884,20370,6905,20363,6916,20356v22,-8,27,-11,27,-18l6943,20334r-5,c6933,20334,6922,20334,6905,20338v-10,-11,-75,-78,-205,-95c6591,20229,6477,20253,6353,20320r-6,4c6326,20331,6309,20341,6288,20352v-17,11,-38,18,-55,28c6212,20394,6201,20405,6195,20415v,4,-5,8,-5,11c6185,20430,6185,20430,6179,20433v-43,-42,-130,-95,-217,-148c5919,20260,5881,20236,5849,20215v,-4,-6,-11,-11,-22c5832,20179,5821,20165,5816,20151v-5,-7,-16,-39,-11,-81c5805,20063,5805,20056,5811,20049v5,-11,5,-21,10,-32c5827,20003,5838,19992,5843,19985v,,6,,6,c5859,19982,5870,19982,5870,19975v,,,-4,-5,-4c5854,19964,5811,19968,5800,19968v-38,3,-82,7,-114,17c5670,19989,5643,19996,5610,20014v-16,7,-32,17,-49,31c5545,20056,5534,20066,5529,20077v,,,4,-6,4c5523,20081,5523,20081,5523,20084v-16,18,-21,39,-27,64c5491,20148,5485,20151,5485,20155r,14c5485,20179,5491,20193,5491,20204v,3,,11,5,14c5464,20204,5431,20190,5399,20179r-22,-7c5334,20158,5296,20140,5258,20126v-22,-7,-38,-14,-49,-21l5198,20102v-43,-18,-87,-36,-114,-57l5079,20035v-6,-18,-6,-25,-16,-28c5063,20007,5057,20007,5057,20010v-11,4,-11,21,-11,32c5046,20059,5052,20084,5057,20102r,7c5057,20116,5063,20123,5063,20133v,4,,7,,11c5063,20158,5068,20179,5068,20204v,7,,11,,18c5068,20250,5068,20271,5073,20289v,7,,10,6,17c5073,20303,5068,20299,5063,20296v-22,-11,-49,-18,-71,-22c4965,20271,4938,20271,4916,20274v-16,4,-38,8,-49,15c4851,20296,4835,20303,4824,20313v-43,39,-49,88,-32,120c4786,20454,4786,20468,4786,20468r,14l4797,20472v,,27,-25,60,-28c4862,20444,4862,20444,4867,20447r6,c4878,20447,4884,20447,4889,20444v,,6,,6,c4954,20444,4998,20486,5019,20567v27,109,82,229,147,324c5149,20891,5138,20891,5122,20888v-11,,-21,,-32,l5090,20888v-6,,-11,-4,-17,-4c5008,20874,4911,20877,4830,20888v-38,7,-103,14,-169,39c4586,20951,4515,20990,4466,21036v-54,46,-92,102,-119,162c4336,21230,4325,21262,4320,21293v,4,,4,,7l4320,21300v,14,,29,,43c4320,21350,4320,21353,4325,21357v,10,-5,14,6,14c4331,21371,4336,21371,4336,21371r,3l4347,21364v60,-57,157,-95,293,-120l4645,21244v6,,11,,16,c4786,21230,4922,21226,5035,21233v44,,82,7,114,7c5160,21240,5176,21244,5187,21244r163,14c5372,21258,5393,21262,5415,21265v16,4,27,4,43,7c5491,21279,5518,21283,5545,21286v43,7,81,7,103,4c5670,21286,5686,21283,5691,21279r,c5827,21336,5838,21325,5838,21325v5,-3,,-7,-17,-18c6000,21353,6168,21385,6190,21388v16,18,33,36,49,53c6223,21452,6206,21459,6190,21470v-27,10,-60,28,-81,42c6087,21526,6044,21551,6000,21582r255,c6266,21575,6271,21568,6271,21565v11,-7,22,-14,38,-25c6315,21554,6326,21568,6331,21579r233,c6553,21558,6542,21540,6537,21529v-16,-21,-16,-24,-16,-35c6521,21487,6521,21477,6515,21459v11,-4,16,-11,27,-14c6548,21441,6559,21438,6564,21431v,,5,,5,c6580,21427,6602,21420,6629,21406v49,-28,130,-60,217,-88c6916,21293,7025,21262,7128,21244v86,-14,157,-18,189,-18l7323,21226v65,,146,4,211,7c7637,21237,7659,21237,7659,21230r,-4l7659,21226v-6,-7,-54,-14,-114,-17c7708,21216,7865,21244,8022,21297v11,7,174,123,260,285l8591,21582v-5,-7,-11,-17,-16,-24c8542,21508,8504,21463,8461,21417v-5,-7,-16,-14,-22,-21l8439,21396v-32,-36,-70,-75,-113,-110c8336,21286,8347,21286,8358,21290v,,11,3,27,3l8391,21293v32,4,103,7,189,28c8640,21336,8754,21371,8862,21445v22,14,44,32,60,53c8938,21515,8949,21537,8960,21561r,4c8960,21572,8965,21579,8965,21586r607,c9572,21586,9567,21586,9567,21586v-27,-4,-54,-7,-81,-11l9469,21575v-32,-3,-70,-7,-103,-14c9339,21558,9301,21551,9263,21537v-16,-8,-32,-15,-54,-22c9182,21498,9160,21484,9133,21473v-11,-7,-21,-14,-32,-21c9068,21431,9036,21410,9003,21388v-16,-7,-32,-17,-49,-24c8949,21360,8944,21360,8938,21357v-11,-4,-22,-7,-32,-14l8813,21300v-32,-14,-65,-28,-92,-35c8710,21262,8700,21258,8689,21255v-6,,-11,-4,-16,-4l8629,21237v-27,-11,-59,-18,-87,-25c8515,21205,8483,21202,8456,21205v-6,,-6,,-11,4c8456,21205,8467,21198,8477,21191v27,-11,60,-21,87,-35l8570,21156v16,-7,48,-21,81,-39c8689,21092,8721,21064,8743,21036v11,-18,22,-35,22,-53c8765,20972,8765,20962,8759,20948v,-7,-5,-14,-5,-18l8748,20916v-5,-18,-16,-35,-16,-49c8732,20860,8732,20856,8732,20853r,c8732,20849,8732,20849,8732,20846v,,,-4,,-4c8738,20842,8748,20839,8754,20839v11,-4,27,-4,38,-8l8792,20831r5,c8803,20831,8813,20831,8819,20831r,c8841,20831,8862,20839,8889,20842v38,7,76,21,114,32c9025,20881,9041,20888,9057,20891v55,18,103,25,120,29c9198,20923,9225,20927,9247,20927r5,c9263,20927,9274,20927,9280,20927v-22,17,-33,42,-44,63c9231,21001,9225,21025,9231,21057v5,32,16,64,38,92c9290,21180,9318,21212,9355,21233v17,11,38,25,60,32c9442,21283,9464,21293,9480,21300r,l9486,21300v,,5,,5,l9507,21304r,-14c9507,21290,9507,21290,9507,21290v6,-4,6,-7,6,-11l9513,21279v,-3,-6,-7,-6,-14c9507,21230,9518,21202,9545,21184v33,-21,81,-32,147,-32c9719,21152,9746,21152,9767,21149v17,,33,,44,c9822,21149,9838,21149,9849,21149v11,,16,,27,c9898,21149,9919,21145,9946,21138v11,-3,22,-7,27,-10c9979,21145,9990,21166,10006,21188v11,17,49,67,114,91c10125,21283,10136,21283,10141,21279v11,,17,-3,28,18l10169,21300r10,c10196,21300,10212,21300,10223,21304v16,3,32,3,43,c10299,21304,10320,21300,10320,21300r6,l10326,21297v,-4,,-7,,-11c10326,21286,10331,21286,10331,21286v6,,6,-3,,-17c10331,21265,10326,21258,10326,21251v5,-32,11,-56,27,-81c10364,21156,10374,21138,10391,21124v16,-18,32,-32,49,-42c10450,21078,10456,21075,10461,21068r,c10467,21064,10467,21061,10472,21061v5,-4,16,-11,22,-14c10505,21039,10521,21032,10537,21029v38,-18,81,-28,130,-39c10689,20987,10711,20983,10738,20980v5,,11,,11,l10754,20980v11,,16,,22,c10792,20990,10819,21011,10857,21050v81,88,287,296,526,525l11388,21582v-32,-7,-60,-14,-92,-17l11285,21561v-27,-3,-87,-10,-152,-10c11074,21551,11009,21561,10954,21575v-21,7,-43,11,-59,18l12640,21593v,,,,,c12640,21593,12640,21593,12640,21593r266,c12906,21593,12906,21593,12906,21589v-54,-77,-114,-179,-190,-313c12635,21131,12581,21015,12548,20913v-16,-43,-27,-85,-32,-127c12510,20715,12510,20645,12521,20581v27,28,60,57,76,64c12613,20652,12635,20662,12662,20659v16,,32,-7,32,-11c12694,20645,12694,20641,12694,20641v,,,,,c12700,20638,12711,20634,12716,20631r,l12721,20631v11,-4,17,-22,17,-39c12738,20571,12732,20535,12705,20504v-16,-18,-43,-32,-70,-43c12608,20454,12575,20451,12537,20451v-59,3,-119,24,-162,56c12353,20525,12331,20546,12315,20567v-11,14,-22,28,-27,42c12282,20616,12277,20623,12277,20634v,4,-5,7,-5,14l12266,20659v,3,,3,,7c12266,20733,12277,20814,12299,20906v21,88,43,176,76,250c12413,21247,12445,21311,12488,21357v11,10,11,14,22,10c12510,21367,12510,21367,12510,21367v,4,6,7,6,7c12478,21378,12440,21381,12407,21388v-43,11,-81,25,-108,39c12277,21438,12261,21452,12250,21466v-5,4,-11,7,-16,11c12228,21480,12217,21487,12212,21491v,-7,-5,-25,-5,-43c12207,21445,12207,21441,12207,21438r,c12212,21438,12212,21434,12217,21420v,-14,6,-46,,-99c12212,21265,12201,21209,12179,21152v-21,-67,-54,-137,-97,-208c11990,20789,11849,20641,11746,20542v-54,-52,-109,-102,-152,-141l11583,20394v-43,-35,-81,-70,-108,-95c11421,20253,11345,20186,11258,20119v-70,-53,-141,-105,-201,-144c11052,19968,11041,19961,11025,19957v-22,-35,-43,-74,-65,-109l10949,19827v-27,-46,-70,-120,-119,-205c10824,19601,10803,19566,10781,19534r-11,-21c10754,19488,10721,19435,10689,19379v-16,-28,-33,-56,-49,-85c10624,19266,10608,19238,10597,19220v,,,-3,,-3l10597,19217v,-4,-6,-7,-6,-11c10591,19206,10591,19206,10591,19206v17,,38,-3,55,-7c10700,19185,10754,19164,10792,19143v22,-11,38,-25,49,-39c10846,19101,10857,19097,10862,19093v11,11,22,18,33,25c10917,19132,10944,19153,10976,19164v22,7,38,11,49,11l11025,19175v5,,11,,16,-4l11041,19171v,-4,-5,-7,-11,-11c11030,19160,11025,19157,11025,19157v,-4,-5,-7,-5,-14l11020,19139v-6,-14,-11,-38,,-56c11030,19069,11057,19055,11085,19044v5,-3,10,-3,16,-7c11133,19023,11160,19012,11166,19009v11,-7,27,-14,38,-21c11204,18995,11204,19005,11204,19012v,18,5,39,16,60c11242,19111,11274,19153,11312,19182v38,31,87,49,98,56c11437,19249,11491,19266,11540,19266v,,,,5,c11567,19266,11583,19263,11599,19256v6,,11,-4,17,-7c11616,19249,11616,19249,11616,19249v5,-4,5,-4,-6,-25c11605,19210,11589,19189,11605,19164v11,-18,27,-35,49,-49c11659,19111,11665,19108,11670,19101v22,-18,38,-36,49,-46c11730,19044,11735,19030,11740,19016v,3,6,3,6,7c11751,19030,11757,19037,11762,19044v11,14,16,28,22,39c11784,19093,11784,19104,11784,19108v,7,-6,17,-11,28l11773,19139v,4,,4,,7c11773,19150,11773,19150,11773,19153v,4,,7,5,7c11778,19160,11784,19164,11789,19164v,,,,,c11795,19164,11805,19160,11811,19157r,l11811,19157v,,,,5,l11816,19164v6,,11,,22,c11838,19164,11843,19164,11843,19164v,,6,,6,c11871,19164,11898,19164,11930,19164v6,,16,,22,c11973,19160,12001,19157,12022,19153v22,-7,44,-14,60,-24c12114,19108,12131,19086,12136,19079v11,-14,22,-35,27,-56c12169,19019,12169,19012,12169,19009r,c12190,19023,12228,19034,12266,19044r6,c12310,19051,12353,19062,12391,19065v49,4,87,-3,92,-3c12510,19055,12543,19044,12564,19030v11,-7,27,-21,27,-28c12591,18998,12591,18998,12586,18998v-5,-3,-16,,-27,4c12559,19002,12559,18998,12559,18998v-11,-10,-33,-39,-43,-74c12510,18900,12505,18871,12510,18847v,-21,6,-39,11,-46l12521,18797v,-7,5,-14,5,-24c12526,18773,12532,18776,12537,18776v11,4,22,7,33,11c12575,18787,12586,18790,12591,18790v28,4,60,7,87,7c12694,18797,12711,18797,12727,18794v11,,22,-4,32,-4l12792,18787v,,5,,5,l12819,18783r-32,-10c12776,18769,12765,18766,12759,18766v,,-5,-4,-5,-4c12749,18762,12749,18759,12743,18759r-5,-4c12732,18752,12727,18744,12721,18741v-5,-11,-10,-18,-10,-21c12705,18709,12711,18695,12711,18677v,-3,,-10,,-14c12711,18663,12711,18663,12711,18663v21,18,43,32,65,50c12938,18836,13112,18970,13258,19086r6,4c13415,19206,13529,19301,13583,19340v125,99,239,198,326,272c13925,19629,13941,19643,13957,19658v38,38,65,63,71,70l14028,19770v-65,-10,-130,-21,-190,-28c13811,19739,13784,19732,13778,19732v,-4,,-15,-37,-50c13719,19658,13681,19619,13627,19576v-55,-45,-114,-88,-179,-123c13383,19414,13307,19379,13231,19354v-33,-10,-81,-28,-146,-42c13009,19294,12938,19284,12868,19280v-81,-7,-174,-3,-266,7c12499,19298,12396,19316,12320,19330v-43,7,-81,17,-124,24c12142,19365,12087,19375,12033,19386v-97,18,-190,32,-282,39c11654,19432,11567,19432,11491,19425v-38,-4,-70,-7,-108,-14c11318,19397,11274,19379,11258,19372v-5,-11,-5,-18,-16,-18c11242,19354,11236,19354,11231,19358v-16,10,-16,63,-6,99c11231,19481,11247,19524,11296,19566v22,21,54,39,81,49c11394,19622,11415,19629,11431,19633v,,,,6,c11361,19647,11291,19658,11231,19665v-87,3,-174,7,-217,7c11003,19672,10992,19672,10992,19672r,l10982,19675r,4c10982,19679,10982,19679,10982,19679v,,,,,l10982,19682r10,c10992,19682,10992,19682,10998,19686v,3,5,3,16,10c11036,19707,11079,19728,11139,19753v5,7,16,14,32,14c11225,19788,11296,19816,11377,19841v17,3,33,10,49,14c11415,19858,11404,19866,11388,19873r-5,c11366,19876,11350,19883,11339,19890v-5,4,-16,7,-27,18c11301,19915,11285,19925,11280,19943v-6,18,-6,35,5,53c11291,20007,11307,20031,11318,20042r,c11318,20045,11323,20045,11345,20045v11,,38,-3,76,-3c11497,20042,11583,20045,11686,20059v16,4,27,4,44,7c11822,20081,11914,20102,12017,20123r11,3c12136,20151,12245,20172,12353,20197v135,28,238,42,325,42c12781,20243,12868,20232,12955,20222v75,-7,135,-18,173,-25c13220,20183,13291,20162,13350,20133v60,-28,119,-67,168,-112c13551,19989,13583,19957,13610,19918v11,-14,22,-28,22,-35c13654,19866,13708,19855,13719,19851v5,,27,4,54,4l13903,19866v27,3,60,7,87,10c13984,19887,13979,19908,13974,19929v-6,39,-11,81,-11,95c13963,20035,13968,20074,13979,20084r-5,4l13984,20088v,,,3,6,3c13990,20091,13990,20091,13984,20095v,3,,7,33,14c14033,20112,14044,20116,14060,20116v11,,17,3,27,3c14093,20119,14098,20119,14104,20119r27,l14131,20112r,-14c14131,20098,14131,20091,14131,20088v,-4,5,-7,5,-14c14136,20070,14136,20066,14136,20063r,-4c14136,20049,14142,20038,14142,20031v5,-17,5,-35,10,-46l14158,19968v5,-25,11,-53,11,-67c14185,19904,14201,19908,14218,19911v10,7,27,14,43,29c14261,19943,14272,19954,14293,19978v27,32,71,74,120,127c14505,20204,14592,20324,14619,20363v10,17,27,35,43,56c14694,20461,14722,20504,14743,20521v,4,6,4,6,7c14738,20535,14727,20539,14716,20546v-49,32,-87,67,-103,109c14597,20690,14597,20726,14602,20772v6,35,17,67,27,95c14629,20874,14635,20877,14635,20877r11,18l14651,20874v,,,,,-4c14657,20870,14657,20867,14657,20863v,-3,,-7,,-10c14678,20772,14814,20712,14841,20701v,,,4,5,4l14873,20743v33,50,76,120,114,187c15063,21064,15139,21216,15161,21265v-22,4,-44,11,-71,14c15031,21290,14938,21311,14868,21346v-22,11,-38,21,-60,35c14754,21410,14711,21441,14667,21473v-27,21,-48,46,-70,71c14581,21561,14570,21579,14554,21600r580,c15171,21575,15204,21554,15226,21544r,c15242,21533,15258,21526,15274,21515v,4,6,11,6,14c15280,21540,15285,21551,15291,21565v5,10,11,24,11,35l15600,21600v-17,-53,-33,-95,-49,-134c15556,21466,15562,21459,15551,21434v60,-7,108,-7,141,-7c15697,21427,15703,21427,15708,21427v6,11,11,25,11,36c15719,21470,15719,21477,15719,21480v,11,,18,11,21c15724,21515,15724,21533,15724,21547v,21,6,32,22,42c15757,21596,15773,21596,15789,21596v87,-7,168,-74,190,-162c15979,21427,15985,21420,15985,21413v,-7,,-14,,-21c15985,21385,15985,21378,15985,21371v,-7,-6,-14,-6,-21c15952,21265,15827,21230,15751,21216v-48,-11,-92,-11,-103,-11c15643,21205,15638,21205,15632,21205r-5,c15621,21205,15616,21205,15616,21205r-5,c15605,21205,15600,21205,15594,21209r-5,c15583,21209,15578,21212,15573,21212r-6,c15562,21212,15556,21216,15556,21216r-5,c15545,21216,15540,21219,15540,21219r-5,c15524,21223,15518,21226,15508,21230v-6,,-11,,-17,c15486,21230,15486,21230,15480,21230r,l15480,21230v-5,-21,-38,-78,-92,-173c15361,21011,15340,20969,15318,20930v-76,-130,-152,-250,-206,-317c15209,20599,15323,20599,15437,20613v130,18,271,49,428,99c15930,20733,15990,20757,16060,20786v55,24,114,49,174,81c16445,20976,16592,21089,16651,21138v38,28,76,60,119,99c16770,21237,16770,21237,16770,21237v-5,3,-21,18,-48,42c16700,21290,16602,21378,16543,21441v-27,29,-76,88,-136,155l16754,21596v16,-21,38,-42,54,-63c16873,21459,16922,21406,16922,21403v-5,-4,-43,28,-92,77c16819,21491,16808,21501,16798,21515v10,-10,21,-24,32,-35c16873,21434,16906,21399,16922,21385v27,32,54,60,82,88c17047,21522,17079,21565,17107,21596v,,,,,l17302,21596v-6,-3,-11,-10,-17,-14c17210,21501,17117,21410,17020,21311v5,-11,5,-25,16,-35c17041,21276,17041,21272,17041,21269v6,-7,17,-25,38,-46c17123,21180,17193,21121,17269,21061v65,-50,147,-106,222,-152c17567,20863,17638,20828,17687,20803v10,-7,21,-10,32,-14c17795,20754,17876,20729,17941,20715v11,-3,17,-3,27,-3c17974,20715,17979,20715,17990,20719v,3,5,3,43,10c18066,20733,18120,20736,18180,20726v21,-4,54,-14,76,-36c18277,20673,18288,20652,18283,20634v,-18,-11,-35,-33,-49c18234,20574,18218,20567,18212,20567v-16,-7,-43,-11,-65,-11l18147,20556v-27,,-49,4,-59,8c18082,20564,18077,20567,18071,20567v,,,,,c18071,20564,18071,20560,18066,20556v-5,-3,-11,-7,-16,-10c18039,20539,18033,20528,18017,20518v-5,-4,-11,-11,-16,-14c18001,20504,18001,20500,18006,20500v17,-14,49,-39,87,-67c18158,20377,18288,20260,18402,20116v98,-117,184,-250,249,-377c18651,19742,18657,19742,18657,19746v,14,38,49,65,67c18727,19816,18733,19820,18738,19823r54,28c18798,19855,18803,19855,18803,19855r6,l18841,19809v22,-28,54,-56,76,-77c18928,19742,18944,19753,18966,19763v5,4,11,4,11,7c18987,19777,18998,19781,19009,19788v5,3,11,7,11,14c19020,19816,19020,19834,19031,19834v5,,11,,16,-4c19058,19830,19063,19823,19074,19816r,c19080,19809,19096,19799,19107,19791v,-3,5,-3,10,-7c19128,19774,19150,19760,19166,19742v11,-14,17,-32,17,-42c19183,19696,19183,19693,19183,19689v27,14,65,25,97,35c19291,19728,19302,19728,19313,19732v16,3,38,10,65,17l19389,19753r,-7c19389,19742,19389,19739,19389,19732v,-4,,-11,,-15c19389,19717,19389,19714,19389,19714v,-4,,-4,,-7l19389,19700v,-7,,-11,,-18c19389,19682,19394,19682,19394,19682v,,,,5,4c19416,19689,19448,19686,19470,19682v5,,38,-10,70,-24c19567,19643,19594,19626,19605,19612r,c19611,19608,19616,19601,19622,19598v10,7,21,14,38,17c19681,19622,19703,19629,19725,19633v21,3,54,3,97,l19833,19633v16,,32,-4,49,-4c19887,19629,19893,19629,19898,19629v5,,11,,16,c19920,19629,19920,19629,19925,19629r11,l19936,19594v,-18,,-35,,-49l19936,19545v5,,11,3,22,10c19958,19562,19968,19573,19985,19583v16,8,32,15,49,22c20039,19608,20044,19608,20050,19612v5,3,16,7,21,10c20077,19626,20082,19629,20082,19629v,,6,4,6,11l20088,19640v,,,7,,10l20088,19693r16,-18c20120,19661,20137,19643,20153,19622v11,-14,16,-24,21,-39c20185,19562,20185,19538,20185,19516r22,c20218,19516,20229,19516,20239,19516v22,-3,38,-7,49,-10c20305,19502,20326,19492,20342,19481r33,-17l20391,19457v6,-4,11,-4,17,-7l20429,19439v6,,6,-4,6,-4l20462,19421r-22,c20429,19421,20424,19421,20418,19421v-16,,-27,,-32,c20386,19421,20386,19421,20386,19421v,,,,,l20375,19418v-5,-4,-11,-7,-16,-11l20315,19383v-27,-18,-54,-29,-70,-39l20245,19344v-6,-7,-11,-11,-11,-14c20234,19330,20234,19326,20239,19326v6,4,11,4,17,7c20288,19344,20332,19347,20370,19347v16,,48,-3,81,-10c20467,19333,20483,19330,20505,19323r6,-4c20527,19316,20538,19309,20554,19309v5,,5,,11,l20570,19309v6,,11,,16,c20597,19309,20608,19301,20608,19294v,-7,,-14,,-14c20603,19266,20597,19256,20592,19242v-16,-25,-33,-43,-44,-57l20548,19182v28,,55,-4,76,-11c20646,19164,20673,19153,20700,19136v6,-7,16,-11,22,-18c20727,19115,20733,19108,20738,19104v6,-3,11,-7,16,-11l20760,19090v,,5,,11,-4c20776,19086,20787,19086,20792,19086r22,l20803,19076r-76,-57c20711,19009,20700,19002,20689,18991r-10,-10c20689,18977,20700,18970,20711,18967v11,-8,27,-15,38,-22c20754,18942,20754,18938,20760,18935v,-4,5,-4,5,-7c20771,18924,20771,18924,20771,18924v,,,,5,c20782,18924,20792,18921,20792,18917v11,-7,11,-14,11,-21c20798,18889,20798,18885,20792,18882r,c20787,18875,20776,18871,20771,18864v-17,-10,-38,-21,-60,-28c20689,18829,20662,18822,20635,18818v6,,11,-3,16,-7c20668,18804,20695,18790,20722,18776r5,-3c20754,18759,20782,18741,20819,18730v,,11,-3,17,-3l20841,18727v6,,6,,6,-4c20852,18720,20847,18716,20847,18716v,,,,,-3l20841,18702v-5,-10,-5,-14,-11,-21c20819,18667,20809,18653,20792,18642v-21,-17,-43,-32,-70,-39c20738,18596,20754,18589,20771,18582v11,-3,27,-17,48,-35c20825,18544,20830,18540,20830,18536v6,-3,11,-10,17,-14c20852,18519,20857,18515,20863,18515r5,l20874,18512v5,,16,,38,7c20917,18519,20928,18522,20939,18526r27,3l20933,18505r-54,-32l20863,18466v-22,-11,-44,-21,-65,-28c20771,18427,20733,18424,20706,18427v,,5,-3,5,-7l20711,18420v16,-10,27,-21,38,-35l20765,18360v6,-3,6,-7,11,-10l20782,18346v,,,-3,5,-3l20787,18339v5,-3,5,-3,11,-7l20809,18325r-6,-4c20765,18304,20754,18300,20733,18293v-22,-7,-44,-10,-65,-14c20630,18276,20586,18272,20554,18276v,,-6,,-6,c20548,18276,20548,18276,20543,18276v22,-15,38,-29,49,-43c20597,18226,20613,18209,20624,18187r6,-7c20635,18173,20635,18166,20641,18159v5,-7,5,-10,10,-14l20657,18142r11,-7l20695,18117r-54,-11c20635,18106,20635,18106,20630,18103r-11,c20619,18103,20613,18103,20613,18103v-16,-4,-32,-4,-48,-4c20532,18096,20500,18096,20467,18099v-32,4,-59,7,-92,11c20364,18113,20348,18117,20337,18120v,,-5,,-5,4c20332,18124,20326,18124,20326,18124v16,-18,33,-39,44,-60c20375,18053,20386,18043,20391,18032r6,-10c20397,18022,20397,18022,20397,18018v,-3,5,-7,,-10c20397,18004,20391,18004,20386,18004v-6,-3,-11,-3,-16,-7c20364,17997,20359,17994,20359,17994v-27,-4,-49,-8,-65,-8c20305,17976,20310,17965,20315,17955v6,-7,6,-14,11,-25l20332,17920v5,-8,10,-15,16,-25c20348,17891,20353,17888,20359,17884r,c20359,17884,20359,17884,20359,17881r11,-14l20380,17863r-5,-3l20375,17856r-5,-3c20326,17838,20315,17838,20288,17835v-21,-4,-49,-4,-70,-7c20180,17828,20142,17831,20109,17838v,-10,,-17,,-28c20109,17803,20104,17789,20093,17778v-5,-7,-16,-14,-22,-17c20066,17754,20061,17750,20050,17747v-6,-4,-6,-4,-11,-7c20028,17733,20023,17726,20023,17715v,-7,,-14,,-21c20023,17690,20023,17687,20028,17683r11,-24l20028,17659v-5,,-16,,-22,l19996,17659v-6,,-6,,-6,l19990,17659v-11,,-22,,-27,c19947,17659,19925,17662,19909,17666v-16,3,-33,7,-44,10l19860,17680v-11,3,-22,7,-27,17c19833,17697,19833,17701,19833,17701v,,,,,c19833,17683,19828,17666,19822,17652v,-4,-5,-11,-11,-22c19806,17623,19800,17616,19790,17609r-6,-3c19779,17599,19768,17592,19768,17581v,-3,,-7,,-10l19768,17567r5,-4c19773,17560,19784,17556,19790,17553v5,-4,5,-4,10,-7l19811,17539r-11,c19800,17539,19795,17539,19795,17539v,,-5,,-11,l19768,17539v-5,,-11,,-16,c19746,17539,19741,17539,19735,17539v-16,,-27,3,-43,7c19670,17553,19649,17563,19632,17574v-5,4,-16,7,-21,11c19605,17574,19594,17563,19584,17556v-11,-7,-27,-17,-55,-24c19519,17528,19508,17528,19491,17528r,l19491,17528v,,-5,,-5,c19481,17528,19475,17528,19470,17532v-6,,-11,3,-16,3c19448,17535,19448,17535,19443,17539r-6,l19443,17549v,4,5,7,5,7c19448,17556,19448,17560,19448,17560r,3c19448,17567,19448,17571,19448,17574v,7,,18,-5,28c19437,17616,19426,17634,19421,17652v-5,10,-11,17,-16,28c19367,17747,19345,17796,19329,17831v,,-6,-3,-6,-3c19323,17824,19323,17817,19318,17810v-5,-10,-5,-24,-11,-39c19302,17747,19302,17708,19313,17662r5,-56c19318,17592,19318,17578,19323,17567r,-18c19329,17532,19318,17511,19302,17507v-6,-3,-6,-3,-11,-3c19280,17500,19269,17500,19258,17500v-10,,-21,4,-32,7c19220,17507,19220,17511,19215,17511v-16,3,-38,7,-60,3c19134,17511,19112,17504,19101,17496v-5,-3,-11,-10,-16,-17c19085,17475,19085,17472,19085,17472v,-4,5,-11,5,-18l19096,17451r-6,c19080,17447,19052,17451,19042,17454v,-7,,-14,5,-25c19052,17387,19058,17306,19090,17207v22,-77,60,-155,98,-232c19204,16947,19220,16918,19242,16883v27,-42,60,-81,87,-116c19340,16756,19345,16742,19356,16731v54,-67,146,-165,282,-282c19784,16323,19985,16189,20191,16069v27,-18,54,-32,86,-50c20359,15974,20445,15924,20516,15871v87,-60,152,-137,217,-243c20760,15586,20782,15547,20798,15508r,-3c20814,15473,20836,15431,20847,15392r,-4c20847,15388,20847,15385,20847,15385r,-4c20847,15374,20852,15367,20852,15360v,-14,,-25,,-35c20852,15307,20841,15290,20825,15268v-6,-7,-16,-17,-22,-24c20771,15216,20733,15194,20700,15180v-5,-3,-11,-3,-16,-7c20679,15173,20679,15170,20673,15170r-5,l20662,15173v-5,4,-5,4,17,28c20695,15223,20716,15254,20716,15290v6,42,-10,84,-21,105c20679,15424,20662,15448,20657,15462r,4c20651,15473,20646,15480,20646,15487v-11,18,-27,35,-33,53c20597,15568,20597,15579,20597,15582v-49,28,-97,53,-146,81c20408,15688,20359,15709,20315,15734v-81,42,-168,84,-238,123c19963,15921,19882,15981,19849,16002v-49,35,-108,81,-168,134c19611,16192,19557,16241,19535,16259v-16,-7,-33,-14,-49,-21c19459,16227,19421,16217,19394,16210v-27,-7,-54,-11,-65,-11c19307,16196,19280,16196,19253,16196v-22,-4,-38,-7,-54,-11c19264,16153,19318,16125,19361,16107v38,-17,71,-28,93,-35c19486,16069,19519,16065,19546,16062v92,-11,92,-14,86,-18c19632,16037,19627,16037,19551,16044v-16,,-32,4,-54,4c19497,16048,19491,16048,19491,16048v-59,3,-108,7,-162,7c19302,16055,19264,16058,19226,16058v-11,,-22,,-33,c19210,16051,19220,16044,19231,16040v11,-3,65,-31,114,-74c19378,15942,19410,15907,19432,15878r5,-3l19437,15871v,-3,,-3,6,-7l19443,15857r,c19443,15857,19443,15857,19443,15857r,-3l19432,15854r,3c19432,15857,19432,15857,19432,15861v,,,,,3c19426,15864,19426,15868,19421,15868v-11,3,-22,7,-38,10c19361,15885,19340,15889,19313,15892r-11,c19307,15889,19313,15885,19318,15882r,l19318,15882v-5,-28,,-67,5,-106l19323,15773v,-4,,-8,,-11c19329,15737,19340,15716,19351,15691v38,-84,108,-176,195,-257c19594,15385,19660,15332,19741,15275v32,-21,65,-42,92,-63c19860,15194,19887,15177,19914,15159v17,-10,33,-21,49,-35c20017,15089,20071,15053,20131,15025v38,-17,87,-28,136,-35c20315,14983,20370,14983,20418,14983v217,-4,407,-4,580,17c21031,15004,21058,15008,21090,15011v38,4,71,11,103,14c21215,15060,21231,15092,21242,15117v65,109,136,225,217,328c21497,15498,21540,15554,21589,15607r11,14l21600,15208v-38,-56,-70,-116,-103,-176c21535,15029,21567,15025,21600,15022r,-254l21530,14761v-55,-4,-109,-7,-163,-11c21307,14606,21253,14451,21204,14299v44,-21,87,-42,130,-60c21389,14218,21448,14197,21513,14179v33,-10,60,-18,87,-25l21600,13365v-33,-21,-65,-46,-98,-71c21443,13252,21383,13210,21324,13167r-82,-60c21242,13104,21242,13100,21242,13090v6,-7,11,-21,11,-39c21253,13030,21253,12998,21248,12973v,-10,-17,-70,-65,-130c21172,12829,21161,12815,21145,12797v-27,-35,-60,-70,-98,-102l21058,12409v,-14,,-24,,-28c21107,12381,21150,12381,21199,12374v43,-7,92,-18,135,-32c21394,12325,21454,12297,21497,12268v38,-24,70,-53,103,-81l21600,11503v-11,-10,-22,-17,-38,-28c21557,11472,21551,11468,21551,11465v,,-5,-4,-5,-4c21540,11457,21535,11450,21524,11440v,,,-4,-5,-4l21513,11433v,,,-4,-5,-4l21502,11422v,,,,,-3c21502,11415,21497,11412,21497,11405v,-4,,-4,-5,-7l21492,11394r,-3l21481,11394v,,-6,,-11,4l21454,11405r-22,7c21421,11415,21410,11419,21394,11426v-22,10,-49,21,-65,35c21307,11475,21286,11489,21269,11507v,3,-5,3,-5,7c21264,11514,21264,11517,21259,11517v16,-56,65,-186,119,-317c21416,11123,21448,11063,21464,11041v28,-45,66,-98,98,-144l21562,10893v5,4,16,11,33,22l21595,9970v-6,-21,-17,-43,-22,-64c21551,9860,21524,9818,21497,9779v-27,-38,-54,-77,-76,-119c21399,9624,21389,9586,21372,9543v-21,-63,-27,-130,-21,-197c21356,9321,21356,9303,21351,9296r,l21351,9296v-6,-3,-17,,-27,7l21324,9303v-11,8,-22,15,-38,25c21264,9346,21226,9381,21193,9434v-27,42,-43,99,-54,155c21134,9635,21128,9688,21128,9748r,17c21128,9815,21134,9889,21145,9980v11,60,21,113,43,159c21210,10192,21237,10248,21275,10308v65,102,141,198,217,293l21508,10622r-49,63c21448,10675,21437,10664,21421,10654v-11,-11,-32,-28,-70,-46c21302,10580,21231,10551,21172,10534v-44,-14,-92,-28,-141,-39c20966,10481,20912,10470,20890,10467v,-18,,-60,-11,-106c20868,10298,20852,10217,20830,10150v-21,-82,-65,-230,-119,-374c20657,9628,20581,9459,20527,9353r-33,-60l20494,9293r,c20521,9286,20548,9282,20576,9275v27,-3,48,-7,75,-10c20668,9261,20684,9261,20700,9258v11,,22,-4,27,-4l20727,9254v6,4,11,4,22,7c20754,9261,20765,9265,20776,9268v11,4,22,7,27,14c20809,9289,20809,9296,20809,9307v,11,-11,25,-22,42l20787,9353v-5,10,-11,21,-16,35c20771,9395,20771,9406,20782,9416r5,4c20809,9441,20852,9441,20852,9441v65,4,125,-14,163,-49c21015,9392,21020,9388,21031,9378v11,-11,22,-25,27,-46c21063,9318,21069,9289,21053,9258v-11,-21,-28,-43,-55,-71c20998,9180,20987,9173,20977,9170v-6,-4,-11,-8,-17,-15c20950,9148,20939,9141,20928,9138v-22,-11,-43,-21,-71,-28c20830,9099,20803,9092,20782,9085v-28,-7,-55,-11,-87,-11c20586,9071,20478,9078,20370,9095v-6,-7,-11,-17,-17,-28c20348,9043,20310,8972,20283,8919v-16,-32,-60,-102,-109,-180c20142,8690,20109,8641,20077,8598v-43,-84,-43,-105,-43,-109c20039,8482,20044,8475,20061,8468v27,-11,70,-32,124,-49c20202,8412,20223,8405,20245,8397v11,-3,22,-7,38,-10c20283,8387,20288,8387,20288,8387v6,,17,3,22,3c20315,8390,20321,8390,20326,8394v22,3,44,3,71,3c20424,8397,20456,8397,20489,8401v65,4,130,21,168,39c20706,8461,20722,8489,20727,8496v17,21,22,53,11,74c20733,8584,20727,8591,20722,8598v,4,-6,4,-6,7c20679,8627,20668,8634,20679,8641v,,,,5,3l20668,8655r32,-14c20711,8637,20722,8634,20733,8627v11,-4,16,-7,27,-14c20809,8591,20847,8563,20874,8538v16,-17,38,-42,43,-74c20922,8447,20922,8426,20912,8408v-6,-21,-22,-39,-44,-56c20847,8338,20825,8323,20792,8313v-27,-11,-54,-18,-86,-21c20679,8288,20651,8288,20619,8288v-22,,-43,,-54,4c20559,8292,20559,8292,20554,8292v-11,-7,-33,-14,-54,-21c20467,8260,20418,8246,20370,8235r-6,c20321,8225,20229,8207,20126,8207v,,-6,,-6,c20061,8207,20006,8214,19958,8228v-22,7,-38,11,-55,18c19887,8253,19876,8256,19871,8260v,-4,-6,-7,-6,-11l19865,8249r,c19887,8228,19920,8197,19963,8165v38,-28,81,-60,125,-88c20131,8052,20164,8031,20174,8024v17,-11,38,-25,60,-35c20294,7953,20315,7943,20315,7932v,,,,6,c20326,7936,20332,7943,20337,7946v38,28,108,53,211,81c20592,8038,20635,8048,20679,8056v,3,,10,,17c20679,8073,20679,8077,20679,8080v,,,,,c20689,8098,20706,8115,20733,8130v16,10,38,17,54,24c20809,8161,20836,8165,20863,8172v16,3,32,3,49,7c20944,8186,20982,8204,21015,8225v16,7,27,17,43,31l21107,8295r11,4l21150,8263v6,-7,11,-10,11,-17c21172,8235,21177,8225,21183,8214v10,-21,16,-39,21,-46c21210,8147,21210,8122,21199,8101v-6,-17,-22,-35,-38,-49c21166,8052,21172,8048,21177,8048v6,,11,-3,16,-3l21199,8045v92,-18,249,-81,379,-138l21578,6938v-21,18,-48,32,-65,46c21502,6991,21492,6998,21481,7005v,,-6,3,-6,3c21437,7012,21405,7016,21372,7019v-11,,-21,4,-32,4c21318,7026,21296,7026,21275,7030v-16,3,-27,3,-38,7c21226,7040,21215,7040,21204,7044v-124,31,-265,84,-395,137c20798,7185,20782,7192,20771,7195v5,-10,11,-21,21,-35c20798,7157,20803,7149,20803,7142v22,-28,38,-63,44,-95c20852,7030,20857,7005,20857,6973v,-24,-5,-67,-32,-106c20803,6832,20771,6797,20727,6772v-21,-14,-48,-28,-81,-35c20630,6723,20624,6719,20613,6723v,,-5,3,-5,3c20603,6723,20597,6723,20592,6723v-11,-14,-16,-14,-22,-14l20565,6709r,c20554,6712,20559,6716,20565,6733v5,11,11,29,16,50c20586,6818,20586,6867,20576,6910v-6,14,-11,46,-38,91c20521,7030,20505,7065,20483,7100v-5,11,-10,21,-21,35c20440,7174,20408,7231,20391,7283v-16,46,-16,103,-11,141c20380,7424,20380,7424,20380,7424v-21,25,-43,50,-59,78c20305,7527,20283,7569,20256,7636v-11,28,-27,60,-44,92c20196,7759,20169,7791,20137,7819v-49,50,-114,92,-174,134c19947,7964,19936,7974,19920,7981v-71,50,-125,92,-163,131l19746,8122v-11,-14,-27,-31,-38,-49c19676,8031,19638,7985,19611,7929v-33,-53,-49,-110,-54,-163c19551,7703,19562,7654,19573,7629v,-7,5,-11,,-11c19578,7608,19584,7601,19584,7601r5,-7l19578,7594v-43,,-92,10,-141,28c19432,7622,19426,7625,19416,7625v-28,7,-65,22,-93,36c19313,7668,19242,7699,19193,7752v-10,11,-16,18,-27,29l19161,7773v-16,-28,-81,-95,-103,-116c19052,7650,19036,7636,19025,7622v-21,-21,-43,-46,-70,-71c18928,7520,18901,7491,18879,7467v-11,-14,-22,-28,-33,-43c18852,7432,18863,7435,18874,7442v5,4,10,7,21,11c18922,7463,18960,7470,18998,7470v6,,16,,22,c19047,7470,19090,7467,19128,7463v17,-3,38,-7,55,-7c19210,7453,19242,7446,19275,7442v59,-7,113,-3,151,4c19475,7456,19508,7477,19524,7491v,4,,7,5,11c19529,7502,19535,7506,19540,7506v17,-4,38,-22,49,-36c19589,7467,19605,7442,19600,7414v,-18,-11,-35,-22,-49c19578,7361,19573,7357,19573,7354v49,-11,108,-25,152,-46c19752,7298,19822,7266,19876,7213r11,-11c19909,7181,19931,7160,19963,7146v16,-7,38,-14,60,-14c20034,7132,20044,7132,20050,7132r5,c20055,7132,20061,7132,20061,7135v,,5,,5,c20071,7139,20082,7142,20088,7146r11,3l20104,7142r,-10c20104,7128,20104,7125,20104,7121r,-3c20104,7107,20104,7104,20099,7100r,-3c20093,7086,20088,7075,20077,7065v-11,-14,-27,-21,-43,-28l20023,7030v,,,,-6,-4c20023,7023,20028,7019,20034,7016v16,-11,43,-25,70,-36c20126,6973,20147,6966,20164,6966v16,-3,38,-3,54,c20223,6966,20229,6966,20229,6966v5,,10,,16,4c20245,6973,20250,6980,20256,6984v,,5,,11,c20277,6980,20283,6966,20283,6963v5,-11,5,-32,-11,-46c20261,6903,20223,6882,20180,6871v-27,-7,-54,-11,-76,-11c20104,6860,20099,6860,20099,6860v,-3,,-7,,-10c20099,6836,20082,6822,20066,6815v-16,-7,-49,-18,-87,-22c19979,6793,19974,6793,19974,6793v11,-3,22,-7,32,-7c20034,6779,20066,6779,20109,6779v,7,6,11,11,14c20126,6793,20131,6793,20131,6793v11,-7,27,-28,27,-45c20158,6737,20158,6712,20131,6688v-11,-11,-27,-21,-43,-25c20082,6663,20082,6659,20077,6659v-6,-3,-6,-3,-11,-7c20071,6652,20071,6649,20077,6649v22,-7,43,-18,59,-21c20164,6621,20212,6610,20256,6610v27,,54,,81,4c20348,6614,20359,6617,20364,6617v11,4,22,11,27,14l20402,6638r6,-10l20408,6628v,-11,,-21,,-32c20408,6592,20408,6589,20408,6582v5,-28,-17,-71,-66,-102c20305,6455,20250,6434,20169,6416v-60,-14,-108,-21,-130,-21c20028,6395,20017,6395,20006,6395v11,-7,22,-14,33,-21c20055,6363,20071,6346,20077,6332v11,-15,16,-36,27,-64l20104,6268v5,-21,22,-49,49,-84c20164,6169,20174,6155,20191,6141r38,-32l20234,6102r-22,-7c20207,6092,20196,6092,20191,6088v-44,-10,-87,-10,-114,-7c20082,6071,20082,6064,20088,6053v,-7,5,-14,5,-21c20104,6014,20115,5993,20131,5976v11,-15,27,-25,38,-32c20174,5940,20185,5937,20191,5930r5,-4c20196,5926,20202,5926,20202,5923r5,c20207,5923,20207,5923,20212,5923v6,,17,-4,22,-4c20239,5919,20239,5919,20245,5919r11,l20250,5912r-11,-11c20234,5898,20229,5891,20223,5891v-5,-4,-5,-4,-11,-4l20207,5884v-5,-4,-11,-4,-16,-4c20174,5873,20153,5870,20131,5870v-16,,-32,,-49,3c20099,5863,20109,5852,20120,5845v6,-3,22,-18,38,-32c20164,5810,20169,5806,20169,5803v11,-11,22,-21,38,-32c20229,5753,20250,5739,20272,5732v11,-3,27,-7,43,-10l20342,5718v11,,22,,28,l20391,5718r-5,-7c20380,5708,20375,5704,20375,5697r-22,-18c20342,5672,20337,5665,20326,5662v-16,-11,-32,-21,-49,-28c20277,5634,20272,5634,20272,5630v27,-11,49,-21,70,-32c20359,5591,20386,5574,20418,5549v17,-11,27,-25,44,-39c20467,5503,20478,5496,20483,5489r17,-14c20505,5471,20505,5471,20505,5468v,-4,-5,-4,-5,-4c20500,5464,20500,5464,20500,5461v-6,-4,-6,-7,-11,-7c20467,5440,20445,5429,20413,5422v-11,-3,-27,-7,-38,-7c20386,5408,20408,5387,20435,5352v48,-53,86,-92,119,-124c20576,5207,20630,5151,20700,5084v195,-156,407,-286,412,-286l21128,4787r-21,4c21107,4791,21101,4791,21096,4791r,c21085,4791,21063,4795,21042,4802v-55,10,-109,21,-163,31c20879,4833,20885,4833,20885,4830v5,-4,16,-4,21,-7c20912,4819,20922,4819,20928,4816v11,-4,27,-7,32,-11c20987,4798,20998,4795,20993,4787v,-7,-11,-7,-43,-3c20939,4784,20928,4787,20912,4791v-11,,-22,4,-33,7l20868,4802v-27,3,-54,14,-81,21l20765,4830r-21,7c20716,4847,20689,4854,20662,4865v-27,11,-124,49,-222,109c20386,5003,20342,5031,20321,5048v-27,25,-60,53,-76,81c20234,5144,20223,5154,20212,5168v-38,46,-65,88,-81,117c20104,5285,20082,5288,20061,5295v-17,4,-33,11,-44,14c20023,5292,20034,5263,20039,5232v,-7,,-18,5,-25l20044,5200v11,-28,17,-56,17,-85l20061,5115r,l20055,5115v-5,-3,-11,,-11,c20034,5115,20017,5119,19996,5122v-17,,-60,,-120,7c19833,5136,19784,5144,19735,5154v-43,11,-86,25,-130,39c19594,5196,19584,5200,19573,5207v,,,,,c19567,5196,19567,5182,19578,5168v,,,,6,c19600,5165,19622,5133,19632,5112v,-4,6,-18,11,-32c19643,5070,19643,5052,19632,5034v-5,-7,-5,-10,-16,-17l19616,5013v6,-10,11,-25,16,-35c19643,4950,19643,4911,19643,4883v,-4,,-7,,-11c19643,4858,19643,4840,19643,4819r,-3c19643,4812,19643,4812,19643,4809r6,-36c19649,4766,19649,4766,19643,4763r-5,l19594,4773r-10,4c19578,4777,19573,4780,19562,4784v-11,3,-27,7,-38,14c19475,4819,19437,4847,19410,4879v-5,7,-11,18,-16,25c19372,4936,19372,4971,19372,4978v-5,3,-27,14,-43,21c19329,4981,19329,4967,19323,4953v,-10,-5,-21,-10,-32c19313,4914,19307,4907,19307,4904v,-7,-5,-14,-5,-18c19302,4872,19307,4862,19313,4858v10,-4,21,-7,21,-14c19334,4840,19334,4840,19329,4837v-16,-7,-65,-4,-98,7c19210,4847,19166,4862,19134,4876v-27,10,-49,28,-71,42c19063,4914,19063,4911,19063,4907v,-17,,-56,-11,-105c19052,4784,19047,4759,19047,4738r,-3c19047,4724,19047,4710,19052,4703v22,-11,33,-14,28,-21c19074,4675,19063,4675,19058,4675r-11,3c19042,4678,19031,4682,19025,4682r,c19025,4671,19025,4646,19014,4636v,-4,-5,-4,-10,-4c18998,4632,18993,4632,18982,4661r-22,-39c18971,4618,18987,4615,19004,4604r,c19009,4601,19020,4597,19025,4594v22,-15,44,-32,60,-57l19090,4530v27,-32,49,-63,60,-74c19237,4350,19329,4259,19426,4174v44,-39,87,-67,136,-92c19611,4058,19665,4033,19725,4019v124,-35,249,-56,357,-64c20191,3948,20294,3952,20380,3970v82,17,136,42,168,60c20576,4044,20608,4065,20630,4089v16,22,21,46,11,82c20630,4223,20597,4280,20554,4329v-43,46,-92,78,-130,99c20418,4431,20413,4435,20408,4438v-11,4,-17,11,-28,15c20375,4456,20370,4460,20364,4460v-32,-11,-49,-22,-65,-25c20288,4428,20283,4428,20277,4428r-5,l20272,4431v,7,27,25,70,46c20408,4502,20494,4516,20576,4512v59,-3,108,-14,151,-28c20771,4467,20803,4442,20841,4407v65,-67,98,-138,92,-198c20928,4163,20906,4121,20868,4089v-21,-21,-54,-38,-97,-52c20738,4022,20700,4008,20646,3994v-92,-28,-190,-56,-293,-74c20321,3913,20288,3910,20250,3903v-21,-4,-38,-7,-59,-11c20158,3889,20131,3885,20109,3885v-32,-4,-65,-4,-92,-4c19898,3881,19790,3906,19681,3931r-11,3c19654,3938,19638,3941,19622,3945v-55,10,-114,25,-163,42c19421,4001,19383,4012,19356,4026v-98,46,-168,102,-222,145c19101,4195,19074,4223,19052,4245v-10,7,-16,17,-27,28c19025,4262,19031,4248,19031,4238r5,-18c19042,4188,19052,4125,19069,4061v11,-35,21,-74,38,-106c19112,3948,19112,3941,19117,3934v6,-14,11,-28,22,-38c19145,3889,19150,3885,19155,3881r6,-3c19166,3874,19172,3874,19172,3871v5,-4,11,-4,11,-7c19204,3867,19231,3867,19258,3867r,c19280,3867,19302,3867,19318,3867r16,c19351,3867,19367,3867,19383,3867v92,-3,195,-14,287,-31c19763,3818,19855,3793,19941,3762r65,-29l20044,3716v17,-7,27,-14,44,-21c20147,3663,20212,3624,20267,3582v16,-11,32,-25,48,-39c20332,3536,20359,3529,20391,3518v65,-17,152,-31,222,-31c20668,3487,20727,3490,20776,3497v11,,22,4,38,7c20819,3504,20825,3508,20830,3508r27,7c20863,3515,20868,3518,20868,3518r44,14l20922,3536r11,-21c20933,3511,20933,3511,20933,3508r,-7c20933,3497,20933,3494,20933,3490r,-3c20933,3473,20933,3455,20922,3437v-27,-56,-103,-106,-195,-130c20689,3296,20646,3289,20603,3289v-17,,-33,,-60,4c20538,3293,20527,3293,20521,3296v17,-21,33,-42,49,-60c20619,3183,20646,3123,20673,3067v38,-81,71,-159,157,-215c20847,2841,20863,2827,20879,2817r65,-43c20944,2774,20950,2774,20950,2771r16,-11l20955,2757r-70,-7c20863,2746,20836,2746,20814,2746v-49,-3,-92,,-135,4c20646,2753,20613,2764,20586,2774v17,-35,33,-63,49,-88l20641,2683v,-4,5,-7,5,-11c20668,2637,20695,2609,20727,2581v,-4,6,-4,6,-7l20738,2574v38,-8,44,-8,44,-15c20782,2556,20776,2552,20738,2556v,,-5,,-5,c20722,2556,20716,2556,20700,2559v-59,7,-119,15,-173,25c20456,2598,20380,2616,20310,2637v-11,4,-27,7,-38,11c20272,2644,20277,2644,20277,2641v17,-15,44,-39,49,-50c20342,2574,20391,2514,20429,2464r,-3c20429,2461,20429,2461,20429,2461v6,-7,6,-11,11,-18c20440,2443,20440,2443,20440,2440r5,-7l20445,2429v,-4,,-7,,-7c20440,2418,20435,2422,20413,2443v-38,7,-119,28,-211,53c20082,2524,19968,2563,19860,2602v-43,14,-81,28,-114,42c19692,2665,19573,2711,19448,2782v-135,74,-255,169,-347,264c19036,3113,18982,3190,18944,3268v,-14,-5,-28,-5,-39c18933,3166,18922,3092,18922,3049r-16,-137c18895,2852,18890,2782,18852,2708v-22,-39,-43,-71,-76,-103c18738,2574,18700,2549,18651,2531v-16,-7,-32,-10,-48,-17c18575,2503,18538,2492,18510,2496r-5,c18462,2492,18413,2496,18375,2503v-16,4,-22,4,-16,11c18359,2514,18359,2514,18359,2514v-6,,-11,3,-17,3c18326,2521,18315,2524,18304,2531r,c18294,2538,18283,2542,18272,2552v-16,11,-33,25,-43,39c18212,2612,18207,2630,18212,2633v,15,6,29,17,43l18229,2679v,,,4,,4c18234,2693,18239,2700,18245,2708v,,5,3,5,3l18250,2711v6,4,6,7,11,11l18261,2722v5,7,16,10,22,14l18288,2739r6,-7c18299,2725,18299,2722,18304,2715r,c18304,2711,18310,2711,18310,2708r5,-4c18321,2700,18326,2693,18332,2690v10,-7,27,-14,43,-21c18407,2658,18435,2658,18445,2658v27,,60,,93,7c18543,2665,18543,2665,18548,2669v22,21,38,46,44,67c18597,2753,18603,2782,18608,2813r49,367l18668,3250v10,64,16,127,38,191c18716,3497,18743,3550,18776,3603v5,11,16,21,27,32c18809,3642,18809,3645,18814,3649v5,7,11,14,22,21c18857,3691,18879,3709,18901,3723v27,21,48,35,65,46c18949,3797,18922,3853,18906,3903v-5,14,-32,91,-49,179c18852,4100,18852,4118,18846,4132v-5,24,-10,49,-16,70c18819,4153,18798,4100,18765,4058v-16,-28,-49,-74,-103,-120c18619,3899,18543,3843,18440,3797v-103,-46,-217,-64,-320,-60c18104,3737,18093,3740,18071,3740v-16,,-32,4,-48,11c18001,3755,17985,3762,17974,3765v-38,14,-71,32,-98,53c17871,3822,17871,3825,17865,3825v,,,,,c17865,3825,17860,3825,17860,3829v-16,7,-33,17,-38,31c17817,3874,17817,3885,17817,3896v,10,,21,5,31c17827,3948,17827,3970,17833,3987v11,35,22,71,32,102c17871,4104,17871,4107,17882,4104v,,,,,c17882,4107,17882,4111,17882,4111v,3,,7,5,10c17887,4125,17887,4128,17898,4128v5,,5,-3,5,-28c17903,4086,17898,4054,17909,4019v11,-32,27,-64,54,-85c17990,3910,18023,3899,18028,3896v27,-11,60,-18,87,-22c18120,3874,18120,3874,18126,3874v43,15,86,32,119,53c18310,3963,18369,4005,18413,4051v87,84,119,165,135,204l18548,4259v17,31,27,74,44,120c18603,4417,18619,4460,18641,4498v10,18,21,36,37,50c18684,4555,18695,4562,18700,4565v6,7,16,11,27,14c18733,4583,18743,4583,18749,4587v11,7,16,14,16,21c18738,4615,18716,4622,18695,4629v-11,3,-54,21,-92,49c18597,4675,18597,4671,18592,4668v-17,-11,-44,-25,-54,-29c18527,4636,18516,4632,18500,4625v-17,-7,-38,-14,-60,-24c18418,4590,18402,4579,18391,4572v-5,-7,-11,-10,-11,-17c18380,4551,18380,4548,18380,4544v,,6,-3,6,-7c18386,4534,18380,4534,18375,4534v-6,,-11,3,-16,3c18353,4541,18342,4541,18337,4544v-5,-3,-5,-3,-11,-3l18326,4541v-11,,-32,10,-43,17c18277,4565,18261,4579,18261,4597v,7,,14,,21c18250,4615,18234,4611,18212,4604r-5,c18185,4597,18158,4590,18131,4579v-38,-17,-70,-42,-98,-59c18028,4512,18017,4509,18012,4505v5,-3,11,-7,11,-10c18023,4491,18023,4491,18017,4488v-11,-4,-27,-4,-38,c17963,4491,17947,4502,17930,4512v-10,11,-38,32,-54,60c17871,4587,17865,4601,17865,4611v,,-5,-3,-5,-3c17860,4604,17860,4604,17855,4601r,-4c17855,4594,17855,4587,17849,4583v,-4,-5,-7,-11,-14c17833,4558,17811,4530,17779,4512v-6,-3,-17,-10,-27,-14c17741,4495,17724,4488,17708,4484v-16,-3,-27,-7,-38,-10c17665,4470,17659,4467,17649,4463v-6,-3,-11,-7,-22,-10c17611,4446,17594,4438,17573,4431r,l17573,4431v-6,-3,-17,-3,-22,-3c17540,4428,17535,4431,17529,4438r-5,11l17524,4449v-11,11,-22,25,-27,35c17491,4484,17491,4481,17486,4481v-16,-7,-38,-11,-65,-11c17421,4467,17426,4463,17426,4456r,-3l17426,4453v,,,,,c17437,4442,17464,4382,17475,4361v11,-25,22,-49,33,-78l17518,4255v6,-14,11,-28,17,-42c17535,4206,17540,4199,17540,4192v,-7,6,-11,6,-18l17546,4167v,-7,5,-18,5,-25l17551,4142v,,,-3,5,-3c17562,4135,17562,4132,17567,4125r6,-7c17578,4107,17589,4097,17600,4086v5,-11,11,-18,16,-28c17621,4054,17621,4047,17627,4040v5,-14,16,-28,27,-49c17687,3920,17714,3839,17730,3755v16,-89,32,-191,32,-300c17795,3339,17838,3145,17865,2951v11,-88,22,-177,33,-268c17898,2658,17903,2633,17903,2609v6,-64,11,-124,22,-180c17930,2401,17941,2373,17947,2348v97,-208,271,-342,341,-391c18353,1918,18424,1893,18494,1886v76,-10,152,4,190,21c18695,1911,18706,1918,18716,1925v-5,10,-16,25,-21,35c18668,1999,18630,2027,18603,2052r-6,3c18592,2062,18581,2066,18575,2073v-10,7,-21,14,-21,18c18554,2091,18554,2091,18554,2091v,,,3,,7c18554,2098,18554,2098,18559,2098r,l18559,2098r,3l18565,2101r5,l18570,2098v,,5,,5,3l18581,2101v,,5,,5,4c18603,2112,18619,2115,18630,2122v5,4,11,11,16,11c18657,2136,18668,2140,18678,2136r,c18711,2147,18749,2154,18787,2161v43,4,81,4,119,4c18944,2165,18982,2165,19020,2161v38,-3,70,-14,92,-21c19134,2133,19150,2126,19166,2119v44,-21,87,-53,109,-81c19280,2031,19286,2024,19286,2017v5,-4,5,-8,10,-11c19296,2048,19302,2084,19318,2119v16,35,49,70,76,102c19399,2228,19410,2235,19416,2242v32,35,48,67,59,78c19491,2348,19508,2380,19502,2404v,11,-11,18,-16,25c19486,2433,19481,2433,19481,2436v-6,4,-6,7,-11,7c19464,2447,19459,2447,19464,2450v,,-10,,-16,c19443,2450,19432,2450,19432,2454v,3,5,7,32,17l19464,2471r,4c19470,2482,19519,2492,19589,2492v87,,184,-24,222,-35c19865,2443,19909,2425,19958,2408v43,-18,103,-46,162,-88c20142,2323,20164,2320,20174,2306v6,-7,6,-18,,-29c20218,2239,20256,2196,20272,2158v11,-25,16,-53,16,-82c20288,2073,20288,2069,20288,2066v22,18,44,32,65,42c20380,2122,20413,2136,20445,2147v22,7,44,14,71,21c20538,2175,20565,2179,20597,2182v54,7,109,14,152,32c20776,2225,20803,2235,20825,2253v22,21,32,39,32,39l20863,2299r5,-4c20879,2288,20895,2281,20906,2274v16,-7,33,-14,44,-21c20971,2239,20998,2217,21015,2189v10,-14,10,-31,10,-49c21025,2133,21025,2129,21020,2122v27,7,76,14,141,21c21226,2154,21329,2165,21454,2158v,,5,3,5,3c21464,2161,21470,2161,21475,2161v11,4,22,7,38,11c21524,2175,21540,2179,21551,2182r,-349c21546,1826,21540,1823,21540,1816r-103,-74xm553,2436v,,-6,,-6,c526,2440,488,2471,472,2492v-6,7,-33,39,-49,82c417,2591,407,2612,407,2630v-6,7,-6,14,-6,21c379,2637,352,2626,325,2619v-32,-10,-87,-21,-135,-21c168,2598,141,2598,119,2605v-11,,-16,4,-21,7c92,2616,81,2619,60,2623v,-4,,-7,-6,-11c54,2605,60,2598,60,2591v,-14,10,-35,27,-60c103,2510,125,2485,157,2464v49,-35,125,-67,222,-91c401,2366,423,2362,444,2355v17,-4,28,-7,38,-11c515,2337,537,2327,553,2323v5,,5,-3,11,-3c564,2320,569,2320,569,2316v27,35,43,60,43,60l612,2376v,,6,4,6,11c612,2401,602,2415,553,2436xm309,20542v-11,4,-16,11,-22,18c282,20542,276,20528,276,20511v,-21,,-43,6,-60c304,20479,325,20507,336,20521r5,7c325,20532,314,20535,309,20542xm954,20423r,c916,20423,878,20423,840,20423v-49,3,-114,3,-173,14c640,20440,612,20444,585,20451v-5,-25,-54,-92,-86,-131c482,20303,434,20236,374,20165v-33,-35,-65,-70,-98,-106l255,20035v,,,-4,,-4c374,20070,504,20112,618,20162r22,10c878,20274,1155,20405,1285,20468v-87,-31,-201,-45,-331,-45xm5632,21269v-6,,-17,,-22,c5583,21269,5550,21265,5518,21258v-11,-3,-22,-3,-33,-7c5529,21255,5572,21258,5621,21258v5,7,11,7,11,11c5637,21269,5632,21269,5632,21269xm20050,19471v5,,5,,11,c20066,19471,20077,19471,20088,19471v,,,,,c20115,19471,20142,19467,20164,19460v,,,,,c20158,19460,20153,19464,20147,19467v-16,7,-32,11,-48,14l20077,19485r,l20077,19481v,,,,,l20071,19474r-5,4c20066,19478,20066,19478,20061,19478v,-4,-6,-4,-11,-7c20050,19471,20050,19471,20050,19471r,xm21221,13816v27,21,103,74,200,145c21405,13957,21389,13950,21378,13946v-44,-10,-82,-10,-92,-10c21275,13936,21264,13936,21253,13936v-49,,-103,7,-114,14c21139,13950,21139,13950,21139,13950v-11,,-16,,-21,-4c21150,13908,21183,13862,21221,13816xm15844,2496v,-25,5,-71,21,-120c15876,2337,15892,2291,15909,2253v16,-32,27,-57,38,-74l15957,2158v11,-25,28,-50,44,-71c16006,2080,16012,2073,16017,2069r5,c16039,2069,16055,2069,16077,2073v59,3,119,11,168,18c16304,2098,16359,2108,16413,2122v16,4,38,11,59,18c16499,2179,16527,2217,16554,2256r5,11c16630,2383,16727,2563,16803,2760v22,57,43,117,60,180c16944,3243,16955,3511,16949,3684v-5,28,-5,60,-10,88c16928,3846,16911,3917,16890,3984v-22,70,-49,141,-76,204c16781,4259,16749,4319,16727,4357v-5,11,-11,22,-16,29c16700,4382,16689,4379,16673,4371r-6,-28c16678,4336,16673,4290,16662,4252v-11,-53,-27,-120,-38,-170l16592,3945v-11,-49,-27,-106,-49,-166c16521,3712,16494,3645,16467,3592v-27,-53,-60,-105,-98,-148c16364,3441,16364,3437,16359,3434v-6,-4,-6,-7,-6,-11c16434,3370,16499,3335,16570,3314v38,-14,81,-21,125,-28c16722,3282,16749,3282,16776,3282v16,,27,,38,c16852,3286,16852,3286,16852,3282r11,l16857,3275r,-3l16852,3272v,,-6,-4,-11,-7c16852,3268,16857,3268,16863,3265v5,-11,-33,-60,-65,-89c16787,3169,16770,3159,16743,3145v-27,-14,-65,-22,-108,-25c16592,3116,16548,3123,16510,3131v27,-18,55,-32,82,-43l16597,3085v,,5,,5,-4c16608,3078,16613,3078,16613,3074r6,-3c16651,3057,16689,3042,16727,3032v16,-4,33,-11,49,-14l16776,3018v22,3,27,3,32,3l16814,3021r5,-3l16819,3014v,,,-3,-16,-7c16803,3007,16803,3007,16803,3004v,-4,-5,-4,-16,-4c16765,2993,16689,2975,16586,2968v-54,-3,-114,-3,-173,c16413,2968,16413,2968,16413,2968v11,-17,16,-38,16,-60c16434,2877,16429,2845,16418,2813v-11,-39,-32,-77,-65,-109c16353,2704,16348,2700,16348,2697r-27,-25l16315,2676r-54,42c16234,2736,16212,2753,16191,2767v-55,39,-109,67,-158,92c16022,2863,16017,2870,16006,2873v,-7,,-14,-5,-21l16001,2845v,,,,,c16001,2841,16001,2838,16001,2827v,-7,,-17,,-28c16001,2771,16006,2715,16039,2658v27,-53,70,-109,124,-148c16201,2482,16245,2457,16293,2440v28,-11,55,-22,82,-29c16391,2408,16407,2404,16424,2401v10,-4,21,-4,38,-7l16467,2394v16,-4,32,-11,38,-21c16510,2366,16516,2355,16516,2348v,-4,,-7,-6,-11c16510,2334,16505,2327,16499,2323v-16,-17,-48,-32,-81,-35c16391,2284,16359,2284,16326,2288v-11,,-22,3,-33,3c16288,2291,16283,2295,16272,2295r,c16250,2299,16228,2306,16201,2313v-38,10,-97,35,-157,70c15995,2411,15952,2450,15925,2489v-16,21,-27,42,-38,67c15887,2559,15887,2563,15882,2566v-11,-17,-22,-38,-38,-59c15838,2514,15838,2507,15844,2496xm15535,2129v16,-7,32,-10,48,-14l15594,2112v54,-11,98,-21,141,-25c15741,2087,15751,2087,15757,2084v-11,10,-16,21,-27,35c15719,2136,15697,2175,15686,2210v-5,15,-5,25,-10,43c15670,2270,15665,2288,15659,2299v-32,-36,-65,-74,-97,-110l15513,2129v16,,22,,22,xm15589,3825v76,-25,152,-53,233,-88c15822,3737,15827,3733,15827,3733r,c15892,3790,15952,3920,15979,3973v16,49,27,102,38,152c16022,4142,16022,4163,16028,4181r32,145c16077,4393,16098,4481,16115,4527v-17,-4,-38,-15,-71,-22l16001,4495v-6,,-11,-4,-16,-4c15979,4491,15974,4491,15968,4495v-11,3,-21,14,-21,17c15947,4516,15947,4520,15941,4520r-5,24c15930,4576,15925,4608,15925,4643v,3,,7,,7c15925,4654,15925,4657,15925,4657r,c15925,4657,15919,4657,15903,4657v-11,,-21,,-32,-3l15860,4654r-43,-11l15817,4650v,4,,11,,14l15822,4745v-11,,-22,,-33,l15784,4745v-11,,-27,,-38,-3c15741,4742,15730,4738,15730,4738r-6,l15719,4735v-5,-4,-11,-7,-16,-11l15697,4720r-21,22c15665,4724,15654,4706,15643,4689v-11,-25,-27,-46,-38,-67c15594,4604,15583,4583,15567,4555v-11,-18,-16,-35,-27,-50l15426,4287v,,6,,6,3c15453,4301,15491,4312,15535,4322v65,14,124,42,162,60c15703,4386,15708,4389,15714,4389v10,4,21,7,32,14c15762,4410,15773,4417,15789,4421v6,3,11,7,17,10c15817,4435,15822,4438,15827,4442v6,7,6,11,17,11l15844,4453v10,,16,-7,21,-29c15871,4421,15882,4417,15892,4410v6,-7,11,-17,17,-28c15919,4343,15930,4297,15919,4255v-5,-14,-10,-28,-16,-39c15892,4199,15876,4181,15854,4167v-21,-14,-54,-28,-81,-39c15741,4114,15708,4104,15681,4089v-130,-49,-282,-81,-374,-95l15285,3994r-11,-24l15258,3913v71,-14,185,-42,331,-88xm15090,2662r,c15096,2637,15106,2609,15117,2584v6,-18,17,-35,22,-49l15144,2528v,,6,3,6,7c15155,2538,15161,2545,15166,2552v27,25,54,67,76,106c15264,2690,15280,2725,15296,2757v6,10,11,25,16,35l15361,2880v22,39,65,110,87,131c15432,3014,15421,3014,15410,3018v-60,14,-125,31,-184,60c15182,3095,15139,3116,15101,3138v-11,7,-22,10,-27,17c15074,3155,15074,3155,15074,3152r,-21l15074,3134v,-7,,-14,,-25c15074,3092,15068,3071,15068,3049v-10,-112,-5,-271,22,-387xm14928,3948r10,32c14944,3987,14944,3998,14949,4008r-38,-10c14906,3994,14890,3991,14792,4001v-43,,-87,,-125,4c14640,4005,14516,4015,14375,4044v-27,7,-55,10,-82,17c14288,4061,14283,4065,14277,4065v11,-4,22,-11,27,-14l14543,3938v5,-4,16,-7,21,-11c14597,3910,14629,3896,14667,3888v11,-3,22,-3,38,-3c14727,3885,14749,3888,14770,3888v11,,22,4,33,4c14841,3896,14879,3899,14917,3899r11,49xm10938,5556v-32,35,-59,74,-81,116c10808,5771,10797,5863,10803,5926v,42,5,88,16,131c10819,6057,10819,6057,10819,6057v-16,-25,-27,-53,-43,-81c10732,5901,10689,5820,10651,5750v-22,-39,-49,-95,-76,-169c10548,5493,10521,5404,10505,5327v-6,-50,-11,-99,-6,-141c10505,5062,10548,4936,10618,4833v65,-95,163,-179,277,-239c10917,4579,10922,4579,10917,4576v,,,,,c10922,4572,10927,4569,10927,4569r,c10933,4565,10933,4562,10927,4558v-5,-7,-16,-14,-38,-21l10889,4537r,c10884,4537,10884,4537,10879,4537v-11,-3,-28,-3,-44,-3c10792,4534,10749,4537,10743,4537v-11,4,-22,4,-32,7c10700,4548,10689,4548,10678,4551v-70,14,-146,46,-206,81c10434,4657,10396,4682,10369,4710v-32,28,-60,67,-81,95c10282,4809,10282,4816,10282,4819v-5,11,-10,18,-16,25c10261,4833,10261,4823,10261,4809v,,,,,l10261,4809v,,,,,-4c10261,4795,10266,4773,10272,4720r10,-91c10293,4544,10304,4453,10320,4347v27,-131,60,-243,103,-349c10445,3941,10477,3881,10515,3818v33,-56,76,-116,125,-176c10732,3529,10830,3420,10922,3324r,c11025,3215,11117,3138,11198,3085v87,-57,168,-92,217,-117l11426,2965v49,-25,103,-46,163,-71c11648,2870,11708,2845,11762,2817v98,-46,206,-102,314,-166c12152,2609,12223,2563,12299,2514v86,-57,86,-60,81,-64c12396,2440,12407,2433,12413,2429v21,4,135,14,341,-18c12814,2404,12879,2397,12944,2387v70,-14,130,-32,179,-57c13166,2309,13198,2281,13231,2249v22,-28,38,-49,43,-63c13301,2140,13318,2073,13312,2006v,-25,,-49,-5,-67c13307,1876,13301,1830,13301,1826r-5,-21c13345,1801,13399,1801,13437,1801r,c13507,1805,13562,1809,13589,1812v-27,28,-49,56,-60,85c13513,1932,13497,1964,13491,1995v-5,32,-16,85,-11,148c13486,2172,13486,2207,13497,2246v10,38,27,77,43,109c13562,2390,13589,2425,13621,2457v33,28,71,57,114,85l13741,2545v70,53,140,88,189,110c13936,2658,13941,2662,13952,2665v11,7,16,11,22,7c13974,2672,13974,2672,13974,2672v,,5,,5,l13990,2676r,-11l13990,2665r5,l13995,2665v6,,6,-3,6,-10l14001,2655v,-7,,-18,,-36c14001,2598,14012,2577,14022,2559v17,-24,38,-45,65,-67c14136,2457,14212,2425,14310,2401v21,-7,43,-11,65,-18c14391,2380,14402,2376,14413,2373v38,-11,59,-18,70,-18c14516,2344,14548,2330,14570,2316v27,-17,54,-35,65,-56c14640,2256,14640,2249,14646,2242v11,18,16,32,27,46c14678,2295,14684,2302,14689,2309v11,14,22,25,33,35c14722,2348,14727,2348,14727,2351r,4c14754,2380,14781,2404,14808,2422v17,7,27,14,38,21c14830,2454,14808,2475,14797,2489v-5,7,-32,39,-48,81c14743,2588,14732,2609,14732,2626v-5,7,-5,15,-5,22c14705,2633,14678,2623,14651,2616v-65,-21,-135,-25,-200,-14c14413,2609,14380,2619,14353,2637v-27,18,-49,35,-65,49c14266,2707,14255,2725,14250,2743v-5,17,,39,11,53c14266,2799,14266,2806,14277,2803v6,-4,6,-7,,-7c14277,2796,14277,2796,14277,2796v,,6,,11,-4l14293,2792v,,6,,6,-3c14304,2789,14310,2785,14320,2785v6,,17,,22,-3c14364,2782,14413,2782,14456,2796v38,14,76,38,98,70c14575,2898,14592,2933,14608,2968v11,36,21,71,32,103c14657,3134,14667,3187,14673,3212v11,42,22,95,27,151c14711,3416,14711,3437,14716,3444v,4,-5,7,-5,11c14657,3508,14602,3561,14543,3614v-65,59,-147,112,-223,165c14288,3800,14255,3825,14223,3846v-54,39,-108,78,-152,109c14060,3966,14039,3977,14033,3984r-32,24c13968,4030,13941,4054,13909,4075v-93,71,-190,141,-293,205c13540,4329,13464,4371,13388,4410r6,-3c13437,4357,13480,4304,13524,4255v54,-74,103,-144,135,-211c13675,4008,13692,3970,13703,3927v10,-35,16,-70,27,-113c13735,3779,13741,3733,13746,3673r,-14c13751,3606,13757,3547,13762,3480v11,-156,6,-325,-54,-490c13670,2884,13616,2806,13540,2743v-22,-21,-49,-36,-70,-50c13442,2679,13410,2665,13383,2658v-54,-17,-119,-28,-195,-32c13155,2626,13123,2626,13090,2630v-38,3,-65,7,-92,14c12965,2651,12944,2665,12922,2679v,,-5,4,-5,4l12917,2683v-6,,-6,3,-6,3l12911,2686r-5,7c12895,2704,12884,2718,12879,2729v-11,21,-17,42,-17,63c12857,2834,12868,2870,12895,2898v,7,,14,5,14c12906,2933,12927,2968,12944,2972v5,,11,,11,c12965,2968,12965,2961,12960,2947v,,5,,5,c12965,2947,12965,2947,12965,2947r,21l12976,2933v,-7,6,-18,11,-28c12993,2894,13003,2877,13025,2859v22,-18,49,-32,76,-46c13128,2803,13166,2789,13204,2782v5,,11,-4,11,-4c13215,2778,13220,2782,13220,2785v11,14,44,53,65,113c13307,2954,13329,3028,13334,3109v5,32,5,64,5,103c13323,3303,13329,3314,13339,3314v,,,,,c13339,3339,13339,3360,13334,3381v-16,190,-65,395,-108,571c13198,4051,13182,4125,13161,4181v-17,49,-33,99,-49,145c13085,4396,13063,4463,13036,4523v-27,64,-65,127,-98,187c12922,4735,12906,4763,12884,4791v-43,53,-70,88,-92,109c12792,4883,12792,4854,12797,4826v6,-28,11,-56,22,-84c12824,4724,12830,4706,12835,4685v11,-46,17,-98,17,-148c12852,4484,12835,4407,12814,4326r-6,-22c12797,4266,12787,4223,12770,4181v-5,-25,-16,-42,-27,-63c12749,4093,12749,4054,12754,4026r,-14c12754,3984,12759,3931,12770,3878v,-14,6,-28,11,-42c12787,3818,12792,3800,12792,3786v,-14,,-31,-5,-42c12787,3737,12787,3733,12781,3726v11,-3,22,-7,22,-10c12803,3716,12803,3712,12797,3709v-5,-4,-27,-7,-48,-7c12749,3702,12749,3702,12749,3702v-27,,-65,3,-93,14c12640,3719,12619,3726,12597,3737v-27,14,-49,32,-65,49c12516,3804,12499,3829,12494,3850v-6,14,-6,28,,42c12434,3857,12380,3818,12331,3786r-11,-7c12272,3744,12223,3709,12185,3677v-38,-39,-60,-78,-65,-113l12120,3557v,-7,,-10,5,-10c12136,3543,12163,3536,12196,3515v11,-7,21,-14,32,-25c12239,3483,12250,3469,12245,3451v-6,-14,-22,-24,-33,-28c12212,3423,12207,3420,12207,3420v-11,-7,-22,-14,-38,-22c12152,3391,12136,3384,12120,3377v-22,-7,-44,-17,-76,-24c12011,3349,11979,3353,11946,3356r-5,c11908,3360,11871,3363,11833,3374v-38,10,-71,28,-93,49c11719,3448,11713,3476,11708,3494v-6,35,-6,67,,91c11708,3592,11708,3599,11708,3606v-27,-21,-49,-35,-71,-52c11572,3501,11518,3448,11480,3398v-16,-21,-27,-45,-43,-74c11415,3265,11410,3226,11410,3222r,-10l11404,3215v,-3,,-3,-5,-3l11394,3212r-6,c11377,3215,11356,3243,11345,3272v-22,38,-44,95,-54,151c11285,3451,11280,3483,11269,3522v-6,35,-11,67,-16,106c11253,3638,11253,3649,11253,3659v,11,-6,21,-6,29c11242,3684,11231,3680,11225,3673v-10,-7,-32,-21,-54,-24c11155,3642,11133,3638,11106,3635v-16,,-49,-4,-92,-4c10987,3631,10965,3635,10949,3642v-22,7,-43,14,-65,28c10851,3691,10824,3723,10819,3755v-5,21,-5,45,,67c10814,3825,10819,3829,10824,3832v,4,,4,,4l10830,3839v5,4,11,11,21,14c10873,3871,10917,3888,10954,3910v38,21,87,42,120,74c11101,4008,11117,4040,11128,4082v5,14,5,36,5,60c11139,4171,11139,4206,11144,4245v11,67,27,151,76,236c11242,4520,11274,4562,11307,4601v-6,,-6,,-11,c11274,4597,11253,4597,11236,4594v-11,,-27,,-48,c11160,4594,11133,4597,11117,4604v-27,7,-49,18,-60,32c11047,4643,11047,4654,11041,4661v-16,10,-21,17,-11,24c11036,4689,11041,4689,11047,4689v5,,10,,21,c11085,4689,11112,4692,11144,4699v44,11,92,25,136,43c11334,4763,11388,4791,11437,4816v54,28,114,56,173,81c11665,4918,11724,4939,11795,4960v113,32,211,53,260,60l12055,5020v135,25,320,46,395,53c12494,5080,12526,5084,12548,5084v-22,17,-43,42,-60,67c12483,5158,12450,5207,12423,5260v-16,32,-27,67,-38,99c12385,5362,12380,5366,12380,5369v-5,-17,-16,-35,-27,-53c12342,5302,12326,5288,12304,5281v-22,-11,-54,-21,-92,-28c12174,5246,12136,5246,12104,5253v-17,3,-33,10,-49,17c12055,5270,12055,5270,12049,5270v-10,-3,-21,-3,-27,-3c12022,5267,12017,5263,12017,5263r-6,l12011,5267v-5,7,17,28,17,32c12028,5302,12033,5302,12033,5306v,3,6,7,6,10c12044,5320,12044,5323,12049,5327r6,7c12066,5348,12082,5366,12093,5383v11,14,21,32,27,53c12131,5454,12142,5482,12147,5514v11,35,16,77,16,120c12163,5697,12158,5764,12152,5817v,21,-5,39,-5,53l12147,5877v-33,,-65,,-98,3c11963,5887,11892,5894,11827,5909v-70,14,-135,35,-184,59c11594,5993,11551,6021,11524,6053v-11,11,-11,14,-11,18c11507,6078,11502,6081,11502,6088v-43,43,-65,92,-60,141c11442,6236,11442,6243,11448,6251r,c11448,6261,11453,6268,11453,6272v6,7,6,7,6,10l11459,6282v,35,10,35,16,35c11475,6317,11475,6317,11475,6317v11,,16,-7,16,-14c11491,6303,11491,6303,11491,6303r,c11491,6300,11497,6296,11502,6289v5,-3,11,-10,16,-17c11534,6258,11572,6219,11632,6180v49,-28,103,-60,168,-85c11849,6078,11892,6060,11914,6053r11,-3c11941,6043,11957,6039,11979,6032v49,-18,103,-35,130,-46l12114,5986r6,4c12120,5993,12125,6000,12125,6014v-11,11,-11,60,-5,177l12125,6434v,74,6,148,11,197l12136,6649v-5,,-11,3,-16,3c12049,6670,11973,6705,11930,6744v,-7,,-14,-5,-21c11919,6705,11903,6684,11871,6659v-22,-17,-49,-42,-71,-74c11789,6571,11784,6557,11778,6543v,-3,,-10,-5,-18l11773,6518v,-3,,-7,,-14l11773,6497v,-3,-5,-7,-5,-10l11768,6487v,-4,-6,-7,-11,-7c11751,6476,11746,6476,11740,6476v-5,,-10,4,-16,4l11621,6515v-43,14,-76,28,-103,39c11491,6568,11469,6578,11459,6585v-17,11,-44,32,-65,57c11377,6663,11366,6688,11361,6709v,10,,24,,35c11356,6741,11350,6737,11339,6733v-11,-7,-21,-14,-32,-21c11296,6705,11280,6695,11263,6684v-10,-7,-21,-14,-38,-21c11220,6656,11209,6652,11209,6649v-11,-14,-27,-32,-43,-53c11150,6571,11123,6533,11101,6483v-22,-46,-38,-99,-49,-148c11025,6219,11036,6095,11047,6011v10,-102,32,-184,43,-212c11112,5718,11144,5637,11182,5584v22,-35,54,-67,71,-84c11258,5493,11263,5489,11269,5485v5,,5,,11,c11318,5489,11356,5496,11388,5510v11,4,22,7,33,11c11431,5524,11437,5528,11442,5531v6,4,11,7,22,11c11475,5549,11486,5552,11497,5560v21,10,48,10,59,7l11556,5567v16,,27,-4,33,-15c11589,5552,11589,5549,11589,5549r,c11594,5542,11594,5528,11589,5510v-6,-17,-17,-49,-49,-81c11524,5411,11502,5397,11475,5390v-27,-10,-60,-17,-92,-21c11318,5366,11258,5376,11204,5390v-27,7,-60,14,-98,29c11057,5436,11020,5454,10982,5471v27,18,-17,50,-44,85xm12927,5411v33,57,71,117,103,184c13063,5672,13101,5757,13133,5852v11,25,17,46,22,60c13171,5961,13188,6021,13204,6074v16,46,27,92,38,124c13215,6176,13182,6159,13144,6138v-48,-29,-97,-53,-135,-74l12993,6057v-55,-25,-131,-57,-234,-96c12646,5919,12543,5891,12445,5877v,-4,,-11,5,-18c12456,5824,12472,5753,12499,5676r,c12521,5616,12548,5552,12575,5496v81,-141,168,-271,190,-296c12770,5200,12770,5203,12776,5207v38,42,97,116,151,204xm8125,10107v5,25,11,71,33,120c8196,10343,8271,10467,8277,10474v32,56,87,130,108,144c8396,10629,8402,10640,8407,10647r,c8407,10647,8407,10650,8407,10650v-22,-14,-54,-32,-92,-56c8271,10555,8228,10513,8228,10509v-5,-3,-5,-7,-11,-10c8179,10460,8163,10446,8147,10449v,,-6,,-6,4c8136,10460,8152,10484,8163,10499v-5,7,-5,21,,38c8163,10562,8174,10590,8179,10618v6,11,27,74,82,134c8282,10781,8309,10805,8336,10830v17,18,38,32,60,46c8402,10879,8407,10883,8412,10886v11,7,27,14,38,22c8467,10946,8488,10985,8510,11020v38,60,81,117,135,170c8662,11204,8678,11218,8694,11232v33,28,65,53,98,70c8792,11302,8797,11306,8797,11306v6,3,6,3,11,7c8808,11313,8813,11316,8813,11316v-10,4,-32,8,-54,15c8727,11338,8673,11355,8629,11380v-27,18,-54,39,-76,60c8548,11447,8537,11457,8532,11465v-17,-18,-38,-36,-60,-57c8423,11362,8364,11316,8309,11267v-65,-56,-135,-116,-195,-173l8109,11091v-54,-53,-103,-106,-147,-155c7925,10893,7892,10844,7859,10791v-27,-39,-48,-81,-86,-141c7767,10633,7762,10618,7756,10608v11,-25,299,-406,369,-501xm9263,12191v11,39,44,67,49,70c9318,12265,9318,12265,9323,12268v16,11,32,21,54,29c9393,12304,9404,12307,9415,12307v27,7,60,7,71,l9502,12307r-11,-7c9491,12297,9486,12293,9480,12293v-5,-4,-11,-11,-16,-18c9464,12268,9469,12261,9480,12251v6,-4,11,-4,16,-7c9513,12237,9540,12233,9578,12230r5,c9626,12226,9670,12226,9719,12226v92,4,195,21,287,46c10033,12279,10060,12286,10082,12297v11,3,21,7,27,10c10136,12321,10158,12332,10163,12339v22,14,43,32,65,56c10244,12413,10261,12430,10277,12448r5,7c10309,12487,10320,12501,10331,12508v-27,21,-114,32,-200,25l10125,12533v-11,,-22,-4,-32,-4l10076,12526v-21,-4,-38,-7,-59,-7c10006,12519,10000,12515,9990,12515v-22,,-38,-3,-55,-3c9919,12512,9908,12512,9892,12515v-16,,-27,4,-43,7c9843,12522,9838,12522,9838,12522v,-3,,-3,,-7c9849,12505,9865,12476,9865,12455v5,-21,5,-53,-11,-84c9843,12353,9832,12335,9811,12325v-16,-11,-33,-18,-49,-25c9762,12293,9757,12293,9751,12293v-11,,-11,4,-22,14c9724,12311,9719,12318,9713,12325v-11,14,-38,28,-59,42c9648,12371,9626,12381,9594,12392v-11,3,-27,10,-43,14c9534,12409,9518,12416,9502,12423v-38,15,-71,29,-98,43c9399,12469,9393,12476,9383,12480v,-4,-6,-7,-6,-11c9372,12462,9361,12452,9345,12441v-11,-7,-17,-11,-27,-18c9312,12420,9301,12416,9296,12409v-11,-7,-27,-21,-33,-35c9258,12364,9258,12349,9269,12346v,,11,-4,5,-7c9274,12335,9269,12335,9263,12335v,,,,-5,l9258,12335r-6,c9247,12332,9236,12335,9225,12339v-10,3,-21,3,-38,7c9171,12349,9160,12349,9144,12353r-5,c9139,12342,9133,12328,9133,12314v,-7,-5,-14,-5,-21c9122,12275,9117,12261,9112,12244v-6,-11,-33,-74,-76,-141c9003,12046,8954,11986,8916,11948r,-4c8944,11948,8971,11951,8998,11958v11,4,27,7,43,14c9198,12025,9296,12025,9345,12022v-17,10,-38,24,-49,45c9263,12113,9252,12156,9263,12191xm8949,12413v,,,,,c8922,12427,8900,12441,8884,12455v-27,25,-49,57,-60,85c8824,12540,8824,12543,8824,12543r,4c8824,12550,8824,12554,8819,12557v,,,4,,4l8819,12561v,3,,11,,14c8819,12575,8819,12579,8819,12579v,7,,10,,17c8813,12593,8813,12589,8808,12589v5,-7,5,-25,,-42c8803,12529,8792,12490,8754,12448v-33,-39,-81,-74,-141,-106c8559,12314,8488,12289,8423,12279v-43,-11,-157,-28,-309,-18c7962,12272,7816,12314,7702,12374v-65,32,-119,74,-162,120c7518,12515,7502,12540,7485,12564v-16,25,-27,50,-32,74c7437,12695,7431,12755,7442,12815v6,31,11,63,22,88l7464,12906v,11,,15,11,15c7480,12921,7480,12917,7480,12910v,-4,,-4,,-7l7480,12889v,-11,,-21,,-32c7480,12832,7485,12801,7496,12769v6,-18,11,-32,22,-49c7518,12716,7518,12716,7518,12713v,-8,11,-18,22,-25c7545,12684,7545,12681,7551,12677v,,5,-3,5,-3c7556,12674,7556,12670,7561,12670v38,-32,92,-56,136,-77c7708,12589,7713,12586,7724,12582v43,-18,87,-39,130,-39l7854,12543r,c7870,12536,7881,12529,7897,12526v,,,,,c7897,12526,7897,12526,7897,12526r,c7930,12515,7962,12519,7990,12519v10,,21,,32,l8033,12519v22,,43,-4,54,c8163,12519,8261,12533,8331,12554v38,10,65,21,87,28l8402,12589v-38,11,-71,21,-87,28c8304,12614,8299,12614,8293,12617v,,-5,4,-5,4c8288,12624,8293,12628,8299,12635v5,3,16,11,27,21c8342,12670,8347,12698,8347,12720v,7,,24,-11,52c8331,12790,8320,12808,8309,12825v-5,7,-5,14,-10,21c8282,12882,8271,12910,8271,12935v,10,,21,,31l8271,12970v,10,6,18,11,25c8277,12995,8266,12995,8255,12991v-22,-3,-49,-7,-70,-7c8152,12984,8120,12988,8093,12995v,,-6,,-6,l8093,12984r-11,11c8071,12998,8065,13002,8055,13009v-11,7,-17,17,-17,24c8038,13037,8038,13040,8044,13040v,,5,,5,-3l8049,13037v6,3,11,10,27,21l8082,13062v16,17,43,38,65,67c8168,13157,8185,13192,8190,13227v6,39,,78,,110c8190,13347,8185,13358,8185,13372v-11,77,-33,211,-33,352l8152,13735v,18,,35,,53c8152,13798,8152,13809,8152,13819r-97,-74c8033,13721,7881,13601,7778,13527v-59,-42,-195,-145,-347,-250c7372,13234,7307,13192,7252,13150r-81,-60c7171,13086,7171,13083,7171,13072v6,-7,11,-21,11,-39c7182,13012,7182,12980,7177,12956v,-11,-17,-71,-66,-131c7101,12811,7090,12797,7074,12780v-28,-36,-60,-71,-98,-103l6987,12392v,-14,,-25,,-28c7036,12364,7079,12364,7128,12356v43,-7,92,-17,135,-31c7323,12307,7382,12279,7426,12251v65,-43,119,-92,162,-152c7599,12081,7610,12067,7621,12050v11,-25,22,-46,27,-64c7648,11983,7648,11983,7648,11979v,,,-3,,-3c7659,11951,7664,11923,7670,11898v5,-21,11,-46,16,-67c7697,11803,7708,11778,7719,11757v5,-10,16,-21,27,-35l7746,11722v5,,5,-4,5,-4c7756,11715,7756,11715,7756,11711v6,-3,11,-7,11,-10c7778,11694,7789,11687,7800,11676v5,,11,-3,16,-7c7822,11665,7822,11662,7822,11658v16,-10,37,-24,54,-35l7881,11620r6,-4c7903,11606,7914,11598,7925,11595v16,-11,27,-14,27,-18c7957,11574,7962,11570,7962,11567r,-4l7962,11563v,,,,,c7968,11556,7973,11542,7973,11528v,-4,,-7,,-11c7973,11510,7973,11507,7968,11503v,-3,,-7,-6,-10l7962,11489v,-3,-5,-7,-5,-10l7952,11475v-6,-3,-6,-3,-11,-7c7935,11465,7930,11461,7925,11457v-11,-3,-22,-10,-33,-14c7887,11443,7887,11440,7881,11440v-16,-4,-27,-11,-43,-14c7832,11426,7827,11422,7822,11422v-11,-3,-22,-3,-33,-3c7784,11419,7784,11419,7778,11422v,,,,,l7778,11422r-5,4c7746,11426,7719,11429,7691,11436v-59,11,-97,32,-113,43l7578,11479v-11,7,-22,14,-38,21c7540,11496,7534,11493,7534,11489v-11,-14,-32,-28,-49,-39c7480,11447,7475,11443,7469,11440v-5,-7,-21,-18,-32,-32l7437,11405v,,,-4,-6,-4l7426,11394v,,,,,-3c7426,11387,7420,11383,7420,11376v,-3,,-3,-5,-7l7415,11366r,-4l7404,11366v,,-5,,-11,3l7377,11376r-22,7c7345,11387,7334,11391,7317,11398v-21,10,-48,21,-65,35c7231,11447,7209,11461,7193,11479v,3,-6,3,-6,7l7193,11489r-6,l7187,11493v17,-57,65,-187,120,-318c7345,11098,7377,11038,7393,11017r,c7420,10971,7458,10918,7491,10872r,c7491,10872,7491,10872,7491,10872v27,14,130,74,200,127c7708,11010,7719,11020,7724,11027r11,11c7740,11045,7746,11049,7751,11056r,c7735,11056,7713,11056,7697,11059v-16,4,-38,7,-54,14c7616,11084,7594,11094,7578,11105v-27,18,-49,42,-65,67c7480,11225,7485,11278,7491,11299v,3,,3,,7c7491,11306,7491,11313,7496,11313v,,,,,l7496,11316v-11,8,-21,18,-21,22l7475,11341r,c7480,11345,7485,11341,7496,11334v6,-3,11,-7,22,-10c7534,11316,7556,11309,7578,11302v92,-14,227,-31,352,-21c7962,11285,8017,11295,8076,11316v27,11,49,22,76,36c8217,11391,8282,11436,8342,11496v43,43,81,88,119,138c8504,11690,8553,11747,8591,11789v,3,6,3,6,7c8591,11799,8580,11810,8564,11828v-11,10,-16,17,-27,28c8521,11881,8510,11905,8504,11933r,4c8504,11940,8504,11940,8504,11944r,4l8504,11951v,7,,14,,18c8504,11976,8510,11983,8510,11990v,7,5,10,5,17c8515,12007,8515,12011,8515,12011r,3c8515,12018,8521,12018,8521,12022v-6,7,-11,10,-6,14c8521,12039,8532,12036,8553,12025v11,-3,27,-11,44,-18c8629,11997,8667,11986,8700,11976v,,,,,3c8705,11983,8705,11990,8710,11997r,c8721,12014,8743,12043,8759,12074r6,11c8765,12089,8770,12092,8770,12099v22,39,33,81,49,116l8851,12304v38,3,76,88,98,109xm6960,11063v-27,-152,-65,-300,-92,-385l6857,10625v32,8,135,32,244,67c7177,10724,7274,10759,7307,10767v-6,14,-33,59,-65,119c7236,10893,7236,10897,7231,10904v-11,21,-82,137,-141,271c7079,11197,7074,11218,7063,11239v-22,53,-44,109,-60,162c6998,11341,6981,11207,6960,11063xm8808,11704v-22,4,-43,11,-70,21l8721,11704v-5,-10,-16,-24,-32,-49c8673,11630,8651,11602,8618,11567v-11,-14,-27,-32,-43,-46c8597,11524,8613,11528,8629,11535v11,4,27,11,49,18c8705,11567,8738,11588,8765,11606v16,14,38,28,54,45c8835,11669,8851,11683,8857,11697v-6,4,-27,4,-49,7xm5816,8221v22,-17,54,-53,98,-84c5952,8108,5995,8077,6038,8048v44,-24,76,-45,87,-52c6141,7985,6163,7971,6185,7960v59,-35,81,-46,81,-56l6271,7904v6,3,11,10,17,14c6326,7943,6396,7971,6499,7999v43,11,87,21,130,28c6629,8031,6629,8038,6634,8045v,,,3,,7l6634,8052v11,18,28,35,55,49c6705,8112,6727,8119,6743,8126v22,7,49,11,76,18c6835,8147,6851,8147,6868,8151v32,7,70,24,103,46c6987,8204,6998,8214,7014,8228r49,39l7074,8271r32,-36c7111,8228,7117,8225,7117,8218v11,-11,16,-21,22,-32c7149,8165,7155,8147,7160,8140v6,-21,6,-46,-5,-67c7149,8055,7133,8038,7117,8024v5,,11,-4,16,-4c7139,8020,7144,8017,7149,8017r6,c7328,7985,7729,7788,7746,7781v,,113,-36,292,-64c8038,7721,8038,7724,8038,7728v,,-5,,-5,3l8033,7731r,4c8033,7738,8033,7742,8033,7745r,7c8033,7770,8038,7802,8038,7837v,35,-5,95,-32,162l8000,8010v,3,,7,-5,10l7995,8024v-11,28,-22,53,-33,77c7946,8133,7930,8168,7908,8200v-27,42,-54,88,-86,130c7822,8320,7816,8306,7816,8292v6,-4,6,-11,,-25c7816,8263,7816,8260,7816,8253r,-7c7816,8225,7811,8200,7800,8182v-11,-21,-27,-35,-49,-49c7724,8119,7686,8108,7637,8101v-43,-7,-86,-7,-124,-3c7496,8101,7475,8101,7458,8108v-21,4,-32,14,-38,25c7420,8137,7415,8140,7420,8140v,4,,7,,7c7420,8151,7420,8154,7426,8161v,4,5,11,5,18c7437,8197,7448,8218,7453,8246v16,42,27,92,22,148c7469,8440,7442,8489,7420,8538v-5,11,-10,25,-16,36c7388,8602,7377,8637,7372,8676v-6,32,-6,70,5,106c7382,8813,7399,8849,7415,8880v11,22,22,43,38,64c7458,8954,7464,8962,7469,8972v33,46,71,88,103,123l7588,9117v33,35,60,67,76,91c7697,9247,7724,9293,7751,9335r5,7c7778,9385,7805,9427,7838,9466v27,35,65,67,103,88c7968,9568,7995,9578,8000,9578r6,l8006,9578v,8,5,15,5,22c8011,9603,8011,9607,8011,9607r,3c8011,9621,8011,9635,8011,9652v6,32,16,75,27,124c8038,9783,8044,9794,8044,9801v5,14,5,28,11,35l8055,9836v5,28,16,53,16,63c8022,9942,7973,9987,7925,10030v-71,63,-120,113,-158,155c7735,10224,7708,10259,7686,10294v-27,32,-49,57,-60,71c7616,10343,7610,10322,7605,10305v-17,-60,-22,-120,-33,-180c7567,10093,7567,10058,7561,10026v-10,-53,-21,-99,-38,-137c7502,9843,7475,9801,7448,9762v-28,-39,-55,-78,-76,-120c7350,9607,7339,9568,7323,9526v-22,-64,-27,-131,-22,-198c7307,9303,7307,9286,7301,9279r,l7301,9279v-5,-4,-16,,-27,7l7274,9286v-11,7,-22,14,-38,25c7214,9328,7177,9363,7144,9416v-27,43,-43,99,-54,155c7084,9617,7079,9670,7079,9730r,14c7079,9794,7084,9871,7095,9959v11,60,22,113,44,159c7160,10171,7187,10227,7225,10287v65,102,141,197,217,293l7458,10601r-48,63c7399,10654,7388,10643,7372,10633v-11,-11,-33,-29,-71,-46c7252,10559,7182,10530,7122,10513v-43,-14,-92,-29,-141,-39c6916,10460,6862,10449,6840,10446v,-18,,-60,-10,-106c6819,10276,6803,10195,6781,10128v-22,-81,-65,-229,-119,-373c6607,9607,6531,9437,6477,9332v-5,-11,-5,-14,-11,-14c6456,9289,6445,9272,6445,9272r,l6445,9272v27,-7,54,-11,81,-18c6553,9251,6575,9247,6602,9244v16,-4,32,-4,49,-7c6662,9237,6672,9233,6678,9233r,c6683,9237,6689,9237,6700,9240v5,,16,4,27,7c6737,9251,6748,9254,6754,9261v5,7,5,14,5,25c6759,9296,6748,9311,6737,9328r,4c6732,9342,6727,9353,6721,9367v,7,,18,11,28l6737,9399v22,21,66,21,66,21c6868,9423,6927,9406,6965,9370v,,6,-3,16,-14c6992,9346,7003,9332,7008,9311v6,-15,11,-43,-5,-74c6992,9215,6976,9194,6949,9166v,-7,-11,-14,-22,-21c6922,9141,6916,9138,6911,9131v-11,-7,-22,-14,-33,-18c6857,9103,6835,9092,6808,9085v-27,-11,-54,-18,-76,-25c6705,9053,6678,9050,6645,9050v-108,-4,-216,3,-325,21c6315,9064,6309,9053,6304,9043v-6,-25,-44,-96,-71,-148c6217,8863,6174,8792,6125,8715v-33,-50,-65,-99,-98,-141c5984,8489,5984,8468,5984,8464v5,-7,11,-14,27,-21c6038,8433,6082,8412,6136,8394v16,-7,38,-14,59,-21c6206,8369,6217,8366,6233,8362v,,6,,6,4c6244,8366,6250,8369,6260,8369v6,,11,,17,4c6298,8376,6320,8376,6347,8376v27,,60,,92,4c6504,8383,6569,8401,6607,8419v49,21,65,49,71,56c6694,8496,6700,8528,6689,8549v-6,14,-11,21,-17,28c6672,8581,6667,8581,6667,8584v-38,21,-49,29,-38,36c6629,8620,6629,8620,6634,8623r-16,11l6656,8620v11,-4,22,-7,33,-15c6700,8602,6705,8598,6716,8591v49,-21,87,-49,114,-74c6846,8500,6868,8475,6873,8443v5,-17,5,-38,-5,-56c6862,8366,6846,8348,6824,8330v-21,-14,-43,-28,-76,-38c6721,8281,6694,8274,6662,8271v-28,-4,-55,-4,-87,-4c6553,8267,6531,8267,6521,8271v-6,,-6,,-11,c6499,8264,6477,8256,6456,8249v-44,-14,-103,-28,-130,-35l6320,8214v-43,-10,-135,-28,-238,-28c6082,8186,6076,8186,6076,8186v-59,,-114,7,-162,21c5892,8214,5876,8218,5865,8225v-16,7,-27,10,-33,14c5832,8239,5832,8235,5827,8235r-11,-14l5816,8221r,xm6298,13446v,-7,6,-14,-5,-14c6293,13432,6293,13432,6293,13432v,,-5,-4,-5,-4c6282,13428,6282,13432,6282,13439v,3,-5,3,-5,7c6271,13453,6266,13460,6260,13470v-10,18,-43,50,-97,89c6120,13590,6065,13622,6000,13657v-65,32,-135,64,-184,85c5805,13749,5789,13753,5773,13760v-17,7,-33,14,-49,21c5735,13770,5740,13760,5751,13745v38,-56,54,-123,60,-151c5816,13555,5821,13516,5816,13481v-5,-60,-16,-116,-43,-166c5756,13277,5729,13241,5697,13210r,c5697,13210,5708,13206,5702,13203v,-4,-11,-4,-22,-4c5664,13185,5653,13174,5637,13164v-27,-21,-59,-39,-92,-53c5512,13093,5480,13083,5453,13079v-11,-3,-16,-3,-22,c5426,13079,5426,13079,5420,13079v-5,4,-5,7,6,21c5437,13114,5453,13139,5469,13167v6,7,6,14,11,25c5469,13188,5464,13185,5458,13181v-16,-10,-32,-24,-38,-42c5404,13100,5426,13062,5437,13040v10,-14,54,-70,146,-123c5615,12899,5648,12882,5691,12864v38,7,87,21,152,49l5865,12924v54,28,130,67,211,113c6239,13125,6418,13238,6472,13273v27,18,59,35,87,56c6672,13403,6710,13425,6727,13428v,53,10,106,16,155c6748,13608,6748,13629,6754,13654v-109,32,-228,63,-336,91l6380,13756v-38,11,-87,25,-147,39c6233,13791,6239,13791,6239,13788v16,-18,32,-43,43,-71c6293,13696,6309,13643,6320,13587v6,-39,,-85,-22,-141xm5258,11729v-22,-32,-44,-67,-60,-99c5176,11599,5128,11510,5095,11419v-16,-43,-32,-92,-49,-138c5041,11260,5035,11242,5030,11225v,-32,,-53,,-60c5046,11161,5101,11151,5160,11137r,l5166,11137v81,-14,173,-21,260,-32l5437,11105v113,-11,200,-28,271,-49c5773,11041,5827,11024,5886,10999v55,-21,103,-46,158,-81c6055,10911,6065,10908,6071,10904v27,-18,54,-32,76,-49c6174,10833,6195,10812,6212,10795r11,-11c6228,10777,6239,10767,6244,10759v11,-10,22,-21,33,-31c6293,10710,6315,10692,6331,10675v27,-25,65,-46,103,-64c6439,10608,6450,10604,6456,10601v5,-4,10,-4,16,-7c6553,10580,6645,10601,6662,10604v,11,5,36,10,96c6678,10756,6689,10833,6700,10915v10,77,21,165,27,264c6737,11288,6743,11376,6743,11394r,18c6732,11401,6721,11394,6710,11383v-10,-10,-27,-21,-43,-35c6656,11341,6645,11334,6634,11324v-21,-18,-48,-39,-65,-64c6564,11257,6564,11249,6559,11242v-6,-3,-6,-10,-6,-14l6553,11225v,-4,,-4,,-7c6553,11214,6553,11211,6548,11204v-6,-7,-11,-11,-17,-14c6526,11186,6515,11183,6504,11183v-16,,-27,3,-32,7c6472,11190,6466,11193,6466,11193v-5,4,-10,4,-16,7c6434,11207,6423,11214,6412,11218v-21,14,-38,28,-43,31c6353,11267,6336,11285,6326,11302v-11,18,-17,39,-17,57c6309,11362,6309,11369,6309,11373v,3,,7,,10c6288,11376,6239,11362,6163,11373r-6,c6152,11373,6152,11373,6147,11373r-22,c6082,11373,6033,11376,5995,11369v-43,-7,-76,-17,-87,-24c5881,11334,5854,11320,5827,11306v-6,-4,-11,-7,-16,-11c5794,11285,5783,11278,5778,11281v-5,,-5,4,-5,7l5773,11292v,,,,,c5767,11292,5767,11295,5762,11299r,3c5756,11306,5756,11309,5751,11316v-11,15,-38,53,-49,99c5691,11454,5691,11500,5702,11539v11,38,27,70,38,81c5756,11644,5789,11673,5827,11687r,7l5832,11694v,,,,,c5821,11704,5811,11715,5805,11729v-5,7,-5,14,-11,25c5794,11754,5794,11754,5794,11754v-16,31,-16,60,,88l5794,11842v6,10,6,17,11,24l5805,11870v6,7,11,11,11,18l5821,11891v,,6,4,6,4l5849,11916r5,-4c5859,11909,5870,11902,5876,11898v5,-3,5,-3,10,-3c5892,11891,5903,11891,5908,11888v11,-4,22,-4,33,-4c5957,11884,5973,11884,5989,11888v17,3,33,10,44,17c6044,11912,6055,11919,6065,11926v,,6,4,6,4c6071,11930,6065,11930,6065,11930v-5,3,-16,7,-27,10c6011,11955,5984,11983,5973,12015v-11,31,-16,66,-11,98c5968,12148,5989,12173,5995,12177v16,21,43,42,76,53c6087,12237,6098,12240,6109,12240v,,,,,4l6109,12251r16,l6130,12254r6,-3l6136,12251v,,5,-4,11,-7c6152,12240,6190,12212,6271,12205v27,-4,55,-4,87,c6407,12208,6461,12219,6515,12233v49,14,98,32,147,49c6694,12293,6721,12304,6754,12314v,,,,,c6748,12328,6748,12374,6743,12501v-16,-14,-43,-32,-71,-46c6656,12445,6640,12434,6618,12427v-87,-42,-211,-63,-276,-74c6326,12349,6304,12346,6277,12342v-38,-7,-87,-14,-141,-21c6109,12318,6087,12311,6065,12307v-81,-18,-146,-42,-195,-74c5827,12208,5794,12180,5762,12152v-16,-14,-33,-25,-44,-39c5697,12096,5680,12081,5670,12067v-27,-31,-49,-60,-55,-88c5610,11969,5610,11962,5610,11948v,-18,,-36,5,-50c5621,11888,5621,11884,5615,11884r,c5615,11884,5615,11884,5615,11884v6,-28,11,-49,-10,-60c5599,11821,5583,11821,5540,11821v-6,,-6,,-11,c5502,11817,5469,11814,5447,11814v-16,,-38,,-59,7c5377,11821,5366,11824,5355,11828v-5,-4,-11,-11,-16,-14c5306,11810,5301,11796,5258,11729xm4266,11274v-71,-60,-184,-151,-287,-247c4000,11010,4016,10985,4022,10950v5,-14,5,-28,5,-42c4027,10904,4027,10897,4027,10893v-5,-14,-11,-28,-21,-42c4000,10848,4000,10841,3995,10837v,-4,-11,-14,-33,-42c3941,10770,3919,10745,3897,10721v-11,-11,-16,-21,-27,-32c3762,10573,3664,10492,3572,10439v-27,-14,-65,-32,-108,-50c3453,10382,3436,10375,3426,10368v,-10,-22,-35,-98,-134c3296,10195,3263,10153,3236,10114r,-3c3193,10054,3111,9942,3035,9815v-38,-64,-70,-134,-97,-198c2911,9550,2889,9490,2878,9448v-5,-11,-5,-14,-11,-14c2857,9434,2857,9434,2873,9501v,,,,,c2846,9434,2857,9416,2857,9413v5,-4,10,-7,16,-11c2922,9406,2965,9409,3008,9413v33,3,65,10,98,17c3214,9459,3339,9501,3399,9529v5,4,10,4,10,4c3431,9543,3458,9554,3491,9571v81,50,151,85,195,106c3697,9681,3702,9684,3708,9688v10,3,21,10,27,14c3735,9702,3735,9702,3735,9702v-27,-4,-76,-4,-136,7c3539,9719,3480,9744,3436,9776v-43,32,-75,70,-97,116c3328,9913,3323,9938,3317,9963v-5,24,-11,39,-11,46l3306,10012v,,,,,l3312,10012r5,4c3317,10016,3323,10012,3328,10009v,3,,3,,3l3333,10019r6,-7l3339,10012v,,,-3,5,-7c3350,9994,3366,9973,3399,9956v10,-7,27,-14,43,-18c3474,9927,3512,9917,3550,9913v65,-7,141,-3,217,7c3832,9931,3903,9952,3984,9980v81,29,141,57,190,81c4282,10118,4342,10181,4363,10210r,3c4363,10217,4369,10217,4369,10220r5,4c4412,10269,4456,10333,4493,10407r11,21c4526,10463,4537,10492,4548,10506v-17,3,-33,7,-44,10c4434,10530,4380,10541,4325,10548r-5,c4315,10548,4304,10551,4298,10551v-65,8,-130,4,-179,-7c4109,10541,4103,10541,4103,10541r,c4103,10541,4098,10541,4098,10537r-6,c4076,10534,4065,10537,4060,10541r-6,3l4054,10548v6,7,11,14,17,21c4071,10573,4071,10576,4087,10597v11,14,43,46,92,74c4222,10696,4277,10717,4331,10731v49,14,92,18,114,18c4483,10752,4531,10752,4569,10745v11,,22,-3,27,-3c4607,10742,4618,10742,4629,10742r-428,225l4195,10967r,l4190,10971r5,4l4195,10975r6,3l4206,10978r,c4217,10982,4228,10985,4250,10989v21,3,48,10,75,14c4380,11010,4456,11013,4531,11017v38,,82,,125,c4645,11020,4629,11027,4607,11038v-16,7,-32,18,-54,32c4510,11094,4477,11126,4456,11154v-22,32,-22,60,-22,71c4434,11249,4450,11281,4472,11299v11,10,21,14,32,17c4521,11331,4531,11338,4531,11338r6,3l4542,11334v,-3,6,-7,6,-10l4558,11316v6,-3,11,-7,17,-10l4575,11306r5,-4c4602,11288,4624,11278,4645,11267v49,-25,103,-46,163,-67c4808,11200,4808,11200,4808,11200v,28,5,67,27,120c4840,11341,4846,11362,4851,11383v11,43,27,85,44,131c4884,11507,4862,11496,4835,11489v-43,-10,-98,-14,-146,-10c4667,11482,4629,11486,4586,11503v-11,4,-28,11,-44,18c4510,11489,4439,11429,4363,11369v-21,-21,-48,-38,-70,-60c4315,11309,4293,11295,4266,11274xm4315,11362v,7,-11,14,-22,14c4282,11376,4271,11369,4271,11362v,-7,11,-14,22,-14c4293,11348,4298,11348,4298,11348r17,14l4315,11362xm4239,11302v,11,-11,18,-27,18c4195,11320,4184,11313,4184,11302v,-10,11,-17,28,-17c4217,11285,4217,11285,4222,11288r11,11c4239,11299,4239,11302,4239,11302xm4163,11242v,11,-11,18,-27,18c4119,11260,4109,11253,4109,11242v,-10,10,-17,27,-17c4141,11225,4152,11228,4157,11232r6,3c4163,11235,4163,11239,4163,11242xm3258,11348v-17,-24,-33,-46,-44,-56c3171,11249,3128,11214,3079,11190v-17,-11,-33,-18,-49,-22c3019,11165,3014,11161,3003,11161v11,,27,-3,38,-7c3046,11154,3052,11151,3057,11151r5,c3090,11140,3117,11130,3138,11119r17,-7c3160,11108,3171,11105,3187,11098r11,-4c3198,11094,3198,11094,3203,11094r33,-10l3220,11059v-6,-7,-11,-14,-17,-21c3187,11017,3165,10996,3144,10982v-33,-29,-76,-50,-119,-60c2992,10911,2954,10908,2922,10911v21,-14,59,-35,103,-56c3046,10844,3068,10837,3090,10826v5,-3,16,-3,21,-7l3122,10833v,4,11,18,71,92c3220,10960,3285,11034,3366,11126r22,21c3426,11190,3464,11232,3502,11274r5,7c3507,11285,3502,11288,3496,11295v-5,,-16,11,-27,21c3464,11320,3464,11324,3458,11327v-5,7,-16,14,-22,25c3404,11376,3377,11401,3350,11419r-54,28c3296,11443,3296,11443,3296,11440v,-4,,-7,,-11c3279,11387,3268,11366,3258,11348xm4889,11627v6,-25,16,-53,33,-81c4922,11542,4927,11542,4922,11539v,,,,,-4l4922,11535v,,,,,c4927,11549,4932,11567,4943,11581v27,60,49,102,60,120c5030,11750,5073,11814,5101,11849v-6,-4,-11,-4,-17,-7c5073,11835,5057,11831,5046,11828v-5,-4,-11,-4,-16,-7c5014,11814,4987,11803,4965,11792v-43,-21,-70,-42,-81,-70c4873,11690,4884,11655,4889,11627xm6233,9483v17,32,55,117,98,222c6396,9860,6450,10044,6477,10121r11,29c6548,10343,6575,10407,6586,10428r-212,18c6347,10446,6326,10449,6309,10449v,,-5,,-5,c6298,10446,6288,10439,6255,10421v-65,-39,-141,-70,-217,-95c6000,10312,5962,10301,5930,10294v-76,-18,-152,-28,-217,-28c5708,10266,5697,10266,5691,10266v-27,,-65,,-113,7c5534,10276,5485,10287,5431,10298r-5,c5415,10301,5409,10301,5399,10305v-120,28,-255,63,-396,102l4976,10414v-11,4,-22,7,-33,7c4943,10418,4943,10410,4949,10407r,-4c4960,10372,4970,10343,4981,10308v22,-60,54,-116,92,-173c5090,10111,5111,10083,5133,10054v33,-38,71,-77,114,-119l5247,9931v76,-74,173,-145,244,-197c5588,9663,5670,9607,5751,9557v190,-120,363,-187,396,-197l6147,9360v5,,10,-4,10,-4l6163,9356v5,4,5,7,11,11c6185,9378,6190,9395,6201,9413v-6,3,,7,32,70xm5475,8662v59,-35,119,-67,173,-88c5653,8570,5664,8570,5664,8567v11,21,60,84,136,190c5816,8782,5832,8806,5843,8828v33,56,60,98,71,116c5941,8986,5979,9032,6006,9064v16,21,38,39,49,49c5984,9131,5914,9155,5849,9180v-38,14,-87,35,-136,60c5680,9258,5648,9275,5610,9296v-11,7,-22,11,-32,18c5556,9325,5540,9335,5523,9349r-5,4c5518,9353,5512,9356,5512,9356v-16,11,-27,22,-43,32c5464,9392,5458,9399,5447,9402v-27,18,-48,35,-81,57c5350,9469,5334,9480,5317,9490v-16,11,-32,25,-48,36c5209,9571,5149,9628,5090,9691v-33,36,-65,71,-92,106c4970,9832,4949,9868,4927,9906v-11,18,-22,39,-32,64c4808,10118,4764,10241,4748,10305v,-25,,-53,-5,-78c4743,10210,4748,10192,4748,10171v,-25,6,-50,6,-78c4759,10002,4770,9899,4781,9811r,-17c4786,9744,4797,9677,4813,9596v6,-14,6,-32,11,-46c4846,9448,4895,9321,4976,9180v76,-141,173,-268,282,-363c5334,8754,5404,8704,5475,8662xm2515,1220v11,,11,-11,22,-32c2537,1185,2542,1181,2542,1174v11,-25,27,-53,38,-74c2591,1079,2629,1026,2678,973v10,-11,21,-21,32,-32l2721,927v11,-7,22,-14,33,-21c2781,888,2808,871,2824,846v5,,16,-7,49,-25c2900,807,2949,786,3014,772v48,-7,103,-14,162,-25c3268,733,3366,723,3453,705r11,-3c3534,687,3642,670,3762,624v21,-7,43,-18,65,-25c3832,606,3832,613,3838,620v,4,,11,,18c3838,652,3848,666,3859,687v6,8,11,18,11,29c3897,772,3919,843,3924,860v,7,6,14,6,25c3935,899,3935,913,3941,924v-11,-4,-17,-11,-28,-14c3892,902,3870,892,3848,885v-21,-7,-48,-11,-70,-14c3740,864,3708,864,3675,864v-22,,-38,,-60,3c3605,867,3588,871,3577,874v-27,7,-54,21,-65,36c3512,913,3507,917,3507,917v,3,-5,7,,10c3512,931,3518,924,3518,924v,,,,,c3523,927,3523,927,3529,931v,3,5,3,16,10l3545,941v,,5,4,5,4c3561,948,3567,955,3577,959v44,21,93,46,136,74c3724,1044,3735,1058,3745,1068v33,53,28,117,22,173l3767,1248v-5,53,-16,99,-22,120l3745,1371v-5,32,-16,71,-27,106c3713,1495,3708,1512,3708,1526v,4,-6,11,-6,22l3702,1548r6,10c3632,1593,3567,1636,3512,1685v-92,78,-141,159,-162,212c3339,1897,3328,1904,3323,1911v-11,10,-6,28,10,35c3333,1950,3333,1953,3328,1957v-87,-103,-184,-208,-293,-314c3003,1611,2970,1579,2938,1551r-6,-3c2922,1537,2911,1526,2894,1516v-27,-28,-65,-56,-113,-85l2678,1354v16,-7,32,-18,43,-28c2754,1297,2813,1280,2976,1244v11,-3,16,-3,27,-3c3019,1241,3030,1241,3041,1237v11,4,21,7,32,11c3079,1248,3084,1248,3084,1248v,,,-4,,-4c3084,1244,3084,1244,3084,1244v6,4,11,4,16,4c3100,1248,3100,1248,3100,1248r,4l3106,1252v5,,22,,32,-11c3149,1234,3165,1216,3165,1192v,-25,-16,-46,-32,-60c3117,1114,3095,1103,3073,1089r,c3062,1082,3052,1075,3030,1065v-16,-7,-43,-18,-76,-25c2922,1033,2889,1036,2851,1044v-27,7,-60,14,-92,28c2705,1096,2651,1128,2607,1160v-32,25,-59,56,-76,84l2504,1223v11,,11,-3,11,-3xm759,3152v-11,3,-16,10,-27,14c732,3166,732,3166,732,3162r11,-28l732,3148v,-7,,-17,,-28c732,3102,726,3081,726,3060v-5,-113,,-268,27,-388l753,2669v6,-25,17,-50,28,-78c786,2574,797,2556,802,2542r,-7c802,2535,802,2535,802,2535v,,,3,6,3c813,2542,818,2549,824,2556v27,25,54,67,76,106c921,2693,938,2729,954,2760v5,11,11,22,16,36l1019,2884v22,39,65,109,87,130c1089,3018,1079,3018,1068,3021v-60,14,-125,32,-184,60c840,3109,797,3131,759,3152xm1816,4724v-6,,-16,-4,-16,-4l1794,4720r-5,-3c1783,4713,1778,4710,1772,4706r-5,-3l1745,4728v,3,-5,3,-5,3l1735,4738v-6,7,-11,14,-17,21c1707,4773,1702,4791,1691,4805v-11,21,-16,42,-16,60c1664,4854,1648,4844,1632,4833v-17,-10,-38,-17,-55,-28l1566,4798v-10,-7,-32,-14,-43,-25c1512,4766,1507,4756,1507,4749v,,,-4,,-4l1512,4742r11,-4l1523,4731v,-3,,-7,,-11c1523,4717,1518,4713,1523,4710v,-4,,-11,,-14c1523,4692,1523,4689,1523,4685r6,-10l1507,4682r-11,3c1491,4685,1491,4689,1485,4689v-5,,-5,3,-11,3c1463,4696,1458,4699,1453,4706v-6,4,-6,4,-11,7l1436,4713v,,-5,4,-5,4l1420,4728v-5,3,-5,7,-11,10c1409,4738,1404,4742,1404,4742v-16,14,-27,31,-38,49c1350,4763,1333,4728,1312,4696v-11,-25,-27,-46,-38,-71c1263,4608,1252,4587,1236,4558r-22,-46l1095,4287v,,5,,5,3c1122,4301,1160,4312,1203,4322v65,14,125,42,163,60c1371,4386,1377,4389,1382,4389v11,4,22,7,33,14c1431,4410,1442,4417,1458,4421v5,3,11,7,16,10c1485,4435,1491,4438,1496,4442v5,7,11,11,16,11c1523,4453,1529,4446,1534,4424v5,-3,16,-7,27,-14c1566,4403,1572,4393,1577,4382v11,-39,22,-88,11,-127c1583,4241,1577,4227,1572,4216v-11,-17,-27,-35,-49,-49c1501,4153,1469,4139,1442,4128v-33,-14,-60,-24,-92,-39c1214,4037,1062,4005,976,3994v-11,,-17,-3,-17,c959,3994,954,3994,954,3994r-16,-28l921,3910v87,,201,-25,347,-74c1344,3811,1420,3783,1501,3747v,,6,-3,6,-3c1507,3744,1507,3744,1507,3744v65,60,125,187,152,240c1675,4033,1686,4086,1697,4135v5,18,5,39,10,57l1740,4336v43,180,65,222,76,233c1832,4632,1843,4689,1848,4724v-21,,-27,,-32,xm2472,4438v-22,-3,-49,-3,-71,-7c2390,4428,2380,4428,2363,4424r-32,-7l2320,4364v11,-10,5,-60,-6,-91c2304,4216,2287,4149,2277,4104r-33,-134c2233,3920,2217,3864,2195,3804v-21,-67,-49,-134,-76,-187c2092,3564,2060,3511,2022,3469v-6,-4,-6,-7,-11,-11c2006,3455,2006,3451,2006,3448v81,-53,146,-88,216,-109c2260,3324,2304,3317,2347,3310v27,-3,54,-3,81,-3c2445,3307,2455,3307,2466,3307r6,l2472,3310r38,c2515,3310,2515,3310,2515,3307v5,-11,-27,-67,-65,-99c2439,3201,2423,3183,2396,3173v-33,-14,-71,-25,-109,-28c2249,3141,2206,3145,2163,3152v27,-18,59,-32,86,-46l2255,3102v11,-3,16,-7,27,-10c2314,3078,2352,3064,2385,3053v43,-7,81,-7,81,-7l2488,3046r-16,-7c2472,3039,2472,3035,2455,3032v,,,,,-4c2455,3025,2450,3025,2439,3025v-22,-7,-97,-25,-200,-32c2184,2990,2125,2990,2065,2993v,,,,,c2076,2975,2081,2954,2081,2933v6,-28,,-63,-10,-95c2060,2799,2038,2760,2006,2729v,,-6,-4,-6,-7l1973,2693r-60,46c1886,2757,1865,2774,1843,2789v-54,38,-108,67,-157,91c1675,2884,1669,2891,1659,2894v,-7,,-14,-6,-21l1653,2866v,,,,,c1653,2863,1653,2859,1653,2849v,-8,,-18,,-29c1653,2792,1659,2736,1691,2679v27,-53,71,-109,125,-148c1854,2503,1897,2478,1946,2461v27,-11,54,-21,81,-28c2043,2429,2060,2425,2076,2422v11,-4,22,-4,38,-7l2119,2415v17,-4,33,-11,38,-21c2163,2387,2168,2376,2168,2369v,-3,,-7,-5,-11c2163,2355,2157,2348,2152,2344v-16,-17,-49,-31,-81,-35c2043,2306,2011,2306,1978,2309v-10,,-21,4,-32,4c1940,2313,1935,2316,1924,2316r,c1903,2320,1881,2327,1854,2334v-38,10,-98,35,-157,70c1648,2433,1604,2471,1577,2510v-16,21,-27,42,-38,67c1539,2581,1539,2584,1534,2588v-11,-18,-22,-39,-38,-60c1496,2524,1496,2521,1501,2507v,-25,6,-71,22,-120c1534,2348,1550,2302,1566,2263v17,-31,28,-56,38,-74l1615,2172v17,-25,27,-50,44,-71c1664,2094,1669,2087,1675,2084v49,-11,92,-18,135,-25c1913,2048,2022,2045,2136,2052v59,3,119,10,168,17c2363,2076,2417,2091,2472,2101v21,4,38,11,59,18c2558,2158,2585,2196,2613,2235r5,11c2688,2362,2786,2542,2862,2739v22,57,43,117,60,180c3003,3222,3014,3490,3008,3663v,28,-5,60,-11,88c2987,3825,2970,3899,2949,3963v-22,70,-49,141,-76,204c2840,4238,2808,4297,2786,4336v-5,11,-11,21,-16,28c2759,4361,2743,4354,2721,4347v-11,-4,-27,-7,-38,-11l2661,4329v-10,-3,-16,-3,-21,c2634,4329,2629,4336,2623,4340r,c2607,4354,2585,4371,2575,4393v-11,17,-22,31,-22,45c2548,4438,2542,4435,2537,4435v-11,-4,-27,-4,-44,-4c2483,4438,2477,4438,2472,4438xm2515,8711v,-10,11,-21,33,-21c2558,8690,2569,8694,2575,8701r5,14c2575,8722,2564,8729,2553,8729v-22,,-38,-7,-38,-18xm2537,8792v,-10,11,-17,27,-17c2569,8775,2580,8778,2585,8782r6,21c2585,8810,2575,8813,2564,8813v-11,-3,-27,-10,-27,-21xm2591,8891v-16,,-27,-7,-27,-18c2564,8863,2575,8856,2591,8856v5,,16,3,22,7l2618,8877v-5,10,-16,14,-27,14xm2602,8641v-38,-194,-71,-374,-82,-462l2515,8147v,-3,,-7,,-7l2515,8140v16,4,33,4,43,4c2602,8147,2640,8144,2661,8140v33,-3,60,-10,93,-18c2775,8115,2791,8108,2813,8101v-5,4,-5,11,-11,18c2786,8140,2775,8165,2770,8189v,8,-6,11,-6,18l2764,8211v-5,21,-5,38,-5,56c2759,8281,2759,8292,2764,8302v11,39,38,64,49,71c2835,8390,2867,8412,2905,8426v6,3,11,3,17,7c2927,8433,2927,8436,2932,8436r,7l2949,8443r5,c2959,8443,2965,8443,2965,8443r5,4l2970,8443r27,l2997,8429r-5,c2987,8429,2981,8429,2976,8429v,,,,,l2976,8429v,-3,,-3,,-7c2976,8419,2976,8419,2976,8415v11,-10,21,-21,49,-35c3046,8369,3073,8359,3111,8352r,c3133,8345,3149,8341,3171,8334v38,-11,81,-21,114,-32l3290,8302v6,,11,-3,16,-3c3361,8281,3409,8260,3431,8249v33,-17,65,-42,87,-63c3518,8186,3518,8186,3518,8182v16,-17,27,-31,27,-45c3556,8151,3572,8168,3583,8179r,c3594,8189,3615,8207,3648,8225v27,14,65,35,119,49c3810,8288,3865,8295,3913,8295v,,6,,6,l3924,8295v82,11,136,7,136,7l4071,8302r,-3c4071,8295,4071,8292,4071,8285v-6,-7,-6,-18,-6,-29c4065,8235,4076,8211,4092,8186v6,-11,22,-28,44,-49c4141,8130,4147,8122,4152,8115v16,-21,32,-38,43,-60c4212,8031,4222,8003,4228,7974r,-3c4228,7967,4228,7967,4228,7964v5,-25,5,-46,5,-64c4250,7907,4271,7914,4304,7922v5,,16,,27,3c4353,7925,4374,7925,4390,7922v,3,6,3,11,3c4401,7925,4401,7925,4401,7925v11,,11,-7,17,-18c4423,7900,4423,7893,4428,7886v6,-17,17,-39,28,-56c4466,7816,4477,7805,4488,7791v5,-7,16,-14,27,-25c4526,7756,4537,7749,4548,7738v43,-39,54,-84,59,-106l4607,7632v,,,-3,,-3c4613,7622,4618,7618,4618,7615r16,14c4656,7650,4678,7671,4699,7692v33,29,60,53,71,64c4786,7770,4857,7826,4895,7844v-11,,-28,3,-38,3l4851,7847v-5,,-5,,-11,c4786,7851,4743,7858,4694,7869v-60,14,-125,42,-184,74c4450,7974,4396,8013,4358,8052v-38,35,-65,78,-76,113c4282,8172,4277,8175,4282,8175v-5,11,-5,18,5,22c4287,8197,4293,8197,4293,8197v5,,16,,32,-4l4325,8193v22,-4,38,-7,55,-11c4396,8179,4439,8175,4483,8172r70,-4c4553,8168,4558,8168,4558,8168r,c4580,8168,4596,8172,4607,8172v17,3,22,3,22,3c4624,8175,4618,8179,4607,8182v,,-5,,-5,c4591,8182,4569,8189,4548,8207v-22,18,-38,42,-38,71c4510,8288,4510,8306,4515,8330v6,25,22,50,43,71c4580,8422,4607,8443,4645,8461v38,18,76,25,92,28c4737,8489,4743,8489,4743,8489r5,l4754,8486v233,-223,585,-148,655,-131c5399,8362,5377,8380,5339,8426v-33,31,-65,70,-98,105l5225,8549v-49,53,-130,152,-206,250c4938,8902,4857,9018,4808,9092v,,,-4,,-4l4813,9067v6,-21,11,-49,11,-88c4830,8923,4830,8877,4819,8835v-11,-39,-33,-99,-82,-148c4727,8672,4710,8665,4694,8658v-22,-7,-43,-7,-60,-3c4624,8658,4613,8662,4602,8672v,4,-6,4,-6,7c4591,8683,4591,8690,4591,8694v-5,-18,-16,-36,-33,-53c4542,8620,4526,8602,4504,8584v-21,-17,-54,-46,-103,-70c4369,8496,4298,8464,4206,8454v-76,-11,-157,-7,-227,10c3946,8471,3919,8482,3886,8496v-27,11,-48,25,-65,39c3816,8538,3810,8542,3816,8546v,,5,,5,c3816,8549,3816,8553,3816,8553r-11,7l3821,8560v92,-4,179,3,255,17c4136,8591,4195,8613,4244,8641v81,46,152,113,201,187c4488,8895,4515,8976,4526,9071v11,70,11,141,11,208l4542,9642v,120,6,250,11,345c4558,10083,4558,10128,4564,10153v,,,-3,,-3c4542,10093,4510,10033,4466,9970v-32,-53,-65,-99,-103,-145c4315,9762,4260,9705,4206,9660v-32,-29,-124,-110,-282,-212c3886,9423,3848,9399,3816,9378v-108,-78,-206,-138,-271,-177c3523,9184,3502,9170,3480,9159v-11,-7,-22,-18,-33,-25c3382,9088,3317,9039,3274,8983v-6,-4,-6,-7,-11,-14c3241,8940,3220,8912,3220,8880v,-31,11,-67,32,-98c3274,8754,3306,8729,3350,8711v,,5,,5,c3355,8711,3361,8711,3361,8711v16,-7,38,-10,59,-10c3420,8701,3420,8701,3420,8701r,c3637,8697,3708,8764,3729,8796v,,-5,3,-5,3c3718,8799,3713,8803,3713,8806r,4l3718,8810v6,,17,,22,-4l3745,8820r11,-14c3756,8806,3756,8803,3762,8799r,c3767,8796,3767,8796,3773,8792v5,-10,27,-31,21,-63c3794,8722,3794,8718,3794,8711v,-21,,-42,-11,-63c3778,8630,3767,8616,3756,8605v-11,-10,-27,-21,-49,-31c3691,8567,3626,8542,3529,8542r,c3442,8542,3350,8563,3274,8598v-71,36,-136,85,-174,145c3068,8792,3052,8842,3052,8877v-6,,-6,7,-11,32c3030,8933,3030,8958,3030,8986v,25,-5,67,11,109c3052,9134,3079,9177,3117,9233v38,56,76,102,97,127c3171,9349,3128,9335,3084,9328v-32,-7,-70,-14,-114,-17c2922,9303,2873,9296,2808,9289v,-10,-6,-24,-17,-49c2786,9215,2775,9187,2764,9155v-21,-56,-43,-123,-59,-179c2672,8916,2634,8785,2602,8641xm3702,11768v-60,-18,-103,-53,-97,-81c3605,11683,3605,11680,3605,11676v5,-3,5,-7,5,-11c3610,11665,3605,11662,3605,11662v-11,,-38,7,-55,18c3523,11690,3496,11711,3480,11729v-11,14,-27,28,-33,46c3436,11796,3426,11824,3426,11845v,28,5,53,21,78c3453,11930,3458,11937,3464,11944v10,11,21,18,32,25c3474,11972,3447,11976,3426,11979r-6,c3415,11979,3409,11983,3404,11983v-33,7,-71,21,-108,35c3263,12029,3220,12050,3149,12081r-206,99l2927,12187v-65,32,-136,67,-211,81c2623,12286,2542,12279,2499,12272v-11,-4,-16,-4,-22,c2477,12275,2483,12279,2488,12279v-16,,-33,-4,-33,-4c2450,12275,2445,12272,2434,12265v-33,-32,-65,-64,-98,-95c2287,12117,2249,12071,2222,12025v-32,-53,-54,-102,-65,-152c2152,11842,2157,11821,2168,11807v,-4,6,-4,6,-8c2190,11785,2217,11775,2244,11778r,c2271,11782,2293,11799,2304,11817v,,,4,,4l2304,11824v5,14,5,28,5,49c2309,11881,2309,11884,2309,11884r,l2309,11884r5,7l2320,11888r,l2320,11891v,,5,,11,l2336,11891v6,,16,,49,c2445,11888,2499,11881,2548,11870v65,-14,124,-42,162,-74c2737,11775,2759,11747,2770,11718v11,-28,11,-63,,-91c2770,11620,2764,11616,2764,11609v6,4,11,7,17,7c2791,11623,2802,11630,2813,11637v22,18,38,36,49,57c2873,11711,2873,11725,2873,11736r,c2873,11747,2878,11764,2878,11782v,17,,28,11,32c2889,11817,2889,11821,2889,11824r,l2889,11828v,3,5,3,16,3c2916,11831,2949,11828,2981,11821v33,-7,76,-22,119,-46c3144,11750,3182,11718,3209,11683v70,-84,70,-187,65,-240c3274,11443,3274,11440,3274,11440r5,c3290,11440,3306,11440,3317,11440v11,,22,,33,l3350,11440r11,-4l3366,11436r11,4l3377,11440v5,,5,,11,c3393,11440,3393,11440,3399,11440v27,,54,-4,86,-7c3507,11429,3539,11426,3567,11419r5,c3588,11415,3605,11408,3615,11401v65,67,120,116,147,138c3821,11595,3903,11658,3962,11704v33,25,60,46,87,60c4011,11771,3973,11775,3935,11778r-5,c3919,11778,3908,11782,3897,11782v-43,7,-124,7,-195,-14xm3979,13633r-6,7c3973,13643,3968,13650,3962,13657v-11,14,-21,29,-32,39c3897,13728,3854,13756,3810,13788r-5,3c3805,13763,3810,13735,3816,13707v11,-32,32,-64,60,-92c3903,13587,3935,13559,3979,13534v,3,,3,,7c3979,13545,3979,13548,3979,13552v16,24,10,52,,81xm3209,16894v,3,5,7,11,14l3361,17084r-28,-14c3317,17059,3301,17049,3285,17042v-6,-4,-82,-50,-174,-99c3068,16918,3019,16894,2976,16872r233,22xm3686,20024v-87,102,-190,215,-309,335l3317,20415v-65,60,-119,110,-184,159c3128,20578,3128,20581,3122,20585r-11,7c3073,20623,3035,20648,2997,20673v-21,14,-43,32,-70,46l2922,20722v,,-6,4,-6,4l2862,20768v-22,18,-43,35,-65,53c2743,20867,2688,20913,2634,20955v-32,28,-59,53,-86,77l2531,21043r,-7c2531,21025,2531,21004,2531,20983v,-35,,-134,33,-254c2585,20645,2618,20546,2667,20433v114,-247,255,-462,271,-486c2949,19947,2959,19947,2965,19947v22,10,32,24,43,42c3008,19992,3014,19999,3014,20003v,,,4,,4l3014,20007v5,14,5,28,,42c3014,20052,3014,20052,3014,20056v-6,7,-11,10,-6,14c3014,20074,3014,20070,3019,20070v,,,4,,4l3019,20095r16,-18c3041,20070,3046,20059,3052,20049r5,-4c3073,20028,3100,19996,3100,19961v,-21,-5,-43,-16,-60c3073,19880,3052,19862,3030,19848v-22,-11,-43,-21,-65,-28c2954,19816,2949,19816,2943,19816v-27,-3,-65,-3,-97,4c2840,19820,2829,19823,2824,19827v-27,7,-54,17,-76,31c2716,19876,2683,19901,2645,19933v-32,28,-70,59,-103,95c2510,20063,2483,20102,2466,20148v-16,35,-27,74,-38,109l2423,20274v-16,46,-27,89,-38,124c2385,20408,2380,20423,2380,20433v,-18,,-32,-6,-49c2369,20317,2358,20193,2320,20091v-11,-21,-22,-53,-43,-88c2266,19989,2255,19975,2244,19957v-43,-56,-92,-95,-103,-106c2141,19851,2141,19848,2141,19844v,-3,,-7,,-17c2136,19809,2125,19770,2114,19725v-5,-22,-16,-50,-22,-75l2087,19626v-22,-71,-44,-148,-49,-229c2033,19365,2033,19337,2038,19305v,-4,,-4,,-7l2038,19294v,-67,11,-134,16,-201c2054,19079,2060,19062,2060,19048v11,-106,16,-180,11,-247c2065,18727,2054,18660,2038,18596r-27,-130c2000,18410,1984,18350,1978,18290v-10,-60,-10,-120,-10,-173l1968,18078v,-7,,-10,,-17c1968,18057,1973,18050,1973,18046v5,-10,11,-17,16,-28c1989,18018,1989,18018,1989,18015r,c2011,17990,2033,17976,2043,17972r28,11l2081,17986v6,4,6,4,11,8c2119,18011,2141,18018,2152,18018r11,4l2163,18018r,l2163,18015v,-4,,-18,5,-29l2174,17983v5,-14,16,-28,16,-49c2190,17923,2184,17912,2174,17902v-11,-11,-28,-18,-44,-21c2060,17863,1978,17881,1930,17905v-38,18,-71,39,-93,64c1816,17990,1794,18018,1783,18050v-32,39,-65,85,-86,141c1686,18212,1675,18244,1664,18283v-11,45,-16,88,-11,130c1653,18438,1659,18466,1664,18494v5,25,11,46,11,71c1680,18596,1680,18628,1686,18660v,25,5,46,5,70c1702,18829,1729,18928,1756,19023v6,14,11,32,11,46c1789,19153,1810,19224,1832,19284v-16,-21,-38,-50,-65,-81c1756,19189,1745,19171,1735,19157v-11,-14,-22,-28,-33,-46c1659,19051,1507,18854,1431,18737v-22,-49,-38,-105,-49,-165c1371,18519,1366,18466,1361,18413v,-14,-6,-32,-6,-46l1328,18166v-5,-21,-11,-42,-11,-63c1317,18092,1312,18082,1312,18071r-11,-46c1301,18022,1301,18022,1301,18018v,-3,,-10,-6,-14c1290,17997,1290,17990,1285,17983v-27,-42,-71,-74,-103,-99c1144,17856,1117,17835,1117,17835r,l1144,17821v27,-14,48,-28,76,-39l1263,17761v11,-4,16,-7,27,-11c1295,17747,1301,17747,1306,17743v11,-3,17,-7,27,-10c1350,17726,1366,17719,1382,17715r65,-21c1458,17690,1474,17687,1485,17683v6,,11,-3,16,-3c1632,17645,1778,17623,1935,17613v141,-11,293,-11,439,c2537,17623,2651,17641,2705,17652v21,3,38,7,54,10l2802,17669v17,4,27,4,33,4l2857,17676r-6,-7l2857,17669r-11,-7c2846,17659,2840,17655,2835,17648v-11,-18,-44,-49,-98,-85c2705,17542,2672,17525,2640,17507v-38,-18,-82,-39,-130,-53c2396,17415,2282,17394,2168,17394v-5,,-11,,-11,c2043,17394,1913,17408,1778,17437v-130,28,-255,63,-342,88c1339,17553,1247,17588,1165,17620v-76,32,-130,56,-162,74c992,17697,986,17701,976,17708r-6,4c970,17712,970,17712,965,17712v-6,-8,-11,-15,-22,-22c932,17683,905,17669,884,17659r,-4c884,17652,889,17648,889,17645v32,-29,65,-60,92,-89l992,17546v92,-81,217,-187,363,-293c1388,17229,1420,17207,1447,17190v109,-71,217,-134,325,-187c1843,16971,1897,16947,1919,16939r,l1930,16939v444,46,856,163,1230,349c3182,17299,3198,17310,3209,17317v65,38,141,91,206,137c3431,17465,3442,17475,3458,17486v38,25,71,46,103,60c3572,17549,3583,17556,3588,17560v17,14,27,21,33,25c3621,17599,3621,17616,3621,17645v,21,,42,,63c3621,17733,3632,17757,3648,17775v,11,5,21,5,28c3653,17803,3653,17800,3648,17800v-38,-39,-98,-74,-125,-85c3512,17708,3491,17701,3474,17690v-21,-10,-43,-21,-70,-31c3382,17648,3355,17634,3333,17616v-5,-3,-10,-10,-10,-17c3317,17592,3317,17581,3312,17574v,,,,,-3l3312,17567v,-4,,-4,,-7l3312,17560v,-4,,-4,5,-7l3339,17514r-16,7c3317,17521,3317,17525,3317,17525v,,,,-5,l3296,17532v-11,3,-17,7,-28,10l3263,17546v-5,3,-11,3,-11,7l3241,17560v-5,3,-5,3,-10,7l3225,17571v-22,14,-38,31,-49,49c3160,17637,3155,17659,3149,17680v-5,10,-11,17,-16,24c3106,17690,3068,17676,3046,17666v-16,-11,-32,-21,-54,-36c2992,17630,2992,17630,2992,17627v,,,-4,,-4l2992,17620r-11,-7l2981,17613r-5,-4c2970,17609,2965,17606,2965,17606r-6,-4l2932,17627r-16,18c2905,17655,2894,17666,2889,17676v-22,21,-32,46,-43,67c2824,17778,2819,17821,2824,17856r,7l2829,17863v,,,4,,4c2829,17870,2829,17870,2829,17874v-5,3,-10,3,-16,7c2802,17877,2791,17870,2775,17867v-11,-4,-27,-7,-43,-11c2710,17849,2683,17842,2667,17838v-11,-3,-27,-10,-38,-17c2623,17817,2613,17810,2607,17807r-5,-7c2602,17800,2596,17796,2596,17796v-5,-3,-11,-10,-16,-18l2569,17764r-27,29c2537,17796,2537,17800,2531,17803r-5,7c2520,17817,2515,17828,2504,17838v-11,18,-21,39,-21,60c2477,17930,2477,17962,2488,17994v,14,,28,,35c2466,18025,2450,18025,2434,18029v-17,3,-33,7,-49,17c2369,18057,2358,18071,2352,18089v-5,7,-5,14,-5,21c2331,18149,2352,18187,2352,18187r,4l2358,18187v11,-3,27,-7,43,-10c2401,18180,2396,18180,2401,18184v,,6,3,11,c2417,18184,2423,18180,2428,18180v17,-3,55,,87,7c2548,18194,2580,18205,2607,18219v22,11,44,21,49,28l2661,18251v6,3,17,7,22,14l2678,18265v-44,-14,-76,-21,-103,-21l2553,18244v-11,,-16,,-27,c2504,18247,2483,18251,2461,18254v-33,7,-65,18,-98,29c2347,18290,2331,18293,2314,18300v-16,4,-27,7,-37,11c2271,18311,2266,18314,2266,18314v,,-6,,-6,c2255,18314,2249,18318,2244,18318r-27,3l2222,18339r6,14c2233,18364,2239,18371,2239,18381v10,18,27,36,48,46c2304,18438,2331,18445,2352,18448r,c2358,18452,2363,18452,2363,18455r,4c2325,18466,2287,18480,2255,18494v-11,4,-27,14,-54,32l2195,18529v,,-5,4,-5,4c2179,18540,2163,18551,2152,18561r-22,18l2103,18603v,,,4,-5,4l2087,18614r49,-4c2136,18610,2141,18610,2141,18610v5,,5,,5,c2152,18610,2152,18614,2157,18614v6,4,11,11,17,18l2174,18632v10,14,27,31,48,42c2255,18695,2287,18706,2309,18716v,,,,,c2282,18723,2255,18734,2233,18748v-5,4,-16,11,-22,14c2195,18776,2179,18794,2168,18811r,4c2163,18826,2163,18833,2157,18843r-5,11l2157,18861r33,-11l2244,18833v5,-4,11,-4,16,-7c2266,18826,2271,18826,2277,18826v5,,10,7,16,10c2309,18847,2325,18857,2342,18864v16,7,38,14,59,18c2407,18882,2407,18882,2407,18882v-22,14,-44,28,-55,46c2347,18938,2331,18956,2325,18981v-5,14,-5,24,-5,38c2320,19026,2320,19034,2325,19041r6,17c2331,19058,2331,19062,2331,19062v,3,5,10,5,10l2342,19079r10,-7c2358,19072,2358,19069,2363,19069v6,-4,6,-4,11,-4l2380,19062r10,c2396,19062,2407,19062,2417,19062v17,,33,3,49,7l2472,19069v21,3,43,7,70,7c2548,19076,2553,19076,2558,19076v-5,3,-5,10,-10,17c2548,19097,2542,19101,2542,19104v,7,-5,11,-5,14c2526,19129,2520,19132,2510,19132v-17,,-27,-3,-27,-3l2450,19111r16,18c2466,19129,2461,19129,2461,19129v,,-6,3,-6,7c2455,19150,2499,19178,2531,19192v38,21,82,35,125,39c2683,19234,2716,19238,2743,19234v,,5,,5,l2748,19234v22,,38,,49,-3c2797,19234,2791,19242,2791,19249v-10,28,-27,60,-43,84c2743,19340,2737,19347,2726,19358v,,-5,3,-10,7c2716,19365,2716,19365,2716,19365v-6,3,-11,3,-17,7c2688,19375,2678,19379,2672,19390r-5,7l2672,19400v16,4,33,7,49,14c2754,19421,2781,19428,2808,19432v27,3,54,7,76,10c2922,19446,2965,19442,2997,19439r6,c3019,19435,3035,19435,3052,19428v5,,5,-3,10,-3c3062,19425,3068,19425,3068,19425v,3,,7,,7c3068,19450,3073,19471,3084,19488v6,7,16,25,38,46c3133,19541,3144,19552,3160,19559v5,3,16,7,22,10l3187,19573v6,3,6,3,11,3c3209,19580,3220,19580,3225,19576v16,-3,16,-17,22,-24c3247,19552,3247,19552,3247,19548v,-7,5,-10,5,-17c3258,19520,3263,19509,3274,19499v5,-4,5,-7,11,-11c3290,19481,3296,19478,3301,19474v5,-7,16,-7,22,-10c3323,19464,3323,19464,3328,19464v,14,-5,31,-5,45c3323,19513,3323,19520,3323,19524r,3c3323,19538,3323,19552,3317,19569v-5,11,-11,18,-16,22c3296,19594,3290,19594,3285,19594r,c3274,19594,3268,19598,3268,19601v-5,4,,11,11,21l3279,19622v38,11,82,18,120,18c3404,19640,3415,19640,3420,19640v49,3,92,-4,109,-4c3529,19658,3534,19679,3545,19696v5,11,11,18,11,29c3567,19739,3572,19749,3583,19753v11,7,27,17,49,21c3642,19777,3653,19777,3659,19774r,c3664,19770,3670,19770,3670,19767v,-4,,-7,-6,-7c3670,19753,3680,19742,3702,19739v22,-4,43,-4,60,c3767,19739,3773,19739,3778,19739v27,,49,,60,-4c3859,19732,3881,19721,3897,19714v6,-4,6,-4,11,-7l3924,19700v-27,25,-124,176,-238,324xm4038,17461v,,-5,-3,-5,-3c4016,17451,3995,17444,3968,17444v,,-6,,-6,c3941,17444,3919,17447,3897,17451v-16,3,-32,3,-49,3c3838,17380,3789,17296,3713,17197v-27,-39,-54,-71,-87,-102c3594,17056,3556,17021,3512,16985v-32,-28,-65,-56,-97,-77c3518,16904,3816,16820,3848,16809v11,4,17,7,28,11c3876,16823,3881,16830,3886,16841v17,28,49,84,82,148c3989,17038,4006,17095,4022,17147v11,50,16,89,16,106c4038,17260,4038,17267,4038,17278v6,28,6,63,16,92c4054,17377,4060,17384,4060,17391v5,28,5,49,5,53l4038,17461xm4531,16538v-5,59,-21,186,-38,327l4493,16876v-5,49,-16,99,-21,141c4461,17095,4456,17155,4456,17183v,24,,53,,81l4456,17285v,25,5,49,5,74c4461,17366,4461,17373,4466,17377v,45,6,77,17,98l4477,17507v-21,-18,-76,-46,-114,-63c4363,17444,4363,17444,4363,17444r-21,-15c4304,17405,4282,17380,4282,17359r,-4l4277,17355v-6,,-11,,-11,-3c4271,17324,4271,17243,4255,17183v-5,-18,-22,-103,-65,-198l4190,16985v-33,-95,-76,-172,-136,-232c4071,16746,4114,16724,4168,16696v125,-49,222,-99,282,-130c4477,16552,4499,16538,4521,16527v10,-4,10,4,10,11xm4813,16365v,,,,,l4813,16365r,c4835,16354,4851,16347,4867,16344r11,-4c4927,16319,4981,16298,5025,16294r-228,307l4786,16615v-11,14,-22,28,-27,35c4748,16664,4737,16682,4727,16700r-6,10l4813,16365xm4857,15071v-17,39,-82,176,-125,331c4710,15473,4689,15550,4678,15621v-11,63,-22,127,-27,183c4651,15811,4651,15815,4651,15818v,11,-6,18,-6,22c4634,15829,4613,15808,4586,15783v-6,-7,-11,-10,-22,-17c4569,15762,4569,15758,4548,15730v-17,-24,-49,-63,-76,-109c4445,15579,4423,15529,4412,15483v-16,-45,-27,-95,-32,-141c4374,15314,4374,15240,4396,15134v5,-17,5,-38,11,-56c4423,15000,4445,14916,4434,14824v-6,-98,-38,-197,-71,-292l4353,14496v-6,-21,-11,-42,-17,-63c4347,14426,4358,14408,4374,14380v6,-11,16,-25,22,-35c4407,14327,4434,14285,4477,14243v6,-4,6,-8,11,-11l4493,14228v6,-3,17,-10,22,-14c4521,14211,4531,14207,4537,14204v5,,11,-4,16,-4c4586,14193,4618,14186,4640,14190v,,5,,11,l4661,14193r,-3c4661,14190,4661,14190,4661,14190v6,-7,6,-21,,-39c4651,14130,4624,14105,4591,14094v-16,-7,-43,-14,-81,-14c4466,14080,4423,14087,4396,14102v-27,14,-54,35,-81,59c4298,14179,4287,14200,4287,14218r,c4282,14225,4250,14257,4222,14310v-43,88,-103,229,-140,384c4060,14775,4049,14856,4049,14930v-5,78,,155,11,229c4071,15219,4082,15279,4109,15346v16,49,38,92,48,116c4179,15501,4201,15543,4222,15586v33,63,71,127,93,183c4336,15822,4353,15871,4358,15899v-33,-3,-65,-7,-103,-7c4217,15889,4179,15885,4141,15882v-65,-4,-152,-11,-249,-11c3838,15871,3778,15871,3713,15878v-11,,-27,4,-38,4l3670,15882v-6,-18,-17,-39,-22,-60c3648,15815,3648,15808,3642,15801v,-14,-5,-28,-5,-43c3632,15723,3626,15677,3621,15628v-6,-46,-11,-95,-16,-152c3599,15395,3599,15311,3599,15230v,-88,,-177,-5,-251c3594,14934,3599,14884,3605,14838v5,-67,10,-148,27,-229c3648,14510,3675,14433,3713,14362v38,-70,92,-148,173,-236c3924,14084,3962,14045,3989,14017v38,-39,71,-74,98,-109c4119,13865,4141,13830,4157,13795v11,-21,11,-42,17,-60c4174,13714,4174,13696,4174,13678v-6,-24,-11,-45,-27,-67c4125,13566,4087,13537,4054,13523v33,-14,60,-24,93,-35c4222,13463,4298,13449,4336,13442v6,,17,-3,17,-3l4358,13439v38,-7,76,-14,114,-21c4515,13407,4553,13396,4586,13382v21,-10,43,-21,59,-31c4661,13344,4672,13340,4678,13337v,,5,3,5,3l4683,13344r,c4683,13344,4683,13347,4683,13347v11,28,33,49,60,67c4775,13435,4819,13449,4846,13456v32,11,92,25,162,29c5090,13492,5176,13485,5252,13467v82,-18,157,-53,217,-95c5480,13365,5491,13358,5496,13351v,,,3,,3c5496,13379,5491,13421,5480,13481v-5,28,-11,64,-16,95c5431,13724,5377,13869,5339,13964v-11,21,-22,39,-33,56c5301,14027,5301,14031,5306,14035v-32,28,-65,52,-92,81c5160,14169,5117,14218,5084,14264v-38,53,-59,109,-70,162c5008,14458,5008,14493,5014,14535v,14,5,32,5,46c5030,14627,5041,14669,5052,14708v,3,,3,,3c5052,14757,5035,14785,5030,14796v-5,,-16,11,-43,53c4943,14895,4900,14976,4857,15071xm6634,14740v-146,10,-303,35,-439,70c6065,14845,5973,14881,5914,14909v-28,-7,-82,-18,-163,-14c5718,14895,5686,14895,5659,14898v-38,4,-81,11,-119,21c5502,14930,5447,14955,5399,14983v-60,35,-120,74,-174,113c5171,15134,5117,15177,5068,15219v-16,11,-38,25,-54,42c5014,15261,5014,15265,5008,15265v11,-32,27,-71,49,-113c5084,15096,5117,15043,5155,15000v27,-31,59,-59,92,-88c5269,14898,5285,14884,5306,14870v17,-11,38,-21,60,-32c5399,14821,5426,14814,5437,14810r5,c5453,14810,5469,14810,5480,14810v135,7,271,-7,401,-42c5924,14757,5962,14747,6000,14736v92,-28,179,-67,255,-109c6326,14588,6391,14542,6450,14489r22,-17c6521,14433,6559,14398,6597,14369v32,-24,70,-45,108,-67c6748,14278,6803,14253,6857,14232v16,67,32,134,48,190c6927,14503,6954,14574,6976,14637r16,50c6998,14697,7003,14708,7003,14718v,8,5,11,5,18l7014,14747v-125,-14,-255,-18,-380,-7xm8987,15688v-11,,-27,3,-38,3c8916,15699,8884,15709,8857,15720v-22,10,-44,28,-54,42c8803,15766,8797,15769,8803,15769v,,,,5,c8803,15776,8803,15783,8803,15787v-6,3,-17,10,-33,21c8765,15811,8759,15815,8748,15818v-10,4,-16,11,-27,18c8705,15847,8689,15861,8678,15875v-5,3,-5,10,-11,14c8662,15882,8651,15875,8645,15871v-16,-10,-27,-21,-43,-35c8586,15825,8570,15811,8553,15801r-86,-57l8461,15794r,24c8461,15832,8461,15847,8467,15857v,11,5,21,5,32l8472,15896v,3,,3,,7l8472,15903v,,,,-5,c8461,15903,8456,15899,8456,15899v-11,-3,-22,-7,-33,-10c8412,15885,8402,15882,8385,15878v,,-5,,-5,c8380,15878,8380,15878,8374,15878v-5,-7,-5,-17,-10,-28c8358,15840,8353,15829,8353,15815v,-7,-6,-14,-6,-18c8347,15790,8342,15787,8342,15780v-6,-14,-6,-29,-11,-39c8326,15716,8315,15632,8342,15540v11,-42,32,-85,54,-124c8423,15378,8450,15342,8472,15321v5,-3,5,-3,5,-7l8483,15307r-11,c8472,15307,8271,15311,8136,15448v-6,7,-11,14,-22,21l8114,15473v-5,3,-5,7,-11,10l8093,15498r,c8087,15508,8082,15515,8076,15526v-5,7,-11,14,-11,21l8065,15547v-10,18,-16,32,-21,46c8038,15607,8033,15617,8033,15635v-11,46,-16,95,-22,148c8006,15780,8000,15773,7995,15769v-11,-14,-27,-28,-38,-46c7946,15713,7941,15702,7930,15691v-5,-7,-11,-14,-16,-21l7794,15508r-27,-35c7751,15452,7729,15431,7713,15409r-5,-7c7670,15357,7632,15307,7594,15251v-60,-88,-119,-184,-174,-279c7496,14965,7567,14965,7626,14969v114,24,163,91,190,141c7832,15156,7838,15198,7838,15219v,18,-6,28,-16,39c7816,15265,7805,15268,7800,15272v-6,,-16,3,-22,3l7670,15297r76,l7746,15300v,,10,,21,-3l7784,15297v16,,32,-4,48,-11c7849,15286,7892,15279,7952,15261v32,-10,81,-24,124,-49c8087,15205,8098,15198,8109,15187v5,-10,11,-21,11,-35c8120,15131,8109,15113,8087,15089v-32,-39,-87,-71,-146,-96c7903,14976,7854,14962,7805,14955v-27,-11,-65,-29,-114,-53l7686,14898v-22,-10,-43,-24,-70,-35c7605,14856,7588,14852,7572,14845v-11,-3,-21,-7,-32,-10l7507,14824v-27,-7,-54,-17,-81,-24l7377,14789v-16,-4,-32,-7,-43,-11l7323,14775v-81,-198,-168,-430,-228,-642c7128,14126,7160,14119,7182,14112v49,-10,60,-14,54,-18c7236,14087,7225,14091,7204,14091v,-4,,-4,,-4c7204,14084,7204,14080,7204,14077v-6,-18,-22,-46,-55,-71c7128,13989,7095,13975,7057,13964v-5,-32,-11,-63,-16,-95c7036,13837,7030,13802,7025,13770v-6,-46,-17,-95,-22,-141c7008,13622,7014,13611,7019,13604v33,22,87,64,158,113c7198,13735,7220,13749,7242,13767v59,45,216,158,379,271c7811,14176,7919,14260,7946,14288v-21,18,-152,120,-130,201c7816,14496,7822,14500,7822,14503r5,15l7832,14510v6,-7,27,-24,71,-28c7930,14486,7962,14489,7990,14493v48,10,108,28,162,49c8212,14570,8282,14609,8353,14655v16,11,27,21,43,32l8402,14690v108,88,189,198,249,286c8667,14997,8678,15018,8694,15039v76,120,141,215,163,244c8916,15367,8976,15462,9019,15540v22,35,38,70,49,92c9079,15653,9084,15663,9090,15670v-16,14,-54,11,-103,18xm9388,14595v-5,49,-22,88,-27,106l9361,14701v-11,28,-22,63,-38,95c9318,14810,9312,14821,9307,14831v,7,-6,11,-6,14l9290,14824v-43,-70,-97,-137,-146,-201c9090,14553,9036,14500,9003,14468v,-3,-5,-10,-5,-17c8998,14440,8992,14429,8998,14419v11,-28,21,-50,38,-67c9041,14348,9041,14345,9047,14338v37,-32,92,-57,151,-71c9209,14264,9220,14260,9231,14257r,c9236,14253,9242,14253,9247,14253r5,l9252,14253v,4,6,7,11,7c9269,14260,9274,14264,9274,14267v11,14,22,28,33,46c9318,14324,9323,14338,9334,14348r5,l9339,14348v11,25,22,53,33,81c9383,14461,9388,14489,9393,14514v-5,28,-5,53,-5,81xm9496,14250v-10,-7,-16,-11,-27,-15c9442,14221,9410,14214,9377,14211v-5,,-5,,-11,l9361,14211v-11,,-16,-4,-27,-4c9312,14207,9290,14211,9274,14218v-16,10,-27,21,-27,39l9247,14250v,-4,,-4,,-7c9247,14239,9242,14232,9236,14228v-5,-7,-11,-10,-16,-17c9215,14204,9204,14200,9193,14193v-16,-10,-33,-17,-54,-28c9133,14161,9122,14158,9117,14158v-11,-4,-43,-14,-87,-25c8981,14123,8938,14123,8895,14126v-33,4,-71,11,-98,25c8786,14158,8770,14161,8765,14169v-6,3,-6,3,-11,7c8754,14172,8754,14169,8759,14165v6,-25,22,-74,65,-127l8824,14035v6,-4,6,-8,11,-11c8857,13996,8889,13971,8916,13953v,,6,-3,6,-3l8927,13946v27,-14,49,-28,76,-35l9009,13911v5,,10,-3,10,-3c9052,13901,9084,13894,9117,13897v27,,49,4,65,7c9209,13911,9236,13922,9252,13932v22,14,33,32,44,50c9301,13999,9301,14017,9301,14024v-5,14,,21,6,25l9312,14049r6,-4l9318,14042v,,,-4,5,-4c9323,14038,9323,14038,9323,14038r,11l9334,14042v11,-4,21,-7,32,-7l9372,14035v5,,11,,16,-4c9410,14027,9431,14027,9453,14020v22,-3,38,-10,54,-17l9518,13999v27,-10,49,-21,65,-31c9599,13961,9616,13950,9626,13939v11,-10,22,-17,38,-31c9702,13865,9724,13830,9735,13791v,-7,,-10,5,-17c9757,13731,9805,13717,9908,13717v,,6,,6,c9914,13717,9914,13721,9914,13721r,3c9914,13724,9914,13728,9908,13728r-5,3c9903,13735,9898,13735,9898,13738r-6,4l9892,13742v,,,3,,3l9887,13749v-11,7,-17,18,-27,28c9832,13805,9800,13848,9767,13890v-21,35,-65,95,-103,162c9654,14070,9643,14087,9632,14105v-27,46,-49,88,-60,130l9567,14246v-6,21,-11,42,-16,64c9551,14313,9551,14317,9551,14324v,,,,,-4c9545,14313,9545,14306,9540,14299r,-4c9529,14278,9513,14264,9496,14250xm9935,19160v-10,7,-27,7,-32,c9898,19157,9898,19153,9898,19150v10,-4,27,-11,37,-14c9935,19136,9935,19136,9935,19136v6,3,6,7,6,10c9941,19153,9941,19157,9935,19160xm10011,19566v,-4,-5,-4,-5,-7c10006,19555,10006,19552,10011,19548v6,-3,11,-3,17,-3c10033,19545,10038,19545,10044,19548v5,4,5,4,5,7c10044,19559,10028,19562,10011,19566xm11242,14056v-49,56,-76,120,-92,176c11117,14331,11074,14475,11090,14606v5,84,38,169,81,239c11182,14867,11198,14888,11209,14909v-21,10,-65,60,-81,84c11101,15032,11079,15071,11068,15106v-11,28,-16,53,-21,74c11047,15201,11047,15226,11052,15240v,,-5,,-5,c10987,15254,10933,15293,10917,15342v-6,11,-6,25,-6,36l10884,15353v11,-32,-22,-268,-43,-395c10835,14916,10824,14852,10808,14771r-22,-109l10776,14623v-11,-39,-17,-81,-38,-123c10721,14458,10689,14422,10662,14384v-6,-7,-11,-15,-16,-22c10613,14320,10586,14274,10570,14228v-17,-42,-27,-88,-27,-126c10543,14098,10543,14091,10543,14087v5,-24,10,-49,21,-70c10570,14010,10575,14003,10580,13999v17,-14,17,-14,11,-17c10591,13982,10591,13982,10591,13982v33,-25,71,-46,109,-67c10770,13883,10851,13858,10927,13844v60,-10,125,-10,196,-7c11128,13837,11133,13837,11139,13837r5,c11150,13841,11160,13841,11166,13844v5,,11,4,16,4c11182,13848,11188,13848,11188,13848v16,,21,-4,27,-7c11220,13837,11215,13830,11209,13827v,-4,6,-11,6,-22c11215,13788,11198,13760,11160,13735v-16,-11,-43,-21,-65,-28c11074,13700,11047,13696,11014,13696v-54,,-103,4,-152,11l10846,13710v-43,7,-114,18,-195,39c10597,13763,10553,13781,10515,13802v-43,21,-81,53,-108,88c10347,13964,10326,14045,10315,14105v-6,32,-11,67,-11,99c10299,14260,10304,14313,10326,14362v,,,25,,67l10326,14433v,3,,3,,7c10326,14496,10331,14560,10347,14634v6,21,6,39,11,60c10380,14800,10407,14888,10445,14958v5,11,5,18,11,28c10461,15000,10472,15015,10477,15029r22,35c10515,15085,10526,15103,10532,15113v5,11,16,21,21,32c10564,15159,10575,15173,10580,15187v33,53,55,103,71,141c10656,15350,10656,15350,10667,15350v,,,,,c10667,15353,10667,15353,10667,15357v-11,3,-21,3,-27,7c10624,15367,10608,15374,10597,15381v5,-21,5,-49,,-67l10591,15286v,-7,-5,-14,-5,-35l10586,15247r-43,4c10537,15251,10532,15251,10526,15254r-5,c10505,15258,10494,15261,10477,15265v-27,7,-54,21,-75,35c10402,15300,10396,15304,10396,15304r,3c10374,15321,10353,15339,10342,15360v,4,-5,7,-5,7c10331,15364,10331,15360,10326,15357v-6,-4,-6,-4,-11,-7c10304,15339,10288,15328,10272,15318v-22,-11,-38,-25,-55,-39c10217,15279,10217,15275,10212,15275r,-3c10206,15268,10206,15265,10201,15261r-5,-3c10196,15258,10196,15254,10190,15254v-5,-3,-5,-10,-5,-14c10185,15240,10185,15237,10185,15237r,-4c10185,15233,10185,15230,10185,15230r,-32l10125,15216r-27,10c10082,15233,10060,15240,10044,15247v-38,18,-71,36,-98,57c9919,15325,9898,15350,9887,15374v-6,11,-11,25,-11,35c9849,15385,9811,15357,9751,15353r-11,l9740,15353v,-3,,-11,-5,-25c9735,15321,9735,15311,9729,15300v-5,-70,-5,-137,6,-197c9746,15046,9762,14986,9784,14926v5,-17,16,-35,27,-52c9816,14863,9822,14852,9827,14842v5,-7,5,-11,11,-14c9849,14814,9854,14800,9865,14785v16,-24,33,-42,38,-56c9914,14711,9930,14697,9941,14680v5,-7,11,-14,16,-21c9963,14651,9973,14641,9979,14634v16,-18,27,-32,43,-46c10028,14585,10033,14577,10038,14574v22,-14,38,-28,55,-39l10098,14532r-5,-4c10093,14528,10087,14525,10087,14525v11,-11,11,-15,6,-18c10087,14503,10082,14507,10060,14518v-11,-4,-27,-8,-54,-4c9963,14518,9892,14535,9827,14570v-54,29,-108,74,-146,117c9648,14729,9632,14764,9621,14778v-22,50,-43,131,-38,156c9572,14937,9556,14941,9545,14941v6,-29,11,-53,16,-78c9567,14845,9567,14831,9572,14814v27,-78,82,-237,157,-402c9784,14310,9827,14232,9854,14193v33,-53,60,-99,87,-137c9968,14013,10006,13968,10044,13925v16,-17,32,-35,43,-49c10098,13865,10103,13855,10114,13848v6,-7,17,-14,22,-21c10141,13834,10147,13844,10152,13851v,4,6,7,6,11l10163,13869v6,10,11,14,11,17l10179,13894r6,-4c10190,13890,10190,13886,10196,13883v10,-11,27,-25,43,-42c10244,13834,10255,13827,10261,13819v11,-14,27,-28,32,-45c10304,13756,10309,13742,10315,13724v5,-10,11,-28,11,-53c10326,13661,10326,13650,10326,13640v16,-14,184,-177,439,-321c10862,13273,10971,13227,11095,13181v82,-28,168,-56,244,-74c11410,13090,11475,13076,11540,13065v32,-3,65,-11,97,-11l11648,13054v6,,6,,11,c11697,13051,11735,13051,11773,13051v76,,146,3,217,14l12001,13069v21,3,38,7,59,10l12076,13083v158,24,239,28,271,28c12347,13111,12347,13111,12347,13111v,7,,25,-5,42c12342,13167,12342,13188,12337,13206v-6,56,-11,120,-17,145l12320,13361v-5,28,-5,64,-5,85c12282,13435,12212,13411,12201,13414v,,,,,l12201,13414v,,-5,,-5,c12196,13414,12196,13414,12196,13414r,l12190,13414v-5,,-11,4,-11,14c12179,13432,12179,13439,12174,13442v-5,14,-16,32,-32,53c12125,13516,12098,13541,12066,13562v-27,18,-60,35,-87,53c11979,13601,11984,13587,11984,13573v,-7,6,-14,6,-18c12001,13516,12011,13453,12001,13400v-6,-39,-28,-78,-55,-109c11925,13266,11903,13241,11876,13224v-33,-21,-71,-39,-114,-53c11713,13157,11665,13150,11621,13153v-54,,-103,11,-135,21c11469,13181,11448,13185,11431,13192r,c11415,13199,11394,13206,11383,13217v-6,3,-11,10,-17,14c11345,13241,11339,13255,11350,13262r,c11350,13270,11350,13273,11350,13280v,7,,11,11,11l11366,13291v,,,3,,3c11366,13298,11377,13298,11383,13298v16,-4,32,-4,48,-4c11453,13294,11480,13301,11524,13312v27,7,65,14,97,28c11643,13351,11659,13361,11675,13375v11,11,17,21,27,32c11713,13432,11724,13456,11730,13481r,4c11746,13537,11751,13576,11751,13594v6,42,,84,-5,113c11740,13724,11735,13738,11730,13749v,7,-6,11,-6,14l11692,13781v-60,28,-185,88,-293,169c11345,13964,11285,14006,11242,14056xm10873,13083v6,-4,6,-7,11,-11c10917,13040,10960,12998,11009,12959v173,-130,450,-317,661,-444c11719,12490,11762,12466,11800,12448v33,-14,60,-25,81,-35c11903,12402,11914,12399,11925,12395r,c11941,12406,11979,12413,12039,12420r5,c12049,12420,12049,12420,12055,12420v49,7,124,14,222,14l12277,12434v11,4,16,7,16,7c12315,12466,12315,12635,12315,12702v-152,3,-309,21,-455,46l11849,12748v-11,3,-27,3,-38,7c11724,12769,11637,12790,11551,12811v-17,4,-38,11,-60,18c11426,12850,11361,12871,11280,12903v-71,25,-125,46,-147,56c11117,12966,11101,12973,11085,12980v-38,15,-87,36,-131,57c10927,13058,10900,13069,10873,13083xm15291,20405r,c15253,20405,15215,20405,15177,20405v-54,3,-114,3,-174,14c14976,20423,14949,20426,14922,20433v-5,-25,-54,-92,-87,-130c14819,20285,14770,20218,14711,20148v-33,-36,-65,-71,-98,-106l14592,20017v,,,-3,,-3c14711,20052,14841,20095,14955,20144v11,4,16,7,21,11c15215,20257,15491,20387,15621,20451v-86,-32,-200,-46,-330,-46xm16331,20750v-92,-77,-184,-155,-276,-229c16001,20475,15941,20430,15882,20384v-44,-36,-93,-71,-141,-110c15697,20239,15659,20207,15627,20176v-33,-32,-60,-60,-82,-85c15518,20063,15497,20031,15470,19999v-44,-59,-87,-123,-130,-183c15318,19781,15291,19742,15264,19707v-33,-46,-65,-88,-98,-131l15161,19566v-60,-88,-103,-148,-125,-183c15003,19319,14987,19259,14993,19206v,-14,5,-21,5,-24c15047,19189,15085,19203,15117,19217v6,3,11,3,17,7c15139,19227,15150,19231,15155,19231v6,7,11,14,22,11c15188,19242,15193,19238,15161,19164v,-7,-6,-11,-6,-18c15150,19129,15139,19115,15128,19097v-11,-14,-22,-25,-38,-35c15074,19055,15058,19048,15036,19041v-38,-11,-98,-11,-168,-7c14835,19037,14792,19041,14754,19051v-38,11,-70,32,-97,57c14635,19132,14619,19157,14608,19189v-6,24,-6,53,-6,81c14613,19323,14635,19365,14651,19400v,4,6,7,6,7c14667,19432,14684,19457,14700,19485v11,21,27,42,43,67c14770,19591,14797,19633,14830,19672v60,77,136,158,211,229c15117,19971,15188,20028,15237,20059v5,7,16,11,21,18l15209,20059v-43,-17,-92,-35,-135,-45c14971,19978,14732,19908,14467,19848v-6,,-16,-4,-22,-4l14440,19844r-11,-10c14434,19830,14434,19827,14386,19774v-33,-32,-76,-74,-131,-127c14223,19615,14190,19583,14152,19548v,-3,,-7,,-21l14152,19513v6,-35,11,-92,22,-162c14196,19238,14239,19065,14331,18875v141,-279,320,-458,353,-490c14694,18395,14727,18413,14792,18455r38,25c14873,18505,14917,18536,14971,18568v32,18,70,42,119,64c15134,18653,15182,18670,15237,18685v43,10,86,21,124,31l15377,18720v17,3,38,10,49,14c15437,18737,15453,18741,15459,18748v21,11,38,21,54,35c15540,18804,15562,18829,15578,18854v5,7,11,14,16,21c15627,18910,15654,18942,15676,18963v54,63,130,145,195,204c15887,19182,15898,19196,15903,19206v44,50,76,92,103,134c16033,19383,16055,19428,16077,19481v16,43,32,81,38,110c16120,19612,16125,19626,16131,19629v,4,,7,,11c16115,19636,16098,19636,16077,19636v-65,-10,-136,-7,-206,7c15779,19661,15703,19700,15670,19749v-22,25,-27,53,-27,78c15643,19851,15654,19880,15676,19901v5,7,16,14,21,21c15741,19968,15806,19964,15838,19961r6,c15849,19961,15854,19961,15854,19957r17,18l15865,19954r11,-4l15860,19947v,,,,-6,l15854,19947r,-4c15854,19940,15854,19933,15854,19925v,-3,,-7,,-14l15854,19908r,l15854,19904v,,,-3,,-3c15854,19901,15854,19897,15854,19897v6,-14,11,-24,17,-35c15876,19855,15882,19851,15887,19844v16,-17,27,-24,49,-31c15968,19802,16012,19806,16050,19820v38,14,75,35,113,56c16201,19897,16239,19925,16272,19950v16,14,32,28,49,46c16364,20042,16402,20088,16424,20133v,4,5,8,5,11l16429,20148v92,243,173,782,190,884c16548,20937,16440,20839,16331,20750xm18023,20007v-87,102,-190,215,-309,334l17654,20398v-60,53,-125,109,-201,173c17415,20602,17378,20627,17340,20652v-22,14,-49,31,-71,46l17264,20701v,,-6,4,-6,4l17264,20708r-6,l17204,20750v-22,18,-43,36,-65,53c17079,20849,17025,20895,16976,20937v-32,28,-59,53,-86,78l16873,21025r,-7c16873,21004,16873,20987,16873,20965v,-35,,-134,33,-253c16928,20627,16960,20528,17009,20415v114,-246,255,-461,271,-486c17291,19929,17302,19929,17307,19929v16,11,33,25,43,42c17350,19975,17356,19982,17356,19985v,,,4,,7c17361,20007,17361,20021,17356,20035v,3,,3,,7c17350,20049,17345,20052,17350,20056v6,3,11,,22,-7c17378,20045,17383,20042,17394,20035r5,-4c17415,20014,17443,19982,17443,19947v,-22,-6,-43,-17,-60c17415,19866,17394,19848,17372,19834v-22,-11,-43,-21,-65,-28c17296,19802,17291,19802,17285,19802v-27,-3,-65,-3,-97,4c17182,19806,17172,19809,17166,19813v-27,7,-54,17,-76,31c17058,19862,17025,19887,16987,19918v-32,29,-70,60,-103,96c16852,20049,16825,20088,16808,20133v-16,36,-27,74,-38,110l16765,20264v-16,46,-27,88,-38,123c16727,20398,16722,20412,16722,20423v,-18,,-32,-6,-50c16711,20306,16700,20183,16662,20081v-11,-22,-22,-53,-43,-89c16608,19978,16597,19964,16586,19947v-43,-57,-92,-96,-103,-106c16483,19841,16483,19837,16483,19834v,,,-7,,-21c16478,19795,16467,19760,16456,19710v-5,-21,-11,-45,-22,-74l16424,19608v-22,-70,-44,-148,-49,-229c16375,19347,16375,19316,16375,19277v,-67,11,-134,16,-201c16391,19062,16396,19044,16396,19030v11,-106,17,-180,11,-247c16402,18706,16391,18639,16375,18579v-11,-57,-22,-102,-27,-131c16337,18388,16321,18332,16315,18272v-11,-60,-11,-120,-11,-173l16304,18061v,-8,,-11,,-18c16304,18039,16310,18032,16310,18029v5,-11,11,-18,16,-28c16326,18001,16326,17997,16326,17997r,c16348,17972,16369,17958,16380,17955r27,10l16413,17969v5,3,11,7,16,7c16456,17994,16478,18001,16489,18001r10,3l16499,18001r,l16499,17997v,-3,,-14,6,-28c16505,17969,16505,17965,16510,17965v6,-14,17,-28,17,-49c16527,17905,16521,17895,16510,17884v-11,-10,-27,-17,-43,-21c16396,17845,16315,17863,16266,17888v-38,17,-70,39,-92,63c16153,17972,16131,18001,16120,18032v-32,39,-65,85,-87,141c16022,18194,16012,18226,16001,18265v-11,46,-16,88,-11,130c15990,18420,15995,18448,16001,18477v5,24,11,45,11,70c16017,18579,16017,18610,16022,18642v,25,6,46,6,71c16039,18811,16066,18910,16093,19005v5,14,11,29,11,43c16125,19129,16147,19203,16169,19263v-16,-21,-38,-50,-65,-81c16093,19167,16082,19150,16071,19136v-11,-14,-21,-28,-38,-46c15990,19030,15838,18833,15762,18716v-21,-49,-38,-106,-48,-165c15703,18498,15697,18445,15692,18392v,-14,-6,-32,-6,-46l15659,18145v-5,-21,-11,-42,-11,-63c15648,18071,15643,18061,15643,18050r-11,-46c15632,18001,15632,18001,15632,17997v,-3,,-11,-5,-14c15621,17976,15621,17969,15616,17962v-27,-42,-71,-74,-103,-99c15475,17835,15448,17814,15448,17814r,l15475,17800v27,-14,49,-29,76,-39l15594,17740v11,-4,17,-7,27,-11c15627,17726,15632,17726,15638,17722v10,-3,16,-7,27,-10c15681,17704,15697,17697,15714,17694r65,-21c15795,17669,15806,17666,15816,17662v6,,11,-3,17,-3c15963,17623,16109,17602,16266,17592v141,-11,293,-11,439,c16868,17602,16982,17620,17036,17630v16,4,38,7,54,11l17134,17648v16,4,27,4,32,4l17188,17655r-6,-3l17188,17652r-11,-7c17177,17641,17172,17637,17166,17630v-11,-17,-43,-49,-97,-84c17036,17525,17004,17507,16971,17489v-38,-17,-81,-38,-130,-52c16727,17398,16613,17377,16505,17377v-6,,-11,,-11,c16380,17377,16250,17391,16115,17419v-130,28,-255,63,-342,88c15676,17535,15583,17571,15502,17602v-76,32,-130,57,-162,74c15329,17680,15318,17687,15312,17690r,c15312,17690,15312,17690,15307,17690v-5,-7,-16,-17,-22,-21l15285,17669v-11,-7,-38,-21,-59,-32l15226,17634v,-4,5,-7,5,-11c15264,17595,15296,17567,15323,17539v44,-35,92,-74,147,-113c15556,17359,15648,17285,15697,17239v33,-25,65,-46,92,-63c15898,17105,16006,17042,16115,16989v81,-35,146,-64,146,-64l16261,16925r11,c16716,16971,17128,17088,17502,17274v22,11,38,22,49,29c17616,17341,17692,17394,17757,17440v16,11,27,21,43,28c17838,17493,17871,17514,17903,17528v11,4,22,11,27,14c17947,17556,17958,17563,17963,17567v,14,,32,,60c17963,17648,17963,17669,17963,17690v,25,11,50,27,67c17990,17768,17995,17778,17995,17786v,,,-4,-5,-4c17952,17743,17892,17708,17865,17697v-10,-7,-32,-14,-48,-24c17795,17662,17773,17652,17752,17641v-22,-11,-49,-25,-71,-42c17676,17595,17670,17588,17670,17581v-5,-7,-5,-18,-11,-25c17659,17556,17659,17556,17659,17553r,-4c17659,17546,17659,17546,17659,17542r,c17659,17539,17659,17539,17665,17535r22,-39l17670,17504v-5,,-5,3,-5,3c17665,17507,17665,17507,17659,17507r-16,7c17632,17518,17627,17521,17616,17528r-5,4c17605,17535,17600,17535,17600,17539r-11,7c17584,17549,17584,17549,17578,17553r-5,3c17551,17571,17535,17588,17524,17606v-16,17,-22,39,-27,60c17497,17676,17491,17687,17491,17694v,,-5,-4,-5,-4c17453,17676,17421,17662,17394,17652v-11,-4,-16,-7,-22,-11c17372,17641,17372,17641,17367,17641r-6,c17350,17637,17345,17634,17334,17630v-5,-3,-16,-14,-16,-21l17318,17609v,-3,,-3,-5,-7l17313,17599r-11,-4l17275,17620r-17,17c17247,17648,17237,17659,17231,17669v-21,21,-32,46,-43,67c17166,17771,17161,17814,17166,17849v,4,,4,,4l17166,17856r6,c17172,17856,17172,17860,17172,17860v,3,,3,,7c17166,17870,17161,17870,17150,17874v-11,-4,-22,-11,-38,-14c17101,17856,17085,17853,17069,17849v-22,-7,-49,-14,-65,-18c16993,17828,16976,17821,16966,17814v-6,-4,-17,-11,-22,-14l16939,17793v,,-6,-4,-6,-4c16928,17786,16922,17779,16917,17771r-11,-14l16879,17786v-6,3,-6,7,-11,10l16863,17803v-6,7,-11,18,-22,28c16830,17849,16819,17870,16819,17891v-5,32,-5,64,6,95c16825,17997,16825,18011,16825,18022v-22,-4,-38,-4,-55,c16754,18025,16738,18032,16722,18039v-17,11,-27,25,-33,43c16684,18089,16684,18096,16684,18103v-17,39,5,77,5,77l16689,18184r6,-4c16705,18177,16722,18173,16738,18170v,3,-5,3,,7c16743,18180,16743,18177,16749,18177v5,,11,-4,16,-4c16787,18170,16819,18173,16852,18180v32,7,65,18,92,32c16966,18223,16987,18233,16998,18240r6,4c17009,18247,17020,18251,17025,18258v,,,,-5,c16976,18244,16944,18237,16917,18237r-22,c16884,18237,16879,18237,16868,18237v-22,3,-43,7,-65,10c16770,18254,16738,18265,16705,18276v-16,7,-32,10,-48,17c16646,18297,16630,18300,16619,18304v-6,,-6,3,-11,3c16608,18307,16602,18307,16602,18307v-5,,-10,4,-16,4l16559,18314r11,36c16575,18360,16581,18367,16581,18378v11,17,27,35,49,46c16646,18434,16667,18441,16689,18445v,,,,,l16695,18452v-33,7,-76,21,-109,35c16575,18491,16559,18501,16532,18519r,c16532,18519,16527,18522,16527,18522v-11,7,-28,18,-38,29l16467,18572v-11,3,-16,7,-16,10l16451,18582r,l16440,18589v,,,4,-6,7l16424,18603r48,-3c16472,18600,16478,18600,16478,18600v,,5,,5,c16489,18600,16489,18603,16494,18603v5,4,11,11,16,18l16510,18621v11,14,27,32,49,42c16592,18685,16624,18695,16646,18706v,,,,,c16619,18713,16592,18723,16570,18737v-5,4,-16,11,-22,15c16532,18766,16516,18783,16505,18801r,3c16499,18815,16499,18822,16494,18833r-5,10l16494,18850r38,-10l16581,18826v5,-4,11,-4,16,-8c16602,18818,16608,18818,16613,18818v6,,11,8,17,11c16646,18840,16662,18850,16678,18857v17,7,38,14,60,18c16738,18875,16743,18875,16743,18875v-21,14,-43,28,-54,46c16684,18931,16667,18949,16662,18974v-5,14,-5,24,-5,38c16657,19019,16657,19026,16662,19034r5,17c16667,19051,16667,19055,16667,19055v,3,6,10,6,10l16678,19072r11,-7l16695,19069r5,-7c16700,19062,16705,19058,16711,19055r5,l16727,19055v6,,16,,27,c16770,19055,16787,19058,16803,19062r5,c16830,19065,16852,19069,16879,19069v5,,11,,16,3c16890,19076,16890,19083,16884,19086v,4,-5,7,-5,11c16879,19104,16873,19108,16873,19111v-10,11,-16,14,-27,14c16830,19125,16819,19122,16819,19122r-32,-18l16803,19118v,,-5,,-5,c16798,19118,16792,19122,16792,19125v,14,44,42,76,57c16906,19203,16949,19217,16993,19220v27,4,59,7,86,4c17079,19224,17085,19224,17085,19224r,c17107,19224,17123,19224,17134,19220r,c17134,19224,17128,19231,17128,19238v-11,28,-27,60,-43,85c17079,19330,17074,19337,17063,19347v-11,7,-27,14,-38,7l17014,19354r,4l16998,19379r6,l17004,19379v16,4,32,11,54,14c17090,19400,17117,19407,17144,19411v28,3,55,7,76,10c17258,19425,17302,19421,17334,19418r6,c17356,19414,17372,19414,17388,19407v6,,6,-3,11,-3c17399,19404,17405,19404,17405,19404v,3,,7,,7c17405,19428,17410,19450,17421,19467v5,7,16,25,38,46c17470,19520,17481,19531,17497,19538v5,3,16,7,21,10l17524,19552v5,3,5,3,11,3c17546,19559,17556,19559,17562,19555v16,-3,16,-17,22,-24c17584,19531,17584,19531,17584,19527v,-3,5,-10,5,-18c17594,19499,17600,19488,17611,19478v5,-4,5,-7,10,-11c17638,19457,17654,19450,17659,19442v,,,,,c17659,19457,17654,19474,17654,19488v,4,,11,,14l17654,19506v,11,,25,-5,42c17643,19559,17638,19566,17632,19569v,,-5,4,-5,4l17621,19573v,,,,,c17621,19573,17616,19573,17616,19573v-5,,-5,,-11,3l17605,19576v,,-5,,-5,4c17600,19583,17600,19587,17600,19591v,,,,,3l17600,19598r,3l17605,19601r,l17605,19601v38,11,82,18,125,21c17735,19622,17746,19622,17752,19622r,c17800,19626,17844,19619,17860,19619v,21,5,42,16,60c17882,19689,17887,19696,17887,19707v11,14,16,25,27,28c17925,19742,17941,19753,17963,19756v11,4,22,4,27,l17990,19756v5,,11,-3,11,-7c18001,19746,18001,19742,17995,19742v6,-7,17,-18,38,-21c18055,19717,18077,19717,18098,19721v6,,11,,17,c18142,19721,18163,19721,18174,19717v22,-3,44,-14,60,-21c18239,19693,18239,19693,18245,19689r16,-7c18239,19703,18142,19855,18023,20007xm17323,16858r228,22c17551,16883,17556,16887,17562,16894r141,176l17676,17056v-17,-11,-33,-21,-49,-28c17589,17006,17524,16968,17453,16929v-37,-25,-86,-49,-130,-71xm18375,17447v,,-6,-3,-6,-3c18359,17437,18332,17429,18304,17429v-5,,-5,,-10,c18272,17429,18250,17433,18229,17433v-17,4,-33,4,-49,4c18169,17363,18120,17278,18039,17179v-27,-39,-54,-70,-87,-102c17920,17038,17882,17003,17838,16968v-32,-29,-65,-57,-97,-78c17844,16887,18142,16802,18174,16791v11,4,17,7,27,11c18201,16805,18207,16813,18212,16823v17,28,49,85,82,148c18315,17021,18332,17077,18348,17130v11,49,16,88,16,106c18364,17243,18364,17250,18364,17260v5,28,5,64,16,92c18380,17359,18386,17366,18386,17373v5,28,5,49,5,53l18375,17447xm18868,16520v-5,49,-22,180,-38,328l18830,16865v-5,50,-11,92,-16,134c18803,17077,18798,17137,18798,17165v,25,,53,,81l18798,17264v,24,5,49,5,74c18803,17345,18803,17352,18809,17355v,46,5,78,16,99l18819,17486v-21,-18,-76,-46,-113,-64c18695,17419,18684,17412,18673,17408v-49,-35,-65,-56,-70,-67c18603,17341,18603,17341,18603,17341v16,-10,10,-120,-6,-179c18592,17144,18575,17059,18532,16964v-32,-95,-76,-173,-135,-233c18413,16724,18456,16703,18510,16675v125,-49,223,-99,282,-130c18819,16531,18841,16516,18863,16506v5,3,5,7,5,14xm19155,16347r,c19166,16344,19172,16337,19183,16333v10,-7,21,-14,37,-18c19253,16301,19291,16291,19323,16284v17,-4,28,-7,44,-14l19128,16594r,c19128,16594,19128,16597,19128,16597v-11,15,-21,29,-27,36c19090,16647,19080,16664,19069,16682r-6,11l19155,16347xm19199,15057v-16,39,-82,176,-125,331c19052,15459,19031,15536,19020,15607v-11,63,-22,127,-27,183c18993,15797,18993,15801,18993,15804v,11,-6,18,-6,21c18977,15815,18955,15794,18928,15769v-6,-7,-11,-11,-22,-18c18912,15748,18912,15744,18890,15716v-16,-25,-49,-63,-76,-109c18787,15565,18765,15515,18754,15469v-16,-45,-27,-95,-32,-141c18716,15300,18716,15226,18738,15120v5,-17,5,-38,11,-60c18765,14983,18787,14898,18776,14807v-5,-99,-38,-198,-70,-293l18695,14479v-6,-21,-11,-43,-17,-64c18689,14408,18700,14391,18716,14362v6,-10,17,-24,22,-35c18749,14310,18776,14267,18819,14225v6,-4,6,-7,11,-11l18836,14211v10,-7,16,-11,21,-14c18863,14193,18874,14190,18879,14186v5,,11,-3,16,-3c18928,14176,18960,14172,18982,14172v,,5,,11,l19004,14176r,-4c19004,14172,19004,14172,19004,14172v5,-7,5,-21,,-39c18993,14112,18966,14087,18933,14073v-16,-7,-43,-14,-81,-14c18809,14059,18765,14066,18738,14080v-27,14,-54,36,-81,60c18640,14158,18630,14179,18630,14197r,c18624,14204,18592,14235,18565,14288v-44,89,-103,230,-141,385c18402,14754,18391,14835,18391,14909v-5,77,,155,11,229c18413,15198,18424,15258,18451,15325v16,49,38,91,49,116c18521,15480,18543,15522,18565,15565v32,63,70,126,92,183c18678,15801,18695,15850,18700,15878v-32,-3,-65,-7,-103,-7c18559,15868,18521,15864,18483,15861v-97,-7,-249,-18,-428,-4c18044,15857,18028,15861,18017,15861v-5,-18,-16,-39,-22,-60c17995,15794,17995,15787,17990,15780v,-14,-5,-29,-5,-43c17979,15702,17974,15656,17968,15607v-5,-46,-10,-95,-16,-152c17947,15374,17947,15290,17947,15208v,-91,,-176,-6,-250c17941,14912,17947,14863,17952,14817v6,-67,11,-144,27,-229c17995,14489,18023,14412,18061,14341v37,-70,92,-148,173,-236c18261,14073,18294,14038,18337,13996v38,-39,70,-74,98,-110c18467,13844,18489,13809,18505,13774v11,-21,11,-39,16,-60c18521,13693,18521,13675,18521,13657v-5,-24,-11,-46,-27,-67c18445,13495,18337,13481,18332,13478r-17,-4l18326,13485v6,3,11,10,16,17c18342,13502,18342,13506,18342,13506r,3c18348,13516,18348,13523,18353,13534r,c18353,13537,18353,13541,18353,13541v6,25,,56,-16,81c18337,13626,18337,13626,18332,13629v,4,-6,11,-11,18c18310,13661,18299,13675,18288,13686v-32,31,-76,59,-119,91c18142,13798,18109,13819,18082,13841v-70,53,-135,112,-195,176c17800,14109,17735,14204,17687,14299v-38,70,-60,141,-71,211c17605,14581,17600,14659,17600,14750v5,173,32,349,54,483c17670,15314,17681,15395,17697,15483v-43,-52,-119,-137,-233,-250c17437,15205,17410,15180,17383,15152v-141,-137,-298,-278,-401,-374l16922,14718v-16,-17,-32,-35,-49,-52c16863,14655,16852,14644,16841,14634v-11,-11,-16,-21,-27,-32c16798,14581,16776,14560,16754,14535v-59,-67,-114,-144,-162,-229c16586,14295,16581,14281,16575,14271v-16,-32,-32,-64,-43,-95c16516,14133,16499,14087,16483,14038v-21,-81,-38,-169,-59,-285c16413,13696,16407,13640,16407,13583v6,-141,22,-254,33,-306c16445,13262,16451,13245,16456,13234v11,-7,22,-14,38,-21c16516,13206,16543,13203,16575,13203v33,,65,3,114,10c16733,13220,16776,13227,16808,13238v38,10,65,28,93,46c16933,13308,16960,13340,16971,13375v11,32,11,74,,106c16966,13495,16960,13509,16960,13516v,4,-5,11,-5,14l16949,13534r,c16949,13534,16949,13537,16949,13537r-5,11l16960,13545v6,,6,,11,-4c16976,13541,16982,13537,16982,13537v,,5,,5,l16987,13537v11,,22,-7,27,-10c17031,13523,17052,13513,17074,13495v27,-17,49,-46,60,-74c17144,13396,17150,13372,17150,13340v,-28,,-67,-22,-116c17117,13196,17101,13171,17085,13146v-11,-10,-22,-25,-38,-39c17031,13093,17014,13083,17004,13072v-38,-25,-71,-46,-103,-60c16868,12995,16825,12984,16770,12977v-102,-14,-184,-7,-227,l16537,12977r,7c16537,12980,16532,12980,16505,12988v-22,3,-65,14,-114,38c16375,13033,16364,13040,16353,13047r-5,c16310,13069,16277,13097,16250,13121v-27,29,-54,64,-76,106c16131,13312,16115,13407,16104,13492v-22,194,5,398,70,560c16218,14172,16293,14288,16391,14398v49,56,108,116,157,169l16581,14599v32,31,65,63,97,98l16716,14733v22,17,38,38,54,56c16733,14768,16689,14743,16646,14722v-119,-71,-293,-173,-412,-247c16191,14443,16153,14415,16120,14384v-76,-71,-152,-145,-201,-201c15865,14126,15806,14063,15779,14010v-6,-11,-11,-14,-17,-14c15757,13996,15757,13999,15757,14003v,-4,-6,-4,-6,-7c15768,13985,15789,13957,15795,13953v16,-21,49,-63,70,-123c15887,13777,15898,13721,15903,13661v6,-53,,-113,-11,-173c15882,13425,15860,13337,15833,13241v-16,-45,-38,-105,-71,-169c15730,13012,15686,12952,15638,12896v-44,-50,-98,-99,-163,-152c15448,12720,15415,12695,15388,12670v-11,-7,-21,-17,-27,-24c15334,12621,15312,12600,15296,12579v-38,-50,-65,-106,-70,-163c15220,12385,15226,12349,15231,12314v16,-42,38,-70,38,-70l15274,12237r-10,c15253,12237,15242,12237,15231,12237v-5,,-11,,-38,-4c15155,12233,15112,12230,15063,12233v-54,4,-108,14,-152,32c14873,12279,14846,12300,14830,12314v-16,14,-27,32,-33,53c14787,12388,14776,12406,14770,12420v,-4,-5,-4,-5,-7c14754,12392,14732,12364,14700,12328v-33,-46,-71,-102,-98,-158c14575,12113,14564,12060,14570,12014v5,-21,5,-24,,-24c14570,11986,14570,11986,14564,11986v-5,,-5,,-10,21l14554,12018v-11,39,-22,120,-33,236c14516,12321,14510,12399,14505,12490v-6,-7,-11,-14,-16,-17c14489,12473,14489,12473,14489,12473v5,-4,,-7,-6,-11c14478,12459,14478,12459,14472,12452v-5,-4,-11,-7,-16,-11l14451,12438v-11,-4,-17,-8,-28,-11c14391,12413,14353,12406,14315,12402v-16,,-32,-3,-43,-3c14234,12399,14190,12402,14152,12409v-37,7,-70,21,-97,36c14017,12466,13984,12494,13963,12526v-11,14,-22,31,-27,49c13930,12593,13930,12610,13930,12628v,18,6,32,11,42l13941,12674v,3,5,10,16,10c13968,12684,13968,12677,13968,12660v,-7,,-22,,-32c13968,12621,13968,12614,13974,12603v,,,,,-3c13974,12596,13979,12593,13984,12589v6,-7,22,-17,49,-25c14049,12561,14087,12554,14131,12564v38,11,70,29,97,57c14250,12646,14266,12677,14272,12720r114,518c14396,13291,14413,13333,14434,13372v22,35,49,74,82,116c14543,13523,14575,13555,14602,13583r6,4c14635,13615,14662,13647,14689,13671v54,57,103,96,125,113c14873,13834,14949,13879,15025,13918v38,18,76,35,125,53c15193,13985,15231,13999,15274,14010v87,21,163,35,212,39c15513,14052,15535,14052,15551,14052v11,,16,,16,c15567,14056,15567,14056,15567,14059v-5,4,-5,7,27,50c15605,14123,15616,14140,15632,14154v16,18,33,36,44,53c15714,14250,15757,14292,15800,14331v44,38,76,67,92,77c15947,14451,16033,14503,16066,14514v11,11,16,18,11,25c16077,14542,16071,14546,16066,14546v-16,-18,-87,-64,-190,-106c15751,14384,15573,14338,15453,14306v-16,-4,-27,-7,-48,-11c15334,14278,15242,14253,15128,14228v-87,-17,-157,-31,-233,-42c14792,14172,14711,14165,14629,14169v-81,3,-168,17,-265,45l14353,14218v-60,14,-114,32,-157,53c14174,14281,14152,14292,14136,14302v-43,25,-81,57,-114,96c14006,14408,13979,14429,13984,14440v,3,,3,6,7c13990,14447,13990,14447,13995,14447v-21,42,-38,81,-49,113c13946,14567,13941,14570,13941,14570v,4,-5,7,-5,11c13925,14602,13919,14644,13936,14690v5,21,16,43,32,64c13984,14771,14001,14789,14022,14807v44,31,93,45,114,52c14152,14863,14174,14867,14196,14867v87,3,168,-22,173,-22l14375,14842r,-4c14375,14835,14369,14828,14353,14817v-11,-7,-22,-14,-33,-25c14310,14782,14293,14768,14283,14754v-11,-14,-22,-28,-28,-43c14250,14701,14239,14676,14234,14644v-6,-31,,-67,11,-98c14255,14514,14277,14479,14304,14447v22,-25,49,-49,82,-74c14386,14373,14391,14369,14391,14369v60,-7,125,-14,190,-14c14695,14355,14819,14369,14960,14394v174,28,352,71,526,120c15648,14560,15806,14613,15957,14676v109,42,217,88,326,138c16906,15106,17372,15420,17388,15431v17,14,28,17,28,21l17416,15452v5,3,5,7,10,7c17372,15441,17275,15409,17139,15381v-135,-28,-298,-60,-477,-60c16575,15321,16483,15325,16402,15332v-11,,-22,,-27,3c16342,15339,16310,15339,16277,15342v-43,4,-86,15,-119,29c16147,15374,16142,15378,16136,15381v-43,14,-92,39,-146,67l15974,15455v-27,11,-60,25,-82,43c15882,15505,15871,15512,15865,15522v-16,11,-21,14,-21,21c15844,15547,15844,15547,15849,15550v,,,4,,4c15849,15561,15849,15565,15849,15572r,l15854,15575r,c15854,15579,15849,15582,15844,15586v-17,21,-27,38,-22,56c15822,15649,15822,15653,15822,15660v,14,5,24,16,35c15849,15706,15860,15713,15876,15720v11,7,22,10,33,14c15925,15744,15947,15751,15957,15755v6,3,6,3,11,7c15968,15762,15974,15766,15974,15766r5,7l15979,15766r,c15979,15766,15979,15766,15979,15766r27,l15990,15762v,,5,-4,5,-11c16001,15737,16017,15706,16044,15674v27,-35,76,-67,147,-102c16196,15568,16207,15565,16218,15558v32,-15,65,-32,81,-43c16304,15515,16315,15512,16321,15512v70,-4,141,-4,206,c16624,15515,16727,15526,16830,15543v184,29,325,67,390,85l17226,15628v65,18,135,39,190,67c17459,15716,17502,15748,17535,15773v11,7,21,14,27,21c17616,15832,17670,15864,17708,15882v-81,17,-157,42,-233,70c17405,15981,17329,16016,17253,16058v-60,32,-109,60,-130,78l17112,16143r-5,-7c17107,16136,17107,16132,17107,16132v5,-3,,-7,-6,-14c17101,16115,17096,16111,17096,16107v-6,-10,-11,-24,-17,-35c17074,16062,17069,16033,17063,16002v,-32,6,-67,11,-85c17074,15910,17069,15910,17069,15910v,,,,,c17069,15907,17069,15907,17069,15903r5,-7l17069,15896v,,,,,c17058,15892,17031,15892,16998,15899v-38,11,-76,32,-97,50c16879,15966,16830,16012,16803,16076v-16,39,-22,84,-16,123c16787,16199,16787,16199,16787,16203v-33,-18,-125,-53,-190,-74c16575,16122,16467,16090,16337,16069v-54,-11,-114,-18,-174,-21c16115,16044,16060,16040,16017,16040v,,-5,,-5,c16006,16037,16006,16033,16001,16026r,l16001,16023v5,-7,-22,-39,-33,-49c15952,15956,15914,15914,15860,15868v-54,-43,-114,-81,-184,-117c15638,15730,15594,15709,15546,15691v-38,-21,-71,-45,-82,-52c15464,15635,15453,15624,15432,15603v-11,-10,-27,-21,-38,-35c15356,15533,15307,15483,15269,15441v-11,-10,-22,-25,-38,-42c15188,15339,15150,15283,15128,15237v-5,-14,-11,-32,-11,-46c15112,15156,15112,15117,15128,15082v6,-4,11,-7,11,-11c15144,15071,15150,15067,15155,15067v22,-7,49,-14,71,-21c15242,15043,15296,15029,15361,15022v27,-4,60,-4,92,-4c15459,15018,15464,15018,15470,15018v10,,16,,27,c15502,15018,15513,15018,15518,15015v22,-4,33,-11,33,-18l15551,14993v,-7,-6,-17,-16,-31c15524,14951,15502,14930,15453,14909v-43,-18,-92,-28,-141,-28c15264,14881,15209,14884,15161,14898v-27,7,-109,32,-174,85c14928,15029,14884,15096,14863,15170v-22,67,-28,141,-17,211c14857,15441,14879,15501,14911,15550v,,,4,,4c14884,15554,14863,15550,14841,15550v-6,,-6,,-11,c14732,15550,14640,15558,14554,15568v-17,4,-33,4,-49,7l14505,15575v-11,,-22,,-33,c14461,15572,14451,15568,14440,15565v-11,-4,-22,-7,-33,-11c14348,15536,14283,15515,14234,15498v-11,-4,-22,-7,-38,-15c14169,15473,14147,15459,14120,15448v-38,-17,-81,-39,-119,-56c13984,15381,13963,15371,13952,15364v-54,-32,-108,-67,-157,-106c13773,15240,13757,15226,13741,15212v-17,-18,-28,-32,-38,-49l13703,15159v,-3,-6,-7,-6,-10c13697,15127,13697,15120,13686,15120r-5,l13681,15120v-11,7,-22,39,-22,67c13659,15205,13659,15226,13659,15247v,21,6,43,11,64c13675,15332,13686,15360,13708,15399v16,28,49,74,92,116c13827,15540,13860,15565,13892,15589v65,46,130,78,168,88l14012,15691v-11,4,-22,4,-28,8c13979,15699,13979,15699,13974,15699r-6,c13887,15716,13822,15720,13762,15716v-38,-3,-76,-10,-103,-25l13659,15691v-21,-10,-32,-17,-43,-24l13616,15667v-6,-7,-11,-14,-11,-21c13605,15635,13643,15617,13665,15614r16,-4l13670,15607v,,,,,c13670,15603,13659,15600,13648,15596v-16,-3,-43,-3,-65,c13535,15607,13491,15639,13470,15663v-11,11,-28,36,-28,71c13442,15755,13442,15797,13486,15832v32,25,76,46,141,57c13648,15892,13675,15896,13703,15899v5,,10,,10,c13681,15907,13654,15910,13632,15914v-70,10,-146,10,-217,7c13377,15917,13339,15914,13301,15907v-43,-8,-92,-22,-124,-36c13155,15864,13139,15854,13128,15850v-16,-7,-22,-10,-27,-7l13101,15843r,4c13101,15854,13128,15871,13166,15885v11,7,27,11,43,18c13220,15914,13236,15924,13253,15935v27,21,65,42,103,60c13404,16019,13480,16055,13589,16090v-16,3,-33,7,-54,14c13518,16111,13502,16118,13486,16125v-16,7,-38,21,-54,42c13410,16192,13399,16220,13399,16248v,29,11,60,33,85c13448,16354,13475,16375,13502,16386v5,3,11,3,16,c13518,16386,13518,16382,13518,16382v6,-3,6,-7,17,-14c13551,16358,13567,16344,13589,16333v32,-14,70,-25,108,-32c13730,16298,13773,16294,13827,16305v-11,3,-27,10,-43,18c13751,16337,13692,16365,13632,16411v-49,38,-92,88,-119,134c13486,16587,13475,16626,13475,16643v-5,36,-5,78,,110c13480,16770,13486,16788,13491,16798r11,22l13502,16809v,,,,5,c13518,16809,13518,16798,13518,16784v6,-3,6,-7,11,-10c13556,16749,13616,16707,13681,16664v54,-35,119,-74,179,-105c13925,16523,13979,16502,13984,16499v33,-18,76,-35,114,-50c14131,16435,14163,16421,14180,16414v10,4,27,7,38,11c14277,16439,14358,16456,14445,16464v60,7,125,14,184,17c14716,16488,14797,16488,14879,16481v16,,32,,54,-3c15085,16467,15242,16442,15388,16407v71,-21,136,-42,179,-70c15605,16315,15632,16294,15659,16273v11,-7,22,-14,27,-21c15724,16224,15757,16206,15789,16192v17,-7,28,-11,38,-18l15833,16174v5,,11,-3,16,-3c15860,16167,15865,16167,15876,16164v87,-21,195,-21,315,c16299,16181,16402,16220,16483,16248v92,36,168,60,222,78c16754,16340,16781,16347,16787,16347r5,4l16792,16351v-5,3,-5,3,-11,7c16722,16404,16673,16449,16635,16492v-11,14,-16,17,-16,21c16613,16516,16613,16516,16613,16520r-76,53l16537,16573v-10,,-65,21,-108,42c16413,16622,16396,16629,16375,16640v-22,-4,-54,-7,-103,-7c16191,16626,16060,16622,15903,16633v-16,,-38,,-54,3c15795,16640,15703,16643,15594,16661v-135,18,-254,49,-352,88c15182,16774,15128,16802,15085,16834v-44,31,-82,70,-114,109c14960,16957,14955,16968,14944,16985v-22,28,-38,60,-49,92c14890,17084,14890,17088,14884,17095v,3,,7,,7c14868,17147,14868,17179,14868,17179r,14l14879,17183v5,-4,21,-11,54,-36c14982,17116,15052,17073,15139,17035v87,-39,190,-71,282,-96c15437,16936,15448,16932,15464,16929v6,,16,-4,22,-4c15508,16922,15524,16918,15545,16915v38,-7,66,-11,82,-11c15648,16901,15676,16897,15703,16897v11,,21,-3,32,-3c15746,16894,15762,16894,15773,16890v27,,49,-3,71,-3c15849,16887,15860,16887,15865,16887v11,,17,,27,c15903,16887,15914,16887,15919,16887v-16,10,-27,17,-43,28c15789,16968,15703,17031,15600,17109r-38,28c15480,17197,15361,17292,15226,17405v-55,49,-109,99,-163,148c15063,17549,15058,17549,15058,17546v-6,-7,-11,-14,-17,-28c15031,17496,15025,17468,15031,17440v,-3,,-11,5,-18l15047,17373r-54,7l14966,17384v-11,3,-33,7,-55,14c14890,17405,14835,17426,14825,17461v-11,25,-6,50,,71c14825,17535,14825,17539,14830,17542v5,11,5,25,11,36c14830,17571,14819,17567,14808,17560r-16,-7c14776,17542,14743,17528,14716,17511v-38,-22,-76,-53,-108,-78c14570,17405,14532,17377,14505,17348r-6,-3c14489,17334,14483,17327,14478,17317v-6,-11,-11,-18,-11,-29c14467,17285,14467,17285,14467,17281v,-7,5,-10,-6,-14c14461,17264,14461,17264,14461,17260v,-3,,-10,-5,-10c14451,17250,14445,17253,14445,17257v,7,-5,17,-5,31c14440,17288,14440,17292,14440,17292r,c14440,17299,14434,17306,14434,17317v-5,21,-16,91,22,169l14461,17493v17,28,33,56,33,88c14494,17592,14494,17602,14499,17609r,l14499,17609v-5,,-16,-7,-21,-7c14472,17599,14467,17599,14461,17595v-16,-7,-32,-10,-48,-14c14391,17578,14369,17578,14348,17585v-17,3,-60,14,-93,31c14228,17630,14223,17652,14223,17669v,4,,7,,11l14218,17680r,c14207,17683,14201,17683,14201,17687r,3l14201,17694v,3,11,3,22,3c14228,17697,14228,17697,14234,17697v11,,27,,49,11c14304,17715,14320,17729,14331,17740v11,14,22,28,27,46c14364,17796,14364,17810,14369,17831v,11,6,22,6,32c14380,17902,14391,17941,14407,17979v33,85,92,170,136,215c14543,18194,14543,18198,14548,18198v-16,21,-38,53,-65,95c14461,18328,14429,18371,14407,18413v-59,95,-108,176,-146,250c14234,18713,14212,18759,14196,18804v,-10,-6,-21,-6,-35c14185,18734,14174,18695,14163,18646v-21,-117,-38,-254,-38,-363c14125,18226,14125,18131,14136,18018v6,-63,11,-123,22,-183l14158,17821v11,-60,16,-124,22,-191c14180,17592,14180,17553,14180,17514v,-32,,-63,,-95c14180,17355,14190,17292,14212,17218v6,-18,11,-32,16,-49c14255,17084,14283,16999,14320,16936v22,-32,38,-42,44,-49c14391,16894,14418,16904,14434,16915v11,7,27,14,38,24c14478,16943,14483,16947,14489,16950r5,7c14494,16961,14505,16964,14510,16968v11,7,33,3,44,-4c14559,16964,14564,16957,14575,16947v6,-8,17,-15,22,-22c14608,16911,14619,16901,14624,16894v11,-14,22,-32,33,-46c14667,16830,14673,16813,14673,16795v,-18,-6,-32,-16,-42c14651,16746,14640,16742,14635,16742v-16,-11,-49,-18,-81,-21c14543,16721,14532,16717,14521,16717v-38,-3,-81,,-125,11c14380,16724,14369,16728,14364,16731r,l14364,16731v-49,11,-103,32,-146,60c14174,16816,14125,16848,14077,16890v-44,32,-82,71,-125,116c13887,17080,13827,17172,13789,17264v-27,67,-76,211,-81,398c13708,17712,13708,17768,13719,17831v5,117,27,233,65,342c13789,18198,13795,18223,13806,18247v10,43,27,88,38,131c13892,18540,13936,18706,13963,18861v11,77,21,158,27,247c13990,19245,13984,19351,13979,19397v-27,-29,-60,-53,-87,-78c13838,19273,13562,19019,13236,18737v-162,-141,-341,-292,-504,-430c12732,18307,12732,18307,12732,18307v,,6,,17,4c12749,18314,12754,18314,12759,18314v11,4,28,4,49,4c12830,18318,12862,18314,12890,18311v16,-4,27,-4,43,-7c12949,18300,12971,18300,12998,18300v32,4,65,11,97,28c13112,18335,13123,18343,13139,18350r38,17l13188,18371r21,-32c13220,18318,13220,18297,13215,18272v-6,-14,-11,-28,-22,-39c13166,18202,13117,18173,13074,18163v16,,32,,59,-7c13155,18152,13182,18145,13204,18142r16,-4c13258,18127,13301,18117,13334,18113v38,-3,70,4,81,4c13437,18120,13459,18127,13480,18131v11,4,17,4,27,7c13524,18142,13529,18145,13535,18149v,,5,3,5,3c13545,18156,13545,18156,13551,18156v5,,5,,5,-4c13562,18149,13562,18142,13556,18138r,c13556,18135,13556,18131,13556,18127v,,,,,-3c13562,18142,13562,18142,13567,18142v5,,5,,,-53c13572,18075,13578,18057,13567,18036v-5,-18,-16,-32,-38,-53c13513,17969,13497,17955,13480,17944v-32,-21,-65,-39,-86,-46c13372,17888,13339,17881,13312,17877v11,-7,22,-10,33,-21c13356,17845,13383,17821,13383,17789v,-18,-11,-32,-27,-42c13339,17736,13318,17729,13291,17722v-33,-7,-65,-14,-98,-18c13198,17697,13209,17694,13220,17687v11,-4,22,-7,33,-7c13264,17680,13280,17676,13296,17676r16,c13329,17676,13339,17676,13345,17673v5,,5,,11,l13367,17669v10,-3,16,-10,16,-17c13383,17648,13383,17645,13377,17641v,-4,-5,-4,-5,-7l13345,17609v-27,-24,-49,-39,-60,-46c13280,17560,13274,17560,13269,17556v16,-3,32,-14,54,-28c13339,17514,13350,17500,13367,17482v5,-3,5,-7,10,-10c13394,17451,13410,17437,13432,17429v27,-10,70,-21,124,-24l13648,17394v6,,11,,11,-3c13665,17387,13665,17384,13665,17380v,,,-3,,-3c13665,17366,13665,17359,13659,17352v,-7,-5,-11,-11,-18c13643,17324,13627,17310,13616,17299v-22,-18,-54,-32,-92,-49c13502,17239,13475,17232,13453,17229v-11,-4,-16,-4,-27,-8c13383,17207,13334,17200,13280,17200v-11,,-22,,-27,c13264,17183,13274,17172,13285,17165v6,-7,16,-11,22,-21c13312,17137,13329,17116,13339,17091v6,-7,6,-18,11,-28c13350,17059,13356,17056,13356,17052v,-3,5,-10,11,-14l13367,17038v,-3,5,-3,5,-3c13372,17035,13377,17031,13388,17031r44,-3l13415,17017v,,,,-5,-4l13394,17006v-11,-3,-17,-7,-27,-10c13356,16992,13345,16989,13329,16985v-28,-7,-55,-10,-76,-10c13215,16975,13177,16978,13144,16985v,-3,6,-10,11,-21c13161,16957,13161,16946,13161,16932v5,-24,10,-42,21,-52l13182,16880v11,,22,3,27,-4c13215,16872,13215,16869,13215,16865v-6,-7,-22,-17,-33,-21c13182,16844,13155,16837,13128,16837v-22,,-49,4,-65,11c13063,16848,13058,16851,13058,16851v-6,,-17,,-22,4c13036,16820,13036,16791,13036,16763v,-60,,-123,,-183c13036,16552,13036,16527,13030,16499v,-35,-5,-67,-5,-99c13025,16337,13030,16284,13036,16238v11,-46,27,-92,49,-131c13095,16093,13095,16090,13090,16086v,,,,,l13095,16083r-5,c13079,16079,13074,16079,13063,16079v-5,-3,-11,-7,-27,-7c13003,16069,12955,16076,12911,16083v-43,7,-92,21,-130,39c12776,16122,12776,16125,12770,16125r-108,-88c12673,16023,12684,16005,12689,15984v5,-21,,-42,-5,-56c12678,15914,12662,15903,12646,15896v16,,32,,48,-4c12721,15889,12787,15875,12830,15843v11,-7,22,-18,32,-25l12879,15797v,,,,,l12884,15797r,-3c12890,15787,12895,15787,12900,15787r,c12906,15787,12911,15783,12911,15780v,,,,,c12927,15776,12938,15769,12944,15765v5,-3,,-7,,-7c12938,15755,12933,15755,12922,15751v-5,,-11,,-16,-3c12890,15744,12873,15741,12857,15730v-5,-3,-11,-7,-16,-10c12819,15709,12792,15691,12759,15677v-27,-10,-54,-17,-81,-21c12673,15656,12667,15653,12662,15649v-6,-3,-16,-7,-22,-7l12640,15642v,,,,-5,-3c12662,15635,12689,15617,12705,15603v16,-14,49,-46,54,-91c12759,15501,12754,15494,12754,15487v-5,-7,-5,-11,-5,-18c12749,15469,12749,15466,12749,15466v,-4,,-7,,-11c12743,15448,12743,15441,12743,15434v,-7,-5,-14,-5,-21l12743,15409v6,-3,6,-3,6,-7l12749,15399v,,,-4,,-4c12749,15392,12749,15388,12743,15388v-5,-3,-11,,-16,7c12721,15399,12711,15409,12694,15416v-27,18,-75,32,-135,46c12494,15480,12418,15494,12342,15505v-60,10,-125,21,-184,35c12120,15547,12011,15575,11876,15624v-38,15,-81,32,-130,50c11751,15646,11773,15617,11800,15593v5,-4,11,-7,22,-14c11833,15572,11838,15568,11849,15561v11,,27,-7,70,-39c11941,15512,11957,15505,11979,15494v65,-28,146,-53,238,-81c12250,15402,12288,15395,12320,15385v55,-14,103,-28,152,-43c12510,15332,12564,15314,12624,15293v65,-25,130,-56,190,-92c12890,15159,12955,15117,13020,15075v75,-50,135,-106,189,-163c13264,14849,13307,14782,13329,14718v10,-38,21,-70,21,-102c13350,14577,13350,14546,13345,14514v-11,-49,-33,-92,-54,-138c13285,14362,13280,14348,13269,14334r,c13274,14331,13274,14327,13280,14324v5,-7,16,-18,27,-29c13334,14274,13372,14250,13404,14232r11,-7c13432,14214,13459,14200,13486,14183v32,-22,59,-50,86,-85c13610,14052,13665,14010,13697,13982v38,-22,71,-36,71,-36l13784,13939r-16,c13762,13939,13757,13936,13751,13936v,,,,,c13746,13932,13741,13936,13735,13936v-5,,-11,,-22,c13708,13936,13697,13936,13692,13939v-6,,-17,,-22,4c13621,13950,13540,13964,13453,13996v-92,31,-173,77,-238,127c13150,14176,13101,14239,13074,14302v-11,29,-27,71,-27,124c13047,14451,13047,14479,13052,14507v6,28,16,56,33,85l13085,14595v10,25,21,56,5,88c13079,14711,13063,14740,13025,14771v-54,53,-135,103,-238,148c12667,14969,12537,15015,12413,15053v-82,29,-158,53,-228,78c12179,15134,12174,15134,12169,15138r-11,3c12060,15177,11979,15216,11914,15251v-87,49,-146,95,-179,120c11730,15374,11730,15378,11724,15378r11,-39l11746,15290v,,,,,c11746,15290,11746,15286,11746,15286r,-3l11735,15283v-27,,-33,,-49,c11670,15283,11659,15283,11643,15283v-27,,-54,3,-81,10c11502,15304,11464,15321,11459,15325v-28,14,-55,35,-65,53c11394,15378,11394,15374,11388,15374v-5,-10,-22,-17,-32,-25c11345,15342,11334,15332,11323,15318v-5,-7,-11,-18,-16,-25l11301,15283v,,,-4,,-4l11301,15275v,-7,,-10,,-17c11301,15254,11301,15251,11301,15247r,-10l11285,15247v-5,4,-11,7,-22,11c11269,15251,11269,15240,11274,15230v6,-11,6,-18,11,-29c11291,15184,11307,15149,11328,15110v,-4,6,-7,6,-7c11372,15053,11410,15022,11421,15011v113,,222,-7,325,-25c11778,14983,11805,14976,11833,14972v48,-10,97,-24,140,-35c12022,14923,12066,14905,12104,14888v43,-18,81,-39,113,-57c12261,14807,12304,14778,12347,14750v49,-35,103,-77,158,-127c12532,14599,12570,14567,12602,14535v6,,11,-3,11,-7c12619,14525,12624,14517,12624,14514v22,-18,32,-35,49,-49c12721,14408,12765,14341,12797,14267v17,-42,33,-88,49,-134c12857,14105,12862,14080,12873,14052r6,-10c12890,14010,12900,13982,12922,13950v11,-18,22,-32,38,-46c12976,13890,12993,13879,13009,13869v16,-11,38,-18,59,-28l13128,13816r-5,-7c13123,13809,13117,13805,13117,13805v-5,-3,-5,-7,-11,-7l13106,13798v6,-14,-11,-24,-27,-28c13074,13770,13063,13770,13058,13770v-22,-10,-49,-18,-71,-25c12944,13735,12895,13731,12852,13731v-44,4,-82,14,-109,29c12754,13731,12759,13703,12770,13678v22,-74,44,-151,54,-229c12846,13379,12857,13326,12857,13326r5,-32l12846,13319v-5,,-5,3,-11,10c12830,13329,12830,13333,12830,13336v-6,8,-16,18,-27,32l12792,13382v-11,11,-22,25,-33,39c12721,13460,12684,13502,12646,13537v-38,36,-82,64,-125,89c12516,13629,12510,13633,12505,13636v16,-32,32,-113,38,-155c12543,13463,12559,13379,12564,13280v6,-77,,-162,-11,-222c12564,13054,12575,13054,12581,13051r5,c12651,13037,12716,13023,12787,13009v37,-11,75,-18,119,-29c12971,12966,13036,12956,13095,12945v38,-3,82,,120,7c13242,12959,13280,12973,13318,12995v38,21,76,45,108,74c13491,13121,13540,13195,13556,13262v11,46,16,92,6,141c13556,13449,13535,13502,13507,13548v-10,18,-21,35,-27,46c13475,13604,13470,13611,13470,13615r-6,4l13464,13619v,3,,7,6,7c13475,13629,13480,13626,13486,13622v21,,65,,119,-14c13643,13601,13681,13587,13713,13573v33,-14,65,-36,93,-57c13822,13502,13860,13470,13898,13418v27,-39,59,-99,54,-166c13952,13220,13941,13188,13930,13160v-16,-28,-38,-56,-70,-77c13844,13069,13822,13054,13795,13040v-44,-28,-92,-56,-152,-81c13638,12952,13610,12938,13578,12921v-43,-18,-108,-39,-201,-64c13198,12811,12987,12769,12819,12748v-87,-11,-173,-21,-255,-28c12570,12702,12570,12674,12570,12653v,-11,,-57,-11,-110c12548,12501,12532,12455,12516,12427v,-11,-6,-18,-6,-21c12548,12402,12581,12395,12613,12388v103,-21,217,-53,331,-91c13058,12254,13155,12212,13226,12170v54,-32,103,-67,141,-96c13383,12060,13404,12046,13421,12036v49,-36,92,-64,124,-85c13605,11916,13665,11881,13730,11845v65,-31,130,-63,195,-91c13984,11729,14033,11715,14066,11711v5,,16,-3,21,-3l14093,11708v22,-4,38,-4,49,-4l14147,11704v60,18,71,21,76,14c14223,11718,14223,11715,14223,11715v-5,-14,-103,-53,-163,-71c14028,11634,13941,11609,13838,11602v-49,-4,-103,,-146,7c13686,11609,13681,11609,13681,11613v16,-7,27,-18,43,-25c13768,11567,13806,11542,13849,11514v70,-49,108,-113,125,-155c13995,11309,14006,11264,14012,11228v,-14,5,-24,5,-31c14022,11186,14028,11179,14033,11168v6,-3,6,-7,6,-10c14039,11154,14039,11154,14044,11154v5,-7,5,-10,5,-10l14055,11140r-6,-3c14044,11133,14039,11137,14017,11154v-27,25,-76,71,-157,120c13800,11309,13730,11341,13648,11373v-38,14,-76,28,-119,39c13535,11408,13535,11405,13540,11405v11,-11,32,-32,49,-57c13605,11320,13616,11288,13621,11257v,-32,-5,-67,-21,-96c13589,11137,13567,11116,13545,11094v,-7,,-21,-5,-21l13540,11073r-5,l13535,11073v-6,,-11,4,-11,14c13524,11094,13518,11108,13507,11126v-10,18,-32,60,-97,102c13361,11260,13291,11288,13204,11316v-54,18,-109,32,-163,46c13014,11369,12993,11376,12971,11380r-347,92c12548,11489,12467,11514,12385,11539v-27,10,-54,17,-81,28c12299,11560,12288,11549,12282,11539r-5,-11c12266,11507,12255,11479,12239,11440v-22,-50,-60,-152,-87,-279c12136,11087,12125,11010,12114,10936v-10,-141,-5,-293,17,-427c12142,10435,12163,10365,12185,10308v16,-42,32,-84,60,-123c12277,10128,12320,10076,12364,10026v49,-49,108,-95,173,-130c12608,9857,12673,9832,12705,9822v16,-7,33,-11,44,-14c12765,9804,12770,9801,12776,9797r32,-7l12781,9790v-5,-4,-11,,-11,c12759,9790,12749,9790,12738,9790v-17,,-33,-4,-49,-4c12640,9783,12570,9779,12488,9790v-43,3,-86,11,-124,18c12320,9818,12277,9829,12239,9843v-43,14,-87,32,-119,49c12087,9910,12060,9931,12033,9959v-16,18,-49,50,-76,95c11925,10097,11903,10146,11881,10192v-48,109,-81,240,-81,363c11795,10636,11805,10728,11822,10823v-17,-18,-38,-35,-54,-49l11746,10756v-27,-25,-76,-71,-130,-120c11589,10611,11562,10587,11540,10562v-27,-28,-54,-53,-76,-74c11464,10488,11464,10484,11459,10484r-6,-67c11453,10400,11453,10358,11442,10305v-5,-53,-21,-99,-38,-141c11388,10114,11356,10068,11323,10026v-22,-28,-87,-95,-206,-166c11025,9804,10889,9744,10727,9688v-44,-18,-92,-32,-141,-50c10559,9628,10526,9617,10499,9610r-22,-7c10407,9578,10342,9557,10288,9529v-60,-28,-109,-60,-136,-95c10152,9430,10152,9427,10147,9423v,-3,-6,-7,-11,-10c10114,9377,10103,9339,10114,9307r6,-7l10120,9300v5,-14,16,-25,16,-25l10141,9268r-38,c10098,9268,10093,9272,10087,9272v,,-5,,-5,3c10066,9279,10055,9282,10044,9289v-16,7,-44,22,-60,43c9973,9342,9968,9356,9968,9367v,,,,,3c9963,9370,9963,9370,9957,9367v-16,-4,-32,-4,-49,-7l9751,9342v,,,,-5,c9740,9342,9740,9342,9735,9342v-11,,-27,4,-27,14c9708,9360,9708,9363,9708,9363r,7c9708,9377,9702,9385,9702,9395v,32,11,67,33,95c9746,9504,9757,9515,9767,9526v-10,,-27,-4,-38,-4c9713,9522,9697,9526,9681,9526v-11,,-22,3,-33,7c9637,9536,9626,9540,9610,9547v-11,7,-16,21,-16,28c9594,9582,9594,9589,9594,9600v5,14,5,28,16,38l9610,9645r6,c9616,9645,9621,9645,9621,9642v5,,5,,11,-4l9632,9638v,,5,4,22,4c9681,9642,9724,9645,9773,9663v54,18,114,49,173,92l9952,9758v27,21,59,43,86,67c10071,9850,10098,9875,10125,9903v33,39,60,81,81,123c10217,10047,10228,10068,10244,10093v38,64,98,116,158,173c10515,10372,10624,10446,10673,10470v59,36,119,64,178,88c10889,10573,10922,10583,10954,10590r6,c10976,10594,10992,10597,11009,10601v16,3,32,3,54,7c11112,10611,11150,10611,11188,10608v16,,32,,43,c11247,10608,11258,10608,11269,10608r5,c11296,10615,11323,10633,11361,10664v16,14,38,36,60,57c11431,10731,11442,10742,11453,10756v98,92,201,194,233,222c11719,11006,11757,11041,11789,11070v-54,-29,-108,-53,-173,-71c11578,10985,11518,10971,11459,10964v-65,-11,-131,-11,-190,-4c11225,10964,11182,10974,11139,10989v-44,14,-87,35,-119,56c10976,11077,10954,11105,10954,11137v,14,6,31,11,49c10971,11200,10982,11214,10998,11228v59,64,152,92,184,103c11193,11334,11198,11334,11204,11331v5,,5,3,5,3l11220,11338r,-7c11220,11306,11220,11285,11225,11267v6,-18,17,-35,28,-49c11258,11211,11263,11204,11269,11197v,,5,-4,5,-4c11285,11190,11291,11182,11307,11172v11,-4,16,-4,27,-7c11356,11161,11399,11154,11453,11161v44,7,92,18,141,39c11686,11235,11773,11288,11843,11341v60,46,103,88,125,116c12006,11496,12044,11549,12071,11591v11,15,16,29,22,39c12109,11662,12114,11673,12125,11669v,,,,,c12125,11673,12125,11673,12131,11676v-55,35,-103,78,-157,138c11914,11873,11871,11930,11838,11979v-38,57,-65,110,-81,166c11746,12184,11740,12226,11746,12265v,14,,24,,32c11719,12304,11632,12349,11594,12378v-11,7,-87,52,-163,109c11366,12536,11301,12589,11269,12624r,c11263,12631,11258,12635,11253,12635v43,-53,86,-113,119,-166c11394,12434,11431,12374,11464,12293v16,-46,33,-88,38,-130c11507,12113,11507,12064,11502,12018v-16,-95,-60,-194,-130,-279c11339,11701,11301,11665,11258,11630v-43,-32,-81,-60,-119,-77l11133,11549v,-3,-5,-10,-10,-7c11123,11542,11117,11542,11117,11542r,c11117,11542,11112,11542,11112,11542v-6,4,,7,,7c11112,11556,11117,11567,11117,11584v11,36,22,92,27,159c11150,11803,11155,11866,11150,11930v-6,77,-11,137,-17,190c11117,12212,11095,12304,11068,12395v-21,71,-48,131,-76,187c10960,12649,10922,12716,10884,12783v-43,71,-98,137,-152,197c10678,13040,10618,13093,10559,13146r-11,11c10488,13210,10429,13266,10380,13322v-43,50,-81,103,-108,148c10261,13485,10250,13499,10244,13506v-16,-21,-38,-39,-59,-57c10174,13442,10163,13435,10147,13425r-6,-7c10141,13418,10147,13414,10147,13411v27,-15,59,-39,103,-82c10282,13305,10309,13277,10342,13248v125,-112,260,-243,352,-352c10754,12829,10830,12734,10884,12614v33,-74,54,-145,65,-212c10960,12332,10960,12251,10949,12166v-11,-88,-32,-176,-49,-264c10884,11828,10868,11761,10857,11690v-11,-77,-16,-148,-11,-211c10846,11443,10851,11408,10862,11376v22,-63,49,-88,55,-88l10922,11285r-5,c10911,11278,10900,11274,10879,11271v-28,-7,-49,-11,-65,-14l10808,11257v-27,-4,-70,-15,-125,-8c10651,11253,10624,11264,10602,11278r,c10597,11281,10591,11285,10586,11288v,-7,,-10,,-17c10580,11253,10564,11228,10543,11207v-6,-3,-11,-10,-17,-17c10521,11182,10510,11175,10505,11168v-17,-14,-33,-31,-38,-56c10461,11091,10461,11066,10472,11045v11,-21,27,-39,38,-53c10510,10992,10515,10985,10510,10982v-5,,-5,-4,-16,3c10483,10978,10467,10971,10445,10964v-33,-7,-76,-11,-114,-7c10315,10957,10288,10960,10250,10971v-33,7,-71,21,-103,39c10147,11010,10141,11013,10141,11013r-5,4c10114,11027,10093,11038,10076,11049r-5,3c10066,11056,10060,11059,10055,11063v-17,10,-27,21,-33,31c10022,11098,10017,11101,10017,11105v,-4,-6,-4,-6,-7c10006,11091,9990,11077,9968,11059v-16,-10,-33,-21,-54,-35c9908,11020,9903,11017,9898,11013v-33,-17,-49,-35,-60,-49c9827,10946,9822,10929,9822,10915v,-4,,-4,,-8c9827,10904,9827,10900,9832,10900r17,-7l9827,10893v,,-5,,-16,c9811,10893,9811,10893,9811,10893v-11,-7,-33,-7,-44,-7c9746,10886,9719,10890,9692,10893v-11,4,-71,18,-109,53c9567,10960,9556,10978,9551,10999v,11,,18,,28c9551,11031,9551,11031,9551,11034v-11,-7,-27,-14,-49,-24c9475,10999,9442,10992,9410,10985v-27,-3,-60,-11,-98,-11c9280,10971,9225,10971,9171,10971v-11,,-21,,-32,c9090,10971,9030,10971,8976,10971v-54,-4,-130,-11,-195,-39c8732,10915,8694,10886,8678,10855v-5,-11,-5,-22,-5,-22c8683,10781,8705,10735,8732,10703v16,-14,33,-28,54,-39c8813,10650,8846,10636,8878,10629v17,-4,33,-7,49,-7c8976,10622,9025,10633,9063,10654v11,7,16,10,21,14c9095,10682,9106,10696,9106,10707v,10,-11,21,-27,31c9063,10745,9047,10752,9036,10759v-17,7,-27,11,-22,15c9014,10777,9019,10777,9019,10777v6,4,17,11,28,18c9079,10812,9133,10826,9193,10826r5,c9231,10826,9263,10823,9296,10812v27,-7,54,-21,76,-35c9421,10745,9431,10710,9431,10703v6,-25,,-49,-10,-74c9421,10629,9426,10629,9426,10633v5,3,11,7,22,10c9486,10657,9529,10668,9578,10671v48,7,103,7,168,7c9789,10678,9832,10678,9881,10675v17,,33,-4,49,-4c9952,10668,9979,10664,10000,10657v33,-10,66,-24,93,-39c10131,10594,10158,10566,10174,10537v16,-28,22,-53,22,-63c10196,10446,10190,10414,10169,10389v-17,-24,-44,-49,-76,-70c10038,10287,9979,10276,9968,10280r-5,l9963,10284v,,,,,c9952,10280,9941,10280,9941,10280r-16,-4l9935,10287v11,11,22,25,28,35l9963,10326v5,24,-6,67,-28,102c9930,10439,9919,10449,9914,10456v,,,,,c9914,10442,9914,10428,9908,10410v-5,-14,-16,-28,-27,-38c9870,10361,9854,10350,9832,10343v-32,-14,-59,-17,-75,-21l9751,10322v-22,-3,-49,-7,-76,-10c9681,10312,9686,10308,9692,10305v27,-11,65,-32,92,-57c9822,10217,9849,10192,9865,10167v22,-25,27,-49,27,-63c9892,10083,9892,10058,9881,10033v-11,-24,-21,-32,-27,-35l9849,9987r-6,7c9838,9998,9838,10001,9838,10005v-6,4,-6,7,-11,11c9816,10023,9805,10030,9789,10037v-22,7,-54,14,-87,17c9670,10058,9632,10065,9589,10068v-38,4,-82,4,-125,8c9415,10079,9361,10079,9307,10083v-109,7,-201,17,-282,31c8987,10121,8938,10128,8889,10146r-11,c8878,10142,8878,10135,8878,10128v,-21,,-45,,-63c8878,10044,8884,9987,8906,9931v5,-21,16,-46,32,-71c8949,9846,8954,9829,8965,9815v6,-11,11,-18,16,-25c8987,9786,8987,9783,8992,9783v17,-11,22,-18,17,-21c9003,9758,8992,9762,8976,9769v-11,3,-27,14,-54,28c8906,9808,8889,9818,8873,9832r-11,7l8851,9846v-16,14,-32,25,-43,39c8792,9899,8710,9973,8667,10072v-22,42,-38,85,-43,127c8618,10245,8618,10284,8618,10308r,4c8586,10343,8553,10382,8521,10425v-11,17,-27,31,-38,49c8472,10453,8461,10421,8445,10393v-6,-14,-16,-28,-22,-43c8412,10322,8374,10248,8342,10167v-22,-53,-43,-113,-60,-158c8277,9991,8271,9977,8266,9963v173,-152,347,-286,461,-370c8889,9469,9036,9367,9084,9335v55,-35,103,-70,158,-106c9345,9162,9453,9092,9545,9032v33,-21,65,-39,92,-56c9784,8884,9784,8884,9778,8880v,,,,,c9789,8873,9795,8870,9795,8870v27,3,81,14,103,17c9881,8923,9832,9053,9968,9191r5,7l9990,9169r5,-7c9995,9159,9995,9159,10000,9159v,,,,,c10006,9155,10011,9152,10017,9148v11,-7,27,-10,49,-17c10098,9124,10131,9117,10169,9110v48,-7,86,-11,113,-15c10293,9095,10304,9092,10309,9092v66,-7,152,-18,217,-42c10537,9046,10543,9043,10548,9039v-5,18,-11,42,-16,67l10537,9106r-5,c10532,9113,10532,9120,10532,9124v,21,,45,,67l10532,9212v,32,,67,-11,95c10515,9325,10505,9339,10488,9346v-5,3,-16,10,-27,14l10445,9367r-11,3c10429,9374,10423,9374,10423,9377v-5,4,-11,8,-16,11c10407,9388,10402,9392,10402,9392r-6,3l10391,9402r65,7l10467,9409v21,,43,,65,c10570,9409,10602,9406,10618,9402v38,-3,76,-14,114,-25c10765,9367,10803,9353,10835,9339v22,-11,38,-18,49,-28c10884,9314,10884,9314,10884,9318v-5,14,-5,31,,45c10884,9381,10889,9399,10906,9416v5,7,11,18,21,25c10933,9448,10944,9459,10949,9466v11,17,16,35,5,53c10949,9526,10949,9536,10938,9547r-38,49l10949,9593r49,-4c11009,9589,11014,9589,11025,9585r22,-3c11052,9582,11057,9582,11068,9578v22,-3,44,-7,65,-7c11150,9568,11166,9568,11177,9564v70,-10,124,-24,146,-31c11356,9522,11388,9504,11415,9487v27,-18,49,-43,65,-64c11491,9406,11502,9388,11502,9377v5,8,16,15,27,22l11534,9402v17,11,28,21,38,35c11578,9444,11583,9452,11583,9462r,4c11583,9466,11583,9466,11583,9466v-5,,-5,3,-11,7l11562,9480r,10c11562,9497,11567,9504,11567,9511v5,8,5,11,5,18l11572,9547r11,-14c11589,9526,11599,9519,11605,9511v11,-7,16,-14,22,-21c11632,9487,11632,9483,11637,9480r6,-4c11643,9473,11648,9473,11648,9473v,,6,-4,6,-4c11659,9466,11670,9459,11675,9455v17,-11,38,-21,60,-32l11751,9416v22,-10,44,-21,60,-35l11816,9377v22,-14,55,-31,71,-52c11887,9325,11892,9321,11892,9321v6,-3,11,-7,11,-10c11903,9300,11908,9289,11908,9279v11,-14,17,-28,22,-39l11930,9240v6,14,16,35,27,60c11973,9339,11973,9374,11963,9406v-6,17,-17,35,-33,53c11925,9466,11914,9473,11903,9483r-60,50l12044,9515v43,-4,81,-11,98,-18c12174,9490,12201,9473,12223,9455v22,-18,38,-39,43,-60l12266,9392v6,-11,11,-18,11,-22c12282,9374,12293,9377,12304,9381v16,7,38,14,54,25c12402,9427,12440,9462,12467,9497v16,22,21,43,27,64c12499,9582,12499,9596,12494,9645r,11l12516,9645r,l12516,9645r,c12526,9638,12537,9635,12548,9631v5,-3,11,-3,11,-3l12564,9628v6,,6,-4,11,-4c12591,9617,12613,9614,12629,9607r17,-4c12678,9596,12705,9585,12732,9575v27,-11,55,-25,71,-39c12819,9522,12830,9511,12835,9501v17,-21,33,-49,44,-74c12890,9406,12900,9377,12900,9349v,-7,,-10,-5,-17c12922,9342,12955,9353,12987,9356v43,7,92,7,136,c13166,9349,13209,9339,13253,9325v21,-11,48,-18,65,-29c13334,9289,13345,9282,13361,9275r27,-14c13399,9254,13404,9247,13415,9244r22,-15l13421,9229v-76,-3,-87,-7,-120,-17l13296,9212v-27,-11,-54,-21,-76,-39c13198,9159,13188,9138,13177,9113v-6,-14,-11,-28,-16,-46c13155,9057,13155,9050,13150,9039v-17,-53,-49,-99,-87,-134c13079,8912,13095,8919,13112,8930v49,24,92,60,130,91c13258,9039,13280,9057,13296,9078r,c13301,9088,13307,9095,13318,9106v5,7,5,11,11,14l13350,9155r6,-3c13361,9152,13361,9148,13367,9145v5,-4,10,-7,16,-11c13394,9131,13394,9127,13399,9127r,c13410,9124,13415,9120,13426,9117r6,-4c13448,9106,13470,9099,13486,9092v38,-18,54,-39,65,-46c13572,9025,13583,9004,13589,8979v5,-14,5,-25,,-39c13589,8940,13589,8937,13589,8937v11,3,27,3,54,3c13654,8940,13659,8940,13670,8940v27,,60,,92,c13778,8940,13795,8940,13811,8940v33,,60,,81,c13903,8940,13919,8944,13936,8944v5,,16,3,16,3c13952,8947,13952,8947,13952,8947v,,5,,11,4c13968,8954,13974,8961,13979,8969r16,14l13995,8972v,-3,,-3,,-3l13995,8958v,-7,,-11,,-18l13995,8926v,-3,,-7,,-10c14001,8902,14001,8887,14006,8873v11,-24,16,-53,16,-81c14022,8743,13995,8708,13974,8687v-17,-22,-44,-39,-71,-57c13876,8616,13849,8598,13816,8588v-16,-7,-32,-11,-43,-18c13778,8567,13784,8567,13789,8563v27,-10,49,-28,71,-46c13881,8500,13898,8475,13909,8450v10,-21,16,-42,21,-70c13930,8366,13936,8348,13936,8327r5,-116l13925,8225v-6,3,-11,7,-11,14c13903,8249,13892,8260,13887,8263r,c13887,8263,13881,8267,13881,8267r-5,4c13876,8271,13871,8274,13865,8274v-11,4,-21,7,-38,11c13795,8288,13768,8292,13735,8292v-22,,-49,-4,-70,-7c13686,8285,13713,8281,13741,8274v48,-11,108,-32,168,-60c13925,8207,13941,8196,13952,8189v11,-7,22,-10,32,-17c13995,8165,14006,8161,14022,8154v6,-3,11,-3,22,-7c14044,8147,14049,8147,14049,8147r38,-7l14039,8094v-6,-3,-6,-7,-11,-10c14022,8077,14017,8073,14012,8066v-17,-14,-33,-25,-49,-32c13936,8020,13898,8013,13871,8010v-6,,-17,,-22,-4c13849,8006,13849,8006,13849,8006r,-3c13844,8003,13838,8003,13838,7999v,,,,,c13838,7999,13838,7996,13844,7996v5,-4,5,-4,10,-8c13860,7985,13865,7978,13871,7971v10,-11,16,-25,21,-35c13892,7929,13898,7925,13898,7918v,-7,5,-14,11,-25c13919,7865,13952,7837,13995,7819v22,-10,49,-17,71,-21c14071,7798,14077,7798,14087,7795r38,-4l14109,7777v-5,-7,-16,-14,-22,-18c14082,7756,14077,7752,14071,7749v-38,-25,-81,-46,-135,-60c13854,7661,13768,7654,13719,7654r,c13686,7654,13643,7654,13600,7664v-22,4,-38,11,-60,18c13540,7682,13540,7678,13540,7678v5,-10,5,-39,,-63c13540,7601,13540,7590,13540,7576v,-11,,-21,5,-28l13562,7544r-11,l13551,7544r,-3c13556,7541,13562,7541,13567,7544v5,4,16,4,22,7c13600,7555,13610,7558,13621,7562v6,,11,3,17,3c13643,7565,13648,7569,13654,7569r16,14l13665,7544v,,,-3,,-3l13665,7537v,-10,-6,-24,-11,-39l13654,7498v-16,-45,-44,-88,-82,-119c13529,7340,13464,7312,13399,7301v-32,-7,-65,-7,-92,-3c13307,7298,13301,7298,13296,7298r11,-11c13339,7259,13377,7227,13404,7199v17,-14,33,-32,44,-53c13459,7125,13459,7104,13459,7090r,c13459,7072,13459,7061,13464,7047v,-10,6,-21,16,-32c13486,7005,13497,6998,13502,6994v5,-3,5,-3,5,-3l13518,6991r6,l13524,6984r-22,l13497,6984r-6,l13480,6980v-27,-7,-76,-17,-130,-35c13339,6941,13323,6938,13312,6931r,c13301,6927,13291,6924,13285,6920v-32,-14,-65,-28,-103,-35c13150,6878,13106,6871,13068,6871v-75,,-130,14,-151,21c12890,6899,12868,6910,12846,6924v-11,7,-27,17,-38,28c12808,6945,12808,6938,12808,6931v,-25,-5,-49,-16,-67c12776,6839,12749,6818,12716,6800v-22,-14,-38,-21,-49,-17c12667,6783,12662,6783,12662,6783v-11,,-16,7,-22,14c12640,6800,12635,6804,12635,6804v-11,11,-27,18,-44,28c12553,6850,12516,6871,12488,6892v-27,21,-48,42,-65,60c12402,6970,12391,6984,12385,6991v,-7,,-11,-5,-18c12375,6959,12369,6941,12364,6924r-6,-11c12342,6871,12337,6818,12353,6769v5,-25,16,-50,27,-78c12385,6677,12391,6666,12396,6652r38,-77l12391,6596r-38,11c12364,6557,12391,6219,12391,6205v,-36,,-74,,-103l12396,6053v22,11,49,18,71,28c12570,6127,12646,6162,12716,6201v81,46,163,92,228,138c12998,6374,13052,6413,13101,6451v108,89,222,191,331,300c13480,6800,13524,6853,13572,6910v76,88,131,158,147,180c13838,7241,13963,7428,14066,7580r11,14c14136,7682,14180,7742,14212,7784v54,74,60,78,65,78c14288,7876,14293,7883,14293,7883r,3l14299,7886v5,,11,,11,-3c14320,7879,14342,7869,14364,7858v38,-21,70,-49,76,-56c14456,7788,14472,7766,14467,7756v,-4,-6,-7,-6,-7c14456,7749,14451,7749,14451,7749v-6,-11,-22,-32,-38,-57c14386,7654,14342,7597,14293,7523r-330,-444c13936,7044,13903,6998,13871,6941v-33,-49,-76,-119,-109,-193c13708,6631,13643,6448,13643,6233v-5,-169,22,-356,87,-554c13751,5616,13773,5552,13800,5485r6,-3c13806,5478,13811,5475,13811,5471v5,-10,22,-28,33,-28c13849,5443,13854,5440,13871,5426v5,-8,10,-11,21,-18c13898,5404,13903,5401,13909,5397v16,-10,32,-24,48,-35c13963,5359,13963,5359,13968,5355r6,-4c14055,5306,14147,5274,14223,5263v,,5,,5,c14228,5263,14234,5263,14234,5263v21,-3,43,-3,59,c14315,5263,14337,5267,14358,5274v55,18,55,49,55,53l14413,5337r10,-7c14423,5330,14483,5288,14423,5228r,-3c14413,5203,14375,5168,14315,5151v-54,-15,-125,-18,-200,-4c14033,5161,13974,5182,13930,5200v-43,18,-130,56,-211,127c13643,5390,13578,5475,13540,5570v-38,81,-65,176,-81,282c13459,5866,13453,5880,13453,5894v-11,50,-11,92,-16,117c13437,6004,13432,5997,13432,5990v-22,-74,-71,-208,-93,-261c13334,5711,13323,5693,13318,5665r,-3c13307,5637,13296,5609,13285,5581v-27,-60,-70,-134,-119,-208c13096,5263,13014,5161,12944,5077v,-8,,-18,5,-29c12960,5027,12976,4999,13009,4960v49,-63,146,-137,255,-222c13296,4713,13329,4685,13367,4661v16,-11,27,-22,43,-32c13426,4618,13437,4608,13453,4594r17,-11c13502,4555,13551,4520,13605,4491v76,-46,173,-88,276,-120c13974,4340,14060,4319,14136,4301v60,-14,109,-25,147,-32l14331,4259v65,-14,136,-29,206,-39c14624,4206,14700,4199,14770,4195v103,-3,185,11,223,18l14998,4213v11,3,16,3,22,7c15041,4294,15063,4354,15079,4400v22,49,44,95,76,144c15155,4548,15161,4551,15161,4551r10,14c15199,4608,15237,4661,15274,4703v6,10,17,17,22,25c15312,4749,15323,4766,15340,4787v-17,18,-28,36,-33,53c15307,4844,15307,4847,15302,4851v-6,-7,-17,-14,-22,-21l15280,4830v,-7,-43,-43,-98,-78c15117,4713,15025,4675,14944,4653v-65,-17,-130,-31,-195,-38c14651,4604,14548,4604,14451,4615v-103,10,-212,35,-304,67c14104,4699,14060,4717,14033,4738v-32,21,-54,42,-70,64l13963,4802v-11,7,-17,7,-17,10c13952,4816,13952,4816,13957,4812v,,,,,c13963,4816,13968,4812,13968,4805r6,-3c13990,4798,14006,4791,14028,4784v43,-14,157,-42,303,-46c14456,4735,14592,4752,14689,4784v98,28,168,67,201,85l14895,4872v27,14,60,35,92,60c15009,4953,15031,4974,15052,5002v11,18,22,36,27,50c15085,5066,15090,5073,15096,5080v5,21,5,39,5,49c15085,5126,15074,5122,15058,5119v-38,-7,-82,-11,-120,-7c14928,5112,14917,5112,14906,5115r-49,l14852,5119r11,63c14863,5193,14868,5203,14868,5211v-22,,-49,,-71,3c14776,5218,14749,5221,14711,5232r-6,c14689,5235,14673,5239,14651,5242v-5,,-11,4,-16,4l14624,5246v,,-5,,-5,c14613,5246,14613,5246,14608,5246r-16,3l14581,5253r,3l14575,5256r6,7c14581,5263,14581,5267,14586,5270v,4,6,7,11,11c14613,5299,14635,5309,14651,5316r11,4c14678,5327,14694,5334,14705,5341v27,18,44,39,49,53c14727,5390,14700,5390,14673,5390v-16,,-44,4,-65,11c14608,5401,14602,5401,14597,5404v,,-5,,-5,4l14581,5411v-6,4,-6,4,-6,8c14570,5422,14570,5429,14575,5433v,3,6,3,11,7c14586,5440,14592,5443,14592,5443r16,14c14613,5461,14619,5464,14624,5468v33,25,60,70,70,106l14586,5574r,l14581,5574v-11,,-11,10,-17,24l14564,5605v,14,-5,36,-16,53c14548,5669,14537,5683,14532,5704v-6,18,-16,35,-22,53c14499,5782,14494,5803,14494,5824v,11,,18,,28c14478,5845,14456,5835,14423,5831v-10,,-21,-4,-32,-4c14386,5827,14380,5827,14375,5827v-11,,-17,-3,-27,-3c14342,5817,14342,5813,14342,5813r6,-14l14331,5806r,c14331,5806,14326,5806,14320,5806v-16,4,-32,39,-32,46c14283,5863,14283,5873,14277,5884v,,,3,,3c14277,5891,14277,5894,14277,5901v,18,-5,46,6,78c14288,5997,14293,6014,14299,6032r,3c14299,6043,14304,6050,14304,6057v,,,,,c14293,6057,14288,6053,14283,6053v-6,-3,-11,-3,-11,-7c14277,6035,14277,6032,14272,6028v,,-6,,-11,c14250,6032,14234,6046,14223,6060v-11,18,-22,42,-27,67c14190,6148,14190,6198,14212,6247v11,21,22,46,43,67c14272,6342,14299,6370,14331,6395r-16,25c14288,6420,14255,6420,14234,6423v-33,4,-98,18,-152,46c14055,6483,14033,6504,14017,6525v-11,11,-16,25,-16,39c14001,6568,14001,6571,14001,6578r,c13995,6578,13995,6582,13995,6582v,7,6,7,17,14c14017,6600,14028,6603,14033,6607v22,10,49,28,65,42c14115,6663,14163,6695,14207,6737v21,18,38,39,59,60c14277,6808,14288,6822,14310,6832v-17,,-38,4,-55,7c14234,6843,14212,6853,14190,6864v-16,10,-27,21,-27,32c14158,6899,14152,6899,14152,6903v,7,11,7,22,10c14180,6913,14190,6917,14196,6920v22,7,43,21,54,32c14255,6956,14266,6966,14283,6984r5,10c14299,7008,14310,7023,14326,7040v22,21,43,39,70,60c14413,7118,14434,7132,14440,7142v-17,,-38,,-54,7c14358,7153,14337,7164,14320,7171v-10,7,-21,14,-27,24c14283,7206,14266,7220,14266,7231v-5,3,-5,3,-5,7c14261,7245,14272,7245,14288,7248v11,,22,4,38,7c14353,7262,14391,7273,14423,7290v11,4,33,15,60,36c14494,7333,14505,7340,14516,7347v16,10,38,25,54,35c14608,7407,14646,7424,14684,7435v27,7,54,14,81,14c14700,7520,14657,7594,14629,7668v-10,31,-16,63,-21,98c14597,7840,14608,7914,14640,7985r,7c14640,7996,14646,7999,14646,8003v43,91,119,179,217,239c14884,8256,14884,8256,14890,8253v,,,,,c14890,8253,14890,8253,14890,8253r5,3l14900,8253v22,-25,49,-46,76,-67c15009,8165,15047,8147,15085,8130v49,-22,103,-43,157,-60c15307,8052,15372,8038,15448,8027v81,-10,179,-17,293,-21c15735,8048,15741,8098,15751,8168v6,67,17,131,22,191c15789,8461,15811,8577,15838,8683v22,95,49,173,60,212c15919,8965,15952,9050,15985,9117v21,45,37,84,54,105c15952,9205,15876,9187,15806,9170v-98,-25,-190,-57,-266,-89c15448,9043,15367,9004,15291,8962v-71,-43,-136,-89,-201,-134l15079,8821v-43,-32,-97,-71,-146,-106c14841,8641,14781,8577,14765,8553v49,-18,114,-32,179,-39c14966,8510,14987,8510,15003,8507r33,-4l15036,8503r27,-3l15052,8500v6,,6,-4,6,-4c15058,8493,15052,8493,15052,8489r,c15052,8479,15047,8454,15025,8422v-27,-35,-76,-63,-135,-81c14825,8323,14743,8313,14662,8316v-43,4,-87,7,-125,18c14499,8345,14461,8359,14429,8380v-43,25,-76,56,-98,91c14320,8486,14315,8500,14310,8514v-11,28,-17,60,-17,91c14293,8616,14293,8630,14299,8641v5,28,11,53,27,81c14342,8757,14364,8792,14391,8824v27,32,54,60,87,92c14516,8951,14581,9004,14597,9004r5,l14602,9004v,,,,,c14608,9007,14619,9014,14629,9018r-5,l14640,9021v44,25,92,50,147,74c14835,9124,14928,9173,15031,9219v59,25,124,49,189,70c15150,9296,15074,9311,14998,9332v-70,17,-130,35,-184,53c14765,9402,14716,9423,14678,9441v-16,11,-38,21,-54,32c14592,9490,14570,9501,14564,9504v-38,-7,-92,-17,-157,-28l14364,9469r-81,-7c14266,9462,14250,9462,14234,9462v-6,,-11,,-16,c14212,9462,14207,9462,14201,9462v-16,,-32,,-49,c14077,9466,13995,9480,13898,9504v-6,4,-11,4,-22,7c13865,9515,13849,9519,13833,9526v-6,3,-17,7,-27,10c13789,9543,13773,9547,13757,9557v-6,4,-16,7,-22,11c13713,9575,13697,9586,13675,9596r-43,21l13589,9642v-114,63,-233,152,-374,257c13215,9899,13215,9899,13215,9899v,,-6,4,-6,4l13171,9938v-10,14,-27,25,-38,39c13117,9991,13106,10002,13090,10012r-5,4l13047,10054v-33,36,-60,74,-87,110c12944,10181,12927,10202,12917,10220v-38,46,-76,85,-109,120c12776,10368,12743,10393,12716,10407v-22,14,-43,25,-60,39c12646,10449,12640,10456,12629,10463v-10,7,-16,14,-16,14l12613,10477r,4c12613,10481,12608,10484,12608,10484v-6,4,-6,8,-11,8l12597,10495r5,7l12613,10502v65,,130,-3,201,-14c12862,10484,12906,10477,12944,10470v43,-7,76,-17,97,-21c13074,10439,13112,10425,13133,10410v6,-3,11,-7,17,-10c13150,10400,13150,10403,13150,10403v-38,67,-71,124,-120,173c12993,10618,12944,10661,12879,10703v-6,4,-6,4,-11,7l12862,10714v-32,21,-65,38,-92,53c12716,10798,12705,10805,12705,10812r,4l12705,10816v,,6,3,17,c12722,10819,12722,10819,12732,10816r,c12732,10816,12732,10816,12732,10816v17,-4,55,-11,158,-39l12895,10777v65,-18,146,-39,238,-63l13280,10675v32,-11,65,-18,97,-28c13361,10664,13350,10689,13345,10710v-6,14,-6,35,,60c13350,10798,13367,10826,13388,10855v22,24,54,53,87,74c13480,10932,13491,10939,13497,10943v5,3,16,10,21,14c13529,10960,13535,10967,13540,10971r,c13545,10975,13545,10975,13551,10978v,7,5,18,11,18l13562,10996r5,c13572,10996,13578,10992,13578,10982v,-7,,-18,5,-32c13583,10939,13589,10929,13600,10915v5,-4,10,-11,10,-18c13621,10883,13627,10865,13643,10848v11,-15,16,-29,27,-39c13681,10809,13686,10805,13692,10798v5,-7,11,-14,5,-24c13708,10763,13719,10752,13730,10742v16,3,27,,38,-7c13778,10728,13778,10717,13773,10710v16,-7,27,-18,49,-28c13822,10682,13822,10682,13822,10682v11,,22,-4,27,-7c13854,10671,13854,10668,13860,10664r21,-10c13898,10647,13909,10640,13925,10633r11,-7l13941,10626r5,-4c13963,10611,13984,10601,14012,10590v10,7,21,7,37,7c14060,10597,14066,10590,14071,10587v6,-7,6,-14,6,-18c14077,10566,14077,10566,14071,10562v11,-7,27,-14,38,-21c14109,10544,14115,10548,14120,10551v16,11,38,11,54,c14190,10541,14190,10527,14174,10516v-5,-3,-5,-3,-11,-3c14169,10509,14180,10506,14185,10499v5,-4,11,-7,16,-7l14201,10492r,c14223,10495,14245,10488,14250,10477v5,-3,5,-10,,-14c14353,10400,14440,10333,14510,10266v103,-99,174,-208,206,-310c14732,9913,14738,9868,14738,9818v11,-84,5,-144,5,-155c14749,9656,14754,9645,14765,9638r5,l14770,9635v,,,-4,,-4c14776,9624,14787,9617,14792,9610r5,-3c14814,9593,14868,9557,14938,9522v55,-28,158,-74,331,-120c15291,9395,15318,9388,15345,9381v43,-11,87,-25,114,-32c15497,9356,15529,9363,15540,9363v38,7,76,11,108,15c15686,9381,15724,9381,15757,9385v49,,97,-4,114,-7l15914,9381v-38,11,-76,25,-108,39c15757,9441,15714,9462,15670,9487v-43,24,-103,67,-157,123c15448,9677,15399,9755,15383,9829v-11,39,-16,81,-11,123c15372,9956,15367,9959,15367,9963v-11,21,-17,53,16,60c15388,10040,15394,10061,15399,10079v,,,4,,4l15399,10086v11,39,27,71,49,102l15448,10188v5,4,5,11,11,14c15475,10220,15491,10238,15508,10252v5,7,10,10,16,17c15535,10280,15535,10284,15545,10280v,,,,,c15551,10284,15551,10284,15551,10284r11,3l15562,10276v,-14,,-28,,-42c15562,10231,15562,10231,15562,10224r,-4c15562,10213,15562,10206,15567,10202v,-3,6,-10,6,-17c15573,10178,15578,10174,15578,10167v5,-17,22,-56,54,-106c15676,9994,15746,9913,15849,9804v11,-10,22,-25,38,-39c15995,9674,16104,9603,16158,9571v16,-7,27,-14,43,-21c16201,9557,16207,9571,16207,9582v,4,,11,5,14c16212,9600,16212,9603,16212,9607r,10c16223,9652,16234,9705,16261,9762v60,151,157,314,168,331c16467,10157,16521,10238,16554,10273v5,11,11,18,16,25c16516,10298,16462,10301,16407,10305v-86,7,-179,21,-265,42c16066,10365,15990,10389,15914,10414v-81,28,-130,56,-163,85c15751,10502,15746,10502,15746,10506v,,,-4,,-4c15735,10474,15719,10446,15703,10428v-11,-10,-33,-28,-65,-42c15605,10372,15567,10361,15518,10351v-54,-11,-97,-15,-130,-15c15367,10336,15345,10336,15329,10336v-11,,-17,,-27,4l15302,10336r-17,l15285,10340v,,,,,l15285,10340v-11,3,-27,21,-65,141l15215,10488v-6,14,-11,35,-27,56c15177,10559,15171,10573,15155,10583v-5,7,-16,18,-21,25c15128,10615,15123,10622,15112,10626v-33,31,-54,66,-60,102c15052,10731,15052,10731,15052,10735r,3c15047,10759,15047,10781,15047,10798v-6,-3,-16,-7,-22,-10c14998,10777,14949,10767,14911,10763v-38,-4,-119,-4,-211,14c14651,10788,14608,10805,14586,10826v-11,11,-22,22,-27,32c14543,10876,14543,10893,14548,10908r,c14543,10911,14548,10922,14554,10929v5,14,21,28,32,38l14592,10975v10,10,21,24,32,38c14635,11031,14635,11049,14640,11063v,7,,17,,28c14640,11133,14646,11193,14657,11260v10,42,21,88,43,123c14716,11415,14738,11443,14765,11468v-5,,-5,,-11,c14738,11468,14722,11468,14705,11472v-16,3,-32,7,-48,14c14640,11493,14624,11500,14602,11517v-21,18,-38,43,-38,64c14559,11602,14564,11630,14575,11651v11,14,22,29,33,36l14608,11687r11,7l14624,11697r,c14624,11697,14624,11701,14629,11701r6,3l14640,11704r,-3c14640,11701,14640,11697,14640,11694v49,-4,103,,152,10c14835,11711,14879,11725,14922,11747v44,21,87,45,130,77c15079,11845,15106,11866,15134,11895v48,45,92,98,140,151l15285,12057v71,81,147,165,244,240c15583,12335,15638,12367,15697,12395v60,28,120,50,179,71l16012,12515v173,64,309,113,379,138c16494,12688,16586,12716,16673,12741v103,28,200,49,293,63c17052,12818,17134,12825,17199,12825v5,,70,,92,c17285,12829,17285,12829,17280,12832v-22,18,-49,36,-70,53c17188,12903,17161,12924,17139,12942v-11,7,-27,14,-38,14c17090,12956,17079,12956,17069,12949r,c17069,12945,17063,12942,17058,12942v,,-6,,-6,3c17041,12952,17041,12973,17047,12995v5,14,11,28,16,42c17069,13051,17079,13062,17096,13076v11,10,32,28,65,45c17193,13143,17237,13157,17280,13171v70,17,141,25,190,25c17513,13199,17551,13199,17573,13199v-6,4,-11,7,-22,14c17518,13234,17437,13298,17394,13386v-16,39,-27,77,-33,120c17361,13548,17367,13587,17378,13622v27,74,75,127,92,148c17497,13795,17524,13819,17551,13837v38,21,70,39,108,49c17692,13897,17730,13901,17762,13897v22,,38,-7,44,-11l17806,13883r,-4c17806,13876,17795,13876,17784,13876v-5,,-5,,-11,l17773,13876r,l17773,13876v,,,,,-4c17773,13872,17773,13869,17773,13869r,c17773,13865,17773,13862,17768,13855v-6,-36,,-74,11,-106l17779,13745v,,,-3,,-3l17779,13738v11,-31,32,-63,59,-91c17892,13590,17985,13537,18088,13502v76,-24,151,-39,189,-46c18283,13456,18288,13453,18294,13453r5,c18337,13446,18375,13439,18413,13432v43,-11,81,-21,114,-36c18548,13386,18570,13375,18592,13361v5,-3,5,-7,11,-7c18608,13351,18619,13347,18619,13347r,c18619,13351,18624,13351,18624,13354r,4c18624,13358,18624,13361,18624,13361v11,28,33,50,60,67c18716,13449,18760,13463,18787,13470v32,11,92,25,162,29c19031,13506,19117,13499,19193,13481v82,-18,158,-53,217,-95c19475,13340,19508,13294,19519,13270v5,-4,10,-11,21,-15c19562,13252,19578,13252,19594,13248v17,-3,33,-7,44,-10l19643,13238v,,11,-4,6,-7c19649,13224,19638,13227,19605,13231r-16,3c19557,13238,19513,13241,19470,13234v-22,-3,-44,-10,-60,-21c19394,13203,19378,13188,19372,13171v-16,-39,6,-78,16,-99c19399,13058,19443,13002,19535,12949v32,-18,65,-36,108,-53c19681,12903,19730,12917,19795,12945r22,14c19871,12988,19947,13026,20028,13072v163,92,342,201,396,236c20451,13326,20483,13344,20511,13365v54,35,92,60,119,74c20630,13439,20630,13442,20630,13446v,3,-6,3,-6,7c20619,13460,20613,13467,20608,13478v-11,17,-43,49,-97,88c20467,13597,20413,13629,20348,13664v-65,32,-130,60,-184,85c20153,13753,20137,13760,20120,13767v-16,7,-32,14,-49,21c20082,13777,20088,13767,20099,13753v38,-57,54,-124,59,-152c20164,13562,20169,13523,20164,13488v-6,-60,-17,-116,-44,-166c20093,13266,20044,13210,19985,13167v-27,-21,-60,-38,-92,-53c19860,13097,19828,13086,19800,13083v-10,-4,-16,-4,-21,c19773,13083,19773,13083,19768,13083v-5,3,-5,7,5,21c19784,13118,19800,13143,19817,13171v21,42,27,106,21,173c19838,13368,19833,13411,19822,13470v-5,29,-11,64,-16,96c19773,13714,19719,13858,19681,13953v-11,22,-21,39,-32,57c19643,14017,19643,14020,19649,14024v-33,28,-65,53,-92,81c19502,14158,19459,14207,19426,14253v-38,53,-59,109,-70,162c19351,14447,19351,14482,19356,14525v,14,5,31,5,45c19372,14616,19383,14655,19394,14697r,4c19394,14747,19378,14775,19372,14785v-5,,-16,11,-43,53c19280,14877,19237,14958,19199,15057xm16505,8828v-16,,-27,-7,-27,-18c16478,8799,16489,8792,16505,8792v5,,16,4,22,7l16532,8821v-5,3,-16,7,-27,7xm16548,8880v,4,,11,6,15c16548,8902,16543,8905,16532,8905v-16,,-27,-7,-27,-18c16505,8877,16516,8870,16532,8870v,3,11,7,16,10xm16483,8746v-16,,-32,-7,-32,-21c16451,8715,16462,8704,16483,8704v11,,22,4,27,11l16516,8729v-11,10,-22,17,-33,17xm16711,11644v,-7,-6,-10,-6,-17c16711,11630,16716,11634,16722,11634v11,7,21,14,32,21c16776,11673,16792,11690,16803,11711v11,18,11,36,11,43c16814,11768,16819,11782,16819,11799v,18,,29,11,32c16830,11835,16830,11838,16830,11842r,l16830,11845v,4,6,4,16,4c16857,11849,16890,11845,16922,11838v33,-7,76,-21,119,-46c17085,11768,17123,11736,17150,11701v60,-71,87,-162,76,-240c17226,11461,17226,11461,17226,11461v5,,11,4,21,4c17258,11468,17269,11468,17285,11468r11,7l17313,11475r10,-7c17329,11468,17329,11468,17334,11465v6,,6,,6,c17367,11465,17388,11461,17416,11457r10,c17453,11454,17481,11450,17508,11443r5,-3c17529,11436,17546,11429,17556,11422v65,67,120,117,147,138c17762,11616,17844,11680,17903,11725v33,25,60,46,87,60c17952,11792,17914,11796,17876,11799r-5,c17860,11799,17849,11803,17838,11803v-54,4,-135,4,-206,-21c17573,11764,17529,11729,17535,11701v,-4,,-7,,-11c17540,11687,17540,11683,17540,11680v,,-5,-4,-5,-4c17524,11673,17497,11683,17481,11694v-28,10,-55,31,-71,49c17399,11757,17383,11771,17378,11789v-11,21,-22,49,-22,70c17356,11888,17361,11912,17378,11937v5,7,10,14,16,21c17399,11969,17399,11979,17405,11983v-11,3,-27,7,-49,14l17350,11997v-5,,-10,3,-16,3c17302,12007,17264,12022,17226,12036v-27,10,-76,31,-147,63l16857,12205v-65,32,-135,67,-211,81c16554,12304,16472,12297,16429,12289v-11,-3,-16,-3,-22,c16407,12293,16413,12297,16418,12297v-16,,-32,-4,-32,-4c16380,12293,16375,12289,16364,12282v-33,-31,-65,-63,-98,-95c16218,12134,16180,12089,16153,12043v-33,-53,-55,-103,-65,-152c16082,11859,16088,11838,16098,11824v,-3,6,-3,6,-7c16120,11799,16147,11792,16174,11796v27,3,49,21,60,39c16234,11835,16234,11838,16234,11838r,4c16239,11856,16239,11870,16239,11891v,7,,11,,11l16239,11909r11,l16256,11912r5,-3l16261,11912v,,5,,5,c16272,11912,16294,11912,16310,11912v59,-3,114,-10,162,-21c16537,11877,16597,11849,16635,11817v27,-25,49,-49,60,-77c16722,11708,16722,11673,16711,11644xm17540,9737v-59,11,-119,35,-162,67c17334,9836,17302,9875,17280,9920v-22,43,-22,82,-22,106c17258,10033,17258,10037,17264,10037v5,,5,,5,-4c17269,10037,17269,10037,17269,10040r6,7l17280,10040r,c17280,10040,17280,10040,17280,10040r11,l17291,10040r,c17291,10040,17291,10037,17291,10033v27,-28,59,-49,92,-67c17416,9956,17453,9945,17491,9942v65,-7,141,-4,217,7c17773,9959,17844,9980,17925,10009v81,28,141,56,190,81c18223,10146,18283,10210,18304,10238r,3c18304,10245,18310,10245,18310,10248r,4c18348,10298,18391,10361,18429,10435r11,21c18462,10492,18472,10520,18483,10534v-16,3,-32,7,-43,10c18380,10555,18321,10569,18261,10576r-5,c18250,10576,18239,10580,18234,10580v-65,7,-130,3,-179,-7c18044,10569,18033,10569,18033,10569v-5,,-10,-3,-21,-3c18012,10566,18006,10566,18006,10566v,,-5,,-5,l17985,10562r5,7c17995,10576,18001,10587,18006,10597v,4,,7,17,28c18033,10640,18066,10671,18115,10700v43,24,97,45,151,59c18315,10774,18359,10777,18380,10777v38,4,87,4,125,-3c18516,10774,18527,10770,18532,10770v11,,22,,33,l18131,10996r-5,3l18131,11003r,l18131,11003r,l18131,11003r5,3l18142,11006v5,4,16,4,27,7l18174,11013r,c18180,11013,18180,11013,18185,11017v22,3,49,10,76,14c18315,11038,18391,11041,18467,11045v38,,81,,125,c18575,11049,18559,11059,18543,11066v-16,7,-38,18,-54,32c18445,11123,18413,11154,18391,11183v-22,31,-22,59,-22,70c18369,11278,18386,11309,18407,11327v11,11,22,14,33,18c18456,11359,18467,11366,18467,11366r5,3l18478,11362v,-3,5,-7,5,-10l18494,11345v6,-4,11,-7,16,-11l18510,11334r6,-3c18538,11316,18559,11306,18581,11295v49,-24,103,-46,162,-67c18743,11228,18743,11228,18743,11228v,29,6,67,28,120c18776,11369,18781,11391,18787,11412v11,42,27,84,43,130c18819,11535,18798,11524,18771,11517v-38,-10,-98,-14,-147,-10c18603,11510,18565,11514,18521,11532v-11,3,-27,10,-43,17c18445,11517,18375,11457,18299,11398v-22,-22,-49,-39,-70,-60c18212,11324,18196,11309,18169,11288v-71,-60,-184,-151,-287,-247c17903,11024,17920,10999,17925,10964v5,-14,5,-28,5,-42c17930,10918,17930,10911,17930,10908v,-11,,-22,,-22l17930,10886v-32,-49,-75,-98,-124,-151c17795,10724,17790,10714,17779,10703v-109,-116,-206,-197,-298,-250c17453,10439,17416,10421,17372,10403v-11,-7,-27,-14,-38,-21c17334,10372,17313,10347,17237,10248v-33,-38,-65,-81,-93,-120l17144,10125v-43,-57,-124,-169,-200,-296c16906,9765,16873,9695,16846,9631v-27,-67,-48,-127,-59,-169c16781,9452,16781,9448,16776,9448v-11,,-11,,5,67c16781,9515,16781,9515,16781,9515v-27,-67,-16,-85,-16,-88c16770,9423,16776,9420,16781,9416v49,4,92,7,136,11c16949,9430,16982,9437,17014,9444v109,29,233,71,293,99c17313,9547,17318,9547,17318,9547v22,10,49,21,81,39c17481,9635,17551,9670,17594,9691v11,4,17,7,22,11c17627,9705,17638,9712,17643,9716v,,,,,l17643,9716v6,11,-43,11,-103,21xm18857,11553v,,,,,l18857,11553v,-4,,-4,,c18868,11567,18874,11581,18879,11595v27,60,49,102,60,120c18966,11764,19004,11821,19036,11859v-5,,-5,,-11,-3c19014,11849,18998,11845,18987,11842v-5,,-10,-4,-16,-7c18955,11828,18928,11817,18906,11803v-43,-21,-70,-42,-81,-71c18809,11701,18814,11665,18825,11637v5,-24,16,-53,32,-81c18857,11560,18857,11556,18857,11553xm20944,13619v11,7,33,24,60,42c20987,13664,20966,13671,20950,13675v,-18,-6,-35,-6,-49c20944,13626,20944,13622,20944,13619xm21031,10707v76,31,173,67,206,74c21231,10795,21204,10841,21172,10900r,4c21166,10908,21166,10915,21161,10918v-11,21,-81,138,-141,272c21009,11211,21004,11232,20993,11253v-22,53,-43,109,-60,162c20928,11362,20917,11228,20890,11084v-27,-152,-65,-300,-92,-384l20787,10647v32,,135,24,244,60xm20787,14472r16,-14c20814,14447,20825,14440,20836,14429r,7c20857,14518,20885,14588,20906,14651r16,50c20928,14708,20928,14718,20933,14726v-141,10,-282,35,-406,67c20397,14828,20305,14863,20245,14891v-27,-7,-81,-17,-163,-14c20050,14877,20017,14877,19990,14881v-38,3,-81,10,-119,21c19833,14912,19779,14937,19730,14965v-60,35,-119,74,-173,113c19502,15117,19448,15159,19399,15201v-16,11,-38,25,-54,43c19345,15244,19345,15247,19340,15247v11,-31,27,-70,48,-113c19416,15078,19448,15025,19486,14983v27,-32,54,-60,92,-88c19600,14877,19616,14867,19638,14852v16,-10,38,-21,59,-31c19730,14803,19757,14796,19768,14793r5,c19784,14793,19800,14793,19811,14793v136,7,271,-8,401,-43c20256,14740,20294,14729,20332,14718v92,-28,179,-67,254,-109c20662,14570,20727,14525,20787,14472xm20700,13745v-43,11,-87,22,-124,36c20576,13777,20581,13777,20581,13774v16,-18,32,-43,43,-71c20635,13682,20651,13629,20662,13573v6,-43,,-88,-21,-145c20657,13435,20662,13442,20668,13442v,71,11,145,21,219c20695,13689,20695,13717,20700,13745xm20592,10717v5,57,16,131,27,212c20630,11006,20641,11098,20646,11193v11,113,16,198,16,215l20662,11426v-11,-11,-21,-18,-32,-28c20619,11387,20603,11376,20586,11362v-10,-7,-21,-14,-32,-21c20532,11324,20505,11302,20489,11278v-6,-4,-6,-11,-11,-18c20473,11257,20473,11249,20473,11246r,-4c20473,11239,20473,11239,20473,11235v,-3,,-7,-6,-14c20462,11214,20456,11211,20451,11207v-6,-3,-16,-7,-27,-7l20424,11200v-16,,-27,4,-33,7c20391,11207,20386,11211,20386,11211v-6,3,-11,3,-16,7c20353,11225,20342,11232,20332,11235v-22,14,-38,29,-44,32c20272,11285,20256,11302,20245,11320v-11,18,-16,39,-16,56c20229,11380,20229,11387,20229,11391v,3,,7,,10c20207,11398,20147,11387,20082,11387v-5,,-11,,-16,l20044,11387v-43,,-92,4,-130,-4c19871,11376,19838,11366,19828,11359v-28,-11,-55,-25,-82,-39c19741,11316,19735,11313,19730,11309v-16,-10,-27,-17,-33,-14c19697,11295,19697,11295,19697,11295r,-21l19681,11316v-5,4,-5,8,-11,15c19660,11345,19632,11383,19622,11429v-11,39,-11,85,,124c19632,11595,19654,11623,19660,11634v16,24,48,46,92,63c19757,11701,19763,11697,19768,11697v,,5,4,5,4c19773,11701,19773,11704,19768,11708v,,,3,,3l19763,11718r-6,l19757,11722v,3,-5,3,-5,7c19746,11736,19741,11740,19730,11750r,-7l19714,11768v-17,31,-17,60,,88l19714,11856v5,10,5,17,11,25l19725,11884v5,7,10,14,16,18l19746,11905v,,6,4,6,4l19773,11930r6,-4c19784,11923,19795,11916,19800,11912v6,-3,6,-3,11,-3c19817,11905,19828,11905,19833,11902v11,-4,22,-4,32,-4c19882,11898,19898,11898,19914,11902v17,3,33,10,44,17c19968,11926,19979,11933,19990,11940v,,6,4,6,4l19996,11944v,,-6,,-6,c19985,11948,19974,11951,19963,11955v-27,14,-54,42,-65,74c19887,12060,19882,12096,19887,12127v6,36,27,60,33,64c19936,12212,19963,12233,19996,12244v16,7,32,10,43,14c20044,12261,20050,12261,20050,12261r5,l20061,12258r,c20061,12258,20066,12254,20071,12247v6,-3,17,-10,22,-14l20099,12237v27,-15,59,-22,97,-25c20223,12208,20250,12208,20283,12212v49,3,103,14,157,28c20489,12254,20538,12272,20586,12289v33,11,60,22,93,32c20679,12321,20679,12321,20679,12321v-6,14,-6,60,-11,187c20651,12494,20624,12476,20597,12462v-16,-10,-32,-21,-54,-28c20456,12392,20332,12371,20267,12360v-17,-4,-38,-7,-65,-11c20164,12342,20115,12335,20061,12328v-27,-3,-49,-10,-71,-14c19909,12297,19844,12272,19795,12240v-43,-25,-76,-53,-108,-81c19670,12145,19654,12134,19643,12120v-21,-17,-38,-31,-49,-46c19567,12043,19546,12014,19540,11986v-5,-10,-5,-17,-5,-31c19535,11937,19535,11919,19540,11905v6,-10,6,-14,,-14l19540,11891v,,,,,c19546,11863,19551,11842,19529,11831v-5,-3,-21,-3,-65,-3c19459,11828,19459,11828,19454,11828v-28,-4,-60,-7,-82,-7c19356,11821,19334,11821,19313,11828v-11,,-22,3,-33,7l19264,11817v,-7,-11,-25,-44,-81c19199,11704,19177,11669,19161,11637v-22,-31,-71,-120,-103,-211c19042,11383,19025,11334,19009,11288v-11,-39,-22,-74,-27,-102c18982,11186,18982,11183,18982,11183v,-4,,-4,,-8c18982,11175,18982,11172,18982,11168v27,-3,70,-14,119,-24l19128,11140v87,-14,174,-21,260,-32l19394,11108v114,-10,200,-28,271,-49c19725,11045,19784,11024,19844,11003v54,-21,103,-46,157,-81c20012,10915,20023,10911,20028,10908v27,-18,54,-32,76,-50c20131,10837,20153,10816,20169,10798r33,-35c20212,10752,20223,10742,20234,10728v16,-18,33,-36,49,-50c20310,10654,20348,10633,20386,10615v5,-4,16,-7,22,-11c20413,10601,20418,10601,20424,10597v81,-14,173,7,189,11c20581,10629,20586,10654,20592,10717xm20082,9381r,c20088,9381,20093,9378,20093,9378r6,c20104,9381,20104,9385,20109,9388r60,113c20185,9533,20223,9617,20267,9723v65,155,119,335,146,412l20424,10164v65,201,87,261,97,278l20310,10460v-27,,-49,3,-65,3c20245,10463,20239,10463,20239,10463v-5,-3,-16,-10,-48,-28c20126,10396,20050,10365,19974,10340v-38,-14,-76,-25,-109,-32c19790,10291,19714,10280,19649,10280v-6,,-17,,-22,c19600,10280,19562,10280,19513,10287v-43,4,-92,14,-146,25c19128,10343,18933,10414,18879,10435v,,,,,-3c18890,10396,18901,10365,18917,10329v22,-60,54,-116,92,-172c19025,10132,19047,10104,19069,10076v32,-39,70,-78,114,-120l19183,9952v75,-74,173,-144,243,-197c19524,9684,19605,9628,19687,9578v189,-119,363,-186,395,-197xm19584,8591r10,-3c19594,8588,19600,8588,19600,8584v11,21,60,85,135,187c19752,8796,19763,8817,19779,8842r,3c19811,8902,19838,8944,19849,8962v27,42,65,88,92,119c19958,9103,19979,9120,19990,9131v-70,17,-141,42,-206,67c19746,9212,19697,9233,19649,9258v-33,17,-65,35,-98,56c19540,9321,19529,9325,19519,9332v-22,10,-38,21,-55,35c19378,9420,19296,9480,19220,9543v-59,46,-119,102,-178,166c19009,9744,18977,9779,18949,9815v-27,35,-48,70,-70,109c18868,9942,18857,9963,18846,9987v-86,148,-130,272,-146,335c18700,10298,18700,10269,18695,10245v,-18,5,-35,5,-57c18700,10164,18706,10139,18706,10111v5,-92,16,-198,27,-286l18733,9808v5,-50,16,-117,32,-198c18906,9081,19226,8799,19399,8683v65,-42,125,-70,185,-92xm17356,8260v32,-18,65,-42,87,-63c17459,8179,17470,8161,17470,8151v11,14,27,31,38,42l17508,8193v10,11,32,28,65,46c17600,8253,17638,8274,17692,8288v43,14,98,21,146,21c17838,8309,17844,8309,17844,8309r5,c17930,8320,17985,8316,17985,8316r10,l17995,8313v,-4,,-7,,-14c17990,8292,17990,8281,17990,8271v,-22,11,-46,27,-71c18023,8189,18039,8172,18061,8151v5,-7,10,-14,16,-18c18120,8101,18147,8055,18158,7992r,-3c18158,7985,18158,7985,18158,7981v6,-24,6,-45,6,-63c18180,7925,18201,7932,18234,7939v5,,16,,27,4c18283,7943,18304,7943,18321,7939v,4,5,4,11,4c18332,7943,18332,7943,18332,7943v10,,10,-7,16,-18c18353,7918,18353,7911,18359,7904v5,-18,16,-39,27,-57c18397,7833,18407,7823,18418,7809v6,-7,17,-14,27,-25c18456,7773,18467,7766,18478,7756v38,-35,60,-81,60,-116l18630,7706r,c18630,7706,18630,7706,18630,7706v32,29,59,53,70,64c18716,7784,18787,7840,18825,7858v-11,,-22,4,-38,4l18781,7862v-5,,-5,,-10,c18716,7865,18673,7872,18624,7883v-59,14,-124,42,-184,74c18380,7989,18326,8027,18288,8066v-38,35,-65,78,-76,113c18212,8186,18207,8189,18212,8189v-5,11,-5,18,6,22c18218,8211,18223,8211,18223,8211v6,,16,,33,-4l18256,8207v21,-3,38,-7,54,-10c18326,8193,18369,8189,18413,8186r70,-4c18483,8182,18489,8182,18489,8182r,c18510,8182,18527,8186,18538,8186v16,3,21,3,21,3c18554,8189,18548,8193,18538,8197v,,-6,,-6,c18532,8197,18532,8197,18532,8197v-11,,-32,7,-49,24c18462,8239,18445,8263,18445,8292v,10,-5,28,6,53c18456,8369,18472,8394,18494,8415v22,21,49,42,87,60c18608,8489,18640,8500,18673,8503v,,5,,5,l18684,8503r5,-3c18922,8278,19275,8352,19345,8369v-11,7,-32,25,-70,71c19242,8471,19210,8510,19177,8546r-16,17c19112,8616,19031,8715,18955,8813v-76,99,-163,226,-212,304l18749,9081v5,-21,11,-52,11,-88c18765,8937,18760,8891,18754,8849v-11,-39,-32,-99,-81,-148c18657,8687,18646,8679,18630,8672v-22,-7,-44,-7,-60,-3c18559,8672,18548,8676,18538,8687v,3,-6,3,-6,7c18527,8697,18527,8704,18527,8708v-6,-18,-17,-36,-33,-53c18478,8634,18462,8616,18440,8598v-22,-17,-54,-45,-103,-70c18304,8510,18234,8479,18142,8468v-76,-11,-157,-7,-228,11c17882,8486,17855,8496,17822,8510v-27,11,-49,25,-65,39c17752,8553,17746,8556,17752,8560v,,5,,5,c17752,8563,17752,8563,17752,8567r-6,7l17757,8574v92,-4,179,3,255,17c18071,8605,18131,8627,18180,8655v81,46,152,113,200,187c18424,8909,18451,8990,18462,9085v10,70,10,137,10,204l18472,9325v,151,,275,6,327c18478,9776,18483,9903,18489,9998v5,95,5,141,11,166c18500,10164,18500,10160,18500,10160v-22,-56,-55,-116,-98,-180c18369,9927,18337,9882,18299,9836v-49,-64,-103,-120,-157,-166c18109,9642,18017,9561,17860,9459v-38,-25,-76,-50,-108,-71c17643,9311,17546,9251,17481,9212v-22,-14,-44,-28,-65,-42c17356,9124,17280,9064,17226,8993v-27,-35,-38,-67,-38,-98l17188,8884v,-21,,-42,5,-63c17220,8771,17269,8739,17296,8725v,,,,6,c17302,8725,17302,8725,17302,8725v16,-7,38,-10,54,-10c17361,8715,17361,8715,17367,8715v260,,303,102,303,106l17676,8835r5,-11l17681,8824v11,,22,-11,33,-21c17724,8789,17730,8768,17730,8739r,-3c17730,8711,17730,8683,17719,8655v-5,-14,-16,-28,-32,-42c17676,8602,17659,8591,17638,8581v-17,-7,-82,-32,-185,-32c17367,8549,17275,8570,17199,8605v-71,36,-136,85,-174,145c16993,8799,16982,8849,16976,8884v-5,3,-5,7,-10,32c16955,8940,16955,8965,16955,8993v,25,-6,67,11,110c16976,9141,17004,9184,17042,9240v37,56,75,102,97,127c17096,9356,17052,9342,17009,9335v-33,-7,-65,-10,-114,-17c16852,9311,16798,9303,16733,9296v,-10,-6,-24,-17,-49c16711,9222,16700,9194,16684,9159v-22,-56,-44,-123,-60,-176c16608,8930,16565,8796,16527,8641v-44,-201,-71,-392,-82,-462l16440,8147v,,,-3,,-3c16516,8168,16662,8140,16716,8126v-11,21,-21,39,-27,60c16689,8189,16684,8197,16684,8204r,3c16678,8228,16678,8246,16678,8263v,15,,25,6,36c16695,8338,16722,8362,16733,8369v21,18,54,39,92,53c16841,8429,16852,8433,16863,8436v,4,,7,5,7c16873,8443,16873,8440,16879,8440v,,5,,5,l16890,8440r,-4l16890,8436r,-3c16895,8383,17058,8345,17058,8345v54,-15,103,-29,146,-46l17210,8295v5,,10,-3,10,-3c17291,8292,17334,8274,17356,8260xm17860,927v-22,-7,-43,-17,-65,-25c17773,895,17746,892,17724,888v-37,-7,-70,-7,-103,-7c17600,881,17584,881,17562,885v-11,,-27,3,-38,7c17497,899,17470,913,17459,927v,4,-6,7,-6,7c17453,938,17448,941,17453,945v6,3,11,,11,-4c17464,941,17464,941,17464,941v,4,6,4,11,7c17475,952,17481,952,17491,959r44,18c17562,987,17589,1001,17616,1019v16,10,33,21,43,32c17670,1061,17681,1075,17692,1086v32,53,27,116,22,173l17714,1266v-6,52,-17,98,-22,119l17692,1389v-5,32,-16,71,-27,106c17659,1512,17654,1530,17654,1544v,4,-11,28,-11,39c17578,1615,17513,1657,17459,1703v-33,28,-65,60,-92,98l17367,1801v-6,4,-71,85,-82,149c17280,1957,17275,1967,17275,1974v-87,-102,-185,-208,-293,-314c16949,1629,16917,1597,16884,1569r-11,-11c16863,1548,16846,1534,16830,1523r-206,-152c16640,1364,16657,1354,16667,1343v33,-28,93,-46,255,-81c16933,1259,16939,1259,16949,1259v17,,27,,38,-4c16998,1259,17009,1262,17020,1266v5,,11,,11,c17031,1266,17031,1262,17031,1262v,,,,,c17036,1266,17041,1269,17047,1266v,,,,,l17047,1269r5,c17058,1269,17074,1269,17085,1259v11,-7,27,-25,27,-50c17112,1185,17096,1163,17079,1149v-16,-17,-38,-28,-59,-42l17014,1103v-10,-7,-21,-14,-43,-24c16955,1072,16928,1061,16895,1054v-32,-7,-65,-3,-103,4c16765,1065,16733,1072,16700,1086v-54,24,-108,56,-152,91c16516,1202,16489,1234,16472,1262r-27,-21l16445,1241v,,,-4,,-4c16456,1237,16456,1227,16467,1206v,-4,5,-7,5,-14c16483,1167,16499,1139,16510,1118v6,-8,17,-29,44,-60c16554,1058,16597,1015,16624,991v22,-22,130,-106,163,-131c16792,857,16798,853,16808,846v38,-21,82,-42,141,-53c16993,786,17041,779,17085,772v103,-14,206,-32,303,-46c17459,712,17573,691,17697,645v22,-7,44,-17,71,-28c17768,624,17773,635,17773,642r,3c17773,649,17773,656,17773,659v,14,11,28,22,50c17800,716,17806,726,17806,737v27,56,49,127,54,144c17860,888,17865,895,17865,902v6,15,6,29,11,39c17876,934,17865,931,17860,927xe" fillcolor="white [3212]" stroked="f" strokeweight="1pt">
                <v:stroke miterlimit="4" joinstyle="miter"/>
                <v:path arrowok="t" o:extrusionok="f" o:connecttype="custom" o:connectlocs="2530477,3890644;2530477,3890644;2530477,3890644;2530477,3890644" o:connectangles="0,90,180,27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1" o:spid="_x0000_s1029" type="#_x0000_t75" style="position:absolute;width:50292;height:77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">
                <v:imagedata r:id="rId2" o:title=""/>
              </v:shape>
              <v:rect id="Rectangle" o:spid="_x0000_s1030" style="position:absolute;left:8635;top:27432;width:33274;height:15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" fillcolor="#f0e3e0 [3214]" stroked="f" strokeweight="1pt">
                <v:stroke miterlimit="4"/>
                <v:textbox inset="3pt,3pt,3pt,3pt"/>
              </v:rect>
              <w10:wrap anchorx="page"/>
            </v:group>
          </w:pict>
        </mc:Fallback>
      </mc:AlternateContent>
    </w:r>
    <w:r w:rsidR="00282F2C">
      <w:rPr>
        <w:noProof/>
        <w:lang w:val="en-AU" w:eastAsia="en-AU"/>
      </w:rPr>
      <w:drawing>
        <wp:anchor distT="0" distB="0" distL="114300" distR="114300" simplePos="0" relativeHeight="251666432" behindDoc="1" locked="0" layoutInCell="1" allowOverlap="1" wp14:anchorId="2BFA9C08" wp14:editId="1D8FD6CF">
          <wp:simplePos x="0" y="0"/>
          <wp:positionH relativeFrom="column">
            <wp:posOffset>-88900</wp:posOffset>
          </wp:positionH>
          <wp:positionV relativeFrom="paragraph">
            <wp:posOffset>1467485</wp:posOffset>
          </wp:positionV>
          <wp:extent cx="3390899" cy="3430905"/>
          <wp:effectExtent l="0" t="0" r="635" b="0"/>
          <wp:wrapNone/>
          <wp:docPr id="173" name="Picture 173" descr="picture of wom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" name="beautiful-brunette-cute-774909.jpg"/>
                  <pic:cNvPicPr/>
                </pic:nvPicPr>
                <pic:blipFill rotWithShape="1">
                  <a:blip r:embed="rId3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3390899" cy="3430905"/>
                  </a:xfrm>
                  <a:prstGeom prst="ellips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2F2C" w:rsidRPr="00513BED">
      <w:rPr>
        <w:noProof/>
        <w:lang w:val="en-AU" w:eastAsia="en-AU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6863260A" wp14:editId="3230837D">
              <wp:simplePos x="0" y="0"/>
              <wp:positionH relativeFrom="column">
                <wp:posOffset>-927100</wp:posOffset>
              </wp:positionH>
              <wp:positionV relativeFrom="paragraph">
                <wp:posOffset>-437515</wp:posOffset>
              </wp:positionV>
              <wp:extent cx="5059680" cy="7778115"/>
              <wp:effectExtent l="0" t="0" r="0" b="0"/>
              <wp:wrapNone/>
              <wp:docPr id="114" name="Group 114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059680" cy="7778115"/>
                        <a:chOff x="0" y="0"/>
                        <a:chExt cx="5059680" cy="7778131"/>
                      </a:xfrm>
                    </wpg:grpSpPr>
                    <wps:wsp>
                      <wps:cNvPr id="115" name="Rectangle"/>
                      <wps:cNvSpPr/>
                      <wps:spPr>
                        <a:xfrm>
                          <a:off x="12701" y="1"/>
                          <a:ext cx="5029200" cy="77724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16" name="Shape"/>
                      <wps:cNvSpPr/>
                      <wps:spPr>
                        <a:xfrm>
                          <a:off x="12700" y="1"/>
                          <a:ext cx="5039361" cy="7772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29" y="2400"/>
                              </a:moveTo>
                              <a:cubicBezTo>
                                <a:pt x="778" y="2319"/>
                                <a:pt x="833" y="2241"/>
                                <a:pt x="893" y="2164"/>
                              </a:cubicBezTo>
                              <a:cubicBezTo>
                                <a:pt x="980" y="1969"/>
                                <a:pt x="1002" y="1758"/>
                                <a:pt x="898" y="1564"/>
                              </a:cubicBezTo>
                              <a:cubicBezTo>
                                <a:pt x="817" y="1408"/>
                                <a:pt x="659" y="1306"/>
                                <a:pt x="506" y="1193"/>
                              </a:cubicBezTo>
                              <a:cubicBezTo>
                                <a:pt x="642" y="1592"/>
                                <a:pt x="305" y="2051"/>
                                <a:pt x="729" y="2400"/>
                              </a:cubicBezTo>
                              <a:close/>
                              <a:moveTo>
                                <a:pt x="1208" y="713"/>
                              </a:moveTo>
                              <a:cubicBezTo>
                                <a:pt x="1372" y="776"/>
                                <a:pt x="1524" y="847"/>
                                <a:pt x="1671" y="921"/>
                              </a:cubicBezTo>
                              <a:cubicBezTo>
                                <a:pt x="1785" y="628"/>
                                <a:pt x="1617" y="286"/>
                                <a:pt x="1377" y="0"/>
                              </a:cubicBezTo>
                              <a:lnTo>
                                <a:pt x="1023" y="0"/>
                              </a:lnTo>
                              <a:cubicBezTo>
                                <a:pt x="1203" y="194"/>
                                <a:pt x="1334" y="409"/>
                                <a:pt x="1459" y="618"/>
                              </a:cubicBezTo>
                              <a:cubicBezTo>
                                <a:pt x="1464" y="628"/>
                                <a:pt x="1437" y="635"/>
                                <a:pt x="1432" y="625"/>
                              </a:cubicBezTo>
                              <a:cubicBezTo>
                                <a:pt x="1257" y="406"/>
                                <a:pt x="1078" y="194"/>
                                <a:pt x="860" y="0"/>
                              </a:cubicBezTo>
                              <a:lnTo>
                                <a:pt x="185" y="0"/>
                              </a:lnTo>
                              <a:cubicBezTo>
                                <a:pt x="278" y="159"/>
                                <a:pt x="414" y="304"/>
                                <a:pt x="577" y="424"/>
                              </a:cubicBezTo>
                              <a:cubicBezTo>
                                <a:pt x="751" y="554"/>
                                <a:pt x="985" y="628"/>
                                <a:pt x="1208" y="713"/>
                              </a:cubicBezTo>
                              <a:close/>
                              <a:moveTo>
                                <a:pt x="1791" y="5093"/>
                              </a:moveTo>
                              <a:cubicBezTo>
                                <a:pt x="1883" y="5315"/>
                                <a:pt x="1802" y="5548"/>
                                <a:pt x="1742" y="5778"/>
                              </a:cubicBezTo>
                              <a:cubicBezTo>
                                <a:pt x="1688" y="5996"/>
                                <a:pt x="1666" y="6208"/>
                                <a:pt x="1824" y="6413"/>
                              </a:cubicBezTo>
                              <a:cubicBezTo>
                                <a:pt x="1916" y="6533"/>
                                <a:pt x="2047" y="6635"/>
                                <a:pt x="2172" y="6741"/>
                              </a:cubicBezTo>
                              <a:cubicBezTo>
                                <a:pt x="2509" y="6469"/>
                                <a:pt x="2586" y="6124"/>
                                <a:pt x="2504" y="5778"/>
                              </a:cubicBezTo>
                              <a:cubicBezTo>
                                <a:pt x="2428" y="5471"/>
                                <a:pt x="2112" y="5294"/>
                                <a:pt x="1791" y="5093"/>
                              </a:cubicBezTo>
                              <a:close/>
                              <a:moveTo>
                                <a:pt x="1361" y="2891"/>
                              </a:moveTo>
                              <a:cubicBezTo>
                                <a:pt x="1045" y="3134"/>
                                <a:pt x="904" y="3508"/>
                                <a:pt x="866" y="3826"/>
                              </a:cubicBezTo>
                              <a:cubicBezTo>
                                <a:pt x="1328" y="3642"/>
                                <a:pt x="1671" y="3374"/>
                                <a:pt x="1922" y="3064"/>
                              </a:cubicBezTo>
                              <a:cubicBezTo>
                                <a:pt x="2063" y="2891"/>
                                <a:pt x="2167" y="2711"/>
                                <a:pt x="2286" y="2534"/>
                              </a:cubicBezTo>
                              <a:cubicBezTo>
                                <a:pt x="2330" y="2474"/>
                                <a:pt x="2373" y="2418"/>
                                <a:pt x="2433" y="2368"/>
                              </a:cubicBezTo>
                              <a:cubicBezTo>
                                <a:pt x="2030" y="2485"/>
                                <a:pt x="1639" y="2675"/>
                                <a:pt x="1361" y="2891"/>
                              </a:cubicBezTo>
                              <a:close/>
                              <a:moveTo>
                                <a:pt x="1671" y="13479"/>
                              </a:moveTo>
                              <a:cubicBezTo>
                                <a:pt x="1829" y="13076"/>
                                <a:pt x="1453" y="12579"/>
                                <a:pt x="1089" y="12265"/>
                              </a:cubicBezTo>
                              <a:cubicBezTo>
                                <a:pt x="931" y="12265"/>
                                <a:pt x="778" y="12258"/>
                                <a:pt x="626" y="12240"/>
                              </a:cubicBezTo>
                              <a:cubicBezTo>
                                <a:pt x="1040" y="12484"/>
                                <a:pt x="1263" y="12844"/>
                                <a:pt x="1459" y="13175"/>
                              </a:cubicBezTo>
                              <a:cubicBezTo>
                                <a:pt x="1464" y="13186"/>
                                <a:pt x="1437" y="13193"/>
                                <a:pt x="1432" y="13182"/>
                              </a:cubicBezTo>
                              <a:cubicBezTo>
                                <a:pt x="1149" y="12822"/>
                                <a:pt x="844" y="12494"/>
                                <a:pt x="408" y="12205"/>
                              </a:cubicBezTo>
                              <a:cubicBezTo>
                                <a:pt x="283" y="12180"/>
                                <a:pt x="169" y="12145"/>
                                <a:pt x="60" y="12102"/>
                              </a:cubicBezTo>
                              <a:cubicBezTo>
                                <a:pt x="38" y="12416"/>
                                <a:pt x="256" y="12748"/>
                                <a:pt x="577" y="12981"/>
                              </a:cubicBezTo>
                              <a:cubicBezTo>
                                <a:pt x="751" y="13112"/>
                                <a:pt x="985" y="13182"/>
                                <a:pt x="1208" y="13271"/>
                              </a:cubicBezTo>
                              <a:cubicBezTo>
                                <a:pt x="1372" y="13331"/>
                                <a:pt x="1524" y="13405"/>
                                <a:pt x="1671" y="13479"/>
                              </a:cubicBezTo>
                              <a:close/>
                              <a:moveTo>
                                <a:pt x="4785" y="6275"/>
                              </a:moveTo>
                              <a:cubicBezTo>
                                <a:pt x="5035" y="6109"/>
                                <a:pt x="5329" y="5873"/>
                                <a:pt x="5705" y="5845"/>
                              </a:cubicBezTo>
                              <a:cubicBezTo>
                                <a:pt x="4720" y="5693"/>
                                <a:pt x="3745" y="6035"/>
                                <a:pt x="3065" y="6498"/>
                              </a:cubicBezTo>
                              <a:cubicBezTo>
                                <a:pt x="3065" y="6498"/>
                                <a:pt x="3059" y="6501"/>
                                <a:pt x="3059" y="6501"/>
                              </a:cubicBezTo>
                              <a:cubicBezTo>
                                <a:pt x="3027" y="6529"/>
                                <a:pt x="2994" y="6558"/>
                                <a:pt x="2956" y="6586"/>
                              </a:cubicBezTo>
                              <a:cubicBezTo>
                                <a:pt x="3620" y="6664"/>
                                <a:pt x="4295" y="6600"/>
                                <a:pt x="4785" y="6275"/>
                              </a:cubicBezTo>
                              <a:close/>
                              <a:moveTo>
                                <a:pt x="1339" y="21441"/>
                              </a:moveTo>
                              <a:cubicBezTo>
                                <a:pt x="1192" y="21364"/>
                                <a:pt x="1072" y="21268"/>
                                <a:pt x="980" y="21162"/>
                              </a:cubicBezTo>
                              <a:cubicBezTo>
                                <a:pt x="915" y="21311"/>
                                <a:pt x="844" y="21455"/>
                                <a:pt x="768" y="21600"/>
                              </a:cubicBezTo>
                              <a:lnTo>
                                <a:pt x="1742" y="21600"/>
                              </a:lnTo>
                              <a:cubicBezTo>
                                <a:pt x="1742" y="21600"/>
                                <a:pt x="1742" y="21596"/>
                                <a:pt x="1742" y="21596"/>
                              </a:cubicBezTo>
                              <a:cubicBezTo>
                                <a:pt x="1595" y="21561"/>
                                <a:pt x="1459" y="21508"/>
                                <a:pt x="1339" y="21441"/>
                              </a:cubicBezTo>
                              <a:close/>
                              <a:moveTo>
                                <a:pt x="250" y="21484"/>
                              </a:moveTo>
                              <a:lnTo>
                                <a:pt x="397" y="21600"/>
                              </a:lnTo>
                              <a:lnTo>
                                <a:pt x="452" y="21600"/>
                              </a:lnTo>
                              <a:cubicBezTo>
                                <a:pt x="490" y="21491"/>
                                <a:pt x="533" y="21378"/>
                                <a:pt x="582" y="21272"/>
                              </a:cubicBezTo>
                              <a:cubicBezTo>
                                <a:pt x="490" y="21353"/>
                                <a:pt x="376" y="21427"/>
                                <a:pt x="250" y="21484"/>
                              </a:cubicBezTo>
                              <a:close/>
                              <a:moveTo>
                                <a:pt x="12085" y="6551"/>
                              </a:moveTo>
                              <a:cubicBezTo>
                                <a:pt x="12259" y="6416"/>
                                <a:pt x="12341" y="6275"/>
                                <a:pt x="12411" y="6106"/>
                              </a:cubicBezTo>
                              <a:cubicBezTo>
                                <a:pt x="12482" y="5940"/>
                                <a:pt x="12569" y="5735"/>
                                <a:pt x="12798" y="5633"/>
                              </a:cubicBezTo>
                              <a:cubicBezTo>
                                <a:pt x="12798" y="5629"/>
                                <a:pt x="12803" y="5629"/>
                                <a:pt x="12803" y="5626"/>
                              </a:cubicBezTo>
                              <a:cubicBezTo>
                                <a:pt x="12596" y="5612"/>
                                <a:pt x="12411" y="5661"/>
                                <a:pt x="12264" y="5771"/>
                              </a:cubicBezTo>
                              <a:cubicBezTo>
                                <a:pt x="12226" y="5799"/>
                                <a:pt x="12155" y="5767"/>
                                <a:pt x="12172" y="5735"/>
                              </a:cubicBezTo>
                              <a:cubicBezTo>
                                <a:pt x="12270" y="5488"/>
                                <a:pt x="12324" y="5234"/>
                                <a:pt x="12330" y="4980"/>
                              </a:cubicBezTo>
                              <a:cubicBezTo>
                                <a:pt x="12335" y="4825"/>
                                <a:pt x="12319" y="4676"/>
                                <a:pt x="12373" y="4528"/>
                              </a:cubicBezTo>
                              <a:cubicBezTo>
                                <a:pt x="12264" y="4627"/>
                                <a:pt x="12096" y="4705"/>
                                <a:pt x="11959" y="4772"/>
                              </a:cubicBezTo>
                              <a:cubicBezTo>
                                <a:pt x="11627" y="4941"/>
                                <a:pt x="11426" y="5093"/>
                                <a:pt x="11290" y="5358"/>
                              </a:cubicBezTo>
                              <a:cubicBezTo>
                                <a:pt x="11279" y="5382"/>
                                <a:pt x="11219" y="5393"/>
                                <a:pt x="11197" y="5365"/>
                              </a:cubicBezTo>
                              <a:cubicBezTo>
                                <a:pt x="11159" y="5315"/>
                                <a:pt x="11132" y="5269"/>
                                <a:pt x="11127" y="5220"/>
                              </a:cubicBezTo>
                              <a:cubicBezTo>
                                <a:pt x="11067" y="5368"/>
                                <a:pt x="11078" y="5524"/>
                                <a:pt x="11040" y="5679"/>
                              </a:cubicBezTo>
                              <a:cubicBezTo>
                                <a:pt x="11018" y="5767"/>
                                <a:pt x="10947" y="5841"/>
                                <a:pt x="10903" y="5926"/>
                              </a:cubicBezTo>
                              <a:cubicBezTo>
                                <a:pt x="10860" y="6011"/>
                                <a:pt x="10838" y="6102"/>
                                <a:pt x="10822" y="6191"/>
                              </a:cubicBezTo>
                              <a:cubicBezTo>
                                <a:pt x="10816" y="6215"/>
                                <a:pt x="10767" y="6215"/>
                                <a:pt x="10746" y="6201"/>
                              </a:cubicBezTo>
                              <a:cubicBezTo>
                                <a:pt x="10675" y="6176"/>
                                <a:pt x="10637" y="6134"/>
                                <a:pt x="10599" y="6088"/>
                              </a:cubicBezTo>
                              <a:cubicBezTo>
                                <a:pt x="10582" y="6064"/>
                                <a:pt x="10560" y="6039"/>
                                <a:pt x="10550" y="6011"/>
                              </a:cubicBezTo>
                              <a:cubicBezTo>
                                <a:pt x="10430" y="6353"/>
                                <a:pt x="10452" y="6727"/>
                                <a:pt x="10571" y="7062"/>
                              </a:cubicBezTo>
                              <a:cubicBezTo>
                                <a:pt x="10615" y="7179"/>
                                <a:pt x="10669" y="7292"/>
                                <a:pt x="10735" y="7401"/>
                              </a:cubicBezTo>
                              <a:cubicBezTo>
                                <a:pt x="10713" y="7091"/>
                                <a:pt x="10827" y="6755"/>
                                <a:pt x="10963" y="6494"/>
                              </a:cubicBezTo>
                              <a:cubicBezTo>
                                <a:pt x="11089" y="6251"/>
                                <a:pt x="11279" y="6021"/>
                                <a:pt x="11453" y="5792"/>
                              </a:cubicBezTo>
                              <a:cubicBezTo>
                                <a:pt x="11666" y="5509"/>
                                <a:pt x="11851" y="5220"/>
                                <a:pt x="12036" y="4927"/>
                              </a:cubicBezTo>
                              <a:cubicBezTo>
                                <a:pt x="12047" y="4913"/>
                                <a:pt x="12074" y="4920"/>
                                <a:pt x="12068" y="4934"/>
                              </a:cubicBezTo>
                              <a:cubicBezTo>
                                <a:pt x="11976" y="5164"/>
                                <a:pt x="11883" y="5389"/>
                                <a:pt x="11742" y="5608"/>
                              </a:cubicBezTo>
                              <a:cubicBezTo>
                                <a:pt x="11589" y="5841"/>
                                <a:pt x="11399" y="6064"/>
                                <a:pt x="11241" y="6296"/>
                              </a:cubicBezTo>
                              <a:cubicBezTo>
                                <a:pt x="10963" y="6709"/>
                                <a:pt x="10746" y="7264"/>
                                <a:pt x="10936" y="7722"/>
                              </a:cubicBezTo>
                              <a:cubicBezTo>
                                <a:pt x="11001" y="7818"/>
                                <a:pt x="11061" y="7913"/>
                                <a:pt x="11116" y="8012"/>
                              </a:cubicBezTo>
                              <a:cubicBezTo>
                                <a:pt x="11268" y="7754"/>
                                <a:pt x="11633" y="7616"/>
                                <a:pt x="11872" y="7391"/>
                              </a:cubicBezTo>
                              <a:cubicBezTo>
                                <a:pt x="12068" y="7211"/>
                                <a:pt x="12101" y="6914"/>
                                <a:pt x="12335" y="6748"/>
                              </a:cubicBezTo>
                              <a:cubicBezTo>
                                <a:pt x="12183" y="6766"/>
                                <a:pt x="12041" y="6787"/>
                                <a:pt x="11894" y="6833"/>
                              </a:cubicBezTo>
                              <a:cubicBezTo>
                                <a:pt x="11856" y="6844"/>
                                <a:pt x="11796" y="6826"/>
                                <a:pt x="11813" y="6794"/>
                              </a:cubicBezTo>
                              <a:cubicBezTo>
                                <a:pt x="11894" y="6699"/>
                                <a:pt x="11987" y="6628"/>
                                <a:pt x="12085" y="6551"/>
                              </a:cubicBezTo>
                              <a:close/>
                              <a:moveTo>
                                <a:pt x="20299" y="8492"/>
                              </a:moveTo>
                              <a:cubicBezTo>
                                <a:pt x="20370" y="8644"/>
                                <a:pt x="20511" y="8753"/>
                                <a:pt x="20658" y="8869"/>
                              </a:cubicBezTo>
                              <a:cubicBezTo>
                                <a:pt x="21181" y="8351"/>
                                <a:pt x="20832" y="7662"/>
                                <a:pt x="20321" y="7189"/>
                              </a:cubicBezTo>
                              <a:cubicBezTo>
                                <a:pt x="20435" y="7422"/>
                                <a:pt x="20288" y="7694"/>
                                <a:pt x="20255" y="7931"/>
                              </a:cubicBezTo>
                              <a:cubicBezTo>
                                <a:pt x="20228" y="8114"/>
                                <a:pt x="20212" y="8315"/>
                                <a:pt x="20299" y="8492"/>
                              </a:cubicBezTo>
                              <a:close/>
                              <a:moveTo>
                                <a:pt x="4709" y="1500"/>
                              </a:moveTo>
                              <a:cubicBezTo>
                                <a:pt x="4785" y="1461"/>
                                <a:pt x="4877" y="1444"/>
                                <a:pt x="4986" y="1458"/>
                              </a:cubicBezTo>
                              <a:cubicBezTo>
                                <a:pt x="4997" y="1458"/>
                                <a:pt x="5003" y="1465"/>
                                <a:pt x="5008" y="1468"/>
                              </a:cubicBezTo>
                              <a:cubicBezTo>
                                <a:pt x="5024" y="1472"/>
                                <a:pt x="5041" y="1479"/>
                                <a:pt x="5052" y="1482"/>
                              </a:cubicBezTo>
                              <a:cubicBezTo>
                                <a:pt x="5264" y="1320"/>
                                <a:pt x="4986" y="1147"/>
                                <a:pt x="4714" y="1175"/>
                              </a:cubicBezTo>
                              <a:cubicBezTo>
                                <a:pt x="4643" y="1182"/>
                                <a:pt x="4556" y="1189"/>
                                <a:pt x="4491" y="1207"/>
                              </a:cubicBezTo>
                              <a:cubicBezTo>
                                <a:pt x="4333" y="1253"/>
                                <a:pt x="4366" y="1313"/>
                                <a:pt x="4426" y="1391"/>
                              </a:cubicBezTo>
                              <a:cubicBezTo>
                                <a:pt x="4545" y="1394"/>
                                <a:pt x="4654" y="1433"/>
                                <a:pt x="4709" y="1500"/>
                              </a:cubicBezTo>
                              <a:close/>
                              <a:moveTo>
                                <a:pt x="17757" y="10172"/>
                              </a:moveTo>
                              <a:cubicBezTo>
                                <a:pt x="17762" y="10179"/>
                                <a:pt x="17768" y="10186"/>
                                <a:pt x="17768" y="10189"/>
                              </a:cubicBezTo>
                              <a:cubicBezTo>
                                <a:pt x="17888" y="10189"/>
                                <a:pt x="18002" y="10221"/>
                                <a:pt x="18122" y="10235"/>
                              </a:cubicBezTo>
                              <a:cubicBezTo>
                                <a:pt x="18209" y="10246"/>
                                <a:pt x="18296" y="10242"/>
                                <a:pt x="18383" y="10235"/>
                              </a:cubicBezTo>
                              <a:cubicBezTo>
                                <a:pt x="18198" y="10175"/>
                                <a:pt x="18024" y="10080"/>
                                <a:pt x="17915" y="9974"/>
                              </a:cubicBezTo>
                              <a:cubicBezTo>
                                <a:pt x="17904" y="9964"/>
                                <a:pt x="17909" y="9953"/>
                                <a:pt x="17926" y="9946"/>
                              </a:cubicBezTo>
                              <a:cubicBezTo>
                                <a:pt x="17931" y="9939"/>
                                <a:pt x="17942" y="9935"/>
                                <a:pt x="17958" y="9939"/>
                              </a:cubicBezTo>
                              <a:cubicBezTo>
                                <a:pt x="18775" y="10115"/>
                                <a:pt x="19570" y="10207"/>
                                <a:pt x="20424" y="10175"/>
                              </a:cubicBezTo>
                              <a:cubicBezTo>
                                <a:pt x="19428" y="9724"/>
                                <a:pt x="18399" y="9162"/>
                                <a:pt x="17109" y="9279"/>
                              </a:cubicBezTo>
                              <a:cubicBezTo>
                                <a:pt x="17082" y="9360"/>
                                <a:pt x="17022" y="9441"/>
                                <a:pt x="16940" y="9512"/>
                              </a:cubicBezTo>
                              <a:cubicBezTo>
                                <a:pt x="17365" y="9466"/>
                                <a:pt x="17800" y="9522"/>
                                <a:pt x="18220" y="9593"/>
                              </a:cubicBezTo>
                              <a:cubicBezTo>
                                <a:pt x="18720" y="9674"/>
                                <a:pt x="19199" y="9798"/>
                                <a:pt x="19657" y="9949"/>
                              </a:cubicBezTo>
                              <a:cubicBezTo>
                                <a:pt x="19684" y="9956"/>
                                <a:pt x="19662" y="9981"/>
                                <a:pt x="19635" y="9974"/>
                              </a:cubicBezTo>
                              <a:cubicBezTo>
                                <a:pt x="19194" y="9851"/>
                                <a:pt x="18742" y="9755"/>
                                <a:pt x="18274" y="9688"/>
                              </a:cubicBezTo>
                              <a:cubicBezTo>
                                <a:pt x="17811" y="9621"/>
                                <a:pt x="17310" y="9558"/>
                                <a:pt x="16837" y="9600"/>
                              </a:cubicBezTo>
                              <a:cubicBezTo>
                                <a:pt x="16793" y="9632"/>
                                <a:pt x="16750" y="9664"/>
                                <a:pt x="16701" y="9692"/>
                              </a:cubicBezTo>
                              <a:cubicBezTo>
                                <a:pt x="16804" y="9709"/>
                                <a:pt x="16908" y="9734"/>
                                <a:pt x="17011" y="9769"/>
                              </a:cubicBezTo>
                              <a:cubicBezTo>
                                <a:pt x="17305" y="9868"/>
                                <a:pt x="17572" y="9992"/>
                                <a:pt x="17757" y="10172"/>
                              </a:cubicBezTo>
                              <a:close/>
                              <a:moveTo>
                                <a:pt x="20000" y="5089"/>
                              </a:moveTo>
                              <a:cubicBezTo>
                                <a:pt x="20016" y="5047"/>
                                <a:pt x="20098" y="5058"/>
                                <a:pt x="20119" y="5089"/>
                              </a:cubicBezTo>
                              <a:cubicBezTo>
                                <a:pt x="20228" y="5262"/>
                                <a:pt x="20337" y="5439"/>
                                <a:pt x="20484" y="5598"/>
                              </a:cubicBezTo>
                              <a:cubicBezTo>
                                <a:pt x="20615" y="5739"/>
                                <a:pt x="20783" y="5848"/>
                                <a:pt x="20963" y="5961"/>
                              </a:cubicBezTo>
                              <a:cubicBezTo>
                                <a:pt x="20941" y="5675"/>
                                <a:pt x="20914" y="5393"/>
                                <a:pt x="20843" y="5111"/>
                              </a:cubicBezTo>
                              <a:cubicBezTo>
                                <a:pt x="20838" y="5082"/>
                                <a:pt x="20881" y="5047"/>
                                <a:pt x="20925" y="5068"/>
                              </a:cubicBezTo>
                              <a:cubicBezTo>
                                <a:pt x="20969" y="5089"/>
                                <a:pt x="21012" y="5111"/>
                                <a:pt x="21050" y="5132"/>
                              </a:cubicBezTo>
                              <a:cubicBezTo>
                                <a:pt x="21028" y="4966"/>
                                <a:pt x="20958" y="4814"/>
                                <a:pt x="20838" y="4669"/>
                              </a:cubicBezTo>
                              <a:cubicBezTo>
                                <a:pt x="20805" y="4652"/>
                                <a:pt x="20773" y="4631"/>
                                <a:pt x="20745" y="4606"/>
                              </a:cubicBezTo>
                              <a:cubicBezTo>
                                <a:pt x="20642" y="4525"/>
                                <a:pt x="20555" y="4429"/>
                                <a:pt x="20484" y="4334"/>
                              </a:cubicBezTo>
                              <a:cubicBezTo>
                                <a:pt x="20446" y="4369"/>
                                <a:pt x="20402" y="4401"/>
                                <a:pt x="20353" y="4429"/>
                              </a:cubicBezTo>
                              <a:cubicBezTo>
                                <a:pt x="20359" y="4433"/>
                                <a:pt x="20359" y="4440"/>
                                <a:pt x="20364" y="4444"/>
                              </a:cubicBezTo>
                              <a:cubicBezTo>
                                <a:pt x="20511" y="4712"/>
                                <a:pt x="20587" y="5005"/>
                                <a:pt x="20647" y="5287"/>
                              </a:cubicBezTo>
                              <a:cubicBezTo>
                                <a:pt x="20653" y="5301"/>
                                <a:pt x="20620" y="5308"/>
                                <a:pt x="20609" y="5294"/>
                              </a:cubicBezTo>
                              <a:cubicBezTo>
                                <a:pt x="20479" y="5026"/>
                                <a:pt x="20294" y="4789"/>
                                <a:pt x="20087" y="4546"/>
                              </a:cubicBezTo>
                              <a:cubicBezTo>
                                <a:pt x="19902" y="4599"/>
                                <a:pt x="19717" y="4606"/>
                                <a:pt x="19531" y="4581"/>
                              </a:cubicBezTo>
                              <a:cubicBezTo>
                                <a:pt x="19580" y="4811"/>
                                <a:pt x="19722" y="5026"/>
                                <a:pt x="19956" y="5206"/>
                              </a:cubicBezTo>
                              <a:cubicBezTo>
                                <a:pt x="19972" y="5167"/>
                                <a:pt x="19983" y="5128"/>
                                <a:pt x="20000" y="5089"/>
                              </a:cubicBezTo>
                              <a:close/>
                              <a:moveTo>
                                <a:pt x="16614" y="13592"/>
                              </a:moveTo>
                              <a:cubicBezTo>
                                <a:pt x="16717" y="13599"/>
                                <a:pt x="16821" y="13606"/>
                                <a:pt x="16919" y="13616"/>
                              </a:cubicBezTo>
                              <a:cubicBezTo>
                                <a:pt x="17164" y="13638"/>
                                <a:pt x="17398" y="13684"/>
                                <a:pt x="17594" y="13768"/>
                              </a:cubicBezTo>
                              <a:cubicBezTo>
                                <a:pt x="17185" y="13373"/>
                                <a:pt x="16527" y="13168"/>
                                <a:pt x="15841" y="13038"/>
                              </a:cubicBezTo>
                              <a:cubicBezTo>
                                <a:pt x="15819" y="13034"/>
                                <a:pt x="15830" y="13013"/>
                                <a:pt x="15852" y="13016"/>
                              </a:cubicBezTo>
                              <a:cubicBezTo>
                                <a:pt x="16342" y="13084"/>
                                <a:pt x="16859" y="13182"/>
                                <a:pt x="17256" y="13373"/>
                              </a:cubicBezTo>
                              <a:cubicBezTo>
                                <a:pt x="17213" y="13316"/>
                                <a:pt x="17174" y="13260"/>
                                <a:pt x="17142" y="13200"/>
                              </a:cubicBezTo>
                              <a:cubicBezTo>
                                <a:pt x="16652" y="12995"/>
                                <a:pt x="15857" y="12826"/>
                                <a:pt x="15285" y="12971"/>
                              </a:cubicBezTo>
                              <a:cubicBezTo>
                                <a:pt x="15656" y="13239"/>
                                <a:pt x="16107" y="13454"/>
                                <a:pt x="16614" y="13592"/>
                              </a:cubicBezTo>
                              <a:close/>
                              <a:moveTo>
                                <a:pt x="7822" y="5855"/>
                              </a:moveTo>
                              <a:cubicBezTo>
                                <a:pt x="7518" y="5721"/>
                                <a:pt x="7142" y="5658"/>
                                <a:pt x="6799" y="5562"/>
                              </a:cubicBezTo>
                              <a:cubicBezTo>
                                <a:pt x="7049" y="5675"/>
                                <a:pt x="7262" y="5824"/>
                                <a:pt x="7420" y="5993"/>
                              </a:cubicBezTo>
                              <a:cubicBezTo>
                                <a:pt x="7528" y="6113"/>
                                <a:pt x="7599" y="6236"/>
                                <a:pt x="7670" y="6367"/>
                              </a:cubicBezTo>
                              <a:cubicBezTo>
                                <a:pt x="7773" y="6572"/>
                                <a:pt x="7958" y="6688"/>
                                <a:pt x="8236" y="6801"/>
                              </a:cubicBezTo>
                              <a:cubicBezTo>
                                <a:pt x="8274" y="6815"/>
                                <a:pt x="8247" y="6851"/>
                                <a:pt x="8209" y="6844"/>
                              </a:cubicBezTo>
                              <a:cubicBezTo>
                                <a:pt x="8203" y="6844"/>
                                <a:pt x="8203" y="6844"/>
                                <a:pt x="8198" y="6844"/>
                              </a:cubicBezTo>
                              <a:cubicBezTo>
                                <a:pt x="8062" y="6822"/>
                                <a:pt x="7937" y="6819"/>
                                <a:pt x="7811" y="6829"/>
                              </a:cubicBezTo>
                              <a:cubicBezTo>
                                <a:pt x="8051" y="6964"/>
                                <a:pt x="8291" y="7091"/>
                                <a:pt x="8579" y="7175"/>
                              </a:cubicBezTo>
                              <a:cubicBezTo>
                                <a:pt x="8857" y="7256"/>
                                <a:pt x="9156" y="7306"/>
                                <a:pt x="9455" y="7352"/>
                              </a:cubicBezTo>
                              <a:cubicBezTo>
                                <a:pt x="9771" y="7401"/>
                                <a:pt x="10130" y="7454"/>
                                <a:pt x="10435" y="7549"/>
                              </a:cubicBezTo>
                              <a:cubicBezTo>
                                <a:pt x="9515" y="6953"/>
                                <a:pt x="8356" y="6526"/>
                                <a:pt x="7496" y="5884"/>
                              </a:cubicBezTo>
                              <a:cubicBezTo>
                                <a:pt x="7485" y="5876"/>
                                <a:pt x="7501" y="5866"/>
                                <a:pt x="7512" y="5873"/>
                              </a:cubicBezTo>
                              <a:cubicBezTo>
                                <a:pt x="7986" y="6187"/>
                                <a:pt x="8541" y="6441"/>
                                <a:pt x="9074" y="6709"/>
                              </a:cubicBezTo>
                              <a:cubicBezTo>
                                <a:pt x="9368" y="6858"/>
                                <a:pt x="9662" y="7009"/>
                                <a:pt x="9951" y="7165"/>
                              </a:cubicBezTo>
                              <a:cubicBezTo>
                                <a:pt x="10103" y="7246"/>
                                <a:pt x="10267" y="7327"/>
                                <a:pt x="10419" y="7415"/>
                              </a:cubicBezTo>
                              <a:cubicBezTo>
                                <a:pt x="10316" y="7320"/>
                                <a:pt x="10212" y="7228"/>
                                <a:pt x="10092" y="7140"/>
                              </a:cubicBezTo>
                              <a:cubicBezTo>
                                <a:pt x="9869" y="6971"/>
                                <a:pt x="9651" y="6801"/>
                                <a:pt x="9445" y="6625"/>
                              </a:cubicBezTo>
                              <a:cubicBezTo>
                                <a:pt x="8998" y="6244"/>
                                <a:pt x="8486" y="5824"/>
                                <a:pt x="7762" y="5665"/>
                              </a:cubicBezTo>
                              <a:cubicBezTo>
                                <a:pt x="7806" y="5707"/>
                                <a:pt x="7844" y="5753"/>
                                <a:pt x="7882" y="5795"/>
                              </a:cubicBezTo>
                              <a:cubicBezTo>
                                <a:pt x="7888" y="5802"/>
                                <a:pt x="7888" y="5809"/>
                                <a:pt x="7882" y="5816"/>
                              </a:cubicBezTo>
                              <a:cubicBezTo>
                                <a:pt x="7899" y="5841"/>
                                <a:pt x="7860" y="5869"/>
                                <a:pt x="7822" y="5855"/>
                              </a:cubicBezTo>
                              <a:close/>
                              <a:moveTo>
                                <a:pt x="13854" y="1966"/>
                              </a:moveTo>
                              <a:cubicBezTo>
                                <a:pt x="13674" y="2008"/>
                                <a:pt x="13473" y="2005"/>
                                <a:pt x="13282" y="2019"/>
                              </a:cubicBezTo>
                              <a:cubicBezTo>
                                <a:pt x="12988" y="2040"/>
                                <a:pt x="12694" y="2068"/>
                                <a:pt x="12400" y="2096"/>
                              </a:cubicBezTo>
                              <a:cubicBezTo>
                                <a:pt x="12390" y="2096"/>
                                <a:pt x="12384" y="2086"/>
                                <a:pt x="12395" y="2082"/>
                              </a:cubicBezTo>
                              <a:cubicBezTo>
                                <a:pt x="12662" y="2015"/>
                                <a:pt x="12934" y="1955"/>
                                <a:pt x="13211" y="1906"/>
                              </a:cubicBezTo>
                              <a:cubicBezTo>
                                <a:pt x="13304" y="1888"/>
                                <a:pt x="13407" y="1867"/>
                                <a:pt x="13505" y="1853"/>
                              </a:cubicBezTo>
                              <a:cubicBezTo>
                                <a:pt x="13309" y="1846"/>
                                <a:pt x="13114" y="1832"/>
                                <a:pt x="12928" y="1800"/>
                              </a:cubicBezTo>
                              <a:cubicBezTo>
                                <a:pt x="12716" y="1814"/>
                                <a:pt x="12520" y="1835"/>
                                <a:pt x="12324" y="1885"/>
                              </a:cubicBezTo>
                              <a:cubicBezTo>
                                <a:pt x="12341" y="1892"/>
                                <a:pt x="12362" y="1895"/>
                                <a:pt x="12379" y="1899"/>
                              </a:cubicBezTo>
                              <a:cubicBezTo>
                                <a:pt x="12422" y="1913"/>
                                <a:pt x="12411" y="1959"/>
                                <a:pt x="12368" y="1966"/>
                              </a:cubicBezTo>
                              <a:cubicBezTo>
                                <a:pt x="11954" y="2033"/>
                                <a:pt x="11584" y="2185"/>
                                <a:pt x="11230" y="2344"/>
                              </a:cubicBezTo>
                              <a:cubicBezTo>
                                <a:pt x="11666" y="2234"/>
                                <a:pt x="12161" y="2195"/>
                                <a:pt x="12613" y="2213"/>
                              </a:cubicBezTo>
                              <a:cubicBezTo>
                                <a:pt x="12667" y="2216"/>
                                <a:pt x="12694" y="2262"/>
                                <a:pt x="12640" y="2284"/>
                              </a:cubicBezTo>
                              <a:cubicBezTo>
                                <a:pt x="12580" y="2305"/>
                                <a:pt x="12520" y="2326"/>
                                <a:pt x="12455" y="2347"/>
                              </a:cubicBezTo>
                              <a:cubicBezTo>
                                <a:pt x="12912" y="2333"/>
                                <a:pt x="13337" y="2231"/>
                                <a:pt x="13767" y="2132"/>
                              </a:cubicBezTo>
                              <a:cubicBezTo>
                                <a:pt x="13799" y="2125"/>
                                <a:pt x="13832" y="2146"/>
                                <a:pt x="13821" y="2167"/>
                              </a:cubicBezTo>
                              <a:cubicBezTo>
                                <a:pt x="13799" y="2206"/>
                                <a:pt x="13783" y="2234"/>
                                <a:pt x="13761" y="2269"/>
                              </a:cubicBezTo>
                              <a:cubicBezTo>
                                <a:pt x="13952" y="2266"/>
                                <a:pt x="14126" y="2245"/>
                                <a:pt x="14306" y="2209"/>
                              </a:cubicBezTo>
                              <a:cubicBezTo>
                                <a:pt x="14306" y="2156"/>
                                <a:pt x="14306" y="2104"/>
                                <a:pt x="14300" y="2047"/>
                              </a:cubicBezTo>
                              <a:cubicBezTo>
                                <a:pt x="14300" y="2022"/>
                                <a:pt x="14300" y="1998"/>
                                <a:pt x="14295" y="1973"/>
                              </a:cubicBezTo>
                              <a:cubicBezTo>
                                <a:pt x="14148" y="1984"/>
                                <a:pt x="14001" y="1980"/>
                                <a:pt x="13854" y="1966"/>
                              </a:cubicBezTo>
                              <a:close/>
                              <a:moveTo>
                                <a:pt x="11649" y="572"/>
                              </a:moveTo>
                              <a:cubicBezTo>
                                <a:pt x="11235" y="727"/>
                                <a:pt x="10713" y="794"/>
                                <a:pt x="10365" y="1016"/>
                              </a:cubicBezTo>
                              <a:cubicBezTo>
                                <a:pt x="10860" y="918"/>
                                <a:pt x="11459" y="1034"/>
                                <a:pt x="11851" y="1242"/>
                              </a:cubicBezTo>
                              <a:cubicBezTo>
                                <a:pt x="11889" y="1264"/>
                                <a:pt x="11856" y="1302"/>
                                <a:pt x="11813" y="1302"/>
                              </a:cubicBezTo>
                              <a:cubicBezTo>
                                <a:pt x="11758" y="1299"/>
                                <a:pt x="11709" y="1302"/>
                                <a:pt x="11660" y="1309"/>
                              </a:cubicBezTo>
                              <a:cubicBezTo>
                                <a:pt x="12003" y="1458"/>
                                <a:pt x="12373" y="1553"/>
                                <a:pt x="12792" y="1581"/>
                              </a:cubicBezTo>
                              <a:cubicBezTo>
                                <a:pt x="12852" y="1585"/>
                                <a:pt x="12874" y="1641"/>
                                <a:pt x="12809" y="1655"/>
                              </a:cubicBezTo>
                              <a:cubicBezTo>
                                <a:pt x="12776" y="1662"/>
                                <a:pt x="12738" y="1666"/>
                                <a:pt x="12705" y="1673"/>
                              </a:cubicBezTo>
                              <a:cubicBezTo>
                                <a:pt x="13114" y="1775"/>
                                <a:pt x="13560" y="1772"/>
                                <a:pt x="13995" y="1768"/>
                              </a:cubicBezTo>
                              <a:cubicBezTo>
                                <a:pt x="14061" y="1768"/>
                                <a:pt x="14082" y="1818"/>
                                <a:pt x="14044" y="1846"/>
                              </a:cubicBezTo>
                              <a:cubicBezTo>
                                <a:pt x="14023" y="1860"/>
                                <a:pt x="14006" y="1874"/>
                                <a:pt x="13984" y="1888"/>
                              </a:cubicBezTo>
                              <a:cubicBezTo>
                                <a:pt x="14082" y="1892"/>
                                <a:pt x="14180" y="1888"/>
                                <a:pt x="14284" y="1885"/>
                              </a:cubicBezTo>
                              <a:cubicBezTo>
                                <a:pt x="14262" y="1733"/>
                                <a:pt x="14213" y="1592"/>
                                <a:pt x="14142" y="1444"/>
                              </a:cubicBezTo>
                              <a:cubicBezTo>
                                <a:pt x="14001" y="1161"/>
                                <a:pt x="14077" y="914"/>
                                <a:pt x="14278" y="713"/>
                              </a:cubicBezTo>
                              <a:cubicBezTo>
                                <a:pt x="13783" y="688"/>
                                <a:pt x="13304" y="660"/>
                                <a:pt x="12803" y="681"/>
                              </a:cubicBezTo>
                              <a:cubicBezTo>
                                <a:pt x="12264" y="702"/>
                                <a:pt x="11753" y="773"/>
                                <a:pt x="11235" y="886"/>
                              </a:cubicBezTo>
                              <a:cubicBezTo>
                                <a:pt x="11214" y="889"/>
                                <a:pt x="11203" y="868"/>
                                <a:pt x="11219" y="865"/>
                              </a:cubicBezTo>
                              <a:cubicBezTo>
                                <a:pt x="12150" y="600"/>
                                <a:pt x="13260" y="424"/>
                                <a:pt x="14284" y="519"/>
                              </a:cubicBezTo>
                              <a:cubicBezTo>
                                <a:pt x="14219" y="441"/>
                                <a:pt x="14175" y="356"/>
                                <a:pt x="14159" y="268"/>
                              </a:cubicBezTo>
                              <a:cubicBezTo>
                                <a:pt x="13968" y="229"/>
                                <a:pt x="13778" y="205"/>
                                <a:pt x="13582" y="201"/>
                              </a:cubicBezTo>
                              <a:cubicBezTo>
                                <a:pt x="13587" y="215"/>
                                <a:pt x="13593" y="229"/>
                                <a:pt x="13593" y="251"/>
                              </a:cubicBezTo>
                              <a:cubicBezTo>
                                <a:pt x="13593" y="275"/>
                                <a:pt x="13560" y="300"/>
                                <a:pt x="13522" y="296"/>
                              </a:cubicBezTo>
                              <a:cubicBezTo>
                                <a:pt x="13228" y="282"/>
                                <a:pt x="12928" y="275"/>
                                <a:pt x="12634" y="279"/>
                              </a:cubicBezTo>
                              <a:cubicBezTo>
                                <a:pt x="12645" y="293"/>
                                <a:pt x="12656" y="304"/>
                                <a:pt x="12662" y="321"/>
                              </a:cubicBezTo>
                              <a:cubicBezTo>
                                <a:pt x="12678" y="349"/>
                                <a:pt x="12634" y="378"/>
                                <a:pt x="12591" y="381"/>
                              </a:cubicBezTo>
                              <a:cubicBezTo>
                                <a:pt x="12259" y="392"/>
                                <a:pt x="11932" y="409"/>
                                <a:pt x="11627" y="498"/>
                              </a:cubicBezTo>
                              <a:cubicBezTo>
                                <a:pt x="11633" y="501"/>
                                <a:pt x="11638" y="501"/>
                                <a:pt x="11644" y="505"/>
                              </a:cubicBezTo>
                              <a:cubicBezTo>
                                <a:pt x="11698" y="505"/>
                                <a:pt x="11698" y="551"/>
                                <a:pt x="11649" y="572"/>
                              </a:cubicBezTo>
                              <a:close/>
                              <a:moveTo>
                                <a:pt x="1492" y="11947"/>
                              </a:moveTo>
                              <a:cubicBezTo>
                                <a:pt x="1459" y="11936"/>
                                <a:pt x="1443" y="11901"/>
                                <a:pt x="1486" y="11884"/>
                              </a:cubicBezTo>
                              <a:cubicBezTo>
                                <a:pt x="1557" y="11855"/>
                                <a:pt x="1628" y="11834"/>
                                <a:pt x="1704" y="11816"/>
                              </a:cubicBezTo>
                              <a:cubicBezTo>
                                <a:pt x="1595" y="11799"/>
                                <a:pt x="1492" y="11781"/>
                                <a:pt x="1383" y="11771"/>
                              </a:cubicBezTo>
                              <a:cubicBezTo>
                                <a:pt x="1225" y="11756"/>
                                <a:pt x="1072" y="11760"/>
                                <a:pt x="915" y="11749"/>
                              </a:cubicBezTo>
                              <a:cubicBezTo>
                                <a:pt x="876" y="11760"/>
                                <a:pt x="822" y="11746"/>
                                <a:pt x="827" y="11711"/>
                              </a:cubicBezTo>
                              <a:cubicBezTo>
                                <a:pt x="833" y="11629"/>
                                <a:pt x="876" y="11591"/>
                                <a:pt x="735" y="11569"/>
                              </a:cubicBezTo>
                              <a:cubicBezTo>
                                <a:pt x="675" y="11562"/>
                                <a:pt x="610" y="11566"/>
                                <a:pt x="555" y="11555"/>
                              </a:cubicBezTo>
                              <a:cubicBezTo>
                                <a:pt x="479" y="11541"/>
                                <a:pt x="403" y="11527"/>
                                <a:pt x="354" y="11485"/>
                              </a:cubicBezTo>
                              <a:cubicBezTo>
                                <a:pt x="283" y="11425"/>
                                <a:pt x="343" y="11365"/>
                                <a:pt x="310" y="11305"/>
                              </a:cubicBezTo>
                              <a:cubicBezTo>
                                <a:pt x="278" y="11248"/>
                                <a:pt x="125" y="11284"/>
                                <a:pt x="0" y="11308"/>
                              </a:cubicBezTo>
                              <a:lnTo>
                                <a:pt x="0" y="11968"/>
                              </a:lnTo>
                              <a:cubicBezTo>
                                <a:pt x="180" y="12049"/>
                                <a:pt x="376" y="12116"/>
                                <a:pt x="610" y="12145"/>
                              </a:cubicBezTo>
                              <a:cubicBezTo>
                                <a:pt x="1013" y="12198"/>
                                <a:pt x="1519" y="12187"/>
                                <a:pt x="1927" y="12120"/>
                              </a:cubicBezTo>
                              <a:cubicBezTo>
                                <a:pt x="1796" y="12053"/>
                                <a:pt x="1660" y="12007"/>
                                <a:pt x="1508" y="11954"/>
                              </a:cubicBezTo>
                              <a:cubicBezTo>
                                <a:pt x="1497" y="11954"/>
                                <a:pt x="1497" y="11951"/>
                                <a:pt x="1492" y="11947"/>
                              </a:cubicBezTo>
                              <a:close/>
                              <a:moveTo>
                                <a:pt x="10441" y="10468"/>
                              </a:moveTo>
                              <a:cubicBezTo>
                                <a:pt x="10707" y="10316"/>
                                <a:pt x="11023" y="10193"/>
                                <a:pt x="11344" y="10108"/>
                              </a:cubicBezTo>
                              <a:cubicBezTo>
                                <a:pt x="10103" y="10136"/>
                                <a:pt x="8759" y="10045"/>
                                <a:pt x="7648" y="9667"/>
                              </a:cubicBezTo>
                              <a:cubicBezTo>
                                <a:pt x="7632" y="9660"/>
                                <a:pt x="7648" y="9646"/>
                                <a:pt x="7665" y="9649"/>
                              </a:cubicBezTo>
                              <a:cubicBezTo>
                                <a:pt x="8269" y="9822"/>
                                <a:pt x="8917" y="9886"/>
                                <a:pt x="9570" y="9925"/>
                              </a:cubicBezTo>
                              <a:cubicBezTo>
                                <a:pt x="9836" y="9942"/>
                                <a:pt x="10109" y="9946"/>
                                <a:pt x="10381" y="9956"/>
                              </a:cubicBezTo>
                              <a:cubicBezTo>
                                <a:pt x="10337" y="9942"/>
                                <a:pt x="10299" y="9925"/>
                                <a:pt x="10261" y="9907"/>
                              </a:cubicBezTo>
                              <a:cubicBezTo>
                                <a:pt x="10130" y="9840"/>
                                <a:pt x="10022" y="9734"/>
                                <a:pt x="9929" y="9649"/>
                              </a:cubicBezTo>
                              <a:cubicBezTo>
                                <a:pt x="9875" y="9600"/>
                                <a:pt x="9847" y="9565"/>
                                <a:pt x="9858" y="9501"/>
                              </a:cubicBezTo>
                              <a:cubicBezTo>
                                <a:pt x="9864" y="9466"/>
                                <a:pt x="9896" y="9438"/>
                                <a:pt x="9913" y="9406"/>
                              </a:cubicBezTo>
                              <a:cubicBezTo>
                                <a:pt x="9913" y="9402"/>
                                <a:pt x="9913" y="9402"/>
                                <a:pt x="9918" y="9399"/>
                              </a:cubicBezTo>
                              <a:cubicBezTo>
                                <a:pt x="9597" y="9314"/>
                                <a:pt x="9254" y="9279"/>
                                <a:pt x="8917" y="9229"/>
                              </a:cubicBezTo>
                              <a:cubicBezTo>
                                <a:pt x="9064" y="9314"/>
                                <a:pt x="9227" y="9413"/>
                                <a:pt x="9336" y="9512"/>
                              </a:cubicBezTo>
                              <a:cubicBezTo>
                                <a:pt x="9357" y="9519"/>
                                <a:pt x="9374" y="9526"/>
                                <a:pt x="9396" y="9536"/>
                              </a:cubicBezTo>
                              <a:cubicBezTo>
                                <a:pt x="9439" y="9558"/>
                                <a:pt x="9401" y="9600"/>
                                <a:pt x="9352" y="9582"/>
                              </a:cubicBezTo>
                              <a:cubicBezTo>
                                <a:pt x="8530" y="9321"/>
                                <a:pt x="7588" y="9596"/>
                                <a:pt x="6761" y="9371"/>
                              </a:cubicBezTo>
                              <a:cubicBezTo>
                                <a:pt x="7126" y="9716"/>
                                <a:pt x="7697" y="9932"/>
                                <a:pt x="8274" y="10108"/>
                              </a:cubicBezTo>
                              <a:cubicBezTo>
                                <a:pt x="8955" y="10324"/>
                                <a:pt x="9690" y="10408"/>
                                <a:pt x="10441" y="10468"/>
                              </a:cubicBezTo>
                              <a:close/>
                              <a:moveTo>
                                <a:pt x="20756" y="17365"/>
                              </a:moveTo>
                              <a:cubicBezTo>
                                <a:pt x="20800" y="17305"/>
                                <a:pt x="20843" y="17248"/>
                                <a:pt x="20903" y="17199"/>
                              </a:cubicBezTo>
                              <a:cubicBezTo>
                                <a:pt x="20500" y="17315"/>
                                <a:pt x="20103" y="17506"/>
                                <a:pt x="19825" y="17721"/>
                              </a:cubicBezTo>
                              <a:cubicBezTo>
                                <a:pt x="19510" y="17965"/>
                                <a:pt x="19368" y="18339"/>
                                <a:pt x="19330" y="18656"/>
                              </a:cubicBezTo>
                              <a:cubicBezTo>
                                <a:pt x="19793" y="18473"/>
                                <a:pt x="20136" y="18205"/>
                                <a:pt x="20386" y="17894"/>
                              </a:cubicBezTo>
                              <a:cubicBezTo>
                                <a:pt x="20533" y="17725"/>
                                <a:pt x="20636" y="17541"/>
                                <a:pt x="20756" y="17365"/>
                              </a:cubicBezTo>
                              <a:close/>
                              <a:moveTo>
                                <a:pt x="20261" y="19927"/>
                              </a:moveTo>
                              <a:cubicBezTo>
                                <a:pt x="20353" y="20149"/>
                                <a:pt x="20272" y="20382"/>
                                <a:pt x="20212" y="20612"/>
                              </a:cubicBezTo>
                              <a:cubicBezTo>
                                <a:pt x="20157" y="20831"/>
                                <a:pt x="20136" y="21042"/>
                                <a:pt x="20294" y="21247"/>
                              </a:cubicBezTo>
                              <a:cubicBezTo>
                                <a:pt x="20386" y="21367"/>
                                <a:pt x="20517" y="21469"/>
                                <a:pt x="20642" y="21575"/>
                              </a:cubicBezTo>
                              <a:cubicBezTo>
                                <a:pt x="20979" y="21304"/>
                                <a:pt x="21056" y="20958"/>
                                <a:pt x="20974" y="20612"/>
                              </a:cubicBezTo>
                              <a:cubicBezTo>
                                <a:pt x="20898" y="20305"/>
                                <a:pt x="20582" y="20128"/>
                                <a:pt x="20261" y="19927"/>
                              </a:cubicBezTo>
                              <a:close/>
                              <a:moveTo>
                                <a:pt x="21529" y="21332"/>
                              </a:moveTo>
                              <a:cubicBezTo>
                                <a:pt x="21497" y="21360"/>
                                <a:pt x="21464" y="21388"/>
                                <a:pt x="21426" y="21416"/>
                              </a:cubicBezTo>
                              <a:cubicBezTo>
                                <a:pt x="21480" y="21424"/>
                                <a:pt x="21540" y="21427"/>
                                <a:pt x="21595" y="21434"/>
                              </a:cubicBezTo>
                              <a:lnTo>
                                <a:pt x="21595" y="21289"/>
                              </a:lnTo>
                              <a:cubicBezTo>
                                <a:pt x="21573" y="21304"/>
                                <a:pt x="21556" y="21318"/>
                                <a:pt x="21535" y="21328"/>
                              </a:cubicBezTo>
                              <a:cubicBezTo>
                                <a:pt x="21535" y="21328"/>
                                <a:pt x="21529" y="21328"/>
                                <a:pt x="21529" y="21332"/>
                              </a:cubicBezTo>
                              <a:close/>
                              <a:moveTo>
                                <a:pt x="19374" y="16398"/>
                              </a:moveTo>
                              <a:cubicBezTo>
                                <a:pt x="19292" y="16242"/>
                                <a:pt x="19134" y="16140"/>
                                <a:pt x="18982" y="16027"/>
                              </a:cubicBezTo>
                              <a:cubicBezTo>
                                <a:pt x="19118" y="16426"/>
                                <a:pt x="18780" y="16881"/>
                                <a:pt x="19205" y="17231"/>
                              </a:cubicBezTo>
                              <a:cubicBezTo>
                                <a:pt x="19254" y="17149"/>
                                <a:pt x="19308" y="17072"/>
                                <a:pt x="19368" y="16994"/>
                              </a:cubicBezTo>
                              <a:cubicBezTo>
                                <a:pt x="19455" y="16800"/>
                                <a:pt x="19472" y="16592"/>
                                <a:pt x="19374" y="16398"/>
                              </a:cubicBezTo>
                              <a:close/>
                              <a:moveTo>
                                <a:pt x="21360" y="8816"/>
                              </a:moveTo>
                              <a:cubicBezTo>
                                <a:pt x="21442" y="8831"/>
                                <a:pt x="21518" y="8841"/>
                                <a:pt x="21595" y="8845"/>
                              </a:cubicBezTo>
                              <a:lnTo>
                                <a:pt x="21595" y="8672"/>
                              </a:lnTo>
                              <a:cubicBezTo>
                                <a:pt x="21540" y="8700"/>
                                <a:pt x="21491" y="8732"/>
                                <a:pt x="21437" y="8760"/>
                              </a:cubicBezTo>
                              <a:cubicBezTo>
                                <a:pt x="21415" y="8778"/>
                                <a:pt x="21388" y="8795"/>
                                <a:pt x="21360" y="8816"/>
                              </a:cubicBezTo>
                              <a:close/>
                              <a:moveTo>
                                <a:pt x="20718" y="3978"/>
                              </a:moveTo>
                              <a:cubicBezTo>
                                <a:pt x="20691" y="4076"/>
                                <a:pt x="20636" y="4175"/>
                                <a:pt x="20560" y="4260"/>
                              </a:cubicBezTo>
                              <a:cubicBezTo>
                                <a:pt x="20653" y="4366"/>
                                <a:pt x="20756" y="4468"/>
                                <a:pt x="20892" y="4553"/>
                              </a:cubicBezTo>
                              <a:cubicBezTo>
                                <a:pt x="21018" y="4634"/>
                                <a:pt x="21175" y="4673"/>
                                <a:pt x="21328" y="4722"/>
                              </a:cubicBezTo>
                              <a:cubicBezTo>
                                <a:pt x="21328" y="4687"/>
                                <a:pt x="21333" y="4648"/>
                                <a:pt x="21344" y="4609"/>
                              </a:cubicBezTo>
                              <a:cubicBezTo>
                                <a:pt x="21355" y="4578"/>
                                <a:pt x="21426" y="4567"/>
                                <a:pt x="21458" y="4592"/>
                              </a:cubicBezTo>
                              <a:cubicBezTo>
                                <a:pt x="21502" y="4624"/>
                                <a:pt x="21546" y="4652"/>
                                <a:pt x="21595" y="4680"/>
                              </a:cubicBezTo>
                              <a:lnTo>
                                <a:pt x="21595" y="3978"/>
                              </a:lnTo>
                              <a:cubicBezTo>
                                <a:pt x="21301" y="3858"/>
                                <a:pt x="21001" y="3745"/>
                                <a:pt x="20718" y="3618"/>
                              </a:cubicBezTo>
                              <a:cubicBezTo>
                                <a:pt x="20751" y="3734"/>
                                <a:pt x="20751" y="3858"/>
                                <a:pt x="20718" y="3978"/>
                              </a:cubicBezTo>
                              <a:close/>
                              <a:moveTo>
                                <a:pt x="21132" y="3533"/>
                              </a:moveTo>
                              <a:cubicBezTo>
                                <a:pt x="21295" y="3600"/>
                                <a:pt x="21448" y="3674"/>
                                <a:pt x="21600" y="3752"/>
                              </a:cubicBezTo>
                              <a:lnTo>
                                <a:pt x="21600" y="3558"/>
                              </a:lnTo>
                              <a:cubicBezTo>
                                <a:pt x="21442" y="3568"/>
                                <a:pt x="21284" y="3558"/>
                                <a:pt x="21132" y="3533"/>
                              </a:cubicBezTo>
                              <a:close/>
                              <a:moveTo>
                                <a:pt x="20805" y="9296"/>
                              </a:moveTo>
                              <a:cubicBezTo>
                                <a:pt x="20462" y="9325"/>
                                <a:pt x="20125" y="9385"/>
                                <a:pt x="19787" y="9445"/>
                              </a:cubicBezTo>
                              <a:cubicBezTo>
                                <a:pt x="19635" y="9487"/>
                                <a:pt x="19482" y="9526"/>
                                <a:pt x="19319" y="9544"/>
                              </a:cubicBezTo>
                              <a:cubicBezTo>
                                <a:pt x="19804" y="9671"/>
                                <a:pt x="20435" y="9706"/>
                                <a:pt x="20930" y="9632"/>
                              </a:cubicBezTo>
                              <a:cubicBezTo>
                                <a:pt x="21154" y="9600"/>
                                <a:pt x="21371" y="9522"/>
                                <a:pt x="21595" y="9466"/>
                              </a:cubicBezTo>
                              <a:lnTo>
                                <a:pt x="21595" y="9325"/>
                              </a:lnTo>
                              <a:cubicBezTo>
                                <a:pt x="21339" y="9289"/>
                                <a:pt x="21072" y="9275"/>
                                <a:pt x="20805" y="9296"/>
                              </a:cubicBezTo>
                              <a:close/>
                              <a:moveTo>
                                <a:pt x="19678" y="15544"/>
                              </a:moveTo>
                              <a:cubicBezTo>
                                <a:pt x="19842" y="15607"/>
                                <a:pt x="19994" y="15678"/>
                                <a:pt x="20141" y="15752"/>
                              </a:cubicBezTo>
                              <a:cubicBezTo>
                                <a:pt x="20299" y="15349"/>
                                <a:pt x="19923" y="14852"/>
                                <a:pt x="19559" y="14538"/>
                              </a:cubicBezTo>
                              <a:cubicBezTo>
                                <a:pt x="19401" y="14538"/>
                                <a:pt x="19248" y="14531"/>
                                <a:pt x="19096" y="14513"/>
                              </a:cubicBezTo>
                              <a:cubicBezTo>
                                <a:pt x="19510" y="14756"/>
                                <a:pt x="19733" y="15116"/>
                                <a:pt x="19929" y="15448"/>
                              </a:cubicBezTo>
                              <a:cubicBezTo>
                                <a:pt x="19934" y="15459"/>
                                <a:pt x="19907" y="15466"/>
                                <a:pt x="19902" y="15455"/>
                              </a:cubicBezTo>
                              <a:cubicBezTo>
                                <a:pt x="19619" y="15095"/>
                                <a:pt x="19314" y="14767"/>
                                <a:pt x="18878" y="14478"/>
                              </a:cubicBezTo>
                              <a:cubicBezTo>
                                <a:pt x="18753" y="14453"/>
                                <a:pt x="18639" y="14418"/>
                                <a:pt x="18530" y="14375"/>
                              </a:cubicBezTo>
                              <a:cubicBezTo>
                                <a:pt x="18508" y="14689"/>
                                <a:pt x="18726" y="15021"/>
                                <a:pt x="19047" y="15258"/>
                              </a:cubicBezTo>
                              <a:cubicBezTo>
                                <a:pt x="19221" y="15385"/>
                                <a:pt x="19455" y="15459"/>
                                <a:pt x="19678" y="15544"/>
                              </a:cubicBezTo>
                              <a:close/>
                              <a:moveTo>
                                <a:pt x="17060" y="13924"/>
                              </a:moveTo>
                              <a:cubicBezTo>
                                <a:pt x="16761" y="13934"/>
                                <a:pt x="16467" y="13980"/>
                                <a:pt x="16173" y="14008"/>
                              </a:cubicBezTo>
                              <a:cubicBezTo>
                                <a:pt x="15928" y="14029"/>
                                <a:pt x="15683" y="14044"/>
                                <a:pt x="15438" y="14015"/>
                              </a:cubicBezTo>
                              <a:cubicBezTo>
                                <a:pt x="15155" y="13987"/>
                                <a:pt x="14894" y="13916"/>
                                <a:pt x="14600" y="13913"/>
                              </a:cubicBezTo>
                              <a:cubicBezTo>
                                <a:pt x="14578" y="13913"/>
                                <a:pt x="14578" y="13895"/>
                                <a:pt x="14600" y="13892"/>
                              </a:cubicBezTo>
                              <a:cubicBezTo>
                                <a:pt x="14904" y="13878"/>
                                <a:pt x="15193" y="13931"/>
                                <a:pt x="15498" y="13948"/>
                              </a:cubicBezTo>
                              <a:cubicBezTo>
                                <a:pt x="15835" y="13966"/>
                                <a:pt x="16162" y="13924"/>
                                <a:pt x="16489" y="13885"/>
                              </a:cubicBezTo>
                              <a:cubicBezTo>
                                <a:pt x="16848" y="13842"/>
                                <a:pt x="17272" y="13796"/>
                                <a:pt x="17643" y="13864"/>
                              </a:cubicBezTo>
                              <a:cubicBezTo>
                                <a:pt x="17343" y="13733"/>
                                <a:pt x="16989" y="13701"/>
                                <a:pt x="16630" y="13687"/>
                              </a:cubicBezTo>
                              <a:cubicBezTo>
                                <a:pt x="16412" y="13676"/>
                                <a:pt x="16189" y="13662"/>
                                <a:pt x="15977" y="13691"/>
                              </a:cubicBezTo>
                              <a:cubicBezTo>
                                <a:pt x="15830" y="13712"/>
                                <a:pt x="15699" y="13765"/>
                                <a:pt x="15552" y="13789"/>
                              </a:cubicBezTo>
                              <a:cubicBezTo>
                                <a:pt x="15269" y="13839"/>
                                <a:pt x="14986" y="13793"/>
                                <a:pt x="14708" y="13765"/>
                              </a:cubicBezTo>
                              <a:cubicBezTo>
                                <a:pt x="14327" y="13729"/>
                                <a:pt x="13984" y="13765"/>
                                <a:pt x="13669" y="13899"/>
                              </a:cubicBezTo>
                              <a:cubicBezTo>
                                <a:pt x="13946" y="13938"/>
                                <a:pt x="14137" y="14005"/>
                                <a:pt x="14366" y="14142"/>
                              </a:cubicBezTo>
                              <a:cubicBezTo>
                                <a:pt x="14692" y="14340"/>
                                <a:pt x="15073" y="14421"/>
                                <a:pt x="15514" y="14411"/>
                              </a:cubicBezTo>
                              <a:cubicBezTo>
                                <a:pt x="16352" y="14393"/>
                                <a:pt x="17104" y="14209"/>
                                <a:pt x="17882" y="14033"/>
                              </a:cubicBezTo>
                              <a:cubicBezTo>
                                <a:pt x="17866" y="14022"/>
                                <a:pt x="17849" y="14008"/>
                                <a:pt x="17833" y="13998"/>
                              </a:cubicBezTo>
                              <a:cubicBezTo>
                                <a:pt x="17577" y="13948"/>
                                <a:pt x="17338" y="13913"/>
                                <a:pt x="17060" y="13924"/>
                              </a:cubicBezTo>
                              <a:close/>
                              <a:moveTo>
                                <a:pt x="20397" y="14396"/>
                              </a:moveTo>
                              <a:cubicBezTo>
                                <a:pt x="20266" y="14329"/>
                                <a:pt x="20130" y="14284"/>
                                <a:pt x="19978" y="14231"/>
                              </a:cubicBezTo>
                              <a:cubicBezTo>
                                <a:pt x="19972" y="14227"/>
                                <a:pt x="19967" y="14224"/>
                                <a:pt x="19961" y="14220"/>
                              </a:cubicBezTo>
                              <a:cubicBezTo>
                                <a:pt x="19929" y="14209"/>
                                <a:pt x="19913" y="14174"/>
                                <a:pt x="19956" y="14156"/>
                              </a:cubicBezTo>
                              <a:cubicBezTo>
                                <a:pt x="20027" y="14128"/>
                                <a:pt x="20098" y="14107"/>
                                <a:pt x="20174" y="14089"/>
                              </a:cubicBezTo>
                              <a:cubicBezTo>
                                <a:pt x="20065" y="14072"/>
                                <a:pt x="19961" y="14054"/>
                                <a:pt x="19853" y="14044"/>
                              </a:cubicBezTo>
                              <a:cubicBezTo>
                                <a:pt x="19695" y="14029"/>
                                <a:pt x="19542" y="14033"/>
                                <a:pt x="19384" y="14022"/>
                              </a:cubicBezTo>
                              <a:cubicBezTo>
                                <a:pt x="19346" y="14033"/>
                                <a:pt x="19292" y="14019"/>
                                <a:pt x="19297" y="13984"/>
                              </a:cubicBezTo>
                              <a:cubicBezTo>
                                <a:pt x="19303" y="13902"/>
                                <a:pt x="19346" y="13864"/>
                                <a:pt x="19205" y="13842"/>
                              </a:cubicBezTo>
                              <a:cubicBezTo>
                                <a:pt x="19145" y="13835"/>
                                <a:pt x="19080" y="13839"/>
                                <a:pt x="19025" y="13828"/>
                              </a:cubicBezTo>
                              <a:cubicBezTo>
                                <a:pt x="18949" y="13814"/>
                                <a:pt x="18873" y="13800"/>
                                <a:pt x="18824" y="13758"/>
                              </a:cubicBezTo>
                              <a:cubicBezTo>
                                <a:pt x="18753" y="13698"/>
                                <a:pt x="18813" y="13638"/>
                                <a:pt x="18780" y="13578"/>
                              </a:cubicBezTo>
                              <a:cubicBezTo>
                                <a:pt x="18737" y="13500"/>
                                <a:pt x="18486" y="13588"/>
                                <a:pt x="18372" y="13599"/>
                              </a:cubicBezTo>
                              <a:cubicBezTo>
                                <a:pt x="18018" y="13627"/>
                                <a:pt x="17697" y="13440"/>
                                <a:pt x="17577" y="13228"/>
                              </a:cubicBezTo>
                              <a:cubicBezTo>
                                <a:pt x="17583" y="13398"/>
                                <a:pt x="17615" y="13560"/>
                                <a:pt x="17724" y="13719"/>
                              </a:cubicBezTo>
                              <a:cubicBezTo>
                                <a:pt x="17741" y="13736"/>
                                <a:pt x="17751" y="13751"/>
                                <a:pt x="17768" y="13768"/>
                              </a:cubicBezTo>
                              <a:cubicBezTo>
                                <a:pt x="17773" y="13772"/>
                                <a:pt x="17773" y="13779"/>
                                <a:pt x="17773" y="13782"/>
                              </a:cubicBezTo>
                              <a:cubicBezTo>
                                <a:pt x="17839" y="13864"/>
                                <a:pt x="17920" y="13934"/>
                                <a:pt x="18007" y="14005"/>
                              </a:cubicBezTo>
                              <a:cubicBezTo>
                                <a:pt x="18334" y="14185"/>
                                <a:pt x="18639" y="14368"/>
                                <a:pt x="19080" y="14425"/>
                              </a:cubicBezTo>
                              <a:cubicBezTo>
                                <a:pt x="19477" y="14471"/>
                                <a:pt x="19989" y="14460"/>
                                <a:pt x="20397" y="14396"/>
                              </a:cubicBezTo>
                              <a:close/>
                              <a:moveTo>
                                <a:pt x="10713" y="19909"/>
                              </a:moveTo>
                              <a:cubicBezTo>
                                <a:pt x="10337" y="19652"/>
                                <a:pt x="9924" y="19429"/>
                                <a:pt x="9483" y="19214"/>
                              </a:cubicBezTo>
                              <a:cubicBezTo>
                                <a:pt x="9118" y="19038"/>
                                <a:pt x="8770" y="18851"/>
                                <a:pt x="8503" y="18611"/>
                              </a:cubicBezTo>
                              <a:cubicBezTo>
                                <a:pt x="8486" y="18596"/>
                                <a:pt x="8525" y="18579"/>
                                <a:pt x="8535" y="18593"/>
                              </a:cubicBezTo>
                              <a:cubicBezTo>
                                <a:pt x="8862" y="18865"/>
                                <a:pt x="9308" y="19052"/>
                                <a:pt x="9733" y="19253"/>
                              </a:cubicBezTo>
                              <a:cubicBezTo>
                                <a:pt x="10130" y="19436"/>
                                <a:pt x="10501" y="19638"/>
                                <a:pt x="10838" y="19867"/>
                              </a:cubicBezTo>
                              <a:cubicBezTo>
                                <a:pt x="11186" y="20104"/>
                                <a:pt x="11491" y="20365"/>
                                <a:pt x="11774" y="20636"/>
                              </a:cubicBezTo>
                              <a:cubicBezTo>
                                <a:pt x="11818" y="20679"/>
                                <a:pt x="11856" y="20718"/>
                                <a:pt x="11900" y="20760"/>
                              </a:cubicBezTo>
                              <a:cubicBezTo>
                                <a:pt x="11676" y="20425"/>
                                <a:pt x="11486" y="20082"/>
                                <a:pt x="11214" y="19765"/>
                              </a:cubicBezTo>
                              <a:cubicBezTo>
                                <a:pt x="10914" y="19412"/>
                                <a:pt x="10490" y="19136"/>
                                <a:pt x="10027" y="18872"/>
                              </a:cubicBezTo>
                              <a:cubicBezTo>
                                <a:pt x="9809" y="18745"/>
                                <a:pt x="9586" y="18618"/>
                                <a:pt x="9347" y="18508"/>
                              </a:cubicBezTo>
                              <a:cubicBezTo>
                                <a:pt x="9140" y="18413"/>
                                <a:pt x="8917" y="18356"/>
                                <a:pt x="8688" y="18300"/>
                              </a:cubicBezTo>
                              <a:cubicBezTo>
                                <a:pt x="8764" y="18356"/>
                                <a:pt x="8813" y="18420"/>
                                <a:pt x="8862" y="18494"/>
                              </a:cubicBezTo>
                              <a:cubicBezTo>
                                <a:pt x="8884" y="18526"/>
                                <a:pt x="8835" y="18579"/>
                                <a:pt x="8775" y="18551"/>
                              </a:cubicBezTo>
                              <a:cubicBezTo>
                                <a:pt x="8454" y="18402"/>
                                <a:pt x="8127" y="18282"/>
                                <a:pt x="7763" y="18201"/>
                              </a:cubicBezTo>
                              <a:cubicBezTo>
                                <a:pt x="7997" y="18293"/>
                                <a:pt x="8144" y="18459"/>
                                <a:pt x="8258" y="18621"/>
                              </a:cubicBezTo>
                              <a:cubicBezTo>
                                <a:pt x="8454" y="18896"/>
                                <a:pt x="8666" y="19179"/>
                                <a:pt x="9085" y="19345"/>
                              </a:cubicBezTo>
                              <a:cubicBezTo>
                                <a:pt x="9096" y="19348"/>
                                <a:pt x="9102" y="19352"/>
                                <a:pt x="9102" y="19359"/>
                              </a:cubicBezTo>
                              <a:cubicBezTo>
                                <a:pt x="9118" y="19369"/>
                                <a:pt x="9123" y="19391"/>
                                <a:pt x="9091" y="19394"/>
                              </a:cubicBezTo>
                              <a:cubicBezTo>
                                <a:pt x="8987" y="19412"/>
                                <a:pt x="8889" y="19408"/>
                                <a:pt x="8791" y="19394"/>
                              </a:cubicBezTo>
                              <a:cubicBezTo>
                                <a:pt x="8868" y="19482"/>
                                <a:pt x="8944" y="19571"/>
                                <a:pt x="9036" y="19652"/>
                              </a:cubicBezTo>
                              <a:cubicBezTo>
                                <a:pt x="9178" y="19772"/>
                                <a:pt x="9379" y="19846"/>
                                <a:pt x="9559" y="19934"/>
                              </a:cubicBezTo>
                              <a:cubicBezTo>
                                <a:pt x="9602" y="19955"/>
                                <a:pt x="9564" y="19994"/>
                                <a:pt x="9521" y="19980"/>
                              </a:cubicBezTo>
                              <a:cubicBezTo>
                                <a:pt x="9521" y="19980"/>
                                <a:pt x="9521" y="19980"/>
                                <a:pt x="9515" y="19980"/>
                              </a:cubicBezTo>
                              <a:cubicBezTo>
                                <a:pt x="9445" y="19980"/>
                                <a:pt x="9374" y="19969"/>
                                <a:pt x="9303" y="19980"/>
                              </a:cubicBezTo>
                              <a:cubicBezTo>
                                <a:pt x="9249" y="19987"/>
                                <a:pt x="9194" y="20005"/>
                                <a:pt x="9140" y="20019"/>
                              </a:cubicBezTo>
                              <a:cubicBezTo>
                                <a:pt x="9553" y="20100"/>
                                <a:pt x="9853" y="20336"/>
                                <a:pt x="10190" y="20499"/>
                              </a:cubicBezTo>
                              <a:cubicBezTo>
                                <a:pt x="10544" y="20672"/>
                                <a:pt x="10925" y="20824"/>
                                <a:pt x="11290" y="20982"/>
                              </a:cubicBezTo>
                              <a:cubicBezTo>
                                <a:pt x="11486" y="21035"/>
                                <a:pt x="11671" y="21099"/>
                                <a:pt x="11802" y="21148"/>
                              </a:cubicBezTo>
                              <a:cubicBezTo>
                                <a:pt x="11981" y="21215"/>
                                <a:pt x="12155" y="21293"/>
                                <a:pt x="12319" y="21381"/>
                              </a:cubicBezTo>
                              <a:cubicBezTo>
                                <a:pt x="12085" y="21184"/>
                                <a:pt x="11927" y="20933"/>
                                <a:pt x="11720" y="20728"/>
                              </a:cubicBezTo>
                              <a:cubicBezTo>
                                <a:pt x="11421" y="20435"/>
                                <a:pt x="11078" y="20164"/>
                                <a:pt x="10713" y="19909"/>
                              </a:cubicBezTo>
                              <a:close/>
                              <a:moveTo>
                                <a:pt x="7028" y="16246"/>
                              </a:moveTo>
                              <a:cubicBezTo>
                                <a:pt x="6598" y="16267"/>
                                <a:pt x="6168" y="16306"/>
                                <a:pt x="5781" y="16426"/>
                              </a:cubicBezTo>
                              <a:cubicBezTo>
                                <a:pt x="5743" y="16440"/>
                                <a:pt x="5683" y="16408"/>
                                <a:pt x="5705" y="16380"/>
                              </a:cubicBezTo>
                              <a:cubicBezTo>
                                <a:pt x="5716" y="16369"/>
                                <a:pt x="5721" y="16355"/>
                                <a:pt x="5732" y="16345"/>
                              </a:cubicBezTo>
                              <a:cubicBezTo>
                                <a:pt x="5536" y="16391"/>
                                <a:pt x="5362" y="16454"/>
                                <a:pt x="5188" y="16532"/>
                              </a:cubicBezTo>
                              <a:cubicBezTo>
                                <a:pt x="5073" y="16634"/>
                                <a:pt x="4943" y="16726"/>
                                <a:pt x="4796" y="16814"/>
                              </a:cubicBezTo>
                              <a:cubicBezTo>
                                <a:pt x="4888" y="16786"/>
                                <a:pt x="4986" y="16761"/>
                                <a:pt x="5073" y="16733"/>
                              </a:cubicBezTo>
                              <a:cubicBezTo>
                                <a:pt x="5335" y="16659"/>
                                <a:pt x="5601" y="16588"/>
                                <a:pt x="5874" y="16532"/>
                              </a:cubicBezTo>
                              <a:cubicBezTo>
                                <a:pt x="5884" y="16528"/>
                                <a:pt x="5895" y="16539"/>
                                <a:pt x="5884" y="16542"/>
                              </a:cubicBezTo>
                              <a:cubicBezTo>
                                <a:pt x="5629" y="16641"/>
                                <a:pt x="5378" y="16740"/>
                                <a:pt x="5128" y="16846"/>
                              </a:cubicBezTo>
                              <a:cubicBezTo>
                                <a:pt x="4970" y="16913"/>
                                <a:pt x="4818" y="17001"/>
                                <a:pt x="4638" y="17044"/>
                              </a:cubicBezTo>
                              <a:cubicBezTo>
                                <a:pt x="4540" y="17114"/>
                                <a:pt x="4431" y="17178"/>
                                <a:pt x="4300" y="17227"/>
                              </a:cubicBezTo>
                              <a:cubicBezTo>
                                <a:pt x="4322" y="17248"/>
                                <a:pt x="4344" y="17266"/>
                                <a:pt x="4371" y="17287"/>
                              </a:cubicBezTo>
                              <a:cubicBezTo>
                                <a:pt x="4420" y="17329"/>
                                <a:pt x="4475" y="17372"/>
                                <a:pt x="4529" y="17414"/>
                              </a:cubicBezTo>
                              <a:cubicBezTo>
                                <a:pt x="4703" y="17365"/>
                                <a:pt x="4856" y="17312"/>
                                <a:pt x="5008" y="17234"/>
                              </a:cubicBezTo>
                              <a:cubicBezTo>
                                <a:pt x="4959" y="17216"/>
                                <a:pt x="4921" y="17202"/>
                                <a:pt x="4861" y="17181"/>
                              </a:cubicBezTo>
                              <a:cubicBezTo>
                                <a:pt x="4834" y="17171"/>
                                <a:pt x="4839" y="17139"/>
                                <a:pt x="4867" y="17132"/>
                              </a:cubicBezTo>
                              <a:cubicBezTo>
                                <a:pt x="5297" y="17029"/>
                                <a:pt x="5727" y="16931"/>
                                <a:pt x="6086" y="16754"/>
                              </a:cubicBezTo>
                              <a:cubicBezTo>
                                <a:pt x="6021" y="16765"/>
                                <a:pt x="5950" y="16772"/>
                                <a:pt x="5884" y="16782"/>
                              </a:cubicBezTo>
                              <a:cubicBezTo>
                                <a:pt x="5825" y="16789"/>
                                <a:pt x="5797" y="16740"/>
                                <a:pt x="5841" y="16719"/>
                              </a:cubicBezTo>
                              <a:cubicBezTo>
                                <a:pt x="6168" y="16518"/>
                                <a:pt x="6587" y="16345"/>
                                <a:pt x="7028" y="16246"/>
                              </a:cubicBezTo>
                              <a:close/>
                              <a:moveTo>
                                <a:pt x="3201" y="7147"/>
                              </a:moveTo>
                              <a:cubicBezTo>
                                <a:pt x="2515" y="7031"/>
                                <a:pt x="1775" y="7031"/>
                                <a:pt x="1127" y="7235"/>
                              </a:cubicBezTo>
                              <a:cubicBezTo>
                                <a:pt x="1524" y="7369"/>
                                <a:pt x="1932" y="7366"/>
                                <a:pt x="2373" y="7316"/>
                              </a:cubicBezTo>
                              <a:cubicBezTo>
                                <a:pt x="2580" y="7295"/>
                                <a:pt x="2776" y="7256"/>
                                <a:pt x="2972" y="7207"/>
                              </a:cubicBezTo>
                              <a:cubicBezTo>
                                <a:pt x="3048" y="7186"/>
                                <a:pt x="3119" y="7161"/>
                                <a:pt x="3201" y="7147"/>
                              </a:cubicBezTo>
                              <a:close/>
                              <a:moveTo>
                                <a:pt x="4366" y="17033"/>
                              </a:moveTo>
                              <a:cubicBezTo>
                                <a:pt x="4311" y="17026"/>
                                <a:pt x="4279" y="16980"/>
                                <a:pt x="4328" y="16952"/>
                              </a:cubicBezTo>
                              <a:cubicBezTo>
                                <a:pt x="4671" y="16775"/>
                                <a:pt x="5014" y="16595"/>
                                <a:pt x="5226" y="16345"/>
                              </a:cubicBezTo>
                              <a:cubicBezTo>
                                <a:pt x="5193" y="16355"/>
                                <a:pt x="5160" y="16362"/>
                                <a:pt x="5128" y="16373"/>
                              </a:cubicBezTo>
                              <a:cubicBezTo>
                                <a:pt x="5062" y="16391"/>
                                <a:pt x="5024" y="16338"/>
                                <a:pt x="5068" y="16309"/>
                              </a:cubicBezTo>
                              <a:cubicBezTo>
                                <a:pt x="5356" y="16112"/>
                                <a:pt x="5547" y="15886"/>
                                <a:pt x="5667" y="15632"/>
                              </a:cubicBezTo>
                              <a:cubicBezTo>
                                <a:pt x="5623" y="15646"/>
                                <a:pt x="5580" y="15667"/>
                                <a:pt x="5542" y="15692"/>
                              </a:cubicBezTo>
                              <a:cubicBezTo>
                                <a:pt x="5509" y="15709"/>
                                <a:pt x="5444" y="15692"/>
                                <a:pt x="5454" y="15660"/>
                              </a:cubicBezTo>
                              <a:cubicBezTo>
                                <a:pt x="5547" y="15339"/>
                                <a:pt x="5895" y="15000"/>
                                <a:pt x="6374" y="14873"/>
                              </a:cubicBezTo>
                              <a:cubicBezTo>
                                <a:pt x="5890" y="14848"/>
                                <a:pt x="5416" y="15011"/>
                                <a:pt x="4948" y="15064"/>
                              </a:cubicBezTo>
                              <a:cubicBezTo>
                                <a:pt x="4894" y="15071"/>
                                <a:pt x="4850" y="15035"/>
                                <a:pt x="4867" y="15000"/>
                              </a:cubicBezTo>
                              <a:cubicBezTo>
                                <a:pt x="4867" y="14996"/>
                                <a:pt x="4872" y="14993"/>
                                <a:pt x="4872" y="14989"/>
                              </a:cubicBezTo>
                              <a:cubicBezTo>
                                <a:pt x="4556" y="15049"/>
                                <a:pt x="4284" y="15169"/>
                                <a:pt x="4017" y="15300"/>
                              </a:cubicBezTo>
                              <a:cubicBezTo>
                                <a:pt x="3985" y="15318"/>
                                <a:pt x="3925" y="15314"/>
                                <a:pt x="3908" y="15282"/>
                              </a:cubicBezTo>
                              <a:cubicBezTo>
                                <a:pt x="3898" y="15268"/>
                                <a:pt x="3892" y="15254"/>
                                <a:pt x="3892" y="15240"/>
                              </a:cubicBezTo>
                              <a:cubicBezTo>
                                <a:pt x="3664" y="15360"/>
                                <a:pt x="3440" y="15487"/>
                                <a:pt x="3228" y="15621"/>
                              </a:cubicBezTo>
                              <a:cubicBezTo>
                                <a:pt x="3201" y="15639"/>
                                <a:pt x="3152" y="15635"/>
                                <a:pt x="3130" y="15614"/>
                              </a:cubicBezTo>
                              <a:cubicBezTo>
                                <a:pt x="3114" y="15600"/>
                                <a:pt x="3103" y="15586"/>
                                <a:pt x="3092" y="15572"/>
                              </a:cubicBezTo>
                              <a:cubicBezTo>
                                <a:pt x="2945" y="15656"/>
                                <a:pt x="2820" y="15755"/>
                                <a:pt x="2716" y="15865"/>
                              </a:cubicBezTo>
                              <a:cubicBezTo>
                                <a:pt x="2787" y="15939"/>
                                <a:pt x="2836" y="16024"/>
                                <a:pt x="2863" y="16108"/>
                              </a:cubicBezTo>
                              <a:cubicBezTo>
                                <a:pt x="3555" y="15611"/>
                                <a:pt x="4583" y="15286"/>
                                <a:pt x="5563" y="15102"/>
                              </a:cubicBezTo>
                              <a:cubicBezTo>
                                <a:pt x="5585" y="15099"/>
                                <a:pt x="5591" y="15120"/>
                                <a:pt x="5574" y="15124"/>
                              </a:cubicBezTo>
                              <a:cubicBezTo>
                                <a:pt x="5068" y="15251"/>
                                <a:pt x="4605" y="15409"/>
                                <a:pt x="4170" y="15614"/>
                              </a:cubicBezTo>
                              <a:cubicBezTo>
                                <a:pt x="3767" y="15805"/>
                                <a:pt x="3424" y="16027"/>
                                <a:pt x="3070" y="16253"/>
                              </a:cubicBezTo>
                              <a:cubicBezTo>
                                <a:pt x="3424" y="16324"/>
                                <a:pt x="3729" y="16482"/>
                                <a:pt x="3898" y="16758"/>
                              </a:cubicBezTo>
                              <a:cubicBezTo>
                                <a:pt x="3985" y="16902"/>
                                <a:pt x="4094" y="17033"/>
                                <a:pt x="4224" y="17156"/>
                              </a:cubicBezTo>
                              <a:cubicBezTo>
                                <a:pt x="4306" y="17118"/>
                                <a:pt x="4388" y="17082"/>
                                <a:pt x="4458" y="17036"/>
                              </a:cubicBezTo>
                              <a:cubicBezTo>
                                <a:pt x="4426" y="17036"/>
                                <a:pt x="4398" y="17036"/>
                                <a:pt x="4366" y="17033"/>
                              </a:cubicBezTo>
                              <a:close/>
                              <a:moveTo>
                                <a:pt x="1666" y="7641"/>
                              </a:moveTo>
                              <a:cubicBezTo>
                                <a:pt x="1394" y="7479"/>
                                <a:pt x="1078" y="7345"/>
                                <a:pt x="740" y="7242"/>
                              </a:cubicBezTo>
                              <a:cubicBezTo>
                                <a:pt x="501" y="7168"/>
                                <a:pt x="256" y="7105"/>
                                <a:pt x="0" y="7059"/>
                              </a:cubicBezTo>
                              <a:lnTo>
                                <a:pt x="0" y="7846"/>
                              </a:lnTo>
                              <a:cubicBezTo>
                                <a:pt x="392" y="7948"/>
                                <a:pt x="822" y="8008"/>
                                <a:pt x="1241" y="8026"/>
                              </a:cubicBezTo>
                              <a:cubicBezTo>
                                <a:pt x="1573" y="8044"/>
                                <a:pt x="1949" y="8001"/>
                                <a:pt x="2275" y="8054"/>
                              </a:cubicBezTo>
                              <a:cubicBezTo>
                                <a:pt x="2074" y="7920"/>
                                <a:pt x="1883" y="7772"/>
                                <a:pt x="1666" y="7641"/>
                              </a:cubicBezTo>
                              <a:close/>
                              <a:moveTo>
                                <a:pt x="13337" y="16348"/>
                              </a:moveTo>
                              <a:cubicBezTo>
                                <a:pt x="14088" y="16267"/>
                                <a:pt x="14943" y="16511"/>
                                <a:pt x="15601" y="16719"/>
                              </a:cubicBezTo>
                              <a:cubicBezTo>
                                <a:pt x="16380" y="16962"/>
                                <a:pt x="17142" y="17241"/>
                                <a:pt x="17882" y="17531"/>
                              </a:cubicBezTo>
                              <a:cubicBezTo>
                                <a:pt x="17506" y="17216"/>
                                <a:pt x="17142" y="16902"/>
                                <a:pt x="16657" y="16648"/>
                              </a:cubicBezTo>
                              <a:cubicBezTo>
                                <a:pt x="16358" y="16493"/>
                                <a:pt x="16031" y="16369"/>
                                <a:pt x="15667" y="16285"/>
                              </a:cubicBezTo>
                              <a:cubicBezTo>
                                <a:pt x="15362" y="16214"/>
                                <a:pt x="15046" y="16179"/>
                                <a:pt x="14736" y="16126"/>
                              </a:cubicBezTo>
                              <a:cubicBezTo>
                                <a:pt x="14801" y="16179"/>
                                <a:pt x="14845" y="16242"/>
                                <a:pt x="14866" y="16309"/>
                              </a:cubicBezTo>
                              <a:cubicBezTo>
                                <a:pt x="14877" y="16338"/>
                                <a:pt x="14839" y="16373"/>
                                <a:pt x="14790" y="16362"/>
                              </a:cubicBezTo>
                              <a:cubicBezTo>
                                <a:pt x="13881" y="16140"/>
                                <a:pt x="12869" y="16076"/>
                                <a:pt x="11921" y="16235"/>
                              </a:cubicBezTo>
                              <a:cubicBezTo>
                                <a:pt x="12161" y="16253"/>
                                <a:pt x="12422" y="16352"/>
                                <a:pt x="12602" y="16419"/>
                              </a:cubicBezTo>
                              <a:cubicBezTo>
                                <a:pt x="12918" y="16535"/>
                                <a:pt x="13190" y="16687"/>
                                <a:pt x="13446" y="16853"/>
                              </a:cubicBezTo>
                              <a:cubicBezTo>
                                <a:pt x="13723" y="17036"/>
                                <a:pt x="14012" y="17202"/>
                                <a:pt x="14376" y="17305"/>
                              </a:cubicBezTo>
                              <a:cubicBezTo>
                                <a:pt x="14785" y="17418"/>
                                <a:pt x="15226" y="17449"/>
                                <a:pt x="15661" y="17471"/>
                              </a:cubicBezTo>
                              <a:cubicBezTo>
                                <a:pt x="15716" y="17474"/>
                                <a:pt x="15721" y="17524"/>
                                <a:pt x="15667" y="17524"/>
                              </a:cubicBezTo>
                              <a:cubicBezTo>
                                <a:pt x="15667" y="17524"/>
                                <a:pt x="15667" y="17524"/>
                                <a:pt x="15667" y="17524"/>
                              </a:cubicBezTo>
                              <a:cubicBezTo>
                                <a:pt x="15536" y="17569"/>
                                <a:pt x="15411" y="17605"/>
                                <a:pt x="15291" y="17658"/>
                              </a:cubicBezTo>
                              <a:cubicBezTo>
                                <a:pt x="15536" y="17668"/>
                                <a:pt x="15770" y="17711"/>
                                <a:pt x="16020" y="17711"/>
                              </a:cubicBezTo>
                              <a:cubicBezTo>
                                <a:pt x="16309" y="17707"/>
                                <a:pt x="16597" y="17668"/>
                                <a:pt x="16880" y="17633"/>
                              </a:cubicBezTo>
                              <a:cubicBezTo>
                                <a:pt x="17158" y="17601"/>
                                <a:pt x="17523" y="17552"/>
                                <a:pt x="17839" y="17584"/>
                              </a:cubicBezTo>
                              <a:cubicBezTo>
                                <a:pt x="17125" y="17358"/>
                                <a:pt x="16434" y="17100"/>
                                <a:pt x="15726" y="16864"/>
                              </a:cubicBezTo>
                              <a:cubicBezTo>
                                <a:pt x="15002" y="16624"/>
                                <a:pt x="14159" y="16341"/>
                                <a:pt x="13331" y="16355"/>
                              </a:cubicBezTo>
                              <a:cubicBezTo>
                                <a:pt x="13320" y="16366"/>
                                <a:pt x="13315" y="16348"/>
                                <a:pt x="13337" y="16348"/>
                              </a:cubicBezTo>
                              <a:close/>
                              <a:moveTo>
                                <a:pt x="13119" y="18420"/>
                              </a:moveTo>
                              <a:cubicBezTo>
                                <a:pt x="13092" y="18462"/>
                                <a:pt x="12994" y="18448"/>
                                <a:pt x="13010" y="18402"/>
                              </a:cubicBezTo>
                              <a:cubicBezTo>
                                <a:pt x="13103" y="18155"/>
                                <a:pt x="13075" y="17922"/>
                                <a:pt x="13065" y="17672"/>
                              </a:cubicBezTo>
                              <a:cubicBezTo>
                                <a:pt x="13059" y="17566"/>
                                <a:pt x="13037" y="17407"/>
                                <a:pt x="13108" y="17294"/>
                              </a:cubicBezTo>
                              <a:cubicBezTo>
                                <a:pt x="12923" y="17379"/>
                                <a:pt x="12749" y="17460"/>
                                <a:pt x="12613" y="17584"/>
                              </a:cubicBezTo>
                              <a:cubicBezTo>
                                <a:pt x="12455" y="17728"/>
                                <a:pt x="12346" y="17891"/>
                                <a:pt x="12264" y="18060"/>
                              </a:cubicBezTo>
                              <a:cubicBezTo>
                                <a:pt x="12253" y="18081"/>
                                <a:pt x="12221" y="18085"/>
                                <a:pt x="12199" y="18071"/>
                              </a:cubicBezTo>
                              <a:cubicBezTo>
                                <a:pt x="12112" y="18025"/>
                                <a:pt x="12079" y="17972"/>
                                <a:pt x="12063" y="17912"/>
                              </a:cubicBezTo>
                              <a:cubicBezTo>
                                <a:pt x="11813" y="18191"/>
                                <a:pt x="11791" y="18551"/>
                                <a:pt x="11807" y="18865"/>
                              </a:cubicBezTo>
                              <a:cubicBezTo>
                                <a:pt x="11807" y="18889"/>
                                <a:pt x="11780" y="18896"/>
                                <a:pt x="11753" y="18896"/>
                              </a:cubicBezTo>
                              <a:cubicBezTo>
                                <a:pt x="11742" y="18900"/>
                                <a:pt x="11725" y="18896"/>
                                <a:pt x="11715" y="18893"/>
                              </a:cubicBezTo>
                              <a:cubicBezTo>
                                <a:pt x="11606" y="18861"/>
                                <a:pt x="11513" y="18794"/>
                                <a:pt x="11437" y="18731"/>
                              </a:cubicBezTo>
                              <a:cubicBezTo>
                                <a:pt x="11328" y="19002"/>
                                <a:pt x="11339" y="19285"/>
                                <a:pt x="11421" y="19560"/>
                              </a:cubicBezTo>
                              <a:cubicBezTo>
                                <a:pt x="11486" y="19779"/>
                                <a:pt x="11606" y="19987"/>
                                <a:pt x="11693" y="20202"/>
                              </a:cubicBezTo>
                              <a:cubicBezTo>
                                <a:pt x="11742" y="20276"/>
                                <a:pt x="11791" y="20351"/>
                                <a:pt x="11840" y="20425"/>
                              </a:cubicBezTo>
                              <a:cubicBezTo>
                                <a:pt x="11796" y="20082"/>
                                <a:pt x="11856" y="19726"/>
                                <a:pt x="11927" y="19391"/>
                              </a:cubicBezTo>
                              <a:cubicBezTo>
                                <a:pt x="12030" y="18896"/>
                                <a:pt x="12357" y="18448"/>
                                <a:pt x="12585" y="17975"/>
                              </a:cubicBezTo>
                              <a:cubicBezTo>
                                <a:pt x="12591" y="17965"/>
                                <a:pt x="12613" y="17968"/>
                                <a:pt x="12613" y="17979"/>
                              </a:cubicBezTo>
                              <a:cubicBezTo>
                                <a:pt x="12449" y="18434"/>
                                <a:pt x="12172" y="18872"/>
                                <a:pt x="12068" y="19338"/>
                              </a:cubicBezTo>
                              <a:cubicBezTo>
                                <a:pt x="11976" y="19765"/>
                                <a:pt x="11910" y="20252"/>
                                <a:pt x="12014" y="20689"/>
                              </a:cubicBezTo>
                              <a:cubicBezTo>
                                <a:pt x="12155" y="20901"/>
                                <a:pt x="12302" y="21113"/>
                                <a:pt x="12487" y="21311"/>
                              </a:cubicBezTo>
                              <a:cubicBezTo>
                                <a:pt x="12390" y="21095"/>
                                <a:pt x="12357" y="20859"/>
                                <a:pt x="12335" y="20644"/>
                              </a:cubicBezTo>
                              <a:cubicBezTo>
                                <a:pt x="12313" y="20456"/>
                                <a:pt x="12357" y="20241"/>
                                <a:pt x="12553" y="20093"/>
                              </a:cubicBezTo>
                              <a:cubicBezTo>
                                <a:pt x="12553" y="20089"/>
                                <a:pt x="12547" y="20086"/>
                                <a:pt x="12553" y="20079"/>
                              </a:cubicBezTo>
                              <a:cubicBezTo>
                                <a:pt x="12613" y="19814"/>
                                <a:pt x="12901" y="19539"/>
                                <a:pt x="13152" y="19316"/>
                              </a:cubicBezTo>
                              <a:cubicBezTo>
                                <a:pt x="13070" y="19309"/>
                                <a:pt x="12999" y="19313"/>
                                <a:pt x="12907" y="19324"/>
                              </a:cubicBezTo>
                              <a:cubicBezTo>
                                <a:pt x="12901" y="19324"/>
                                <a:pt x="12896" y="19327"/>
                                <a:pt x="12890" y="19327"/>
                              </a:cubicBezTo>
                              <a:cubicBezTo>
                                <a:pt x="12885" y="19327"/>
                                <a:pt x="12885" y="19327"/>
                                <a:pt x="12879" y="19327"/>
                              </a:cubicBezTo>
                              <a:cubicBezTo>
                                <a:pt x="12863" y="19331"/>
                                <a:pt x="12847" y="19316"/>
                                <a:pt x="12852" y="19309"/>
                              </a:cubicBezTo>
                              <a:cubicBezTo>
                                <a:pt x="12841" y="19299"/>
                                <a:pt x="12841" y="19285"/>
                                <a:pt x="12858" y="19274"/>
                              </a:cubicBezTo>
                              <a:cubicBezTo>
                                <a:pt x="13075" y="19119"/>
                                <a:pt x="13211" y="18953"/>
                                <a:pt x="13277" y="18745"/>
                              </a:cubicBezTo>
                              <a:cubicBezTo>
                                <a:pt x="13320" y="18600"/>
                                <a:pt x="13342" y="18455"/>
                                <a:pt x="13429" y="18321"/>
                              </a:cubicBezTo>
                              <a:cubicBezTo>
                                <a:pt x="13320" y="18332"/>
                                <a:pt x="13233" y="18367"/>
                                <a:pt x="13135" y="18409"/>
                              </a:cubicBezTo>
                              <a:cubicBezTo>
                                <a:pt x="13119" y="18413"/>
                                <a:pt x="13119" y="18416"/>
                                <a:pt x="13119" y="1842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17" name="Shape"/>
                      <wps:cNvSpPr/>
                      <wps:spPr>
                        <a:xfrm>
                          <a:off x="4000501" y="3213100"/>
                          <a:ext cx="379730" cy="8854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7717" extrusionOk="0">
                              <a:moveTo>
                                <a:pt x="578" y="11364"/>
                              </a:moveTo>
                              <a:cubicBezTo>
                                <a:pt x="289" y="13397"/>
                                <a:pt x="144" y="15430"/>
                                <a:pt x="0" y="17717"/>
                              </a:cubicBezTo>
                              <a:cubicBezTo>
                                <a:pt x="2167" y="16701"/>
                                <a:pt x="4262" y="16192"/>
                                <a:pt x="6357" y="16701"/>
                              </a:cubicBezTo>
                              <a:cubicBezTo>
                                <a:pt x="6429" y="16446"/>
                                <a:pt x="6574" y="16446"/>
                                <a:pt x="6646" y="16446"/>
                              </a:cubicBezTo>
                              <a:cubicBezTo>
                                <a:pt x="11703" y="16701"/>
                                <a:pt x="17049" y="12381"/>
                                <a:pt x="21600" y="4249"/>
                              </a:cubicBezTo>
                              <a:cubicBezTo>
                                <a:pt x="14665" y="-1088"/>
                                <a:pt x="6646" y="-3883"/>
                                <a:pt x="578" y="1136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18" name="Shape"/>
                      <wps:cNvSpPr/>
                      <wps:spPr>
                        <a:xfrm>
                          <a:off x="3886200" y="2463801"/>
                          <a:ext cx="373381" cy="18796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21600"/>
                              </a:moveTo>
                              <a:cubicBezTo>
                                <a:pt x="4922" y="20141"/>
                                <a:pt x="9845" y="18389"/>
                                <a:pt x="14180" y="13281"/>
                              </a:cubicBezTo>
                              <a:cubicBezTo>
                                <a:pt x="16531" y="10508"/>
                                <a:pt x="18367" y="7005"/>
                                <a:pt x="20131" y="2919"/>
                              </a:cubicBezTo>
                              <a:cubicBezTo>
                                <a:pt x="20645" y="1751"/>
                                <a:pt x="21086" y="730"/>
                                <a:pt x="21600" y="0"/>
                              </a:cubicBezTo>
                              <a:cubicBezTo>
                                <a:pt x="17045" y="1897"/>
                                <a:pt x="12490" y="3795"/>
                                <a:pt x="8375" y="8027"/>
                              </a:cubicBezTo>
                              <a:cubicBezTo>
                                <a:pt x="4922" y="11384"/>
                                <a:pt x="2351" y="16054"/>
                                <a:pt x="0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19" name="Shape"/>
                      <wps:cNvSpPr/>
                      <wps:spPr>
                        <a:xfrm>
                          <a:off x="3784601" y="5080000"/>
                          <a:ext cx="454969" cy="86106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745" h="21600" extrusionOk="0">
                              <a:moveTo>
                                <a:pt x="19413" y="0"/>
                              </a:moveTo>
                              <a:cubicBezTo>
                                <a:pt x="17444" y="605"/>
                                <a:pt x="15302" y="1147"/>
                                <a:pt x="13101" y="1593"/>
                              </a:cubicBezTo>
                              <a:cubicBezTo>
                                <a:pt x="11827" y="2007"/>
                                <a:pt x="10553" y="2453"/>
                                <a:pt x="9395" y="3058"/>
                              </a:cubicBezTo>
                              <a:cubicBezTo>
                                <a:pt x="6731" y="4396"/>
                                <a:pt x="4646" y="6053"/>
                                <a:pt x="3025" y="7805"/>
                              </a:cubicBezTo>
                              <a:cubicBezTo>
                                <a:pt x="-681" y="11883"/>
                                <a:pt x="-855" y="16407"/>
                                <a:pt x="1809" y="20676"/>
                              </a:cubicBezTo>
                              <a:cubicBezTo>
                                <a:pt x="2677" y="20963"/>
                                <a:pt x="3488" y="21281"/>
                                <a:pt x="4299" y="21600"/>
                              </a:cubicBezTo>
                              <a:cubicBezTo>
                                <a:pt x="593" y="17904"/>
                                <a:pt x="1288" y="12520"/>
                                <a:pt x="3951" y="8857"/>
                              </a:cubicBezTo>
                              <a:cubicBezTo>
                                <a:pt x="6731" y="5002"/>
                                <a:pt x="13043" y="1274"/>
                                <a:pt x="20745" y="542"/>
                              </a:cubicBezTo>
                              <a:cubicBezTo>
                                <a:pt x="20224" y="382"/>
                                <a:pt x="19818" y="191"/>
                                <a:pt x="1941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0" name="Shape"/>
                      <wps:cNvSpPr/>
                      <wps:spPr>
                        <a:xfrm>
                          <a:off x="3873500" y="6997700"/>
                          <a:ext cx="311151" cy="19812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6222" y="11354"/>
                              </a:moveTo>
                              <a:cubicBezTo>
                                <a:pt x="18162" y="7754"/>
                                <a:pt x="19749" y="3738"/>
                                <a:pt x="21600" y="0"/>
                              </a:cubicBezTo>
                              <a:cubicBezTo>
                                <a:pt x="12784" y="3877"/>
                                <a:pt x="5290" y="9554"/>
                                <a:pt x="0" y="21600"/>
                              </a:cubicBezTo>
                              <a:cubicBezTo>
                                <a:pt x="1763" y="21185"/>
                                <a:pt x="3527" y="20908"/>
                                <a:pt x="5290" y="20908"/>
                              </a:cubicBezTo>
                              <a:cubicBezTo>
                                <a:pt x="9522" y="19523"/>
                                <a:pt x="13313" y="16615"/>
                                <a:pt x="16222" y="113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1" name="Shape"/>
                      <wps:cNvSpPr/>
                      <wps:spPr>
                        <a:xfrm>
                          <a:off x="3987801" y="7416800"/>
                          <a:ext cx="184149" cy="14859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830" y="21416"/>
                              </a:moveTo>
                              <a:cubicBezTo>
                                <a:pt x="9534" y="16062"/>
                                <a:pt x="15790" y="10523"/>
                                <a:pt x="21600" y="4431"/>
                              </a:cubicBezTo>
                              <a:cubicBezTo>
                                <a:pt x="20855" y="2954"/>
                                <a:pt x="19961" y="1477"/>
                                <a:pt x="19217" y="0"/>
                              </a:cubicBezTo>
                              <a:cubicBezTo>
                                <a:pt x="13407" y="6092"/>
                                <a:pt x="7001" y="11446"/>
                                <a:pt x="149" y="15877"/>
                              </a:cubicBezTo>
                              <a:cubicBezTo>
                                <a:pt x="149" y="15877"/>
                                <a:pt x="0" y="15877"/>
                                <a:pt x="0" y="15877"/>
                              </a:cubicBezTo>
                              <a:cubicBezTo>
                                <a:pt x="745" y="17908"/>
                                <a:pt x="1490" y="19754"/>
                                <a:pt x="2532" y="21600"/>
                              </a:cubicBezTo>
                              <a:cubicBezTo>
                                <a:pt x="2681" y="21416"/>
                                <a:pt x="2681" y="21416"/>
                                <a:pt x="2830" y="2141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2" name="Shape"/>
                      <wps:cNvSpPr/>
                      <wps:spPr>
                        <a:xfrm>
                          <a:off x="4432301" y="3035301"/>
                          <a:ext cx="612141" cy="37879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333" extrusionOk="0">
                              <a:moveTo>
                                <a:pt x="0" y="20599"/>
                              </a:moveTo>
                              <a:cubicBezTo>
                                <a:pt x="269" y="20813"/>
                                <a:pt x="538" y="21099"/>
                                <a:pt x="807" y="21314"/>
                              </a:cubicBezTo>
                              <a:cubicBezTo>
                                <a:pt x="4078" y="21600"/>
                                <a:pt x="7125" y="18525"/>
                                <a:pt x="10038" y="16450"/>
                              </a:cubicBezTo>
                              <a:cubicBezTo>
                                <a:pt x="12682" y="14591"/>
                                <a:pt x="15102" y="12445"/>
                                <a:pt x="17298" y="9298"/>
                              </a:cubicBezTo>
                              <a:cubicBezTo>
                                <a:pt x="18911" y="6938"/>
                                <a:pt x="20345" y="4363"/>
                                <a:pt x="21600" y="1574"/>
                              </a:cubicBezTo>
                              <a:lnTo>
                                <a:pt x="21600" y="0"/>
                              </a:lnTo>
                              <a:cubicBezTo>
                                <a:pt x="16760" y="10943"/>
                                <a:pt x="8201" y="17666"/>
                                <a:pt x="0" y="205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3" name="Shape"/>
                      <wps:cNvSpPr/>
                      <wps:spPr>
                        <a:xfrm>
                          <a:off x="4203700" y="5651501"/>
                          <a:ext cx="842010" cy="167259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330" y="11792"/>
                              </a:moveTo>
                              <a:cubicBezTo>
                                <a:pt x="7591" y="9545"/>
                                <a:pt x="8796" y="7364"/>
                                <a:pt x="11012" y="5396"/>
                              </a:cubicBezTo>
                              <a:cubicBezTo>
                                <a:pt x="13064" y="3575"/>
                                <a:pt x="15964" y="1935"/>
                                <a:pt x="19613" y="918"/>
                              </a:cubicBezTo>
                              <a:cubicBezTo>
                                <a:pt x="20232" y="738"/>
                                <a:pt x="20916" y="590"/>
                                <a:pt x="21600" y="459"/>
                              </a:cubicBezTo>
                              <a:lnTo>
                                <a:pt x="21600" y="0"/>
                              </a:lnTo>
                              <a:cubicBezTo>
                                <a:pt x="18603" y="443"/>
                                <a:pt x="15996" y="1345"/>
                                <a:pt x="13879" y="2477"/>
                              </a:cubicBezTo>
                              <a:cubicBezTo>
                                <a:pt x="9350" y="4904"/>
                                <a:pt x="6255" y="8397"/>
                                <a:pt x="6027" y="11743"/>
                              </a:cubicBezTo>
                              <a:cubicBezTo>
                                <a:pt x="6223" y="12022"/>
                                <a:pt x="6353" y="12317"/>
                                <a:pt x="6483" y="12612"/>
                              </a:cubicBezTo>
                              <a:cubicBezTo>
                                <a:pt x="6516" y="12711"/>
                                <a:pt x="6223" y="12793"/>
                                <a:pt x="6125" y="12678"/>
                              </a:cubicBezTo>
                              <a:cubicBezTo>
                                <a:pt x="5082" y="11595"/>
                                <a:pt x="4268" y="10497"/>
                                <a:pt x="2672" y="9578"/>
                              </a:cubicBezTo>
                              <a:cubicBezTo>
                                <a:pt x="1857" y="9102"/>
                                <a:pt x="912" y="8676"/>
                                <a:pt x="0" y="8250"/>
                              </a:cubicBezTo>
                              <a:cubicBezTo>
                                <a:pt x="358" y="8528"/>
                                <a:pt x="717" y="8807"/>
                                <a:pt x="1075" y="9086"/>
                              </a:cubicBezTo>
                              <a:cubicBezTo>
                                <a:pt x="1401" y="9184"/>
                                <a:pt x="1662" y="9381"/>
                                <a:pt x="1890" y="9529"/>
                              </a:cubicBezTo>
                              <a:cubicBezTo>
                                <a:pt x="2281" y="9775"/>
                                <a:pt x="2606" y="10037"/>
                                <a:pt x="2932" y="10300"/>
                              </a:cubicBezTo>
                              <a:cubicBezTo>
                                <a:pt x="3812" y="11021"/>
                                <a:pt x="4626" y="11776"/>
                                <a:pt x="5082" y="12579"/>
                              </a:cubicBezTo>
                              <a:cubicBezTo>
                                <a:pt x="5995" y="14154"/>
                                <a:pt x="6483" y="15974"/>
                                <a:pt x="5506" y="17549"/>
                              </a:cubicBezTo>
                              <a:cubicBezTo>
                                <a:pt x="4626" y="18943"/>
                                <a:pt x="3225" y="20206"/>
                                <a:pt x="1401" y="21305"/>
                              </a:cubicBezTo>
                              <a:cubicBezTo>
                                <a:pt x="1662" y="21403"/>
                                <a:pt x="1922" y="21502"/>
                                <a:pt x="2183" y="21600"/>
                              </a:cubicBezTo>
                              <a:cubicBezTo>
                                <a:pt x="4072" y="20501"/>
                                <a:pt x="5571" y="19255"/>
                                <a:pt x="6516" y="17795"/>
                              </a:cubicBezTo>
                              <a:cubicBezTo>
                                <a:pt x="7395" y="15860"/>
                                <a:pt x="7102" y="13777"/>
                                <a:pt x="7330" y="1179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4" name="Shape"/>
                      <wps:cNvSpPr/>
                      <wps:spPr>
                        <a:xfrm>
                          <a:off x="4102100" y="7251701"/>
                          <a:ext cx="349251" cy="330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21600"/>
                              </a:moveTo>
                              <a:cubicBezTo>
                                <a:pt x="18380" y="17529"/>
                                <a:pt x="16652" y="12295"/>
                                <a:pt x="13039" y="8391"/>
                              </a:cubicBezTo>
                              <a:cubicBezTo>
                                <a:pt x="9425" y="4486"/>
                                <a:pt x="4791" y="1911"/>
                                <a:pt x="0" y="0"/>
                              </a:cubicBezTo>
                              <a:cubicBezTo>
                                <a:pt x="2435" y="3489"/>
                                <a:pt x="3377" y="8142"/>
                                <a:pt x="5812" y="11631"/>
                              </a:cubicBezTo>
                              <a:cubicBezTo>
                                <a:pt x="10054" y="17778"/>
                                <a:pt x="15395" y="19440"/>
                                <a:pt x="21600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5" name="Shape"/>
                      <wps:cNvSpPr/>
                      <wps:spPr>
                        <a:xfrm>
                          <a:off x="4851401" y="7556501"/>
                          <a:ext cx="191770" cy="21082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0"/>
                              </a:moveTo>
                              <a:cubicBezTo>
                                <a:pt x="19454" y="3123"/>
                                <a:pt x="17166" y="6116"/>
                                <a:pt x="14591" y="9108"/>
                              </a:cubicBezTo>
                              <a:cubicBezTo>
                                <a:pt x="10442" y="13923"/>
                                <a:pt x="5579" y="18087"/>
                                <a:pt x="0" y="21600"/>
                              </a:cubicBezTo>
                              <a:lnTo>
                                <a:pt x="5150" y="21600"/>
                              </a:lnTo>
                              <a:cubicBezTo>
                                <a:pt x="10871" y="17436"/>
                                <a:pt x="15878" y="12361"/>
                                <a:pt x="20312" y="6506"/>
                              </a:cubicBezTo>
                              <a:cubicBezTo>
                                <a:pt x="20742" y="5986"/>
                                <a:pt x="21028" y="5595"/>
                                <a:pt x="21457" y="5075"/>
                              </a:cubicBezTo>
                              <a:lnTo>
                                <a:pt x="21457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6" name="Shape"/>
                      <wps:cNvSpPr/>
                      <wps:spPr>
                        <a:xfrm>
                          <a:off x="3314701" y="2235201"/>
                          <a:ext cx="238700" cy="660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401" h="21600" extrusionOk="0">
                              <a:moveTo>
                                <a:pt x="18561" y="21102"/>
                              </a:moveTo>
                              <a:cubicBezTo>
                                <a:pt x="21600" y="17612"/>
                                <a:pt x="20406" y="13251"/>
                                <a:pt x="18344" y="9969"/>
                              </a:cubicBezTo>
                              <a:cubicBezTo>
                                <a:pt x="15956" y="6106"/>
                                <a:pt x="9769" y="1869"/>
                                <a:pt x="0" y="0"/>
                              </a:cubicBezTo>
                              <a:cubicBezTo>
                                <a:pt x="5536" y="3074"/>
                                <a:pt x="3365" y="7685"/>
                                <a:pt x="3365" y="11298"/>
                              </a:cubicBezTo>
                              <a:cubicBezTo>
                                <a:pt x="3473" y="11340"/>
                                <a:pt x="3690" y="11382"/>
                                <a:pt x="3908" y="11423"/>
                              </a:cubicBezTo>
                              <a:cubicBezTo>
                                <a:pt x="5861" y="11922"/>
                                <a:pt x="8358" y="12212"/>
                                <a:pt x="9986" y="12918"/>
                              </a:cubicBezTo>
                              <a:cubicBezTo>
                                <a:pt x="11940" y="13708"/>
                                <a:pt x="13134" y="14995"/>
                                <a:pt x="13893" y="16034"/>
                              </a:cubicBezTo>
                              <a:cubicBezTo>
                                <a:pt x="14328" y="16532"/>
                                <a:pt x="14545" y="17072"/>
                                <a:pt x="14870" y="17571"/>
                              </a:cubicBezTo>
                              <a:cubicBezTo>
                                <a:pt x="14110" y="13002"/>
                                <a:pt x="11831" y="8432"/>
                                <a:pt x="7706" y="4112"/>
                              </a:cubicBezTo>
                              <a:cubicBezTo>
                                <a:pt x="7598" y="3988"/>
                                <a:pt x="8141" y="3905"/>
                                <a:pt x="8249" y="4029"/>
                              </a:cubicBezTo>
                              <a:cubicBezTo>
                                <a:pt x="15413" y="9595"/>
                                <a:pt x="18778" y="15494"/>
                                <a:pt x="17801" y="21600"/>
                              </a:cubicBezTo>
                              <a:cubicBezTo>
                                <a:pt x="18018" y="21434"/>
                                <a:pt x="18235" y="21268"/>
                                <a:pt x="18561" y="2110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7" name="Shape"/>
                      <wps:cNvSpPr/>
                      <wps:spPr>
                        <a:xfrm>
                          <a:off x="3289301" y="1600201"/>
                          <a:ext cx="358141" cy="68961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0757" y="21600"/>
                              </a:moveTo>
                              <a:cubicBezTo>
                                <a:pt x="17923" y="14639"/>
                                <a:pt x="11260" y="8751"/>
                                <a:pt x="3677" y="2824"/>
                              </a:cubicBezTo>
                              <a:cubicBezTo>
                                <a:pt x="3523" y="2705"/>
                                <a:pt x="3906" y="2586"/>
                                <a:pt x="4060" y="2705"/>
                              </a:cubicBezTo>
                              <a:cubicBezTo>
                                <a:pt x="10953" y="7558"/>
                                <a:pt x="18613" y="12888"/>
                                <a:pt x="21600" y="18815"/>
                              </a:cubicBezTo>
                              <a:cubicBezTo>
                                <a:pt x="20834" y="14718"/>
                                <a:pt x="18383" y="10820"/>
                                <a:pt x="13787" y="7439"/>
                              </a:cubicBezTo>
                              <a:cubicBezTo>
                                <a:pt x="9957" y="4614"/>
                                <a:pt x="5055" y="2228"/>
                                <a:pt x="0" y="0"/>
                              </a:cubicBezTo>
                              <a:cubicBezTo>
                                <a:pt x="4596" y="3938"/>
                                <a:pt x="3217" y="9189"/>
                                <a:pt x="6128" y="13485"/>
                              </a:cubicBezTo>
                              <a:cubicBezTo>
                                <a:pt x="8196" y="16548"/>
                                <a:pt x="12026" y="18099"/>
                                <a:pt x="17081" y="19890"/>
                              </a:cubicBezTo>
                              <a:cubicBezTo>
                                <a:pt x="18613" y="20407"/>
                                <a:pt x="19762" y="20964"/>
                                <a:pt x="20757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8" name="Shape"/>
                      <wps:cNvSpPr/>
                      <wps:spPr>
                        <a:xfrm>
                          <a:off x="3708401" y="2755900"/>
                          <a:ext cx="327661" cy="92226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7624" extrusionOk="0">
                              <a:moveTo>
                                <a:pt x="7953" y="14954"/>
                              </a:moveTo>
                              <a:cubicBezTo>
                                <a:pt x="8874" y="16411"/>
                                <a:pt x="9795" y="16896"/>
                                <a:pt x="10716" y="17624"/>
                              </a:cubicBezTo>
                              <a:cubicBezTo>
                                <a:pt x="13563" y="17381"/>
                                <a:pt x="15991" y="14469"/>
                                <a:pt x="18753" y="12527"/>
                              </a:cubicBezTo>
                              <a:cubicBezTo>
                                <a:pt x="19674" y="11799"/>
                                <a:pt x="20679" y="11557"/>
                                <a:pt x="21600" y="11557"/>
                              </a:cubicBezTo>
                              <a:cubicBezTo>
                                <a:pt x="14400" y="-93"/>
                                <a:pt x="7451" y="-3976"/>
                                <a:pt x="0" y="4761"/>
                              </a:cubicBezTo>
                              <a:cubicBezTo>
                                <a:pt x="1507" y="4761"/>
                                <a:pt x="3014" y="5975"/>
                                <a:pt x="4688" y="8887"/>
                              </a:cubicBezTo>
                              <a:cubicBezTo>
                                <a:pt x="5777" y="10828"/>
                                <a:pt x="6781" y="13255"/>
                                <a:pt x="7953" y="1495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9" name="Shape"/>
                      <wps:cNvSpPr/>
                      <wps:spPr>
                        <a:xfrm>
                          <a:off x="2501900" y="2794000"/>
                          <a:ext cx="86362" cy="1181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cubicBezTo>
                                <a:pt x="6353" y="7432"/>
                                <a:pt x="12388" y="14632"/>
                                <a:pt x="20012" y="21600"/>
                              </a:cubicBezTo>
                              <a:cubicBezTo>
                                <a:pt x="20647" y="21600"/>
                                <a:pt x="20965" y="21600"/>
                                <a:pt x="21600" y="21600"/>
                              </a:cubicBezTo>
                              <a:cubicBezTo>
                                <a:pt x="17471" y="16026"/>
                                <a:pt x="13659" y="10219"/>
                                <a:pt x="9847" y="4413"/>
                              </a:cubicBezTo>
                              <a:cubicBezTo>
                                <a:pt x="6353" y="3019"/>
                                <a:pt x="3176" y="139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0" name="Shape"/>
                      <wps:cNvSpPr/>
                      <wps:spPr>
                        <a:xfrm>
                          <a:off x="3302001" y="6769100"/>
                          <a:ext cx="288002" cy="61595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581" h="21600" extrusionOk="0">
                              <a:moveTo>
                                <a:pt x="19876" y="18082"/>
                              </a:moveTo>
                              <a:cubicBezTo>
                                <a:pt x="21600" y="15721"/>
                                <a:pt x="19876" y="12515"/>
                                <a:pt x="17788" y="10243"/>
                              </a:cubicBezTo>
                              <a:cubicBezTo>
                                <a:pt x="13976" y="6057"/>
                                <a:pt x="6897" y="2939"/>
                                <a:pt x="0" y="0"/>
                              </a:cubicBezTo>
                              <a:cubicBezTo>
                                <a:pt x="3721" y="3073"/>
                                <a:pt x="2450" y="7037"/>
                                <a:pt x="4356" y="10377"/>
                              </a:cubicBezTo>
                              <a:cubicBezTo>
                                <a:pt x="6171" y="13494"/>
                                <a:pt x="10074" y="16300"/>
                                <a:pt x="11345" y="19507"/>
                              </a:cubicBezTo>
                              <a:cubicBezTo>
                                <a:pt x="11526" y="19596"/>
                                <a:pt x="11708" y="19729"/>
                                <a:pt x="11980" y="19819"/>
                              </a:cubicBezTo>
                              <a:cubicBezTo>
                                <a:pt x="13069" y="20398"/>
                                <a:pt x="13795" y="20932"/>
                                <a:pt x="14249" y="21600"/>
                              </a:cubicBezTo>
                              <a:cubicBezTo>
                                <a:pt x="15338" y="18928"/>
                                <a:pt x="14430" y="15632"/>
                                <a:pt x="13613" y="13049"/>
                              </a:cubicBezTo>
                              <a:cubicBezTo>
                                <a:pt x="12706" y="10021"/>
                                <a:pt x="10619" y="7259"/>
                                <a:pt x="6807" y="4854"/>
                              </a:cubicBezTo>
                              <a:cubicBezTo>
                                <a:pt x="6534" y="4676"/>
                                <a:pt x="7079" y="4498"/>
                                <a:pt x="7351" y="4632"/>
                              </a:cubicBezTo>
                              <a:cubicBezTo>
                                <a:pt x="11708" y="7170"/>
                                <a:pt x="14430" y="10243"/>
                                <a:pt x="15882" y="13450"/>
                              </a:cubicBezTo>
                              <a:cubicBezTo>
                                <a:pt x="16881" y="15810"/>
                                <a:pt x="17788" y="18527"/>
                                <a:pt x="16971" y="20976"/>
                              </a:cubicBezTo>
                              <a:cubicBezTo>
                                <a:pt x="18060" y="20041"/>
                                <a:pt x="19150" y="19106"/>
                                <a:pt x="19876" y="1808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1" name="Shape"/>
                      <wps:cNvSpPr/>
                      <wps:spPr>
                        <a:xfrm>
                          <a:off x="3670300" y="6515100"/>
                          <a:ext cx="373381" cy="6591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3" y="21600"/>
                              </a:moveTo>
                              <a:cubicBezTo>
                                <a:pt x="1469" y="20976"/>
                                <a:pt x="2939" y="20435"/>
                                <a:pt x="4408" y="19894"/>
                              </a:cubicBezTo>
                              <a:cubicBezTo>
                                <a:pt x="8376" y="18312"/>
                                <a:pt x="11388" y="16439"/>
                                <a:pt x="13518" y="13984"/>
                              </a:cubicBezTo>
                              <a:cubicBezTo>
                                <a:pt x="17339" y="9614"/>
                                <a:pt x="17486" y="4245"/>
                                <a:pt x="21600" y="0"/>
                              </a:cubicBezTo>
                              <a:cubicBezTo>
                                <a:pt x="14988" y="3246"/>
                                <a:pt x="8008" y="5868"/>
                                <a:pt x="4041" y="10613"/>
                              </a:cubicBezTo>
                              <a:cubicBezTo>
                                <a:pt x="1984" y="13027"/>
                                <a:pt x="882" y="15607"/>
                                <a:pt x="0" y="18229"/>
                              </a:cubicBezTo>
                              <a:cubicBezTo>
                                <a:pt x="3820" y="12943"/>
                                <a:pt x="10286" y="8240"/>
                                <a:pt x="16310" y="3787"/>
                              </a:cubicBezTo>
                              <a:cubicBezTo>
                                <a:pt x="16531" y="3662"/>
                                <a:pt x="16898" y="3787"/>
                                <a:pt x="16751" y="3912"/>
                              </a:cubicBezTo>
                              <a:cubicBezTo>
                                <a:pt x="10433" y="9655"/>
                                <a:pt x="4482" y="15316"/>
                                <a:pt x="73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2" name="Shape"/>
                      <wps:cNvSpPr/>
                      <wps:spPr>
                        <a:xfrm>
                          <a:off x="3670301" y="2019300"/>
                          <a:ext cx="368300" cy="62865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299" y="12829"/>
                              </a:moveTo>
                              <a:cubicBezTo>
                                <a:pt x="4469" y="15535"/>
                                <a:pt x="894" y="18415"/>
                                <a:pt x="0" y="21600"/>
                              </a:cubicBezTo>
                              <a:cubicBezTo>
                                <a:pt x="3650" y="20727"/>
                                <a:pt x="7225" y="20073"/>
                                <a:pt x="10055" y="18196"/>
                              </a:cubicBezTo>
                              <a:cubicBezTo>
                                <a:pt x="13481" y="15971"/>
                                <a:pt x="14748" y="13004"/>
                                <a:pt x="15716" y="10167"/>
                              </a:cubicBezTo>
                              <a:cubicBezTo>
                                <a:pt x="16908" y="6676"/>
                                <a:pt x="17876" y="2836"/>
                                <a:pt x="21600" y="0"/>
                              </a:cubicBezTo>
                              <a:cubicBezTo>
                                <a:pt x="11992" y="4102"/>
                                <a:pt x="4767" y="9338"/>
                                <a:pt x="1564" y="16058"/>
                              </a:cubicBezTo>
                              <a:cubicBezTo>
                                <a:pt x="1564" y="16102"/>
                                <a:pt x="1564" y="16189"/>
                                <a:pt x="1564" y="16233"/>
                              </a:cubicBezTo>
                              <a:cubicBezTo>
                                <a:pt x="2681" y="15185"/>
                                <a:pt x="3873" y="14225"/>
                                <a:pt x="4841" y="13309"/>
                              </a:cubicBezTo>
                              <a:cubicBezTo>
                                <a:pt x="8268" y="10167"/>
                                <a:pt x="11917" y="7113"/>
                                <a:pt x="15865" y="4233"/>
                              </a:cubicBezTo>
                              <a:cubicBezTo>
                                <a:pt x="16088" y="4102"/>
                                <a:pt x="16461" y="4276"/>
                                <a:pt x="16312" y="4407"/>
                              </a:cubicBezTo>
                              <a:cubicBezTo>
                                <a:pt x="13183" y="7200"/>
                                <a:pt x="10204" y="9993"/>
                                <a:pt x="7299" y="128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3" name="Shape"/>
                      <wps:cNvSpPr/>
                      <wps:spPr>
                        <a:xfrm>
                          <a:off x="3619501" y="7289801"/>
                          <a:ext cx="347980" cy="8752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9332" extrusionOk="0">
                              <a:moveTo>
                                <a:pt x="10248" y="18851"/>
                              </a:moveTo>
                              <a:cubicBezTo>
                                <a:pt x="14111" y="17168"/>
                                <a:pt x="17737" y="12118"/>
                                <a:pt x="21600" y="10716"/>
                              </a:cubicBezTo>
                              <a:cubicBezTo>
                                <a:pt x="18447" y="5947"/>
                                <a:pt x="15057" y="1459"/>
                                <a:pt x="11746" y="337"/>
                              </a:cubicBezTo>
                              <a:cubicBezTo>
                                <a:pt x="8277" y="-1066"/>
                                <a:pt x="4099" y="2020"/>
                                <a:pt x="631" y="7630"/>
                              </a:cubicBezTo>
                              <a:cubicBezTo>
                                <a:pt x="394" y="8191"/>
                                <a:pt x="236" y="8752"/>
                                <a:pt x="0" y="9313"/>
                              </a:cubicBezTo>
                              <a:cubicBezTo>
                                <a:pt x="394" y="10155"/>
                                <a:pt x="710" y="10716"/>
                                <a:pt x="1104" y="11557"/>
                              </a:cubicBezTo>
                              <a:cubicBezTo>
                                <a:pt x="4178" y="17729"/>
                                <a:pt x="6780" y="20534"/>
                                <a:pt x="10248" y="1885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4" name="Shape"/>
                      <wps:cNvSpPr/>
                      <wps:spPr>
                        <a:xfrm>
                          <a:off x="4127500" y="2717800"/>
                          <a:ext cx="265432" cy="27686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cubicBezTo>
                                <a:pt x="1964" y="3765"/>
                                <a:pt x="2997" y="9413"/>
                                <a:pt x="4134" y="11395"/>
                              </a:cubicBezTo>
                              <a:cubicBezTo>
                                <a:pt x="6614" y="15556"/>
                                <a:pt x="10748" y="18826"/>
                                <a:pt x="15502" y="20312"/>
                              </a:cubicBezTo>
                              <a:cubicBezTo>
                                <a:pt x="17466" y="20906"/>
                                <a:pt x="19636" y="21105"/>
                                <a:pt x="21600" y="21600"/>
                              </a:cubicBezTo>
                              <a:cubicBezTo>
                                <a:pt x="15296" y="13673"/>
                                <a:pt x="9198" y="465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5" name="Shape"/>
                      <wps:cNvSpPr/>
                      <wps:spPr>
                        <a:xfrm>
                          <a:off x="0" y="292101"/>
                          <a:ext cx="1102361" cy="166131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503" extrusionOk="0">
                              <a:moveTo>
                                <a:pt x="21600" y="1235"/>
                              </a:moveTo>
                              <a:cubicBezTo>
                                <a:pt x="20729" y="643"/>
                                <a:pt x="19908" y="215"/>
                                <a:pt x="18539" y="67"/>
                              </a:cubicBezTo>
                              <a:cubicBezTo>
                                <a:pt x="17270" y="-64"/>
                                <a:pt x="15951" y="2"/>
                                <a:pt x="14707" y="215"/>
                              </a:cubicBezTo>
                              <a:cubicBezTo>
                                <a:pt x="12268" y="610"/>
                                <a:pt x="10128" y="1563"/>
                                <a:pt x="8411" y="2780"/>
                              </a:cubicBezTo>
                              <a:cubicBezTo>
                                <a:pt x="4952" y="5213"/>
                                <a:pt x="2588" y="8714"/>
                                <a:pt x="2414" y="12067"/>
                              </a:cubicBezTo>
                              <a:cubicBezTo>
                                <a:pt x="2563" y="12347"/>
                                <a:pt x="2663" y="12643"/>
                                <a:pt x="2762" y="12939"/>
                              </a:cubicBezTo>
                              <a:cubicBezTo>
                                <a:pt x="2787" y="13037"/>
                                <a:pt x="2563" y="13119"/>
                                <a:pt x="2488" y="13004"/>
                              </a:cubicBezTo>
                              <a:cubicBezTo>
                                <a:pt x="1717" y="11969"/>
                                <a:pt x="1120" y="10917"/>
                                <a:pt x="0" y="10013"/>
                              </a:cubicBezTo>
                              <a:lnTo>
                                <a:pt x="0" y="10571"/>
                              </a:lnTo>
                              <a:cubicBezTo>
                                <a:pt x="0" y="10588"/>
                                <a:pt x="25" y="10604"/>
                                <a:pt x="25" y="10604"/>
                              </a:cubicBezTo>
                              <a:cubicBezTo>
                                <a:pt x="697" y="11328"/>
                                <a:pt x="1319" y="12084"/>
                                <a:pt x="1667" y="12889"/>
                              </a:cubicBezTo>
                              <a:cubicBezTo>
                                <a:pt x="2364" y="14467"/>
                                <a:pt x="2737" y="16292"/>
                                <a:pt x="1991" y="17870"/>
                              </a:cubicBezTo>
                              <a:cubicBezTo>
                                <a:pt x="1518" y="18856"/>
                                <a:pt x="846" y="19777"/>
                                <a:pt x="0" y="20615"/>
                              </a:cubicBezTo>
                              <a:lnTo>
                                <a:pt x="0" y="21503"/>
                              </a:lnTo>
                              <a:cubicBezTo>
                                <a:pt x="1194" y="20500"/>
                                <a:pt x="2140" y="19399"/>
                                <a:pt x="2762" y="18133"/>
                              </a:cubicBezTo>
                              <a:cubicBezTo>
                                <a:pt x="3384" y="16177"/>
                                <a:pt x="3160" y="14089"/>
                                <a:pt x="3359" y="12100"/>
                              </a:cubicBezTo>
                              <a:cubicBezTo>
                                <a:pt x="3559" y="9848"/>
                                <a:pt x="4479" y="7662"/>
                                <a:pt x="6171" y="5689"/>
                              </a:cubicBezTo>
                              <a:cubicBezTo>
                                <a:pt x="7739" y="3865"/>
                                <a:pt x="9954" y="2221"/>
                                <a:pt x="12741" y="1202"/>
                              </a:cubicBezTo>
                              <a:cubicBezTo>
                                <a:pt x="15130" y="330"/>
                                <a:pt x="18514" y="-97"/>
                                <a:pt x="20629" y="1333"/>
                              </a:cubicBezTo>
                              <a:cubicBezTo>
                                <a:pt x="20978" y="1284"/>
                                <a:pt x="21301" y="1251"/>
                                <a:pt x="21600" y="123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6" name="Shape"/>
                      <wps:cNvSpPr/>
                      <wps:spPr>
                        <a:xfrm>
                          <a:off x="1625601" y="3911600"/>
                          <a:ext cx="163830" cy="3289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5405" y="9007"/>
                              </a:moveTo>
                              <a:cubicBezTo>
                                <a:pt x="11219" y="5754"/>
                                <a:pt x="4354" y="3169"/>
                                <a:pt x="0" y="0"/>
                              </a:cubicBezTo>
                              <a:cubicBezTo>
                                <a:pt x="4019" y="6255"/>
                                <a:pt x="8707" y="12259"/>
                                <a:pt x="15907" y="17847"/>
                              </a:cubicBezTo>
                              <a:cubicBezTo>
                                <a:pt x="17581" y="19181"/>
                                <a:pt x="19591" y="20432"/>
                                <a:pt x="21600" y="21600"/>
                              </a:cubicBezTo>
                              <a:cubicBezTo>
                                <a:pt x="19758" y="17347"/>
                                <a:pt x="20260" y="12927"/>
                                <a:pt x="15405" y="900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7" name="Shape"/>
                      <wps:cNvSpPr/>
                      <wps:spPr>
                        <a:xfrm>
                          <a:off x="215901" y="1968500"/>
                          <a:ext cx="688341" cy="62230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4267" y="11858"/>
                              </a:moveTo>
                              <a:cubicBezTo>
                                <a:pt x="10840" y="16795"/>
                                <a:pt x="5300" y="19528"/>
                                <a:pt x="0" y="21203"/>
                              </a:cubicBezTo>
                              <a:cubicBezTo>
                                <a:pt x="199" y="21336"/>
                                <a:pt x="438" y="21468"/>
                                <a:pt x="638" y="21600"/>
                              </a:cubicBezTo>
                              <a:cubicBezTo>
                                <a:pt x="2471" y="20366"/>
                                <a:pt x="4543" y="19660"/>
                                <a:pt x="6655" y="19264"/>
                              </a:cubicBezTo>
                              <a:cubicBezTo>
                                <a:pt x="10601" y="17589"/>
                                <a:pt x="13510" y="14811"/>
                                <a:pt x="15901" y="10976"/>
                              </a:cubicBezTo>
                              <a:cubicBezTo>
                                <a:pt x="18133" y="7494"/>
                                <a:pt x="20484" y="4276"/>
                                <a:pt x="21600" y="176"/>
                              </a:cubicBezTo>
                              <a:cubicBezTo>
                                <a:pt x="21122" y="309"/>
                                <a:pt x="20683" y="220"/>
                                <a:pt x="20285" y="0"/>
                              </a:cubicBezTo>
                              <a:cubicBezTo>
                                <a:pt x="20365" y="88"/>
                                <a:pt x="20404" y="176"/>
                                <a:pt x="20404" y="309"/>
                              </a:cubicBezTo>
                              <a:cubicBezTo>
                                <a:pt x="20245" y="1807"/>
                                <a:pt x="19488" y="3042"/>
                                <a:pt x="18770" y="4232"/>
                              </a:cubicBezTo>
                              <a:cubicBezTo>
                                <a:pt x="17256" y="6789"/>
                                <a:pt x="15941" y="9433"/>
                                <a:pt x="14267" y="1185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8" name="Shape"/>
                      <wps:cNvSpPr/>
                      <wps:spPr>
                        <a:xfrm>
                          <a:off x="1612901" y="4368800"/>
                          <a:ext cx="299721" cy="75347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6221" extrusionOk="0">
                              <a:moveTo>
                                <a:pt x="5766" y="10698"/>
                              </a:moveTo>
                              <a:cubicBezTo>
                                <a:pt x="10617" y="18080"/>
                                <a:pt x="18488" y="19994"/>
                                <a:pt x="21600" y="4136"/>
                              </a:cubicBezTo>
                              <a:cubicBezTo>
                                <a:pt x="14095" y="-1333"/>
                                <a:pt x="7322" y="-1606"/>
                                <a:pt x="0" y="4683"/>
                              </a:cubicBezTo>
                              <a:cubicBezTo>
                                <a:pt x="2014" y="4683"/>
                                <a:pt x="3753" y="7690"/>
                                <a:pt x="5766" y="1069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9" name="Shape"/>
                      <wps:cNvSpPr/>
                      <wps:spPr>
                        <a:xfrm>
                          <a:off x="3048001" y="4394200"/>
                          <a:ext cx="217171" cy="45593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0084" y="16065"/>
                              </a:moveTo>
                              <a:cubicBezTo>
                                <a:pt x="20210" y="12334"/>
                                <a:pt x="20337" y="8845"/>
                                <a:pt x="17684" y="5355"/>
                              </a:cubicBezTo>
                              <a:cubicBezTo>
                                <a:pt x="16674" y="5415"/>
                                <a:pt x="15663" y="5535"/>
                                <a:pt x="14400" y="5596"/>
                              </a:cubicBezTo>
                              <a:cubicBezTo>
                                <a:pt x="13263" y="5656"/>
                                <a:pt x="12379" y="5776"/>
                                <a:pt x="11242" y="5596"/>
                              </a:cubicBezTo>
                              <a:cubicBezTo>
                                <a:pt x="11242" y="5596"/>
                                <a:pt x="11116" y="5596"/>
                                <a:pt x="11116" y="5596"/>
                              </a:cubicBezTo>
                              <a:cubicBezTo>
                                <a:pt x="13137" y="8664"/>
                                <a:pt x="16547" y="14139"/>
                                <a:pt x="16674" y="14139"/>
                              </a:cubicBezTo>
                              <a:cubicBezTo>
                                <a:pt x="16926" y="14079"/>
                                <a:pt x="17179" y="14320"/>
                                <a:pt x="16926" y="14380"/>
                              </a:cubicBezTo>
                              <a:cubicBezTo>
                                <a:pt x="16926" y="14380"/>
                                <a:pt x="16800" y="14440"/>
                                <a:pt x="16800" y="14440"/>
                              </a:cubicBezTo>
                              <a:cubicBezTo>
                                <a:pt x="16674" y="14500"/>
                                <a:pt x="16547" y="14500"/>
                                <a:pt x="16421" y="14440"/>
                              </a:cubicBezTo>
                              <a:cubicBezTo>
                                <a:pt x="14400" y="13838"/>
                                <a:pt x="13516" y="11492"/>
                                <a:pt x="12758" y="10529"/>
                              </a:cubicBezTo>
                              <a:cubicBezTo>
                                <a:pt x="10990" y="8363"/>
                                <a:pt x="8716" y="6318"/>
                                <a:pt x="7200" y="4091"/>
                              </a:cubicBezTo>
                              <a:cubicBezTo>
                                <a:pt x="6568" y="3791"/>
                                <a:pt x="5937" y="3490"/>
                                <a:pt x="5305" y="3249"/>
                              </a:cubicBezTo>
                              <a:cubicBezTo>
                                <a:pt x="2905" y="2467"/>
                                <a:pt x="1137" y="1324"/>
                                <a:pt x="0" y="0"/>
                              </a:cubicBezTo>
                              <a:cubicBezTo>
                                <a:pt x="1011" y="3971"/>
                                <a:pt x="3916" y="7581"/>
                                <a:pt x="7958" y="11311"/>
                              </a:cubicBezTo>
                              <a:cubicBezTo>
                                <a:pt x="11874" y="14921"/>
                                <a:pt x="15537" y="18712"/>
                                <a:pt x="21600" y="21600"/>
                              </a:cubicBezTo>
                              <a:cubicBezTo>
                                <a:pt x="20716" y="19855"/>
                                <a:pt x="20084" y="16486"/>
                                <a:pt x="20084" y="1606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0" name="Shape"/>
                      <wps:cNvSpPr/>
                      <wps:spPr>
                        <a:xfrm>
                          <a:off x="12701" y="2044700"/>
                          <a:ext cx="130811" cy="19431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0" y="16094"/>
                              </a:lnTo>
                              <a:cubicBezTo>
                                <a:pt x="6711" y="18353"/>
                                <a:pt x="13841" y="19765"/>
                                <a:pt x="21600" y="21600"/>
                              </a:cubicBezTo>
                              <a:cubicBezTo>
                                <a:pt x="13421" y="14965"/>
                                <a:pt x="8808" y="649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1" name="Shape"/>
                      <wps:cNvSpPr/>
                      <wps:spPr>
                        <a:xfrm>
                          <a:off x="4064001" y="7747000"/>
                          <a:ext cx="299721" cy="311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7648" extrusionOk="0">
                              <a:moveTo>
                                <a:pt x="14644" y="2528"/>
                              </a:moveTo>
                              <a:cubicBezTo>
                                <a:pt x="9610" y="-3952"/>
                                <a:pt x="4668" y="2528"/>
                                <a:pt x="0" y="16208"/>
                              </a:cubicBezTo>
                              <a:cubicBezTo>
                                <a:pt x="0" y="16928"/>
                                <a:pt x="0" y="17648"/>
                                <a:pt x="0" y="17648"/>
                              </a:cubicBezTo>
                              <a:lnTo>
                                <a:pt x="19953" y="17648"/>
                              </a:lnTo>
                              <a:cubicBezTo>
                                <a:pt x="20502" y="16208"/>
                                <a:pt x="21051" y="14768"/>
                                <a:pt x="21600" y="13328"/>
                              </a:cubicBezTo>
                              <a:cubicBezTo>
                                <a:pt x="19220" y="10448"/>
                                <a:pt x="17024" y="5408"/>
                                <a:pt x="14644" y="252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2" name="Shape"/>
                      <wps:cNvSpPr/>
                      <wps:spPr>
                        <a:xfrm>
                          <a:off x="12700" y="2413001"/>
                          <a:ext cx="48261" cy="25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cubicBezTo>
                                <a:pt x="7389" y="17280"/>
                                <a:pt x="14211" y="12960"/>
                                <a:pt x="21600" y="7560"/>
                              </a:cubicBezTo>
                              <a:cubicBezTo>
                                <a:pt x="14211" y="5400"/>
                                <a:pt x="6821" y="3240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3" name="Shape"/>
                      <wps:cNvSpPr/>
                      <wps:spPr>
                        <a:xfrm>
                          <a:off x="1981201" y="4191001"/>
                          <a:ext cx="182880" cy="2438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21600"/>
                              </a:moveTo>
                              <a:cubicBezTo>
                                <a:pt x="20400" y="15750"/>
                                <a:pt x="16650" y="10912"/>
                                <a:pt x="10500" y="7200"/>
                              </a:cubicBezTo>
                              <a:cubicBezTo>
                                <a:pt x="6750" y="4950"/>
                                <a:pt x="2700" y="2925"/>
                                <a:pt x="0" y="0"/>
                              </a:cubicBezTo>
                              <a:cubicBezTo>
                                <a:pt x="2400" y="9337"/>
                                <a:pt x="10500" y="16987"/>
                                <a:pt x="21600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4" name="Shape"/>
                      <wps:cNvSpPr/>
                      <wps:spPr>
                        <a:xfrm>
                          <a:off x="1968501" y="3771901"/>
                          <a:ext cx="444500" cy="96647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347" extrusionOk="0">
                              <a:moveTo>
                                <a:pt x="0" y="16551"/>
                              </a:moveTo>
                              <a:cubicBezTo>
                                <a:pt x="2777" y="19636"/>
                                <a:pt x="5678" y="21039"/>
                                <a:pt x="8578" y="21319"/>
                              </a:cubicBezTo>
                              <a:cubicBezTo>
                                <a:pt x="11664" y="21600"/>
                                <a:pt x="14935" y="19636"/>
                                <a:pt x="18021" y="21319"/>
                              </a:cubicBezTo>
                              <a:cubicBezTo>
                                <a:pt x="19070" y="14868"/>
                                <a:pt x="20304" y="8416"/>
                                <a:pt x="21600" y="2805"/>
                              </a:cubicBezTo>
                              <a:cubicBezTo>
                                <a:pt x="19131" y="2805"/>
                                <a:pt x="16725" y="1683"/>
                                <a:pt x="14256" y="0"/>
                              </a:cubicBezTo>
                              <a:cubicBezTo>
                                <a:pt x="11602" y="0"/>
                                <a:pt x="9072" y="1403"/>
                                <a:pt x="6480" y="4769"/>
                              </a:cubicBezTo>
                              <a:cubicBezTo>
                                <a:pt x="4197" y="7855"/>
                                <a:pt x="2098" y="12343"/>
                                <a:pt x="0" y="1655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5" name="Shape"/>
                      <wps:cNvSpPr/>
                      <wps:spPr>
                        <a:xfrm>
                          <a:off x="2108201" y="1562101"/>
                          <a:ext cx="345442" cy="107696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44" y="1299"/>
                              </a:moveTo>
                              <a:cubicBezTo>
                                <a:pt x="2224" y="1325"/>
                                <a:pt x="2224" y="1375"/>
                                <a:pt x="2303" y="1401"/>
                              </a:cubicBezTo>
                              <a:cubicBezTo>
                                <a:pt x="2621" y="1605"/>
                                <a:pt x="2938" y="1783"/>
                                <a:pt x="3256" y="1987"/>
                              </a:cubicBezTo>
                              <a:cubicBezTo>
                                <a:pt x="3335" y="2012"/>
                                <a:pt x="3335" y="2038"/>
                                <a:pt x="3415" y="2063"/>
                              </a:cubicBezTo>
                              <a:cubicBezTo>
                                <a:pt x="3733" y="2292"/>
                                <a:pt x="4050" y="2522"/>
                                <a:pt x="4368" y="2751"/>
                              </a:cubicBezTo>
                              <a:cubicBezTo>
                                <a:pt x="4368" y="2776"/>
                                <a:pt x="4368" y="2776"/>
                                <a:pt x="4447" y="2802"/>
                              </a:cubicBezTo>
                              <a:cubicBezTo>
                                <a:pt x="4765" y="3031"/>
                                <a:pt x="5003" y="3235"/>
                                <a:pt x="5241" y="3464"/>
                              </a:cubicBezTo>
                              <a:cubicBezTo>
                                <a:pt x="5321" y="3490"/>
                                <a:pt x="5321" y="3541"/>
                                <a:pt x="5400" y="3566"/>
                              </a:cubicBezTo>
                              <a:cubicBezTo>
                                <a:pt x="5956" y="4050"/>
                                <a:pt x="6353" y="4534"/>
                                <a:pt x="6750" y="5018"/>
                              </a:cubicBezTo>
                              <a:cubicBezTo>
                                <a:pt x="6750" y="5043"/>
                                <a:pt x="6830" y="5069"/>
                                <a:pt x="6830" y="5120"/>
                              </a:cubicBezTo>
                              <a:cubicBezTo>
                                <a:pt x="6988" y="5349"/>
                                <a:pt x="7227" y="5604"/>
                                <a:pt x="7385" y="5833"/>
                              </a:cubicBezTo>
                              <a:cubicBezTo>
                                <a:pt x="7385" y="5833"/>
                                <a:pt x="7385" y="5833"/>
                                <a:pt x="7385" y="5833"/>
                              </a:cubicBezTo>
                              <a:cubicBezTo>
                                <a:pt x="7544" y="6088"/>
                                <a:pt x="7703" y="6368"/>
                                <a:pt x="7862" y="6623"/>
                              </a:cubicBezTo>
                              <a:cubicBezTo>
                                <a:pt x="7862" y="6623"/>
                                <a:pt x="7862" y="6623"/>
                                <a:pt x="7862" y="6623"/>
                              </a:cubicBezTo>
                              <a:cubicBezTo>
                                <a:pt x="7941" y="6801"/>
                                <a:pt x="8100" y="6979"/>
                                <a:pt x="8180" y="7132"/>
                              </a:cubicBezTo>
                              <a:cubicBezTo>
                                <a:pt x="8180" y="7158"/>
                                <a:pt x="8180" y="7183"/>
                                <a:pt x="8180" y="7208"/>
                              </a:cubicBezTo>
                              <a:cubicBezTo>
                                <a:pt x="8259" y="7361"/>
                                <a:pt x="8338" y="7514"/>
                                <a:pt x="8418" y="7667"/>
                              </a:cubicBezTo>
                              <a:cubicBezTo>
                                <a:pt x="8418" y="7743"/>
                                <a:pt x="8497" y="7794"/>
                                <a:pt x="8497" y="7871"/>
                              </a:cubicBezTo>
                              <a:cubicBezTo>
                                <a:pt x="8577" y="7973"/>
                                <a:pt x="8577" y="8100"/>
                                <a:pt x="8656" y="8202"/>
                              </a:cubicBezTo>
                              <a:cubicBezTo>
                                <a:pt x="8735" y="8380"/>
                                <a:pt x="8815" y="8558"/>
                                <a:pt x="8894" y="8737"/>
                              </a:cubicBezTo>
                              <a:cubicBezTo>
                                <a:pt x="9053" y="9068"/>
                                <a:pt x="9132" y="9399"/>
                                <a:pt x="9212" y="9730"/>
                              </a:cubicBezTo>
                              <a:cubicBezTo>
                                <a:pt x="9212" y="9781"/>
                                <a:pt x="9212" y="9832"/>
                                <a:pt x="9291" y="9883"/>
                              </a:cubicBezTo>
                              <a:cubicBezTo>
                                <a:pt x="9371" y="10189"/>
                                <a:pt x="9450" y="10520"/>
                                <a:pt x="9530" y="10851"/>
                              </a:cubicBezTo>
                              <a:cubicBezTo>
                                <a:pt x="9530" y="10927"/>
                                <a:pt x="9530" y="11004"/>
                                <a:pt x="9609" y="11055"/>
                              </a:cubicBezTo>
                              <a:cubicBezTo>
                                <a:pt x="9688" y="11386"/>
                                <a:pt x="9768" y="11717"/>
                                <a:pt x="9768" y="12048"/>
                              </a:cubicBezTo>
                              <a:cubicBezTo>
                                <a:pt x="9847" y="12405"/>
                                <a:pt x="9927" y="12736"/>
                                <a:pt x="10006" y="13092"/>
                              </a:cubicBezTo>
                              <a:cubicBezTo>
                                <a:pt x="10085" y="13500"/>
                                <a:pt x="10244" y="13908"/>
                                <a:pt x="10324" y="14315"/>
                              </a:cubicBezTo>
                              <a:cubicBezTo>
                                <a:pt x="10403" y="14519"/>
                                <a:pt x="10482" y="14723"/>
                                <a:pt x="10562" y="14926"/>
                              </a:cubicBezTo>
                              <a:cubicBezTo>
                                <a:pt x="10641" y="15105"/>
                                <a:pt x="10721" y="15283"/>
                                <a:pt x="10800" y="15461"/>
                              </a:cubicBezTo>
                              <a:cubicBezTo>
                                <a:pt x="10800" y="15512"/>
                                <a:pt x="10879" y="15563"/>
                                <a:pt x="10879" y="15614"/>
                              </a:cubicBezTo>
                              <a:cubicBezTo>
                                <a:pt x="10959" y="15742"/>
                                <a:pt x="11038" y="15894"/>
                                <a:pt x="11118" y="16022"/>
                              </a:cubicBezTo>
                              <a:cubicBezTo>
                                <a:pt x="11118" y="16073"/>
                                <a:pt x="11197" y="16124"/>
                                <a:pt x="11197" y="16175"/>
                              </a:cubicBezTo>
                              <a:cubicBezTo>
                                <a:pt x="11356" y="16353"/>
                                <a:pt x="11435" y="16531"/>
                                <a:pt x="11594" y="16709"/>
                              </a:cubicBezTo>
                              <a:cubicBezTo>
                                <a:pt x="11594" y="16709"/>
                                <a:pt x="11594" y="16709"/>
                                <a:pt x="11594" y="16709"/>
                              </a:cubicBezTo>
                              <a:cubicBezTo>
                                <a:pt x="11753" y="16888"/>
                                <a:pt x="11912" y="17066"/>
                                <a:pt x="12071" y="17244"/>
                              </a:cubicBezTo>
                              <a:cubicBezTo>
                                <a:pt x="12150" y="17295"/>
                                <a:pt x="12150" y="17346"/>
                                <a:pt x="12229" y="17397"/>
                              </a:cubicBezTo>
                              <a:cubicBezTo>
                                <a:pt x="12388" y="17525"/>
                                <a:pt x="12547" y="17652"/>
                                <a:pt x="12706" y="17779"/>
                              </a:cubicBezTo>
                              <a:cubicBezTo>
                                <a:pt x="12785" y="17830"/>
                                <a:pt x="12865" y="17881"/>
                                <a:pt x="12865" y="17932"/>
                              </a:cubicBezTo>
                              <a:cubicBezTo>
                                <a:pt x="13103" y="18110"/>
                                <a:pt x="13341" y="18289"/>
                                <a:pt x="13579" y="18442"/>
                              </a:cubicBezTo>
                              <a:cubicBezTo>
                                <a:pt x="13579" y="18442"/>
                                <a:pt x="13579" y="18442"/>
                                <a:pt x="13579" y="18442"/>
                              </a:cubicBezTo>
                              <a:cubicBezTo>
                                <a:pt x="13579" y="18467"/>
                                <a:pt x="13659" y="18492"/>
                                <a:pt x="13659" y="18492"/>
                              </a:cubicBezTo>
                              <a:cubicBezTo>
                                <a:pt x="15247" y="19104"/>
                                <a:pt x="16835" y="19715"/>
                                <a:pt x="18424" y="20326"/>
                              </a:cubicBezTo>
                              <a:cubicBezTo>
                                <a:pt x="19456" y="20734"/>
                                <a:pt x="20568" y="21167"/>
                                <a:pt x="21600" y="21600"/>
                              </a:cubicBezTo>
                              <a:cubicBezTo>
                                <a:pt x="21282" y="21422"/>
                                <a:pt x="20885" y="21243"/>
                                <a:pt x="20568" y="21065"/>
                              </a:cubicBezTo>
                              <a:cubicBezTo>
                                <a:pt x="20171" y="20836"/>
                                <a:pt x="19774" y="20607"/>
                                <a:pt x="19376" y="20377"/>
                              </a:cubicBezTo>
                              <a:cubicBezTo>
                                <a:pt x="19297" y="20301"/>
                                <a:pt x="19138" y="20250"/>
                                <a:pt x="19059" y="20174"/>
                              </a:cubicBezTo>
                              <a:cubicBezTo>
                                <a:pt x="18741" y="19995"/>
                                <a:pt x="18503" y="19817"/>
                                <a:pt x="18185" y="19639"/>
                              </a:cubicBezTo>
                              <a:cubicBezTo>
                                <a:pt x="18106" y="19588"/>
                                <a:pt x="18026" y="19511"/>
                                <a:pt x="17947" y="19460"/>
                              </a:cubicBezTo>
                              <a:cubicBezTo>
                                <a:pt x="17629" y="19231"/>
                                <a:pt x="17312" y="19002"/>
                                <a:pt x="16994" y="18747"/>
                              </a:cubicBezTo>
                              <a:cubicBezTo>
                                <a:pt x="16915" y="18696"/>
                                <a:pt x="16915" y="18671"/>
                                <a:pt x="16835" y="18620"/>
                              </a:cubicBezTo>
                              <a:cubicBezTo>
                                <a:pt x="16597" y="18416"/>
                                <a:pt x="16359" y="18212"/>
                                <a:pt x="16121" y="18034"/>
                              </a:cubicBezTo>
                              <a:cubicBezTo>
                                <a:pt x="16041" y="17958"/>
                                <a:pt x="15962" y="17881"/>
                                <a:pt x="15882" y="17830"/>
                              </a:cubicBezTo>
                              <a:cubicBezTo>
                                <a:pt x="15644" y="17626"/>
                                <a:pt x="15406" y="17423"/>
                                <a:pt x="15247" y="17219"/>
                              </a:cubicBezTo>
                              <a:cubicBezTo>
                                <a:pt x="15168" y="17168"/>
                                <a:pt x="15168" y="17117"/>
                                <a:pt x="15088" y="17092"/>
                              </a:cubicBezTo>
                              <a:cubicBezTo>
                                <a:pt x="14850" y="16837"/>
                                <a:pt x="14612" y="16608"/>
                                <a:pt x="14453" y="16353"/>
                              </a:cubicBezTo>
                              <a:cubicBezTo>
                                <a:pt x="14374" y="16302"/>
                                <a:pt x="14374" y="16225"/>
                                <a:pt x="14294" y="16175"/>
                              </a:cubicBezTo>
                              <a:cubicBezTo>
                                <a:pt x="14135" y="15971"/>
                                <a:pt x="13976" y="15792"/>
                                <a:pt x="13818" y="15589"/>
                              </a:cubicBezTo>
                              <a:cubicBezTo>
                                <a:pt x="13738" y="15512"/>
                                <a:pt x="13738" y="15436"/>
                                <a:pt x="13659" y="15359"/>
                              </a:cubicBezTo>
                              <a:cubicBezTo>
                                <a:pt x="13500" y="15105"/>
                                <a:pt x="13341" y="14850"/>
                                <a:pt x="13182" y="14595"/>
                              </a:cubicBezTo>
                              <a:cubicBezTo>
                                <a:pt x="12865" y="13958"/>
                                <a:pt x="12547" y="13347"/>
                                <a:pt x="12388" y="12685"/>
                              </a:cubicBezTo>
                              <a:cubicBezTo>
                                <a:pt x="12309" y="12481"/>
                                <a:pt x="12309" y="12252"/>
                                <a:pt x="12229" y="12048"/>
                              </a:cubicBezTo>
                              <a:cubicBezTo>
                                <a:pt x="11832" y="9883"/>
                                <a:pt x="11515" y="7743"/>
                                <a:pt x="9768" y="5629"/>
                              </a:cubicBezTo>
                              <a:cubicBezTo>
                                <a:pt x="9529" y="5349"/>
                                <a:pt x="9291" y="5069"/>
                                <a:pt x="9053" y="4814"/>
                              </a:cubicBezTo>
                              <a:cubicBezTo>
                                <a:pt x="8497" y="4279"/>
                                <a:pt x="7941" y="3719"/>
                                <a:pt x="7306" y="3209"/>
                              </a:cubicBezTo>
                              <a:cubicBezTo>
                                <a:pt x="6988" y="2955"/>
                                <a:pt x="6671" y="2675"/>
                                <a:pt x="6353" y="2420"/>
                              </a:cubicBezTo>
                              <a:cubicBezTo>
                                <a:pt x="5321" y="1630"/>
                                <a:pt x="4368" y="764"/>
                                <a:pt x="2621" y="102"/>
                              </a:cubicBezTo>
                              <a:cubicBezTo>
                                <a:pt x="2224" y="76"/>
                                <a:pt x="1747" y="25"/>
                                <a:pt x="1271" y="0"/>
                              </a:cubicBezTo>
                              <a:cubicBezTo>
                                <a:pt x="953" y="51"/>
                                <a:pt x="556" y="102"/>
                                <a:pt x="159" y="153"/>
                              </a:cubicBezTo>
                              <a:cubicBezTo>
                                <a:pt x="79" y="178"/>
                                <a:pt x="0" y="229"/>
                                <a:pt x="0" y="255"/>
                              </a:cubicBezTo>
                              <a:cubicBezTo>
                                <a:pt x="318" y="408"/>
                                <a:pt x="635" y="535"/>
                                <a:pt x="874" y="688"/>
                              </a:cubicBezTo>
                              <a:lnTo>
                                <a:pt x="874" y="688"/>
                              </a:lnTo>
                              <a:cubicBezTo>
                                <a:pt x="1350" y="866"/>
                                <a:pt x="1747" y="1095"/>
                                <a:pt x="2144" y="12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6" name="Shape"/>
                      <wps:cNvSpPr/>
                      <wps:spPr>
                        <a:xfrm>
                          <a:off x="2578100" y="4343400"/>
                          <a:ext cx="107951" cy="14859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5845" y="18462"/>
                              </a:moveTo>
                              <a:cubicBezTo>
                                <a:pt x="12198" y="15508"/>
                                <a:pt x="18297" y="10338"/>
                                <a:pt x="21600" y="5169"/>
                              </a:cubicBezTo>
                              <a:cubicBezTo>
                                <a:pt x="19567" y="4431"/>
                                <a:pt x="17534" y="3508"/>
                                <a:pt x="15755" y="2400"/>
                              </a:cubicBezTo>
                              <a:cubicBezTo>
                                <a:pt x="14485" y="1662"/>
                                <a:pt x="13468" y="738"/>
                                <a:pt x="12452" y="0"/>
                              </a:cubicBezTo>
                              <a:cubicBezTo>
                                <a:pt x="12452" y="0"/>
                                <a:pt x="12452" y="0"/>
                                <a:pt x="12452" y="0"/>
                              </a:cubicBezTo>
                              <a:cubicBezTo>
                                <a:pt x="12198" y="185"/>
                                <a:pt x="12198" y="185"/>
                                <a:pt x="11944" y="369"/>
                              </a:cubicBezTo>
                              <a:cubicBezTo>
                                <a:pt x="11944" y="554"/>
                                <a:pt x="11690" y="739"/>
                                <a:pt x="11435" y="923"/>
                              </a:cubicBezTo>
                              <a:cubicBezTo>
                                <a:pt x="2287" y="6831"/>
                                <a:pt x="508" y="13846"/>
                                <a:pt x="0" y="21600"/>
                              </a:cubicBezTo>
                              <a:cubicBezTo>
                                <a:pt x="1525" y="20492"/>
                                <a:pt x="3303" y="19569"/>
                                <a:pt x="5845" y="1846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7" name="Shape"/>
                      <wps:cNvSpPr/>
                      <wps:spPr>
                        <a:xfrm>
                          <a:off x="2247901" y="4279900"/>
                          <a:ext cx="264161" cy="9652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0780" extrusionOk="0">
                              <a:moveTo>
                                <a:pt x="0" y="0"/>
                              </a:moveTo>
                              <a:cubicBezTo>
                                <a:pt x="3635" y="6015"/>
                                <a:pt x="6438" y="13671"/>
                                <a:pt x="10696" y="17499"/>
                              </a:cubicBezTo>
                              <a:cubicBezTo>
                                <a:pt x="14538" y="20780"/>
                                <a:pt x="17965" y="21600"/>
                                <a:pt x="21600" y="19959"/>
                              </a:cubicBezTo>
                              <a:cubicBezTo>
                                <a:pt x="18485" y="13397"/>
                                <a:pt x="15473" y="6835"/>
                                <a:pt x="11735" y="3828"/>
                              </a:cubicBezTo>
                              <a:cubicBezTo>
                                <a:pt x="7996" y="547"/>
                                <a:pt x="3842" y="191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8" name="Shape"/>
                      <wps:cNvSpPr/>
                      <wps:spPr>
                        <a:xfrm>
                          <a:off x="2235201" y="5943600"/>
                          <a:ext cx="411057" cy="11074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185" h="21600" extrusionOk="0">
                              <a:moveTo>
                                <a:pt x="5607" y="11865"/>
                              </a:moveTo>
                              <a:cubicBezTo>
                                <a:pt x="8421" y="13723"/>
                                <a:pt x="12610" y="15184"/>
                                <a:pt x="15294" y="17067"/>
                              </a:cubicBezTo>
                              <a:cubicBezTo>
                                <a:pt x="17389" y="18553"/>
                                <a:pt x="19287" y="20089"/>
                                <a:pt x="21185" y="21600"/>
                              </a:cubicBezTo>
                              <a:cubicBezTo>
                                <a:pt x="20923" y="21253"/>
                                <a:pt x="20727" y="20931"/>
                                <a:pt x="20596" y="20560"/>
                              </a:cubicBezTo>
                              <a:cubicBezTo>
                                <a:pt x="20400" y="20114"/>
                                <a:pt x="20269" y="19668"/>
                                <a:pt x="20203" y="19222"/>
                              </a:cubicBezTo>
                              <a:cubicBezTo>
                                <a:pt x="17978" y="17587"/>
                                <a:pt x="16210" y="15878"/>
                                <a:pt x="13134" y="14417"/>
                              </a:cubicBezTo>
                              <a:cubicBezTo>
                                <a:pt x="10450" y="13128"/>
                                <a:pt x="7767" y="12014"/>
                                <a:pt x="6000" y="10503"/>
                              </a:cubicBezTo>
                              <a:cubicBezTo>
                                <a:pt x="2400" y="7382"/>
                                <a:pt x="1025" y="3740"/>
                                <a:pt x="2530" y="372"/>
                              </a:cubicBezTo>
                              <a:cubicBezTo>
                                <a:pt x="1941" y="272"/>
                                <a:pt x="1418" y="149"/>
                                <a:pt x="960" y="0"/>
                              </a:cubicBezTo>
                              <a:cubicBezTo>
                                <a:pt x="174" y="2031"/>
                                <a:pt x="-415" y="3988"/>
                                <a:pt x="370" y="6069"/>
                              </a:cubicBezTo>
                              <a:cubicBezTo>
                                <a:pt x="1090" y="8125"/>
                                <a:pt x="2858" y="10082"/>
                                <a:pt x="5607" y="1186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9" name="Shape"/>
                      <wps:cNvSpPr/>
                      <wps:spPr>
                        <a:xfrm>
                          <a:off x="2019301" y="4483100"/>
                          <a:ext cx="266700" cy="2070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0"/>
                              </a:moveTo>
                              <a:cubicBezTo>
                                <a:pt x="20674" y="133"/>
                                <a:pt x="19749" y="133"/>
                                <a:pt x="18720" y="133"/>
                              </a:cubicBezTo>
                              <a:cubicBezTo>
                                <a:pt x="10903" y="4903"/>
                                <a:pt x="4011" y="11131"/>
                                <a:pt x="0" y="21600"/>
                              </a:cubicBezTo>
                              <a:cubicBezTo>
                                <a:pt x="8743" y="16299"/>
                                <a:pt x="20160" y="14444"/>
                                <a:pt x="2160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0" name="Shape"/>
                      <wps:cNvSpPr/>
                      <wps:spPr>
                        <a:xfrm>
                          <a:off x="2514601" y="4381501"/>
                          <a:ext cx="419101" cy="41148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535" y="2467"/>
                              </a:moveTo>
                              <a:cubicBezTo>
                                <a:pt x="17018" y="6600"/>
                                <a:pt x="11782" y="10067"/>
                                <a:pt x="6742" y="13467"/>
                              </a:cubicBezTo>
                              <a:cubicBezTo>
                                <a:pt x="6415" y="13667"/>
                                <a:pt x="6153" y="13200"/>
                                <a:pt x="6480" y="12933"/>
                              </a:cubicBezTo>
                              <a:cubicBezTo>
                                <a:pt x="11716" y="8800"/>
                                <a:pt x="16495" y="4133"/>
                                <a:pt x="21600" y="0"/>
                              </a:cubicBezTo>
                              <a:cubicBezTo>
                                <a:pt x="18196" y="933"/>
                                <a:pt x="15120" y="2733"/>
                                <a:pt x="12240" y="4667"/>
                              </a:cubicBezTo>
                              <a:cubicBezTo>
                                <a:pt x="6545" y="8467"/>
                                <a:pt x="2487" y="15000"/>
                                <a:pt x="0" y="21600"/>
                              </a:cubicBezTo>
                              <a:cubicBezTo>
                                <a:pt x="2487" y="18067"/>
                                <a:pt x="6742" y="16067"/>
                                <a:pt x="10211" y="13733"/>
                              </a:cubicBezTo>
                              <a:cubicBezTo>
                                <a:pt x="14531" y="10933"/>
                                <a:pt x="18851" y="7067"/>
                                <a:pt x="21535" y="246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1" name="Shape"/>
                      <wps:cNvSpPr/>
                      <wps:spPr>
                        <a:xfrm>
                          <a:off x="2870201" y="4800601"/>
                          <a:ext cx="275971" cy="6464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143" h="21600" extrusionOk="0">
                              <a:moveTo>
                                <a:pt x="21143" y="21600"/>
                              </a:moveTo>
                              <a:cubicBezTo>
                                <a:pt x="19392" y="20115"/>
                                <a:pt x="19392" y="18205"/>
                                <a:pt x="18905" y="16635"/>
                              </a:cubicBezTo>
                              <a:cubicBezTo>
                                <a:pt x="17932" y="13792"/>
                                <a:pt x="15986" y="11118"/>
                                <a:pt x="13067" y="8530"/>
                              </a:cubicBezTo>
                              <a:cubicBezTo>
                                <a:pt x="10343" y="6068"/>
                                <a:pt x="7132" y="3777"/>
                                <a:pt x="4213" y="1358"/>
                              </a:cubicBezTo>
                              <a:cubicBezTo>
                                <a:pt x="3630" y="891"/>
                                <a:pt x="3143" y="467"/>
                                <a:pt x="2559" y="0"/>
                              </a:cubicBezTo>
                              <a:cubicBezTo>
                                <a:pt x="4700" y="6281"/>
                                <a:pt x="8397" y="12009"/>
                                <a:pt x="15597" y="17738"/>
                              </a:cubicBezTo>
                              <a:cubicBezTo>
                                <a:pt x="15889" y="17950"/>
                                <a:pt x="15208" y="18120"/>
                                <a:pt x="14916" y="17908"/>
                              </a:cubicBezTo>
                              <a:cubicBezTo>
                                <a:pt x="7424" y="13198"/>
                                <a:pt x="1878" y="7384"/>
                                <a:pt x="127" y="1528"/>
                              </a:cubicBezTo>
                              <a:cubicBezTo>
                                <a:pt x="30" y="1952"/>
                                <a:pt x="30" y="2376"/>
                                <a:pt x="30" y="2801"/>
                              </a:cubicBezTo>
                              <a:cubicBezTo>
                                <a:pt x="-457" y="10312"/>
                                <a:pt x="5089" y="18078"/>
                                <a:pt x="21143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2" name="Shape"/>
                      <wps:cNvSpPr/>
                      <wps:spPr>
                        <a:xfrm>
                          <a:off x="88901" y="3479800"/>
                          <a:ext cx="509614" cy="542324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394" h="21253" extrusionOk="0">
                              <a:moveTo>
                                <a:pt x="7573" y="15729"/>
                              </a:moveTo>
                              <a:cubicBezTo>
                                <a:pt x="8538" y="17321"/>
                                <a:pt x="9656" y="19312"/>
                                <a:pt x="9453" y="21253"/>
                              </a:cubicBezTo>
                              <a:cubicBezTo>
                                <a:pt x="11435" y="19212"/>
                                <a:pt x="13824" y="17918"/>
                                <a:pt x="16772" y="18267"/>
                              </a:cubicBezTo>
                              <a:cubicBezTo>
                                <a:pt x="18856" y="15977"/>
                                <a:pt x="21600" y="13240"/>
                                <a:pt x="19821" y="10055"/>
                              </a:cubicBezTo>
                              <a:cubicBezTo>
                                <a:pt x="18703" y="8014"/>
                                <a:pt x="16568" y="6422"/>
                                <a:pt x="14790" y="4978"/>
                              </a:cubicBezTo>
                              <a:cubicBezTo>
                                <a:pt x="12503" y="3137"/>
                                <a:pt x="9911" y="1345"/>
                                <a:pt x="7064" y="449"/>
                              </a:cubicBezTo>
                              <a:cubicBezTo>
                                <a:pt x="4523" y="-347"/>
                                <a:pt x="2490" y="51"/>
                                <a:pt x="0" y="599"/>
                              </a:cubicBezTo>
                              <a:cubicBezTo>
                                <a:pt x="2135" y="3485"/>
                                <a:pt x="3100" y="6919"/>
                                <a:pt x="610" y="10254"/>
                              </a:cubicBezTo>
                              <a:cubicBezTo>
                                <a:pt x="610" y="10304"/>
                                <a:pt x="559" y="10304"/>
                                <a:pt x="559" y="10353"/>
                              </a:cubicBezTo>
                              <a:cubicBezTo>
                                <a:pt x="1016" y="10602"/>
                                <a:pt x="1423" y="10851"/>
                                <a:pt x="1880" y="11100"/>
                              </a:cubicBezTo>
                              <a:cubicBezTo>
                                <a:pt x="3913" y="12294"/>
                                <a:pt x="6353" y="13588"/>
                                <a:pt x="7573" y="157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3" name="Shape"/>
                      <wps:cNvSpPr/>
                      <wps:spPr>
                        <a:xfrm>
                          <a:off x="12700" y="3441701"/>
                          <a:ext cx="95998" cy="2819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18985" h="21600" extrusionOk="0">
                              <a:moveTo>
                                <a:pt x="12056" y="21308"/>
                              </a:moveTo>
                              <a:cubicBezTo>
                                <a:pt x="20595" y="16443"/>
                                <a:pt x="21600" y="11384"/>
                                <a:pt x="13060" y="6324"/>
                              </a:cubicBezTo>
                              <a:cubicBezTo>
                                <a:pt x="9544" y="4281"/>
                                <a:pt x="5023" y="2043"/>
                                <a:pt x="0" y="0"/>
                              </a:cubicBezTo>
                              <a:lnTo>
                                <a:pt x="0" y="19557"/>
                              </a:lnTo>
                              <a:cubicBezTo>
                                <a:pt x="4019" y="20141"/>
                                <a:pt x="7786" y="20822"/>
                                <a:pt x="11805" y="21600"/>
                              </a:cubicBezTo>
                              <a:cubicBezTo>
                                <a:pt x="11805" y="21503"/>
                                <a:pt x="11805" y="21405"/>
                                <a:pt x="12056" y="2130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4" name="Shape"/>
                      <wps:cNvSpPr/>
                      <wps:spPr>
                        <a:xfrm>
                          <a:off x="342900" y="3149601"/>
                          <a:ext cx="693453" cy="62371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562" h="21174" extrusionOk="0">
                              <a:moveTo>
                                <a:pt x="4778" y="15095"/>
                              </a:moveTo>
                              <a:cubicBezTo>
                                <a:pt x="6358" y="16647"/>
                                <a:pt x="8766" y="18630"/>
                                <a:pt x="9043" y="21174"/>
                              </a:cubicBezTo>
                              <a:cubicBezTo>
                                <a:pt x="9872" y="20872"/>
                                <a:pt x="10741" y="20657"/>
                                <a:pt x="11649" y="20700"/>
                              </a:cubicBezTo>
                              <a:cubicBezTo>
                                <a:pt x="14334" y="18372"/>
                                <a:pt x="18086" y="16388"/>
                                <a:pt x="21561" y="17164"/>
                              </a:cubicBezTo>
                              <a:cubicBezTo>
                                <a:pt x="21600" y="14491"/>
                                <a:pt x="20455" y="11732"/>
                                <a:pt x="19270" y="9447"/>
                              </a:cubicBezTo>
                              <a:cubicBezTo>
                                <a:pt x="18086" y="7205"/>
                                <a:pt x="16348" y="5955"/>
                                <a:pt x="14255" y="4920"/>
                              </a:cubicBezTo>
                              <a:cubicBezTo>
                                <a:pt x="12320" y="3929"/>
                                <a:pt x="10583" y="2894"/>
                                <a:pt x="8766" y="1600"/>
                              </a:cubicBezTo>
                              <a:cubicBezTo>
                                <a:pt x="6516" y="5"/>
                                <a:pt x="4423" y="-426"/>
                                <a:pt x="1895" y="436"/>
                              </a:cubicBezTo>
                              <a:cubicBezTo>
                                <a:pt x="2409" y="4144"/>
                                <a:pt x="1501" y="8024"/>
                                <a:pt x="0" y="11344"/>
                              </a:cubicBezTo>
                              <a:cubicBezTo>
                                <a:pt x="1856" y="12465"/>
                                <a:pt x="3554" y="13931"/>
                                <a:pt x="4778" y="1509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5" name="Shape"/>
                      <wps:cNvSpPr/>
                      <wps:spPr>
                        <a:xfrm>
                          <a:off x="3022600" y="3416300"/>
                          <a:ext cx="257202" cy="259869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19356" h="19385" extrusionOk="0">
                              <a:moveTo>
                                <a:pt x="3093" y="2849"/>
                              </a:moveTo>
                              <a:cubicBezTo>
                                <a:pt x="609" y="5502"/>
                                <a:pt x="-634" y="9197"/>
                                <a:pt x="322" y="12986"/>
                              </a:cubicBezTo>
                              <a:cubicBezTo>
                                <a:pt x="1755" y="18954"/>
                                <a:pt x="9115" y="20565"/>
                                <a:pt x="14371" y="18576"/>
                              </a:cubicBezTo>
                              <a:cubicBezTo>
                                <a:pt x="20679" y="16112"/>
                                <a:pt x="20966" y="4270"/>
                                <a:pt x="15423" y="1239"/>
                              </a:cubicBezTo>
                              <a:cubicBezTo>
                                <a:pt x="11313" y="-1035"/>
                                <a:pt x="6343" y="7"/>
                                <a:pt x="3093" y="284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6" name="Shape"/>
                      <wps:cNvSpPr/>
                      <wps:spPr>
                        <a:xfrm>
                          <a:off x="228600" y="3975101"/>
                          <a:ext cx="540140" cy="378579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265" h="20571" extrusionOk="0">
                              <a:moveTo>
                                <a:pt x="8500" y="15472"/>
                              </a:moveTo>
                              <a:cubicBezTo>
                                <a:pt x="7550" y="15886"/>
                                <a:pt x="6700" y="16507"/>
                                <a:pt x="5850" y="17129"/>
                              </a:cubicBezTo>
                              <a:cubicBezTo>
                                <a:pt x="7450" y="17750"/>
                                <a:pt x="8900" y="18992"/>
                                <a:pt x="10150" y="20510"/>
                              </a:cubicBezTo>
                              <a:cubicBezTo>
                                <a:pt x="11650" y="20510"/>
                                <a:pt x="13150" y="20786"/>
                                <a:pt x="14600" y="20165"/>
                              </a:cubicBezTo>
                              <a:cubicBezTo>
                                <a:pt x="15900" y="19613"/>
                                <a:pt x="17250" y="18578"/>
                                <a:pt x="18400" y="17612"/>
                              </a:cubicBezTo>
                              <a:cubicBezTo>
                                <a:pt x="20100" y="16231"/>
                                <a:pt x="21600" y="14506"/>
                                <a:pt x="21200" y="11401"/>
                              </a:cubicBezTo>
                              <a:cubicBezTo>
                                <a:pt x="20950" y="9468"/>
                                <a:pt x="19950" y="7605"/>
                                <a:pt x="18950" y="6225"/>
                              </a:cubicBezTo>
                              <a:cubicBezTo>
                                <a:pt x="17050" y="3672"/>
                                <a:pt x="13900" y="1187"/>
                                <a:pt x="11250" y="290"/>
                              </a:cubicBezTo>
                              <a:cubicBezTo>
                                <a:pt x="7950" y="-814"/>
                                <a:pt x="5550" y="1394"/>
                                <a:pt x="3200" y="4155"/>
                              </a:cubicBezTo>
                              <a:cubicBezTo>
                                <a:pt x="2600" y="6432"/>
                                <a:pt x="1400" y="8640"/>
                                <a:pt x="50" y="10090"/>
                              </a:cubicBezTo>
                              <a:cubicBezTo>
                                <a:pt x="150" y="10711"/>
                                <a:pt x="50" y="11470"/>
                                <a:pt x="0" y="12298"/>
                              </a:cubicBezTo>
                              <a:cubicBezTo>
                                <a:pt x="2800" y="11539"/>
                                <a:pt x="6300" y="12436"/>
                                <a:pt x="8600" y="14299"/>
                              </a:cubicBezTo>
                              <a:cubicBezTo>
                                <a:pt x="8950" y="14644"/>
                                <a:pt x="8850" y="15265"/>
                                <a:pt x="8500" y="1547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7" name="Shape"/>
                      <wps:cNvSpPr/>
                      <wps:spPr>
                        <a:xfrm>
                          <a:off x="749301" y="3683000"/>
                          <a:ext cx="600454" cy="706488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757" h="20540" extrusionOk="0">
                              <a:moveTo>
                                <a:pt x="18922" y="16811"/>
                              </a:moveTo>
                              <a:cubicBezTo>
                                <a:pt x="20151" y="15075"/>
                                <a:pt x="21600" y="13045"/>
                                <a:pt x="20151" y="11051"/>
                              </a:cubicBezTo>
                              <a:cubicBezTo>
                                <a:pt x="19449" y="10091"/>
                                <a:pt x="18483" y="9426"/>
                                <a:pt x="18044" y="8282"/>
                              </a:cubicBezTo>
                              <a:cubicBezTo>
                                <a:pt x="17429" y="6694"/>
                                <a:pt x="17254" y="5438"/>
                                <a:pt x="15893" y="4072"/>
                              </a:cubicBezTo>
                              <a:cubicBezTo>
                                <a:pt x="14663" y="2854"/>
                                <a:pt x="13171" y="1488"/>
                                <a:pt x="11459" y="712"/>
                              </a:cubicBezTo>
                              <a:cubicBezTo>
                                <a:pt x="7507" y="-1060"/>
                                <a:pt x="3600" y="860"/>
                                <a:pt x="0" y="2300"/>
                              </a:cubicBezTo>
                              <a:cubicBezTo>
                                <a:pt x="132" y="2337"/>
                                <a:pt x="263" y="2374"/>
                                <a:pt x="395" y="2411"/>
                              </a:cubicBezTo>
                              <a:cubicBezTo>
                                <a:pt x="1932" y="2891"/>
                                <a:pt x="2590" y="4146"/>
                                <a:pt x="3951" y="4811"/>
                              </a:cubicBezTo>
                              <a:cubicBezTo>
                                <a:pt x="5268" y="5438"/>
                                <a:pt x="6322" y="5808"/>
                                <a:pt x="7068" y="7026"/>
                              </a:cubicBezTo>
                              <a:cubicBezTo>
                                <a:pt x="7727" y="8134"/>
                                <a:pt x="7771" y="9426"/>
                                <a:pt x="7595" y="10645"/>
                              </a:cubicBezTo>
                              <a:cubicBezTo>
                                <a:pt x="7595" y="10645"/>
                                <a:pt x="7595" y="10682"/>
                                <a:pt x="7595" y="10682"/>
                              </a:cubicBezTo>
                              <a:cubicBezTo>
                                <a:pt x="8210" y="10977"/>
                                <a:pt x="8649" y="11420"/>
                                <a:pt x="9351" y="11900"/>
                              </a:cubicBezTo>
                              <a:cubicBezTo>
                                <a:pt x="11371" y="13266"/>
                                <a:pt x="13478" y="15297"/>
                                <a:pt x="12205" y="17512"/>
                              </a:cubicBezTo>
                              <a:cubicBezTo>
                                <a:pt x="11678" y="18472"/>
                                <a:pt x="11239" y="19654"/>
                                <a:pt x="10405" y="20540"/>
                              </a:cubicBezTo>
                              <a:cubicBezTo>
                                <a:pt x="11766" y="20503"/>
                                <a:pt x="13171" y="20466"/>
                                <a:pt x="14488" y="20134"/>
                              </a:cubicBezTo>
                              <a:cubicBezTo>
                                <a:pt x="16551" y="19506"/>
                                <a:pt x="17868" y="18325"/>
                                <a:pt x="18922" y="1681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8" name="Shape"/>
                      <wps:cNvSpPr/>
                      <wps:spPr>
                        <a:xfrm>
                          <a:off x="12700" y="2895600"/>
                          <a:ext cx="357925" cy="587876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497" h="21548" extrusionOk="0">
                              <a:moveTo>
                                <a:pt x="0" y="19174"/>
                              </a:moveTo>
                              <a:cubicBezTo>
                                <a:pt x="1309" y="19872"/>
                                <a:pt x="2618" y="20710"/>
                                <a:pt x="3709" y="21548"/>
                              </a:cubicBezTo>
                              <a:cubicBezTo>
                                <a:pt x="7636" y="19407"/>
                                <a:pt x="12655" y="19872"/>
                                <a:pt x="17382" y="21269"/>
                              </a:cubicBezTo>
                              <a:cubicBezTo>
                                <a:pt x="19927" y="17032"/>
                                <a:pt x="21600" y="12796"/>
                                <a:pt x="19636" y="8234"/>
                              </a:cubicBezTo>
                              <a:cubicBezTo>
                                <a:pt x="18545" y="5767"/>
                                <a:pt x="16145" y="4324"/>
                                <a:pt x="12945" y="2927"/>
                              </a:cubicBezTo>
                              <a:cubicBezTo>
                                <a:pt x="10255" y="1764"/>
                                <a:pt x="7273" y="460"/>
                                <a:pt x="4073" y="88"/>
                              </a:cubicBezTo>
                              <a:cubicBezTo>
                                <a:pt x="2764" y="-52"/>
                                <a:pt x="1382" y="-5"/>
                                <a:pt x="73" y="88"/>
                              </a:cubicBezTo>
                              <a:lnTo>
                                <a:pt x="73" y="1917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9" name="Shape"/>
                      <wps:cNvSpPr/>
                      <wps:spPr>
                        <a:xfrm>
                          <a:off x="546100" y="3784600"/>
                          <a:ext cx="399848" cy="288194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85" h="21127" extrusionOk="0">
                              <a:moveTo>
                                <a:pt x="0" y="11817"/>
                              </a:moveTo>
                              <a:cubicBezTo>
                                <a:pt x="3872" y="13306"/>
                                <a:pt x="7743" y="16937"/>
                                <a:pt x="10460" y="21127"/>
                              </a:cubicBezTo>
                              <a:cubicBezTo>
                                <a:pt x="10528" y="20941"/>
                                <a:pt x="10664" y="20848"/>
                                <a:pt x="10868" y="20755"/>
                              </a:cubicBezTo>
                              <a:cubicBezTo>
                                <a:pt x="13925" y="18986"/>
                                <a:pt x="17389" y="17961"/>
                                <a:pt x="20649" y="18334"/>
                              </a:cubicBezTo>
                              <a:cubicBezTo>
                                <a:pt x="20853" y="18334"/>
                                <a:pt x="21057" y="18427"/>
                                <a:pt x="21260" y="18427"/>
                              </a:cubicBezTo>
                              <a:cubicBezTo>
                                <a:pt x="21600" y="15075"/>
                                <a:pt x="21328" y="11351"/>
                                <a:pt x="19426" y="8930"/>
                              </a:cubicBezTo>
                              <a:cubicBezTo>
                                <a:pt x="18204" y="7348"/>
                                <a:pt x="16506" y="7068"/>
                                <a:pt x="15147" y="5765"/>
                              </a:cubicBezTo>
                              <a:cubicBezTo>
                                <a:pt x="13585" y="4182"/>
                                <a:pt x="12906" y="1761"/>
                                <a:pt x="11004" y="737"/>
                              </a:cubicBezTo>
                              <a:cubicBezTo>
                                <a:pt x="8966" y="-473"/>
                                <a:pt x="6860" y="86"/>
                                <a:pt x="4755" y="458"/>
                              </a:cubicBezTo>
                              <a:cubicBezTo>
                                <a:pt x="4551" y="4461"/>
                                <a:pt x="2174" y="8837"/>
                                <a:pt x="0" y="1181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0" name="Shape"/>
                      <wps:cNvSpPr/>
                      <wps:spPr>
                        <a:xfrm>
                          <a:off x="1" y="3733801"/>
                          <a:ext cx="278480" cy="4089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328" h="21600" extrusionOk="0">
                              <a:moveTo>
                                <a:pt x="4357" y="15630"/>
                              </a:moveTo>
                              <a:cubicBezTo>
                                <a:pt x="5006" y="15563"/>
                                <a:pt x="5748" y="15361"/>
                                <a:pt x="6304" y="15697"/>
                              </a:cubicBezTo>
                              <a:cubicBezTo>
                                <a:pt x="7045" y="16032"/>
                                <a:pt x="6860" y="16904"/>
                                <a:pt x="7045" y="17441"/>
                              </a:cubicBezTo>
                              <a:cubicBezTo>
                                <a:pt x="7602" y="18716"/>
                                <a:pt x="8900" y="20527"/>
                                <a:pt x="10846" y="21198"/>
                              </a:cubicBezTo>
                              <a:cubicBezTo>
                                <a:pt x="11866" y="21533"/>
                                <a:pt x="13442" y="21265"/>
                                <a:pt x="14554" y="21466"/>
                              </a:cubicBezTo>
                              <a:cubicBezTo>
                                <a:pt x="14740" y="21533"/>
                                <a:pt x="14833" y="21533"/>
                                <a:pt x="15018" y="21600"/>
                              </a:cubicBezTo>
                              <a:cubicBezTo>
                                <a:pt x="19839" y="19118"/>
                                <a:pt x="21600" y="15026"/>
                                <a:pt x="19375" y="11202"/>
                              </a:cubicBezTo>
                              <a:cubicBezTo>
                                <a:pt x="17892" y="8720"/>
                                <a:pt x="16409" y="6976"/>
                                <a:pt x="13349" y="5434"/>
                              </a:cubicBezTo>
                              <a:cubicBezTo>
                                <a:pt x="9085" y="3287"/>
                                <a:pt x="4728" y="1409"/>
                                <a:pt x="0" y="0"/>
                              </a:cubicBezTo>
                              <a:lnTo>
                                <a:pt x="0" y="16301"/>
                              </a:lnTo>
                              <a:cubicBezTo>
                                <a:pt x="1483" y="16032"/>
                                <a:pt x="2874" y="15764"/>
                                <a:pt x="4357" y="1563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1" name="Shape"/>
                      <wps:cNvSpPr/>
                      <wps:spPr>
                        <a:xfrm>
                          <a:off x="635001" y="4076700"/>
                          <a:ext cx="435184" cy="34273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147" h="20100" extrusionOk="0">
                              <a:moveTo>
                                <a:pt x="11232" y="20051"/>
                              </a:moveTo>
                              <a:cubicBezTo>
                                <a:pt x="13083" y="19902"/>
                                <a:pt x="15120" y="19678"/>
                                <a:pt x="16786" y="18784"/>
                              </a:cubicBezTo>
                              <a:cubicBezTo>
                                <a:pt x="19008" y="17593"/>
                                <a:pt x="19255" y="15433"/>
                                <a:pt x="20242" y="13049"/>
                              </a:cubicBezTo>
                              <a:cubicBezTo>
                                <a:pt x="21230" y="10666"/>
                                <a:pt x="21600" y="9102"/>
                                <a:pt x="20366" y="6569"/>
                              </a:cubicBezTo>
                              <a:cubicBezTo>
                                <a:pt x="19502" y="4782"/>
                                <a:pt x="18144" y="3515"/>
                                <a:pt x="16910" y="2175"/>
                              </a:cubicBezTo>
                              <a:cubicBezTo>
                                <a:pt x="13639" y="-1326"/>
                                <a:pt x="9504" y="89"/>
                                <a:pt x="5678" y="1653"/>
                              </a:cubicBezTo>
                              <a:cubicBezTo>
                                <a:pt x="5801" y="1802"/>
                                <a:pt x="5863" y="2026"/>
                                <a:pt x="5986" y="2175"/>
                              </a:cubicBezTo>
                              <a:cubicBezTo>
                                <a:pt x="7035" y="4037"/>
                                <a:pt x="8085" y="6718"/>
                                <a:pt x="7838" y="9027"/>
                              </a:cubicBezTo>
                              <a:cubicBezTo>
                                <a:pt x="7653" y="11038"/>
                                <a:pt x="6418" y="12081"/>
                                <a:pt x="5184" y="13273"/>
                              </a:cubicBezTo>
                              <a:cubicBezTo>
                                <a:pt x="3456" y="14837"/>
                                <a:pt x="1790" y="16177"/>
                                <a:pt x="0" y="17146"/>
                              </a:cubicBezTo>
                              <a:cubicBezTo>
                                <a:pt x="3086" y="19827"/>
                                <a:pt x="7467" y="20274"/>
                                <a:pt x="11232" y="2005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2" name="Shape"/>
                      <wps:cNvSpPr/>
                      <wps:spPr>
                        <a:xfrm>
                          <a:off x="2336801" y="2590800"/>
                          <a:ext cx="1782518" cy="5177143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35" h="21571" extrusionOk="0">
                              <a:moveTo>
                                <a:pt x="8673" y="6093"/>
                              </a:moveTo>
                              <a:cubicBezTo>
                                <a:pt x="8551" y="6517"/>
                                <a:pt x="8369" y="7136"/>
                                <a:pt x="9068" y="7511"/>
                              </a:cubicBezTo>
                              <a:cubicBezTo>
                                <a:pt x="9205" y="7586"/>
                                <a:pt x="9631" y="7702"/>
                                <a:pt x="9859" y="7760"/>
                              </a:cubicBezTo>
                              <a:cubicBezTo>
                                <a:pt x="10223" y="7861"/>
                                <a:pt x="10588" y="7739"/>
                                <a:pt x="11014" y="7776"/>
                              </a:cubicBezTo>
                              <a:cubicBezTo>
                                <a:pt x="11287" y="7797"/>
                                <a:pt x="11470" y="7871"/>
                                <a:pt x="11774" y="7855"/>
                              </a:cubicBezTo>
                              <a:cubicBezTo>
                                <a:pt x="11941" y="7845"/>
                                <a:pt x="12108" y="7792"/>
                                <a:pt x="12291" y="7787"/>
                              </a:cubicBezTo>
                              <a:cubicBezTo>
                                <a:pt x="12473" y="7781"/>
                                <a:pt x="12579" y="7808"/>
                                <a:pt x="12731" y="7808"/>
                              </a:cubicBezTo>
                              <a:cubicBezTo>
                                <a:pt x="12959" y="7808"/>
                                <a:pt x="13096" y="7776"/>
                                <a:pt x="13279" y="7750"/>
                              </a:cubicBezTo>
                              <a:cubicBezTo>
                                <a:pt x="13416" y="7728"/>
                                <a:pt x="13507" y="7707"/>
                                <a:pt x="13674" y="7697"/>
                              </a:cubicBezTo>
                              <a:cubicBezTo>
                                <a:pt x="13917" y="7681"/>
                                <a:pt x="14115" y="7728"/>
                                <a:pt x="14328" y="7718"/>
                              </a:cubicBezTo>
                              <a:cubicBezTo>
                                <a:pt x="14647" y="7707"/>
                                <a:pt x="14616" y="7654"/>
                                <a:pt x="14844" y="7623"/>
                              </a:cubicBezTo>
                              <a:cubicBezTo>
                                <a:pt x="15027" y="7601"/>
                                <a:pt x="15179" y="7591"/>
                                <a:pt x="15376" y="7580"/>
                              </a:cubicBezTo>
                              <a:cubicBezTo>
                                <a:pt x="15878" y="7554"/>
                                <a:pt x="16136" y="7548"/>
                                <a:pt x="16197" y="7342"/>
                              </a:cubicBezTo>
                              <a:cubicBezTo>
                                <a:pt x="16228" y="7263"/>
                                <a:pt x="16197" y="7167"/>
                                <a:pt x="16182" y="7088"/>
                              </a:cubicBezTo>
                              <a:cubicBezTo>
                                <a:pt x="16121" y="6808"/>
                                <a:pt x="15832" y="6564"/>
                                <a:pt x="15468" y="6321"/>
                              </a:cubicBezTo>
                              <a:cubicBezTo>
                                <a:pt x="14328" y="5580"/>
                                <a:pt x="12823" y="5030"/>
                                <a:pt x="10755" y="4601"/>
                              </a:cubicBezTo>
                              <a:cubicBezTo>
                                <a:pt x="10406" y="4659"/>
                                <a:pt x="10026" y="4680"/>
                                <a:pt x="9646" y="4675"/>
                              </a:cubicBezTo>
                              <a:cubicBezTo>
                                <a:pt x="9220" y="5146"/>
                                <a:pt x="8810" y="5601"/>
                                <a:pt x="8673" y="6093"/>
                              </a:cubicBezTo>
                              <a:close/>
                              <a:moveTo>
                                <a:pt x="921" y="3892"/>
                              </a:moveTo>
                              <a:cubicBezTo>
                                <a:pt x="1757" y="4167"/>
                                <a:pt x="3262" y="4157"/>
                                <a:pt x="4326" y="4162"/>
                              </a:cubicBezTo>
                              <a:cubicBezTo>
                                <a:pt x="5466" y="4167"/>
                                <a:pt x="6590" y="4125"/>
                                <a:pt x="7715" y="4104"/>
                              </a:cubicBezTo>
                              <a:cubicBezTo>
                                <a:pt x="7715" y="4098"/>
                                <a:pt x="7715" y="4093"/>
                                <a:pt x="7715" y="4088"/>
                              </a:cubicBezTo>
                              <a:cubicBezTo>
                                <a:pt x="7639" y="3760"/>
                                <a:pt x="8202" y="3437"/>
                                <a:pt x="9007" y="3326"/>
                              </a:cubicBezTo>
                              <a:cubicBezTo>
                                <a:pt x="9190" y="3294"/>
                                <a:pt x="9372" y="3273"/>
                                <a:pt x="9570" y="3262"/>
                              </a:cubicBezTo>
                              <a:cubicBezTo>
                                <a:pt x="9448" y="3178"/>
                                <a:pt x="8551" y="2855"/>
                                <a:pt x="8475" y="2823"/>
                              </a:cubicBezTo>
                              <a:cubicBezTo>
                                <a:pt x="8141" y="2696"/>
                                <a:pt x="7791" y="2569"/>
                                <a:pt x="7426" y="2447"/>
                              </a:cubicBezTo>
                              <a:cubicBezTo>
                                <a:pt x="6651" y="2188"/>
                                <a:pt x="5830" y="1950"/>
                                <a:pt x="4964" y="1738"/>
                              </a:cubicBezTo>
                              <a:cubicBezTo>
                                <a:pt x="4417" y="1606"/>
                                <a:pt x="3930" y="1511"/>
                                <a:pt x="3262" y="1479"/>
                              </a:cubicBezTo>
                              <a:cubicBezTo>
                                <a:pt x="2897" y="1463"/>
                                <a:pt x="2517" y="1442"/>
                                <a:pt x="2289" y="1564"/>
                              </a:cubicBezTo>
                              <a:cubicBezTo>
                                <a:pt x="2197" y="1611"/>
                                <a:pt x="2182" y="1675"/>
                                <a:pt x="2076" y="1728"/>
                              </a:cubicBezTo>
                              <a:cubicBezTo>
                                <a:pt x="1954" y="1786"/>
                                <a:pt x="1787" y="1818"/>
                                <a:pt x="1605" y="1849"/>
                              </a:cubicBezTo>
                              <a:cubicBezTo>
                                <a:pt x="1468" y="1871"/>
                                <a:pt x="1301" y="1881"/>
                                <a:pt x="1164" y="1908"/>
                              </a:cubicBezTo>
                              <a:cubicBezTo>
                                <a:pt x="799" y="1976"/>
                                <a:pt x="769" y="2088"/>
                                <a:pt x="814" y="2225"/>
                              </a:cubicBezTo>
                              <a:cubicBezTo>
                                <a:pt x="845" y="2315"/>
                                <a:pt x="921" y="2373"/>
                                <a:pt x="829" y="2463"/>
                              </a:cubicBezTo>
                              <a:cubicBezTo>
                                <a:pt x="738" y="2569"/>
                                <a:pt x="495" y="2643"/>
                                <a:pt x="404" y="2754"/>
                              </a:cubicBezTo>
                              <a:cubicBezTo>
                                <a:pt x="313" y="2860"/>
                                <a:pt x="373" y="2961"/>
                                <a:pt x="373" y="3067"/>
                              </a:cubicBezTo>
                              <a:cubicBezTo>
                                <a:pt x="373" y="3109"/>
                                <a:pt x="343" y="3167"/>
                                <a:pt x="297" y="3225"/>
                              </a:cubicBezTo>
                              <a:cubicBezTo>
                                <a:pt x="297" y="3241"/>
                                <a:pt x="282" y="3252"/>
                                <a:pt x="267" y="3268"/>
                              </a:cubicBezTo>
                              <a:cubicBezTo>
                                <a:pt x="191" y="3379"/>
                                <a:pt x="100" y="3500"/>
                                <a:pt x="176" y="3559"/>
                              </a:cubicBezTo>
                              <a:cubicBezTo>
                                <a:pt x="267" y="3638"/>
                                <a:pt x="753" y="3834"/>
                                <a:pt x="921" y="3892"/>
                              </a:cubicBezTo>
                              <a:close/>
                              <a:moveTo>
                                <a:pt x="12731" y="2786"/>
                              </a:moveTo>
                              <a:cubicBezTo>
                                <a:pt x="12443" y="3061"/>
                                <a:pt x="12199" y="3373"/>
                                <a:pt x="11591" y="3580"/>
                              </a:cubicBezTo>
                              <a:cubicBezTo>
                                <a:pt x="11804" y="3744"/>
                                <a:pt x="11835" y="3956"/>
                                <a:pt x="11698" y="4151"/>
                              </a:cubicBezTo>
                              <a:cubicBezTo>
                                <a:pt x="13096" y="3834"/>
                                <a:pt x="15042" y="3770"/>
                                <a:pt x="16623" y="3702"/>
                              </a:cubicBezTo>
                              <a:cubicBezTo>
                                <a:pt x="17246" y="3675"/>
                                <a:pt x="17793" y="3659"/>
                                <a:pt x="18340" y="3686"/>
                              </a:cubicBezTo>
                              <a:cubicBezTo>
                                <a:pt x="18356" y="3680"/>
                                <a:pt x="18371" y="3670"/>
                                <a:pt x="18386" y="3664"/>
                              </a:cubicBezTo>
                              <a:cubicBezTo>
                                <a:pt x="18721" y="3543"/>
                                <a:pt x="19070" y="3416"/>
                                <a:pt x="19298" y="3268"/>
                              </a:cubicBezTo>
                              <a:cubicBezTo>
                                <a:pt x="19481" y="3146"/>
                                <a:pt x="19435" y="3024"/>
                                <a:pt x="19526" y="2903"/>
                              </a:cubicBezTo>
                              <a:cubicBezTo>
                                <a:pt x="19572" y="2834"/>
                                <a:pt x="19678" y="2797"/>
                                <a:pt x="19785" y="2738"/>
                              </a:cubicBezTo>
                              <a:cubicBezTo>
                                <a:pt x="19921" y="2654"/>
                                <a:pt x="20043" y="2543"/>
                                <a:pt x="20028" y="2447"/>
                              </a:cubicBezTo>
                              <a:cubicBezTo>
                                <a:pt x="20028" y="2426"/>
                                <a:pt x="19967" y="2416"/>
                                <a:pt x="19967" y="2395"/>
                              </a:cubicBezTo>
                              <a:cubicBezTo>
                                <a:pt x="19967" y="2268"/>
                                <a:pt x="20134" y="2109"/>
                                <a:pt x="20043" y="1992"/>
                              </a:cubicBezTo>
                              <a:cubicBezTo>
                                <a:pt x="19967" y="1897"/>
                                <a:pt x="19663" y="1770"/>
                                <a:pt x="19450" y="1707"/>
                              </a:cubicBezTo>
                              <a:cubicBezTo>
                                <a:pt x="19116" y="1601"/>
                                <a:pt x="18751" y="1601"/>
                                <a:pt x="18675" y="1426"/>
                              </a:cubicBezTo>
                              <a:cubicBezTo>
                                <a:pt x="18614" y="1273"/>
                                <a:pt x="18675" y="1252"/>
                                <a:pt x="18234" y="1183"/>
                              </a:cubicBezTo>
                              <a:cubicBezTo>
                                <a:pt x="17960" y="1140"/>
                                <a:pt x="17702" y="1109"/>
                                <a:pt x="17444" y="1061"/>
                              </a:cubicBezTo>
                              <a:cubicBezTo>
                                <a:pt x="16957" y="966"/>
                                <a:pt x="16577" y="908"/>
                                <a:pt x="16000" y="992"/>
                              </a:cubicBezTo>
                              <a:cubicBezTo>
                                <a:pt x="15635" y="1045"/>
                                <a:pt x="15270" y="1151"/>
                                <a:pt x="14981" y="1246"/>
                              </a:cubicBezTo>
                              <a:cubicBezTo>
                                <a:pt x="14176" y="1511"/>
                                <a:pt x="13780" y="1881"/>
                                <a:pt x="13279" y="2225"/>
                              </a:cubicBezTo>
                              <a:cubicBezTo>
                                <a:pt x="13127" y="2405"/>
                                <a:pt x="12929" y="2596"/>
                                <a:pt x="12731" y="2786"/>
                              </a:cubicBezTo>
                              <a:close/>
                              <a:moveTo>
                                <a:pt x="9099" y="2850"/>
                              </a:moveTo>
                              <a:cubicBezTo>
                                <a:pt x="9296" y="2929"/>
                                <a:pt x="9874" y="3109"/>
                                <a:pt x="9919" y="3252"/>
                              </a:cubicBezTo>
                              <a:cubicBezTo>
                                <a:pt x="10406" y="3246"/>
                                <a:pt x="10877" y="3294"/>
                                <a:pt x="11242" y="3405"/>
                              </a:cubicBezTo>
                              <a:cubicBezTo>
                                <a:pt x="11272" y="3416"/>
                                <a:pt x="11303" y="3421"/>
                                <a:pt x="11318" y="3432"/>
                              </a:cubicBezTo>
                              <a:cubicBezTo>
                                <a:pt x="12093" y="3151"/>
                                <a:pt x="12397" y="2633"/>
                                <a:pt x="12731" y="2278"/>
                              </a:cubicBezTo>
                              <a:cubicBezTo>
                                <a:pt x="13111" y="1881"/>
                                <a:pt x="13476" y="1469"/>
                                <a:pt x="13461" y="1045"/>
                              </a:cubicBezTo>
                              <a:cubicBezTo>
                                <a:pt x="13446" y="818"/>
                                <a:pt x="13355" y="548"/>
                                <a:pt x="13005" y="341"/>
                              </a:cubicBezTo>
                              <a:cubicBezTo>
                                <a:pt x="12823" y="230"/>
                                <a:pt x="12519" y="199"/>
                                <a:pt x="12260" y="130"/>
                              </a:cubicBezTo>
                              <a:cubicBezTo>
                                <a:pt x="12184" y="114"/>
                                <a:pt x="12108" y="72"/>
                                <a:pt x="12032" y="61"/>
                              </a:cubicBezTo>
                              <a:cubicBezTo>
                                <a:pt x="12032" y="61"/>
                                <a:pt x="12017" y="61"/>
                                <a:pt x="12017" y="61"/>
                              </a:cubicBezTo>
                              <a:cubicBezTo>
                                <a:pt x="11987" y="61"/>
                                <a:pt x="11941" y="61"/>
                                <a:pt x="11911" y="50"/>
                              </a:cubicBezTo>
                              <a:cubicBezTo>
                                <a:pt x="11743" y="45"/>
                                <a:pt x="11591" y="72"/>
                                <a:pt x="11394" y="72"/>
                              </a:cubicBezTo>
                              <a:cubicBezTo>
                                <a:pt x="10983" y="77"/>
                                <a:pt x="11257" y="-29"/>
                                <a:pt x="10573" y="8"/>
                              </a:cubicBezTo>
                              <a:cubicBezTo>
                                <a:pt x="10451" y="13"/>
                                <a:pt x="10345" y="56"/>
                                <a:pt x="10223" y="66"/>
                              </a:cubicBezTo>
                              <a:cubicBezTo>
                                <a:pt x="10087" y="77"/>
                                <a:pt x="9995" y="61"/>
                                <a:pt x="9859" y="61"/>
                              </a:cubicBezTo>
                              <a:cubicBezTo>
                                <a:pt x="9631" y="61"/>
                                <a:pt x="9479" y="93"/>
                                <a:pt x="9281" y="114"/>
                              </a:cubicBezTo>
                              <a:cubicBezTo>
                                <a:pt x="8947" y="146"/>
                                <a:pt x="8673" y="119"/>
                                <a:pt x="8339" y="119"/>
                              </a:cubicBezTo>
                              <a:cubicBezTo>
                                <a:pt x="7898" y="124"/>
                                <a:pt x="7730" y="257"/>
                                <a:pt x="7350" y="299"/>
                              </a:cubicBezTo>
                              <a:cubicBezTo>
                                <a:pt x="7092" y="326"/>
                                <a:pt x="6894" y="288"/>
                                <a:pt x="6666" y="373"/>
                              </a:cubicBezTo>
                              <a:cubicBezTo>
                                <a:pt x="6454" y="453"/>
                                <a:pt x="6393" y="601"/>
                                <a:pt x="6347" y="707"/>
                              </a:cubicBezTo>
                              <a:cubicBezTo>
                                <a:pt x="6043" y="1357"/>
                                <a:pt x="6970" y="1945"/>
                                <a:pt x="8095" y="2458"/>
                              </a:cubicBezTo>
                              <a:cubicBezTo>
                                <a:pt x="8445" y="2590"/>
                                <a:pt x="8779" y="2717"/>
                                <a:pt x="9099" y="2850"/>
                              </a:cubicBezTo>
                              <a:close/>
                              <a:moveTo>
                                <a:pt x="13111" y="19867"/>
                              </a:moveTo>
                              <a:cubicBezTo>
                                <a:pt x="12868" y="19782"/>
                                <a:pt x="12625" y="19682"/>
                                <a:pt x="12321" y="19624"/>
                              </a:cubicBezTo>
                              <a:cubicBezTo>
                                <a:pt x="12002" y="19560"/>
                                <a:pt x="11637" y="19491"/>
                                <a:pt x="11303" y="19439"/>
                              </a:cubicBezTo>
                              <a:cubicBezTo>
                                <a:pt x="10771" y="19359"/>
                                <a:pt x="10497" y="19454"/>
                                <a:pt x="10011" y="19465"/>
                              </a:cubicBezTo>
                              <a:cubicBezTo>
                                <a:pt x="9159" y="19481"/>
                                <a:pt x="8855" y="19126"/>
                                <a:pt x="7898" y="19259"/>
                              </a:cubicBezTo>
                              <a:cubicBezTo>
                                <a:pt x="6773" y="19417"/>
                                <a:pt x="6879" y="20021"/>
                                <a:pt x="7016" y="20343"/>
                              </a:cubicBezTo>
                              <a:cubicBezTo>
                                <a:pt x="7168" y="20714"/>
                                <a:pt x="7274" y="21074"/>
                                <a:pt x="7776" y="21412"/>
                              </a:cubicBezTo>
                              <a:cubicBezTo>
                                <a:pt x="7852" y="21465"/>
                                <a:pt x="7928" y="21518"/>
                                <a:pt x="8019" y="21566"/>
                              </a:cubicBezTo>
                              <a:lnTo>
                                <a:pt x="12002" y="21566"/>
                              </a:lnTo>
                              <a:cubicBezTo>
                                <a:pt x="12671" y="21259"/>
                                <a:pt x="13233" y="20931"/>
                                <a:pt x="13461" y="20571"/>
                              </a:cubicBezTo>
                              <a:cubicBezTo>
                                <a:pt x="13613" y="20317"/>
                                <a:pt x="13659" y="20063"/>
                                <a:pt x="13111" y="19867"/>
                              </a:cubicBezTo>
                              <a:close/>
                              <a:moveTo>
                                <a:pt x="19009" y="3913"/>
                              </a:moveTo>
                              <a:cubicBezTo>
                                <a:pt x="18067" y="3786"/>
                                <a:pt x="16988" y="3855"/>
                                <a:pt x="16015" y="3908"/>
                              </a:cubicBezTo>
                              <a:cubicBezTo>
                                <a:pt x="14495" y="3987"/>
                                <a:pt x="12959" y="4061"/>
                                <a:pt x="11576" y="4289"/>
                              </a:cubicBezTo>
                              <a:cubicBezTo>
                                <a:pt x="11455" y="4384"/>
                                <a:pt x="11287" y="4474"/>
                                <a:pt x="11075" y="4532"/>
                              </a:cubicBezTo>
                              <a:cubicBezTo>
                                <a:pt x="12990" y="4797"/>
                                <a:pt x="14495" y="5405"/>
                                <a:pt x="15544" y="6009"/>
                              </a:cubicBezTo>
                              <a:cubicBezTo>
                                <a:pt x="16273" y="6178"/>
                                <a:pt x="17003" y="6310"/>
                                <a:pt x="17976" y="6316"/>
                              </a:cubicBezTo>
                              <a:cubicBezTo>
                                <a:pt x="18006" y="6316"/>
                                <a:pt x="18021" y="6316"/>
                                <a:pt x="18052" y="6321"/>
                              </a:cubicBezTo>
                              <a:cubicBezTo>
                                <a:pt x="18173" y="6252"/>
                                <a:pt x="18310" y="6204"/>
                                <a:pt x="18493" y="6173"/>
                              </a:cubicBezTo>
                              <a:cubicBezTo>
                                <a:pt x="18143" y="5908"/>
                                <a:pt x="18158" y="5628"/>
                                <a:pt x="18432" y="5352"/>
                              </a:cubicBezTo>
                              <a:cubicBezTo>
                                <a:pt x="18645" y="5136"/>
                                <a:pt x="18994" y="4834"/>
                                <a:pt x="19587" y="4702"/>
                              </a:cubicBezTo>
                              <a:cubicBezTo>
                                <a:pt x="19967" y="4617"/>
                                <a:pt x="20453" y="4633"/>
                                <a:pt x="20864" y="4564"/>
                              </a:cubicBezTo>
                              <a:cubicBezTo>
                                <a:pt x="21031" y="4532"/>
                                <a:pt x="21183" y="4506"/>
                                <a:pt x="21335" y="4485"/>
                              </a:cubicBezTo>
                              <a:cubicBezTo>
                                <a:pt x="20697" y="4225"/>
                                <a:pt x="19891" y="4035"/>
                                <a:pt x="19009" y="3913"/>
                              </a:cubicBezTo>
                              <a:close/>
                              <a:moveTo>
                                <a:pt x="20089" y="21222"/>
                              </a:moveTo>
                              <a:cubicBezTo>
                                <a:pt x="20104" y="21142"/>
                                <a:pt x="20165" y="21100"/>
                                <a:pt x="20104" y="21021"/>
                              </a:cubicBezTo>
                              <a:cubicBezTo>
                                <a:pt x="20028" y="20915"/>
                                <a:pt x="20013" y="20957"/>
                                <a:pt x="19861" y="20888"/>
                              </a:cubicBezTo>
                              <a:cubicBezTo>
                                <a:pt x="19648" y="20793"/>
                                <a:pt x="19496" y="20703"/>
                                <a:pt x="19329" y="20597"/>
                              </a:cubicBezTo>
                              <a:cubicBezTo>
                                <a:pt x="18751" y="20216"/>
                                <a:pt x="17793" y="20312"/>
                                <a:pt x="16820" y="20439"/>
                              </a:cubicBezTo>
                              <a:cubicBezTo>
                                <a:pt x="15361" y="20629"/>
                                <a:pt x="14176" y="20936"/>
                                <a:pt x="13096" y="21312"/>
                              </a:cubicBezTo>
                              <a:cubicBezTo>
                                <a:pt x="12944" y="21396"/>
                                <a:pt x="12777" y="21481"/>
                                <a:pt x="12595" y="21566"/>
                              </a:cubicBezTo>
                              <a:lnTo>
                                <a:pt x="20241" y="21566"/>
                              </a:lnTo>
                              <a:cubicBezTo>
                                <a:pt x="20195" y="21449"/>
                                <a:pt x="20058" y="21343"/>
                                <a:pt x="20089" y="21222"/>
                              </a:cubicBezTo>
                              <a:close/>
                              <a:moveTo>
                                <a:pt x="1483" y="20629"/>
                              </a:moveTo>
                              <a:cubicBezTo>
                                <a:pt x="1027" y="20619"/>
                                <a:pt x="738" y="20708"/>
                                <a:pt x="632" y="20888"/>
                              </a:cubicBezTo>
                              <a:cubicBezTo>
                                <a:pt x="662" y="20904"/>
                                <a:pt x="677" y="20915"/>
                                <a:pt x="708" y="20931"/>
                              </a:cubicBezTo>
                              <a:cubicBezTo>
                                <a:pt x="708" y="20941"/>
                                <a:pt x="723" y="20968"/>
                                <a:pt x="723" y="20989"/>
                              </a:cubicBezTo>
                              <a:cubicBezTo>
                                <a:pt x="708" y="21095"/>
                                <a:pt x="358" y="21142"/>
                                <a:pt x="221" y="21222"/>
                              </a:cubicBezTo>
                              <a:cubicBezTo>
                                <a:pt x="-265" y="21502"/>
                                <a:pt x="191" y="21381"/>
                                <a:pt x="267" y="21529"/>
                              </a:cubicBezTo>
                              <a:cubicBezTo>
                                <a:pt x="282" y="21545"/>
                                <a:pt x="267" y="21560"/>
                                <a:pt x="267" y="21571"/>
                              </a:cubicBezTo>
                              <a:lnTo>
                                <a:pt x="7062" y="21571"/>
                              </a:lnTo>
                              <a:cubicBezTo>
                                <a:pt x="6286" y="21312"/>
                                <a:pt x="5405" y="21089"/>
                                <a:pt x="4417" y="20920"/>
                              </a:cubicBezTo>
                              <a:cubicBezTo>
                                <a:pt x="3581" y="20772"/>
                                <a:pt x="2441" y="20603"/>
                                <a:pt x="1483" y="20629"/>
                              </a:cubicBezTo>
                              <a:close/>
                              <a:moveTo>
                                <a:pt x="617" y="5839"/>
                              </a:moveTo>
                              <a:cubicBezTo>
                                <a:pt x="677" y="5887"/>
                                <a:pt x="601" y="5935"/>
                                <a:pt x="632" y="5982"/>
                              </a:cubicBezTo>
                              <a:cubicBezTo>
                                <a:pt x="693" y="6114"/>
                                <a:pt x="875" y="6114"/>
                                <a:pt x="1133" y="6167"/>
                              </a:cubicBezTo>
                              <a:cubicBezTo>
                                <a:pt x="1513" y="6247"/>
                                <a:pt x="1407" y="6342"/>
                                <a:pt x="1513" y="6469"/>
                              </a:cubicBezTo>
                              <a:cubicBezTo>
                                <a:pt x="1681" y="6670"/>
                                <a:pt x="2258" y="6633"/>
                                <a:pt x="2608" y="6776"/>
                              </a:cubicBezTo>
                              <a:cubicBezTo>
                                <a:pt x="2821" y="6861"/>
                                <a:pt x="2836" y="6966"/>
                                <a:pt x="3155" y="7025"/>
                              </a:cubicBezTo>
                              <a:cubicBezTo>
                                <a:pt x="3307" y="7051"/>
                                <a:pt x="3474" y="7046"/>
                                <a:pt x="3642" y="7083"/>
                              </a:cubicBezTo>
                              <a:cubicBezTo>
                                <a:pt x="3930" y="7146"/>
                                <a:pt x="4098" y="7257"/>
                                <a:pt x="4462" y="7294"/>
                              </a:cubicBezTo>
                              <a:cubicBezTo>
                                <a:pt x="4964" y="7347"/>
                                <a:pt x="5390" y="7273"/>
                                <a:pt x="5770" y="7162"/>
                              </a:cubicBezTo>
                              <a:cubicBezTo>
                                <a:pt x="6286" y="7014"/>
                                <a:pt x="6834" y="6866"/>
                                <a:pt x="7335" y="6712"/>
                              </a:cubicBezTo>
                              <a:cubicBezTo>
                                <a:pt x="7746" y="6580"/>
                                <a:pt x="7974" y="6421"/>
                                <a:pt x="8141" y="6247"/>
                              </a:cubicBezTo>
                              <a:cubicBezTo>
                                <a:pt x="8217" y="5696"/>
                                <a:pt x="8567" y="5136"/>
                                <a:pt x="9175" y="4659"/>
                              </a:cubicBezTo>
                              <a:cubicBezTo>
                                <a:pt x="8567" y="4606"/>
                                <a:pt x="8050" y="4469"/>
                                <a:pt x="7837" y="4257"/>
                              </a:cubicBezTo>
                              <a:cubicBezTo>
                                <a:pt x="6940" y="4289"/>
                                <a:pt x="6028" y="4315"/>
                                <a:pt x="5131" y="4321"/>
                              </a:cubicBezTo>
                              <a:cubicBezTo>
                                <a:pt x="3110" y="4643"/>
                                <a:pt x="1073" y="5035"/>
                                <a:pt x="9" y="5733"/>
                              </a:cubicBezTo>
                              <a:cubicBezTo>
                                <a:pt x="252" y="5733"/>
                                <a:pt x="510" y="5755"/>
                                <a:pt x="617" y="583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4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3" name="Shape"/>
                      <wps:cNvSpPr/>
                      <wps:spPr>
                        <a:xfrm>
                          <a:off x="1536701" y="723901"/>
                          <a:ext cx="3512821" cy="549402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3155" y="1628"/>
                              </a:moveTo>
                              <a:cubicBezTo>
                                <a:pt x="3303" y="1733"/>
                                <a:pt x="3444" y="1832"/>
                                <a:pt x="3584" y="1942"/>
                              </a:cubicBezTo>
                              <a:cubicBezTo>
                                <a:pt x="3834" y="2137"/>
                                <a:pt x="4186" y="2492"/>
                                <a:pt x="4225" y="2796"/>
                              </a:cubicBezTo>
                              <a:cubicBezTo>
                                <a:pt x="4443" y="2711"/>
                                <a:pt x="4607" y="2626"/>
                                <a:pt x="4654" y="2432"/>
                              </a:cubicBezTo>
                              <a:cubicBezTo>
                                <a:pt x="4693" y="2272"/>
                                <a:pt x="4615" y="2087"/>
                                <a:pt x="4537" y="1937"/>
                              </a:cubicBezTo>
                              <a:cubicBezTo>
                                <a:pt x="4373" y="1623"/>
                                <a:pt x="4076" y="1393"/>
                                <a:pt x="3733" y="1148"/>
                              </a:cubicBezTo>
                              <a:cubicBezTo>
                                <a:pt x="3256" y="814"/>
                                <a:pt x="2991" y="439"/>
                                <a:pt x="2975" y="0"/>
                              </a:cubicBezTo>
                              <a:cubicBezTo>
                                <a:pt x="2882" y="245"/>
                                <a:pt x="2819" y="489"/>
                                <a:pt x="2850" y="749"/>
                              </a:cubicBezTo>
                              <a:cubicBezTo>
                                <a:pt x="2874" y="1054"/>
                                <a:pt x="2991" y="1343"/>
                                <a:pt x="3155" y="1628"/>
                              </a:cubicBezTo>
                              <a:close/>
                              <a:moveTo>
                                <a:pt x="1624" y="1708"/>
                              </a:moveTo>
                              <a:cubicBezTo>
                                <a:pt x="1616" y="1538"/>
                                <a:pt x="1624" y="1363"/>
                                <a:pt x="1632" y="1193"/>
                              </a:cubicBezTo>
                              <a:cubicBezTo>
                                <a:pt x="1452" y="1019"/>
                                <a:pt x="1187" y="919"/>
                                <a:pt x="953" y="789"/>
                              </a:cubicBezTo>
                              <a:cubicBezTo>
                                <a:pt x="984" y="999"/>
                                <a:pt x="1054" y="1208"/>
                                <a:pt x="1242" y="1388"/>
                              </a:cubicBezTo>
                              <a:cubicBezTo>
                                <a:pt x="1390" y="1488"/>
                                <a:pt x="1515" y="1593"/>
                                <a:pt x="1624" y="1708"/>
                              </a:cubicBezTo>
                              <a:close/>
                              <a:moveTo>
                                <a:pt x="2452" y="3031"/>
                              </a:moveTo>
                              <a:cubicBezTo>
                                <a:pt x="2882" y="3305"/>
                                <a:pt x="3553" y="3355"/>
                                <a:pt x="3928" y="3036"/>
                              </a:cubicBezTo>
                              <a:cubicBezTo>
                                <a:pt x="4303" y="2502"/>
                                <a:pt x="3295" y="1897"/>
                                <a:pt x="2757" y="1528"/>
                              </a:cubicBezTo>
                              <a:cubicBezTo>
                                <a:pt x="2304" y="1218"/>
                                <a:pt x="1944" y="909"/>
                                <a:pt x="1718" y="534"/>
                              </a:cubicBezTo>
                              <a:cubicBezTo>
                                <a:pt x="1835" y="1064"/>
                                <a:pt x="1773" y="1598"/>
                                <a:pt x="1890" y="2132"/>
                              </a:cubicBezTo>
                              <a:cubicBezTo>
                                <a:pt x="1960" y="2447"/>
                                <a:pt x="2093" y="2801"/>
                                <a:pt x="2452" y="3031"/>
                              </a:cubicBezTo>
                              <a:close/>
                              <a:moveTo>
                                <a:pt x="4537" y="18859"/>
                              </a:moveTo>
                              <a:cubicBezTo>
                                <a:pt x="4740" y="18384"/>
                                <a:pt x="4740" y="17910"/>
                                <a:pt x="4420" y="17456"/>
                              </a:cubicBezTo>
                              <a:cubicBezTo>
                                <a:pt x="4412" y="17835"/>
                                <a:pt x="4240" y="18205"/>
                                <a:pt x="3959" y="18544"/>
                              </a:cubicBezTo>
                              <a:cubicBezTo>
                                <a:pt x="3764" y="18784"/>
                                <a:pt x="3514" y="19019"/>
                                <a:pt x="3459" y="19293"/>
                              </a:cubicBezTo>
                              <a:cubicBezTo>
                                <a:pt x="3397" y="19583"/>
                                <a:pt x="3577" y="19907"/>
                                <a:pt x="4045" y="19977"/>
                              </a:cubicBezTo>
                              <a:cubicBezTo>
                                <a:pt x="4006" y="19718"/>
                                <a:pt x="4076" y="19443"/>
                                <a:pt x="4201" y="19253"/>
                              </a:cubicBezTo>
                              <a:cubicBezTo>
                                <a:pt x="4287" y="19113"/>
                                <a:pt x="4404" y="18984"/>
                                <a:pt x="4537" y="18859"/>
                              </a:cubicBezTo>
                              <a:close/>
                              <a:moveTo>
                                <a:pt x="4209" y="2936"/>
                              </a:moveTo>
                              <a:cubicBezTo>
                                <a:pt x="4186" y="3016"/>
                                <a:pt x="4131" y="3091"/>
                                <a:pt x="4037" y="3151"/>
                              </a:cubicBezTo>
                              <a:cubicBezTo>
                                <a:pt x="3983" y="3196"/>
                                <a:pt x="3928" y="3231"/>
                                <a:pt x="3858" y="3265"/>
                              </a:cubicBezTo>
                              <a:cubicBezTo>
                                <a:pt x="4154" y="3295"/>
                                <a:pt x="4443" y="3360"/>
                                <a:pt x="4717" y="3440"/>
                              </a:cubicBezTo>
                              <a:cubicBezTo>
                                <a:pt x="4607" y="3360"/>
                                <a:pt x="4506" y="3275"/>
                                <a:pt x="4412" y="3186"/>
                              </a:cubicBezTo>
                              <a:cubicBezTo>
                                <a:pt x="4389" y="3161"/>
                                <a:pt x="4412" y="3136"/>
                                <a:pt x="4451" y="3126"/>
                              </a:cubicBezTo>
                              <a:cubicBezTo>
                                <a:pt x="4615" y="3091"/>
                                <a:pt x="4857" y="3061"/>
                                <a:pt x="5013" y="2996"/>
                              </a:cubicBezTo>
                              <a:cubicBezTo>
                                <a:pt x="4849" y="2936"/>
                                <a:pt x="4685" y="2876"/>
                                <a:pt x="4521" y="2816"/>
                              </a:cubicBezTo>
                              <a:cubicBezTo>
                                <a:pt x="4436" y="2861"/>
                                <a:pt x="4326" y="2901"/>
                                <a:pt x="4209" y="2936"/>
                              </a:cubicBezTo>
                              <a:close/>
                              <a:moveTo>
                                <a:pt x="14947" y="13127"/>
                              </a:moveTo>
                              <a:cubicBezTo>
                                <a:pt x="15439" y="13107"/>
                                <a:pt x="15556" y="13302"/>
                                <a:pt x="15923" y="13456"/>
                              </a:cubicBezTo>
                              <a:cubicBezTo>
                                <a:pt x="16282" y="13606"/>
                                <a:pt x="16711" y="13591"/>
                                <a:pt x="17063" y="13771"/>
                              </a:cubicBezTo>
                              <a:cubicBezTo>
                                <a:pt x="17227" y="13856"/>
                                <a:pt x="17383" y="13951"/>
                                <a:pt x="17516" y="14060"/>
                              </a:cubicBezTo>
                              <a:cubicBezTo>
                                <a:pt x="17938" y="13831"/>
                                <a:pt x="18476" y="13881"/>
                                <a:pt x="18984" y="14031"/>
                              </a:cubicBezTo>
                              <a:cubicBezTo>
                                <a:pt x="19257" y="13576"/>
                                <a:pt x="19437" y="13122"/>
                                <a:pt x="19226" y="12632"/>
                              </a:cubicBezTo>
                              <a:cubicBezTo>
                                <a:pt x="19109" y="12368"/>
                                <a:pt x="18851" y="12213"/>
                                <a:pt x="18508" y="12063"/>
                              </a:cubicBezTo>
                              <a:cubicBezTo>
                                <a:pt x="18219" y="11938"/>
                                <a:pt x="17898" y="11799"/>
                                <a:pt x="17555" y="11759"/>
                              </a:cubicBezTo>
                              <a:cubicBezTo>
                                <a:pt x="17227" y="11719"/>
                                <a:pt x="16907" y="11799"/>
                                <a:pt x="16579" y="11769"/>
                              </a:cubicBezTo>
                              <a:cubicBezTo>
                                <a:pt x="16313" y="11744"/>
                                <a:pt x="16079" y="11694"/>
                                <a:pt x="15821" y="11774"/>
                              </a:cubicBezTo>
                              <a:cubicBezTo>
                                <a:pt x="15720" y="11804"/>
                                <a:pt x="15626" y="11849"/>
                                <a:pt x="15517" y="11869"/>
                              </a:cubicBezTo>
                              <a:cubicBezTo>
                                <a:pt x="15290" y="11908"/>
                                <a:pt x="15064" y="11913"/>
                                <a:pt x="14915" y="12053"/>
                              </a:cubicBezTo>
                              <a:cubicBezTo>
                                <a:pt x="14798" y="12158"/>
                                <a:pt x="14705" y="12283"/>
                                <a:pt x="14634" y="12398"/>
                              </a:cubicBezTo>
                              <a:cubicBezTo>
                                <a:pt x="14478" y="12652"/>
                                <a:pt x="14462" y="12907"/>
                                <a:pt x="14572" y="13172"/>
                              </a:cubicBezTo>
                              <a:cubicBezTo>
                                <a:pt x="14673" y="13142"/>
                                <a:pt x="14806" y="13132"/>
                                <a:pt x="14947" y="13127"/>
                              </a:cubicBezTo>
                              <a:close/>
                              <a:moveTo>
                                <a:pt x="20171" y="15898"/>
                              </a:moveTo>
                              <a:cubicBezTo>
                                <a:pt x="20491" y="15668"/>
                                <a:pt x="20913" y="15394"/>
                                <a:pt x="20639" y="15074"/>
                              </a:cubicBezTo>
                              <a:cubicBezTo>
                                <a:pt x="20468" y="14869"/>
                                <a:pt x="20140" y="14710"/>
                                <a:pt x="19866" y="14565"/>
                              </a:cubicBezTo>
                              <a:cubicBezTo>
                                <a:pt x="19515" y="14380"/>
                                <a:pt x="19117" y="14200"/>
                                <a:pt x="18679" y="14110"/>
                              </a:cubicBezTo>
                              <a:cubicBezTo>
                                <a:pt x="18289" y="14031"/>
                                <a:pt x="17977" y="14070"/>
                                <a:pt x="17594" y="14125"/>
                              </a:cubicBezTo>
                              <a:cubicBezTo>
                                <a:pt x="17922" y="14415"/>
                                <a:pt x="18070" y="14759"/>
                                <a:pt x="17688" y="15094"/>
                              </a:cubicBezTo>
                              <a:cubicBezTo>
                                <a:pt x="17688" y="15099"/>
                                <a:pt x="17680" y="15099"/>
                                <a:pt x="17680" y="15104"/>
                              </a:cubicBezTo>
                              <a:cubicBezTo>
                                <a:pt x="17750" y="15129"/>
                                <a:pt x="17813" y="15154"/>
                                <a:pt x="17883" y="15179"/>
                              </a:cubicBezTo>
                              <a:cubicBezTo>
                                <a:pt x="18203" y="15304"/>
                                <a:pt x="18570" y="15434"/>
                                <a:pt x="18765" y="15643"/>
                              </a:cubicBezTo>
                              <a:cubicBezTo>
                                <a:pt x="18914" y="15803"/>
                                <a:pt x="19085" y="16003"/>
                                <a:pt x="19054" y="16198"/>
                              </a:cubicBezTo>
                              <a:cubicBezTo>
                                <a:pt x="19351" y="15993"/>
                                <a:pt x="19718" y="15863"/>
                                <a:pt x="20171" y="15898"/>
                              </a:cubicBezTo>
                              <a:close/>
                              <a:moveTo>
                                <a:pt x="4826" y="18419"/>
                              </a:moveTo>
                              <a:lnTo>
                                <a:pt x="4904" y="18544"/>
                              </a:lnTo>
                              <a:lnTo>
                                <a:pt x="5279" y="18464"/>
                              </a:lnTo>
                              <a:lnTo>
                                <a:pt x="5443" y="18305"/>
                              </a:lnTo>
                              <a:lnTo>
                                <a:pt x="5591" y="18215"/>
                              </a:lnTo>
                              <a:lnTo>
                                <a:pt x="5443" y="17571"/>
                              </a:lnTo>
                              <a:lnTo>
                                <a:pt x="5115" y="17785"/>
                              </a:lnTo>
                              <a:lnTo>
                                <a:pt x="4779" y="18105"/>
                              </a:lnTo>
                              <a:lnTo>
                                <a:pt x="4826" y="18419"/>
                              </a:lnTo>
                              <a:close/>
                              <a:moveTo>
                                <a:pt x="6286" y="18719"/>
                              </a:moveTo>
                              <a:lnTo>
                                <a:pt x="6583" y="18544"/>
                              </a:lnTo>
                              <a:lnTo>
                                <a:pt x="6911" y="18355"/>
                              </a:lnTo>
                              <a:lnTo>
                                <a:pt x="6911" y="18135"/>
                              </a:lnTo>
                              <a:lnTo>
                                <a:pt x="6770" y="17830"/>
                              </a:lnTo>
                              <a:lnTo>
                                <a:pt x="6200" y="18175"/>
                              </a:lnTo>
                              <a:lnTo>
                                <a:pt x="6161" y="18544"/>
                              </a:lnTo>
                              <a:lnTo>
                                <a:pt x="6286" y="18719"/>
                              </a:lnTo>
                              <a:close/>
                              <a:moveTo>
                                <a:pt x="2015" y="2866"/>
                              </a:moveTo>
                              <a:cubicBezTo>
                                <a:pt x="1773" y="2576"/>
                                <a:pt x="1671" y="2262"/>
                                <a:pt x="1640" y="1937"/>
                              </a:cubicBezTo>
                              <a:cubicBezTo>
                                <a:pt x="1171" y="1523"/>
                                <a:pt x="726" y="1138"/>
                                <a:pt x="0" y="919"/>
                              </a:cubicBezTo>
                              <a:cubicBezTo>
                                <a:pt x="461" y="1148"/>
                                <a:pt x="703" y="1553"/>
                                <a:pt x="867" y="1897"/>
                              </a:cubicBezTo>
                              <a:cubicBezTo>
                                <a:pt x="984" y="2147"/>
                                <a:pt x="1031" y="2407"/>
                                <a:pt x="1156" y="2656"/>
                              </a:cubicBezTo>
                              <a:cubicBezTo>
                                <a:pt x="1304" y="2931"/>
                                <a:pt x="1796" y="3315"/>
                                <a:pt x="2288" y="3111"/>
                              </a:cubicBezTo>
                              <a:cubicBezTo>
                                <a:pt x="2187" y="3036"/>
                                <a:pt x="2093" y="2956"/>
                                <a:pt x="2015" y="2866"/>
                              </a:cubicBezTo>
                              <a:close/>
                              <a:moveTo>
                                <a:pt x="2163" y="884"/>
                              </a:moveTo>
                              <a:cubicBezTo>
                                <a:pt x="2265" y="984"/>
                                <a:pt x="2382" y="1083"/>
                                <a:pt x="2515" y="1178"/>
                              </a:cubicBezTo>
                              <a:cubicBezTo>
                                <a:pt x="2616" y="1253"/>
                                <a:pt x="2718" y="1323"/>
                                <a:pt x="2827" y="1398"/>
                              </a:cubicBezTo>
                              <a:cubicBezTo>
                                <a:pt x="2725" y="1223"/>
                                <a:pt x="2663" y="1034"/>
                                <a:pt x="2639" y="834"/>
                              </a:cubicBezTo>
                              <a:cubicBezTo>
                                <a:pt x="2499" y="719"/>
                                <a:pt x="2319" y="629"/>
                                <a:pt x="2155" y="534"/>
                              </a:cubicBezTo>
                              <a:cubicBezTo>
                                <a:pt x="2155" y="589"/>
                                <a:pt x="2163" y="644"/>
                                <a:pt x="2163" y="699"/>
                              </a:cubicBezTo>
                              <a:cubicBezTo>
                                <a:pt x="2163" y="754"/>
                                <a:pt x="2148" y="819"/>
                                <a:pt x="2163" y="884"/>
                              </a:cubicBezTo>
                              <a:close/>
                              <a:moveTo>
                                <a:pt x="2600" y="3470"/>
                              </a:moveTo>
                              <a:cubicBezTo>
                                <a:pt x="2499" y="3635"/>
                                <a:pt x="2468" y="3800"/>
                                <a:pt x="2468" y="3969"/>
                              </a:cubicBezTo>
                              <a:cubicBezTo>
                                <a:pt x="2585" y="3840"/>
                                <a:pt x="2741" y="3725"/>
                                <a:pt x="2928" y="3625"/>
                              </a:cubicBezTo>
                              <a:cubicBezTo>
                                <a:pt x="2967" y="3605"/>
                                <a:pt x="3038" y="3610"/>
                                <a:pt x="3053" y="3645"/>
                              </a:cubicBezTo>
                              <a:cubicBezTo>
                                <a:pt x="3069" y="3680"/>
                                <a:pt x="3077" y="3710"/>
                                <a:pt x="3092" y="3740"/>
                              </a:cubicBezTo>
                              <a:cubicBezTo>
                                <a:pt x="3178" y="3620"/>
                                <a:pt x="3272" y="3500"/>
                                <a:pt x="3381" y="3385"/>
                              </a:cubicBezTo>
                              <a:cubicBezTo>
                                <a:pt x="3288" y="3395"/>
                                <a:pt x="3186" y="3395"/>
                                <a:pt x="3092" y="3385"/>
                              </a:cubicBezTo>
                              <a:cubicBezTo>
                                <a:pt x="2835" y="3365"/>
                                <a:pt x="2608" y="3290"/>
                                <a:pt x="2413" y="3186"/>
                              </a:cubicBezTo>
                              <a:cubicBezTo>
                                <a:pt x="2265" y="3315"/>
                                <a:pt x="2171" y="3445"/>
                                <a:pt x="2124" y="3595"/>
                              </a:cubicBezTo>
                              <a:cubicBezTo>
                                <a:pt x="2241" y="3530"/>
                                <a:pt x="2358" y="3470"/>
                                <a:pt x="2483" y="3415"/>
                              </a:cubicBezTo>
                              <a:cubicBezTo>
                                <a:pt x="2546" y="3400"/>
                                <a:pt x="2624" y="3435"/>
                                <a:pt x="2600" y="3470"/>
                              </a:cubicBezTo>
                              <a:close/>
                              <a:moveTo>
                                <a:pt x="20257" y="16048"/>
                              </a:moveTo>
                              <a:cubicBezTo>
                                <a:pt x="19741" y="15968"/>
                                <a:pt x="19367" y="16128"/>
                                <a:pt x="19000" y="16327"/>
                              </a:cubicBezTo>
                              <a:cubicBezTo>
                                <a:pt x="18906" y="16492"/>
                                <a:pt x="18718" y="16652"/>
                                <a:pt x="18508" y="16757"/>
                              </a:cubicBezTo>
                              <a:cubicBezTo>
                                <a:pt x="18523" y="16802"/>
                                <a:pt x="18508" y="16857"/>
                                <a:pt x="18500" y="16917"/>
                              </a:cubicBezTo>
                              <a:cubicBezTo>
                                <a:pt x="18937" y="16862"/>
                                <a:pt x="19484" y="16926"/>
                                <a:pt x="19843" y="17061"/>
                              </a:cubicBezTo>
                              <a:cubicBezTo>
                                <a:pt x="19898" y="17081"/>
                                <a:pt x="19882" y="17131"/>
                                <a:pt x="19827" y="17141"/>
                              </a:cubicBezTo>
                              <a:cubicBezTo>
                                <a:pt x="19679" y="17171"/>
                                <a:pt x="19546" y="17216"/>
                                <a:pt x="19413" y="17261"/>
                              </a:cubicBezTo>
                              <a:cubicBezTo>
                                <a:pt x="19663" y="17306"/>
                                <a:pt x="19890" y="17396"/>
                                <a:pt x="20085" y="17506"/>
                              </a:cubicBezTo>
                              <a:cubicBezTo>
                                <a:pt x="20319" y="17506"/>
                                <a:pt x="20554" y="17526"/>
                                <a:pt x="20780" y="17481"/>
                              </a:cubicBezTo>
                              <a:cubicBezTo>
                                <a:pt x="20983" y="17441"/>
                                <a:pt x="21194" y="17366"/>
                                <a:pt x="21374" y="17296"/>
                              </a:cubicBezTo>
                              <a:cubicBezTo>
                                <a:pt x="21452" y="17266"/>
                                <a:pt x="21530" y="17231"/>
                                <a:pt x="21600" y="17191"/>
                              </a:cubicBezTo>
                              <a:lnTo>
                                <a:pt x="21600" y="16577"/>
                              </a:lnTo>
                              <a:cubicBezTo>
                                <a:pt x="21553" y="16537"/>
                                <a:pt x="21506" y="16502"/>
                                <a:pt x="21452" y="16472"/>
                              </a:cubicBezTo>
                              <a:cubicBezTo>
                                <a:pt x="21155" y="16287"/>
                                <a:pt x="20663" y="16108"/>
                                <a:pt x="20257" y="16048"/>
                              </a:cubicBezTo>
                              <a:close/>
                              <a:moveTo>
                                <a:pt x="21600" y="17720"/>
                              </a:moveTo>
                              <a:lnTo>
                                <a:pt x="21600" y="17321"/>
                              </a:lnTo>
                              <a:cubicBezTo>
                                <a:pt x="21397" y="17416"/>
                                <a:pt x="21202" y="17501"/>
                                <a:pt x="20999" y="17556"/>
                              </a:cubicBezTo>
                              <a:cubicBezTo>
                                <a:pt x="21170" y="17640"/>
                                <a:pt x="21381" y="17690"/>
                                <a:pt x="21600" y="17720"/>
                              </a:cubicBezTo>
                              <a:close/>
                              <a:moveTo>
                                <a:pt x="20952" y="15314"/>
                              </a:moveTo>
                              <a:cubicBezTo>
                                <a:pt x="20928" y="15533"/>
                                <a:pt x="20655" y="15768"/>
                                <a:pt x="20405" y="15928"/>
                              </a:cubicBezTo>
                              <a:cubicBezTo>
                                <a:pt x="20850" y="16008"/>
                                <a:pt x="21295" y="16198"/>
                                <a:pt x="21600" y="16427"/>
                              </a:cubicBezTo>
                              <a:lnTo>
                                <a:pt x="21600" y="15314"/>
                              </a:lnTo>
                              <a:cubicBezTo>
                                <a:pt x="21389" y="15274"/>
                                <a:pt x="21170" y="15294"/>
                                <a:pt x="20952" y="15314"/>
                              </a:cubicBezTo>
                              <a:close/>
                              <a:moveTo>
                                <a:pt x="20889" y="12962"/>
                              </a:moveTo>
                              <a:cubicBezTo>
                                <a:pt x="20444" y="12777"/>
                                <a:pt x="20030" y="12727"/>
                                <a:pt x="19531" y="12827"/>
                              </a:cubicBezTo>
                              <a:cubicBezTo>
                                <a:pt x="19632" y="13257"/>
                                <a:pt x="19452" y="13706"/>
                                <a:pt x="19156" y="14090"/>
                              </a:cubicBezTo>
                              <a:cubicBezTo>
                                <a:pt x="19523" y="14220"/>
                                <a:pt x="19859" y="14390"/>
                                <a:pt x="20101" y="14525"/>
                              </a:cubicBezTo>
                              <a:cubicBezTo>
                                <a:pt x="20413" y="14705"/>
                                <a:pt x="20889" y="14934"/>
                                <a:pt x="20944" y="15229"/>
                              </a:cubicBezTo>
                              <a:cubicBezTo>
                                <a:pt x="21108" y="15194"/>
                                <a:pt x="21280" y="15169"/>
                                <a:pt x="21459" y="15174"/>
                              </a:cubicBezTo>
                              <a:cubicBezTo>
                                <a:pt x="21506" y="15149"/>
                                <a:pt x="21553" y="15129"/>
                                <a:pt x="21600" y="15104"/>
                              </a:cubicBezTo>
                              <a:lnTo>
                                <a:pt x="21600" y="13232"/>
                              </a:lnTo>
                              <a:cubicBezTo>
                                <a:pt x="21358" y="13152"/>
                                <a:pt x="21124" y="13062"/>
                                <a:pt x="20889" y="12962"/>
                              </a:cubicBezTo>
                              <a:close/>
                              <a:moveTo>
                                <a:pt x="18750" y="15883"/>
                              </a:moveTo>
                              <a:cubicBezTo>
                                <a:pt x="18625" y="15698"/>
                                <a:pt x="18500" y="15568"/>
                                <a:pt x="18242" y="15454"/>
                              </a:cubicBezTo>
                              <a:cubicBezTo>
                                <a:pt x="17750" y="15229"/>
                                <a:pt x="17227" y="15049"/>
                                <a:pt x="16641" y="14944"/>
                              </a:cubicBezTo>
                              <a:cubicBezTo>
                                <a:pt x="16399" y="14899"/>
                                <a:pt x="16102" y="14814"/>
                                <a:pt x="15845" y="14799"/>
                              </a:cubicBezTo>
                              <a:cubicBezTo>
                                <a:pt x="15197" y="14764"/>
                                <a:pt x="15197" y="15204"/>
                                <a:pt x="15275" y="15483"/>
                              </a:cubicBezTo>
                              <a:cubicBezTo>
                                <a:pt x="15345" y="15758"/>
                                <a:pt x="15493" y="16008"/>
                                <a:pt x="15673" y="16252"/>
                              </a:cubicBezTo>
                              <a:cubicBezTo>
                                <a:pt x="15681" y="16257"/>
                                <a:pt x="15688" y="16262"/>
                                <a:pt x="15704" y="16272"/>
                              </a:cubicBezTo>
                              <a:cubicBezTo>
                                <a:pt x="15642" y="16063"/>
                                <a:pt x="15649" y="15843"/>
                                <a:pt x="15728" y="15643"/>
                              </a:cubicBezTo>
                              <a:cubicBezTo>
                                <a:pt x="15743" y="15603"/>
                                <a:pt x="15852" y="15608"/>
                                <a:pt x="15845" y="15653"/>
                              </a:cubicBezTo>
                              <a:cubicBezTo>
                                <a:pt x="15845" y="15658"/>
                                <a:pt x="15845" y="15668"/>
                                <a:pt x="15845" y="15673"/>
                              </a:cubicBezTo>
                              <a:cubicBezTo>
                                <a:pt x="16024" y="15913"/>
                                <a:pt x="16251" y="16158"/>
                                <a:pt x="16657" y="16252"/>
                              </a:cubicBezTo>
                              <a:cubicBezTo>
                                <a:pt x="16954" y="16322"/>
                                <a:pt x="17196" y="16232"/>
                                <a:pt x="17485" y="16212"/>
                              </a:cubicBezTo>
                              <a:cubicBezTo>
                                <a:pt x="17539" y="16207"/>
                                <a:pt x="17602" y="16193"/>
                                <a:pt x="17649" y="16217"/>
                              </a:cubicBezTo>
                              <a:cubicBezTo>
                                <a:pt x="17711" y="16242"/>
                                <a:pt x="17695" y="16307"/>
                                <a:pt x="17711" y="16347"/>
                              </a:cubicBezTo>
                              <a:cubicBezTo>
                                <a:pt x="17758" y="16442"/>
                                <a:pt x="17867" y="16577"/>
                                <a:pt x="18031" y="16627"/>
                              </a:cubicBezTo>
                              <a:cubicBezTo>
                                <a:pt x="18117" y="16652"/>
                                <a:pt x="18250" y="16632"/>
                                <a:pt x="18344" y="16647"/>
                              </a:cubicBezTo>
                              <a:cubicBezTo>
                                <a:pt x="18359" y="16652"/>
                                <a:pt x="18367" y="16652"/>
                                <a:pt x="18383" y="16657"/>
                              </a:cubicBezTo>
                              <a:cubicBezTo>
                                <a:pt x="18789" y="16472"/>
                                <a:pt x="18937" y="16173"/>
                                <a:pt x="18750" y="15883"/>
                              </a:cubicBezTo>
                              <a:close/>
                              <a:moveTo>
                                <a:pt x="3686" y="19992"/>
                              </a:moveTo>
                              <a:lnTo>
                                <a:pt x="3139" y="20057"/>
                              </a:lnTo>
                              <a:lnTo>
                                <a:pt x="2647" y="20152"/>
                              </a:lnTo>
                              <a:lnTo>
                                <a:pt x="2218" y="20317"/>
                              </a:lnTo>
                              <a:lnTo>
                                <a:pt x="2546" y="20342"/>
                              </a:lnTo>
                              <a:lnTo>
                                <a:pt x="3139" y="20342"/>
                              </a:lnTo>
                              <a:lnTo>
                                <a:pt x="3053" y="20417"/>
                              </a:lnTo>
                              <a:lnTo>
                                <a:pt x="2960" y="20536"/>
                              </a:lnTo>
                              <a:lnTo>
                                <a:pt x="2913" y="20621"/>
                              </a:lnTo>
                              <a:lnTo>
                                <a:pt x="3694" y="20536"/>
                              </a:lnTo>
                              <a:lnTo>
                                <a:pt x="4326" y="20507"/>
                              </a:lnTo>
                              <a:lnTo>
                                <a:pt x="4514" y="20536"/>
                              </a:lnTo>
                              <a:lnTo>
                                <a:pt x="4131" y="20057"/>
                              </a:lnTo>
                              <a:lnTo>
                                <a:pt x="3686" y="19992"/>
                              </a:lnTo>
                              <a:close/>
                              <a:moveTo>
                                <a:pt x="5240" y="20521"/>
                              </a:moveTo>
                              <a:cubicBezTo>
                                <a:pt x="5521" y="20437"/>
                                <a:pt x="5685" y="20282"/>
                                <a:pt x="5787" y="20102"/>
                              </a:cubicBezTo>
                              <a:cubicBezTo>
                                <a:pt x="5951" y="19812"/>
                                <a:pt x="5997" y="19493"/>
                                <a:pt x="6021" y="19193"/>
                              </a:cubicBezTo>
                              <a:cubicBezTo>
                                <a:pt x="6052" y="18759"/>
                                <a:pt x="5990" y="18265"/>
                                <a:pt x="6169" y="17835"/>
                              </a:cubicBezTo>
                              <a:cubicBezTo>
                                <a:pt x="5802" y="18210"/>
                                <a:pt x="5256" y="18499"/>
                                <a:pt x="4842" y="18854"/>
                              </a:cubicBezTo>
                              <a:cubicBezTo>
                                <a:pt x="4311" y="19298"/>
                                <a:pt x="3842" y="20222"/>
                                <a:pt x="4779" y="20526"/>
                              </a:cubicBezTo>
                              <a:cubicBezTo>
                                <a:pt x="4920" y="20561"/>
                                <a:pt x="5068" y="20571"/>
                                <a:pt x="5240" y="20521"/>
                              </a:cubicBezTo>
                              <a:close/>
                              <a:moveTo>
                                <a:pt x="6208" y="20576"/>
                              </a:moveTo>
                              <a:lnTo>
                                <a:pt x="5888" y="20621"/>
                              </a:lnTo>
                              <a:lnTo>
                                <a:pt x="5365" y="20536"/>
                              </a:lnTo>
                              <a:lnTo>
                                <a:pt x="5045" y="20576"/>
                              </a:lnTo>
                              <a:lnTo>
                                <a:pt x="4873" y="20621"/>
                              </a:lnTo>
                              <a:lnTo>
                                <a:pt x="5045" y="20851"/>
                              </a:lnTo>
                              <a:lnTo>
                                <a:pt x="5341" y="21196"/>
                              </a:lnTo>
                              <a:lnTo>
                                <a:pt x="5505" y="21156"/>
                              </a:lnTo>
                              <a:lnTo>
                                <a:pt x="5584" y="20956"/>
                              </a:lnTo>
                              <a:lnTo>
                                <a:pt x="5708" y="21011"/>
                              </a:lnTo>
                              <a:lnTo>
                                <a:pt x="5833" y="21146"/>
                              </a:lnTo>
                              <a:lnTo>
                                <a:pt x="6224" y="21600"/>
                              </a:lnTo>
                              <a:lnTo>
                                <a:pt x="6318" y="21500"/>
                              </a:lnTo>
                              <a:lnTo>
                                <a:pt x="6286" y="21260"/>
                              </a:lnTo>
                              <a:lnTo>
                                <a:pt x="6255" y="21061"/>
                              </a:lnTo>
                              <a:lnTo>
                                <a:pt x="6497" y="21096"/>
                              </a:lnTo>
                              <a:lnTo>
                                <a:pt x="6653" y="21101"/>
                              </a:lnTo>
                              <a:lnTo>
                                <a:pt x="6497" y="20836"/>
                              </a:lnTo>
                              <a:lnTo>
                                <a:pt x="6208" y="20576"/>
                              </a:lnTo>
                              <a:close/>
                              <a:moveTo>
                                <a:pt x="15517" y="14695"/>
                              </a:moveTo>
                              <a:cubicBezTo>
                                <a:pt x="15852" y="14615"/>
                                <a:pt x="16298" y="14759"/>
                                <a:pt x="16618" y="14824"/>
                              </a:cubicBezTo>
                              <a:cubicBezTo>
                                <a:pt x="16922" y="14879"/>
                                <a:pt x="17203" y="14949"/>
                                <a:pt x="17477" y="15039"/>
                              </a:cubicBezTo>
                              <a:cubicBezTo>
                                <a:pt x="17477" y="15034"/>
                                <a:pt x="17485" y="15029"/>
                                <a:pt x="17492" y="15024"/>
                              </a:cubicBezTo>
                              <a:cubicBezTo>
                                <a:pt x="17758" y="14774"/>
                                <a:pt x="17789" y="14515"/>
                                <a:pt x="17524" y="14255"/>
                              </a:cubicBezTo>
                              <a:cubicBezTo>
                                <a:pt x="17321" y="14055"/>
                                <a:pt x="17016" y="13826"/>
                                <a:pt x="16672" y="13726"/>
                              </a:cubicBezTo>
                              <a:cubicBezTo>
                                <a:pt x="16438" y="13656"/>
                                <a:pt x="16165" y="13646"/>
                                <a:pt x="15931" y="13576"/>
                              </a:cubicBezTo>
                              <a:cubicBezTo>
                                <a:pt x="15642" y="13486"/>
                                <a:pt x="15470" y="13297"/>
                                <a:pt x="15134" y="13267"/>
                              </a:cubicBezTo>
                              <a:cubicBezTo>
                                <a:pt x="14884" y="13242"/>
                                <a:pt x="14517" y="13267"/>
                                <a:pt x="14369" y="13416"/>
                              </a:cubicBezTo>
                              <a:cubicBezTo>
                                <a:pt x="14267" y="13516"/>
                                <a:pt x="14259" y="13661"/>
                                <a:pt x="14244" y="13776"/>
                              </a:cubicBezTo>
                              <a:cubicBezTo>
                                <a:pt x="14213" y="13991"/>
                                <a:pt x="14236" y="14210"/>
                                <a:pt x="14314" y="14425"/>
                              </a:cubicBezTo>
                              <a:cubicBezTo>
                                <a:pt x="14439" y="14784"/>
                                <a:pt x="14705" y="15109"/>
                                <a:pt x="15048" y="15399"/>
                              </a:cubicBezTo>
                              <a:cubicBezTo>
                                <a:pt x="15033" y="15294"/>
                                <a:pt x="15033" y="15189"/>
                                <a:pt x="15064" y="15089"/>
                              </a:cubicBezTo>
                              <a:cubicBezTo>
                                <a:pt x="15103" y="14919"/>
                                <a:pt x="15259" y="14755"/>
                                <a:pt x="15517" y="14695"/>
                              </a:cubicBezTo>
                              <a:close/>
                              <a:moveTo>
                                <a:pt x="6216" y="18954"/>
                              </a:moveTo>
                              <a:cubicBezTo>
                                <a:pt x="6193" y="19268"/>
                                <a:pt x="6154" y="19578"/>
                                <a:pt x="6052" y="19887"/>
                              </a:cubicBezTo>
                              <a:cubicBezTo>
                                <a:pt x="5966" y="20147"/>
                                <a:pt x="5865" y="20362"/>
                                <a:pt x="5591" y="20536"/>
                              </a:cubicBezTo>
                              <a:cubicBezTo>
                                <a:pt x="6107" y="20706"/>
                                <a:pt x="6575" y="20362"/>
                                <a:pt x="6716" y="20052"/>
                              </a:cubicBezTo>
                              <a:cubicBezTo>
                                <a:pt x="6841" y="19768"/>
                                <a:pt x="6817" y="19463"/>
                                <a:pt x="6864" y="19168"/>
                              </a:cubicBezTo>
                              <a:cubicBezTo>
                                <a:pt x="6927" y="18784"/>
                                <a:pt x="7145" y="18424"/>
                                <a:pt x="7505" y="18125"/>
                              </a:cubicBezTo>
                              <a:cubicBezTo>
                                <a:pt x="7270" y="18225"/>
                                <a:pt x="7052" y="18325"/>
                                <a:pt x="6841" y="18454"/>
                              </a:cubicBezTo>
                              <a:cubicBezTo>
                                <a:pt x="6599" y="18599"/>
                                <a:pt x="6403" y="18774"/>
                                <a:pt x="6216" y="189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4" name="Shape"/>
                      <wps:cNvSpPr/>
                      <wps:spPr>
                        <a:xfrm>
                          <a:off x="0" y="0"/>
                          <a:ext cx="5040632" cy="774024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500" extrusionOk="0">
                              <a:moveTo>
                                <a:pt x="1420" y="17137"/>
                              </a:moveTo>
                              <a:cubicBezTo>
                                <a:pt x="1344" y="17014"/>
                                <a:pt x="1181" y="16852"/>
                                <a:pt x="980" y="16813"/>
                              </a:cubicBezTo>
                              <a:cubicBezTo>
                                <a:pt x="767" y="16771"/>
                                <a:pt x="528" y="16809"/>
                                <a:pt x="316" y="16824"/>
                              </a:cubicBezTo>
                              <a:cubicBezTo>
                                <a:pt x="294" y="16824"/>
                                <a:pt x="141" y="16855"/>
                                <a:pt x="120" y="16855"/>
                              </a:cubicBezTo>
                              <a:cubicBezTo>
                                <a:pt x="343" y="16901"/>
                                <a:pt x="659" y="17035"/>
                                <a:pt x="653" y="17205"/>
                              </a:cubicBezTo>
                              <a:cubicBezTo>
                                <a:pt x="691" y="17282"/>
                                <a:pt x="718" y="17363"/>
                                <a:pt x="767" y="17434"/>
                              </a:cubicBezTo>
                              <a:cubicBezTo>
                                <a:pt x="876" y="17589"/>
                                <a:pt x="1034" y="17716"/>
                                <a:pt x="1181" y="17854"/>
                              </a:cubicBezTo>
                              <a:cubicBezTo>
                                <a:pt x="1230" y="17755"/>
                                <a:pt x="1290" y="17660"/>
                                <a:pt x="1344" y="17575"/>
                              </a:cubicBezTo>
                              <a:cubicBezTo>
                                <a:pt x="1437" y="17430"/>
                                <a:pt x="1513" y="17286"/>
                                <a:pt x="1420" y="17137"/>
                              </a:cubicBezTo>
                              <a:close/>
                              <a:moveTo>
                                <a:pt x="1927" y="18034"/>
                              </a:moveTo>
                              <a:cubicBezTo>
                                <a:pt x="2101" y="17871"/>
                                <a:pt x="1905" y="17783"/>
                                <a:pt x="1916" y="17624"/>
                              </a:cubicBezTo>
                              <a:cubicBezTo>
                                <a:pt x="1921" y="17533"/>
                                <a:pt x="2019" y="17476"/>
                                <a:pt x="2095" y="17406"/>
                              </a:cubicBezTo>
                              <a:cubicBezTo>
                                <a:pt x="2340" y="17173"/>
                                <a:pt x="2106" y="16954"/>
                                <a:pt x="1758" y="16859"/>
                              </a:cubicBezTo>
                              <a:cubicBezTo>
                                <a:pt x="1518" y="16795"/>
                                <a:pt x="1263" y="16781"/>
                                <a:pt x="1007" y="16792"/>
                              </a:cubicBezTo>
                              <a:cubicBezTo>
                                <a:pt x="1252" y="16827"/>
                                <a:pt x="1459" y="16922"/>
                                <a:pt x="1556" y="17123"/>
                              </a:cubicBezTo>
                              <a:cubicBezTo>
                                <a:pt x="1660" y="17332"/>
                                <a:pt x="1497" y="17511"/>
                                <a:pt x="1382" y="17702"/>
                              </a:cubicBezTo>
                              <a:cubicBezTo>
                                <a:pt x="1235" y="17952"/>
                                <a:pt x="1105" y="18319"/>
                                <a:pt x="1333" y="18573"/>
                              </a:cubicBezTo>
                              <a:cubicBezTo>
                                <a:pt x="1410" y="18605"/>
                                <a:pt x="1480" y="18640"/>
                                <a:pt x="1551" y="18679"/>
                              </a:cubicBezTo>
                              <a:cubicBezTo>
                                <a:pt x="1486" y="18566"/>
                                <a:pt x="1486" y="18443"/>
                                <a:pt x="1578" y="18319"/>
                              </a:cubicBezTo>
                              <a:cubicBezTo>
                                <a:pt x="1654" y="18203"/>
                                <a:pt x="1818" y="18136"/>
                                <a:pt x="1927" y="18034"/>
                              </a:cubicBezTo>
                              <a:close/>
                              <a:moveTo>
                                <a:pt x="3374" y="4776"/>
                              </a:moveTo>
                              <a:cubicBezTo>
                                <a:pt x="3396" y="4907"/>
                                <a:pt x="3472" y="5302"/>
                                <a:pt x="3722" y="5415"/>
                              </a:cubicBezTo>
                              <a:cubicBezTo>
                                <a:pt x="4076" y="5450"/>
                                <a:pt x="4207" y="5069"/>
                                <a:pt x="4267" y="4896"/>
                              </a:cubicBezTo>
                              <a:cubicBezTo>
                                <a:pt x="4332" y="4685"/>
                                <a:pt x="4392" y="4307"/>
                                <a:pt x="3967" y="4233"/>
                              </a:cubicBezTo>
                              <a:cubicBezTo>
                                <a:pt x="3733" y="4191"/>
                                <a:pt x="3450" y="4332"/>
                                <a:pt x="3385" y="4473"/>
                              </a:cubicBezTo>
                              <a:cubicBezTo>
                                <a:pt x="3336" y="4565"/>
                                <a:pt x="3358" y="4685"/>
                                <a:pt x="3374" y="4776"/>
                              </a:cubicBezTo>
                              <a:close/>
                              <a:moveTo>
                                <a:pt x="2139" y="19109"/>
                              </a:moveTo>
                              <a:cubicBezTo>
                                <a:pt x="2237" y="19201"/>
                                <a:pt x="2307" y="19286"/>
                                <a:pt x="2335" y="19371"/>
                              </a:cubicBezTo>
                              <a:cubicBezTo>
                                <a:pt x="2618" y="19286"/>
                                <a:pt x="2737" y="19060"/>
                                <a:pt x="2699" y="18863"/>
                              </a:cubicBezTo>
                              <a:cubicBezTo>
                                <a:pt x="2667" y="18707"/>
                                <a:pt x="2498" y="18587"/>
                                <a:pt x="2351" y="18471"/>
                              </a:cubicBezTo>
                              <a:cubicBezTo>
                                <a:pt x="2193" y="18340"/>
                                <a:pt x="2052" y="18206"/>
                                <a:pt x="2035" y="18051"/>
                              </a:cubicBezTo>
                              <a:cubicBezTo>
                                <a:pt x="1965" y="18125"/>
                                <a:pt x="1861" y="18185"/>
                                <a:pt x="1780" y="18252"/>
                              </a:cubicBezTo>
                              <a:cubicBezTo>
                                <a:pt x="1573" y="18418"/>
                                <a:pt x="1567" y="18658"/>
                                <a:pt x="1774" y="18827"/>
                              </a:cubicBezTo>
                              <a:cubicBezTo>
                                <a:pt x="1916" y="18912"/>
                                <a:pt x="2035" y="19007"/>
                                <a:pt x="2139" y="19109"/>
                              </a:cubicBezTo>
                              <a:close/>
                              <a:moveTo>
                                <a:pt x="4430" y="4558"/>
                              </a:moveTo>
                              <a:cubicBezTo>
                                <a:pt x="4484" y="4501"/>
                                <a:pt x="4566" y="4448"/>
                                <a:pt x="4653" y="4420"/>
                              </a:cubicBezTo>
                              <a:cubicBezTo>
                                <a:pt x="4610" y="4388"/>
                                <a:pt x="4566" y="4367"/>
                                <a:pt x="4501" y="4357"/>
                              </a:cubicBezTo>
                              <a:cubicBezTo>
                                <a:pt x="4452" y="4350"/>
                                <a:pt x="4403" y="4353"/>
                                <a:pt x="4354" y="4357"/>
                              </a:cubicBezTo>
                              <a:cubicBezTo>
                                <a:pt x="4392" y="4420"/>
                                <a:pt x="4414" y="4491"/>
                                <a:pt x="4430" y="4558"/>
                              </a:cubicBezTo>
                              <a:close/>
                              <a:moveTo>
                                <a:pt x="4370" y="18362"/>
                              </a:moveTo>
                              <a:cubicBezTo>
                                <a:pt x="4756" y="18101"/>
                                <a:pt x="4713" y="17787"/>
                                <a:pt x="4392" y="17511"/>
                              </a:cubicBezTo>
                              <a:cubicBezTo>
                                <a:pt x="4158" y="17310"/>
                                <a:pt x="3907" y="17130"/>
                                <a:pt x="3755" y="16894"/>
                              </a:cubicBezTo>
                              <a:cubicBezTo>
                                <a:pt x="3576" y="16612"/>
                                <a:pt x="3336" y="16407"/>
                                <a:pt x="2846" y="16344"/>
                              </a:cubicBezTo>
                              <a:cubicBezTo>
                                <a:pt x="2405" y="16287"/>
                                <a:pt x="1959" y="16386"/>
                                <a:pt x="1556" y="16499"/>
                              </a:cubicBezTo>
                              <a:cubicBezTo>
                                <a:pt x="1551" y="16499"/>
                                <a:pt x="1551" y="16499"/>
                                <a:pt x="1546" y="16502"/>
                              </a:cubicBezTo>
                              <a:cubicBezTo>
                                <a:pt x="1540" y="16573"/>
                                <a:pt x="1518" y="16647"/>
                                <a:pt x="1480" y="16711"/>
                              </a:cubicBezTo>
                              <a:cubicBezTo>
                                <a:pt x="1535" y="16714"/>
                                <a:pt x="1589" y="16721"/>
                                <a:pt x="1644" y="16728"/>
                              </a:cubicBezTo>
                              <a:cubicBezTo>
                                <a:pt x="2014" y="16788"/>
                                <a:pt x="2389" y="16951"/>
                                <a:pt x="2335" y="17229"/>
                              </a:cubicBezTo>
                              <a:cubicBezTo>
                                <a:pt x="2307" y="17356"/>
                                <a:pt x="2171" y="17409"/>
                                <a:pt x="2090" y="17515"/>
                              </a:cubicBezTo>
                              <a:cubicBezTo>
                                <a:pt x="1970" y="17674"/>
                                <a:pt x="2166" y="17787"/>
                                <a:pt x="2112" y="17942"/>
                              </a:cubicBezTo>
                              <a:cubicBezTo>
                                <a:pt x="2106" y="17956"/>
                                <a:pt x="2101" y="17966"/>
                                <a:pt x="2095" y="17977"/>
                              </a:cubicBezTo>
                              <a:cubicBezTo>
                                <a:pt x="2122" y="18203"/>
                                <a:pt x="2422" y="18358"/>
                                <a:pt x="2650" y="18538"/>
                              </a:cubicBezTo>
                              <a:cubicBezTo>
                                <a:pt x="3107" y="18280"/>
                                <a:pt x="3826" y="18164"/>
                                <a:pt x="4370" y="18362"/>
                              </a:cubicBezTo>
                              <a:close/>
                              <a:moveTo>
                                <a:pt x="419" y="16196"/>
                              </a:moveTo>
                              <a:cubicBezTo>
                                <a:pt x="441" y="16125"/>
                                <a:pt x="141" y="16079"/>
                                <a:pt x="5" y="16062"/>
                              </a:cubicBezTo>
                              <a:lnTo>
                                <a:pt x="5" y="16450"/>
                              </a:lnTo>
                              <a:cubicBezTo>
                                <a:pt x="120" y="16386"/>
                                <a:pt x="239" y="16319"/>
                                <a:pt x="348" y="16256"/>
                              </a:cubicBezTo>
                              <a:cubicBezTo>
                                <a:pt x="381" y="16238"/>
                                <a:pt x="408" y="16220"/>
                                <a:pt x="419" y="16196"/>
                              </a:cubicBezTo>
                              <a:close/>
                              <a:moveTo>
                                <a:pt x="3494" y="5344"/>
                              </a:moveTo>
                              <a:cubicBezTo>
                                <a:pt x="3352" y="5186"/>
                                <a:pt x="3282" y="4946"/>
                                <a:pt x="3260" y="4847"/>
                              </a:cubicBezTo>
                              <a:cubicBezTo>
                                <a:pt x="3249" y="4787"/>
                                <a:pt x="3238" y="4720"/>
                                <a:pt x="3238" y="4653"/>
                              </a:cubicBezTo>
                              <a:cubicBezTo>
                                <a:pt x="3156" y="4582"/>
                                <a:pt x="3140" y="4491"/>
                                <a:pt x="3010" y="4438"/>
                              </a:cubicBezTo>
                              <a:cubicBezTo>
                                <a:pt x="2808" y="4357"/>
                                <a:pt x="2580" y="4434"/>
                                <a:pt x="2585" y="4579"/>
                              </a:cubicBezTo>
                              <a:cubicBezTo>
                                <a:pt x="2590" y="4649"/>
                                <a:pt x="2612" y="4720"/>
                                <a:pt x="2645" y="4787"/>
                              </a:cubicBezTo>
                              <a:cubicBezTo>
                                <a:pt x="2743" y="5030"/>
                                <a:pt x="3020" y="5401"/>
                                <a:pt x="3494" y="5344"/>
                              </a:cubicBezTo>
                              <a:close/>
                              <a:moveTo>
                                <a:pt x="1546" y="16404"/>
                              </a:moveTo>
                              <a:cubicBezTo>
                                <a:pt x="1899" y="16270"/>
                                <a:pt x="2313" y="16196"/>
                                <a:pt x="2705" y="16210"/>
                              </a:cubicBezTo>
                              <a:cubicBezTo>
                                <a:pt x="2656" y="15973"/>
                                <a:pt x="2460" y="15730"/>
                                <a:pt x="2046" y="15709"/>
                              </a:cubicBezTo>
                              <a:cubicBezTo>
                                <a:pt x="1665" y="15688"/>
                                <a:pt x="1404" y="15885"/>
                                <a:pt x="1165" y="16051"/>
                              </a:cubicBezTo>
                              <a:cubicBezTo>
                                <a:pt x="1219" y="16062"/>
                                <a:pt x="1279" y="16083"/>
                                <a:pt x="1333" y="16114"/>
                              </a:cubicBezTo>
                              <a:cubicBezTo>
                                <a:pt x="1464" y="16192"/>
                                <a:pt x="1529" y="16294"/>
                                <a:pt x="1546" y="16404"/>
                              </a:cubicBezTo>
                              <a:close/>
                              <a:moveTo>
                                <a:pt x="3167" y="4413"/>
                              </a:moveTo>
                              <a:cubicBezTo>
                                <a:pt x="3205" y="4438"/>
                                <a:pt x="3238" y="4470"/>
                                <a:pt x="3260" y="4501"/>
                              </a:cubicBezTo>
                              <a:cubicBezTo>
                                <a:pt x="3282" y="4434"/>
                                <a:pt x="3314" y="4371"/>
                                <a:pt x="3363" y="4318"/>
                              </a:cubicBezTo>
                              <a:cubicBezTo>
                                <a:pt x="3314" y="4297"/>
                                <a:pt x="3265" y="4279"/>
                                <a:pt x="3195" y="4286"/>
                              </a:cubicBezTo>
                              <a:cubicBezTo>
                                <a:pt x="3129" y="4293"/>
                                <a:pt x="3075" y="4314"/>
                                <a:pt x="3020" y="4339"/>
                              </a:cubicBezTo>
                              <a:cubicBezTo>
                                <a:pt x="3080" y="4357"/>
                                <a:pt x="3129" y="4385"/>
                                <a:pt x="3167" y="4413"/>
                              </a:cubicBezTo>
                              <a:close/>
                              <a:moveTo>
                                <a:pt x="4386" y="2561"/>
                              </a:moveTo>
                              <a:cubicBezTo>
                                <a:pt x="4343" y="2413"/>
                                <a:pt x="4370" y="2240"/>
                                <a:pt x="4386" y="2124"/>
                              </a:cubicBezTo>
                              <a:cubicBezTo>
                                <a:pt x="4403" y="1983"/>
                                <a:pt x="4457" y="1704"/>
                                <a:pt x="4637" y="1556"/>
                              </a:cubicBezTo>
                              <a:cubicBezTo>
                                <a:pt x="4473" y="1344"/>
                                <a:pt x="4131" y="1584"/>
                                <a:pt x="4038" y="1704"/>
                              </a:cubicBezTo>
                              <a:cubicBezTo>
                                <a:pt x="3967" y="1796"/>
                                <a:pt x="3924" y="1894"/>
                                <a:pt x="3897" y="1997"/>
                              </a:cubicBezTo>
                              <a:cubicBezTo>
                                <a:pt x="3869" y="2106"/>
                                <a:pt x="3848" y="2222"/>
                                <a:pt x="3853" y="2335"/>
                              </a:cubicBezTo>
                              <a:cubicBezTo>
                                <a:pt x="3859" y="2558"/>
                                <a:pt x="4093" y="2625"/>
                                <a:pt x="4386" y="2561"/>
                              </a:cubicBezTo>
                              <a:close/>
                              <a:moveTo>
                                <a:pt x="17997" y="1605"/>
                              </a:moveTo>
                              <a:cubicBezTo>
                                <a:pt x="18155" y="1358"/>
                                <a:pt x="18465" y="1090"/>
                                <a:pt x="18705" y="811"/>
                              </a:cubicBezTo>
                              <a:cubicBezTo>
                                <a:pt x="18520" y="713"/>
                                <a:pt x="18444" y="568"/>
                                <a:pt x="18416" y="416"/>
                              </a:cubicBezTo>
                              <a:cubicBezTo>
                                <a:pt x="18395" y="434"/>
                                <a:pt x="18367" y="448"/>
                                <a:pt x="18340" y="459"/>
                              </a:cubicBezTo>
                              <a:cubicBezTo>
                                <a:pt x="18106" y="628"/>
                                <a:pt x="17578" y="642"/>
                                <a:pt x="17257" y="529"/>
                              </a:cubicBezTo>
                              <a:cubicBezTo>
                                <a:pt x="17301" y="593"/>
                                <a:pt x="17339" y="660"/>
                                <a:pt x="17371" y="730"/>
                              </a:cubicBezTo>
                              <a:cubicBezTo>
                                <a:pt x="17437" y="885"/>
                                <a:pt x="17480" y="1051"/>
                                <a:pt x="17448" y="1214"/>
                              </a:cubicBezTo>
                              <a:cubicBezTo>
                                <a:pt x="17448" y="1214"/>
                                <a:pt x="17448" y="1214"/>
                                <a:pt x="17448" y="1214"/>
                              </a:cubicBezTo>
                              <a:cubicBezTo>
                                <a:pt x="17693" y="1326"/>
                                <a:pt x="17899" y="1471"/>
                                <a:pt x="17981" y="1647"/>
                              </a:cubicBezTo>
                              <a:cubicBezTo>
                                <a:pt x="17981" y="1633"/>
                                <a:pt x="17992" y="1619"/>
                                <a:pt x="17997" y="1605"/>
                              </a:cubicBezTo>
                              <a:close/>
                              <a:moveTo>
                                <a:pt x="17137" y="2561"/>
                              </a:moveTo>
                              <a:cubicBezTo>
                                <a:pt x="17301" y="2727"/>
                                <a:pt x="17622" y="2850"/>
                                <a:pt x="17921" y="2797"/>
                              </a:cubicBezTo>
                              <a:cubicBezTo>
                                <a:pt x="17861" y="2720"/>
                                <a:pt x="17834" y="2628"/>
                                <a:pt x="17818" y="2515"/>
                              </a:cubicBezTo>
                              <a:cubicBezTo>
                                <a:pt x="17801" y="2395"/>
                                <a:pt x="17796" y="2272"/>
                                <a:pt x="17807" y="2148"/>
                              </a:cubicBezTo>
                              <a:cubicBezTo>
                                <a:pt x="17801" y="1933"/>
                                <a:pt x="17562" y="1750"/>
                                <a:pt x="17241" y="1707"/>
                              </a:cubicBezTo>
                              <a:cubicBezTo>
                                <a:pt x="17110" y="1690"/>
                                <a:pt x="16974" y="1686"/>
                                <a:pt x="16849" y="1658"/>
                              </a:cubicBezTo>
                              <a:cubicBezTo>
                                <a:pt x="16990" y="1785"/>
                                <a:pt x="17018" y="1944"/>
                                <a:pt x="17023" y="2110"/>
                              </a:cubicBezTo>
                              <a:cubicBezTo>
                                <a:pt x="17023" y="2265"/>
                                <a:pt x="17007" y="2431"/>
                                <a:pt x="17137" y="2561"/>
                              </a:cubicBezTo>
                              <a:close/>
                              <a:moveTo>
                                <a:pt x="17834" y="508"/>
                              </a:moveTo>
                              <a:cubicBezTo>
                                <a:pt x="18008" y="497"/>
                                <a:pt x="18237" y="452"/>
                                <a:pt x="18340" y="346"/>
                              </a:cubicBezTo>
                              <a:cubicBezTo>
                                <a:pt x="18351" y="317"/>
                                <a:pt x="18340" y="293"/>
                                <a:pt x="18318" y="265"/>
                              </a:cubicBezTo>
                              <a:cubicBezTo>
                                <a:pt x="18188" y="367"/>
                                <a:pt x="17943" y="430"/>
                                <a:pt x="17747" y="388"/>
                              </a:cubicBezTo>
                              <a:cubicBezTo>
                                <a:pt x="17720" y="381"/>
                                <a:pt x="17693" y="374"/>
                                <a:pt x="17671" y="363"/>
                              </a:cubicBezTo>
                              <a:cubicBezTo>
                                <a:pt x="17676" y="413"/>
                                <a:pt x="17671" y="462"/>
                                <a:pt x="17649" y="508"/>
                              </a:cubicBezTo>
                              <a:cubicBezTo>
                                <a:pt x="17709" y="512"/>
                                <a:pt x="17774" y="512"/>
                                <a:pt x="17834" y="508"/>
                              </a:cubicBezTo>
                              <a:close/>
                              <a:moveTo>
                                <a:pt x="18656" y="1831"/>
                              </a:moveTo>
                              <a:cubicBezTo>
                                <a:pt x="18465" y="1976"/>
                                <a:pt x="18318" y="2145"/>
                                <a:pt x="18237" y="2325"/>
                              </a:cubicBezTo>
                              <a:cubicBezTo>
                                <a:pt x="18161" y="2487"/>
                                <a:pt x="18079" y="2709"/>
                                <a:pt x="18171" y="2879"/>
                              </a:cubicBezTo>
                              <a:cubicBezTo>
                                <a:pt x="18460" y="3066"/>
                                <a:pt x="19037" y="3002"/>
                                <a:pt x="19374" y="2882"/>
                              </a:cubicBezTo>
                              <a:cubicBezTo>
                                <a:pt x="19782" y="2734"/>
                                <a:pt x="20093" y="2466"/>
                                <a:pt x="20239" y="2180"/>
                              </a:cubicBezTo>
                              <a:cubicBezTo>
                                <a:pt x="20408" y="1845"/>
                                <a:pt x="20218" y="1580"/>
                                <a:pt x="19995" y="1284"/>
                              </a:cubicBezTo>
                              <a:cubicBezTo>
                                <a:pt x="19869" y="1118"/>
                                <a:pt x="19761" y="952"/>
                                <a:pt x="19771" y="776"/>
                              </a:cubicBezTo>
                              <a:cubicBezTo>
                                <a:pt x="19701" y="815"/>
                                <a:pt x="19614" y="847"/>
                                <a:pt x="19554" y="893"/>
                              </a:cubicBezTo>
                              <a:cubicBezTo>
                                <a:pt x="19434" y="981"/>
                                <a:pt x="19472" y="1076"/>
                                <a:pt x="19478" y="1178"/>
                              </a:cubicBezTo>
                              <a:cubicBezTo>
                                <a:pt x="19494" y="1478"/>
                                <a:pt x="18917" y="1630"/>
                                <a:pt x="18656" y="1831"/>
                              </a:cubicBezTo>
                              <a:close/>
                              <a:moveTo>
                                <a:pt x="18971" y="688"/>
                              </a:moveTo>
                              <a:cubicBezTo>
                                <a:pt x="18906" y="794"/>
                                <a:pt x="18830" y="893"/>
                                <a:pt x="18743" y="988"/>
                              </a:cubicBezTo>
                              <a:cubicBezTo>
                                <a:pt x="18514" y="1242"/>
                                <a:pt x="18231" y="1482"/>
                                <a:pt x="18095" y="1764"/>
                              </a:cubicBezTo>
                              <a:cubicBezTo>
                                <a:pt x="17981" y="1997"/>
                                <a:pt x="17921" y="2297"/>
                                <a:pt x="17981" y="2558"/>
                              </a:cubicBezTo>
                              <a:cubicBezTo>
                                <a:pt x="18003" y="2392"/>
                                <a:pt x="18101" y="2215"/>
                                <a:pt x="18182" y="2099"/>
                              </a:cubicBezTo>
                              <a:cubicBezTo>
                                <a:pt x="18286" y="1954"/>
                                <a:pt x="18427" y="1820"/>
                                <a:pt x="18601" y="1711"/>
                              </a:cubicBezTo>
                              <a:cubicBezTo>
                                <a:pt x="18786" y="1591"/>
                                <a:pt x="19037" y="1520"/>
                                <a:pt x="19222" y="1400"/>
                              </a:cubicBezTo>
                              <a:cubicBezTo>
                                <a:pt x="19325" y="1330"/>
                                <a:pt x="19380" y="1245"/>
                                <a:pt x="19369" y="1150"/>
                              </a:cubicBezTo>
                              <a:cubicBezTo>
                                <a:pt x="19363" y="1101"/>
                                <a:pt x="19320" y="1055"/>
                                <a:pt x="19314" y="1005"/>
                              </a:cubicBezTo>
                              <a:cubicBezTo>
                                <a:pt x="19309" y="963"/>
                                <a:pt x="19320" y="924"/>
                                <a:pt x="19347" y="885"/>
                              </a:cubicBezTo>
                              <a:cubicBezTo>
                                <a:pt x="19439" y="755"/>
                                <a:pt x="19684" y="677"/>
                                <a:pt x="19820" y="568"/>
                              </a:cubicBezTo>
                              <a:cubicBezTo>
                                <a:pt x="19973" y="444"/>
                                <a:pt x="20136" y="261"/>
                                <a:pt x="19886" y="131"/>
                              </a:cubicBezTo>
                              <a:cubicBezTo>
                                <a:pt x="19815" y="92"/>
                                <a:pt x="19706" y="85"/>
                                <a:pt x="19641" y="42"/>
                              </a:cubicBezTo>
                              <a:cubicBezTo>
                                <a:pt x="19619" y="28"/>
                                <a:pt x="19603" y="14"/>
                                <a:pt x="19592" y="0"/>
                              </a:cubicBezTo>
                              <a:lnTo>
                                <a:pt x="19113" y="0"/>
                              </a:lnTo>
                              <a:cubicBezTo>
                                <a:pt x="19135" y="60"/>
                                <a:pt x="19146" y="123"/>
                                <a:pt x="19146" y="183"/>
                              </a:cubicBezTo>
                              <a:cubicBezTo>
                                <a:pt x="19135" y="360"/>
                                <a:pt x="19069" y="529"/>
                                <a:pt x="18971" y="688"/>
                              </a:cubicBezTo>
                              <a:close/>
                              <a:moveTo>
                                <a:pt x="16435" y="272"/>
                              </a:moveTo>
                              <a:cubicBezTo>
                                <a:pt x="16321" y="385"/>
                                <a:pt x="16354" y="579"/>
                                <a:pt x="16419" y="702"/>
                              </a:cubicBezTo>
                              <a:cubicBezTo>
                                <a:pt x="16501" y="857"/>
                                <a:pt x="16697" y="935"/>
                                <a:pt x="16903" y="1005"/>
                              </a:cubicBezTo>
                              <a:cubicBezTo>
                                <a:pt x="17034" y="1048"/>
                                <a:pt x="17170" y="1097"/>
                                <a:pt x="17306" y="1154"/>
                              </a:cubicBezTo>
                              <a:cubicBezTo>
                                <a:pt x="17284" y="988"/>
                                <a:pt x="17279" y="825"/>
                                <a:pt x="17208" y="660"/>
                              </a:cubicBezTo>
                              <a:cubicBezTo>
                                <a:pt x="17176" y="586"/>
                                <a:pt x="17121" y="512"/>
                                <a:pt x="17072" y="437"/>
                              </a:cubicBezTo>
                              <a:cubicBezTo>
                                <a:pt x="16925" y="325"/>
                                <a:pt x="16985" y="134"/>
                                <a:pt x="17088" y="0"/>
                              </a:cubicBezTo>
                              <a:lnTo>
                                <a:pt x="16958" y="0"/>
                              </a:lnTo>
                              <a:cubicBezTo>
                                <a:pt x="16958" y="0"/>
                                <a:pt x="16952" y="0"/>
                                <a:pt x="16952" y="0"/>
                              </a:cubicBezTo>
                              <a:cubicBezTo>
                                <a:pt x="16778" y="85"/>
                                <a:pt x="16561" y="152"/>
                                <a:pt x="16435" y="272"/>
                              </a:cubicBezTo>
                              <a:close/>
                              <a:moveTo>
                                <a:pt x="16044" y="349"/>
                              </a:moveTo>
                              <a:cubicBezTo>
                                <a:pt x="16234" y="236"/>
                                <a:pt x="16468" y="159"/>
                                <a:pt x="16707" y="88"/>
                              </a:cubicBezTo>
                              <a:cubicBezTo>
                                <a:pt x="16773" y="60"/>
                                <a:pt x="16838" y="32"/>
                                <a:pt x="16909" y="4"/>
                              </a:cubicBezTo>
                              <a:lnTo>
                                <a:pt x="15684" y="4"/>
                              </a:lnTo>
                              <a:cubicBezTo>
                                <a:pt x="15690" y="25"/>
                                <a:pt x="15701" y="46"/>
                                <a:pt x="15712" y="71"/>
                              </a:cubicBezTo>
                              <a:cubicBezTo>
                                <a:pt x="15777" y="180"/>
                                <a:pt x="15907" y="272"/>
                                <a:pt x="16044" y="349"/>
                              </a:cubicBezTo>
                              <a:close/>
                              <a:moveTo>
                                <a:pt x="17992" y="332"/>
                              </a:moveTo>
                              <a:cubicBezTo>
                                <a:pt x="18112" y="317"/>
                                <a:pt x="18193" y="282"/>
                                <a:pt x="18286" y="236"/>
                              </a:cubicBezTo>
                              <a:cubicBezTo>
                                <a:pt x="18259" y="215"/>
                                <a:pt x="18220" y="198"/>
                                <a:pt x="18182" y="187"/>
                              </a:cubicBezTo>
                              <a:cubicBezTo>
                                <a:pt x="18063" y="152"/>
                                <a:pt x="17883" y="138"/>
                                <a:pt x="17763" y="180"/>
                              </a:cubicBezTo>
                              <a:cubicBezTo>
                                <a:pt x="17633" y="226"/>
                                <a:pt x="17698" y="300"/>
                                <a:pt x="17801" y="328"/>
                              </a:cubicBezTo>
                              <a:cubicBezTo>
                                <a:pt x="17856" y="342"/>
                                <a:pt x="17932" y="335"/>
                                <a:pt x="17992" y="332"/>
                              </a:cubicBezTo>
                              <a:close/>
                              <a:moveTo>
                                <a:pt x="15603" y="190"/>
                              </a:moveTo>
                              <a:cubicBezTo>
                                <a:pt x="15543" y="134"/>
                                <a:pt x="15499" y="71"/>
                                <a:pt x="15483" y="4"/>
                              </a:cubicBezTo>
                              <a:lnTo>
                                <a:pt x="14389" y="4"/>
                              </a:lnTo>
                              <a:cubicBezTo>
                                <a:pt x="14286" y="169"/>
                                <a:pt x="14367" y="367"/>
                                <a:pt x="14520" y="522"/>
                              </a:cubicBezTo>
                              <a:cubicBezTo>
                                <a:pt x="14808" y="349"/>
                                <a:pt x="15200" y="236"/>
                                <a:pt x="15603" y="190"/>
                              </a:cubicBezTo>
                              <a:close/>
                              <a:moveTo>
                                <a:pt x="17192" y="374"/>
                              </a:moveTo>
                              <a:cubicBezTo>
                                <a:pt x="17273" y="441"/>
                                <a:pt x="17399" y="480"/>
                                <a:pt x="17535" y="497"/>
                              </a:cubicBezTo>
                              <a:cubicBezTo>
                                <a:pt x="17567" y="434"/>
                                <a:pt x="17589" y="370"/>
                                <a:pt x="17595" y="303"/>
                              </a:cubicBezTo>
                              <a:cubicBezTo>
                                <a:pt x="17551" y="243"/>
                                <a:pt x="17562" y="169"/>
                                <a:pt x="17665" y="123"/>
                              </a:cubicBezTo>
                              <a:cubicBezTo>
                                <a:pt x="17856" y="32"/>
                                <a:pt x="18193" y="53"/>
                                <a:pt x="18367" y="155"/>
                              </a:cubicBezTo>
                              <a:cubicBezTo>
                                <a:pt x="18449" y="205"/>
                                <a:pt x="18487" y="279"/>
                                <a:pt x="18465" y="346"/>
                              </a:cubicBezTo>
                              <a:cubicBezTo>
                                <a:pt x="18514" y="494"/>
                                <a:pt x="18580" y="639"/>
                                <a:pt x="18765" y="741"/>
                              </a:cubicBezTo>
                              <a:cubicBezTo>
                                <a:pt x="18857" y="621"/>
                                <a:pt x="18944" y="497"/>
                                <a:pt x="18988" y="363"/>
                              </a:cubicBezTo>
                              <a:cubicBezTo>
                                <a:pt x="19026" y="243"/>
                                <a:pt x="19031" y="120"/>
                                <a:pt x="18993" y="0"/>
                              </a:cubicBezTo>
                              <a:lnTo>
                                <a:pt x="17148" y="0"/>
                              </a:lnTo>
                              <a:cubicBezTo>
                                <a:pt x="17099" y="88"/>
                                <a:pt x="17083" y="183"/>
                                <a:pt x="17116" y="275"/>
                              </a:cubicBezTo>
                              <a:cubicBezTo>
                                <a:pt x="17132" y="314"/>
                                <a:pt x="17159" y="349"/>
                                <a:pt x="17192" y="374"/>
                              </a:cubicBezTo>
                              <a:close/>
                              <a:moveTo>
                                <a:pt x="15891" y="631"/>
                              </a:moveTo>
                              <a:cubicBezTo>
                                <a:pt x="15712" y="850"/>
                                <a:pt x="15755" y="1115"/>
                                <a:pt x="16169" y="1192"/>
                              </a:cubicBezTo>
                              <a:cubicBezTo>
                                <a:pt x="16294" y="1217"/>
                                <a:pt x="16424" y="1221"/>
                                <a:pt x="16522" y="1288"/>
                              </a:cubicBezTo>
                              <a:cubicBezTo>
                                <a:pt x="16686" y="1404"/>
                                <a:pt x="16620" y="1552"/>
                                <a:pt x="16914" y="1605"/>
                              </a:cubicBezTo>
                              <a:cubicBezTo>
                                <a:pt x="17099" y="1640"/>
                                <a:pt x="17295" y="1623"/>
                                <a:pt x="17469" y="1676"/>
                              </a:cubicBezTo>
                              <a:cubicBezTo>
                                <a:pt x="17660" y="1732"/>
                                <a:pt x="17785" y="1827"/>
                                <a:pt x="17845" y="1940"/>
                              </a:cubicBezTo>
                              <a:cubicBezTo>
                                <a:pt x="17861" y="1884"/>
                                <a:pt x="17883" y="1827"/>
                                <a:pt x="17910" y="1771"/>
                              </a:cubicBezTo>
                              <a:cubicBezTo>
                                <a:pt x="17839" y="1485"/>
                                <a:pt x="17377" y="1256"/>
                                <a:pt x="17012" y="1125"/>
                              </a:cubicBezTo>
                              <a:cubicBezTo>
                                <a:pt x="16740" y="1027"/>
                                <a:pt x="16435" y="952"/>
                                <a:pt x="16310" y="751"/>
                              </a:cubicBezTo>
                              <a:cubicBezTo>
                                <a:pt x="16190" y="557"/>
                                <a:pt x="16250" y="402"/>
                                <a:pt x="16408" y="272"/>
                              </a:cubicBezTo>
                              <a:cubicBezTo>
                                <a:pt x="16196" y="367"/>
                                <a:pt x="16011" y="483"/>
                                <a:pt x="15891" y="631"/>
                              </a:cubicBezTo>
                              <a:close/>
                              <a:moveTo>
                                <a:pt x="1361" y="16707"/>
                              </a:moveTo>
                              <a:cubicBezTo>
                                <a:pt x="1388" y="16591"/>
                                <a:pt x="1399" y="16467"/>
                                <a:pt x="1339" y="16354"/>
                              </a:cubicBezTo>
                              <a:cubicBezTo>
                                <a:pt x="1230" y="16143"/>
                                <a:pt x="958" y="16129"/>
                                <a:pt x="702" y="16241"/>
                              </a:cubicBezTo>
                              <a:cubicBezTo>
                                <a:pt x="457" y="16347"/>
                                <a:pt x="218" y="16471"/>
                                <a:pt x="5" y="16605"/>
                              </a:cubicBezTo>
                              <a:lnTo>
                                <a:pt x="5" y="16845"/>
                              </a:lnTo>
                              <a:cubicBezTo>
                                <a:pt x="190" y="16813"/>
                                <a:pt x="392" y="16785"/>
                                <a:pt x="593" y="16778"/>
                              </a:cubicBezTo>
                              <a:cubicBezTo>
                                <a:pt x="844" y="16735"/>
                                <a:pt x="1099" y="16700"/>
                                <a:pt x="1361" y="16707"/>
                              </a:cubicBezTo>
                              <a:close/>
                              <a:moveTo>
                                <a:pt x="21595" y="19212"/>
                              </a:moveTo>
                              <a:lnTo>
                                <a:pt x="21595" y="19124"/>
                              </a:lnTo>
                              <a:cubicBezTo>
                                <a:pt x="21556" y="19134"/>
                                <a:pt x="21524" y="19148"/>
                                <a:pt x="21491" y="19162"/>
                              </a:cubicBezTo>
                              <a:cubicBezTo>
                                <a:pt x="21529" y="19176"/>
                                <a:pt x="21562" y="19194"/>
                                <a:pt x="21595" y="19212"/>
                              </a:cubicBezTo>
                              <a:close/>
                              <a:moveTo>
                                <a:pt x="21475" y="19258"/>
                              </a:moveTo>
                              <a:cubicBezTo>
                                <a:pt x="21273" y="19176"/>
                                <a:pt x="21045" y="19254"/>
                                <a:pt x="21050" y="19399"/>
                              </a:cubicBezTo>
                              <a:cubicBezTo>
                                <a:pt x="21056" y="19469"/>
                                <a:pt x="21078" y="19540"/>
                                <a:pt x="21110" y="19607"/>
                              </a:cubicBezTo>
                              <a:cubicBezTo>
                                <a:pt x="21181" y="19783"/>
                                <a:pt x="21344" y="20020"/>
                                <a:pt x="21600" y="20122"/>
                              </a:cubicBezTo>
                              <a:lnTo>
                                <a:pt x="21600" y="19342"/>
                              </a:lnTo>
                              <a:cubicBezTo>
                                <a:pt x="21567" y="19311"/>
                                <a:pt x="21535" y="19282"/>
                                <a:pt x="21475" y="19258"/>
                              </a:cubicBezTo>
                              <a:close/>
                              <a:moveTo>
                                <a:pt x="16860" y="2293"/>
                              </a:moveTo>
                              <a:cubicBezTo>
                                <a:pt x="16860" y="2060"/>
                                <a:pt x="16936" y="1817"/>
                                <a:pt x="16735" y="1633"/>
                              </a:cubicBezTo>
                              <a:cubicBezTo>
                                <a:pt x="16718" y="1626"/>
                                <a:pt x="16702" y="1619"/>
                                <a:pt x="16686" y="1612"/>
                              </a:cubicBezTo>
                              <a:cubicBezTo>
                                <a:pt x="16495" y="1517"/>
                                <a:pt x="16533" y="1348"/>
                                <a:pt x="16283" y="1277"/>
                              </a:cubicBezTo>
                              <a:cubicBezTo>
                                <a:pt x="16114" y="1231"/>
                                <a:pt x="15956" y="1249"/>
                                <a:pt x="15810" y="1157"/>
                              </a:cubicBezTo>
                              <a:cubicBezTo>
                                <a:pt x="15494" y="967"/>
                                <a:pt x="15619" y="688"/>
                                <a:pt x="15848" y="487"/>
                              </a:cubicBezTo>
                              <a:cubicBezTo>
                                <a:pt x="15880" y="459"/>
                                <a:pt x="15918" y="430"/>
                                <a:pt x="15956" y="406"/>
                              </a:cubicBezTo>
                              <a:cubicBezTo>
                                <a:pt x="15864" y="370"/>
                                <a:pt x="15777" y="325"/>
                                <a:pt x="15701" y="272"/>
                              </a:cubicBezTo>
                              <a:cubicBezTo>
                                <a:pt x="15695" y="272"/>
                                <a:pt x="15695" y="275"/>
                                <a:pt x="15690" y="275"/>
                              </a:cubicBezTo>
                              <a:cubicBezTo>
                                <a:pt x="15265" y="353"/>
                                <a:pt x="14830" y="462"/>
                                <a:pt x="14541" y="688"/>
                              </a:cubicBezTo>
                              <a:cubicBezTo>
                                <a:pt x="14226" y="938"/>
                                <a:pt x="14248" y="1196"/>
                                <a:pt x="14389" y="1489"/>
                              </a:cubicBezTo>
                              <a:cubicBezTo>
                                <a:pt x="14509" y="1732"/>
                                <a:pt x="14493" y="1976"/>
                                <a:pt x="14509" y="2229"/>
                              </a:cubicBezTo>
                              <a:cubicBezTo>
                                <a:pt x="14531" y="2572"/>
                                <a:pt x="14808" y="2833"/>
                                <a:pt x="15358" y="2875"/>
                              </a:cubicBezTo>
                              <a:cubicBezTo>
                                <a:pt x="15581" y="2491"/>
                                <a:pt x="16256" y="2286"/>
                                <a:pt x="16860" y="2293"/>
                              </a:cubicBezTo>
                              <a:close/>
                              <a:moveTo>
                                <a:pt x="19646" y="2886"/>
                              </a:moveTo>
                              <a:cubicBezTo>
                                <a:pt x="19641" y="2882"/>
                                <a:pt x="19635" y="2882"/>
                                <a:pt x="19630" y="2879"/>
                              </a:cubicBezTo>
                              <a:cubicBezTo>
                                <a:pt x="19254" y="3048"/>
                                <a:pt x="18792" y="3122"/>
                                <a:pt x="18318" y="3013"/>
                              </a:cubicBezTo>
                              <a:cubicBezTo>
                                <a:pt x="18193" y="2984"/>
                                <a:pt x="18101" y="2949"/>
                                <a:pt x="18035" y="2903"/>
                              </a:cubicBezTo>
                              <a:cubicBezTo>
                                <a:pt x="17665" y="3020"/>
                                <a:pt x="17208" y="2857"/>
                                <a:pt x="16996" y="2646"/>
                              </a:cubicBezTo>
                              <a:cubicBezTo>
                                <a:pt x="16914" y="2565"/>
                                <a:pt x="16882" y="2469"/>
                                <a:pt x="16871" y="2374"/>
                              </a:cubicBezTo>
                              <a:cubicBezTo>
                                <a:pt x="16468" y="2431"/>
                                <a:pt x="16049" y="2508"/>
                                <a:pt x="15766" y="2720"/>
                              </a:cubicBezTo>
                              <a:cubicBezTo>
                                <a:pt x="15445" y="2956"/>
                                <a:pt x="15434" y="3267"/>
                                <a:pt x="15603" y="3549"/>
                              </a:cubicBezTo>
                              <a:cubicBezTo>
                                <a:pt x="15820" y="3912"/>
                                <a:pt x="16305" y="3958"/>
                                <a:pt x="16838" y="3969"/>
                              </a:cubicBezTo>
                              <a:cubicBezTo>
                                <a:pt x="17224" y="3976"/>
                                <a:pt x="17600" y="3997"/>
                                <a:pt x="17976" y="4057"/>
                              </a:cubicBezTo>
                              <a:cubicBezTo>
                                <a:pt x="18367" y="4120"/>
                                <a:pt x="18732" y="4219"/>
                                <a:pt x="19091" y="4336"/>
                              </a:cubicBezTo>
                              <a:cubicBezTo>
                                <a:pt x="19554" y="4487"/>
                                <a:pt x="20082" y="4540"/>
                                <a:pt x="20381" y="4201"/>
                              </a:cubicBezTo>
                              <a:cubicBezTo>
                                <a:pt x="20805" y="3715"/>
                                <a:pt x="20343" y="3133"/>
                                <a:pt x="19646" y="2886"/>
                              </a:cubicBezTo>
                              <a:close/>
                              <a:moveTo>
                                <a:pt x="5137" y="1556"/>
                              </a:moveTo>
                              <a:cubicBezTo>
                                <a:pt x="5165" y="1587"/>
                                <a:pt x="5181" y="1626"/>
                                <a:pt x="5197" y="1662"/>
                              </a:cubicBezTo>
                              <a:cubicBezTo>
                                <a:pt x="5290" y="1863"/>
                                <a:pt x="5366" y="2071"/>
                                <a:pt x="5404" y="2279"/>
                              </a:cubicBezTo>
                              <a:cubicBezTo>
                                <a:pt x="5420" y="2385"/>
                                <a:pt x="5399" y="2515"/>
                                <a:pt x="5333" y="2621"/>
                              </a:cubicBezTo>
                              <a:cubicBezTo>
                                <a:pt x="5600" y="2660"/>
                                <a:pt x="5872" y="2646"/>
                                <a:pt x="5976" y="2448"/>
                              </a:cubicBezTo>
                              <a:cubicBezTo>
                                <a:pt x="6041" y="2314"/>
                                <a:pt x="5992" y="2170"/>
                                <a:pt x="5927" y="2039"/>
                              </a:cubicBezTo>
                              <a:cubicBezTo>
                                <a:pt x="5818" y="1813"/>
                                <a:pt x="5595" y="1400"/>
                                <a:pt x="5137" y="1556"/>
                              </a:cubicBezTo>
                              <a:close/>
                              <a:moveTo>
                                <a:pt x="19733" y="4"/>
                              </a:moveTo>
                              <a:cubicBezTo>
                                <a:pt x="19750" y="18"/>
                                <a:pt x="19771" y="32"/>
                                <a:pt x="19793" y="42"/>
                              </a:cubicBezTo>
                              <a:cubicBezTo>
                                <a:pt x="19810" y="49"/>
                                <a:pt x="19826" y="53"/>
                                <a:pt x="19842" y="56"/>
                              </a:cubicBezTo>
                              <a:cubicBezTo>
                                <a:pt x="19875" y="63"/>
                                <a:pt x="19913" y="71"/>
                                <a:pt x="19946" y="78"/>
                              </a:cubicBezTo>
                              <a:cubicBezTo>
                                <a:pt x="20120" y="123"/>
                                <a:pt x="20169" y="268"/>
                                <a:pt x="20141" y="374"/>
                              </a:cubicBezTo>
                              <a:cubicBezTo>
                                <a:pt x="20109" y="483"/>
                                <a:pt x="20016" y="589"/>
                                <a:pt x="19902" y="677"/>
                              </a:cubicBezTo>
                              <a:cubicBezTo>
                                <a:pt x="19848" y="833"/>
                                <a:pt x="19902" y="967"/>
                                <a:pt x="19995" y="1094"/>
                              </a:cubicBezTo>
                              <a:cubicBezTo>
                                <a:pt x="20354" y="981"/>
                                <a:pt x="20746" y="900"/>
                                <a:pt x="21148" y="864"/>
                              </a:cubicBezTo>
                              <a:cubicBezTo>
                                <a:pt x="21295" y="751"/>
                                <a:pt x="21464" y="649"/>
                                <a:pt x="21600" y="533"/>
                              </a:cubicBezTo>
                              <a:lnTo>
                                <a:pt x="21600" y="4"/>
                              </a:lnTo>
                              <a:lnTo>
                                <a:pt x="19733" y="4"/>
                              </a:lnTo>
                              <a:close/>
                              <a:moveTo>
                                <a:pt x="21595" y="843"/>
                              </a:moveTo>
                              <a:lnTo>
                                <a:pt x="21595" y="723"/>
                              </a:lnTo>
                              <a:cubicBezTo>
                                <a:pt x="21551" y="766"/>
                                <a:pt x="21497" y="808"/>
                                <a:pt x="21442" y="847"/>
                              </a:cubicBezTo>
                              <a:cubicBezTo>
                                <a:pt x="21497" y="843"/>
                                <a:pt x="21546" y="843"/>
                                <a:pt x="21595" y="843"/>
                              </a:cubicBezTo>
                              <a:close/>
                              <a:moveTo>
                                <a:pt x="20093" y="1221"/>
                              </a:moveTo>
                              <a:cubicBezTo>
                                <a:pt x="20201" y="1344"/>
                                <a:pt x="20332" y="1468"/>
                                <a:pt x="20408" y="1602"/>
                              </a:cubicBezTo>
                              <a:cubicBezTo>
                                <a:pt x="20555" y="1863"/>
                                <a:pt x="20473" y="2138"/>
                                <a:pt x="20283" y="2381"/>
                              </a:cubicBezTo>
                              <a:cubicBezTo>
                                <a:pt x="20163" y="2540"/>
                                <a:pt x="19989" y="2685"/>
                                <a:pt x="19788" y="2797"/>
                              </a:cubicBezTo>
                              <a:cubicBezTo>
                                <a:pt x="20141" y="2903"/>
                                <a:pt x="20419" y="3094"/>
                                <a:pt x="20582" y="3320"/>
                              </a:cubicBezTo>
                              <a:cubicBezTo>
                                <a:pt x="20903" y="3404"/>
                                <a:pt x="21263" y="3478"/>
                                <a:pt x="21600" y="3425"/>
                              </a:cubicBezTo>
                              <a:lnTo>
                                <a:pt x="21600" y="984"/>
                              </a:lnTo>
                              <a:cubicBezTo>
                                <a:pt x="21083" y="988"/>
                                <a:pt x="20571" y="1069"/>
                                <a:pt x="20103" y="1217"/>
                              </a:cubicBezTo>
                              <a:cubicBezTo>
                                <a:pt x="20098" y="1217"/>
                                <a:pt x="20093" y="1221"/>
                                <a:pt x="20093" y="1221"/>
                              </a:cubicBezTo>
                              <a:close/>
                              <a:moveTo>
                                <a:pt x="21595" y="6614"/>
                              </a:moveTo>
                              <a:lnTo>
                                <a:pt x="21595" y="6502"/>
                              </a:lnTo>
                              <a:cubicBezTo>
                                <a:pt x="21551" y="6516"/>
                                <a:pt x="21507" y="6530"/>
                                <a:pt x="21475" y="6547"/>
                              </a:cubicBezTo>
                              <a:cubicBezTo>
                                <a:pt x="21518" y="6569"/>
                                <a:pt x="21562" y="6590"/>
                                <a:pt x="21595" y="6614"/>
                              </a:cubicBezTo>
                              <a:close/>
                              <a:moveTo>
                                <a:pt x="21094" y="6703"/>
                              </a:moveTo>
                              <a:cubicBezTo>
                                <a:pt x="21029" y="6808"/>
                                <a:pt x="21099" y="6950"/>
                                <a:pt x="21154" y="7052"/>
                              </a:cubicBezTo>
                              <a:cubicBezTo>
                                <a:pt x="21181" y="7108"/>
                                <a:pt x="21388" y="7429"/>
                                <a:pt x="21595" y="7567"/>
                              </a:cubicBezTo>
                              <a:lnTo>
                                <a:pt x="21595" y="6745"/>
                              </a:lnTo>
                              <a:cubicBezTo>
                                <a:pt x="21469" y="6632"/>
                                <a:pt x="21214" y="6509"/>
                                <a:pt x="21094" y="6703"/>
                              </a:cubicBezTo>
                              <a:close/>
                              <a:moveTo>
                                <a:pt x="5137" y="1799"/>
                              </a:moveTo>
                              <a:cubicBezTo>
                                <a:pt x="5110" y="1729"/>
                                <a:pt x="5078" y="1563"/>
                                <a:pt x="4969" y="1506"/>
                              </a:cubicBezTo>
                              <a:cubicBezTo>
                                <a:pt x="4593" y="1542"/>
                                <a:pt x="4539" y="1997"/>
                                <a:pt x="4522" y="2184"/>
                              </a:cubicBezTo>
                              <a:cubicBezTo>
                                <a:pt x="4506" y="2381"/>
                                <a:pt x="4435" y="2730"/>
                                <a:pt x="4849" y="2766"/>
                              </a:cubicBezTo>
                              <a:cubicBezTo>
                                <a:pt x="5067" y="2783"/>
                                <a:pt x="5219" y="2618"/>
                                <a:pt x="5263" y="2505"/>
                              </a:cubicBezTo>
                              <a:cubicBezTo>
                                <a:pt x="5312" y="2374"/>
                                <a:pt x="5273" y="2229"/>
                                <a:pt x="5235" y="2099"/>
                              </a:cubicBezTo>
                              <a:cubicBezTo>
                                <a:pt x="5208" y="1997"/>
                                <a:pt x="5176" y="1898"/>
                                <a:pt x="5137" y="1799"/>
                              </a:cubicBezTo>
                              <a:close/>
                              <a:moveTo>
                                <a:pt x="1154" y="18506"/>
                              </a:moveTo>
                              <a:cubicBezTo>
                                <a:pt x="1039" y="18337"/>
                                <a:pt x="1061" y="18143"/>
                                <a:pt x="1137" y="17952"/>
                              </a:cubicBezTo>
                              <a:cubicBezTo>
                                <a:pt x="1137" y="17952"/>
                                <a:pt x="1137" y="17952"/>
                                <a:pt x="1137" y="17952"/>
                              </a:cubicBezTo>
                              <a:cubicBezTo>
                                <a:pt x="952" y="17843"/>
                                <a:pt x="822" y="17698"/>
                                <a:pt x="718" y="17550"/>
                              </a:cubicBezTo>
                              <a:cubicBezTo>
                                <a:pt x="675" y="17483"/>
                                <a:pt x="637" y="17420"/>
                                <a:pt x="610" y="17349"/>
                              </a:cubicBezTo>
                              <a:cubicBezTo>
                                <a:pt x="512" y="17508"/>
                                <a:pt x="267" y="17660"/>
                                <a:pt x="5" y="17720"/>
                              </a:cubicBezTo>
                              <a:lnTo>
                                <a:pt x="5" y="18224"/>
                              </a:lnTo>
                              <a:cubicBezTo>
                                <a:pt x="392" y="18312"/>
                                <a:pt x="795" y="18383"/>
                                <a:pt x="1099" y="18485"/>
                              </a:cubicBezTo>
                              <a:cubicBezTo>
                                <a:pt x="1116" y="18492"/>
                                <a:pt x="1137" y="18499"/>
                                <a:pt x="1154" y="18506"/>
                              </a:cubicBezTo>
                              <a:close/>
                              <a:moveTo>
                                <a:pt x="5" y="17324"/>
                              </a:moveTo>
                              <a:lnTo>
                                <a:pt x="5" y="17391"/>
                              </a:lnTo>
                              <a:cubicBezTo>
                                <a:pt x="16" y="17367"/>
                                <a:pt x="16" y="17342"/>
                                <a:pt x="5" y="17324"/>
                              </a:cubicBezTo>
                              <a:close/>
                              <a:moveTo>
                                <a:pt x="746" y="18813"/>
                              </a:moveTo>
                              <a:cubicBezTo>
                                <a:pt x="990" y="18827"/>
                                <a:pt x="1230" y="18870"/>
                                <a:pt x="1453" y="18940"/>
                              </a:cubicBezTo>
                              <a:cubicBezTo>
                                <a:pt x="1627" y="18993"/>
                                <a:pt x="1878" y="19092"/>
                                <a:pt x="2057" y="19212"/>
                              </a:cubicBezTo>
                              <a:cubicBezTo>
                                <a:pt x="1845" y="18990"/>
                                <a:pt x="1502" y="18781"/>
                                <a:pt x="1186" y="18651"/>
                              </a:cubicBezTo>
                              <a:cubicBezTo>
                                <a:pt x="827" y="18503"/>
                                <a:pt x="408" y="18432"/>
                                <a:pt x="11" y="18340"/>
                              </a:cubicBezTo>
                              <a:lnTo>
                                <a:pt x="11" y="18834"/>
                              </a:lnTo>
                              <a:cubicBezTo>
                                <a:pt x="250" y="18841"/>
                                <a:pt x="495" y="18799"/>
                                <a:pt x="746" y="18813"/>
                              </a:cubicBezTo>
                              <a:close/>
                              <a:moveTo>
                                <a:pt x="125" y="17317"/>
                              </a:moveTo>
                              <a:cubicBezTo>
                                <a:pt x="196" y="17367"/>
                                <a:pt x="272" y="17406"/>
                                <a:pt x="359" y="17441"/>
                              </a:cubicBezTo>
                              <a:cubicBezTo>
                                <a:pt x="446" y="17370"/>
                                <a:pt x="506" y="17289"/>
                                <a:pt x="501" y="17205"/>
                              </a:cubicBezTo>
                              <a:cubicBezTo>
                                <a:pt x="501" y="17169"/>
                                <a:pt x="484" y="17134"/>
                                <a:pt x="463" y="17099"/>
                              </a:cubicBezTo>
                              <a:cubicBezTo>
                                <a:pt x="376" y="16979"/>
                                <a:pt x="196" y="16894"/>
                                <a:pt x="5" y="16852"/>
                              </a:cubicBezTo>
                              <a:lnTo>
                                <a:pt x="5" y="17219"/>
                              </a:lnTo>
                              <a:cubicBezTo>
                                <a:pt x="65" y="17236"/>
                                <a:pt x="109" y="17275"/>
                                <a:pt x="125" y="17317"/>
                              </a:cubicBezTo>
                              <a:close/>
                              <a:moveTo>
                                <a:pt x="283" y="17494"/>
                              </a:moveTo>
                              <a:cubicBezTo>
                                <a:pt x="218" y="17466"/>
                                <a:pt x="169" y="17430"/>
                                <a:pt x="125" y="17391"/>
                              </a:cubicBezTo>
                              <a:cubicBezTo>
                                <a:pt x="120" y="17409"/>
                                <a:pt x="109" y="17427"/>
                                <a:pt x="93" y="17444"/>
                              </a:cubicBezTo>
                              <a:cubicBezTo>
                                <a:pt x="71" y="17469"/>
                                <a:pt x="44" y="17487"/>
                                <a:pt x="11" y="17508"/>
                              </a:cubicBezTo>
                              <a:lnTo>
                                <a:pt x="11" y="17621"/>
                              </a:lnTo>
                              <a:cubicBezTo>
                                <a:pt x="60" y="17607"/>
                                <a:pt x="103" y="17589"/>
                                <a:pt x="147" y="17571"/>
                              </a:cubicBezTo>
                              <a:cubicBezTo>
                                <a:pt x="190" y="17547"/>
                                <a:pt x="239" y="17522"/>
                                <a:pt x="283" y="17494"/>
                              </a:cubicBezTo>
                              <a:close/>
                              <a:moveTo>
                                <a:pt x="3913" y="18411"/>
                              </a:moveTo>
                              <a:cubicBezTo>
                                <a:pt x="3488" y="18369"/>
                                <a:pt x="3091" y="18478"/>
                                <a:pt x="2727" y="18601"/>
                              </a:cubicBezTo>
                              <a:cubicBezTo>
                                <a:pt x="2814" y="18679"/>
                                <a:pt x="2879" y="18764"/>
                                <a:pt x="2895" y="18863"/>
                              </a:cubicBezTo>
                              <a:cubicBezTo>
                                <a:pt x="2939" y="19113"/>
                                <a:pt x="2748" y="19427"/>
                                <a:pt x="2351" y="19494"/>
                              </a:cubicBezTo>
                              <a:cubicBezTo>
                                <a:pt x="2340" y="19557"/>
                                <a:pt x="2307" y="19624"/>
                                <a:pt x="2242" y="19695"/>
                              </a:cubicBezTo>
                              <a:cubicBezTo>
                                <a:pt x="1986" y="19974"/>
                                <a:pt x="1562" y="20108"/>
                                <a:pt x="1105" y="20132"/>
                              </a:cubicBezTo>
                              <a:cubicBezTo>
                                <a:pt x="1105" y="20136"/>
                                <a:pt x="1105" y="20143"/>
                                <a:pt x="1099" y="20147"/>
                              </a:cubicBezTo>
                              <a:cubicBezTo>
                                <a:pt x="805" y="20623"/>
                                <a:pt x="1023" y="21265"/>
                                <a:pt x="1834" y="21462"/>
                              </a:cubicBezTo>
                              <a:cubicBezTo>
                                <a:pt x="2400" y="21600"/>
                                <a:pt x="2754" y="21339"/>
                                <a:pt x="2955" y="21032"/>
                              </a:cubicBezTo>
                              <a:cubicBezTo>
                                <a:pt x="3118" y="20792"/>
                                <a:pt x="3293" y="20566"/>
                                <a:pt x="3537" y="20355"/>
                              </a:cubicBezTo>
                              <a:cubicBezTo>
                                <a:pt x="3766" y="20154"/>
                                <a:pt x="4038" y="19981"/>
                                <a:pt x="4327" y="19815"/>
                              </a:cubicBezTo>
                              <a:cubicBezTo>
                                <a:pt x="4729" y="19586"/>
                                <a:pt x="5056" y="19349"/>
                                <a:pt x="4865" y="18979"/>
                              </a:cubicBezTo>
                              <a:cubicBezTo>
                                <a:pt x="4707" y="18697"/>
                                <a:pt x="4386" y="18460"/>
                                <a:pt x="3913" y="18411"/>
                              </a:cubicBezTo>
                              <a:close/>
                              <a:moveTo>
                                <a:pt x="4435" y="4695"/>
                              </a:moveTo>
                              <a:cubicBezTo>
                                <a:pt x="4435" y="4724"/>
                                <a:pt x="4430" y="4752"/>
                                <a:pt x="4424" y="4776"/>
                              </a:cubicBezTo>
                              <a:cubicBezTo>
                                <a:pt x="4381" y="4971"/>
                                <a:pt x="4305" y="5172"/>
                                <a:pt x="4141" y="5341"/>
                              </a:cubicBezTo>
                              <a:cubicBezTo>
                                <a:pt x="4120" y="5366"/>
                                <a:pt x="4098" y="5383"/>
                                <a:pt x="4082" y="5401"/>
                              </a:cubicBezTo>
                              <a:cubicBezTo>
                                <a:pt x="4484" y="5429"/>
                                <a:pt x="4724" y="5189"/>
                                <a:pt x="4898" y="4978"/>
                              </a:cubicBezTo>
                              <a:cubicBezTo>
                                <a:pt x="4996" y="4861"/>
                                <a:pt x="5148" y="4688"/>
                                <a:pt x="5023" y="4561"/>
                              </a:cubicBezTo>
                              <a:cubicBezTo>
                                <a:pt x="4849" y="4385"/>
                                <a:pt x="4517" y="4540"/>
                                <a:pt x="4435" y="4695"/>
                              </a:cubicBezTo>
                              <a:close/>
                              <a:moveTo>
                                <a:pt x="2215" y="19529"/>
                              </a:moveTo>
                              <a:cubicBezTo>
                                <a:pt x="2122" y="19360"/>
                                <a:pt x="1839" y="19226"/>
                                <a:pt x="1622" y="19131"/>
                              </a:cubicBezTo>
                              <a:cubicBezTo>
                                <a:pt x="1377" y="19025"/>
                                <a:pt x="1099" y="18958"/>
                                <a:pt x="811" y="18926"/>
                              </a:cubicBezTo>
                              <a:cubicBezTo>
                                <a:pt x="577" y="18901"/>
                                <a:pt x="272" y="18933"/>
                                <a:pt x="5" y="18912"/>
                              </a:cubicBezTo>
                              <a:lnTo>
                                <a:pt x="5" y="19871"/>
                              </a:lnTo>
                              <a:cubicBezTo>
                                <a:pt x="386" y="20013"/>
                                <a:pt x="865" y="20080"/>
                                <a:pt x="1295" y="20027"/>
                              </a:cubicBezTo>
                              <a:cubicBezTo>
                                <a:pt x="1671" y="19984"/>
                                <a:pt x="2182" y="19794"/>
                                <a:pt x="2215" y="19529"/>
                              </a:cubicBezTo>
                              <a:close/>
                              <a:moveTo>
                                <a:pt x="103" y="20027"/>
                              </a:moveTo>
                              <a:cubicBezTo>
                                <a:pt x="71" y="20016"/>
                                <a:pt x="38" y="20005"/>
                                <a:pt x="0" y="19995"/>
                              </a:cubicBezTo>
                              <a:lnTo>
                                <a:pt x="0" y="21279"/>
                              </a:lnTo>
                              <a:lnTo>
                                <a:pt x="125" y="21374"/>
                              </a:lnTo>
                              <a:cubicBezTo>
                                <a:pt x="435" y="21275"/>
                                <a:pt x="642" y="21067"/>
                                <a:pt x="805" y="20870"/>
                              </a:cubicBezTo>
                              <a:cubicBezTo>
                                <a:pt x="707" y="20630"/>
                                <a:pt x="735" y="20365"/>
                                <a:pt x="898" y="20140"/>
                              </a:cubicBezTo>
                              <a:cubicBezTo>
                                <a:pt x="631" y="20136"/>
                                <a:pt x="354" y="20097"/>
                                <a:pt x="103" y="2002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5" name="Shape"/>
                      <wps:cNvSpPr/>
                      <wps:spPr>
                        <a:xfrm>
                          <a:off x="1" y="1"/>
                          <a:ext cx="5059679" cy="777621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0486" y="21311"/>
                              </a:moveTo>
                              <a:cubicBezTo>
                                <a:pt x="10507" y="21311"/>
                                <a:pt x="10507" y="21293"/>
                                <a:pt x="10486" y="21290"/>
                              </a:cubicBezTo>
                              <a:cubicBezTo>
                                <a:pt x="10442" y="21286"/>
                                <a:pt x="10399" y="21283"/>
                                <a:pt x="10355" y="21279"/>
                              </a:cubicBezTo>
                              <a:cubicBezTo>
                                <a:pt x="10328" y="21275"/>
                                <a:pt x="10323" y="21304"/>
                                <a:pt x="10350" y="21304"/>
                              </a:cubicBezTo>
                              <a:cubicBezTo>
                                <a:pt x="10399" y="21307"/>
                                <a:pt x="10442" y="21307"/>
                                <a:pt x="10486" y="21311"/>
                              </a:cubicBezTo>
                              <a:close/>
                              <a:moveTo>
                                <a:pt x="1751" y="13571"/>
                              </a:moveTo>
                              <a:cubicBezTo>
                                <a:pt x="1908" y="13119"/>
                                <a:pt x="1719" y="12622"/>
                                <a:pt x="1252" y="12273"/>
                              </a:cubicBezTo>
                              <a:cubicBezTo>
                                <a:pt x="1702" y="12209"/>
                                <a:pt x="2174" y="12146"/>
                                <a:pt x="2608" y="12238"/>
                              </a:cubicBezTo>
                              <a:cubicBezTo>
                                <a:pt x="2749" y="12266"/>
                                <a:pt x="2879" y="12312"/>
                                <a:pt x="3020" y="12336"/>
                              </a:cubicBezTo>
                              <a:cubicBezTo>
                                <a:pt x="3280" y="12386"/>
                                <a:pt x="3562" y="12375"/>
                                <a:pt x="3833" y="12365"/>
                              </a:cubicBezTo>
                              <a:cubicBezTo>
                                <a:pt x="4283" y="12347"/>
                                <a:pt x="4749" y="12322"/>
                                <a:pt x="5156" y="12188"/>
                              </a:cubicBezTo>
                              <a:cubicBezTo>
                                <a:pt x="5563" y="12054"/>
                                <a:pt x="5888" y="11779"/>
                                <a:pt x="5845" y="11486"/>
                              </a:cubicBezTo>
                              <a:cubicBezTo>
                                <a:pt x="5828" y="11380"/>
                                <a:pt x="5763" y="11282"/>
                                <a:pt x="5704" y="11183"/>
                              </a:cubicBezTo>
                              <a:cubicBezTo>
                                <a:pt x="5454" y="10788"/>
                                <a:pt x="5145" y="10354"/>
                                <a:pt x="4538" y="10188"/>
                              </a:cubicBezTo>
                              <a:cubicBezTo>
                                <a:pt x="4603" y="9899"/>
                                <a:pt x="4397" y="9602"/>
                                <a:pt x="4093" y="9387"/>
                              </a:cubicBezTo>
                              <a:cubicBezTo>
                                <a:pt x="3790" y="9172"/>
                                <a:pt x="3389" y="9024"/>
                                <a:pt x="2998" y="8879"/>
                              </a:cubicBezTo>
                              <a:cubicBezTo>
                                <a:pt x="2597" y="8735"/>
                                <a:pt x="2120" y="8593"/>
                                <a:pt x="1702" y="8713"/>
                              </a:cubicBezTo>
                              <a:cubicBezTo>
                                <a:pt x="1551" y="8431"/>
                                <a:pt x="1204" y="8209"/>
                                <a:pt x="786" y="8071"/>
                              </a:cubicBezTo>
                              <a:cubicBezTo>
                                <a:pt x="862" y="8082"/>
                                <a:pt x="938" y="8093"/>
                                <a:pt x="1019" y="8100"/>
                              </a:cubicBezTo>
                              <a:cubicBezTo>
                                <a:pt x="1507" y="8149"/>
                                <a:pt x="2022" y="8096"/>
                                <a:pt x="2499" y="8181"/>
                              </a:cubicBezTo>
                              <a:cubicBezTo>
                                <a:pt x="2559" y="8191"/>
                                <a:pt x="2597" y="8135"/>
                                <a:pt x="2543" y="8114"/>
                              </a:cubicBezTo>
                              <a:cubicBezTo>
                                <a:pt x="2537" y="8114"/>
                                <a:pt x="2537" y="8110"/>
                                <a:pt x="2532" y="8110"/>
                              </a:cubicBezTo>
                              <a:cubicBezTo>
                                <a:pt x="2532" y="8107"/>
                                <a:pt x="2527" y="8100"/>
                                <a:pt x="2521" y="8096"/>
                              </a:cubicBezTo>
                              <a:cubicBezTo>
                                <a:pt x="2212" y="7835"/>
                                <a:pt x="1876" y="7595"/>
                                <a:pt x="1486" y="7401"/>
                              </a:cubicBezTo>
                              <a:cubicBezTo>
                                <a:pt x="1697" y="7440"/>
                                <a:pt x="1919" y="7440"/>
                                <a:pt x="2185" y="7422"/>
                              </a:cubicBezTo>
                              <a:cubicBezTo>
                                <a:pt x="2630" y="7387"/>
                                <a:pt x="2977" y="7278"/>
                                <a:pt x="3383" y="7168"/>
                              </a:cubicBezTo>
                              <a:cubicBezTo>
                                <a:pt x="3399" y="7165"/>
                                <a:pt x="3410" y="7151"/>
                                <a:pt x="3405" y="7140"/>
                              </a:cubicBezTo>
                              <a:cubicBezTo>
                                <a:pt x="3405" y="7129"/>
                                <a:pt x="3399" y="7119"/>
                                <a:pt x="3383" y="7112"/>
                              </a:cubicBezTo>
                              <a:cubicBezTo>
                                <a:pt x="3031" y="6974"/>
                                <a:pt x="2575" y="6964"/>
                                <a:pt x="2180" y="6988"/>
                              </a:cubicBezTo>
                              <a:cubicBezTo>
                                <a:pt x="2174" y="6988"/>
                                <a:pt x="2163" y="6988"/>
                                <a:pt x="2158" y="6988"/>
                              </a:cubicBezTo>
                              <a:cubicBezTo>
                                <a:pt x="2434" y="6907"/>
                                <a:pt x="2673" y="6791"/>
                                <a:pt x="2879" y="6646"/>
                              </a:cubicBezTo>
                              <a:cubicBezTo>
                                <a:pt x="2884" y="6650"/>
                                <a:pt x="2890" y="6650"/>
                                <a:pt x="2901" y="6653"/>
                              </a:cubicBezTo>
                              <a:cubicBezTo>
                                <a:pt x="3383" y="6752"/>
                                <a:pt x="3980" y="6703"/>
                                <a:pt x="4430" y="6554"/>
                              </a:cubicBezTo>
                              <a:cubicBezTo>
                                <a:pt x="4999" y="6364"/>
                                <a:pt x="5232" y="5930"/>
                                <a:pt x="5920" y="5881"/>
                              </a:cubicBezTo>
                              <a:cubicBezTo>
                                <a:pt x="5937" y="5881"/>
                                <a:pt x="5948" y="5870"/>
                                <a:pt x="5948" y="5859"/>
                              </a:cubicBezTo>
                              <a:cubicBezTo>
                                <a:pt x="5958" y="5845"/>
                                <a:pt x="5953" y="5831"/>
                                <a:pt x="5931" y="5821"/>
                              </a:cubicBezTo>
                              <a:cubicBezTo>
                                <a:pt x="5454" y="5630"/>
                                <a:pt x="4782" y="5718"/>
                                <a:pt x="4294" y="5842"/>
                              </a:cubicBezTo>
                              <a:cubicBezTo>
                                <a:pt x="3974" y="5923"/>
                                <a:pt x="3681" y="6039"/>
                                <a:pt x="3432" y="6188"/>
                              </a:cubicBezTo>
                              <a:cubicBezTo>
                                <a:pt x="3681" y="5969"/>
                                <a:pt x="3909" y="5732"/>
                                <a:pt x="3974" y="5471"/>
                              </a:cubicBezTo>
                              <a:cubicBezTo>
                                <a:pt x="3974" y="5471"/>
                                <a:pt x="3980" y="5471"/>
                                <a:pt x="3980" y="5468"/>
                              </a:cubicBezTo>
                              <a:cubicBezTo>
                                <a:pt x="3980" y="5468"/>
                                <a:pt x="3980" y="5468"/>
                                <a:pt x="3980" y="5468"/>
                              </a:cubicBezTo>
                              <a:cubicBezTo>
                                <a:pt x="3985" y="5468"/>
                                <a:pt x="3990" y="5471"/>
                                <a:pt x="3996" y="5471"/>
                              </a:cubicBezTo>
                              <a:cubicBezTo>
                                <a:pt x="4327" y="5517"/>
                                <a:pt x="4554" y="5440"/>
                                <a:pt x="4760" y="5270"/>
                              </a:cubicBezTo>
                              <a:cubicBezTo>
                                <a:pt x="4955" y="5112"/>
                                <a:pt x="5232" y="4858"/>
                                <a:pt x="5210" y="4639"/>
                              </a:cubicBezTo>
                              <a:cubicBezTo>
                                <a:pt x="5194" y="4494"/>
                                <a:pt x="5020" y="4360"/>
                                <a:pt x="4787" y="4388"/>
                              </a:cubicBezTo>
                              <a:cubicBezTo>
                                <a:pt x="4695" y="4279"/>
                                <a:pt x="4489" y="4258"/>
                                <a:pt x="4316" y="4290"/>
                              </a:cubicBezTo>
                              <a:cubicBezTo>
                                <a:pt x="4223" y="4191"/>
                                <a:pt x="4072" y="4127"/>
                                <a:pt x="3855" y="4138"/>
                              </a:cubicBezTo>
                              <a:cubicBezTo>
                                <a:pt x="3687" y="4149"/>
                                <a:pt x="3562" y="4187"/>
                                <a:pt x="3475" y="4247"/>
                              </a:cubicBezTo>
                              <a:cubicBezTo>
                                <a:pt x="3313" y="4163"/>
                                <a:pt x="3096" y="4212"/>
                                <a:pt x="2949" y="4307"/>
                              </a:cubicBezTo>
                              <a:cubicBezTo>
                                <a:pt x="2928" y="4304"/>
                                <a:pt x="2906" y="4300"/>
                                <a:pt x="2879" y="4297"/>
                              </a:cubicBezTo>
                              <a:cubicBezTo>
                                <a:pt x="2602" y="4265"/>
                                <a:pt x="2472" y="4413"/>
                                <a:pt x="2483" y="4572"/>
                              </a:cubicBezTo>
                              <a:cubicBezTo>
                                <a:pt x="2505" y="4921"/>
                                <a:pt x="2933" y="5549"/>
                                <a:pt x="3605" y="5426"/>
                              </a:cubicBezTo>
                              <a:cubicBezTo>
                                <a:pt x="3622" y="5440"/>
                                <a:pt x="3643" y="5450"/>
                                <a:pt x="3660" y="5461"/>
                              </a:cubicBezTo>
                              <a:cubicBezTo>
                                <a:pt x="3573" y="5662"/>
                                <a:pt x="3372" y="5821"/>
                                <a:pt x="3215" y="6001"/>
                              </a:cubicBezTo>
                              <a:cubicBezTo>
                                <a:pt x="3052" y="6184"/>
                                <a:pt x="2895" y="6364"/>
                                <a:pt x="2667" y="6519"/>
                              </a:cubicBezTo>
                              <a:cubicBezTo>
                                <a:pt x="2602" y="6561"/>
                                <a:pt x="2537" y="6600"/>
                                <a:pt x="2467" y="6639"/>
                              </a:cubicBezTo>
                              <a:cubicBezTo>
                                <a:pt x="2689" y="6417"/>
                                <a:pt x="2705" y="6099"/>
                                <a:pt x="2667" y="5852"/>
                              </a:cubicBezTo>
                              <a:cubicBezTo>
                                <a:pt x="2608" y="5443"/>
                                <a:pt x="2223" y="5228"/>
                                <a:pt x="1762" y="4974"/>
                              </a:cubicBezTo>
                              <a:cubicBezTo>
                                <a:pt x="1751" y="4967"/>
                                <a:pt x="1735" y="4967"/>
                                <a:pt x="1724" y="4967"/>
                              </a:cubicBezTo>
                              <a:cubicBezTo>
                                <a:pt x="1697" y="4967"/>
                                <a:pt x="1670" y="4981"/>
                                <a:pt x="1681" y="5002"/>
                              </a:cubicBezTo>
                              <a:cubicBezTo>
                                <a:pt x="1849" y="5369"/>
                                <a:pt x="1572" y="5715"/>
                                <a:pt x="1594" y="6082"/>
                              </a:cubicBezTo>
                              <a:cubicBezTo>
                                <a:pt x="1610" y="6357"/>
                                <a:pt x="1833" y="6593"/>
                                <a:pt x="2125" y="6787"/>
                              </a:cubicBezTo>
                              <a:cubicBezTo>
                                <a:pt x="1713" y="6935"/>
                                <a:pt x="1252" y="7020"/>
                                <a:pt x="797" y="7126"/>
                              </a:cubicBezTo>
                              <a:cubicBezTo>
                                <a:pt x="792" y="7126"/>
                                <a:pt x="792" y="7129"/>
                                <a:pt x="786" y="7129"/>
                              </a:cubicBezTo>
                              <a:cubicBezTo>
                                <a:pt x="786" y="7129"/>
                                <a:pt x="786" y="7129"/>
                                <a:pt x="786" y="7129"/>
                              </a:cubicBezTo>
                              <a:cubicBezTo>
                                <a:pt x="548" y="7059"/>
                                <a:pt x="298" y="6999"/>
                                <a:pt x="43" y="6953"/>
                              </a:cubicBezTo>
                              <a:lnTo>
                                <a:pt x="43" y="7062"/>
                              </a:lnTo>
                              <a:cubicBezTo>
                                <a:pt x="298" y="7112"/>
                                <a:pt x="542" y="7172"/>
                                <a:pt x="781" y="7246"/>
                              </a:cubicBezTo>
                              <a:cubicBezTo>
                                <a:pt x="1117" y="7352"/>
                                <a:pt x="1431" y="7482"/>
                                <a:pt x="1702" y="7644"/>
                              </a:cubicBezTo>
                              <a:cubicBezTo>
                                <a:pt x="1919" y="7775"/>
                                <a:pt x="2109" y="7920"/>
                                <a:pt x="2310" y="8057"/>
                              </a:cubicBezTo>
                              <a:cubicBezTo>
                                <a:pt x="1984" y="8004"/>
                                <a:pt x="1610" y="8047"/>
                                <a:pt x="1280" y="8029"/>
                              </a:cubicBezTo>
                              <a:cubicBezTo>
                                <a:pt x="857" y="8008"/>
                                <a:pt x="434" y="7951"/>
                                <a:pt x="43" y="7849"/>
                              </a:cubicBezTo>
                              <a:lnTo>
                                <a:pt x="43" y="7930"/>
                              </a:lnTo>
                              <a:cubicBezTo>
                                <a:pt x="65" y="7934"/>
                                <a:pt x="81" y="7941"/>
                                <a:pt x="103" y="7944"/>
                              </a:cubicBezTo>
                              <a:cubicBezTo>
                                <a:pt x="81" y="7944"/>
                                <a:pt x="65" y="7941"/>
                                <a:pt x="43" y="7941"/>
                              </a:cubicBezTo>
                              <a:lnTo>
                                <a:pt x="43" y="8036"/>
                              </a:lnTo>
                              <a:cubicBezTo>
                                <a:pt x="141" y="8029"/>
                                <a:pt x="239" y="8025"/>
                                <a:pt x="342" y="8036"/>
                              </a:cubicBezTo>
                              <a:cubicBezTo>
                                <a:pt x="586" y="8064"/>
                                <a:pt x="802" y="8163"/>
                                <a:pt x="1003" y="8251"/>
                              </a:cubicBezTo>
                              <a:cubicBezTo>
                                <a:pt x="1242" y="8357"/>
                                <a:pt x="1426" y="8466"/>
                                <a:pt x="1502" y="8653"/>
                              </a:cubicBezTo>
                              <a:cubicBezTo>
                                <a:pt x="1648" y="8999"/>
                                <a:pt x="1523" y="9320"/>
                                <a:pt x="1334" y="9641"/>
                              </a:cubicBezTo>
                              <a:cubicBezTo>
                                <a:pt x="1280" y="9624"/>
                                <a:pt x="1225" y="9609"/>
                                <a:pt x="1177" y="9599"/>
                              </a:cubicBezTo>
                              <a:cubicBezTo>
                                <a:pt x="1193" y="9571"/>
                                <a:pt x="1204" y="9532"/>
                                <a:pt x="1214" y="9507"/>
                              </a:cubicBezTo>
                              <a:cubicBezTo>
                                <a:pt x="1231" y="9468"/>
                                <a:pt x="1252" y="9429"/>
                                <a:pt x="1263" y="9387"/>
                              </a:cubicBezTo>
                              <a:cubicBezTo>
                                <a:pt x="1269" y="9377"/>
                                <a:pt x="1242" y="9373"/>
                                <a:pt x="1236" y="9384"/>
                              </a:cubicBezTo>
                              <a:cubicBezTo>
                                <a:pt x="1225" y="9415"/>
                                <a:pt x="1204" y="9447"/>
                                <a:pt x="1182" y="9475"/>
                              </a:cubicBezTo>
                              <a:cubicBezTo>
                                <a:pt x="1160" y="9507"/>
                                <a:pt x="1144" y="9556"/>
                                <a:pt x="1111" y="9588"/>
                              </a:cubicBezTo>
                              <a:cubicBezTo>
                                <a:pt x="1111" y="9588"/>
                                <a:pt x="1111" y="9588"/>
                                <a:pt x="1111" y="9588"/>
                              </a:cubicBezTo>
                              <a:cubicBezTo>
                                <a:pt x="1079" y="9581"/>
                                <a:pt x="1041" y="9574"/>
                                <a:pt x="1008" y="9571"/>
                              </a:cubicBezTo>
                              <a:cubicBezTo>
                                <a:pt x="1106" y="9440"/>
                                <a:pt x="1198" y="9310"/>
                                <a:pt x="1290" y="9176"/>
                              </a:cubicBezTo>
                              <a:cubicBezTo>
                                <a:pt x="1296" y="9165"/>
                                <a:pt x="1274" y="9154"/>
                                <a:pt x="1263" y="9165"/>
                              </a:cubicBezTo>
                              <a:cubicBezTo>
                                <a:pt x="1149" y="9295"/>
                                <a:pt x="1036" y="9426"/>
                                <a:pt x="933" y="9560"/>
                              </a:cubicBezTo>
                              <a:cubicBezTo>
                                <a:pt x="922" y="9560"/>
                                <a:pt x="916" y="9560"/>
                                <a:pt x="905" y="9556"/>
                              </a:cubicBezTo>
                              <a:cubicBezTo>
                                <a:pt x="900" y="9546"/>
                                <a:pt x="900" y="9539"/>
                                <a:pt x="895" y="9528"/>
                              </a:cubicBezTo>
                              <a:cubicBezTo>
                                <a:pt x="1008" y="9366"/>
                                <a:pt x="1101" y="9200"/>
                                <a:pt x="1171" y="9027"/>
                              </a:cubicBezTo>
                              <a:cubicBezTo>
                                <a:pt x="1177" y="9017"/>
                                <a:pt x="1149" y="9013"/>
                                <a:pt x="1144" y="9024"/>
                              </a:cubicBezTo>
                              <a:cubicBezTo>
                                <a:pt x="1068" y="9176"/>
                                <a:pt x="970" y="9324"/>
                                <a:pt x="862" y="9465"/>
                              </a:cubicBezTo>
                              <a:cubicBezTo>
                                <a:pt x="857" y="9458"/>
                                <a:pt x="851" y="9451"/>
                                <a:pt x="846" y="9444"/>
                              </a:cubicBezTo>
                              <a:cubicBezTo>
                                <a:pt x="922" y="9278"/>
                                <a:pt x="998" y="9112"/>
                                <a:pt x="1073" y="8946"/>
                              </a:cubicBezTo>
                              <a:cubicBezTo>
                                <a:pt x="1079" y="8932"/>
                                <a:pt x="1052" y="8929"/>
                                <a:pt x="1046" y="8943"/>
                              </a:cubicBezTo>
                              <a:cubicBezTo>
                                <a:pt x="954" y="9087"/>
                                <a:pt x="873" y="9235"/>
                                <a:pt x="802" y="9384"/>
                              </a:cubicBezTo>
                              <a:cubicBezTo>
                                <a:pt x="786" y="9362"/>
                                <a:pt x="770" y="9345"/>
                                <a:pt x="748" y="9327"/>
                              </a:cubicBezTo>
                              <a:cubicBezTo>
                                <a:pt x="797" y="9179"/>
                                <a:pt x="857" y="9034"/>
                                <a:pt x="943" y="8890"/>
                              </a:cubicBezTo>
                              <a:cubicBezTo>
                                <a:pt x="949" y="8883"/>
                                <a:pt x="933" y="8879"/>
                                <a:pt x="927" y="8886"/>
                              </a:cubicBezTo>
                              <a:cubicBezTo>
                                <a:pt x="830" y="9010"/>
                                <a:pt x="748" y="9144"/>
                                <a:pt x="694" y="9281"/>
                              </a:cubicBezTo>
                              <a:cubicBezTo>
                                <a:pt x="678" y="9267"/>
                                <a:pt x="661" y="9257"/>
                                <a:pt x="645" y="9243"/>
                              </a:cubicBezTo>
                              <a:cubicBezTo>
                                <a:pt x="667" y="9094"/>
                                <a:pt x="716" y="8946"/>
                                <a:pt x="802" y="8802"/>
                              </a:cubicBezTo>
                              <a:cubicBezTo>
                                <a:pt x="808" y="8791"/>
                                <a:pt x="781" y="8784"/>
                                <a:pt x="775" y="8795"/>
                              </a:cubicBezTo>
                              <a:cubicBezTo>
                                <a:pt x="683" y="8925"/>
                                <a:pt x="618" y="9063"/>
                                <a:pt x="586" y="9200"/>
                              </a:cubicBezTo>
                              <a:cubicBezTo>
                                <a:pt x="564" y="9186"/>
                                <a:pt x="548" y="9176"/>
                                <a:pt x="526" y="9165"/>
                              </a:cubicBezTo>
                              <a:cubicBezTo>
                                <a:pt x="553" y="9013"/>
                                <a:pt x="586" y="8865"/>
                                <a:pt x="689" y="8724"/>
                              </a:cubicBezTo>
                              <a:cubicBezTo>
                                <a:pt x="699" y="8713"/>
                                <a:pt x="672" y="8703"/>
                                <a:pt x="661" y="8713"/>
                              </a:cubicBezTo>
                              <a:cubicBezTo>
                                <a:pt x="548" y="8844"/>
                                <a:pt x="493" y="8985"/>
                                <a:pt x="466" y="9133"/>
                              </a:cubicBezTo>
                              <a:cubicBezTo>
                                <a:pt x="450" y="9126"/>
                                <a:pt x="439" y="9119"/>
                                <a:pt x="423" y="9112"/>
                              </a:cubicBezTo>
                              <a:cubicBezTo>
                                <a:pt x="455" y="8964"/>
                                <a:pt x="493" y="8819"/>
                                <a:pt x="558" y="8675"/>
                              </a:cubicBezTo>
                              <a:cubicBezTo>
                                <a:pt x="564" y="8668"/>
                                <a:pt x="548" y="8668"/>
                                <a:pt x="542" y="8671"/>
                              </a:cubicBezTo>
                              <a:cubicBezTo>
                                <a:pt x="461" y="8805"/>
                                <a:pt x="396" y="8943"/>
                                <a:pt x="352" y="9084"/>
                              </a:cubicBezTo>
                              <a:cubicBezTo>
                                <a:pt x="331" y="9073"/>
                                <a:pt x="304" y="9063"/>
                                <a:pt x="277" y="9056"/>
                              </a:cubicBezTo>
                              <a:cubicBezTo>
                                <a:pt x="298" y="8900"/>
                                <a:pt x="347" y="8745"/>
                                <a:pt x="439" y="8600"/>
                              </a:cubicBezTo>
                              <a:cubicBezTo>
                                <a:pt x="445" y="8590"/>
                                <a:pt x="417" y="8583"/>
                                <a:pt x="412" y="8593"/>
                              </a:cubicBezTo>
                              <a:cubicBezTo>
                                <a:pt x="314" y="8735"/>
                                <a:pt x="244" y="8883"/>
                                <a:pt x="211" y="9034"/>
                              </a:cubicBezTo>
                              <a:cubicBezTo>
                                <a:pt x="190" y="9027"/>
                                <a:pt x="163" y="9020"/>
                                <a:pt x="136" y="9013"/>
                              </a:cubicBezTo>
                              <a:cubicBezTo>
                                <a:pt x="146" y="8862"/>
                                <a:pt x="174" y="8713"/>
                                <a:pt x="239" y="8562"/>
                              </a:cubicBezTo>
                              <a:cubicBezTo>
                                <a:pt x="244" y="8551"/>
                                <a:pt x="217" y="8544"/>
                                <a:pt x="211" y="8558"/>
                              </a:cubicBezTo>
                              <a:cubicBezTo>
                                <a:pt x="136" y="8696"/>
                                <a:pt x="81" y="8844"/>
                                <a:pt x="65" y="8992"/>
                              </a:cubicBezTo>
                              <a:cubicBezTo>
                                <a:pt x="54" y="8989"/>
                                <a:pt x="49" y="8989"/>
                                <a:pt x="38" y="8985"/>
                              </a:cubicBezTo>
                              <a:lnTo>
                                <a:pt x="38" y="9574"/>
                              </a:lnTo>
                              <a:cubicBezTo>
                                <a:pt x="146" y="9645"/>
                                <a:pt x="244" y="9726"/>
                                <a:pt x="320" y="9803"/>
                              </a:cubicBezTo>
                              <a:cubicBezTo>
                                <a:pt x="504" y="9987"/>
                                <a:pt x="483" y="10170"/>
                                <a:pt x="298" y="10347"/>
                              </a:cubicBezTo>
                              <a:cubicBezTo>
                                <a:pt x="293" y="10350"/>
                                <a:pt x="293" y="10354"/>
                                <a:pt x="287" y="10357"/>
                              </a:cubicBezTo>
                              <a:cubicBezTo>
                                <a:pt x="228" y="10340"/>
                                <a:pt x="168" y="10322"/>
                                <a:pt x="108" y="10304"/>
                              </a:cubicBezTo>
                              <a:cubicBezTo>
                                <a:pt x="108" y="10301"/>
                                <a:pt x="114" y="10301"/>
                                <a:pt x="114" y="10297"/>
                              </a:cubicBezTo>
                              <a:cubicBezTo>
                                <a:pt x="125" y="10209"/>
                                <a:pt x="146" y="10124"/>
                                <a:pt x="179" y="10036"/>
                              </a:cubicBezTo>
                              <a:cubicBezTo>
                                <a:pt x="184" y="10026"/>
                                <a:pt x="157" y="10019"/>
                                <a:pt x="152" y="10033"/>
                              </a:cubicBezTo>
                              <a:cubicBezTo>
                                <a:pt x="114" y="10117"/>
                                <a:pt x="81" y="10206"/>
                                <a:pt x="60" y="10290"/>
                              </a:cubicBezTo>
                              <a:cubicBezTo>
                                <a:pt x="54" y="10290"/>
                                <a:pt x="49" y="10287"/>
                                <a:pt x="43" y="10287"/>
                              </a:cubicBezTo>
                              <a:lnTo>
                                <a:pt x="43" y="10368"/>
                              </a:lnTo>
                              <a:cubicBezTo>
                                <a:pt x="320" y="10442"/>
                                <a:pt x="575" y="10537"/>
                                <a:pt x="824" y="10654"/>
                              </a:cubicBezTo>
                              <a:cubicBezTo>
                                <a:pt x="1003" y="10735"/>
                                <a:pt x="1090" y="10830"/>
                                <a:pt x="1177" y="10957"/>
                              </a:cubicBezTo>
                              <a:cubicBezTo>
                                <a:pt x="1312" y="11158"/>
                                <a:pt x="1204" y="11373"/>
                                <a:pt x="922" y="11504"/>
                              </a:cubicBezTo>
                              <a:cubicBezTo>
                                <a:pt x="911" y="11500"/>
                                <a:pt x="905" y="11500"/>
                                <a:pt x="895" y="11497"/>
                              </a:cubicBezTo>
                              <a:cubicBezTo>
                                <a:pt x="830" y="11483"/>
                                <a:pt x="737" y="11500"/>
                                <a:pt x="678" y="11483"/>
                              </a:cubicBezTo>
                              <a:cubicBezTo>
                                <a:pt x="672" y="11479"/>
                                <a:pt x="667" y="11479"/>
                                <a:pt x="661" y="11476"/>
                              </a:cubicBezTo>
                              <a:cubicBezTo>
                                <a:pt x="661" y="11476"/>
                                <a:pt x="661" y="11476"/>
                                <a:pt x="667" y="11472"/>
                              </a:cubicBezTo>
                              <a:cubicBezTo>
                                <a:pt x="678" y="11483"/>
                                <a:pt x="699" y="11486"/>
                                <a:pt x="721" y="11476"/>
                              </a:cubicBezTo>
                              <a:cubicBezTo>
                                <a:pt x="824" y="11416"/>
                                <a:pt x="922" y="11349"/>
                                <a:pt x="998" y="11274"/>
                              </a:cubicBezTo>
                              <a:cubicBezTo>
                                <a:pt x="1008" y="11264"/>
                                <a:pt x="981" y="11250"/>
                                <a:pt x="970" y="11260"/>
                              </a:cubicBezTo>
                              <a:cubicBezTo>
                                <a:pt x="884" y="11327"/>
                                <a:pt x="792" y="11387"/>
                                <a:pt x="683" y="11437"/>
                              </a:cubicBezTo>
                              <a:cubicBezTo>
                                <a:pt x="683" y="11433"/>
                                <a:pt x="683" y="11426"/>
                                <a:pt x="683" y="11423"/>
                              </a:cubicBezTo>
                              <a:cubicBezTo>
                                <a:pt x="786" y="11331"/>
                                <a:pt x="895" y="11239"/>
                                <a:pt x="992" y="11147"/>
                              </a:cubicBezTo>
                              <a:cubicBezTo>
                                <a:pt x="1008" y="11133"/>
                                <a:pt x="976" y="11119"/>
                                <a:pt x="960" y="11130"/>
                              </a:cubicBezTo>
                              <a:cubicBezTo>
                                <a:pt x="857" y="11197"/>
                                <a:pt x="759" y="11274"/>
                                <a:pt x="672" y="11356"/>
                              </a:cubicBezTo>
                              <a:cubicBezTo>
                                <a:pt x="667" y="11334"/>
                                <a:pt x="661" y="11310"/>
                                <a:pt x="651" y="11289"/>
                              </a:cubicBezTo>
                              <a:cubicBezTo>
                                <a:pt x="727" y="11200"/>
                                <a:pt x="813" y="11116"/>
                                <a:pt x="905" y="11035"/>
                              </a:cubicBezTo>
                              <a:cubicBezTo>
                                <a:pt x="922" y="11020"/>
                                <a:pt x="889" y="11003"/>
                                <a:pt x="873" y="11017"/>
                              </a:cubicBezTo>
                              <a:cubicBezTo>
                                <a:pt x="781" y="11088"/>
                                <a:pt x="699" y="11158"/>
                                <a:pt x="624" y="11236"/>
                              </a:cubicBezTo>
                              <a:cubicBezTo>
                                <a:pt x="607" y="11211"/>
                                <a:pt x="591" y="11190"/>
                                <a:pt x="569" y="11169"/>
                              </a:cubicBezTo>
                              <a:cubicBezTo>
                                <a:pt x="634" y="11091"/>
                                <a:pt x="705" y="11020"/>
                                <a:pt x="792" y="10953"/>
                              </a:cubicBezTo>
                              <a:cubicBezTo>
                                <a:pt x="813" y="10939"/>
                                <a:pt x="781" y="10915"/>
                                <a:pt x="759" y="10932"/>
                              </a:cubicBezTo>
                              <a:cubicBezTo>
                                <a:pt x="678" y="10996"/>
                                <a:pt x="596" y="11059"/>
                                <a:pt x="531" y="11130"/>
                              </a:cubicBezTo>
                              <a:cubicBezTo>
                                <a:pt x="515" y="11116"/>
                                <a:pt x="499" y="11105"/>
                                <a:pt x="483" y="11091"/>
                              </a:cubicBezTo>
                              <a:cubicBezTo>
                                <a:pt x="531" y="11010"/>
                                <a:pt x="591" y="10932"/>
                                <a:pt x="661" y="10855"/>
                              </a:cubicBezTo>
                              <a:cubicBezTo>
                                <a:pt x="672" y="10841"/>
                                <a:pt x="640" y="10826"/>
                                <a:pt x="629" y="10841"/>
                              </a:cubicBezTo>
                              <a:cubicBezTo>
                                <a:pt x="558" y="10911"/>
                                <a:pt x="493" y="10982"/>
                                <a:pt x="439" y="11059"/>
                              </a:cubicBezTo>
                              <a:cubicBezTo>
                                <a:pt x="423" y="11049"/>
                                <a:pt x="407" y="11042"/>
                                <a:pt x="390" y="11031"/>
                              </a:cubicBezTo>
                              <a:cubicBezTo>
                                <a:pt x="439" y="10936"/>
                                <a:pt x="504" y="10848"/>
                                <a:pt x="586" y="10763"/>
                              </a:cubicBezTo>
                              <a:cubicBezTo>
                                <a:pt x="596" y="10749"/>
                                <a:pt x="564" y="10735"/>
                                <a:pt x="553" y="10749"/>
                              </a:cubicBezTo>
                              <a:cubicBezTo>
                                <a:pt x="472" y="10830"/>
                                <a:pt x="401" y="10915"/>
                                <a:pt x="342" y="11003"/>
                              </a:cubicBezTo>
                              <a:cubicBezTo>
                                <a:pt x="325" y="10996"/>
                                <a:pt x="309" y="10989"/>
                                <a:pt x="287" y="10978"/>
                              </a:cubicBezTo>
                              <a:cubicBezTo>
                                <a:pt x="336" y="10883"/>
                                <a:pt x="385" y="10784"/>
                                <a:pt x="423" y="10685"/>
                              </a:cubicBezTo>
                              <a:cubicBezTo>
                                <a:pt x="428" y="10671"/>
                                <a:pt x="396" y="10664"/>
                                <a:pt x="390" y="10675"/>
                              </a:cubicBezTo>
                              <a:cubicBezTo>
                                <a:pt x="325" y="10763"/>
                                <a:pt x="277" y="10858"/>
                                <a:pt x="222" y="10953"/>
                              </a:cubicBezTo>
                              <a:cubicBezTo>
                                <a:pt x="211" y="10950"/>
                                <a:pt x="201" y="10946"/>
                                <a:pt x="184" y="10943"/>
                              </a:cubicBezTo>
                              <a:cubicBezTo>
                                <a:pt x="228" y="10834"/>
                                <a:pt x="266" y="10724"/>
                                <a:pt x="304" y="10611"/>
                              </a:cubicBezTo>
                              <a:cubicBezTo>
                                <a:pt x="309" y="10597"/>
                                <a:pt x="277" y="10590"/>
                                <a:pt x="271" y="10604"/>
                              </a:cubicBezTo>
                              <a:cubicBezTo>
                                <a:pt x="217" y="10707"/>
                                <a:pt x="163" y="10816"/>
                                <a:pt x="119" y="10922"/>
                              </a:cubicBezTo>
                              <a:cubicBezTo>
                                <a:pt x="98" y="10918"/>
                                <a:pt x="81" y="10911"/>
                                <a:pt x="60" y="10908"/>
                              </a:cubicBezTo>
                              <a:lnTo>
                                <a:pt x="60" y="11313"/>
                              </a:lnTo>
                              <a:cubicBezTo>
                                <a:pt x="179" y="11289"/>
                                <a:pt x="331" y="11253"/>
                                <a:pt x="369" y="11310"/>
                              </a:cubicBezTo>
                              <a:cubicBezTo>
                                <a:pt x="401" y="11370"/>
                                <a:pt x="347" y="11430"/>
                                <a:pt x="412" y="11490"/>
                              </a:cubicBezTo>
                              <a:cubicBezTo>
                                <a:pt x="461" y="11536"/>
                                <a:pt x="537" y="11550"/>
                                <a:pt x="613" y="11560"/>
                              </a:cubicBezTo>
                              <a:cubicBezTo>
                                <a:pt x="672" y="11571"/>
                                <a:pt x="737" y="11567"/>
                                <a:pt x="792" y="11574"/>
                              </a:cubicBezTo>
                              <a:cubicBezTo>
                                <a:pt x="927" y="11592"/>
                                <a:pt x="889" y="11631"/>
                                <a:pt x="884" y="11715"/>
                              </a:cubicBezTo>
                              <a:cubicBezTo>
                                <a:pt x="878" y="11751"/>
                                <a:pt x="933" y="11761"/>
                                <a:pt x="970" y="11754"/>
                              </a:cubicBezTo>
                              <a:cubicBezTo>
                                <a:pt x="1122" y="11765"/>
                                <a:pt x="1280" y="11761"/>
                                <a:pt x="1437" y="11775"/>
                              </a:cubicBezTo>
                              <a:cubicBezTo>
                                <a:pt x="1545" y="11786"/>
                                <a:pt x="1654" y="11804"/>
                                <a:pt x="1757" y="11821"/>
                              </a:cubicBezTo>
                              <a:cubicBezTo>
                                <a:pt x="1681" y="11839"/>
                                <a:pt x="1610" y="11860"/>
                                <a:pt x="1540" y="11888"/>
                              </a:cubicBezTo>
                              <a:cubicBezTo>
                                <a:pt x="1496" y="11906"/>
                                <a:pt x="1513" y="11941"/>
                                <a:pt x="1545" y="11952"/>
                              </a:cubicBezTo>
                              <a:cubicBezTo>
                                <a:pt x="1551" y="11955"/>
                                <a:pt x="1551" y="11959"/>
                                <a:pt x="1561" y="11962"/>
                              </a:cubicBezTo>
                              <a:cubicBezTo>
                                <a:pt x="1713" y="12015"/>
                                <a:pt x="1849" y="12061"/>
                                <a:pt x="1979" y="12128"/>
                              </a:cubicBezTo>
                              <a:cubicBezTo>
                                <a:pt x="1572" y="12192"/>
                                <a:pt x="1063" y="12202"/>
                                <a:pt x="667" y="12153"/>
                              </a:cubicBezTo>
                              <a:cubicBezTo>
                                <a:pt x="434" y="12125"/>
                                <a:pt x="239" y="12058"/>
                                <a:pt x="60" y="11976"/>
                              </a:cubicBezTo>
                              <a:lnTo>
                                <a:pt x="60" y="12509"/>
                              </a:lnTo>
                              <a:cubicBezTo>
                                <a:pt x="141" y="12689"/>
                                <a:pt x="304" y="12862"/>
                                <a:pt x="504" y="13000"/>
                              </a:cubicBezTo>
                              <a:cubicBezTo>
                                <a:pt x="819" y="13246"/>
                                <a:pt x="1290" y="13409"/>
                                <a:pt x="1751" y="13571"/>
                              </a:cubicBezTo>
                              <a:close/>
                              <a:moveTo>
                                <a:pt x="1795" y="7355"/>
                              </a:moveTo>
                              <a:cubicBezTo>
                                <a:pt x="1735" y="7334"/>
                                <a:pt x="1675" y="7313"/>
                                <a:pt x="1616" y="7288"/>
                              </a:cubicBezTo>
                              <a:cubicBezTo>
                                <a:pt x="1648" y="7288"/>
                                <a:pt x="1686" y="7285"/>
                                <a:pt x="1719" y="7285"/>
                              </a:cubicBezTo>
                              <a:cubicBezTo>
                                <a:pt x="1778" y="7295"/>
                                <a:pt x="1838" y="7306"/>
                                <a:pt x="1898" y="7316"/>
                              </a:cubicBezTo>
                              <a:cubicBezTo>
                                <a:pt x="1957" y="7327"/>
                                <a:pt x="2017" y="7341"/>
                                <a:pt x="2082" y="7352"/>
                              </a:cubicBezTo>
                              <a:cubicBezTo>
                                <a:pt x="1990" y="7355"/>
                                <a:pt x="1892" y="7359"/>
                                <a:pt x="1795" y="7355"/>
                              </a:cubicBezTo>
                              <a:close/>
                              <a:moveTo>
                                <a:pt x="3204" y="7154"/>
                              </a:moveTo>
                              <a:cubicBezTo>
                                <a:pt x="3128" y="7168"/>
                                <a:pt x="3052" y="7193"/>
                                <a:pt x="2971" y="7214"/>
                              </a:cubicBezTo>
                              <a:cubicBezTo>
                                <a:pt x="2781" y="7267"/>
                                <a:pt x="2581" y="7302"/>
                                <a:pt x="2375" y="7323"/>
                              </a:cubicBezTo>
                              <a:cubicBezTo>
                                <a:pt x="2326" y="7331"/>
                                <a:pt x="2277" y="7334"/>
                                <a:pt x="2228" y="7338"/>
                              </a:cubicBezTo>
                              <a:cubicBezTo>
                                <a:pt x="2125" y="7316"/>
                                <a:pt x="2017" y="7292"/>
                                <a:pt x="1914" y="7267"/>
                              </a:cubicBezTo>
                              <a:cubicBezTo>
                                <a:pt x="1946" y="7263"/>
                                <a:pt x="1973" y="7263"/>
                                <a:pt x="2006" y="7260"/>
                              </a:cubicBezTo>
                              <a:cubicBezTo>
                                <a:pt x="2185" y="7263"/>
                                <a:pt x="2364" y="7274"/>
                                <a:pt x="2543" y="7278"/>
                              </a:cubicBezTo>
                              <a:cubicBezTo>
                                <a:pt x="2559" y="7278"/>
                                <a:pt x="2564" y="7260"/>
                                <a:pt x="2548" y="7260"/>
                              </a:cubicBezTo>
                              <a:cubicBezTo>
                                <a:pt x="2461" y="7253"/>
                                <a:pt x="2369" y="7242"/>
                                <a:pt x="2283" y="7235"/>
                              </a:cubicBezTo>
                              <a:cubicBezTo>
                                <a:pt x="2429" y="7221"/>
                                <a:pt x="2570" y="7204"/>
                                <a:pt x="2711" y="7189"/>
                              </a:cubicBezTo>
                              <a:cubicBezTo>
                                <a:pt x="2727" y="7186"/>
                                <a:pt x="2727" y="7168"/>
                                <a:pt x="2705" y="7168"/>
                              </a:cubicBezTo>
                              <a:cubicBezTo>
                                <a:pt x="2554" y="7175"/>
                                <a:pt x="2402" y="7175"/>
                                <a:pt x="2245" y="7175"/>
                              </a:cubicBezTo>
                              <a:cubicBezTo>
                                <a:pt x="2364" y="7151"/>
                                <a:pt x="2478" y="7119"/>
                                <a:pt x="2592" y="7087"/>
                              </a:cubicBezTo>
                              <a:cubicBezTo>
                                <a:pt x="2798" y="7098"/>
                                <a:pt x="3004" y="7122"/>
                                <a:pt x="3204" y="7154"/>
                              </a:cubicBezTo>
                              <a:close/>
                              <a:moveTo>
                                <a:pt x="2174" y="7080"/>
                              </a:moveTo>
                              <a:cubicBezTo>
                                <a:pt x="2277" y="7077"/>
                                <a:pt x="2380" y="7077"/>
                                <a:pt x="2478" y="7080"/>
                              </a:cubicBezTo>
                              <a:cubicBezTo>
                                <a:pt x="2326" y="7105"/>
                                <a:pt x="2174" y="7140"/>
                                <a:pt x="2022" y="7172"/>
                              </a:cubicBezTo>
                              <a:cubicBezTo>
                                <a:pt x="1946" y="7172"/>
                                <a:pt x="1865" y="7172"/>
                                <a:pt x="1789" y="7172"/>
                              </a:cubicBezTo>
                              <a:cubicBezTo>
                                <a:pt x="1919" y="7144"/>
                                <a:pt x="2044" y="7112"/>
                                <a:pt x="2174" y="7080"/>
                              </a:cubicBezTo>
                              <a:close/>
                              <a:moveTo>
                                <a:pt x="5698" y="5852"/>
                              </a:moveTo>
                              <a:cubicBezTo>
                                <a:pt x="5324" y="5881"/>
                                <a:pt x="5031" y="6117"/>
                                <a:pt x="4782" y="6283"/>
                              </a:cubicBezTo>
                              <a:cubicBezTo>
                                <a:pt x="4327" y="6583"/>
                                <a:pt x="3714" y="6660"/>
                                <a:pt x="3096" y="6604"/>
                              </a:cubicBezTo>
                              <a:cubicBezTo>
                                <a:pt x="3199" y="6576"/>
                                <a:pt x="3296" y="6544"/>
                                <a:pt x="3394" y="6505"/>
                              </a:cubicBezTo>
                              <a:cubicBezTo>
                                <a:pt x="3665" y="6484"/>
                                <a:pt x="3936" y="6466"/>
                                <a:pt x="4207" y="6452"/>
                              </a:cubicBezTo>
                              <a:cubicBezTo>
                                <a:pt x="4223" y="6452"/>
                                <a:pt x="4223" y="6434"/>
                                <a:pt x="4207" y="6434"/>
                              </a:cubicBezTo>
                              <a:cubicBezTo>
                                <a:pt x="3980" y="6438"/>
                                <a:pt x="3757" y="6442"/>
                                <a:pt x="3530" y="6452"/>
                              </a:cubicBezTo>
                              <a:cubicBezTo>
                                <a:pt x="3567" y="6438"/>
                                <a:pt x="3600" y="6420"/>
                                <a:pt x="3638" y="6406"/>
                              </a:cubicBezTo>
                              <a:cubicBezTo>
                                <a:pt x="3931" y="6353"/>
                                <a:pt x="4218" y="6311"/>
                                <a:pt x="4527" y="6293"/>
                              </a:cubicBezTo>
                              <a:cubicBezTo>
                                <a:pt x="4549" y="6293"/>
                                <a:pt x="4549" y="6272"/>
                                <a:pt x="4527" y="6272"/>
                              </a:cubicBezTo>
                              <a:cubicBezTo>
                                <a:pt x="4310" y="6272"/>
                                <a:pt x="4083" y="6283"/>
                                <a:pt x="3866" y="6311"/>
                              </a:cubicBezTo>
                              <a:cubicBezTo>
                                <a:pt x="3904" y="6297"/>
                                <a:pt x="3942" y="6279"/>
                                <a:pt x="3980" y="6265"/>
                              </a:cubicBezTo>
                              <a:cubicBezTo>
                                <a:pt x="4267" y="6202"/>
                                <a:pt x="4554" y="6145"/>
                                <a:pt x="4858" y="6121"/>
                              </a:cubicBezTo>
                              <a:cubicBezTo>
                                <a:pt x="4874" y="6121"/>
                                <a:pt x="4869" y="6099"/>
                                <a:pt x="4852" y="6099"/>
                              </a:cubicBezTo>
                              <a:cubicBezTo>
                                <a:pt x="4657" y="6110"/>
                                <a:pt x="4462" y="6124"/>
                                <a:pt x="4267" y="6152"/>
                              </a:cubicBezTo>
                              <a:cubicBezTo>
                                <a:pt x="4457" y="6085"/>
                                <a:pt x="4646" y="6022"/>
                                <a:pt x="4852" y="5976"/>
                              </a:cubicBezTo>
                              <a:cubicBezTo>
                                <a:pt x="4874" y="5972"/>
                                <a:pt x="4863" y="5951"/>
                                <a:pt x="4842" y="5955"/>
                              </a:cubicBezTo>
                              <a:cubicBezTo>
                                <a:pt x="4652" y="5986"/>
                                <a:pt x="4473" y="6032"/>
                                <a:pt x="4299" y="6085"/>
                              </a:cubicBezTo>
                              <a:cubicBezTo>
                                <a:pt x="4419" y="6032"/>
                                <a:pt x="4538" y="5976"/>
                                <a:pt x="4657" y="5919"/>
                              </a:cubicBezTo>
                              <a:cubicBezTo>
                                <a:pt x="4668" y="5916"/>
                                <a:pt x="4657" y="5905"/>
                                <a:pt x="4646" y="5909"/>
                              </a:cubicBezTo>
                              <a:cubicBezTo>
                                <a:pt x="4381" y="6008"/>
                                <a:pt x="4115" y="6113"/>
                                <a:pt x="3855" y="6219"/>
                              </a:cubicBezTo>
                              <a:cubicBezTo>
                                <a:pt x="3855" y="6219"/>
                                <a:pt x="3855" y="6219"/>
                                <a:pt x="3849" y="6223"/>
                              </a:cubicBezTo>
                              <a:cubicBezTo>
                                <a:pt x="3844" y="6223"/>
                                <a:pt x="3844" y="6223"/>
                                <a:pt x="3839" y="6223"/>
                              </a:cubicBezTo>
                              <a:cubicBezTo>
                                <a:pt x="3963" y="6156"/>
                                <a:pt x="4077" y="6082"/>
                                <a:pt x="4191" y="6011"/>
                              </a:cubicBezTo>
                              <a:cubicBezTo>
                                <a:pt x="4202" y="6004"/>
                                <a:pt x="4186" y="5994"/>
                                <a:pt x="4175" y="6001"/>
                              </a:cubicBezTo>
                              <a:cubicBezTo>
                                <a:pt x="3920" y="6135"/>
                                <a:pt x="3649" y="6255"/>
                                <a:pt x="3389" y="6378"/>
                              </a:cubicBezTo>
                              <a:cubicBezTo>
                                <a:pt x="3399" y="6371"/>
                                <a:pt x="3410" y="6364"/>
                                <a:pt x="3421" y="6357"/>
                              </a:cubicBezTo>
                              <a:cubicBezTo>
                                <a:pt x="3497" y="6304"/>
                                <a:pt x="3578" y="6244"/>
                                <a:pt x="3633" y="6180"/>
                              </a:cubicBezTo>
                              <a:cubicBezTo>
                                <a:pt x="4240" y="5902"/>
                                <a:pt x="4966" y="5740"/>
                                <a:pt x="5698" y="5852"/>
                              </a:cubicBezTo>
                              <a:close/>
                              <a:moveTo>
                                <a:pt x="3459" y="6269"/>
                              </a:moveTo>
                              <a:cubicBezTo>
                                <a:pt x="3432" y="6290"/>
                                <a:pt x="3405" y="6307"/>
                                <a:pt x="3372" y="6325"/>
                              </a:cubicBezTo>
                              <a:cubicBezTo>
                                <a:pt x="3280" y="6385"/>
                                <a:pt x="3177" y="6434"/>
                                <a:pt x="3085" y="6491"/>
                              </a:cubicBezTo>
                              <a:cubicBezTo>
                                <a:pt x="3085" y="6491"/>
                                <a:pt x="3085" y="6491"/>
                                <a:pt x="3080" y="6491"/>
                              </a:cubicBezTo>
                              <a:cubicBezTo>
                                <a:pt x="3199" y="6413"/>
                                <a:pt x="3329" y="6339"/>
                                <a:pt x="3459" y="6269"/>
                              </a:cubicBezTo>
                              <a:close/>
                              <a:moveTo>
                                <a:pt x="4625" y="4413"/>
                              </a:moveTo>
                              <a:cubicBezTo>
                                <a:pt x="4630" y="4417"/>
                                <a:pt x="4636" y="4420"/>
                                <a:pt x="4646" y="4427"/>
                              </a:cubicBezTo>
                              <a:cubicBezTo>
                                <a:pt x="4641" y="4431"/>
                                <a:pt x="4630" y="4434"/>
                                <a:pt x="4625" y="4438"/>
                              </a:cubicBezTo>
                              <a:cubicBezTo>
                                <a:pt x="4619" y="4431"/>
                                <a:pt x="4625" y="4420"/>
                                <a:pt x="4625" y="4413"/>
                              </a:cubicBezTo>
                              <a:close/>
                              <a:moveTo>
                                <a:pt x="4505" y="4367"/>
                              </a:moveTo>
                              <a:cubicBezTo>
                                <a:pt x="4538" y="4371"/>
                                <a:pt x="4560" y="4381"/>
                                <a:pt x="4581" y="4388"/>
                              </a:cubicBezTo>
                              <a:cubicBezTo>
                                <a:pt x="4581" y="4413"/>
                                <a:pt x="4576" y="4434"/>
                                <a:pt x="4570" y="4455"/>
                              </a:cubicBezTo>
                              <a:cubicBezTo>
                                <a:pt x="4570" y="4455"/>
                                <a:pt x="4565" y="4459"/>
                                <a:pt x="4565" y="4459"/>
                              </a:cubicBezTo>
                              <a:cubicBezTo>
                                <a:pt x="4560" y="4459"/>
                                <a:pt x="4560" y="4459"/>
                                <a:pt x="4554" y="4455"/>
                              </a:cubicBezTo>
                              <a:cubicBezTo>
                                <a:pt x="4533" y="4452"/>
                                <a:pt x="4511" y="4452"/>
                                <a:pt x="4489" y="4448"/>
                              </a:cubicBezTo>
                              <a:cubicBezTo>
                                <a:pt x="4495" y="4424"/>
                                <a:pt x="4500" y="4395"/>
                                <a:pt x="4505" y="4367"/>
                              </a:cubicBezTo>
                              <a:close/>
                              <a:moveTo>
                                <a:pt x="4413" y="4364"/>
                              </a:moveTo>
                              <a:cubicBezTo>
                                <a:pt x="4435" y="4364"/>
                                <a:pt x="4457" y="4364"/>
                                <a:pt x="4473" y="4364"/>
                              </a:cubicBezTo>
                              <a:cubicBezTo>
                                <a:pt x="4467" y="4392"/>
                                <a:pt x="4462" y="4420"/>
                                <a:pt x="4457" y="4445"/>
                              </a:cubicBezTo>
                              <a:cubicBezTo>
                                <a:pt x="4440" y="4441"/>
                                <a:pt x="4424" y="4438"/>
                                <a:pt x="4408" y="4434"/>
                              </a:cubicBezTo>
                              <a:cubicBezTo>
                                <a:pt x="4408" y="4413"/>
                                <a:pt x="4413" y="4388"/>
                                <a:pt x="4413" y="4364"/>
                              </a:cubicBezTo>
                              <a:close/>
                              <a:moveTo>
                                <a:pt x="4381" y="4364"/>
                              </a:moveTo>
                              <a:cubicBezTo>
                                <a:pt x="4381" y="4381"/>
                                <a:pt x="4375" y="4399"/>
                                <a:pt x="4375" y="4420"/>
                              </a:cubicBezTo>
                              <a:cubicBezTo>
                                <a:pt x="4364" y="4403"/>
                                <a:pt x="4359" y="4385"/>
                                <a:pt x="4348" y="4367"/>
                              </a:cubicBezTo>
                              <a:cubicBezTo>
                                <a:pt x="4359" y="4364"/>
                                <a:pt x="4370" y="4364"/>
                                <a:pt x="4381" y="4364"/>
                              </a:cubicBezTo>
                              <a:close/>
                              <a:moveTo>
                                <a:pt x="4343" y="5034"/>
                              </a:moveTo>
                              <a:cubicBezTo>
                                <a:pt x="4381" y="4978"/>
                                <a:pt x="4430" y="4928"/>
                                <a:pt x="4473" y="4875"/>
                              </a:cubicBezTo>
                              <a:cubicBezTo>
                                <a:pt x="4478" y="4868"/>
                                <a:pt x="4462" y="4858"/>
                                <a:pt x="4451" y="4865"/>
                              </a:cubicBezTo>
                              <a:cubicBezTo>
                                <a:pt x="4424" y="4889"/>
                                <a:pt x="4397" y="4914"/>
                                <a:pt x="4375" y="4939"/>
                              </a:cubicBezTo>
                              <a:cubicBezTo>
                                <a:pt x="4392" y="4886"/>
                                <a:pt x="4408" y="4833"/>
                                <a:pt x="4419" y="4784"/>
                              </a:cubicBezTo>
                              <a:cubicBezTo>
                                <a:pt x="4424" y="4759"/>
                                <a:pt x="4430" y="4731"/>
                                <a:pt x="4430" y="4702"/>
                              </a:cubicBezTo>
                              <a:cubicBezTo>
                                <a:pt x="4511" y="4547"/>
                                <a:pt x="4842" y="4392"/>
                                <a:pt x="5015" y="4568"/>
                              </a:cubicBezTo>
                              <a:cubicBezTo>
                                <a:pt x="5140" y="4695"/>
                                <a:pt x="4988" y="4872"/>
                                <a:pt x="4890" y="4985"/>
                              </a:cubicBezTo>
                              <a:cubicBezTo>
                                <a:pt x="4711" y="5196"/>
                                <a:pt x="4478" y="5436"/>
                                <a:pt x="4077" y="5408"/>
                              </a:cubicBezTo>
                              <a:cubicBezTo>
                                <a:pt x="4099" y="5390"/>
                                <a:pt x="4115" y="5373"/>
                                <a:pt x="4137" y="5348"/>
                              </a:cubicBezTo>
                              <a:cubicBezTo>
                                <a:pt x="4153" y="5330"/>
                                <a:pt x="4164" y="5316"/>
                                <a:pt x="4180" y="5299"/>
                              </a:cubicBezTo>
                              <a:cubicBezTo>
                                <a:pt x="4316" y="5203"/>
                                <a:pt x="4424" y="5076"/>
                                <a:pt x="4500" y="4963"/>
                              </a:cubicBezTo>
                              <a:cubicBezTo>
                                <a:pt x="4505" y="4953"/>
                                <a:pt x="4484" y="4942"/>
                                <a:pt x="4473" y="4953"/>
                              </a:cubicBezTo>
                              <a:cubicBezTo>
                                <a:pt x="4413" y="5013"/>
                                <a:pt x="4354" y="5069"/>
                                <a:pt x="4289" y="5126"/>
                              </a:cubicBezTo>
                              <a:cubicBezTo>
                                <a:pt x="4305" y="5098"/>
                                <a:pt x="4316" y="5069"/>
                                <a:pt x="4332" y="5041"/>
                              </a:cubicBezTo>
                              <a:cubicBezTo>
                                <a:pt x="4337" y="5041"/>
                                <a:pt x="4343" y="5038"/>
                                <a:pt x="4343" y="5034"/>
                              </a:cubicBezTo>
                              <a:close/>
                              <a:moveTo>
                                <a:pt x="3367" y="4325"/>
                              </a:moveTo>
                              <a:cubicBezTo>
                                <a:pt x="3356" y="4336"/>
                                <a:pt x="3345" y="4350"/>
                                <a:pt x="3334" y="4364"/>
                              </a:cubicBezTo>
                              <a:cubicBezTo>
                                <a:pt x="3329" y="4343"/>
                                <a:pt x="3318" y="4325"/>
                                <a:pt x="3307" y="4304"/>
                              </a:cubicBezTo>
                              <a:cubicBezTo>
                                <a:pt x="3329" y="4307"/>
                                <a:pt x="3345" y="4314"/>
                                <a:pt x="3367" y="4325"/>
                              </a:cubicBezTo>
                              <a:close/>
                              <a:moveTo>
                                <a:pt x="3199" y="4293"/>
                              </a:moveTo>
                              <a:cubicBezTo>
                                <a:pt x="3220" y="4290"/>
                                <a:pt x="3242" y="4290"/>
                                <a:pt x="3264" y="4293"/>
                              </a:cubicBezTo>
                              <a:cubicBezTo>
                                <a:pt x="3280" y="4321"/>
                                <a:pt x="3296" y="4353"/>
                                <a:pt x="3302" y="4385"/>
                              </a:cubicBezTo>
                              <a:cubicBezTo>
                                <a:pt x="3302" y="4385"/>
                                <a:pt x="3302" y="4388"/>
                                <a:pt x="3302" y="4388"/>
                              </a:cubicBezTo>
                              <a:cubicBezTo>
                                <a:pt x="3296" y="4388"/>
                                <a:pt x="3291" y="4388"/>
                                <a:pt x="3286" y="4392"/>
                              </a:cubicBezTo>
                              <a:cubicBezTo>
                                <a:pt x="3264" y="4399"/>
                                <a:pt x="3242" y="4403"/>
                                <a:pt x="3220" y="4406"/>
                              </a:cubicBezTo>
                              <a:cubicBezTo>
                                <a:pt x="3204" y="4371"/>
                                <a:pt x="3183" y="4336"/>
                                <a:pt x="3155" y="4304"/>
                              </a:cubicBezTo>
                              <a:cubicBezTo>
                                <a:pt x="3172" y="4297"/>
                                <a:pt x="3183" y="4293"/>
                                <a:pt x="3199" y="4293"/>
                              </a:cubicBezTo>
                              <a:close/>
                              <a:moveTo>
                                <a:pt x="3139" y="4304"/>
                              </a:moveTo>
                              <a:cubicBezTo>
                                <a:pt x="3161" y="4336"/>
                                <a:pt x="3183" y="4371"/>
                                <a:pt x="3193" y="4403"/>
                              </a:cubicBezTo>
                              <a:cubicBezTo>
                                <a:pt x="3177" y="4403"/>
                                <a:pt x="3161" y="4403"/>
                                <a:pt x="3145" y="4403"/>
                              </a:cubicBezTo>
                              <a:cubicBezTo>
                                <a:pt x="3139" y="4399"/>
                                <a:pt x="3134" y="4395"/>
                                <a:pt x="3123" y="4392"/>
                              </a:cubicBezTo>
                              <a:cubicBezTo>
                                <a:pt x="3112" y="4367"/>
                                <a:pt x="3107" y="4343"/>
                                <a:pt x="3090" y="4318"/>
                              </a:cubicBezTo>
                              <a:cubicBezTo>
                                <a:pt x="3112" y="4314"/>
                                <a:pt x="3123" y="4307"/>
                                <a:pt x="3139" y="4304"/>
                              </a:cubicBezTo>
                              <a:close/>
                              <a:moveTo>
                                <a:pt x="3063" y="4332"/>
                              </a:moveTo>
                              <a:cubicBezTo>
                                <a:pt x="3069" y="4343"/>
                                <a:pt x="3069" y="4357"/>
                                <a:pt x="3074" y="4367"/>
                              </a:cubicBezTo>
                              <a:cubicBezTo>
                                <a:pt x="3058" y="4360"/>
                                <a:pt x="3042" y="4353"/>
                                <a:pt x="3025" y="4346"/>
                              </a:cubicBezTo>
                              <a:cubicBezTo>
                                <a:pt x="3036" y="4339"/>
                                <a:pt x="3052" y="4336"/>
                                <a:pt x="3063" y="4332"/>
                              </a:cubicBezTo>
                              <a:close/>
                              <a:moveTo>
                                <a:pt x="2640" y="4791"/>
                              </a:moveTo>
                              <a:cubicBezTo>
                                <a:pt x="2613" y="4724"/>
                                <a:pt x="2586" y="4649"/>
                                <a:pt x="2581" y="4582"/>
                              </a:cubicBezTo>
                              <a:cubicBezTo>
                                <a:pt x="2575" y="4441"/>
                                <a:pt x="2803" y="4360"/>
                                <a:pt x="3004" y="4441"/>
                              </a:cubicBezTo>
                              <a:cubicBezTo>
                                <a:pt x="3134" y="4494"/>
                                <a:pt x="3150" y="4586"/>
                                <a:pt x="3231" y="4657"/>
                              </a:cubicBezTo>
                              <a:cubicBezTo>
                                <a:pt x="3231" y="4702"/>
                                <a:pt x="3231" y="4745"/>
                                <a:pt x="3242" y="4791"/>
                              </a:cubicBezTo>
                              <a:cubicBezTo>
                                <a:pt x="3220" y="4769"/>
                                <a:pt x="3199" y="4745"/>
                                <a:pt x="3172" y="4724"/>
                              </a:cubicBezTo>
                              <a:cubicBezTo>
                                <a:pt x="3161" y="4713"/>
                                <a:pt x="3134" y="4724"/>
                                <a:pt x="3145" y="4734"/>
                              </a:cubicBezTo>
                              <a:cubicBezTo>
                                <a:pt x="3183" y="4773"/>
                                <a:pt x="3215" y="4815"/>
                                <a:pt x="3253" y="4854"/>
                              </a:cubicBezTo>
                              <a:cubicBezTo>
                                <a:pt x="3258" y="4872"/>
                                <a:pt x="3264" y="4893"/>
                                <a:pt x="3269" y="4918"/>
                              </a:cubicBezTo>
                              <a:cubicBezTo>
                                <a:pt x="3210" y="4868"/>
                                <a:pt x="3155" y="4815"/>
                                <a:pt x="3112" y="4755"/>
                              </a:cubicBezTo>
                              <a:cubicBezTo>
                                <a:pt x="3107" y="4748"/>
                                <a:pt x="3090" y="4752"/>
                                <a:pt x="3090" y="4762"/>
                              </a:cubicBezTo>
                              <a:cubicBezTo>
                                <a:pt x="3145" y="4847"/>
                                <a:pt x="3210" y="4925"/>
                                <a:pt x="3291" y="4999"/>
                              </a:cubicBezTo>
                              <a:cubicBezTo>
                                <a:pt x="3302" y="5038"/>
                                <a:pt x="3318" y="5080"/>
                                <a:pt x="3340" y="5126"/>
                              </a:cubicBezTo>
                              <a:cubicBezTo>
                                <a:pt x="3226" y="5034"/>
                                <a:pt x="3123" y="4935"/>
                                <a:pt x="3052" y="4822"/>
                              </a:cubicBezTo>
                              <a:cubicBezTo>
                                <a:pt x="3047" y="4815"/>
                                <a:pt x="3025" y="4815"/>
                                <a:pt x="3031" y="4826"/>
                              </a:cubicBezTo>
                              <a:cubicBezTo>
                                <a:pt x="3112" y="4992"/>
                                <a:pt x="3258" y="5136"/>
                                <a:pt x="3421" y="5270"/>
                              </a:cubicBezTo>
                              <a:cubicBezTo>
                                <a:pt x="3437" y="5299"/>
                                <a:pt x="3459" y="5327"/>
                                <a:pt x="3481" y="5351"/>
                              </a:cubicBezTo>
                              <a:cubicBezTo>
                                <a:pt x="3020" y="5408"/>
                                <a:pt x="2743" y="5038"/>
                                <a:pt x="2640" y="4791"/>
                              </a:cubicBezTo>
                              <a:close/>
                              <a:moveTo>
                                <a:pt x="3567" y="5302"/>
                              </a:moveTo>
                              <a:cubicBezTo>
                                <a:pt x="3567" y="5295"/>
                                <a:pt x="3567" y="5288"/>
                                <a:pt x="3557" y="5281"/>
                              </a:cubicBezTo>
                              <a:cubicBezTo>
                                <a:pt x="3551" y="5277"/>
                                <a:pt x="3551" y="5277"/>
                                <a:pt x="3546" y="5274"/>
                              </a:cubicBezTo>
                              <a:cubicBezTo>
                                <a:pt x="3427" y="5108"/>
                                <a:pt x="3383" y="4879"/>
                                <a:pt x="3367" y="4784"/>
                              </a:cubicBezTo>
                              <a:cubicBezTo>
                                <a:pt x="3351" y="4692"/>
                                <a:pt x="3329" y="4568"/>
                                <a:pt x="3372" y="4480"/>
                              </a:cubicBezTo>
                              <a:cubicBezTo>
                                <a:pt x="3437" y="4339"/>
                                <a:pt x="3719" y="4201"/>
                                <a:pt x="3952" y="4240"/>
                              </a:cubicBezTo>
                              <a:cubicBezTo>
                                <a:pt x="4381" y="4314"/>
                                <a:pt x="4316" y="4692"/>
                                <a:pt x="4251" y="4903"/>
                              </a:cubicBezTo>
                              <a:cubicBezTo>
                                <a:pt x="4196" y="5080"/>
                                <a:pt x="4061" y="5461"/>
                                <a:pt x="3708" y="5422"/>
                              </a:cubicBezTo>
                              <a:cubicBezTo>
                                <a:pt x="3660" y="5397"/>
                                <a:pt x="3611" y="5351"/>
                                <a:pt x="3567" y="5302"/>
                              </a:cubicBezTo>
                              <a:close/>
                              <a:moveTo>
                                <a:pt x="2272" y="6667"/>
                              </a:moveTo>
                              <a:cubicBezTo>
                                <a:pt x="2293" y="6604"/>
                                <a:pt x="2310" y="6537"/>
                                <a:pt x="2315" y="6470"/>
                              </a:cubicBezTo>
                              <a:cubicBezTo>
                                <a:pt x="2348" y="6410"/>
                                <a:pt x="2391" y="6353"/>
                                <a:pt x="2445" y="6297"/>
                              </a:cubicBezTo>
                              <a:cubicBezTo>
                                <a:pt x="2456" y="6283"/>
                                <a:pt x="2494" y="6255"/>
                                <a:pt x="2521" y="6226"/>
                              </a:cubicBezTo>
                              <a:cubicBezTo>
                                <a:pt x="2489" y="6382"/>
                                <a:pt x="2407" y="6533"/>
                                <a:pt x="2272" y="6667"/>
                              </a:cubicBezTo>
                              <a:close/>
                              <a:moveTo>
                                <a:pt x="1833" y="6420"/>
                              </a:moveTo>
                              <a:cubicBezTo>
                                <a:pt x="1675" y="6216"/>
                                <a:pt x="1697" y="6004"/>
                                <a:pt x="1751" y="5785"/>
                              </a:cubicBezTo>
                              <a:cubicBezTo>
                                <a:pt x="1811" y="5556"/>
                                <a:pt x="1887" y="5327"/>
                                <a:pt x="1800" y="5101"/>
                              </a:cubicBezTo>
                              <a:cubicBezTo>
                                <a:pt x="2120" y="5302"/>
                                <a:pt x="2440" y="5478"/>
                                <a:pt x="2510" y="5785"/>
                              </a:cubicBezTo>
                              <a:cubicBezTo>
                                <a:pt x="2537" y="5905"/>
                                <a:pt x="2548" y="6029"/>
                                <a:pt x="2532" y="6145"/>
                              </a:cubicBezTo>
                              <a:cubicBezTo>
                                <a:pt x="2472" y="6177"/>
                                <a:pt x="2391" y="6269"/>
                                <a:pt x="2375" y="6286"/>
                              </a:cubicBezTo>
                              <a:cubicBezTo>
                                <a:pt x="2358" y="6300"/>
                                <a:pt x="2342" y="6318"/>
                                <a:pt x="2331" y="6336"/>
                              </a:cubicBezTo>
                              <a:cubicBezTo>
                                <a:pt x="2331" y="6307"/>
                                <a:pt x="2331" y="6279"/>
                                <a:pt x="2331" y="6251"/>
                              </a:cubicBezTo>
                              <a:cubicBezTo>
                                <a:pt x="2364" y="6149"/>
                                <a:pt x="2418" y="6050"/>
                                <a:pt x="2494" y="5955"/>
                              </a:cubicBezTo>
                              <a:cubicBezTo>
                                <a:pt x="2505" y="5941"/>
                                <a:pt x="2478" y="5930"/>
                                <a:pt x="2461" y="5944"/>
                              </a:cubicBezTo>
                              <a:cubicBezTo>
                                <a:pt x="2407" y="6004"/>
                                <a:pt x="2358" y="6064"/>
                                <a:pt x="2320" y="6128"/>
                              </a:cubicBezTo>
                              <a:cubicBezTo>
                                <a:pt x="2315" y="6078"/>
                                <a:pt x="2310" y="6032"/>
                                <a:pt x="2299" y="5983"/>
                              </a:cubicBezTo>
                              <a:cubicBezTo>
                                <a:pt x="2337" y="5888"/>
                                <a:pt x="2380" y="5796"/>
                                <a:pt x="2445" y="5708"/>
                              </a:cubicBezTo>
                              <a:cubicBezTo>
                                <a:pt x="2451" y="5697"/>
                                <a:pt x="2429" y="5687"/>
                                <a:pt x="2423" y="5697"/>
                              </a:cubicBezTo>
                              <a:cubicBezTo>
                                <a:pt x="2369" y="5764"/>
                                <a:pt x="2320" y="5831"/>
                                <a:pt x="2283" y="5902"/>
                              </a:cubicBezTo>
                              <a:cubicBezTo>
                                <a:pt x="2245" y="5757"/>
                                <a:pt x="2180" y="5620"/>
                                <a:pt x="2087" y="5482"/>
                              </a:cubicBezTo>
                              <a:cubicBezTo>
                                <a:pt x="2082" y="5471"/>
                                <a:pt x="2049" y="5478"/>
                                <a:pt x="2055" y="5489"/>
                              </a:cubicBezTo>
                              <a:cubicBezTo>
                                <a:pt x="2120" y="5627"/>
                                <a:pt x="2163" y="5764"/>
                                <a:pt x="2185" y="5898"/>
                              </a:cubicBezTo>
                              <a:cubicBezTo>
                                <a:pt x="2180" y="5891"/>
                                <a:pt x="2180" y="5888"/>
                                <a:pt x="2174" y="5881"/>
                              </a:cubicBezTo>
                              <a:cubicBezTo>
                                <a:pt x="2114" y="5800"/>
                                <a:pt x="2033" y="5722"/>
                                <a:pt x="1941" y="5655"/>
                              </a:cubicBezTo>
                              <a:cubicBezTo>
                                <a:pt x="1930" y="5648"/>
                                <a:pt x="1908" y="5655"/>
                                <a:pt x="1919" y="5665"/>
                              </a:cubicBezTo>
                              <a:cubicBezTo>
                                <a:pt x="2001" y="5740"/>
                                <a:pt x="2077" y="5821"/>
                                <a:pt x="2125" y="5909"/>
                              </a:cubicBezTo>
                              <a:cubicBezTo>
                                <a:pt x="2158" y="5969"/>
                                <a:pt x="2174" y="6032"/>
                                <a:pt x="2201" y="6092"/>
                              </a:cubicBezTo>
                              <a:cubicBezTo>
                                <a:pt x="2201" y="6096"/>
                                <a:pt x="2201" y="6099"/>
                                <a:pt x="2196" y="6106"/>
                              </a:cubicBezTo>
                              <a:cubicBezTo>
                                <a:pt x="2196" y="6113"/>
                                <a:pt x="2196" y="6117"/>
                                <a:pt x="2201" y="6121"/>
                              </a:cubicBezTo>
                              <a:cubicBezTo>
                                <a:pt x="2201" y="6124"/>
                                <a:pt x="2201" y="6128"/>
                                <a:pt x="2201" y="6128"/>
                              </a:cubicBezTo>
                              <a:cubicBezTo>
                                <a:pt x="2125" y="6011"/>
                                <a:pt x="2022" y="5902"/>
                                <a:pt x="1892" y="5803"/>
                              </a:cubicBezTo>
                              <a:cubicBezTo>
                                <a:pt x="1876" y="5792"/>
                                <a:pt x="1854" y="5807"/>
                                <a:pt x="1870" y="5817"/>
                              </a:cubicBezTo>
                              <a:cubicBezTo>
                                <a:pt x="2033" y="5951"/>
                                <a:pt x="2136" y="6106"/>
                                <a:pt x="2190" y="6272"/>
                              </a:cubicBezTo>
                              <a:cubicBezTo>
                                <a:pt x="2185" y="6307"/>
                                <a:pt x="2180" y="6346"/>
                                <a:pt x="2174" y="6382"/>
                              </a:cubicBezTo>
                              <a:cubicBezTo>
                                <a:pt x="2120" y="6223"/>
                                <a:pt x="2011" y="6071"/>
                                <a:pt x="1870" y="5937"/>
                              </a:cubicBezTo>
                              <a:cubicBezTo>
                                <a:pt x="1860" y="5927"/>
                                <a:pt x="1838" y="5937"/>
                                <a:pt x="1849" y="5944"/>
                              </a:cubicBezTo>
                              <a:cubicBezTo>
                                <a:pt x="2033" y="6135"/>
                                <a:pt x="2109" y="6346"/>
                                <a:pt x="2125" y="6569"/>
                              </a:cubicBezTo>
                              <a:cubicBezTo>
                                <a:pt x="2125" y="6569"/>
                                <a:pt x="2125" y="6569"/>
                                <a:pt x="2125" y="6569"/>
                              </a:cubicBezTo>
                              <a:cubicBezTo>
                                <a:pt x="2114" y="6600"/>
                                <a:pt x="2104" y="6632"/>
                                <a:pt x="2087" y="6664"/>
                              </a:cubicBezTo>
                              <a:cubicBezTo>
                                <a:pt x="2001" y="6597"/>
                                <a:pt x="1903" y="6512"/>
                                <a:pt x="1833" y="6420"/>
                              </a:cubicBezTo>
                              <a:close/>
                              <a:moveTo>
                                <a:pt x="2868" y="6438"/>
                              </a:moveTo>
                              <a:cubicBezTo>
                                <a:pt x="3096" y="6248"/>
                                <a:pt x="3280" y="6032"/>
                                <a:pt x="3481" y="5828"/>
                              </a:cubicBezTo>
                              <a:cubicBezTo>
                                <a:pt x="3562" y="5747"/>
                                <a:pt x="3649" y="5662"/>
                                <a:pt x="3687" y="5567"/>
                              </a:cubicBezTo>
                              <a:cubicBezTo>
                                <a:pt x="3687" y="5567"/>
                                <a:pt x="3687" y="5567"/>
                                <a:pt x="3687" y="5567"/>
                              </a:cubicBezTo>
                              <a:cubicBezTo>
                                <a:pt x="3692" y="5574"/>
                                <a:pt x="3692" y="5581"/>
                                <a:pt x="3698" y="5588"/>
                              </a:cubicBezTo>
                              <a:cubicBezTo>
                                <a:pt x="3703" y="5598"/>
                                <a:pt x="3708" y="5609"/>
                                <a:pt x="3714" y="5620"/>
                              </a:cubicBezTo>
                              <a:cubicBezTo>
                                <a:pt x="3719" y="5630"/>
                                <a:pt x="3725" y="5641"/>
                                <a:pt x="3730" y="5651"/>
                              </a:cubicBezTo>
                              <a:cubicBezTo>
                                <a:pt x="3736" y="5658"/>
                                <a:pt x="3736" y="5665"/>
                                <a:pt x="3741" y="5673"/>
                              </a:cubicBezTo>
                              <a:cubicBezTo>
                                <a:pt x="3741" y="5676"/>
                                <a:pt x="3741" y="5676"/>
                                <a:pt x="3741" y="5676"/>
                              </a:cubicBezTo>
                              <a:cubicBezTo>
                                <a:pt x="3741" y="5676"/>
                                <a:pt x="3741" y="5676"/>
                                <a:pt x="3741" y="5680"/>
                              </a:cubicBezTo>
                              <a:cubicBezTo>
                                <a:pt x="3741" y="5680"/>
                                <a:pt x="3741" y="5680"/>
                                <a:pt x="3741" y="5680"/>
                              </a:cubicBezTo>
                              <a:cubicBezTo>
                                <a:pt x="3741" y="5683"/>
                                <a:pt x="3746" y="5690"/>
                                <a:pt x="3752" y="5694"/>
                              </a:cubicBezTo>
                              <a:cubicBezTo>
                                <a:pt x="3584" y="5934"/>
                                <a:pt x="3329" y="6142"/>
                                <a:pt x="3090" y="6364"/>
                              </a:cubicBezTo>
                              <a:cubicBezTo>
                                <a:pt x="2760" y="6667"/>
                                <a:pt x="2369" y="6893"/>
                                <a:pt x="1833" y="7027"/>
                              </a:cubicBezTo>
                              <a:cubicBezTo>
                                <a:pt x="1757" y="7034"/>
                                <a:pt x="1686" y="7045"/>
                                <a:pt x="1610" y="7055"/>
                              </a:cubicBezTo>
                              <a:cubicBezTo>
                                <a:pt x="1578" y="7055"/>
                                <a:pt x="1545" y="7052"/>
                                <a:pt x="1513" y="7052"/>
                              </a:cubicBezTo>
                              <a:cubicBezTo>
                                <a:pt x="2033" y="6918"/>
                                <a:pt x="2527" y="6724"/>
                                <a:pt x="2868" y="6438"/>
                              </a:cubicBezTo>
                              <a:close/>
                              <a:moveTo>
                                <a:pt x="1990" y="7087"/>
                              </a:moveTo>
                              <a:cubicBezTo>
                                <a:pt x="1854" y="7115"/>
                                <a:pt x="1713" y="7144"/>
                                <a:pt x="1578" y="7175"/>
                              </a:cubicBezTo>
                              <a:cubicBezTo>
                                <a:pt x="1502" y="7179"/>
                                <a:pt x="1420" y="7179"/>
                                <a:pt x="1345" y="7186"/>
                              </a:cubicBezTo>
                              <a:cubicBezTo>
                                <a:pt x="1551" y="7137"/>
                                <a:pt x="1767" y="7101"/>
                                <a:pt x="1990" y="7087"/>
                              </a:cubicBezTo>
                              <a:close/>
                              <a:moveTo>
                                <a:pt x="1486" y="7292"/>
                              </a:moveTo>
                              <a:cubicBezTo>
                                <a:pt x="1540" y="7309"/>
                                <a:pt x="1594" y="7331"/>
                                <a:pt x="1648" y="7348"/>
                              </a:cubicBezTo>
                              <a:cubicBezTo>
                                <a:pt x="1529" y="7338"/>
                                <a:pt x="1410" y="7320"/>
                                <a:pt x="1290" y="7292"/>
                              </a:cubicBezTo>
                              <a:cubicBezTo>
                                <a:pt x="1355" y="7292"/>
                                <a:pt x="1420" y="7292"/>
                                <a:pt x="1486" y="7292"/>
                              </a:cubicBezTo>
                              <a:close/>
                              <a:moveTo>
                                <a:pt x="1610" y="11931"/>
                              </a:moveTo>
                              <a:cubicBezTo>
                                <a:pt x="1610" y="11931"/>
                                <a:pt x="1610" y="11931"/>
                                <a:pt x="1610" y="11931"/>
                              </a:cubicBezTo>
                              <a:cubicBezTo>
                                <a:pt x="1616" y="11931"/>
                                <a:pt x="1616" y="11931"/>
                                <a:pt x="1616" y="11931"/>
                              </a:cubicBezTo>
                              <a:cubicBezTo>
                                <a:pt x="1616" y="11931"/>
                                <a:pt x="1610" y="11931"/>
                                <a:pt x="1610" y="11931"/>
                              </a:cubicBezTo>
                              <a:close/>
                              <a:moveTo>
                                <a:pt x="4186" y="12216"/>
                              </a:moveTo>
                              <a:cubicBezTo>
                                <a:pt x="4034" y="12259"/>
                                <a:pt x="3855" y="12269"/>
                                <a:pt x="3698" y="12276"/>
                              </a:cubicBezTo>
                              <a:cubicBezTo>
                                <a:pt x="3416" y="12287"/>
                                <a:pt x="3085" y="12273"/>
                                <a:pt x="2825" y="12181"/>
                              </a:cubicBezTo>
                              <a:cubicBezTo>
                                <a:pt x="2857" y="12174"/>
                                <a:pt x="2890" y="12163"/>
                                <a:pt x="2928" y="12156"/>
                              </a:cubicBezTo>
                              <a:cubicBezTo>
                                <a:pt x="2949" y="12160"/>
                                <a:pt x="2977" y="12163"/>
                                <a:pt x="3004" y="12167"/>
                              </a:cubicBezTo>
                              <a:cubicBezTo>
                                <a:pt x="3134" y="12202"/>
                                <a:pt x="3286" y="12220"/>
                                <a:pt x="3427" y="12230"/>
                              </a:cubicBezTo>
                              <a:cubicBezTo>
                                <a:pt x="3443" y="12230"/>
                                <a:pt x="3448" y="12213"/>
                                <a:pt x="3432" y="12209"/>
                              </a:cubicBezTo>
                              <a:cubicBezTo>
                                <a:pt x="3367" y="12199"/>
                                <a:pt x="3307" y="12188"/>
                                <a:pt x="3248" y="12174"/>
                              </a:cubicBezTo>
                              <a:cubicBezTo>
                                <a:pt x="3302" y="12171"/>
                                <a:pt x="3356" y="12167"/>
                                <a:pt x="3405" y="12156"/>
                              </a:cubicBezTo>
                              <a:cubicBezTo>
                                <a:pt x="3573" y="12178"/>
                                <a:pt x="3736" y="12209"/>
                                <a:pt x="3909" y="12188"/>
                              </a:cubicBezTo>
                              <a:cubicBezTo>
                                <a:pt x="3925" y="12185"/>
                                <a:pt x="3925" y="12167"/>
                                <a:pt x="3904" y="12167"/>
                              </a:cubicBezTo>
                              <a:cubicBezTo>
                                <a:pt x="3773" y="12174"/>
                                <a:pt x="3649" y="12149"/>
                                <a:pt x="3524" y="12128"/>
                              </a:cubicBezTo>
                              <a:cubicBezTo>
                                <a:pt x="3551" y="12121"/>
                                <a:pt x="3573" y="12114"/>
                                <a:pt x="3595" y="12103"/>
                              </a:cubicBezTo>
                              <a:cubicBezTo>
                                <a:pt x="3665" y="12111"/>
                                <a:pt x="3730" y="12121"/>
                                <a:pt x="3801" y="12121"/>
                              </a:cubicBezTo>
                              <a:cubicBezTo>
                                <a:pt x="3925" y="12125"/>
                                <a:pt x="4045" y="12118"/>
                                <a:pt x="4169" y="12111"/>
                              </a:cubicBezTo>
                              <a:cubicBezTo>
                                <a:pt x="4191" y="12111"/>
                                <a:pt x="4191" y="12089"/>
                                <a:pt x="4169" y="12089"/>
                              </a:cubicBezTo>
                              <a:cubicBezTo>
                                <a:pt x="4050" y="12093"/>
                                <a:pt x="3925" y="12089"/>
                                <a:pt x="3801" y="12082"/>
                              </a:cubicBezTo>
                              <a:cubicBezTo>
                                <a:pt x="3757" y="12079"/>
                                <a:pt x="3708" y="12072"/>
                                <a:pt x="3665" y="12065"/>
                              </a:cubicBezTo>
                              <a:cubicBezTo>
                                <a:pt x="3681" y="12054"/>
                                <a:pt x="3698" y="12044"/>
                                <a:pt x="3708" y="12029"/>
                              </a:cubicBezTo>
                              <a:cubicBezTo>
                                <a:pt x="3882" y="12022"/>
                                <a:pt x="4055" y="11994"/>
                                <a:pt x="4218" y="11962"/>
                              </a:cubicBezTo>
                              <a:cubicBezTo>
                                <a:pt x="4234" y="11959"/>
                                <a:pt x="4229" y="11945"/>
                                <a:pt x="4213" y="11945"/>
                              </a:cubicBezTo>
                              <a:cubicBezTo>
                                <a:pt x="4055" y="11966"/>
                                <a:pt x="3904" y="11973"/>
                                <a:pt x="3752" y="11976"/>
                              </a:cubicBezTo>
                              <a:cubicBezTo>
                                <a:pt x="3757" y="11966"/>
                                <a:pt x="3763" y="11955"/>
                                <a:pt x="3768" y="11945"/>
                              </a:cubicBezTo>
                              <a:cubicBezTo>
                                <a:pt x="3963" y="11931"/>
                                <a:pt x="4153" y="11888"/>
                                <a:pt x="4327" y="11842"/>
                              </a:cubicBezTo>
                              <a:cubicBezTo>
                                <a:pt x="4348" y="11839"/>
                                <a:pt x="4337" y="11818"/>
                                <a:pt x="4316" y="11821"/>
                              </a:cubicBezTo>
                              <a:cubicBezTo>
                                <a:pt x="4137" y="11860"/>
                                <a:pt x="3958" y="11878"/>
                                <a:pt x="3773" y="11892"/>
                              </a:cubicBezTo>
                              <a:cubicBezTo>
                                <a:pt x="3773" y="11888"/>
                                <a:pt x="3773" y="11885"/>
                                <a:pt x="3773" y="11881"/>
                              </a:cubicBezTo>
                              <a:cubicBezTo>
                                <a:pt x="3963" y="11849"/>
                                <a:pt x="4148" y="11800"/>
                                <a:pt x="4321" y="11740"/>
                              </a:cubicBezTo>
                              <a:cubicBezTo>
                                <a:pt x="4332" y="11737"/>
                                <a:pt x="4327" y="11726"/>
                                <a:pt x="4310" y="11726"/>
                              </a:cubicBezTo>
                              <a:cubicBezTo>
                                <a:pt x="4131" y="11772"/>
                                <a:pt x="3947" y="11804"/>
                                <a:pt x="3763" y="11828"/>
                              </a:cubicBezTo>
                              <a:cubicBezTo>
                                <a:pt x="3763" y="11825"/>
                                <a:pt x="3763" y="11821"/>
                                <a:pt x="3757" y="11821"/>
                              </a:cubicBezTo>
                              <a:cubicBezTo>
                                <a:pt x="3909" y="11775"/>
                                <a:pt x="4055" y="11719"/>
                                <a:pt x="4191" y="11659"/>
                              </a:cubicBezTo>
                              <a:cubicBezTo>
                                <a:pt x="4207" y="11652"/>
                                <a:pt x="4191" y="11638"/>
                                <a:pt x="4175" y="11641"/>
                              </a:cubicBezTo>
                              <a:cubicBezTo>
                                <a:pt x="4028" y="11684"/>
                                <a:pt x="3882" y="11726"/>
                                <a:pt x="3736" y="11772"/>
                              </a:cubicBezTo>
                              <a:cubicBezTo>
                                <a:pt x="3730" y="11758"/>
                                <a:pt x="3719" y="11747"/>
                                <a:pt x="3708" y="11733"/>
                              </a:cubicBezTo>
                              <a:cubicBezTo>
                                <a:pt x="3839" y="11677"/>
                                <a:pt x="3969" y="11624"/>
                                <a:pt x="4104" y="11578"/>
                              </a:cubicBezTo>
                              <a:cubicBezTo>
                                <a:pt x="4120" y="11574"/>
                                <a:pt x="4104" y="11560"/>
                                <a:pt x="4093" y="11564"/>
                              </a:cubicBezTo>
                              <a:cubicBezTo>
                                <a:pt x="3952" y="11606"/>
                                <a:pt x="3811" y="11648"/>
                                <a:pt x="3676" y="11698"/>
                              </a:cubicBezTo>
                              <a:cubicBezTo>
                                <a:pt x="3665" y="11687"/>
                                <a:pt x="3654" y="11677"/>
                                <a:pt x="3638" y="11666"/>
                              </a:cubicBezTo>
                              <a:cubicBezTo>
                                <a:pt x="3757" y="11603"/>
                                <a:pt x="3887" y="11546"/>
                                <a:pt x="4028" y="11497"/>
                              </a:cubicBezTo>
                              <a:cubicBezTo>
                                <a:pt x="4045" y="11490"/>
                                <a:pt x="4028" y="11472"/>
                                <a:pt x="4012" y="11479"/>
                              </a:cubicBezTo>
                              <a:cubicBezTo>
                                <a:pt x="3871" y="11528"/>
                                <a:pt x="3725" y="11574"/>
                                <a:pt x="3595" y="11634"/>
                              </a:cubicBezTo>
                              <a:cubicBezTo>
                                <a:pt x="3584" y="11624"/>
                                <a:pt x="3567" y="11617"/>
                                <a:pt x="3551" y="11610"/>
                              </a:cubicBezTo>
                              <a:cubicBezTo>
                                <a:pt x="3654" y="11553"/>
                                <a:pt x="3757" y="11500"/>
                                <a:pt x="3871" y="11451"/>
                              </a:cubicBezTo>
                              <a:cubicBezTo>
                                <a:pt x="3887" y="11444"/>
                                <a:pt x="3871" y="11430"/>
                                <a:pt x="3855" y="11437"/>
                              </a:cubicBezTo>
                              <a:cubicBezTo>
                                <a:pt x="3730" y="11479"/>
                                <a:pt x="3611" y="11528"/>
                                <a:pt x="3502" y="11585"/>
                              </a:cubicBezTo>
                              <a:cubicBezTo>
                                <a:pt x="3481" y="11574"/>
                                <a:pt x="3459" y="11564"/>
                                <a:pt x="3437" y="11557"/>
                              </a:cubicBezTo>
                              <a:cubicBezTo>
                                <a:pt x="3513" y="11507"/>
                                <a:pt x="3595" y="11458"/>
                                <a:pt x="3676" y="11416"/>
                              </a:cubicBezTo>
                              <a:cubicBezTo>
                                <a:pt x="3687" y="11409"/>
                                <a:pt x="3670" y="11394"/>
                                <a:pt x="3660" y="11401"/>
                              </a:cubicBezTo>
                              <a:cubicBezTo>
                                <a:pt x="3567" y="11444"/>
                                <a:pt x="3475" y="11493"/>
                                <a:pt x="3389" y="11539"/>
                              </a:cubicBezTo>
                              <a:cubicBezTo>
                                <a:pt x="3367" y="11532"/>
                                <a:pt x="3345" y="11525"/>
                                <a:pt x="3323" y="11518"/>
                              </a:cubicBezTo>
                              <a:cubicBezTo>
                                <a:pt x="3361" y="11486"/>
                                <a:pt x="3405" y="11458"/>
                                <a:pt x="3448" y="11430"/>
                              </a:cubicBezTo>
                              <a:cubicBezTo>
                                <a:pt x="3464" y="11423"/>
                                <a:pt x="3443" y="11405"/>
                                <a:pt x="3426" y="11412"/>
                              </a:cubicBezTo>
                              <a:cubicBezTo>
                                <a:pt x="3378" y="11437"/>
                                <a:pt x="3329" y="11461"/>
                                <a:pt x="3286" y="11490"/>
                              </a:cubicBezTo>
                              <a:cubicBezTo>
                                <a:pt x="3264" y="11465"/>
                                <a:pt x="3242" y="11440"/>
                                <a:pt x="3220" y="11419"/>
                              </a:cubicBezTo>
                              <a:cubicBezTo>
                                <a:pt x="3210" y="11412"/>
                                <a:pt x="3204" y="11401"/>
                                <a:pt x="3193" y="11394"/>
                              </a:cubicBezTo>
                              <a:cubicBezTo>
                                <a:pt x="3530" y="11320"/>
                                <a:pt x="3893" y="11253"/>
                                <a:pt x="4180" y="11419"/>
                              </a:cubicBezTo>
                              <a:cubicBezTo>
                                <a:pt x="4294" y="11483"/>
                                <a:pt x="4408" y="11543"/>
                                <a:pt x="4484" y="11627"/>
                              </a:cubicBezTo>
                              <a:cubicBezTo>
                                <a:pt x="4592" y="11747"/>
                                <a:pt x="4554" y="11821"/>
                                <a:pt x="4473" y="11934"/>
                              </a:cubicBezTo>
                              <a:cubicBezTo>
                                <a:pt x="4402" y="12061"/>
                                <a:pt x="4381" y="12160"/>
                                <a:pt x="4186" y="12216"/>
                              </a:cubicBezTo>
                              <a:close/>
                              <a:moveTo>
                                <a:pt x="3356" y="10826"/>
                              </a:moveTo>
                              <a:cubicBezTo>
                                <a:pt x="3280" y="10883"/>
                                <a:pt x="3199" y="10939"/>
                                <a:pt x="3123" y="10999"/>
                              </a:cubicBezTo>
                              <a:cubicBezTo>
                                <a:pt x="3107" y="11010"/>
                                <a:pt x="3096" y="11020"/>
                                <a:pt x="3080" y="11031"/>
                              </a:cubicBezTo>
                              <a:cubicBezTo>
                                <a:pt x="3063" y="11024"/>
                                <a:pt x="3047" y="11013"/>
                                <a:pt x="3031" y="11006"/>
                              </a:cubicBezTo>
                              <a:cubicBezTo>
                                <a:pt x="3031" y="11006"/>
                                <a:pt x="3031" y="11006"/>
                                <a:pt x="3025" y="11006"/>
                              </a:cubicBezTo>
                              <a:cubicBezTo>
                                <a:pt x="3112" y="10929"/>
                                <a:pt x="3193" y="10855"/>
                                <a:pt x="3280" y="10777"/>
                              </a:cubicBezTo>
                              <a:cubicBezTo>
                                <a:pt x="3291" y="10766"/>
                                <a:pt x="3264" y="10752"/>
                                <a:pt x="3253" y="10763"/>
                              </a:cubicBezTo>
                              <a:cubicBezTo>
                                <a:pt x="3161" y="10837"/>
                                <a:pt x="3074" y="10911"/>
                                <a:pt x="2982" y="10985"/>
                              </a:cubicBezTo>
                              <a:cubicBezTo>
                                <a:pt x="2960" y="10975"/>
                                <a:pt x="2944" y="10968"/>
                                <a:pt x="2922" y="10961"/>
                              </a:cubicBezTo>
                              <a:cubicBezTo>
                                <a:pt x="2987" y="10883"/>
                                <a:pt x="3063" y="10809"/>
                                <a:pt x="3134" y="10731"/>
                              </a:cubicBezTo>
                              <a:cubicBezTo>
                                <a:pt x="3145" y="10717"/>
                                <a:pt x="3117" y="10707"/>
                                <a:pt x="3101" y="10721"/>
                              </a:cubicBezTo>
                              <a:cubicBezTo>
                                <a:pt x="3020" y="10791"/>
                                <a:pt x="2944" y="10865"/>
                                <a:pt x="2868" y="10939"/>
                              </a:cubicBezTo>
                              <a:cubicBezTo>
                                <a:pt x="2852" y="10932"/>
                                <a:pt x="2836" y="10929"/>
                                <a:pt x="2819" y="10922"/>
                              </a:cubicBezTo>
                              <a:cubicBezTo>
                                <a:pt x="2873" y="10844"/>
                                <a:pt x="2917" y="10763"/>
                                <a:pt x="2971" y="10685"/>
                              </a:cubicBezTo>
                              <a:cubicBezTo>
                                <a:pt x="2982" y="10671"/>
                                <a:pt x="2955" y="10661"/>
                                <a:pt x="2944" y="10675"/>
                              </a:cubicBezTo>
                              <a:cubicBezTo>
                                <a:pt x="2879" y="10745"/>
                                <a:pt x="2808" y="10823"/>
                                <a:pt x="2760" y="10901"/>
                              </a:cubicBezTo>
                              <a:cubicBezTo>
                                <a:pt x="2743" y="10893"/>
                                <a:pt x="2727" y="10890"/>
                                <a:pt x="2711" y="10886"/>
                              </a:cubicBezTo>
                              <a:cubicBezTo>
                                <a:pt x="2749" y="10819"/>
                                <a:pt x="2787" y="10752"/>
                                <a:pt x="2830" y="10689"/>
                              </a:cubicBezTo>
                              <a:cubicBezTo>
                                <a:pt x="2841" y="10678"/>
                                <a:pt x="2808" y="10664"/>
                                <a:pt x="2803" y="10678"/>
                              </a:cubicBezTo>
                              <a:cubicBezTo>
                                <a:pt x="2760" y="10742"/>
                                <a:pt x="2711" y="10809"/>
                                <a:pt x="2662" y="10872"/>
                              </a:cubicBezTo>
                              <a:cubicBezTo>
                                <a:pt x="2630" y="10862"/>
                                <a:pt x="2597" y="10855"/>
                                <a:pt x="2564" y="10848"/>
                              </a:cubicBezTo>
                              <a:cubicBezTo>
                                <a:pt x="2575" y="10805"/>
                                <a:pt x="2592" y="10763"/>
                                <a:pt x="2602" y="10721"/>
                              </a:cubicBezTo>
                              <a:cubicBezTo>
                                <a:pt x="2640" y="10668"/>
                                <a:pt x="2667" y="10615"/>
                                <a:pt x="2673" y="10562"/>
                              </a:cubicBezTo>
                              <a:cubicBezTo>
                                <a:pt x="2841" y="10544"/>
                                <a:pt x="3009" y="10527"/>
                                <a:pt x="3172" y="10572"/>
                              </a:cubicBezTo>
                              <a:cubicBezTo>
                                <a:pt x="3323" y="10615"/>
                                <a:pt x="3378" y="10707"/>
                                <a:pt x="3502" y="10763"/>
                              </a:cubicBezTo>
                              <a:cubicBezTo>
                                <a:pt x="3611" y="10812"/>
                                <a:pt x="3746" y="10826"/>
                                <a:pt x="3844" y="10883"/>
                              </a:cubicBezTo>
                              <a:cubicBezTo>
                                <a:pt x="3996" y="10978"/>
                                <a:pt x="4017" y="11116"/>
                                <a:pt x="3990" y="11243"/>
                              </a:cubicBezTo>
                              <a:cubicBezTo>
                                <a:pt x="3974" y="11243"/>
                                <a:pt x="3958" y="11239"/>
                                <a:pt x="3942" y="11239"/>
                              </a:cubicBezTo>
                              <a:cubicBezTo>
                                <a:pt x="3844" y="11236"/>
                                <a:pt x="3746" y="11239"/>
                                <a:pt x="3643" y="11246"/>
                              </a:cubicBezTo>
                              <a:cubicBezTo>
                                <a:pt x="3698" y="11211"/>
                                <a:pt x="3757" y="11172"/>
                                <a:pt x="3811" y="11137"/>
                              </a:cubicBezTo>
                              <a:cubicBezTo>
                                <a:pt x="3828" y="11126"/>
                                <a:pt x="3806" y="11112"/>
                                <a:pt x="3790" y="11123"/>
                              </a:cubicBezTo>
                              <a:cubicBezTo>
                                <a:pt x="3714" y="11169"/>
                                <a:pt x="3633" y="11215"/>
                                <a:pt x="3551" y="11257"/>
                              </a:cubicBezTo>
                              <a:cubicBezTo>
                                <a:pt x="3492" y="11264"/>
                                <a:pt x="3427" y="11274"/>
                                <a:pt x="3367" y="11285"/>
                              </a:cubicBezTo>
                              <a:cubicBezTo>
                                <a:pt x="3367" y="11285"/>
                                <a:pt x="3367" y="11282"/>
                                <a:pt x="3367" y="11282"/>
                              </a:cubicBezTo>
                              <a:cubicBezTo>
                                <a:pt x="3486" y="11218"/>
                                <a:pt x="3600" y="11155"/>
                                <a:pt x="3719" y="11091"/>
                              </a:cubicBezTo>
                              <a:cubicBezTo>
                                <a:pt x="3741" y="11080"/>
                                <a:pt x="3714" y="11059"/>
                                <a:pt x="3692" y="11070"/>
                              </a:cubicBezTo>
                              <a:cubicBezTo>
                                <a:pt x="3578" y="11126"/>
                                <a:pt x="3464" y="11179"/>
                                <a:pt x="3351" y="11232"/>
                              </a:cubicBezTo>
                              <a:cubicBezTo>
                                <a:pt x="3345" y="11218"/>
                                <a:pt x="3334" y="11204"/>
                                <a:pt x="3324" y="11193"/>
                              </a:cubicBezTo>
                              <a:cubicBezTo>
                                <a:pt x="3437" y="11137"/>
                                <a:pt x="3546" y="11073"/>
                                <a:pt x="3649" y="11010"/>
                              </a:cubicBezTo>
                              <a:cubicBezTo>
                                <a:pt x="3670" y="10996"/>
                                <a:pt x="3638" y="10978"/>
                                <a:pt x="3616" y="10989"/>
                              </a:cubicBezTo>
                              <a:cubicBezTo>
                                <a:pt x="3508" y="11045"/>
                                <a:pt x="3394" y="11098"/>
                                <a:pt x="3280" y="11151"/>
                              </a:cubicBezTo>
                              <a:cubicBezTo>
                                <a:pt x="3258" y="11133"/>
                                <a:pt x="3231" y="11116"/>
                                <a:pt x="3204" y="11098"/>
                              </a:cubicBezTo>
                              <a:cubicBezTo>
                                <a:pt x="3231" y="11080"/>
                                <a:pt x="3258" y="11063"/>
                                <a:pt x="3286" y="11042"/>
                              </a:cubicBezTo>
                              <a:cubicBezTo>
                                <a:pt x="3351" y="10999"/>
                                <a:pt x="3416" y="10953"/>
                                <a:pt x="3486" y="10911"/>
                              </a:cubicBezTo>
                              <a:cubicBezTo>
                                <a:pt x="3502" y="10901"/>
                                <a:pt x="3475" y="10883"/>
                                <a:pt x="3459" y="10893"/>
                              </a:cubicBezTo>
                              <a:cubicBezTo>
                                <a:pt x="3383" y="10939"/>
                                <a:pt x="3307" y="10985"/>
                                <a:pt x="3226" y="11031"/>
                              </a:cubicBezTo>
                              <a:cubicBezTo>
                                <a:pt x="3204" y="11042"/>
                                <a:pt x="3183" y="11056"/>
                                <a:pt x="3155" y="11070"/>
                              </a:cubicBezTo>
                              <a:cubicBezTo>
                                <a:pt x="3139" y="11063"/>
                                <a:pt x="3128" y="11056"/>
                                <a:pt x="3112" y="11049"/>
                              </a:cubicBezTo>
                              <a:cubicBezTo>
                                <a:pt x="3117" y="11045"/>
                                <a:pt x="3128" y="11038"/>
                                <a:pt x="3128" y="11038"/>
                              </a:cubicBezTo>
                              <a:cubicBezTo>
                                <a:pt x="3155" y="11017"/>
                                <a:pt x="3183" y="10996"/>
                                <a:pt x="3210" y="10975"/>
                              </a:cubicBezTo>
                              <a:cubicBezTo>
                                <a:pt x="3264" y="10932"/>
                                <a:pt x="3318" y="10886"/>
                                <a:pt x="3372" y="10844"/>
                              </a:cubicBezTo>
                              <a:cubicBezTo>
                                <a:pt x="3394" y="10830"/>
                                <a:pt x="3372" y="10816"/>
                                <a:pt x="3356" y="10826"/>
                              </a:cubicBezTo>
                              <a:close/>
                              <a:moveTo>
                                <a:pt x="4592" y="10318"/>
                              </a:moveTo>
                              <a:cubicBezTo>
                                <a:pt x="4804" y="10393"/>
                                <a:pt x="4988" y="10523"/>
                                <a:pt x="5140" y="10639"/>
                              </a:cubicBezTo>
                              <a:cubicBezTo>
                                <a:pt x="5313" y="10770"/>
                                <a:pt x="5330" y="10886"/>
                                <a:pt x="5405" y="11042"/>
                              </a:cubicBezTo>
                              <a:cubicBezTo>
                                <a:pt x="5460" y="11151"/>
                                <a:pt x="5573" y="11211"/>
                                <a:pt x="5666" y="11306"/>
                              </a:cubicBezTo>
                              <a:cubicBezTo>
                                <a:pt x="5845" y="11493"/>
                                <a:pt x="5666" y="11687"/>
                                <a:pt x="5514" y="11857"/>
                              </a:cubicBezTo>
                              <a:cubicBezTo>
                                <a:pt x="5384" y="12001"/>
                                <a:pt x="5216" y="12118"/>
                                <a:pt x="4961" y="12167"/>
                              </a:cubicBezTo>
                              <a:cubicBezTo>
                                <a:pt x="4820" y="12195"/>
                                <a:pt x="4679" y="12202"/>
                                <a:pt x="4538" y="12206"/>
                              </a:cubicBezTo>
                              <a:cubicBezTo>
                                <a:pt x="4554" y="12181"/>
                                <a:pt x="4570" y="12142"/>
                                <a:pt x="4576" y="12139"/>
                              </a:cubicBezTo>
                              <a:cubicBezTo>
                                <a:pt x="4576" y="12135"/>
                                <a:pt x="4581" y="12135"/>
                                <a:pt x="4581" y="12132"/>
                              </a:cubicBezTo>
                              <a:cubicBezTo>
                                <a:pt x="4706" y="12135"/>
                                <a:pt x="4831" y="12128"/>
                                <a:pt x="4950" y="12118"/>
                              </a:cubicBezTo>
                              <a:cubicBezTo>
                                <a:pt x="4972" y="12114"/>
                                <a:pt x="4972" y="12093"/>
                                <a:pt x="4950" y="12093"/>
                              </a:cubicBezTo>
                              <a:cubicBezTo>
                                <a:pt x="4842" y="12096"/>
                                <a:pt x="4733" y="12093"/>
                                <a:pt x="4625" y="12089"/>
                              </a:cubicBezTo>
                              <a:cubicBezTo>
                                <a:pt x="4657" y="12068"/>
                                <a:pt x="4679" y="12061"/>
                                <a:pt x="4711" y="12047"/>
                              </a:cubicBezTo>
                              <a:cubicBezTo>
                                <a:pt x="4831" y="12051"/>
                                <a:pt x="4950" y="12047"/>
                                <a:pt x="5069" y="12040"/>
                              </a:cubicBezTo>
                              <a:cubicBezTo>
                                <a:pt x="5091" y="12040"/>
                                <a:pt x="5091" y="12019"/>
                                <a:pt x="5069" y="12019"/>
                              </a:cubicBezTo>
                              <a:cubicBezTo>
                                <a:pt x="4972" y="12019"/>
                                <a:pt x="4874" y="12015"/>
                                <a:pt x="4771" y="12012"/>
                              </a:cubicBezTo>
                              <a:cubicBezTo>
                                <a:pt x="4777" y="12005"/>
                                <a:pt x="4787" y="12001"/>
                                <a:pt x="4793" y="11994"/>
                              </a:cubicBezTo>
                              <a:cubicBezTo>
                                <a:pt x="4912" y="11998"/>
                                <a:pt x="5031" y="11991"/>
                                <a:pt x="5145" y="11980"/>
                              </a:cubicBezTo>
                              <a:cubicBezTo>
                                <a:pt x="5156" y="11980"/>
                                <a:pt x="5156" y="11966"/>
                                <a:pt x="5140" y="11966"/>
                              </a:cubicBezTo>
                              <a:cubicBezTo>
                                <a:pt x="5037" y="11966"/>
                                <a:pt x="4934" y="11962"/>
                                <a:pt x="4831" y="11955"/>
                              </a:cubicBezTo>
                              <a:cubicBezTo>
                                <a:pt x="4836" y="11948"/>
                                <a:pt x="4842" y="11941"/>
                                <a:pt x="4847" y="11934"/>
                              </a:cubicBezTo>
                              <a:cubicBezTo>
                                <a:pt x="4993" y="11934"/>
                                <a:pt x="5134" y="11924"/>
                                <a:pt x="5275" y="11906"/>
                              </a:cubicBezTo>
                              <a:cubicBezTo>
                                <a:pt x="5292" y="11902"/>
                                <a:pt x="5286" y="11885"/>
                                <a:pt x="5270" y="11888"/>
                              </a:cubicBezTo>
                              <a:cubicBezTo>
                                <a:pt x="5140" y="11895"/>
                                <a:pt x="5010" y="11899"/>
                                <a:pt x="4880" y="11895"/>
                              </a:cubicBezTo>
                              <a:cubicBezTo>
                                <a:pt x="4885" y="11888"/>
                                <a:pt x="4890" y="11878"/>
                                <a:pt x="4896" y="11867"/>
                              </a:cubicBezTo>
                              <a:cubicBezTo>
                                <a:pt x="4901" y="11860"/>
                                <a:pt x="4901" y="11857"/>
                                <a:pt x="4907" y="11849"/>
                              </a:cubicBezTo>
                              <a:cubicBezTo>
                                <a:pt x="5058" y="11846"/>
                                <a:pt x="5205" y="11828"/>
                                <a:pt x="5351" y="11804"/>
                              </a:cubicBezTo>
                              <a:cubicBezTo>
                                <a:pt x="5373" y="11800"/>
                                <a:pt x="5362" y="11779"/>
                                <a:pt x="5340" y="11782"/>
                              </a:cubicBezTo>
                              <a:cubicBezTo>
                                <a:pt x="5199" y="11800"/>
                                <a:pt x="5064" y="11804"/>
                                <a:pt x="4923" y="11804"/>
                              </a:cubicBezTo>
                              <a:cubicBezTo>
                                <a:pt x="4923" y="11797"/>
                                <a:pt x="4928" y="11786"/>
                                <a:pt x="4928" y="11779"/>
                              </a:cubicBezTo>
                              <a:cubicBezTo>
                                <a:pt x="5080" y="11768"/>
                                <a:pt x="5232" y="11744"/>
                                <a:pt x="5378" y="11722"/>
                              </a:cubicBezTo>
                              <a:cubicBezTo>
                                <a:pt x="5400" y="11719"/>
                                <a:pt x="5389" y="11698"/>
                                <a:pt x="5367" y="11701"/>
                              </a:cubicBezTo>
                              <a:cubicBezTo>
                                <a:pt x="5227" y="11715"/>
                                <a:pt x="5080" y="11722"/>
                                <a:pt x="4939" y="11733"/>
                              </a:cubicBezTo>
                              <a:cubicBezTo>
                                <a:pt x="4939" y="11715"/>
                                <a:pt x="4939" y="11694"/>
                                <a:pt x="4939" y="11677"/>
                              </a:cubicBezTo>
                              <a:cubicBezTo>
                                <a:pt x="5096" y="11655"/>
                                <a:pt x="5243" y="11617"/>
                                <a:pt x="5384" y="11571"/>
                              </a:cubicBezTo>
                              <a:cubicBezTo>
                                <a:pt x="5395" y="11567"/>
                                <a:pt x="5389" y="11550"/>
                                <a:pt x="5373" y="11553"/>
                              </a:cubicBezTo>
                              <a:cubicBezTo>
                                <a:pt x="5227" y="11588"/>
                                <a:pt x="5080" y="11613"/>
                                <a:pt x="4934" y="11631"/>
                              </a:cubicBezTo>
                              <a:cubicBezTo>
                                <a:pt x="4934" y="11617"/>
                                <a:pt x="4928" y="11606"/>
                                <a:pt x="4928" y="11592"/>
                              </a:cubicBezTo>
                              <a:cubicBezTo>
                                <a:pt x="5091" y="11553"/>
                                <a:pt x="5237" y="11500"/>
                                <a:pt x="5389" y="11440"/>
                              </a:cubicBezTo>
                              <a:cubicBezTo>
                                <a:pt x="5405" y="11433"/>
                                <a:pt x="5389" y="11419"/>
                                <a:pt x="5373" y="11423"/>
                              </a:cubicBezTo>
                              <a:cubicBezTo>
                                <a:pt x="5227" y="11476"/>
                                <a:pt x="5075" y="11514"/>
                                <a:pt x="4917" y="11546"/>
                              </a:cubicBezTo>
                              <a:cubicBezTo>
                                <a:pt x="4912" y="11525"/>
                                <a:pt x="4901" y="11500"/>
                                <a:pt x="4890" y="11479"/>
                              </a:cubicBezTo>
                              <a:cubicBezTo>
                                <a:pt x="5026" y="11447"/>
                                <a:pt x="5161" y="11416"/>
                                <a:pt x="5292" y="11377"/>
                              </a:cubicBezTo>
                              <a:cubicBezTo>
                                <a:pt x="5313" y="11370"/>
                                <a:pt x="5297" y="11349"/>
                                <a:pt x="5275" y="11356"/>
                              </a:cubicBezTo>
                              <a:cubicBezTo>
                                <a:pt x="5140" y="11384"/>
                                <a:pt x="5004" y="11412"/>
                                <a:pt x="4863" y="11437"/>
                              </a:cubicBezTo>
                              <a:cubicBezTo>
                                <a:pt x="4858" y="11423"/>
                                <a:pt x="4847" y="11409"/>
                                <a:pt x="4842" y="11398"/>
                              </a:cubicBezTo>
                              <a:cubicBezTo>
                                <a:pt x="5004" y="11359"/>
                                <a:pt x="5167" y="11310"/>
                                <a:pt x="5313" y="11253"/>
                              </a:cubicBezTo>
                              <a:cubicBezTo>
                                <a:pt x="5330" y="11246"/>
                                <a:pt x="5313" y="11232"/>
                                <a:pt x="5297" y="11236"/>
                              </a:cubicBezTo>
                              <a:cubicBezTo>
                                <a:pt x="5134" y="11282"/>
                                <a:pt x="4977" y="11320"/>
                                <a:pt x="4814" y="11356"/>
                              </a:cubicBezTo>
                              <a:cubicBezTo>
                                <a:pt x="4814" y="11356"/>
                                <a:pt x="4814" y="11352"/>
                                <a:pt x="4809" y="11349"/>
                              </a:cubicBezTo>
                              <a:cubicBezTo>
                                <a:pt x="4798" y="11338"/>
                                <a:pt x="4793" y="11324"/>
                                <a:pt x="4782" y="11313"/>
                              </a:cubicBezTo>
                              <a:cubicBezTo>
                                <a:pt x="4934" y="11257"/>
                                <a:pt x="5080" y="11204"/>
                                <a:pt x="5227" y="11144"/>
                              </a:cubicBezTo>
                              <a:cubicBezTo>
                                <a:pt x="5237" y="11137"/>
                                <a:pt x="5227" y="11126"/>
                                <a:pt x="5216" y="11130"/>
                              </a:cubicBezTo>
                              <a:cubicBezTo>
                                <a:pt x="5064" y="11179"/>
                                <a:pt x="4907" y="11229"/>
                                <a:pt x="4755" y="11274"/>
                              </a:cubicBezTo>
                              <a:cubicBezTo>
                                <a:pt x="4744" y="11260"/>
                                <a:pt x="4733" y="11246"/>
                                <a:pt x="4717" y="11229"/>
                              </a:cubicBezTo>
                              <a:cubicBezTo>
                                <a:pt x="4874" y="11158"/>
                                <a:pt x="5031" y="11091"/>
                                <a:pt x="5199" y="11028"/>
                              </a:cubicBezTo>
                              <a:cubicBezTo>
                                <a:pt x="5216" y="11020"/>
                                <a:pt x="5199" y="11006"/>
                                <a:pt x="5183" y="11013"/>
                              </a:cubicBezTo>
                              <a:cubicBezTo>
                                <a:pt x="5010" y="11063"/>
                                <a:pt x="4842" y="11126"/>
                                <a:pt x="4684" y="11197"/>
                              </a:cubicBezTo>
                              <a:cubicBezTo>
                                <a:pt x="4668" y="11176"/>
                                <a:pt x="4646" y="11158"/>
                                <a:pt x="4625" y="11137"/>
                              </a:cubicBezTo>
                              <a:cubicBezTo>
                                <a:pt x="4777" y="11066"/>
                                <a:pt x="4928" y="10999"/>
                                <a:pt x="5091" y="10943"/>
                              </a:cubicBezTo>
                              <a:cubicBezTo>
                                <a:pt x="5107" y="10936"/>
                                <a:pt x="5091" y="10922"/>
                                <a:pt x="5075" y="10929"/>
                              </a:cubicBezTo>
                              <a:cubicBezTo>
                                <a:pt x="4907" y="10982"/>
                                <a:pt x="4744" y="11042"/>
                                <a:pt x="4587" y="11109"/>
                              </a:cubicBezTo>
                              <a:cubicBezTo>
                                <a:pt x="4570" y="11091"/>
                                <a:pt x="4549" y="11077"/>
                                <a:pt x="4533" y="11059"/>
                              </a:cubicBezTo>
                              <a:cubicBezTo>
                                <a:pt x="4581" y="11035"/>
                                <a:pt x="4630" y="11010"/>
                                <a:pt x="4679" y="10989"/>
                              </a:cubicBezTo>
                              <a:cubicBezTo>
                                <a:pt x="4771" y="10946"/>
                                <a:pt x="4863" y="10890"/>
                                <a:pt x="4972" y="10869"/>
                              </a:cubicBezTo>
                              <a:cubicBezTo>
                                <a:pt x="4988" y="10865"/>
                                <a:pt x="4983" y="10851"/>
                                <a:pt x="4966" y="10855"/>
                              </a:cubicBezTo>
                              <a:cubicBezTo>
                                <a:pt x="4863" y="10872"/>
                                <a:pt x="4782" y="10911"/>
                                <a:pt x="4695" y="10950"/>
                              </a:cubicBezTo>
                              <a:cubicBezTo>
                                <a:pt x="4630" y="10978"/>
                                <a:pt x="4565" y="11006"/>
                                <a:pt x="4500" y="11035"/>
                              </a:cubicBezTo>
                              <a:cubicBezTo>
                                <a:pt x="4478" y="11017"/>
                                <a:pt x="4451" y="10999"/>
                                <a:pt x="4424" y="10982"/>
                              </a:cubicBezTo>
                              <a:cubicBezTo>
                                <a:pt x="4570" y="10893"/>
                                <a:pt x="4733" y="10819"/>
                                <a:pt x="4917" y="10759"/>
                              </a:cubicBezTo>
                              <a:cubicBezTo>
                                <a:pt x="4939" y="10752"/>
                                <a:pt x="4917" y="10735"/>
                                <a:pt x="4901" y="10738"/>
                              </a:cubicBezTo>
                              <a:cubicBezTo>
                                <a:pt x="4711" y="10795"/>
                                <a:pt x="4538" y="10865"/>
                                <a:pt x="4381" y="10953"/>
                              </a:cubicBezTo>
                              <a:cubicBezTo>
                                <a:pt x="4364" y="10943"/>
                                <a:pt x="4348" y="10932"/>
                                <a:pt x="4327" y="10922"/>
                              </a:cubicBezTo>
                              <a:cubicBezTo>
                                <a:pt x="4473" y="10816"/>
                                <a:pt x="4636" y="10721"/>
                                <a:pt x="4814" y="10636"/>
                              </a:cubicBezTo>
                              <a:cubicBezTo>
                                <a:pt x="4831" y="10629"/>
                                <a:pt x="4814" y="10611"/>
                                <a:pt x="4798" y="10618"/>
                              </a:cubicBezTo>
                              <a:cubicBezTo>
                                <a:pt x="4608" y="10699"/>
                                <a:pt x="4430" y="10791"/>
                                <a:pt x="4272" y="10897"/>
                              </a:cubicBezTo>
                              <a:cubicBezTo>
                                <a:pt x="4245" y="10883"/>
                                <a:pt x="4218" y="10872"/>
                                <a:pt x="4191" y="10862"/>
                              </a:cubicBezTo>
                              <a:cubicBezTo>
                                <a:pt x="4245" y="10816"/>
                                <a:pt x="4305" y="10774"/>
                                <a:pt x="4364" y="10731"/>
                              </a:cubicBezTo>
                              <a:cubicBezTo>
                                <a:pt x="4462" y="10664"/>
                                <a:pt x="4576" y="10587"/>
                                <a:pt x="4711" y="10555"/>
                              </a:cubicBezTo>
                              <a:cubicBezTo>
                                <a:pt x="4733" y="10551"/>
                                <a:pt x="4722" y="10530"/>
                                <a:pt x="4701" y="10534"/>
                              </a:cubicBezTo>
                              <a:cubicBezTo>
                                <a:pt x="4576" y="10551"/>
                                <a:pt x="4478" y="10615"/>
                                <a:pt x="4386" y="10668"/>
                              </a:cubicBezTo>
                              <a:cubicBezTo>
                                <a:pt x="4294" y="10721"/>
                                <a:pt x="4207" y="10777"/>
                                <a:pt x="4126" y="10837"/>
                              </a:cubicBezTo>
                              <a:cubicBezTo>
                                <a:pt x="4093" y="10826"/>
                                <a:pt x="4061" y="10816"/>
                                <a:pt x="4028" y="10805"/>
                              </a:cubicBezTo>
                              <a:cubicBezTo>
                                <a:pt x="4169" y="10685"/>
                                <a:pt x="4316" y="10576"/>
                                <a:pt x="4500" y="10484"/>
                              </a:cubicBezTo>
                              <a:cubicBezTo>
                                <a:pt x="4516" y="10477"/>
                                <a:pt x="4500" y="10456"/>
                                <a:pt x="4484" y="10467"/>
                              </a:cubicBezTo>
                              <a:cubicBezTo>
                                <a:pt x="4289" y="10558"/>
                                <a:pt x="4104" y="10664"/>
                                <a:pt x="3963" y="10788"/>
                              </a:cubicBezTo>
                              <a:cubicBezTo>
                                <a:pt x="3942" y="10781"/>
                                <a:pt x="3914" y="10774"/>
                                <a:pt x="3887" y="10766"/>
                              </a:cubicBezTo>
                              <a:cubicBezTo>
                                <a:pt x="3985" y="10657"/>
                                <a:pt x="4093" y="10555"/>
                                <a:pt x="4245" y="10470"/>
                              </a:cubicBezTo>
                              <a:cubicBezTo>
                                <a:pt x="4261" y="10463"/>
                                <a:pt x="4240" y="10442"/>
                                <a:pt x="4224" y="10453"/>
                              </a:cubicBezTo>
                              <a:cubicBezTo>
                                <a:pt x="4061" y="10534"/>
                                <a:pt x="3931" y="10639"/>
                                <a:pt x="3822" y="10749"/>
                              </a:cubicBezTo>
                              <a:cubicBezTo>
                                <a:pt x="3795" y="10742"/>
                                <a:pt x="3763" y="10731"/>
                                <a:pt x="3736" y="10724"/>
                              </a:cubicBezTo>
                              <a:cubicBezTo>
                                <a:pt x="3833" y="10625"/>
                                <a:pt x="3931" y="10530"/>
                                <a:pt x="4050" y="10442"/>
                              </a:cubicBezTo>
                              <a:cubicBezTo>
                                <a:pt x="4066" y="10431"/>
                                <a:pt x="4039" y="10417"/>
                                <a:pt x="4028" y="10428"/>
                              </a:cubicBezTo>
                              <a:cubicBezTo>
                                <a:pt x="3904" y="10516"/>
                                <a:pt x="3774" y="10608"/>
                                <a:pt x="3670" y="10710"/>
                              </a:cubicBezTo>
                              <a:cubicBezTo>
                                <a:pt x="3649" y="10703"/>
                                <a:pt x="3627" y="10696"/>
                                <a:pt x="3600" y="10689"/>
                              </a:cubicBezTo>
                              <a:cubicBezTo>
                                <a:pt x="3692" y="10590"/>
                                <a:pt x="3768" y="10495"/>
                                <a:pt x="3909" y="10414"/>
                              </a:cubicBezTo>
                              <a:cubicBezTo>
                                <a:pt x="3920" y="10407"/>
                                <a:pt x="3904" y="10393"/>
                                <a:pt x="3893" y="10400"/>
                              </a:cubicBezTo>
                              <a:cubicBezTo>
                                <a:pt x="3746" y="10463"/>
                                <a:pt x="3627" y="10569"/>
                                <a:pt x="3540" y="10671"/>
                              </a:cubicBezTo>
                              <a:cubicBezTo>
                                <a:pt x="3535" y="10671"/>
                                <a:pt x="3535" y="10668"/>
                                <a:pt x="3530" y="10668"/>
                              </a:cubicBezTo>
                              <a:cubicBezTo>
                                <a:pt x="3497" y="10650"/>
                                <a:pt x="3464" y="10629"/>
                                <a:pt x="3432" y="10608"/>
                              </a:cubicBezTo>
                              <a:cubicBezTo>
                                <a:pt x="3497" y="10541"/>
                                <a:pt x="3573" y="10484"/>
                                <a:pt x="3660" y="10431"/>
                              </a:cubicBezTo>
                              <a:cubicBezTo>
                                <a:pt x="3676" y="10424"/>
                                <a:pt x="3654" y="10407"/>
                                <a:pt x="3638" y="10414"/>
                              </a:cubicBezTo>
                              <a:cubicBezTo>
                                <a:pt x="3540" y="10463"/>
                                <a:pt x="3459" y="10516"/>
                                <a:pt x="3389" y="10580"/>
                              </a:cubicBezTo>
                              <a:cubicBezTo>
                                <a:pt x="3329" y="10541"/>
                                <a:pt x="3269" y="10509"/>
                                <a:pt x="3188" y="10488"/>
                              </a:cubicBezTo>
                              <a:cubicBezTo>
                                <a:pt x="3172" y="10484"/>
                                <a:pt x="3155" y="10481"/>
                                <a:pt x="3139" y="10477"/>
                              </a:cubicBezTo>
                              <a:cubicBezTo>
                                <a:pt x="3622" y="10333"/>
                                <a:pt x="4099" y="10149"/>
                                <a:pt x="4592" y="10318"/>
                              </a:cubicBezTo>
                              <a:close/>
                              <a:moveTo>
                                <a:pt x="1795" y="8957"/>
                              </a:moveTo>
                              <a:cubicBezTo>
                                <a:pt x="1757" y="9020"/>
                                <a:pt x="1724" y="9087"/>
                                <a:pt x="1692" y="9154"/>
                              </a:cubicBezTo>
                              <a:cubicBezTo>
                                <a:pt x="1719" y="9038"/>
                                <a:pt x="1719" y="8918"/>
                                <a:pt x="1692" y="8802"/>
                              </a:cubicBezTo>
                              <a:cubicBezTo>
                                <a:pt x="2033" y="8731"/>
                                <a:pt x="2326" y="8766"/>
                                <a:pt x="2635" y="8897"/>
                              </a:cubicBezTo>
                              <a:cubicBezTo>
                                <a:pt x="2884" y="9003"/>
                                <a:pt x="3123" y="9087"/>
                                <a:pt x="3389" y="9168"/>
                              </a:cubicBezTo>
                              <a:cubicBezTo>
                                <a:pt x="3676" y="9253"/>
                                <a:pt x="3914" y="9355"/>
                                <a:pt x="4077" y="9539"/>
                              </a:cubicBezTo>
                              <a:cubicBezTo>
                                <a:pt x="4245" y="9726"/>
                                <a:pt x="4397" y="9952"/>
                                <a:pt x="4392" y="10170"/>
                              </a:cubicBezTo>
                              <a:cubicBezTo>
                                <a:pt x="4267" y="10153"/>
                                <a:pt x="4137" y="10153"/>
                                <a:pt x="4007" y="10163"/>
                              </a:cubicBezTo>
                              <a:cubicBezTo>
                                <a:pt x="4055" y="10135"/>
                                <a:pt x="4099" y="10107"/>
                                <a:pt x="4142" y="10075"/>
                              </a:cubicBezTo>
                              <a:cubicBezTo>
                                <a:pt x="4153" y="10068"/>
                                <a:pt x="4137" y="10054"/>
                                <a:pt x="4120" y="10061"/>
                              </a:cubicBezTo>
                              <a:cubicBezTo>
                                <a:pt x="4050" y="10100"/>
                                <a:pt x="3969" y="10139"/>
                                <a:pt x="3893" y="10174"/>
                              </a:cubicBezTo>
                              <a:cubicBezTo>
                                <a:pt x="3757" y="10191"/>
                                <a:pt x="3622" y="10223"/>
                                <a:pt x="3492" y="10266"/>
                              </a:cubicBezTo>
                              <a:cubicBezTo>
                                <a:pt x="3492" y="10266"/>
                                <a:pt x="3492" y="10266"/>
                                <a:pt x="3492" y="10266"/>
                              </a:cubicBezTo>
                              <a:cubicBezTo>
                                <a:pt x="3703" y="10181"/>
                                <a:pt x="3893" y="10075"/>
                                <a:pt x="4077" y="9969"/>
                              </a:cubicBezTo>
                              <a:cubicBezTo>
                                <a:pt x="4088" y="9962"/>
                                <a:pt x="4072" y="9952"/>
                                <a:pt x="4061" y="9955"/>
                              </a:cubicBezTo>
                              <a:cubicBezTo>
                                <a:pt x="3871" y="10047"/>
                                <a:pt x="3665" y="10124"/>
                                <a:pt x="3470" y="10213"/>
                              </a:cubicBezTo>
                              <a:cubicBezTo>
                                <a:pt x="3459" y="10191"/>
                                <a:pt x="3443" y="10174"/>
                                <a:pt x="3427" y="10153"/>
                              </a:cubicBezTo>
                              <a:cubicBezTo>
                                <a:pt x="3622" y="10068"/>
                                <a:pt x="3806" y="9976"/>
                                <a:pt x="3974" y="9870"/>
                              </a:cubicBezTo>
                              <a:cubicBezTo>
                                <a:pt x="3985" y="9863"/>
                                <a:pt x="3969" y="9846"/>
                                <a:pt x="3952" y="9853"/>
                              </a:cubicBezTo>
                              <a:cubicBezTo>
                                <a:pt x="3768" y="9941"/>
                                <a:pt x="3578" y="10029"/>
                                <a:pt x="3389" y="10110"/>
                              </a:cubicBezTo>
                              <a:cubicBezTo>
                                <a:pt x="3372" y="10096"/>
                                <a:pt x="3356" y="10079"/>
                                <a:pt x="3340" y="10064"/>
                              </a:cubicBezTo>
                              <a:cubicBezTo>
                                <a:pt x="3502" y="9983"/>
                                <a:pt x="3654" y="9892"/>
                                <a:pt x="3801" y="9800"/>
                              </a:cubicBezTo>
                              <a:cubicBezTo>
                                <a:pt x="3811" y="9793"/>
                                <a:pt x="3795" y="9775"/>
                                <a:pt x="3779" y="9782"/>
                              </a:cubicBezTo>
                              <a:cubicBezTo>
                                <a:pt x="3616" y="9863"/>
                                <a:pt x="3454" y="9945"/>
                                <a:pt x="3291" y="10026"/>
                              </a:cubicBezTo>
                              <a:cubicBezTo>
                                <a:pt x="3280" y="10015"/>
                                <a:pt x="3264" y="10005"/>
                                <a:pt x="3253" y="9997"/>
                              </a:cubicBezTo>
                              <a:cubicBezTo>
                                <a:pt x="3405" y="9906"/>
                                <a:pt x="3540" y="9800"/>
                                <a:pt x="3670" y="9698"/>
                              </a:cubicBezTo>
                              <a:cubicBezTo>
                                <a:pt x="3681" y="9687"/>
                                <a:pt x="3665" y="9676"/>
                                <a:pt x="3649" y="9683"/>
                              </a:cubicBezTo>
                              <a:cubicBezTo>
                                <a:pt x="3502" y="9775"/>
                                <a:pt x="3345" y="9867"/>
                                <a:pt x="3199" y="9959"/>
                              </a:cubicBezTo>
                              <a:cubicBezTo>
                                <a:pt x="3183" y="9948"/>
                                <a:pt x="3166" y="9937"/>
                                <a:pt x="3150" y="9927"/>
                              </a:cubicBezTo>
                              <a:cubicBezTo>
                                <a:pt x="3269" y="9835"/>
                                <a:pt x="3378" y="9743"/>
                                <a:pt x="3486" y="9648"/>
                              </a:cubicBezTo>
                              <a:cubicBezTo>
                                <a:pt x="3497" y="9638"/>
                                <a:pt x="3470" y="9627"/>
                                <a:pt x="3459" y="9634"/>
                              </a:cubicBezTo>
                              <a:cubicBezTo>
                                <a:pt x="3340" y="9722"/>
                                <a:pt x="3220" y="9810"/>
                                <a:pt x="3101" y="9899"/>
                              </a:cubicBezTo>
                              <a:cubicBezTo>
                                <a:pt x="3085" y="9888"/>
                                <a:pt x="3069" y="9881"/>
                                <a:pt x="3052" y="9870"/>
                              </a:cubicBezTo>
                              <a:cubicBezTo>
                                <a:pt x="3161" y="9765"/>
                                <a:pt x="3275" y="9659"/>
                                <a:pt x="3394" y="9560"/>
                              </a:cubicBezTo>
                              <a:cubicBezTo>
                                <a:pt x="3405" y="9549"/>
                                <a:pt x="3383" y="9535"/>
                                <a:pt x="3372" y="9546"/>
                              </a:cubicBezTo>
                              <a:cubicBezTo>
                                <a:pt x="3248" y="9641"/>
                                <a:pt x="3117" y="9740"/>
                                <a:pt x="3004" y="9846"/>
                              </a:cubicBezTo>
                              <a:cubicBezTo>
                                <a:pt x="2977" y="9832"/>
                                <a:pt x="2949" y="9818"/>
                                <a:pt x="2922" y="9803"/>
                              </a:cubicBezTo>
                              <a:cubicBezTo>
                                <a:pt x="3020" y="9698"/>
                                <a:pt x="3123" y="9588"/>
                                <a:pt x="3220" y="9482"/>
                              </a:cubicBezTo>
                              <a:cubicBezTo>
                                <a:pt x="3231" y="9472"/>
                                <a:pt x="3210" y="9465"/>
                                <a:pt x="3199" y="9472"/>
                              </a:cubicBezTo>
                              <a:cubicBezTo>
                                <a:pt x="3085" y="9571"/>
                                <a:pt x="2971" y="9673"/>
                                <a:pt x="2868" y="9775"/>
                              </a:cubicBezTo>
                              <a:cubicBezTo>
                                <a:pt x="2841" y="9761"/>
                                <a:pt x="2814" y="9747"/>
                                <a:pt x="2787" y="9736"/>
                              </a:cubicBezTo>
                              <a:cubicBezTo>
                                <a:pt x="2884" y="9627"/>
                                <a:pt x="2982" y="9514"/>
                                <a:pt x="3080" y="9405"/>
                              </a:cubicBezTo>
                              <a:cubicBezTo>
                                <a:pt x="3090" y="9394"/>
                                <a:pt x="3063" y="9384"/>
                                <a:pt x="3052" y="9394"/>
                              </a:cubicBezTo>
                              <a:cubicBezTo>
                                <a:pt x="2949" y="9500"/>
                                <a:pt x="2841" y="9606"/>
                                <a:pt x="2738" y="9712"/>
                              </a:cubicBezTo>
                              <a:cubicBezTo>
                                <a:pt x="2733" y="9708"/>
                                <a:pt x="2727" y="9708"/>
                                <a:pt x="2727" y="9705"/>
                              </a:cubicBezTo>
                              <a:cubicBezTo>
                                <a:pt x="2700" y="9694"/>
                                <a:pt x="2673" y="9683"/>
                                <a:pt x="2651" y="9673"/>
                              </a:cubicBezTo>
                              <a:cubicBezTo>
                                <a:pt x="2738" y="9539"/>
                                <a:pt x="2830" y="9412"/>
                                <a:pt x="2944" y="9285"/>
                              </a:cubicBezTo>
                              <a:cubicBezTo>
                                <a:pt x="2955" y="9274"/>
                                <a:pt x="2928" y="9264"/>
                                <a:pt x="2917" y="9274"/>
                              </a:cubicBezTo>
                              <a:cubicBezTo>
                                <a:pt x="2798" y="9394"/>
                                <a:pt x="2689" y="9518"/>
                                <a:pt x="2597" y="9648"/>
                              </a:cubicBezTo>
                              <a:cubicBezTo>
                                <a:pt x="2564" y="9638"/>
                                <a:pt x="2532" y="9624"/>
                                <a:pt x="2499" y="9613"/>
                              </a:cubicBezTo>
                              <a:cubicBezTo>
                                <a:pt x="2581" y="9479"/>
                                <a:pt x="2667" y="9348"/>
                                <a:pt x="2781" y="9221"/>
                              </a:cubicBezTo>
                              <a:cubicBezTo>
                                <a:pt x="2792" y="9211"/>
                                <a:pt x="2770" y="9204"/>
                                <a:pt x="2760" y="9211"/>
                              </a:cubicBezTo>
                              <a:cubicBezTo>
                                <a:pt x="2630" y="9324"/>
                                <a:pt x="2510" y="9454"/>
                                <a:pt x="2429" y="9588"/>
                              </a:cubicBezTo>
                              <a:cubicBezTo>
                                <a:pt x="2407" y="9581"/>
                                <a:pt x="2386" y="9578"/>
                                <a:pt x="2364" y="9571"/>
                              </a:cubicBezTo>
                              <a:cubicBezTo>
                                <a:pt x="2413" y="9430"/>
                                <a:pt x="2489" y="9292"/>
                                <a:pt x="2597" y="9161"/>
                              </a:cubicBezTo>
                              <a:cubicBezTo>
                                <a:pt x="2608" y="9151"/>
                                <a:pt x="2581" y="9144"/>
                                <a:pt x="2575" y="9151"/>
                              </a:cubicBezTo>
                              <a:cubicBezTo>
                                <a:pt x="2456" y="9274"/>
                                <a:pt x="2358" y="9408"/>
                                <a:pt x="2299" y="9549"/>
                              </a:cubicBezTo>
                              <a:cubicBezTo>
                                <a:pt x="2266" y="9542"/>
                                <a:pt x="2239" y="9535"/>
                                <a:pt x="2207" y="9528"/>
                              </a:cubicBezTo>
                              <a:cubicBezTo>
                                <a:pt x="2250" y="9394"/>
                                <a:pt x="2315" y="9264"/>
                                <a:pt x="2402" y="9137"/>
                              </a:cubicBezTo>
                              <a:cubicBezTo>
                                <a:pt x="2413" y="9123"/>
                                <a:pt x="2380" y="9112"/>
                                <a:pt x="2369" y="9126"/>
                              </a:cubicBezTo>
                              <a:cubicBezTo>
                                <a:pt x="2277" y="9250"/>
                                <a:pt x="2196" y="9380"/>
                                <a:pt x="2142" y="9514"/>
                              </a:cubicBezTo>
                              <a:cubicBezTo>
                                <a:pt x="2109" y="9507"/>
                                <a:pt x="2082" y="9504"/>
                                <a:pt x="2049" y="9497"/>
                              </a:cubicBezTo>
                              <a:cubicBezTo>
                                <a:pt x="2082" y="9355"/>
                                <a:pt x="2125" y="9218"/>
                                <a:pt x="2207" y="9080"/>
                              </a:cubicBezTo>
                              <a:cubicBezTo>
                                <a:pt x="2212" y="9073"/>
                                <a:pt x="2190" y="9066"/>
                                <a:pt x="2185" y="9073"/>
                              </a:cubicBezTo>
                              <a:cubicBezTo>
                                <a:pt x="2098" y="9204"/>
                                <a:pt x="2022" y="9341"/>
                                <a:pt x="1979" y="9482"/>
                              </a:cubicBezTo>
                              <a:cubicBezTo>
                                <a:pt x="1952" y="9479"/>
                                <a:pt x="1919" y="9472"/>
                                <a:pt x="1892" y="9468"/>
                              </a:cubicBezTo>
                              <a:cubicBezTo>
                                <a:pt x="1925" y="9334"/>
                                <a:pt x="1963" y="9200"/>
                                <a:pt x="2017" y="9066"/>
                              </a:cubicBezTo>
                              <a:cubicBezTo>
                                <a:pt x="2022" y="9056"/>
                                <a:pt x="1995" y="9049"/>
                                <a:pt x="1990" y="9063"/>
                              </a:cubicBezTo>
                              <a:cubicBezTo>
                                <a:pt x="1914" y="9190"/>
                                <a:pt x="1854" y="9324"/>
                                <a:pt x="1822" y="9458"/>
                              </a:cubicBezTo>
                              <a:cubicBezTo>
                                <a:pt x="1773" y="9451"/>
                                <a:pt x="1724" y="9444"/>
                                <a:pt x="1675" y="9440"/>
                              </a:cubicBezTo>
                              <a:cubicBezTo>
                                <a:pt x="1713" y="9278"/>
                                <a:pt x="1762" y="9116"/>
                                <a:pt x="1838" y="8953"/>
                              </a:cubicBezTo>
                              <a:cubicBezTo>
                                <a:pt x="1827" y="8950"/>
                                <a:pt x="1800" y="8946"/>
                                <a:pt x="1795" y="8957"/>
                              </a:cubicBezTo>
                              <a:close/>
                              <a:moveTo>
                                <a:pt x="1193" y="10382"/>
                              </a:moveTo>
                              <a:cubicBezTo>
                                <a:pt x="1225" y="10248"/>
                                <a:pt x="1280" y="10117"/>
                                <a:pt x="1361" y="9990"/>
                              </a:cubicBezTo>
                              <a:cubicBezTo>
                                <a:pt x="1372" y="9976"/>
                                <a:pt x="1339" y="9962"/>
                                <a:pt x="1328" y="9976"/>
                              </a:cubicBezTo>
                              <a:cubicBezTo>
                                <a:pt x="1236" y="10100"/>
                                <a:pt x="1171" y="10227"/>
                                <a:pt x="1128" y="10361"/>
                              </a:cubicBezTo>
                              <a:cubicBezTo>
                                <a:pt x="1111" y="10357"/>
                                <a:pt x="1095" y="10350"/>
                                <a:pt x="1084" y="10347"/>
                              </a:cubicBezTo>
                              <a:cubicBezTo>
                                <a:pt x="1122" y="10220"/>
                                <a:pt x="1166" y="10100"/>
                                <a:pt x="1236" y="9976"/>
                              </a:cubicBezTo>
                              <a:cubicBezTo>
                                <a:pt x="1242" y="9966"/>
                                <a:pt x="1214" y="9959"/>
                                <a:pt x="1209" y="9969"/>
                              </a:cubicBezTo>
                              <a:cubicBezTo>
                                <a:pt x="1128" y="10082"/>
                                <a:pt x="1057" y="10206"/>
                                <a:pt x="1019" y="10329"/>
                              </a:cubicBezTo>
                              <a:cubicBezTo>
                                <a:pt x="992" y="10322"/>
                                <a:pt x="965" y="10315"/>
                                <a:pt x="938" y="10311"/>
                              </a:cubicBezTo>
                              <a:cubicBezTo>
                                <a:pt x="965" y="10206"/>
                                <a:pt x="1003" y="10107"/>
                                <a:pt x="1063" y="10001"/>
                              </a:cubicBezTo>
                              <a:cubicBezTo>
                                <a:pt x="1068" y="9990"/>
                                <a:pt x="1046" y="9983"/>
                                <a:pt x="1036" y="9994"/>
                              </a:cubicBezTo>
                              <a:cubicBezTo>
                                <a:pt x="960" y="10089"/>
                                <a:pt x="905" y="10191"/>
                                <a:pt x="873" y="10297"/>
                              </a:cubicBezTo>
                              <a:cubicBezTo>
                                <a:pt x="851" y="10294"/>
                                <a:pt x="835" y="10290"/>
                                <a:pt x="813" y="10287"/>
                              </a:cubicBezTo>
                              <a:cubicBezTo>
                                <a:pt x="835" y="10167"/>
                                <a:pt x="873" y="10050"/>
                                <a:pt x="927" y="9934"/>
                              </a:cubicBezTo>
                              <a:cubicBezTo>
                                <a:pt x="933" y="9920"/>
                                <a:pt x="900" y="9916"/>
                                <a:pt x="895" y="9927"/>
                              </a:cubicBezTo>
                              <a:cubicBezTo>
                                <a:pt x="830" y="10040"/>
                                <a:pt x="775" y="10160"/>
                                <a:pt x="748" y="10280"/>
                              </a:cubicBezTo>
                              <a:cubicBezTo>
                                <a:pt x="721" y="10276"/>
                                <a:pt x="694" y="10276"/>
                                <a:pt x="667" y="10273"/>
                              </a:cubicBezTo>
                              <a:cubicBezTo>
                                <a:pt x="683" y="10149"/>
                                <a:pt x="705" y="10019"/>
                                <a:pt x="792" y="9909"/>
                              </a:cubicBezTo>
                              <a:cubicBezTo>
                                <a:pt x="797" y="9899"/>
                                <a:pt x="781" y="9892"/>
                                <a:pt x="770" y="9902"/>
                              </a:cubicBezTo>
                              <a:cubicBezTo>
                                <a:pt x="667" y="10005"/>
                                <a:pt x="629" y="10142"/>
                                <a:pt x="607" y="10273"/>
                              </a:cubicBezTo>
                              <a:cubicBezTo>
                                <a:pt x="596" y="10273"/>
                                <a:pt x="591" y="10273"/>
                                <a:pt x="580" y="10273"/>
                              </a:cubicBezTo>
                              <a:cubicBezTo>
                                <a:pt x="602" y="10139"/>
                                <a:pt x="623" y="10008"/>
                                <a:pt x="651" y="9874"/>
                              </a:cubicBezTo>
                              <a:cubicBezTo>
                                <a:pt x="651" y="9863"/>
                                <a:pt x="623" y="9860"/>
                                <a:pt x="623" y="9870"/>
                              </a:cubicBezTo>
                              <a:cubicBezTo>
                                <a:pt x="602" y="9923"/>
                                <a:pt x="586" y="9973"/>
                                <a:pt x="569" y="10026"/>
                              </a:cubicBezTo>
                              <a:cubicBezTo>
                                <a:pt x="542" y="9913"/>
                                <a:pt x="466" y="9807"/>
                                <a:pt x="352" y="9708"/>
                              </a:cubicBezTo>
                              <a:cubicBezTo>
                                <a:pt x="618" y="9669"/>
                                <a:pt x="830" y="9638"/>
                                <a:pt x="1106" y="9698"/>
                              </a:cubicBezTo>
                              <a:cubicBezTo>
                                <a:pt x="1415" y="9761"/>
                                <a:pt x="1686" y="9885"/>
                                <a:pt x="1930" y="10019"/>
                              </a:cubicBezTo>
                              <a:cubicBezTo>
                                <a:pt x="2125" y="10124"/>
                                <a:pt x="2348" y="10234"/>
                                <a:pt x="2467" y="10378"/>
                              </a:cubicBezTo>
                              <a:cubicBezTo>
                                <a:pt x="2657" y="10604"/>
                                <a:pt x="2358" y="10802"/>
                                <a:pt x="2142" y="10961"/>
                              </a:cubicBezTo>
                              <a:cubicBezTo>
                                <a:pt x="2060" y="10953"/>
                                <a:pt x="1979" y="10957"/>
                                <a:pt x="1903" y="10964"/>
                              </a:cubicBezTo>
                              <a:cubicBezTo>
                                <a:pt x="1903" y="10964"/>
                                <a:pt x="1903" y="10964"/>
                                <a:pt x="1903" y="10964"/>
                              </a:cubicBezTo>
                              <a:cubicBezTo>
                                <a:pt x="1903" y="10964"/>
                                <a:pt x="1903" y="10961"/>
                                <a:pt x="1903" y="10961"/>
                              </a:cubicBezTo>
                              <a:cubicBezTo>
                                <a:pt x="2049" y="10904"/>
                                <a:pt x="2180" y="10826"/>
                                <a:pt x="2288" y="10745"/>
                              </a:cubicBezTo>
                              <a:cubicBezTo>
                                <a:pt x="2299" y="10735"/>
                                <a:pt x="2283" y="10724"/>
                                <a:pt x="2266" y="10731"/>
                              </a:cubicBezTo>
                              <a:cubicBezTo>
                                <a:pt x="2147" y="10798"/>
                                <a:pt x="2022" y="10851"/>
                                <a:pt x="1892" y="10904"/>
                              </a:cubicBezTo>
                              <a:cubicBezTo>
                                <a:pt x="1887" y="10886"/>
                                <a:pt x="1881" y="10872"/>
                                <a:pt x="1876" y="10855"/>
                              </a:cubicBezTo>
                              <a:cubicBezTo>
                                <a:pt x="2039" y="10774"/>
                                <a:pt x="2185" y="10675"/>
                                <a:pt x="2326" y="10580"/>
                              </a:cubicBezTo>
                              <a:cubicBezTo>
                                <a:pt x="2342" y="10569"/>
                                <a:pt x="2315" y="10551"/>
                                <a:pt x="2299" y="10562"/>
                              </a:cubicBezTo>
                              <a:cubicBezTo>
                                <a:pt x="2152" y="10647"/>
                                <a:pt x="2001" y="10724"/>
                                <a:pt x="1849" y="10802"/>
                              </a:cubicBezTo>
                              <a:cubicBezTo>
                                <a:pt x="1843" y="10791"/>
                                <a:pt x="1833" y="10781"/>
                                <a:pt x="1827" y="10770"/>
                              </a:cubicBezTo>
                              <a:cubicBezTo>
                                <a:pt x="1990" y="10675"/>
                                <a:pt x="2131" y="10565"/>
                                <a:pt x="2245" y="10442"/>
                              </a:cubicBezTo>
                              <a:cubicBezTo>
                                <a:pt x="2250" y="10438"/>
                                <a:pt x="2239" y="10431"/>
                                <a:pt x="2234" y="10435"/>
                              </a:cubicBezTo>
                              <a:cubicBezTo>
                                <a:pt x="2104" y="10541"/>
                                <a:pt x="1957" y="10639"/>
                                <a:pt x="1795" y="10728"/>
                              </a:cubicBezTo>
                              <a:cubicBezTo>
                                <a:pt x="1778" y="10714"/>
                                <a:pt x="1767" y="10696"/>
                                <a:pt x="1751" y="10682"/>
                              </a:cubicBezTo>
                              <a:cubicBezTo>
                                <a:pt x="1914" y="10565"/>
                                <a:pt x="2060" y="10442"/>
                                <a:pt x="2190" y="10311"/>
                              </a:cubicBezTo>
                              <a:cubicBezTo>
                                <a:pt x="2201" y="10301"/>
                                <a:pt x="2174" y="10290"/>
                                <a:pt x="2163" y="10301"/>
                              </a:cubicBezTo>
                              <a:cubicBezTo>
                                <a:pt x="2022" y="10421"/>
                                <a:pt x="1870" y="10537"/>
                                <a:pt x="1702" y="10643"/>
                              </a:cubicBezTo>
                              <a:cubicBezTo>
                                <a:pt x="1692" y="10636"/>
                                <a:pt x="1686" y="10629"/>
                                <a:pt x="1675" y="10618"/>
                              </a:cubicBezTo>
                              <a:cubicBezTo>
                                <a:pt x="1827" y="10498"/>
                                <a:pt x="1957" y="10368"/>
                                <a:pt x="2077" y="10237"/>
                              </a:cubicBezTo>
                              <a:cubicBezTo>
                                <a:pt x="2087" y="10227"/>
                                <a:pt x="2060" y="10216"/>
                                <a:pt x="2049" y="10227"/>
                              </a:cubicBezTo>
                              <a:cubicBezTo>
                                <a:pt x="1919" y="10350"/>
                                <a:pt x="1773" y="10467"/>
                                <a:pt x="1627" y="10583"/>
                              </a:cubicBezTo>
                              <a:cubicBezTo>
                                <a:pt x="1610" y="10572"/>
                                <a:pt x="1589" y="10558"/>
                                <a:pt x="1572" y="10548"/>
                              </a:cubicBezTo>
                              <a:cubicBezTo>
                                <a:pt x="1702" y="10428"/>
                                <a:pt x="1822" y="10308"/>
                                <a:pt x="1946" y="10188"/>
                              </a:cubicBezTo>
                              <a:cubicBezTo>
                                <a:pt x="1957" y="10177"/>
                                <a:pt x="1930" y="10163"/>
                                <a:pt x="1919" y="10174"/>
                              </a:cubicBezTo>
                              <a:cubicBezTo>
                                <a:pt x="1784" y="10287"/>
                                <a:pt x="1648" y="10400"/>
                                <a:pt x="1518" y="10516"/>
                              </a:cubicBezTo>
                              <a:cubicBezTo>
                                <a:pt x="1502" y="10509"/>
                                <a:pt x="1486" y="10498"/>
                                <a:pt x="1475" y="10491"/>
                              </a:cubicBezTo>
                              <a:cubicBezTo>
                                <a:pt x="1567" y="10368"/>
                                <a:pt x="1675" y="10248"/>
                                <a:pt x="1795" y="10135"/>
                              </a:cubicBezTo>
                              <a:cubicBezTo>
                                <a:pt x="1805" y="10124"/>
                                <a:pt x="1778" y="10114"/>
                                <a:pt x="1767" y="10124"/>
                              </a:cubicBezTo>
                              <a:cubicBezTo>
                                <a:pt x="1643" y="10234"/>
                                <a:pt x="1529" y="10347"/>
                                <a:pt x="1426" y="10467"/>
                              </a:cubicBezTo>
                              <a:cubicBezTo>
                                <a:pt x="1415" y="10460"/>
                                <a:pt x="1399" y="10453"/>
                                <a:pt x="1388" y="10449"/>
                              </a:cubicBezTo>
                              <a:cubicBezTo>
                                <a:pt x="1486" y="10329"/>
                                <a:pt x="1583" y="10209"/>
                                <a:pt x="1654" y="10082"/>
                              </a:cubicBezTo>
                              <a:cubicBezTo>
                                <a:pt x="1659" y="10075"/>
                                <a:pt x="1637" y="10068"/>
                                <a:pt x="1632" y="10075"/>
                              </a:cubicBezTo>
                              <a:cubicBezTo>
                                <a:pt x="1529" y="10188"/>
                                <a:pt x="1437" y="10308"/>
                                <a:pt x="1334" y="10424"/>
                              </a:cubicBezTo>
                              <a:cubicBezTo>
                                <a:pt x="1317" y="10417"/>
                                <a:pt x="1307" y="10414"/>
                                <a:pt x="1290" y="10407"/>
                              </a:cubicBezTo>
                              <a:cubicBezTo>
                                <a:pt x="1372" y="10280"/>
                                <a:pt x="1448" y="10153"/>
                                <a:pt x="1523" y="10026"/>
                              </a:cubicBezTo>
                              <a:cubicBezTo>
                                <a:pt x="1529" y="10015"/>
                                <a:pt x="1502" y="10005"/>
                                <a:pt x="1491" y="10015"/>
                              </a:cubicBezTo>
                              <a:cubicBezTo>
                                <a:pt x="1404" y="10139"/>
                                <a:pt x="1317" y="10259"/>
                                <a:pt x="1231" y="10382"/>
                              </a:cubicBezTo>
                              <a:cubicBezTo>
                                <a:pt x="1209" y="10389"/>
                                <a:pt x="1204" y="10385"/>
                                <a:pt x="1193" y="10382"/>
                              </a:cubicBezTo>
                              <a:close/>
                              <a:moveTo>
                                <a:pt x="1925" y="11588"/>
                              </a:moveTo>
                              <a:cubicBezTo>
                                <a:pt x="1914" y="11578"/>
                                <a:pt x="1903" y="11571"/>
                                <a:pt x="1892" y="11564"/>
                              </a:cubicBezTo>
                              <a:cubicBezTo>
                                <a:pt x="1887" y="11560"/>
                                <a:pt x="1881" y="11557"/>
                                <a:pt x="1870" y="11553"/>
                              </a:cubicBezTo>
                              <a:cubicBezTo>
                                <a:pt x="1973" y="11454"/>
                                <a:pt x="2066" y="11356"/>
                                <a:pt x="2180" y="11260"/>
                              </a:cubicBezTo>
                              <a:cubicBezTo>
                                <a:pt x="2190" y="11250"/>
                                <a:pt x="2163" y="11239"/>
                                <a:pt x="2152" y="11246"/>
                              </a:cubicBezTo>
                              <a:cubicBezTo>
                                <a:pt x="2033" y="11331"/>
                                <a:pt x="1914" y="11423"/>
                                <a:pt x="1811" y="11518"/>
                              </a:cubicBezTo>
                              <a:cubicBezTo>
                                <a:pt x="1784" y="11504"/>
                                <a:pt x="1751" y="11490"/>
                                <a:pt x="1724" y="11479"/>
                              </a:cubicBezTo>
                              <a:cubicBezTo>
                                <a:pt x="1805" y="11384"/>
                                <a:pt x="1898" y="11296"/>
                                <a:pt x="2006" y="11218"/>
                              </a:cubicBezTo>
                              <a:cubicBezTo>
                                <a:pt x="2022" y="11207"/>
                                <a:pt x="2001" y="11193"/>
                                <a:pt x="1984" y="11204"/>
                              </a:cubicBezTo>
                              <a:cubicBezTo>
                                <a:pt x="1865" y="11282"/>
                                <a:pt x="1757" y="11366"/>
                                <a:pt x="1664" y="11458"/>
                              </a:cubicBezTo>
                              <a:cubicBezTo>
                                <a:pt x="1637" y="11451"/>
                                <a:pt x="1610" y="11440"/>
                                <a:pt x="1583" y="11437"/>
                              </a:cubicBezTo>
                              <a:cubicBezTo>
                                <a:pt x="1632" y="11370"/>
                                <a:pt x="1681" y="11299"/>
                                <a:pt x="1735" y="11232"/>
                              </a:cubicBezTo>
                              <a:cubicBezTo>
                                <a:pt x="1746" y="11222"/>
                                <a:pt x="1719" y="11211"/>
                                <a:pt x="1708" y="11222"/>
                              </a:cubicBezTo>
                              <a:cubicBezTo>
                                <a:pt x="1643" y="11289"/>
                                <a:pt x="1578" y="11356"/>
                                <a:pt x="1523" y="11423"/>
                              </a:cubicBezTo>
                              <a:cubicBezTo>
                                <a:pt x="1496" y="11419"/>
                                <a:pt x="1469" y="11412"/>
                                <a:pt x="1437" y="11409"/>
                              </a:cubicBezTo>
                              <a:cubicBezTo>
                                <a:pt x="1458" y="11366"/>
                                <a:pt x="1480" y="11327"/>
                                <a:pt x="1518" y="11292"/>
                              </a:cubicBezTo>
                              <a:cubicBezTo>
                                <a:pt x="1529" y="11278"/>
                                <a:pt x="1502" y="11267"/>
                                <a:pt x="1486" y="11278"/>
                              </a:cubicBezTo>
                              <a:cubicBezTo>
                                <a:pt x="1442" y="11317"/>
                                <a:pt x="1410" y="11359"/>
                                <a:pt x="1383" y="11405"/>
                              </a:cubicBezTo>
                              <a:cubicBezTo>
                                <a:pt x="1334" y="11401"/>
                                <a:pt x="1285" y="11401"/>
                                <a:pt x="1242" y="11405"/>
                              </a:cubicBezTo>
                              <a:cubicBezTo>
                                <a:pt x="1280" y="11363"/>
                                <a:pt x="1317" y="11320"/>
                                <a:pt x="1339" y="11274"/>
                              </a:cubicBezTo>
                              <a:cubicBezTo>
                                <a:pt x="1599" y="11133"/>
                                <a:pt x="1854" y="11020"/>
                                <a:pt x="2212" y="11077"/>
                              </a:cubicBezTo>
                              <a:cubicBezTo>
                                <a:pt x="2494" y="11119"/>
                                <a:pt x="2836" y="11246"/>
                                <a:pt x="3047" y="11380"/>
                              </a:cubicBezTo>
                              <a:cubicBezTo>
                                <a:pt x="3155" y="11451"/>
                                <a:pt x="3264" y="11543"/>
                                <a:pt x="3291" y="11645"/>
                              </a:cubicBezTo>
                              <a:cubicBezTo>
                                <a:pt x="3334" y="11804"/>
                                <a:pt x="3172" y="11888"/>
                                <a:pt x="2987" y="11962"/>
                              </a:cubicBezTo>
                              <a:cubicBezTo>
                                <a:pt x="2863" y="12012"/>
                                <a:pt x="2716" y="12068"/>
                                <a:pt x="2575" y="12096"/>
                              </a:cubicBezTo>
                              <a:cubicBezTo>
                                <a:pt x="2429" y="12125"/>
                                <a:pt x="2277" y="12118"/>
                                <a:pt x="2131" y="12114"/>
                              </a:cubicBezTo>
                              <a:cubicBezTo>
                                <a:pt x="2131" y="12111"/>
                                <a:pt x="2136" y="12111"/>
                                <a:pt x="2136" y="12111"/>
                              </a:cubicBezTo>
                              <a:cubicBezTo>
                                <a:pt x="2136" y="12107"/>
                                <a:pt x="2142" y="12103"/>
                                <a:pt x="2142" y="12100"/>
                              </a:cubicBezTo>
                              <a:cubicBezTo>
                                <a:pt x="2434" y="12086"/>
                                <a:pt x="2711" y="12019"/>
                                <a:pt x="2955" y="11906"/>
                              </a:cubicBezTo>
                              <a:cubicBezTo>
                                <a:pt x="2966" y="11899"/>
                                <a:pt x="2955" y="11888"/>
                                <a:pt x="2944" y="11892"/>
                              </a:cubicBezTo>
                              <a:cubicBezTo>
                                <a:pt x="2733" y="11969"/>
                                <a:pt x="2505" y="12015"/>
                                <a:pt x="2266" y="12033"/>
                              </a:cubicBezTo>
                              <a:cubicBezTo>
                                <a:pt x="2516" y="11980"/>
                                <a:pt x="2738" y="11892"/>
                                <a:pt x="2933" y="11775"/>
                              </a:cubicBezTo>
                              <a:cubicBezTo>
                                <a:pt x="2949" y="11765"/>
                                <a:pt x="2928" y="11747"/>
                                <a:pt x="2911" y="11758"/>
                              </a:cubicBezTo>
                              <a:cubicBezTo>
                                <a:pt x="2689" y="11867"/>
                                <a:pt x="2440" y="11938"/>
                                <a:pt x="2174" y="11984"/>
                              </a:cubicBezTo>
                              <a:cubicBezTo>
                                <a:pt x="2174" y="11976"/>
                                <a:pt x="2174" y="11973"/>
                                <a:pt x="2174" y="11966"/>
                              </a:cubicBezTo>
                              <a:cubicBezTo>
                                <a:pt x="2413" y="11902"/>
                                <a:pt x="2613" y="11814"/>
                                <a:pt x="2814" y="11701"/>
                              </a:cubicBezTo>
                              <a:cubicBezTo>
                                <a:pt x="2830" y="11694"/>
                                <a:pt x="2808" y="11677"/>
                                <a:pt x="2792" y="11684"/>
                              </a:cubicBezTo>
                              <a:cubicBezTo>
                                <a:pt x="2673" y="11733"/>
                                <a:pt x="2564" y="11793"/>
                                <a:pt x="2434" y="11832"/>
                              </a:cubicBezTo>
                              <a:cubicBezTo>
                                <a:pt x="2348" y="11860"/>
                                <a:pt x="2255" y="11878"/>
                                <a:pt x="2163" y="11902"/>
                              </a:cubicBezTo>
                              <a:cubicBezTo>
                                <a:pt x="2163" y="11899"/>
                                <a:pt x="2163" y="11895"/>
                                <a:pt x="2158" y="11892"/>
                              </a:cubicBezTo>
                              <a:cubicBezTo>
                                <a:pt x="2358" y="11825"/>
                                <a:pt x="2527" y="11730"/>
                                <a:pt x="2678" y="11620"/>
                              </a:cubicBezTo>
                              <a:cubicBezTo>
                                <a:pt x="2695" y="11610"/>
                                <a:pt x="2673" y="11595"/>
                                <a:pt x="2657" y="11606"/>
                              </a:cubicBezTo>
                              <a:cubicBezTo>
                                <a:pt x="2499" y="11701"/>
                                <a:pt x="2326" y="11768"/>
                                <a:pt x="2136" y="11832"/>
                              </a:cubicBezTo>
                              <a:cubicBezTo>
                                <a:pt x="2136" y="11828"/>
                                <a:pt x="2131" y="11821"/>
                                <a:pt x="2131" y="11818"/>
                              </a:cubicBezTo>
                              <a:cubicBezTo>
                                <a:pt x="2320" y="11726"/>
                                <a:pt x="2478" y="11617"/>
                                <a:pt x="2613" y="11490"/>
                              </a:cubicBezTo>
                              <a:cubicBezTo>
                                <a:pt x="2624" y="11479"/>
                                <a:pt x="2597" y="11465"/>
                                <a:pt x="2586" y="11476"/>
                              </a:cubicBezTo>
                              <a:cubicBezTo>
                                <a:pt x="2440" y="11585"/>
                                <a:pt x="2277" y="11680"/>
                                <a:pt x="2093" y="11761"/>
                              </a:cubicBezTo>
                              <a:cubicBezTo>
                                <a:pt x="2087" y="11751"/>
                                <a:pt x="2082" y="11744"/>
                                <a:pt x="2071" y="11733"/>
                              </a:cubicBezTo>
                              <a:cubicBezTo>
                                <a:pt x="2250" y="11645"/>
                                <a:pt x="2396" y="11532"/>
                                <a:pt x="2510" y="11412"/>
                              </a:cubicBezTo>
                              <a:cubicBezTo>
                                <a:pt x="2521" y="11401"/>
                                <a:pt x="2494" y="11391"/>
                                <a:pt x="2483" y="11401"/>
                              </a:cubicBezTo>
                              <a:cubicBezTo>
                                <a:pt x="2353" y="11514"/>
                                <a:pt x="2196" y="11603"/>
                                <a:pt x="2028" y="11680"/>
                              </a:cubicBezTo>
                              <a:cubicBezTo>
                                <a:pt x="2011" y="11666"/>
                                <a:pt x="2001" y="11652"/>
                                <a:pt x="1984" y="11638"/>
                              </a:cubicBezTo>
                              <a:cubicBezTo>
                                <a:pt x="2109" y="11543"/>
                                <a:pt x="2234" y="11444"/>
                                <a:pt x="2358" y="11345"/>
                              </a:cubicBezTo>
                              <a:cubicBezTo>
                                <a:pt x="2375" y="11334"/>
                                <a:pt x="2348" y="11320"/>
                                <a:pt x="2337" y="11331"/>
                              </a:cubicBezTo>
                              <a:cubicBezTo>
                                <a:pt x="2185" y="11409"/>
                                <a:pt x="2055" y="11497"/>
                                <a:pt x="1925" y="11588"/>
                              </a:cubicBezTo>
                              <a:close/>
                              <a:moveTo>
                                <a:pt x="76" y="12107"/>
                              </a:moveTo>
                              <a:cubicBezTo>
                                <a:pt x="168" y="12142"/>
                                <a:pt x="266" y="12174"/>
                                <a:pt x="369" y="12199"/>
                              </a:cubicBezTo>
                              <a:cubicBezTo>
                                <a:pt x="374" y="12223"/>
                                <a:pt x="385" y="12273"/>
                                <a:pt x="385" y="12269"/>
                              </a:cubicBezTo>
                              <a:cubicBezTo>
                                <a:pt x="390" y="12294"/>
                                <a:pt x="390" y="12319"/>
                                <a:pt x="390" y="12343"/>
                              </a:cubicBezTo>
                              <a:cubicBezTo>
                                <a:pt x="396" y="12393"/>
                                <a:pt x="396" y="12442"/>
                                <a:pt x="396" y="12492"/>
                              </a:cubicBezTo>
                              <a:cubicBezTo>
                                <a:pt x="396" y="12502"/>
                                <a:pt x="423" y="12502"/>
                                <a:pt x="423" y="12492"/>
                              </a:cubicBezTo>
                              <a:cubicBezTo>
                                <a:pt x="428" y="12410"/>
                                <a:pt x="450" y="12329"/>
                                <a:pt x="445" y="12248"/>
                              </a:cubicBezTo>
                              <a:cubicBezTo>
                                <a:pt x="445" y="12245"/>
                                <a:pt x="445" y="12238"/>
                                <a:pt x="445" y="12234"/>
                              </a:cubicBezTo>
                              <a:cubicBezTo>
                                <a:pt x="461" y="12245"/>
                                <a:pt x="477" y="12255"/>
                                <a:pt x="488" y="12266"/>
                              </a:cubicBezTo>
                              <a:cubicBezTo>
                                <a:pt x="548" y="12365"/>
                                <a:pt x="580" y="12470"/>
                                <a:pt x="575" y="12580"/>
                              </a:cubicBezTo>
                              <a:cubicBezTo>
                                <a:pt x="575" y="12590"/>
                                <a:pt x="596" y="12590"/>
                                <a:pt x="596" y="12580"/>
                              </a:cubicBezTo>
                              <a:cubicBezTo>
                                <a:pt x="607" y="12499"/>
                                <a:pt x="607" y="12417"/>
                                <a:pt x="591" y="12340"/>
                              </a:cubicBezTo>
                              <a:cubicBezTo>
                                <a:pt x="607" y="12354"/>
                                <a:pt x="623" y="12368"/>
                                <a:pt x="645" y="12382"/>
                              </a:cubicBezTo>
                              <a:cubicBezTo>
                                <a:pt x="716" y="12516"/>
                                <a:pt x="786" y="12647"/>
                                <a:pt x="808" y="12788"/>
                              </a:cubicBezTo>
                              <a:cubicBezTo>
                                <a:pt x="808" y="12798"/>
                                <a:pt x="835" y="12798"/>
                                <a:pt x="835" y="12788"/>
                              </a:cubicBezTo>
                              <a:cubicBezTo>
                                <a:pt x="830" y="12682"/>
                                <a:pt x="802" y="12580"/>
                                <a:pt x="764" y="12481"/>
                              </a:cubicBezTo>
                              <a:cubicBezTo>
                                <a:pt x="802" y="12513"/>
                                <a:pt x="835" y="12541"/>
                                <a:pt x="867" y="12573"/>
                              </a:cubicBezTo>
                              <a:cubicBezTo>
                                <a:pt x="938" y="12710"/>
                                <a:pt x="998" y="12848"/>
                                <a:pt x="1030" y="12996"/>
                              </a:cubicBezTo>
                              <a:cubicBezTo>
                                <a:pt x="1030" y="13003"/>
                                <a:pt x="1052" y="13003"/>
                                <a:pt x="1052" y="12992"/>
                              </a:cubicBezTo>
                              <a:cubicBezTo>
                                <a:pt x="1041" y="12894"/>
                                <a:pt x="1025" y="12791"/>
                                <a:pt x="992" y="12696"/>
                              </a:cubicBezTo>
                              <a:cubicBezTo>
                                <a:pt x="1003" y="12710"/>
                                <a:pt x="1019" y="12721"/>
                                <a:pt x="1030" y="12735"/>
                              </a:cubicBezTo>
                              <a:cubicBezTo>
                                <a:pt x="1095" y="12858"/>
                                <a:pt x="1160" y="12982"/>
                                <a:pt x="1204" y="13109"/>
                              </a:cubicBezTo>
                              <a:cubicBezTo>
                                <a:pt x="1209" y="13119"/>
                                <a:pt x="1236" y="13119"/>
                                <a:pt x="1236" y="13105"/>
                              </a:cubicBezTo>
                              <a:cubicBezTo>
                                <a:pt x="1225" y="13035"/>
                                <a:pt x="1204" y="12964"/>
                                <a:pt x="1182" y="12897"/>
                              </a:cubicBezTo>
                              <a:cubicBezTo>
                                <a:pt x="1269" y="12992"/>
                                <a:pt x="1350" y="13095"/>
                                <a:pt x="1431" y="13194"/>
                              </a:cubicBezTo>
                              <a:cubicBezTo>
                                <a:pt x="1437" y="13204"/>
                                <a:pt x="1464" y="13197"/>
                                <a:pt x="1458" y="13186"/>
                              </a:cubicBezTo>
                              <a:cubicBezTo>
                                <a:pt x="1388" y="13070"/>
                                <a:pt x="1317" y="12947"/>
                                <a:pt x="1231" y="12830"/>
                              </a:cubicBezTo>
                              <a:cubicBezTo>
                                <a:pt x="1312" y="12873"/>
                                <a:pt x="1393" y="12915"/>
                                <a:pt x="1475" y="12954"/>
                              </a:cubicBezTo>
                              <a:cubicBezTo>
                                <a:pt x="1486" y="12961"/>
                                <a:pt x="1502" y="12947"/>
                                <a:pt x="1491" y="12940"/>
                              </a:cubicBezTo>
                              <a:cubicBezTo>
                                <a:pt x="1366" y="12873"/>
                                <a:pt x="1258" y="12798"/>
                                <a:pt x="1149" y="12721"/>
                              </a:cubicBezTo>
                              <a:cubicBezTo>
                                <a:pt x="1133" y="12700"/>
                                <a:pt x="1117" y="12678"/>
                                <a:pt x="1095" y="12657"/>
                              </a:cubicBezTo>
                              <a:cubicBezTo>
                                <a:pt x="1187" y="12703"/>
                                <a:pt x="1285" y="12746"/>
                                <a:pt x="1377" y="12788"/>
                              </a:cubicBezTo>
                              <a:cubicBezTo>
                                <a:pt x="1388" y="12795"/>
                                <a:pt x="1404" y="12781"/>
                                <a:pt x="1393" y="12774"/>
                              </a:cubicBezTo>
                              <a:cubicBezTo>
                                <a:pt x="1252" y="12700"/>
                                <a:pt x="1122" y="12619"/>
                                <a:pt x="987" y="12541"/>
                              </a:cubicBezTo>
                              <a:cubicBezTo>
                                <a:pt x="954" y="12509"/>
                                <a:pt x="927" y="12481"/>
                                <a:pt x="895" y="12449"/>
                              </a:cubicBezTo>
                              <a:cubicBezTo>
                                <a:pt x="1014" y="12502"/>
                                <a:pt x="1139" y="12548"/>
                                <a:pt x="1258" y="12597"/>
                              </a:cubicBezTo>
                              <a:cubicBezTo>
                                <a:pt x="1274" y="12604"/>
                                <a:pt x="1285" y="12587"/>
                                <a:pt x="1274" y="12583"/>
                              </a:cubicBezTo>
                              <a:cubicBezTo>
                                <a:pt x="1046" y="12484"/>
                                <a:pt x="840" y="12365"/>
                                <a:pt x="629" y="12255"/>
                              </a:cubicBezTo>
                              <a:cubicBezTo>
                                <a:pt x="645" y="12259"/>
                                <a:pt x="661" y="12259"/>
                                <a:pt x="683" y="12259"/>
                              </a:cubicBezTo>
                              <a:cubicBezTo>
                                <a:pt x="851" y="12315"/>
                                <a:pt x="1019" y="12368"/>
                                <a:pt x="1187" y="12425"/>
                              </a:cubicBezTo>
                              <a:cubicBezTo>
                                <a:pt x="1209" y="12432"/>
                                <a:pt x="1225" y="12414"/>
                                <a:pt x="1204" y="12407"/>
                              </a:cubicBezTo>
                              <a:cubicBezTo>
                                <a:pt x="1084" y="12365"/>
                                <a:pt x="970" y="12319"/>
                                <a:pt x="851" y="12276"/>
                              </a:cubicBezTo>
                              <a:cubicBezTo>
                                <a:pt x="933" y="12280"/>
                                <a:pt x="1008" y="12283"/>
                                <a:pt x="1090" y="12283"/>
                              </a:cubicBezTo>
                              <a:cubicBezTo>
                                <a:pt x="1453" y="12597"/>
                                <a:pt x="1827" y="13095"/>
                                <a:pt x="1670" y="13497"/>
                              </a:cubicBezTo>
                              <a:cubicBezTo>
                                <a:pt x="1523" y="13423"/>
                                <a:pt x="1372" y="13352"/>
                                <a:pt x="1209" y="13289"/>
                              </a:cubicBezTo>
                              <a:cubicBezTo>
                                <a:pt x="987" y="13204"/>
                                <a:pt x="754" y="13130"/>
                                <a:pt x="580" y="13000"/>
                              </a:cubicBezTo>
                              <a:cubicBezTo>
                                <a:pt x="277" y="12753"/>
                                <a:pt x="54" y="12421"/>
                                <a:pt x="76" y="12107"/>
                              </a:cubicBezTo>
                              <a:close/>
                              <a:moveTo>
                                <a:pt x="1979" y="19702"/>
                              </a:moveTo>
                              <a:cubicBezTo>
                                <a:pt x="2017" y="19684"/>
                                <a:pt x="1973" y="19653"/>
                                <a:pt x="1936" y="19667"/>
                              </a:cubicBezTo>
                              <a:cubicBezTo>
                                <a:pt x="1605" y="19804"/>
                                <a:pt x="1117" y="19826"/>
                                <a:pt x="732" y="19804"/>
                              </a:cubicBezTo>
                              <a:cubicBezTo>
                                <a:pt x="483" y="19790"/>
                                <a:pt x="233" y="19776"/>
                                <a:pt x="16" y="19713"/>
                              </a:cubicBezTo>
                              <a:lnTo>
                                <a:pt x="16" y="19787"/>
                              </a:lnTo>
                              <a:cubicBezTo>
                                <a:pt x="228" y="19871"/>
                                <a:pt x="472" y="19924"/>
                                <a:pt x="716" y="19942"/>
                              </a:cubicBezTo>
                              <a:cubicBezTo>
                                <a:pt x="1209" y="19981"/>
                                <a:pt x="1589" y="19893"/>
                                <a:pt x="1979" y="19702"/>
                              </a:cubicBezTo>
                              <a:close/>
                              <a:moveTo>
                                <a:pt x="10692" y="21519"/>
                              </a:moveTo>
                              <a:cubicBezTo>
                                <a:pt x="10523" y="21487"/>
                                <a:pt x="10350" y="21459"/>
                                <a:pt x="10177" y="21434"/>
                              </a:cubicBezTo>
                              <a:cubicBezTo>
                                <a:pt x="10139" y="21427"/>
                                <a:pt x="10117" y="21469"/>
                                <a:pt x="10160" y="21473"/>
                              </a:cubicBezTo>
                              <a:cubicBezTo>
                                <a:pt x="10334" y="21498"/>
                                <a:pt x="10513" y="21515"/>
                                <a:pt x="10686" y="21529"/>
                              </a:cubicBezTo>
                              <a:cubicBezTo>
                                <a:pt x="10697" y="21533"/>
                                <a:pt x="10702" y="21522"/>
                                <a:pt x="10692" y="21519"/>
                              </a:cubicBezTo>
                              <a:close/>
                              <a:moveTo>
                                <a:pt x="7433" y="16174"/>
                              </a:moveTo>
                              <a:cubicBezTo>
                                <a:pt x="6886" y="16122"/>
                                <a:pt x="6387" y="16217"/>
                                <a:pt x="5877" y="16330"/>
                              </a:cubicBezTo>
                              <a:cubicBezTo>
                                <a:pt x="5883" y="16323"/>
                                <a:pt x="5893" y="16312"/>
                                <a:pt x="5899" y="16305"/>
                              </a:cubicBezTo>
                              <a:cubicBezTo>
                                <a:pt x="5931" y="16266"/>
                                <a:pt x="5883" y="16227"/>
                                <a:pt x="5817" y="16241"/>
                              </a:cubicBezTo>
                              <a:cubicBezTo>
                                <a:pt x="5628" y="16284"/>
                                <a:pt x="5454" y="16337"/>
                                <a:pt x="5302" y="16414"/>
                              </a:cubicBezTo>
                              <a:cubicBezTo>
                                <a:pt x="5340" y="16372"/>
                                <a:pt x="5373" y="16330"/>
                                <a:pt x="5400" y="16284"/>
                              </a:cubicBezTo>
                              <a:cubicBezTo>
                                <a:pt x="5422" y="16256"/>
                                <a:pt x="5367" y="16224"/>
                                <a:pt x="5324" y="16238"/>
                              </a:cubicBezTo>
                              <a:cubicBezTo>
                                <a:pt x="5557" y="16047"/>
                                <a:pt x="5720" y="15829"/>
                                <a:pt x="5796" y="15585"/>
                              </a:cubicBezTo>
                              <a:cubicBezTo>
                                <a:pt x="5801" y="15561"/>
                                <a:pt x="5758" y="15543"/>
                                <a:pt x="5725" y="15554"/>
                              </a:cubicBezTo>
                              <a:cubicBezTo>
                                <a:pt x="5687" y="15564"/>
                                <a:pt x="5655" y="15578"/>
                                <a:pt x="5617" y="15592"/>
                              </a:cubicBezTo>
                              <a:cubicBezTo>
                                <a:pt x="5812" y="15300"/>
                                <a:pt x="6105" y="15102"/>
                                <a:pt x="6490" y="14890"/>
                              </a:cubicBezTo>
                              <a:cubicBezTo>
                                <a:pt x="6528" y="14887"/>
                                <a:pt x="6539" y="14844"/>
                                <a:pt x="6495" y="14837"/>
                              </a:cubicBezTo>
                              <a:cubicBezTo>
                                <a:pt x="6002" y="14742"/>
                                <a:pt x="5584" y="14880"/>
                                <a:pt x="5118" y="14954"/>
                              </a:cubicBezTo>
                              <a:cubicBezTo>
                                <a:pt x="5161" y="14922"/>
                                <a:pt x="5107" y="14869"/>
                                <a:pt x="5048" y="14876"/>
                              </a:cubicBezTo>
                              <a:cubicBezTo>
                                <a:pt x="4673" y="14908"/>
                                <a:pt x="4364" y="15035"/>
                                <a:pt x="4072" y="15176"/>
                              </a:cubicBezTo>
                              <a:cubicBezTo>
                                <a:pt x="4072" y="15169"/>
                                <a:pt x="4077" y="15166"/>
                                <a:pt x="4077" y="15158"/>
                              </a:cubicBezTo>
                              <a:cubicBezTo>
                                <a:pt x="4126" y="15113"/>
                                <a:pt x="4034" y="15063"/>
                                <a:pt x="3969" y="15095"/>
                              </a:cubicBezTo>
                              <a:cubicBezTo>
                                <a:pt x="3714" y="15225"/>
                                <a:pt x="3470" y="15367"/>
                                <a:pt x="3231" y="15511"/>
                              </a:cubicBezTo>
                              <a:cubicBezTo>
                                <a:pt x="3231" y="15508"/>
                                <a:pt x="3226" y="15501"/>
                                <a:pt x="3226" y="15497"/>
                              </a:cubicBezTo>
                              <a:cubicBezTo>
                                <a:pt x="3237" y="15451"/>
                                <a:pt x="3150" y="15434"/>
                                <a:pt x="3107" y="15455"/>
                              </a:cubicBezTo>
                              <a:cubicBezTo>
                                <a:pt x="2901" y="15550"/>
                                <a:pt x="2749" y="15663"/>
                                <a:pt x="2640" y="15804"/>
                              </a:cubicBezTo>
                              <a:cubicBezTo>
                                <a:pt x="2521" y="15712"/>
                                <a:pt x="2364" y="15645"/>
                                <a:pt x="2163" y="15621"/>
                              </a:cubicBezTo>
                              <a:cubicBezTo>
                                <a:pt x="1898" y="15585"/>
                                <a:pt x="1637" y="15652"/>
                                <a:pt x="1437" y="15765"/>
                              </a:cubicBezTo>
                              <a:cubicBezTo>
                                <a:pt x="1269" y="15857"/>
                                <a:pt x="1133" y="15980"/>
                                <a:pt x="933" y="16047"/>
                              </a:cubicBezTo>
                              <a:cubicBezTo>
                                <a:pt x="797" y="16093"/>
                                <a:pt x="542" y="16069"/>
                                <a:pt x="396" y="16051"/>
                              </a:cubicBezTo>
                              <a:cubicBezTo>
                                <a:pt x="266" y="16037"/>
                                <a:pt x="146" y="16009"/>
                                <a:pt x="22" y="15987"/>
                              </a:cubicBezTo>
                              <a:lnTo>
                                <a:pt x="22" y="16079"/>
                              </a:lnTo>
                              <a:cubicBezTo>
                                <a:pt x="130" y="16093"/>
                                <a:pt x="358" y="16125"/>
                                <a:pt x="417" y="16178"/>
                              </a:cubicBezTo>
                              <a:cubicBezTo>
                                <a:pt x="342" y="16199"/>
                                <a:pt x="277" y="16231"/>
                                <a:pt x="211" y="16266"/>
                              </a:cubicBezTo>
                              <a:cubicBezTo>
                                <a:pt x="157" y="16231"/>
                                <a:pt x="92" y="16196"/>
                                <a:pt x="22" y="16181"/>
                              </a:cubicBezTo>
                              <a:lnTo>
                                <a:pt x="22" y="16231"/>
                              </a:lnTo>
                              <a:cubicBezTo>
                                <a:pt x="43" y="16241"/>
                                <a:pt x="65" y="16252"/>
                                <a:pt x="87" y="16263"/>
                              </a:cubicBezTo>
                              <a:cubicBezTo>
                                <a:pt x="108" y="16273"/>
                                <a:pt x="130" y="16287"/>
                                <a:pt x="152" y="16298"/>
                              </a:cubicBezTo>
                              <a:cubicBezTo>
                                <a:pt x="130" y="16312"/>
                                <a:pt x="108" y="16326"/>
                                <a:pt x="87" y="16340"/>
                              </a:cubicBezTo>
                              <a:cubicBezTo>
                                <a:pt x="65" y="16326"/>
                                <a:pt x="43" y="16316"/>
                                <a:pt x="27" y="16305"/>
                              </a:cubicBezTo>
                              <a:lnTo>
                                <a:pt x="27" y="16365"/>
                              </a:lnTo>
                              <a:cubicBezTo>
                                <a:pt x="33" y="16368"/>
                                <a:pt x="38" y="16368"/>
                                <a:pt x="43" y="16372"/>
                              </a:cubicBezTo>
                              <a:cubicBezTo>
                                <a:pt x="38" y="16376"/>
                                <a:pt x="33" y="16379"/>
                                <a:pt x="27" y="16383"/>
                              </a:cubicBezTo>
                              <a:lnTo>
                                <a:pt x="27" y="16619"/>
                              </a:lnTo>
                              <a:cubicBezTo>
                                <a:pt x="70" y="16591"/>
                                <a:pt x="114" y="16566"/>
                                <a:pt x="157" y="16538"/>
                              </a:cubicBezTo>
                              <a:cubicBezTo>
                                <a:pt x="336" y="16435"/>
                                <a:pt x="526" y="16340"/>
                                <a:pt x="721" y="16256"/>
                              </a:cubicBezTo>
                              <a:cubicBezTo>
                                <a:pt x="764" y="16238"/>
                                <a:pt x="808" y="16220"/>
                                <a:pt x="851" y="16210"/>
                              </a:cubicBezTo>
                              <a:cubicBezTo>
                                <a:pt x="922" y="16192"/>
                                <a:pt x="987" y="16181"/>
                                <a:pt x="1052" y="16185"/>
                              </a:cubicBezTo>
                              <a:cubicBezTo>
                                <a:pt x="1068" y="16185"/>
                                <a:pt x="1079" y="16189"/>
                                <a:pt x="1095" y="16189"/>
                              </a:cubicBezTo>
                              <a:cubicBezTo>
                                <a:pt x="1209" y="16203"/>
                                <a:pt x="1301" y="16259"/>
                                <a:pt x="1355" y="16365"/>
                              </a:cubicBezTo>
                              <a:cubicBezTo>
                                <a:pt x="1377" y="16407"/>
                                <a:pt x="1388" y="16450"/>
                                <a:pt x="1393" y="16495"/>
                              </a:cubicBezTo>
                              <a:cubicBezTo>
                                <a:pt x="1399" y="16524"/>
                                <a:pt x="1399" y="16555"/>
                                <a:pt x="1399" y="16584"/>
                              </a:cubicBezTo>
                              <a:cubicBezTo>
                                <a:pt x="1399" y="16629"/>
                                <a:pt x="1388" y="16672"/>
                                <a:pt x="1377" y="16718"/>
                              </a:cubicBezTo>
                              <a:cubicBezTo>
                                <a:pt x="1312" y="16718"/>
                                <a:pt x="1252" y="16718"/>
                                <a:pt x="1187" y="16721"/>
                              </a:cubicBezTo>
                              <a:cubicBezTo>
                                <a:pt x="1198" y="16658"/>
                                <a:pt x="1214" y="16598"/>
                                <a:pt x="1242" y="16538"/>
                              </a:cubicBezTo>
                              <a:cubicBezTo>
                                <a:pt x="1247" y="16524"/>
                                <a:pt x="1220" y="16520"/>
                                <a:pt x="1214" y="16531"/>
                              </a:cubicBezTo>
                              <a:cubicBezTo>
                                <a:pt x="1171" y="16594"/>
                                <a:pt x="1139" y="16658"/>
                                <a:pt x="1117" y="16721"/>
                              </a:cubicBezTo>
                              <a:cubicBezTo>
                                <a:pt x="1117" y="16721"/>
                                <a:pt x="1117" y="16721"/>
                                <a:pt x="1117" y="16721"/>
                              </a:cubicBezTo>
                              <a:cubicBezTo>
                                <a:pt x="1106" y="16721"/>
                                <a:pt x="1101" y="16721"/>
                                <a:pt x="1090" y="16721"/>
                              </a:cubicBezTo>
                              <a:cubicBezTo>
                                <a:pt x="1068" y="16721"/>
                                <a:pt x="1052" y="16725"/>
                                <a:pt x="1030" y="16728"/>
                              </a:cubicBezTo>
                              <a:cubicBezTo>
                                <a:pt x="1019" y="16725"/>
                                <a:pt x="1014" y="16725"/>
                                <a:pt x="1003" y="16721"/>
                              </a:cubicBezTo>
                              <a:cubicBezTo>
                                <a:pt x="1041" y="16622"/>
                                <a:pt x="1095" y="16527"/>
                                <a:pt x="1166" y="16439"/>
                              </a:cubicBezTo>
                              <a:cubicBezTo>
                                <a:pt x="1177" y="16428"/>
                                <a:pt x="1149" y="16418"/>
                                <a:pt x="1144" y="16428"/>
                              </a:cubicBezTo>
                              <a:cubicBezTo>
                                <a:pt x="1068" y="16520"/>
                                <a:pt x="998" y="16612"/>
                                <a:pt x="938" y="16707"/>
                              </a:cubicBezTo>
                              <a:cubicBezTo>
                                <a:pt x="916" y="16704"/>
                                <a:pt x="889" y="16697"/>
                                <a:pt x="867" y="16693"/>
                              </a:cubicBezTo>
                              <a:cubicBezTo>
                                <a:pt x="878" y="16598"/>
                                <a:pt x="911" y="16503"/>
                                <a:pt x="965" y="16411"/>
                              </a:cubicBezTo>
                              <a:cubicBezTo>
                                <a:pt x="976" y="16397"/>
                                <a:pt x="943" y="16390"/>
                                <a:pt x="933" y="16404"/>
                              </a:cubicBezTo>
                              <a:cubicBezTo>
                                <a:pt x="867" y="16492"/>
                                <a:pt x="824" y="16584"/>
                                <a:pt x="797" y="16679"/>
                              </a:cubicBezTo>
                              <a:cubicBezTo>
                                <a:pt x="764" y="16672"/>
                                <a:pt x="727" y="16668"/>
                                <a:pt x="694" y="16661"/>
                              </a:cubicBezTo>
                              <a:cubicBezTo>
                                <a:pt x="699" y="16566"/>
                                <a:pt x="716" y="16474"/>
                                <a:pt x="748" y="16379"/>
                              </a:cubicBezTo>
                              <a:cubicBezTo>
                                <a:pt x="754" y="16365"/>
                                <a:pt x="721" y="16354"/>
                                <a:pt x="710" y="16372"/>
                              </a:cubicBezTo>
                              <a:cubicBezTo>
                                <a:pt x="672" y="16464"/>
                                <a:pt x="640" y="16555"/>
                                <a:pt x="613" y="16651"/>
                              </a:cubicBezTo>
                              <a:cubicBezTo>
                                <a:pt x="580" y="16647"/>
                                <a:pt x="542" y="16644"/>
                                <a:pt x="510" y="16640"/>
                              </a:cubicBezTo>
                              <a:cubicBezTo>
                                <a:pt x="488" y="16566"/>
                                <a:pt x="477" y="16495"/>
                                <a:pt x="493" y="16421"/>
                              </a:cubicBezTo>
                              <a:cubicBezTo>
                                <a:pt x="499" y="16404"/>
                                <a:pt x="455" y="16400"/>
                                <a:pt x="450" y="16418"/>
                              </a:cubicBezTo>
                              <a:cubicBezTo>
                                <a:pt x="428" y="16488"/>
                                <a:pt x="423" y="16562"/>
                                <a:pt x="428" y="16637"/>
                              </a:cubicBezTo>
                              <a:cubicBezTo>
                                <a:pt x="390" y="16633"/>
                                <a:pt x="347" y="16633"/>
                                <a:pt x="309" y="16633"/>
                              </a:cubicBezTo>
                              <a:cubicBezTo>
                                <a:pt x="298" y="16598"/>
                                <a:pt x="293" y="16559"/>
                                <a:pt x="287" y="16524"/>
                              </a:cubicBezTo>
                              <a:cubicBezTo>
                                <a:pt x="287" y="16506"/>
                                <a:pt x="239" y="16506"/>
                                <a:pt x="239" y="16524"/>
                              </a:cubicBezTo>
                              <a:cubicBezTo>
                                <a:pt x="239" y="16559"/>
                                <a:pt x="244" y="16594"/>
                                <a:pt x="249" y="16629"/>
                              </a:cubicBezTo>
                              <a:cubicBezTo>
                                <a:pt x="173" y="16629"/>
                                <a:pt x="98" y="16637"/>
                                <a:pt x="22" y="16647"/>
                              </a:cubicBezTo>
                              <a:lnTo>
                                <a:pt x="22" y="16876"/>
                              </a:lnTo>
                              <a:cubicBezTo>
                                <a:pt x="49" y="16873"/>
                                <a:pt x="70" y="16869"/>
                                <a:pt x="98" y="16869"/>
                              </a:cubicBezTo>
                              <a:cubicBezTo>
                                <a:pt x="260" y="16915"/>
                                <a:pt x="407" y="16993"/>
                                <a:pt x="477" y="17095"/>
                              </a:cubicBezTo>
                              <a:cubicBezTo>
                                <a:pt x="504" y="17130"/>
                                <a:pt x="515" y="17166"/>
                                <a:pt x="515" y="17201"/>
                              </a:cubicBezTo>
                              <a:cubicBezTo>
                                <a:pt x="520" y="17261"/>
                                <a:pt x="488" y="17317"/>
                                <a:pt x="445" y="17370"/>
                              </a:cubicBezTo>
                              <a:cubicBezTo>
                                <a:pt x="445" y="17367"/>
                                <a:pt x="439" y="17363"/>
                                <a:pt x="439" y="17360"/>
                              </a:cubicBezTo>
                              <a:cubicBezTo>
                                <a:pt x="445" y="17353"/>
                                <a:pt x="450" y="17346"/>
                                <a:pt x="445" y="17339"/>
                              </a:cubicBezTo>
                              <a:cubicBezTo>
                                <a:pt x="390" y="17250"/>
                                <a:pt x="352" y="17166"/>
                                <a:pt x="331" y="17074"/>
                              </a:cubicBezTo>
                              <a:cubicBezTo>
                                <a:pt x="325" y="17060"/>
                                <a:pt x="293" y="17063"/>
                                <a:pt x="293" y="17078"/>
                              </a:cubicBezTo>
                              <a:cubicBezTo>
                                <a:pt x="298" y="17137"/>
                                <a:pt x="314" y="17197"/>
                                <a:pt x="331" y="17254"/>
                              </a:cubicBezTo>
                              <a:cubicBezTo>
                                <a:pt x="342" y="17310"/>
                                <a:pt x="363" y="17363"/>
                                <a:pt x="390" y="17416"/>
                              </a:cubicBezTo>
                              <a:cubicBezTo>
                                <a:pt x="390" y="17420"/>
                                <a:pt x="396" y="17420"/>
                                <a:pt x="396" y="17423"/>
                              </a:cubicBezTo>
                              <a:cubicBezTo>
                                <a:pt x="390" y="17430"/>
                                <a:pt x="385" y="17434"/>
                                <a:pt x="374" y="17441"/>
                              </a:cubicBezTo>
                              <a:cubicBezTo>
                                <a:pt x="352" y="17430"/>
                                <a:pt x="331" y="17423"/>
                                <a:pt x="309" y="17413"/>
                              </a:cubicBezTo>
                              <a:cubicBezTo>
                                <a:pt x="298" y="17406"/>
                                <a:pt x="282" y="17399"/>
                                <a:pt x="271" y="17395"/>
                              </a:cubicBezTo>
                              <a:cubicBezTo>
                                <a:pt x="271" y="17395"/>
                                <a:pt x="271" y="17391"/>
                                <a:pt x="271" y="17391"/>
                              </a:cubicBezTo>
                              <a:cubicBezTo>
                                <a:pt x="206" y="17293"/>
                                <a:pt x="157" y="17187"/>
                                <a:pt x="119" y="17081"/>
                              </a:cubicBezTo>
                              <a:cubicBezTo>
                                <a:pt x="114" y="17067"/>
                                <a:pt x="87" y="17070"/>
                                <a:pt x="87" y="17085"/>
                              </a:cubicBezTo>
                              <a:cubicBezTo>
                                <a:pt x="103" y="17166"/>
                                <a:pt x="130" y="17247"/>
                                <a:pt x="157" y="17328"/>
                              </a:cubicBezTo>
                              <a:cubicBezTo>
                                <a:pt x="152" y="17324"/>
                                <a:pt x="146" y="17321"/>
                                <a:pt x="141" y="17317"/>
                              </a:cubicBezTo>
                              <a:cubicBezTo>
                                <a:pt x="136" y="17310"/>
                                <a:pt x="136" y="17300"/>
                                <a:pt x="130" y="17293"/>
                              </a:cubicBezTo>
                              <a:cubicBezTo>
                                <a:pt x="119" y="17279"/>
                                <a:pt x="108" y="17264"/>
                                <a:pt x="92" y="17250"/>
                              </a:cubicBezTo>
                              <a:cubicBezTo>
                                <a:pt x="76" y="17240"/>
                                <a:pt x="60" y="17229"/>
                                <a:pt x="38" y="17222"/>
                              </a:cubicBezTo>
                              <a:cubicBezTo>
                                <a:pt x="33" y="17215"/>
                                <a:pt x="27" y="17208"/>
                                <a:pt x="27" y="17201"/>
                              </a:cubicBezTo>
                              <a:lnTo>
                                <a:pt x="27" y="17324"/>
                              </a:lnTo>
                              <a:cubicBezTo>
                                <a:pt x="33" y="17332"/>
                                <a:pt x="33" y="17335"/>
                                <a:pt x="33" y="17342"/>
                              </a:cubicBezTo>
                              <a:cubicBezTo>
                                <a:pt x="33" y="17346"/>
                                <a:pt x="33" y="17349"/>
                                <a:pt x="33" y="17353"/>
                              </a:cubicBezTo>
                              <a:cubicBezTo>
                                <a:pt x="33" y="17353"/>
                                <a:pt x="27" y="17353"/>
                                <a:pt x="27" y="17353"/>
                              </a:cubicBezTo>
                              <a:lnTo>
                                <a:pt x="27" y="17508"/>
                              </a:lnTo>
                              <a:cubicBezTo>
                                <a:pt x="33" y="17508"/>
                                <a:pt x="33" y="17504"/>
                                <a:pt x="38" y="17504"/>
                              </a:cubicBezTo>
                              <a:cubicBezTo>
                                <a:pt x="54" y="17494"/>
                                <a:pt x="65" y="17487"/>
                                <a:pt x="81" y="17476"/>
                              </a:cubicBezTo>
                              <a:cubicBezTo>
                                <a:pt x="108" y="17504"/>
                                <a:pt x="146" y="17536"/>
                                <a:pt x="179" y="17557"/>
                              </a:cubicBezTo>
                              <a:cubicBezTo>
                                <a:pt x="173" y="17561"/>
                                <a:pt x="168" y="17564"/>
                                <a:pt x="163" y="17568"/>
                              </a:cubicBezTo>
                              <a:cubicBezTo>
                                <a:pt x="163" y="17568"/>
                                <a:pt x="157" y="17571"/>
                                <a:pt x="157" y="17571"/>
                              </a:cubicBezTo>
                              <a:cubicBezTo>
                                <a:pt x="157" y="17571"/>
                                <a:pt x="152" y="17571"/>
                                <a:pt x="152" y="17575"/>
                              </a:cubicBezTo>
                              <a:cubicBezTo>
                                <a:pt x="136" y="17582"/>
                                <a:pt x="114" y="17589"/>
                                <a:pt x="92" y="17600"/>
                              </a:cubicBezTo>
                              <a:cubicBezTo>
                                <a:pt x="92" y="17596"/>
                                <a:pt x="92" y="17593"/>
                                <a:pt x="87" y="17589"/>
                              </a:cubicBezTo>
                              <a:cubicBezTo>
                                <a:pt x="65" y="17571"/>
                                <a:pt x="43" y="17554"/>
                                <a:pt x="22" y="17536"/>
                              </a:cubicBezTo>
                              <a:lnTo>
                                <a:pt x="22" y="17578"/>
                              </a:lnTo>
                              <a:cubicBezTo>
                                <a:pt x="33" y="17589"/>
                                <a:pt x="43" y="17600"/>
                                <a:pt x="54" y="17610"/>
                              </a:cubicBezTo>
                              <a:cubicBezTo>
                                <a:pt x="54" y="17614"/>
                                <a:pt x="60" y="17614"/>
                                <a:pt x="60" y="17614"/>
                              </a:cubicBezTo>
                              <a:cubicBezTo>
                                <a:pt x="49" y="17617"/>
                                <a:pt x="33" y="17621"/>
                                <a:pt x="22" y="17624"/>
                              </a:cubicBezTo>
                              <a:lnTo>
                                <a:pt x="22" y="17723"/>
                              </a:lnTo>
                              <a:cubicBezTo>
                                <a:pt x="54" y="17716"/>
                                <a:pt x="92" y="17705"/>
                                <a:pt x="125" y="17695"/>
                              </a:cubicBezTo>
                              <a:cubicBezTo>
                                <a:pt x="168" y="17681"/>
                                <a:pt x="211" y="17663"/>
                                <a:pt x="249" y="17645"/>
                              </a:cubicBezTo>
                              <a:cubicBezTo>
                                <a:pt x="331" y="17607"/>
                                <a:pt x="407" y="17561"/>
                                <a:pt x="472" y="17511"/>
                              </a:cubicBezTo>
                              <a:cubicBezTo>
                                <a:pt x="537" y="17462"/>
                                <a:pt x="586" y="17406"/>
                                <a:pt x="623" y="17353"/>
                              </a:cubicBezTo>
                              <a:cubicBezTo>
                                <a:pt x="640" y="17388"/>
                                <a:pt x="656" y="17420"/>
                                <a:pt x="672" y="17455"/>
                              </a:cubicBezTo>
                              <a:cubicBezTo>
                                <a:pt x="689" y="17487"/>
                                <a:pt x="710" y="17522"/>
                                <a:pt x="732" y="17554"/>
                              </a:cubicBezTo>
                              <a:cubicBezTo>
                                <a:pt x="781" y="17628"/>
                                <a:pt x="840" y="17702"/>
                                <a:pt x="911" y="17769"/>
                              </a:cubicBezTo>
                              <a:cubicBezTo>
                                <a:pt x="943" y="17804"/>
                                <a:pt x="981" y="17836"/>
                                <a:pt x="1025" y="17868"/>
                              </a:cubicBezTo>
                              <a:cubicBezTo>
                                <a:pt x="1052" y="17892"/>
                                <a:pt x="1084" y="17914"/>
                                <a:pt x="1117" y="17931"/>
                              </a:cubicBezTo>
                              <a:cubicBezTo>
                                <a:pt x="1106" y="17963"/>
                                <a:pt x="1095" y="17998"/>
                                <a:pt x="1079" y="18030"/>
                              </a:cubicBezTo>
                              <a:cubicBezTo>
                                <a:pt x="927" y="17899"/>
                                <a:pt x="781" y="17769"/>
                                <a:pt x="651" y="17628"/>
                              </a:cubicBezTo>
                              <a:cubicBezTo>
                                <a:pt x="645" y="17621"/>
                                <a:pt x="629" y="17624"/>
                                <a:pt x="634" y="17631"/>
                              </a:cubicBezTo>
                              <a:cubicBezTo>
                                <a:pt x="754" y="17780"/>
                                <a:pt x="889" y="17931"/>
                                <a:pt x="1046" y="18065"/>
                              </a:cubicBezTo>
                              <a:cubicBezTo>
                                <a:pt x="1025" y="18083"/>
                                <a:pt x="998" y="18101"/>
                                <a:pt x="970" y="18115"/>
                              </a:cubicBezTo>
                              <a:cubicBezTo>
                                <a:pt x="824" y="17977"/>
                                <a:pt x="678" y="17839"/>
                                <a:pt x="526" y="17705"/>
                              </a:cubicBezTo>
                              <a:cubicBezTo>
                                <a:pt x="520" y="17698"/>
                                <a:pt x="504" y="17705"/>
                                <a:pt x="510" y="17712"/>
                              </a:cubicBezTo>
                              <a:cubicBezTo>
                                <a:pt x="651" y="17854"/>
                                <a:pt x="792" y="17995"/>
                                <a:pt x="927" y="18136"/>
                              </a:cubicBezTo>
                              <a:cubicBezTo>
                                <a:pt x="895" y="18153"/>
                                <a:pt x="862" y="18168"/>
                                <a:pt x="830" y="18182"/>
                              </a:cubicBezTo>
                              <a:cubicBezTo>
                                <a:pt x="694" y="18037"/>
                                <a:pt x="553" y="17896"/>
                                <a:pt x="407" y="17755"/>
                              </a:cubicBezTo>
                              <a:cubicBezTo>
                                <a:pt x="401" y="17748"/>
                                <a:pt x="385" y="17755"/>
                                <a:pt x="390" y="17762"/>
                              </a:cubicBezTo>
                              <a:cubicBezTo>
                                <a:pt x="515" y="17910"/>
                                <a:pt x="640" y="18058"/>
                                <a:pt x="775" y="18206"/>
                              </a:cubicBezTo>
                              <a:cubicBezTo>
                                <a:pt x="737" y="18220"/>
                                <a:pt x="699" y="18235"/>
                                <a:pt x="656" y="18245"/>
                              </a:cubicBezTo>
                              <a:cubicBezTo>
                                <a:pt x="537" y="18108"/>
                                <a:pt x="407" y="17977"/>
                                <a:pt x="282" y="17843"/>
                              </a:cubicBezTo>
                              <a:cubicBezTo>
                                <a:pt x="271" y="17832"/>
                                <a:pt x="249" y="17839"/>
                                <a:pt x="255" y="17850"/>
                              </a:cubicBezTo>
                              <a:cubicBezTo>
                                <a:pt x="363" y="17984"/>
                                <a:pt x="472" y="18125"/>
                                <a:pt x="586" y="18263"/>
                              </a:cubicBezTo>
                              <a:cubicBezTo>
                                <a:pt x="553" y="18270"/>
                                <a:pt x="515" y="18280"/>
                                <a:pt x="483" y="18284"/>
                              </a:cubicBezTo>
                              <a:cubicBezTo>
                                <a:pt x="380" y="18150"/>
                                <a:pt x="271" y="18016"/>
                                <a:pt x="163" y="17882"/>
                              </a:cubicBezTo>
                              <a:cubicBezTo>
                                <a:pt x="152" y="17871"/>
                                <a:pt x="130" y="17878"/>
                                <a:pt x="136" y="17889"/>
                              </a:cubicBezTo>
                              <a:cubicBezTo>
                                <a:pt x="217" y="18026"/>
                                <a:pt x="314" y="18164"/>
                                <a:pt x="428" y="18291"/>
                              </a:cubicBezTo>
                              <a:cubicBezTo>
                                <a:pt x="412" y="18295"/>
                                <a:pt x="390" y="18298"/>
                                <a:pt x="374" y="18298"/>
                              </a:cubicBezTo>
                              <a:cubicBezTo>
                                <a:pt x="363" y="18295"/>
                                <a:pt x="347" y="18291"/>
                                <a:pt x="336" y="18291"/>
                              </a:cubicBezTo>
                              <a:cubicBezTo>
                                <a:pt x="325" y="18288"/>
                                <a:pt x="314" y="18288"/>
                                <a:pt x="304" y="18284"/>
                              </a:cubicBezTo>
                              <a:cubicBezTo>
                                <a:pt x="206" y="18157"/>
                                <a:pt x="114" y="18030"/>
                                <a:pt x="27" y="17899"/>
                              </a:cubicBezTo>
                              <a:cubicBezTo>
                                <a:pt x="27" y="17896"/>
                                <a:pt x="22" y="17896"/>
                                <a:pt x="16" y="17896"/>
                              </a:cubicBezTo>
                              <a:lnTo>
                                <a:pt x="16" y="17935"/>
                              </a:lnTo>
                              <a:cubicBezTo>
                                <a:pt x="76" y="18048"/>
                                <a:pt x="146" y="18161"/>
                                <a:pt x="222" y="18270"/>
                              </a:cubicBezTo>
                              <a:cubicBezTo>
                                <a:pt x="179" y="18259"/>
                                <a:pt x="136" y="18252"/>
                                <a:pt x="98" y="18242"/>
                              </a:cubicBezTo>
                              <a:cubicBezTo>
                                <a:pt x="76" y="18196"/>
                                <a:pt x="49" y="18150"/>
                                <a:pt x="16" y="18104"/>
                              </a:cubicBezTo>
                              <a:lnTo>
                                <a:pt x="16" y="18220"/>
                              </a:lnTo>
                              <a:cubicBezTo>
                                <a:pt x="16" y="18220"/>
                                <a:pt x="16" y="18224"/>
                                <a:pt x="16" y="18224"/>
                              </a:cubicBezTo>
                              <a:cubicBezTo>
                                <a:pt x="16" y="18224"/>
                                <a:pt x="16" y="18224"/>
                                <a:pt x="16" y="18224"/>
                              </a:cubicBezTo>
                              <a:lnTo>
                                <a:pt x="16" y="18340"/>
                              </a:lnTo>
                              <a:cubicBezTo>
                                <a:pt x="282" y="18400"/>
                                <a:pt x="553" y="18450"/>
                                <a:pt x="813" y="18520"/>
                              </a:cubicBezTo>
                              <a:cubicBezTo>
                                <a:pt x="867" y="18534"/>
                                <a:pt x="916" y="18549"/>
                                <a:pt x="965" y="18566"/>
                              </a:cubicBezTo>
                              <a:cubicBezTo>
                                <a:pt x="1041" y="18591"/>
                                <a:pt x="1117" y="18619"/>
                                <a:pt x="1187" y="18647"/>
                              </a:cubicBezTo>
                              <a:cubicBezTo>
                                <a:pt x="1383" y="18728"/>
                                <a:pt x="1589" y="18841"/>
                                <a:pt x="1767" y="18968"/>
                              </a:cubicBezTo>
                              <a:cubicBezTo>
                                <a:pt x="1876" y="19046"/>
                                <a:pt x="1973" y="19127"/>
                                <a:pt x="2055" y="19208"/>
                              </a:cubicBezTo>
                              <a:cubicBezTo>
                                <a:pt x="2055" y="19208"/>
                                <a:pt x="2049" y="19205"/>
                                <a:pt x="2044" y="19205"/>
                              </a:cubicBezTo>
                              <a:cubicBezTo>
                                <a:pt x="2006" y="19180"/>
                                <a:pt x="1963" y="19155"/>
                                <a:pt x="1919" y="19131"/>
                              </a:cubicBezTo>
                              <a:cubicBezTo>
                                <a:pt x="1865" y="19102"/>
                                <a:pt x="1805" y="19074"/>
                                <a:pt x="1746" y="19049"/>
                              </a:cubicBezTo>
                              <a:cubicBezTo>
                                <a:pt x="1719" y="19039"/>
                                <a:pt x="1692" y="19028"/>
                                <a:pt x="1664" y="19018"/>
                              </a:cubicBezTo>
                              <a:cubicBezTo>
                                <a:pt x="1610" y="18997"/>
                                <a:pt x="1561" y="18979"/>
                                <a:pt x="1513" y="18961"/>
                              </a:cubicBezTo>
                              <a:cubicBezTo>
                                <a:pt x="1491" y="18954"/>
                                <a:pt x="1464" y="18947"/>
                                <a:pt x="1442" y="18940"/>
                              </a:cubicBezTo>
                              <a:cubicBezTo>
                                <a:pt x="1334" y="18905"/>
                                <a:pt x="1220" y="18877"/>
                                <a:pt x="1101" y="18855"/>
                              </a:cubicBezTo>
                              <a:cubicBezTo>
                                <a:pt x="1014" y="18838"/>
                                <a:pt x="922" y="18827"/>
                                <a:pt x="830" y="18820"/>
                              </a:cubicBezTo>
                              <a:cubicBezTo>
                                <a:pt x="797" y="18817"/>
                                <a:pt x="770" y="18817"/>
                                <a:pt x="737" y="18813"/>
                              </a:cubicBezTo>
                              <a:cubicBezTo>
                                <a:pt x="607" y="18806"/>
                                <a:pt x="477" y="18813"/>
                                <a:pt x="347" y="18824"/>
                              </a:cubicBezTo>
                              <a:cubicBezTo>
                                <a:pt x="282" y="18827"/>
                                <a:pt x="217" y="18831"/>
                                <a:pt x="152" y="18834"/>
                              </a:cubicBezTo>
                              <a:cubicBezTo>
                                <a:pt x="103" y="18834"/>
                                <a:pt x="49" y="18834"/>
                                <a:pt x="0" y="18834"/>
                              </a:cubicBezTo>
                              <a:lnTo>
                                <a:pt x="0" y="19117"/>
                              </a:lnTo>
                              <a:cubicBezTo>
                                <a:pt x="5" y="19117"/>
                                <a:pt x="5" y="19120"/>
                                <a:pt x="11" y="19120"/>
                              </a:cubicBezTo>
                              <a:cubicBezTo>
                                <a:pt x="49" y="19212"/>
                                <a:pt x="87" y="19303"/>
                                <a:pt x="125" y="19395"/>
                              </a:cubicBezTo>
                              <a:cubicBezTo>
                                <a:pt x="130" y="19409"/>
                                <a:pt x="157" y="19406"/>
                                <a:pt x="157" y="19392"/>
                              </a:cubicBezTo>
                              <a:cubicBezTo>
                                <a:pt x="141" y="19307"/>
                                <a:pt x="114" y="19222"/>
                                <a:pt x="98" y="19141"/>
                              </a:cubicBezTo>
                              <a:cubicBezTo>
                                <a:pt x="119" y="19145"/>
                                <a:pt x="141" y="19152"/>
                                <a:pt x="163" y="19155"/>
                              </a:cubicBezTo>
                              <a:cubicBezTo>
                                <a:pt x="233" y="19268"/>
                                <a:pt x="298" y="19385"/>
                                <a:pt x="380" y="19497"/>
                              </a:cubicBezTo>
                              <a:cubicBezTo>
                                <a:pt x="385" y="19508"/>
                                <a:pt x="412" y="19501"/>
                                <a:pt x="407" y="19494"/>
                              </a:cubicBezTo>
                              <a:cubicBezTo>
                                <a:pt x="363" y="19385"/>
                                <a:pt x="314" y="19279"/>
                                <a:pt x="266" y="19173"/>
                              </a:cubicBezTo>
                              <a:cubicBezTo>
                                <a:pt x="287" y="19176"/>
                                <a:pt x="309" y="19176"/>
                                <a:pt x="331" y="19180"/>
                              </a:cubicBezTo>
                              <a:cubicBezTo>
                                <a:pt x="401" y="19311"/>
                                <a:pt x="493" y="19438"/>
                                <a:pt x="596" y="19557"/>
                              </a:cubicBezTo>
                              <a:cubicBezTo>
                                <a:pt x="607" y="19572"/>
                                <a:pt x="640" y="19561"/>
                                <a:pt x="629" y="19547"/>
                              </a:cubicBezTo>
                              <a:cubicBezTo>
                                <a:pt x="548" y="19427"/>
                                <a:pt x="488" y="19307"/>
                                <a:pt x="434" y="19184"/>
                              </a:cubicBezTo>
                              <a:cubicBezTo>
                                <a:pt x="477" y="19184"/>
                                <a:pt x="520" y="19187"/>
                                <a:pt x="558" y="19184"/>
                              </a:cubicBezTo>
                              <a:cubicBezTo>
                                <a:pt x="634" y="19307"/>
                                <a:pt x="716" y="19427"/>
                                <a:pt x="813" y="19543"/>
                              </a:cubicBezTo>
                              <a:cubicBezTo>
                                <a:pt x="824" y="19557"/>
                                <a:pt x="857" y="19547"/>
                                <a:pt x="846" y="19533"/>
                              </a:cubicBezTo>
                              <a:cubicBezTo>
                                <a:pt x="770" y="19416"/>
                                <a:pt x="699" y="19300"/>
                                <a:pt x="640" y="19176"/>
                              </a:cubicBezTo>
                              <a:cubicBezTo>
                                <a:pt x="683" y="19173"/>
                                <a:pt x="721" y="19169"/>
                                <a:pt x="759" y="19166"/>
                              </a:cubicBezTo>
                              <a:cubicBezTo>
                                <a:pt x="835" y="19289"/>
                                <a:pt x="922" y="19409"/>
                                <a:pt x="1008" y="19526"/>
                              </a:cubicBezTo>
                              <a:cubicBezTo>
                                <a:pt x="1019" y="19540"/>
                                <a:pt x="1046" y="19529"/>
                                <a:pt x="1041" y="19515"/>
                              </a:cubicBezTo>
                              <a:cubicBezTo>
                                <a:pt x="970" y="19395"/>
                                <a:pt x="900" y="19275"/>
                                <a:pt x="840" y="19152"/>
                              </a:cubicBezTo>
                              <a:cubicBezTo>
                                <a:pt x="873" y="19148"/>
                                <a:pt x="900" y="19141"/>
                                <a:pt x="933" y="19134"/>
                              </a:cubicBezTo>
                              <a:cubicBezTo>
                                <a:pt x="1003" y="19254"/>
                                <a:pt x="1084" y="19378"/>
                                <a:pt x="1214" y="19473"/>
                              </a:cubicBezTo>
                              <a:cubicBezTo>
                                <a:pt x="1220" y="19476"/>
                                <a:pt x="1225" y="19473"/>
                                <a:pt x="1220" y="19469"/>
                              </a:cubicBezTo>
                              <a:cubicBezTo>
                                <a:pt x="1155" y="19349"/>
                                <a:pt x="1074" y="19236"/>
                                <a:pt x="1014" y="19120"/>
                              </a:cubicBezTo>
                              <a:cubicBezTo>
                                <a:pt x="1041" y="19113"/>
                                <a:pt x="1068" y="19109"/>
                                <a:pt x="1090" y="19106"/>
                              </a:cubicBezTo>
                              <a:cubicBezTo>
                                <a:pt x="1182" y="19222"/>
                                <a:pt x="1290" y="19339"/>
                                <a:pt x="1431" y="19427"/>
                              </a:cubicBezTo>
                              <a:cubicBezTo>
                                <a:pt x="1437" y="19430"/>
                                <a:pt x="1453" y="19427"/>
                                <a:pt x="1448" y="19420"/>
                              </a:cubicBezTo>
                              <a:cubicBezTo>
                                <a:pt x="1361" y="19307"/>
                                <a:pt x="1258" y="19201"/>
                                <a:pt x="1177" y="19088"/>
                              </a:cubicBezTo>
                              <a:cubicBezTo>
                                <a:pt x="1204" y="19085"/>
                                <a:pt x="1231" y="19081"/>
                                <a:pt x="1252" y="19078"/>
                              </a:cubicBezTo>
                              <a:cubicBezTo>
                                <a:pt x="1290" y="19113"/>
                                <a:pt x="1334" y="19148"/>
                                <a:pt x="1366" y="19176"/>
                              </a:cubicBezTo>
                              <a:cubicBezTo>
                                <a:pt x="1448" y="19254"/>
                                <a:pt x="1540" y="19328"/>
                                <a:pt x="1627" y="19402"/>
                              </a:cubicBezTo>
                              <a:cubicBezTo>
                                <a:pt x="1643" y="19416"/>
                                <a:pt x="1670" y="19399"/>
                                <a:pt x="1654" y="19388"/>
                              </a:cubicBezTo>
                              <a:cubicBezTo>
                                <a:pt x="1583" y="19321"/>
                                <a:pt x="1518" y="19251"/>
                                <a:pt x="1453" y="19180"/>
                              </a:cubicBezTo>
                              <a:cubicBezTo>
                                <a:pt x="1448" y="19173"/>
                                <a:pt x="1393" y="19117"/>
                                <a:pt x="1350" y="19071"/>
                              </a:cubicBezTo>
                              <a:cubicBezTo>
                                <a:pt x="1383" y="19071"/>
                                <a:pt x="1415" y="19071"/>
                                <a:pt x="1448" y="19074"/>
                              </a:cubicBezTo>
                              <a:cubicBezTo>
                                <a:pt x="1572" y="19184"/>
                                <a:pt x="1713" y="19286"/>
                                <a:pt x="1870" y="19374"/>
                              </a:cubicBezTo>
                              <a:cubicBezTo>
                                <a:pt x="1881" y="19381"/>
                                <a:pt x="1898" y="19367"/>
                                <a:pt x="1887" y="19360"/>
                              </a:cubicBezTo>
                              <a:cubicBezTo>
                                <a:pt x="1789" y="19286"/>
                                <a:pt x="1692" y="19205"/>
                                <a:pt x="1605" y="19124"/>
                              </a:cubicBezTo>
                              <a:cubicBezTo>
                                <a:pt x="1610" y="19124"/>
                                <a:pt x="1610" y="19127"/>
                                <a:pt x="1616" y="19127"/>
                              </a:cubicBezTo>
                              <a:cubicBezTo>
                                <a:pt x="1659" y="19145"/>
                                <a:pt x="1702" y="19162"/>
                                <a:pt x="1746" y="19184"/>
                              </a:cubicBezTo>
                              <a:cubicBezTo>
                                <a:pt x="1833" y="19226"/>
                                <a:pt x="1925" y="19272"/>
                                <a:pt x="2001" y="19325"/>
                              </a:cubicBezTo>
                              <a:cubicBezTo>
                                <a:pt x="2028" y="19342"/>
                                <a:pt x="2049" y="19360"/>
                                <a:pt x="2077" y="19378"/>
                              </a:cubicBezTo>
                              <a:cubicBezTo>
                                <a:pt x="2109" y="19406"/>
                                <a:pt x="2142" y="19434"/>
                                <a:pt x="2169" y="19462"/>
                              </a:cubicBezTo>
                              <a:cubicBezTo>
                                <a:pt x="2185" y="19483"/>
                                <a:pt x="2201" y="19501"/>
                                <a:pt x="2212" y="19522"/>
                              </a:cubicBezTo>
                              <a:cubicBezTo>
                                <a:pt x="2212" y="19536"/>
                                <a:pt x="2207" y="19550"/>
                                <a:pt x="2201" y="19565"/>
                              </a:cubicBezTo>
                              <a:cubicBezTo>
                                <a:pt x="2201" y="19572"/>
                                <a:pt x="2196" y="19579"/>
                                <a:pt x="2190" y="19586"/>
                              </a:cubicBezTo>
                              <a:cubicBezTo>
                                <a:pt x="2174" y="19617"/>
                                <a:pt x="2158" y="19646"/>
                                <a:pt x="2131" y="19677"/>
                              </a:cubicBezTo>
                              <a:cubicBezTo>
                                <a:pt x="2114" y="19699"/>
                                <a:pt x="2093" y="19716"/>
                                <a:pt x="2066" y="19737"/>
                              </a:cubicBezTo>
                              <a:cubicBezTo>
                                <a:pt x="2060" y="19741"/>
                                <a:pt x="2055" y="19748"/>
                                <a:pt x="2049" y="19751"/>
                              </a:cubicBezTo>
                              <a:cubicBezTo>
                                <a:pt x="1963" y="19815"/>
                                <a:pt x="1854" y="19871"/>
                                <a:pt x="1735" y="19914"/>
                              </a:cubicBezTo>
                              <a:cubicBezTo>
                                <a:pt x="1713" y="19924"/>
                                <a:pt x="1686" y="19931"/>
                                <a:pt x="1659" y="19938"/>
                              </a:cubicBezTo>
                              <a:cubicBezTo>
                                <a:pt x="1610" y="19956"/>
                                <a:pt x="1556" y="19970"/>
                                <a:pt x="1507" y="19981"/>
                              </a:cubicBezTo>
                              <a:cubicBezTo>
                                <a:pt x="1458" y="19991"/>
                                <a:pt x="1404" y="20002"/>
                                <a:pt x="1361" y="20009"/>
                              </a:cubicBezTo>
                              <a:cubicBezTo>
                                <a:pt x="1339" y="20013"/>
                                <a:pt x="1312" y="20016"/>
                                <a:pt x="1290" y="20020"/>
                              </a:cubicBezTo>
                              <a:cubicBezTo>
                                <a:pt x="1263" y="20023"/>
                                <a:pt x="1231" y="20027"/>
                                <a:pt x="1204" y="20027"/>
                              </a:cubicBezTo>
                              <a:cubicBezTo>
                                <a:pt x="1090" y="20037"/>
                                <a:pt x="970" y="20037"/>
                                <a:pt x="851" y="20034"/>
                              </a:cubicBezTo>
                              <a:cubicBezTo>
                                <a:pt x="732" y="20027"/>
                                <a:pt x="618" y="20016"/>
                                <a:pt x="499" y="19995"/>
                              </a:cubicBezTo>
                              <a:cubicBezTo>
                                <a:pt x="325" y="19967"/>
                                <a:pt x="152" y="19921"/>
                                <a:pt x="0" y="19861"/>
                              </a:cubicBezTo>
                              <a:lnTo>
                                <a:pt x="0" y="20570"/>
                              </a:lnTo>
                              <a:cubicBezTo>
                                <a:pt x="33" y="20542"/>
                                <a:pt x="65" y="20513"/>
                                <a:pt x="103" y="20489"/>
                              </a:cubicBezTo>
                              <a:cubicBezTo>
                                <a:pt x="119" y="20492"/>
                                <a:pt x="136" y="20492"/>
                                <a:pt x="152" y="20496"/>
                              </a:cubicBezTo>
                              <a:cubicBezTo>
                                <a:pt x="103" y="20545"/>
                                <a:pt x="54" y="20595"/>
                                <a:pt x="11" y="20648"/>
                              </a:cubicBezTo>
                              <a:cubicBezTo>
                                <a:pt x="5" y="20651"/>
                                <a:pt x="5" y="20658"/>
                                <a:pt x="0" y="20662"/>
                              </a:cubicBezTo>
                              <a:lnTo>
                                <a:pt x="0" y="20796"/>
                              </a:lnTo>
                              <a:cubicBezTo>
                                <a:pt x="33" y="20753"/>
                                <a:pt x="65" y="20711"/>
                                <a:pt x="103" y="20672"/>
                              </a:cubicBezTo>
                              <a:cubicBezTo>
                                <a:pt x="152" y="20616"/>
                                <a:pt x="211" y="20566"/>
                                <a:pt x="271" y="20513"/>
                              </a:cubicBezTo>
                              <a:cubicBezTo>
                                <a:pt x="293" y="20517"/>
                                <a:pt x="320" y="20517"/>
                                <a:pt x="342" y="20521"/>
                              </a:cubicBezTo>
                              <a:cubicBezTo>
                                <a:pt x="293" y="20580"/>
                                <a:pt x="244" y="20640"/>
                                <a:pt x="206" y="20700"/>
                              </a:cubicBezTo>
                              <a:cubicBezTo>
                                <a:pt x="130" y="20813"/>
                                <a:pt x="38" y="20947"/>
                                <a:pt x="49" y="21074"/>
                              </a:cubicBezTo>
                              <a:cubicBezTo>
                                <a:pt x="49" y="21081"/>
                                <a:pt x="65" y="21081"/>
                                <a:pt x="65" y="21074"/>
                              </a:cubicBezTo>
                              <a:cubicBezTo>
                                <a:pt x="152" y="20951"/>
                                <a:pt x="206" y="20820"/>
                                <a:pt x="304" y="20700"/>
                              </a:cubicBezTo>
                              <a:cubicBezTo>
                                <a:pt x="352" y="20640"/>
                                <a:pt x="401" y="20584"/>
                                <a:pt x="455" y="20528"/>
                              </a:cubicBezTo>
                              <a:cubicBezTo>
                                <a:pt x="483" y="20528"/>
                                <a:pt x="510" y="20528"/>
                                <a:pt x="537" y="20528"/>
                              </a:cubicBezTo>
                              <a:cubicBezTo>
                                <a:pt x="439" y="20697"/>
                                <a:pt x="369" y="20877"/>
                                <a:pt x="352" y="21057"/>
                              </a:cubicBezTo>
                              <a:cubicBezTo>
                                <a:pt x="352" y="21064"/>
                                <a:pt x="374" y="21067"/>
                                <a:pt x="374" y="21060"/>
                              </a:cubicBezTo>
                              <a:cubicBezTo>
                                <a:pt x="461" y="20880"/>
                                <a:pt x="542" y="20700"/>
                                <a:pt x="645" y="20524"/>
                              </a:cubicBezTo>
                              <a:cubicBezTo>
                                <a:pt x="678" y="20521"/>
                                <a:pt x="716" y="20517"/>
                                <a:pt x="748" y="20510"/>
                              </a:cubicBezTo>
                              <a:cubicBezTo>
                                <a:pt x="737" y="20630"/>
                                <a:pt x="754" y="20753"/>
                                <a:pt x="802" y="20870"/>
                              </a:cubicBezTo>
                              <a:cubicBezTo>
                                <a:pt x="640" y="21067"/>
                                <a:pt x="434" y="21272"/>
                                <a:pt x="125" y="21374"/>
                              </a:cubicBezTo>
                              <a:lnTo>
                                <a:pt x="255" y="21473"/>
                              </a:lnTo>
                              <a:cubicBezTo>
                                <a:pt x="331" y="21441"/>
                                <a:pt x="396" y="21402"/>
                                <a:pt x="461" y="21360"/>
                              </a:cubicBezTo>
                              <a:cubicBezTo>
                                <a:pt x="477" y="21353"/>
                                <a:pt x="488" y="21350"/>
                                <a:pt x="504" y="21342"/>
                              </a:cubicBezTo>
                              <a:cubicBezTo>
                                <a:pt x="515" y="21339"/>
                                <a:pt x="526" y="21335"/>
                                <a:pt x="537" y="21332"/>
                              </a:cubicBezTo>
                              <a:cubicBezTo>
                                <a:pt x="537" y="21332"/>
                                <a:pt x="537" y="21332"/>
                                <a:pt x="537" y="21332"/>
                              </a:cubicBezTo>
                              <a:cubicBezTo>
                                <a:pt x="450" y="21385"/>
                                <a:pt x="358" y="21434"/>
                                <a:pt x="271" y="21487"/>
                              </a:cubicBezTo>
                              <a:lnTo>
                                <a:pt x="336" y="21536"/>
                              </a:lnTo>
                              <a:cubicBezTo>
                                <a:pt x="396" y="21505"/>
                                <a:pt x="450" y="21473"/>
                                <a:pt x="504" y="21441"/>
                              </a:cubicBezTo>
                              <a:cubicBezTo>
                                <a:pt x="493" y="21473"/>
                                <a:pt x="483" y="21501"/>
                                <a:pt x="472" y="21533"/>
                              </a:cubicBezTo>
                              <a:cubicBezTo>
                                <a:pt x="445" y="21551"/>
                                <a:pt x="423" y="21568"/>
                                <a:pt x="396" y="21586"/>
                              </a:cubicBezTo>
                              <a:lnTo>
                                <a:pt x="401" y="21589"/>
                              </a:lnTo>
                              <a:lnTo>
                                <a:pt x="781" y="21589"/>
                              </a:lnTo>
                              <a:cubicBezTo>
                                <a:pt x="781" y="21586"/>
                                <a:pt x="781" y="21579"/>
                                <a:pt x="775" y="21575"/>
                              </a:cubicBezTo>
                              <a:cubicBezTo>
                                <a:pt x="792" y="21544"/>
                                <a:pt x="808" y="21512"/>
                                <a:pt x="824" y="21480"/>
                              </a:cubicBezTo>
                              <a:cubicBezTo>
                                <a:pt x="835" y="21515"/>
                                <a:pt x="846" y="21554"/>
                                <a:pt x="862" y="21589"/>
                              </a:cubicBezTo>
                              <a:lnTo>
                                <a:pt x="960" y="21589"/>
                              </a:lnTo>
                              <a:cubicBezTo>
                                <a:pt x="938" y="21508"/>
                                <a:pt x="916" y="21427"/>
                                <a:pt x="895" y="21350"/>
                              </a:cubicBezTo>
                              <a:cubicBezTo>
                                <a:pt x="905" y="21325"/>
                                <a:pt x="922" y="21297"/>
                                <a:pt x="933" y="21272"/>
                              </a:cubicBezTo>
                              <a:cubicBezTo>
                                <a:pt x="965" y="21381"/>
                                <a:pt x="1014" y="21487"/>
                                <a:pt x="1063" y="21589"/>
                              </a:cubicBezTo>
                              <a:lnTo>
                                <a:pt x="1144" y="21589"/>
                              </a:lnTo>
                              <a:cubicBezTo>
                                <a:pt x="1095" y="21459"/>
                                <a:pt x="1063" y="21325"/>
                                <a:pt x="1025" y="21194"/>
                              </a:cubicBezTo>
                              <a:cubicBezTo>
                                <a:pt x="1068" y="21240"/>
                                <a:pt x="1117" y="21282"/>
                                <a:pt x="1171" y="21321"/>
                              </a:cubicBezTo>
                              <a:cubicBezTo>
                                <a:pt x="1198" y="21409"/>
                                <a:pt x="1231" y="21501"/>
                                <a:pt x="1263" y="21589"/>
                              </a:cubicBezTo>
                              <a:lnTo>
                                <a:pt x="1345" y="21589"/>
                              </a:lnTo>
                              <a:cubicBezTo>
                                <a:pt x="1328" y="21526"/>
                                <a:pt x="1312" y="21462"/>
                                <a:pt x="1290" y="21399"/>
                              </a:cubicBezTo>
                              <a:cubicBezTo>
                                <a:pt x="1307" y="21409"/>
                                <a:pt x="1328" y="21420"/>
                                <a:pt x="1345" y="21431"/>
                              </a:cubicBezTo>
                              <a:cubicBezTo>
                                <a:pt x="1383" y="21452"/>
                                <a:pt x="1426" y="21473"/>
                                <a:pt x="1469" y="21491"/>
                              </a:cubicBezTo>
                              <a:cubicBezTo>
                                <a:pt x="1475" y="21522"/>
                                <a:pt x="1486" y="21558"/>
                                <a:pt x="1496" y="21589"/>
                              </a:cubicBezTo>
                              <a:lnTo>
                                <a:pt x="1572" y="21589"/>
                              </a:lnTo>
                              <a:cubicBezTo>
                                <a:pt x="1567" y="21568"/>
                                <a:pt x="1567" y="21547"/>
                                <a:pt x="1561" y="21529"/>
                              </a:cubicBezTo>
                              <a:cubicBezTo>
                                <a:pt x="1621" y="21551"/>
                                <a:pt x="1681" y="21572"/>
                                <a:pt x="1746" y="21586"/>
                              </a:cubicBezTo>
                              <a:cubicBezTo>
                                <a:pt x="1746" y="21586"/>
                                <a:pt x="1746" y="21589"/>
                                <a:pt x="1746" y="21589"/>
                              </a:cubicBezTo>
                              <a:lnTo>
                                <a:pt x="2559" y="21589"/>
                              </a:lnTo>
                              <a:cubicBezTo>
                                <a:pt x="2554" y="21582"/>
                                <a:pt x="2548" y="21579"/>
                                <a:pt x="2537" y="21572"/>
                              </a:cubicBezTo>
                              <a:cubicBezTo>
                                <a:pt x="2559" y="21565"/>
                                <a:pt x="2581" y="21558"/>
                                <a:pt x="2597" y="21551"/>
                              </a:cubicBezTo>
                              <a:cubicBezTo>
                                <a:pt x="2619" y="21565"/>
                                <a:pt x="2635" y="21579"/>
                                <a:pt x="2657" y="21593"/>
                              </a:cubicBezTo>
                              <a:lnTo>
                                <a:pt x="2749" y="21593"/>
                              </a:lnTo>
                              <a:cubicBezTo>
                                <a:pt x="2722" y="21568"/>
                                <a:pt x="2695" y="21547"/>
                                <a:pt x="2667" y="21522"/>
                              </a:cubicBezTo>
                              <a:cubicBezTo>
                                <a:pt x="2684" y="21515"/>
                                <a:pt x="2700" y="21508"/>
                                <a:pt x="2711" y="21498"/>
                              </a:cubicBezTo>
                              <a:cubicBezTo>
                                <a:pt x="2716" y="21505"/>
                                <a:pt x="2727" y="21508"/>
                                <a:pt x="2733" y="21515"/>
                              </a:cubicBezTo>
                              <a:cubicBezTo>
                                <a:pt x="2765" y="21536"/>
                                <a:pt x="2792" y="21558"/>
                                <a:pt x="2825" y="21579"/>
                              </a:cubicBezTo>
                              <a:cubicBezTo>
                                <a:pt x="2841" y="21589"/>
                                <a:pt x="2873" y="21575"/>
                                <a:pt x="2857" y="21561"/>
                              </a:cubicBezTo>
                              <a:cubicBezTo>
                                <a:pt x="2830" y="21540"/>
                                <a:pt x="2798" y="21522"/>
                                <a:pt x="2776" y="21501"/>
                              </a:cubicBezTo>
                              <a:cubicBezTo>
                                <a:pt x="2765" y="21494"/>
                                <a:pt x="2760" y="21484"/>
                                <a:pt x="2749" y="21477"/>
                              </a:cubicBezTo>
                              <a:cubicBezTo>
                                <a:pt x="2781" y="21455"/>
                                <a:pt x="2814" y="21434"/>
                                <a:pt x="2841" y="21409"/>
                              </a:cubicBezTo>
                              <a:cubicBezTo>
                                <a:pt x="2895" y="21469"/>
                                <a:pt x="2944" y="21529"/>
                                <a:pt x="2982" y="21593"/>
                              </a:cubicBezTo>
                              <a:lnTo>
                                <a:pt x="3128" y="21593"/>
                              </a:lnTo>
                              <a:cubicBezTo>
                                <a:pt x="3080" y="21505"/>
                                <a:pt x="3014" y="21417"/>
                                <a:pt x="2928" y="21332"/>
                              </a:cubicBezTo>
                              <a:cubicBezTo>
                                <a:pt x="2966" y="21293"/>
                                <a:pt x="3004" y="21251"/>
                                <a:pt x="3031" y="21208"/>
                              </a:cubicBezTo>
                              <a:cubicBezTo>
                                <a:pt x="3242" y="20919"/>
                                <a:pt x="3416" y="20633"/>
                                <a:pt x="3714" y="20372"/>
                              </a:cubicBezTo>
                              <a:cubicBezTo>
                                <a:pt x="3990" y="20132"/>
                                <a:pt x="4343" y="19949"/>
                                <a:pt x="4657" y="19730"/>
                              </a:cubicBezTo>
                              <a:cubicBezTo>
                                <a:pt x="4896" y="19565"/>
                                <a:pt x="5053" y="19374"/>
                                <a:pt x="5031" y="19145"/>
                              </a:cubicBezTo>
                              <a:cubicBezTo>
                                <a:pt x="5010" y="18905"/>
                                <a:pt x="4831" y="18626"/>
                                <a:pt x="4554" y="18460"/>
                              </a:cubicBezTo>
                              <a:cubicBezTo>
                                <a:pt x="4538" y="18450"/>
                                <a:pt x="4516" y="18439"/>
                                <a:pt x="4500" y="18429"/>
                              </a:cubicBezTo>
                              <a:cubicBezTo>
                                <a:pt x="4804" y="18259"/>
                                <a:pt x="4923" y="17977"/>
                                <a:pt x="4793" y="17727"/>
                              </a:cubicBezTo>
                              <a:cubicBezTo>
                                <a:pt x="4749" y="17638"/>
                                <a:pt x="4673" y="17557"/>
                                <a:pt x="4587" y="17483"/>
                              </a:cubicBezTo>
                              <a:cubicBezTo>
                                <a:pt x="4798" y="17437"/>
                                <a:pt x="4988" y="17360"/>
                                <a:pt x="5151" y="17261"/>
                              </a:cubicBezTo>
                              <a:cubicBezTo>
                                <a:pt x="5194" y="17233"/>
                                <a:pt x="5172" y="17187"/>
                                <a:pt x="5113" y="17180"/>
                              </a:cubicBezTo>
                              <a:cubicBezTo>
                                <a:pt x="5075" y="17176"/>
                                <a:pt x="5031" y="17173"/>
                                <a:pt x="4999" y="17166"/>
                              </a:cubicBezTo>
                              <a:cubicBezTo>
                                <a:pt x="5476" y="17077"/>
                                <a:pt x="5915" y="16936"/>
                                <a:pt x="6289" y="16721"/>
                              </a:cubicBezTo>
                              <a:cubicBezTo>
                                <a:pt x="6327" y="16700"/>
                                <a:pt x="6300" y="16658"/>
                                <a:pt x="6246" y="16661"/>
                              </a:cubicBezTo>
                              <a:cubicBezTo>
                                <a:pt x="6197" y="16668"/>
                                <a:pt x="6143" y="16672"/>
                                <a:pt x="6094" y="16679"/>
                              </a:cubicBezTo>
                              <a:cubicBezTo>
                                <a:pt x="6495" y="16502"/>
                                <a:pt x="6913" y="16365"/>
                                <a:pt x="7352" y="16231"/>
                              </a:cubicBezTo>
                              <a:cubicBezTo>
                                <a:pt x="7373" y="16231"/>
                                <a:pt x="7395" y="16227"/>
                                <a:pt x="7422" y="16227"/>
                              </a:cubicBezTo>
                              <a:cubicBezTo>
                                <a:pt x="7487" y="16227"/>
                                <a:pt x="7482" y="16178"/>
                                <a:pt x="7433" y="16174"/>
                              </a:cubicBezTo>
                              <a:close/>
                              <a:moveTo>
                                <a:pt x="195" y="17540"/>
                              </a:moveTo>
                              <a:cubicBezTo>
                                <a:pt x="179" y="17522"/>
                                <a:pt x="157" y="17508"/>
                                <a:pt x="141" y="17494"/>
                              </a:cubicBezTo>
                              <a:cubicBezTo>
                                <a:pt x="125" y="17480"/>
                                <a:pt x="114" y="17469"/>
                                <a:pt x="98" y="17455"/>
                              </a:cubicBezTo>
                              <a:cubicBezTo>
                                <a:pt x="98" y="17455"/>
                                <a:pt x="103" y="17451"/>
                                <a:pt x="103" y="17451"/>
                              </a:cubicBezTo>
                              <a:cubicBezTo>
                                <a:pt x="108" y="17444"/>
                                <a:pt x="119" y="17434"/>
                                <a:pt x="125" y="17427"/>
                              </a:cubicBezTo>
                              <a:cubicBezTo>
                                <a:pt x="130" y="17420"/>
                                <a:pt x="136" y="17409"/>
                                <a:pt x="136" y="17399"/>
                              </a:cubicBezTo>
                              <a:cubicBezTo>
                                <a:pt x="146" y="17409"/>
                                <a:pt x="157" y="17420"/>
                                <a:pt x="168" y="17427"/>
                              </a:cubicBezTo>
                              <a:cubicBezTo>
                                <a:pt x="190" y="17444"/>
                                <a:pt x="217" y="17462"/>
                                <a:pt x="249" y="17480"/>
                              </a:cubicBezTo>
                              <a:cubicBezTo>
                                <a:pt x="255" y="17483"/>
                                <a:pt x="266" y="17487"/>
                                <a:pt x="271" y="17490"/>
                              </a:cubicBezTo>
                              <a:cubicBezTo>
                                <a:pt x="244" y="17504"/>
                                <a:pt x="217" y="17522"/>
                                <a:pt x="195" y="17540"/>
                              </a:cubicBezTo>
                              <a:close/>
                              <a:moveTo>
                                <a:pt x="5725" y="16351"/>
                              </a:moveTo>
                              <a:cubicBezTo>
                                <a:pt x="5714" y="16361"/>
                                <a:pt x="5709" y="16376"/>
                                <a:pt x="5698" y="16386"/>
                              </a:cubicBezTo>
                              <a:cubicBezTo>
                                <a:pt x="5687" y="16404"/>
                                <a:pt x="5698" y="16418"/>
                                <a:pt x="5720" y="16428"/>
                              </a:cubicBezTo>
                              <a:cubicBezTo>
                                <a:pt x="5633" y="16495"/>
                                <a:pt x="5536" y="16555"/>
                                <a:pt x="5443" y="16619"/>
                              </a:cubicBezTo>
                              <a:cubicBezTo>
                                <a:pt x="5416" y="16626"/>
                                <a:pt x="5395" y="16633"/>
                                <a:pt x="5367" y="16640"/>
                              </a:cubicBezTo>
                              <a:cubicBezTo>
                                <a:pt x="5465" y="16552"/>
                                <a:pt x="5563" y="16460"/>
                                <a:pt x="5655" y="16368"/>
                              </a:cubicBezTo>
                              <a:cubicBezTo>
                                <a:pt x="5677" y="16361"/>
                                <a:pt x="5698" y="16354"/>
                                <a:pt x="5725" y="16351"/>
                              </a:cubicBezTo>
                              <a:close/>
                              <a:moveTo>
                                <a:pt x="5611" y="16379"/>
                              </a:moveTo>
                              <a:cubicBezTo>
                                <a:pt x="5481" y="16485"/>
                                <a:pt x="5340" y="16587"/>
                                <a:pt x="5210" y="16693"/>
                              </a:cubicBezTo>
                              <a:cubicBezTo>
                                <a:pt x="5189" y="16697"/>
                                <a:pt x="5167" y="16700"/>
                                <a:pt x="5140" y="16707"/>
                              </a:cubicBezTo>
                              <a:cubicBezTo>
                                <a:pt x="5227" y="16626"/>
                                <a:pt x="5302" y="16545"/>
                                <a:pt x="5367" y="16457"/>
                              </a:cubicBezTo>
                              <a:cubicBezTo>
                                <a:pt x="5449" y="16428"/>
                                <a:pt x="5530" y="16404"/>
                                <a:pt x="5611" y="16379"/>
                              </a:cubicBezTo>
                              <a:close/>
                              <a:moveTo>
                                <a:pt x="5308" y="16481"/>
                              </a:moveTo>
                              <a:cubicBezTo>
                                <a:pt x="5205" y="16577"/>
                                <a:pt x="5102" y="16668"/>
                                <a:pt x="4988" y="16756"/>
                              </a:cubicBezTo>
                              <a:cubicBezTo>
                                <a:pt x="4923" y="16774"/>
                                <a:pt x="4858" y="16792"/>
                                <a:pt x="4793" y="16813"/>
                              </a:cubicBezTo>
                              <a:cubicBezTo>
                                <a:pt x="4939" y="16725"/>
                                <a:pt x="5069" y="16633"/>
                                <a:pt x="5183" y="16531"/>
                              </a:cubicBezTo>
                              <a:cubicBezTo>
                                <a:pt x="5221" y="16517"/>
                                <a:pt x="5264" y="16499"/>
                                <a:pt x="5308" y="16481"/>
                              </a:cubicBezTo>
                              <a:close/>
                              <a:moveTo>
                                <a:pt x="3096" y="15575"/>
                              </a:moveTo>
                              <a:cubicBezTo>
                                <a:pt x="3107" y="15589"/>
                                <a:pt x="3117" y="15599"/>
                                <a:pt x="3134" y="15617"/>
                              </a:cubicBezTo>
                              <a:cubicBezTo>
                                <a:pt x="3155" y="15635"/>
                                <a:pt x="3204" y="15638"/>
                                <a:pt x="3231" y="15624"/>
                              </a:cubicBezTo>
                              <a:cubicBezTo>
                                <a:pt x="3443" y="15490"/>
                                <a:pt x="3665" y="15363"/>
                                <a:pt x="3893" y="15243"/>
                              </a:cubicBezTo>
                              <a:cubicBezTo>
                                <a:pt x="3898" y="15257"/>
                                <a:pt x="3904" y="15271"/>
                                <a:pt x="3909" y="15285"/>
                              </a:cubicBezTo>
                              <a:cubicBezTo>
                                <a:pt x="3925" y="15314"/>
                                <a:pt x="3985" y="15317"/>
                                <a:pt x="4017" y="15303"/>
                              </a:cubicBezTo>
                              <a:cubicBezTo>
                                <a:pt x="4283" y="15173"/>
                                <a:pt x="4554" y="15053"/>
                                <a:pt x="4869" y="14993"/>
                              </a:cubicBezTo>
                              <a:cubicBezTo>
                                <a:pt x="4869" y="14996"/>
                                <a:pt x="4863" y="15000"/>
                                <a:pt x="4863" y="15003"/>
                              </a:cubicBezTo>
                              <a:cubicBezTo>
                                <a:pt x="4847" y="15039"/>
                                <a:pt x="4890" y="15074"/>
                                <a:pt x="4945" y="15067"/>
                              </a:cubicBezTo>
                              <a:cubicBezTo>
                                <a:pt x="5411" y="15014"/>
                                <a:pt x="5883" y="14852"/>
                                <a:pt x="6365" y="14876"/>
                              </a:cubicBezTo>
                              <a:cubicBezTo>
                                <a:pt x="5888" y="15007"/>
                                <a:pt x="5541" y="15342"/>
                                <a:pt x="5449" y="15663"/>
                              </a:cubicBezTo>
                              <a:cubicBezTo>
                                <a:pt x="5438" y="15695"/>
                                <a:pt x="5503" y="15712"/>
                                <a:pt x="5536" y="15695"/>
                              </a:cubicBezTo>
                              <a:cubicBezTo>
                                <a:pt x="5573" y="15670"/>
                                <a:pt x="5611" y="15652"/>
                                <a:pt x="5660" y="15635"/>
                              </a:cubicBezTo>
                              <a:cubicBezTo>
                                <a:pt x="5541" y="15889"/>
                                <a:pt x="5351" y="16118"/>
                                <a:pt x="5064" y="16312"/>
                              </a:cubicBezTo>
                              <a:cubicBezTo>
                                <a:pt x="5020" y="16340"/>
                                <a:pt x="5064" y="16393"/>
                                <a:pt x="5123" y="16376"/>
                              </a:cubicBezTo>
                              <a:cubicBezTo>
                                <a:pt x="5156" y="16365"/>
                                <a:pt x="5189" y="16358"/>
                                <a:pt x="5221" y="16347"/>
                              </a:cubicBezTo>
                              <a:cubicBezTo>
                                <a:pt x="5010" y="16598"/>
                                <a:pt x="4663" y="16778"/>
                                <a:pt x="4327" y="16954"/>
                              </a:cubicBezTo>
                              <a:cubicBezTo>
                                <a:pt x="4278" y="16979"/>
                                <a:pt x="4310" y="17028"/>
                                <a:pt x="4364" y="17035"/>
                              </a:cubicBezTo>
                              <a:cubicBezTo>
                                <a:pt x="4397" y="17039"/>
                                <a:pt x="4424" y="17042"/>
                                <a:pt x="4451" y="17042"/>
                              </a:cubicBezTo>
                              <a:cubicBezTo>
                                <a:pt x="4381" y="17085"/>
                                <a:pt x="4299" y="17123"/>
                                <a:pt x="4218" y="17162"/>
                              </a:cubicBezTo>
                              <a:cubicBezTo>
                                <a:pt x="4099" y="17049"/>
                                <a:pt x="4001" y="16933"/>
                                <a:pt x="3920" y="16806"/>
                              </a:cubicBezTo>
                              <a:cubicBezTo>
                                <a:pt x="3920" y="16806"/>
                                <a:pt x="3925" y="16806"/>
                                <a:pt x="3925" y="16806"/>
                              </a:cubicBezTo>
                              <a:cubicBezTo>
                                <a:pt x="3942" y="16802"/>
                                <a:pt x="3969" y="16795"/>
                                <a:pt x="3969" y="16781"/>
                              </a:cubicBezTo>
                              <a:cubicBezTo>
                                <a:pt x="3969" y="16774"/>
                                <a:pt x="3963" y="16771"/>
                                <a:pt x="3958" y="16767"/>
                              </a:cubicBezTo>
                              <a:cubicBezTo>
                                <a:pt x="3952" y="16767"/>
                                <a:pt x="3947" y="16767"/>
                                <a:pt x="3947" y="16767"/>
                              </a:cubicBezTo>
                              <a:cubicBezTo>
                                <a:pt x="3942" y="16767"/>
                                <a:pt x="3942" y="16771"/>
                                <a:pt x="3936" y="16771"/>
                              </a:cubicBezTo>
                              <a:cubicBezTo>
                                <a:pt x="3931" y="16774"/>
                                <a:pt x="3920" y="16774"/>
                                <a:pt x="3904" y="16774"/>
                              </a:cubicBezTo>
                              <a:cubicBezTo>
                                <a:pt x="3904" y="16771"/>
                                <a:pt x="3898" y="16767"/>
                                <a:pt x="3898" y="16764"/>
                              </a:cubicBezTo>
                              <a:cubicBezTo>
                                <a:pt x="3882" y="16739"/>
                                <a:pt x="3866" y="16714"/>
                                <a:pt x="3849" y="16693"/>
                              </a:cubicBezTo>
                              <a:cubicBezTo>
                                <a:pt x="3898" y="16682"/>
                                <a:pt x="3947" y="16675"/>
                                <a:pt x="3996" y="16665"/>
                              </a:cubicBezTo>
                              <a:cubicBezTo>
                                <a:pt x="4017" y="16661"/>
                                <a:pt x="4007" y="16637"/>
                                <a:pt x="3985" y="16637"/>
                              </a:cubicBezTo>
                              <a:cubicBezTo>
                                <a:pt x="3931" y="16644"/>
                                <a:pt x="3877" y="16647"/>
                                <a:pt x="3817" y="16654"/>
                              </a:cubicBezTo>
                              <a:cubicBezTo>
                                <a:pt x="3790" y="16619"/>
                                <a:pt x="3757" y="16587"/>
                                <a:pt x="3725" y="16559"/>
                              </a:cubicBezTo>
                              <a:cubicBezTo>
                                <a:pt x="3860" y="16531"/>
                                <a:pt x="3996" y="16506"/>
                                <a:pt x="4131" y="16478"/>
                              </a:cubicBezTo>
                              <a:cubicBezTo>
                                <a:pt x="4153" y="16474"/>
                                <a:pt x="4142" y="16453"/>
                                <a:pt x="4120" y="16457"/>
                              </a:cubicBezTo>
                              <a:cubicBezTo>
                                <a:pt x="3974" y="16478"/>
                                <a:pt x="3822" y="16503"/>
                                <a:pt x="3676" y="16520"/>
                              </a:cubicBezTo>
                              <a:cubicBezTo>
                                <a:pt x="3643" y="16492"/>
                                <a:pt x="3605" y="16467"/>
                                <a:pt x="3562" y="16443"/>
                              </a:cubicBezTo>
                              <a:cubicBezTo>
                                <a:pt x="3806" y="16411"/>
                                <a:pt x="4039" y="16351"/>
                                <a:pt x="4283" y="16333"/>
                              </a:cubicBezTo>
                              <a:cubicBezTo>
                                <a:pt x="4299" y="16333"/>
                                <a:pt x="4299" y="16316"/>
                                <a:pt x="4283" y="16316"/>
                              </a:cubicBezTo>
                              <a:cubicBezTo>
                                <a:pt x="4007" y="16301"/>
                                <a:pt x="3741" y="16372"/>
                                <a:pt x="3464" y="16393"/>
                              </a:cubicBezTo>
                              <a:cubicBezTo>
                                <a:pt x="3432" y="16379"/>
                                <a:pt x="3405" y="16365"/>
                                <a:pt x="3372" y="16351"/>
                              </a:cubicBezTo>
                              <a:cubicBezTo>
                                <a:pt x="3513" y="16319"/>
                                <a:pt x="3654" y="16284"/>
                                <a:pt x="3801" y="16256"/>
                              </a:cubicBezTo>
                              <a:cubicBezTo>
                                <a:pt x="3980" y="16224"/>
                                <a:pt x="4164" y="16203"/>
                                <a:pt x="4348" y="16181"/>
                              </a:cubicBezTo>
                              <a:cubicBezTo>
                                <a:pt x="4364" y="16178"/>
                                <a:pt x="4364" y="16164"/>
                                <a:pt x="4348" y="16164"/>
                              </a:cubicBezTo>
                              <a:cubicBezTo>
                                <a:pt x="3990" y="16171"/>
                                <a:pt x="3589" y="16213"/>
                                <a:pt x="3253" y="16308"/>
                              </a:cubicBezTo>
                              <a:cubicBezTo>
                                <a:pt x="3210" y="16294"/>
                                <a:pt x="3166" y="16284"/>
                                <a:pt x="3117" y="16273"/>
                              </a:cubicBezTo>
                              <a:cubicBezTo>
                                <a:pt x="3329" y="16217"/>
                                <a:pt x="3540" y="16160"/>
                                <a:pt x="3763" y="16118"/>
                              </a:cubicBezTo>
                              <a:cubicBezTo>
                                <a:pt x="4017" y="16069"/>
                                <a:pt x="4278" y="16040"/>
                                <a:pt x="4543" y="16009"/>
                              </a:cubicBezTo>
                              <a:cubicBezTo>
                                <a:pt x="4560" y="16005"/>
                                <a:pt x="4560" y="15987"/>
                                <a:pt x="4543" y="15987"/>
                              </a:cubicBezTo>
                              <a:cubicBezTo>
                                <a:pt x="4120" y="15995"/>
                                <a:pt x="3654" y="16051"/>
                                <a:pt x="3248" y="16157"/>
                              </a:cubicBezTo>
                              <a:cubicBezTo>
                                <a:pt x="3269" y="16143"/>
                                <a:pt x="3291" y="16129"/>
                                <a:pt x="3318" y="16114"/>
                              </a:cubicBezTo>
                              <a:cubicBezTo>
                                <a:pt x="3784" y="15977"/>
                                <a:pt x="4272" y="15878"/>
                                <a:pt x="4771" y="15808"/>
                              </a:cubicBezTo>
                              <a:cubicBezTo>
                                <a:pt x="4793" y="15804"/>
                                <a:pt x="4787" y="15786"/>
                                <a:pt x="4766" y="15786"/>
                              </a:cubicBezTo>
                              <a:cubicBezTo>
                                <a:pt x="4337" y="15822"/>
                                <a:pt x="3920" y="15892"/>
                                <a:pt x="3513" y="15991"/>
                              </a:cubicBezTo>
                              <a:cubicBezTo>
                                <a:pt x="3600" y="15938"/>
                                <a:pt x="3692" y="15882"/>
                                <a:pt x="3784" y="15829"/>
                              </a:cubicBezTo>
                              <a:cubicBezTo>
                                <a:pt x="3909" y="15793"/>
                                <a:pt x="4034" y="15762"/>
                                <a:pt x="4158" y="15733"/>
                              </a:cubicBezTo>
                              <a:cubicBezTo>
                                <a:pt x="4430" y="15670"/>
                                <a:pt x="4711" y="15628"/>
                                <a:pt x="4983" y="15561"/>
                              </a:cubicBezTo>
                              <a:cubicBezTo>
                                <a:pt x="4999" y="15557"/>
                                <a:pt x="4988" y="15543"/>
                                <a:pt x="4972" y="15543"/>
                              </a:cubicBezTo>
                              <a:cubicBezTo>
                                <a:pt x="4695" y="15561"/>
                                <a:pt x="4408" y="15621"/>
                                <a:pt x="4142" y="15677"/>
                              </a:cubicBezTo>
                              <a:cubicBezTo>
                                <a:pt x="4093" y="15688"/>
                                <a:pt x="4050" y="15698"/>
                                <a:pt x="4001" y="15709"/>
                              </a:cubicBezTo>
                              <a:cubicBezTo>
                                <a:pt x="4028" y="15695"/>
                                <a:pt x="4050" y="15684"/>
                                <a:pt x="4077" y="15670"/>
                              </a:cubicBezTo>
                              <a:cubicBezTo>
                                <a:pt x="4251" y="15621"/>
                                <a:pt x="4424" y="15561"/>
                                <a:pt x="4603" y="15518"/>
                              </a:cubicBezTo>
                              <a:cubicBezTo>
                                <a:pt x="4847" y="15462"/>
                                <a:pt x="5091" y="15427"/>
                                <a:pt x="5340" y="15384"/>
                              </a:cubicBezTo>
                              <a:cubicBezTo>
                                <a:pt x="5367" y="15381"/>
                                <a:pt x="5362" y="15356"/>
                                <a:pt x="5335" y="15360"/>
                              </a:cubicBezTo>
                              <a:cubicBezTo>
                                <a:pt x="5080" y="15370"/>
                                <a:pt x="4831" y="15409"/>
                                <a:pt x="4592" y="15458"/>
                              </a:cubicBezTo>
                              <a:cubicBezTo>
                                <a:pt x="4565" y="15465"/>
                                <a:pt x="4538" y="15469"/>
                                <a:pt x="4511" y="15476"/>
                              </a:cubicBezTo>
                              <a:cubicBezTo>
                                <a:pt x="4847" y="15338"/>
                                <a:pt x="5194" y="15229"/>
                                <a:pt x="5573" y="15134"/>
                              </a:cubicBezTo>
                              <a:cubicBezTo>
                                <a:pt x="5590" y="15130"/>
                                <a:pt x="5584" y="15109"/>
                                <a:pt x="5563" y="15113"/>
                              </a:cubicBezTo>
                              <a:cubicBezTo>
                                <a:pt x="5145" y="15190"/>
                                <a:pt x="4722" y="15296"/>
                                <a:pt x="4316" y="15427"/>
                              </a:cubicBezTo>
                              <a:cubicBezTo>
                                <a:pt x="4337" y="15402"/>
                                <a:pt x="4359" y="15377"/>
                                <a:pt x="4381" y="15356"/>
                              </a:cubicBezTo>
                              <a:cubicBezTo>
                                <a:pt x="4392" y="15345"/>
                                <a:pt x="4370" y="15335"/>
                                <a:pt x="4359" y="15345"/>
                              </a:cubicBezTo>
                              <a:cubicBezTo>
                                <a:pt x="4316" y="15381"/>
                                <a:pt x="4267" y="15419"/>
                                <a:pt x="4223" y="15458"/>
                              </a:cubicBezTo>
                              <a:cubicBezTo>
                                <a:pt x="4142" y="15487"/>
                                <a:pt x="4061" y="15515"/>
                                <a:pt x="3985" y="15543"/>
                              </a:cubicBezTo>
                              <a:cubicBezTo>
                                <a:pt x="4007" y="15515"/>
                                <a:pt x="4034" y="15487"/>
                                <a:pt x="4055" y="15458"/>
                              </a:cubicBezTo>
                              <a:cubicBezTo>
                                <a:pt x="4066" y="15448"/>
                                <a:pt x="4039" y="15441"/>
                                <a:pt x="4028" y="15448"/>
                              </a:cubicBezTo>
                              <a:cubicBezTo>
                                <a:pt x="3969" y="15490"/>
                                <a:pt x="3914" y="15539"/>
                                <a:pt x="3866" y="15589"/>
                              </a:cubicBezTo>
                              <a:cubicBezTo>
                                <a:pt x="3795" y="15617"/>
                                <a:pt x="3730" y="15645"/>
                                <a:pt x="3665" y="15673"/>
                              </a:cubicBezTo>
                              <a:cubicBezTo>
                                <a:pt x="3708" y="15617"/>
                                <a:pt x="3752" y="15564"/>
                                <a:pt x="3790" y="15508"/>
                              </a:cubicBezTo>
                              <a:cubicBezTo>
                                <a:pt x="3795" y="15501"/>
                                <a:pt x="3779" y="15497"/>
                                <a:pt x="3773" y="15504"/>
                              </a:cubicBezTo>
                              <a:cubicBezTo>
                                <a:pt x="3687" y="15571"/>
                                <a:pt x="3616" y="15649"/>
                                <a:pt x="3551" y="15726"/>
                              </a:cubicBezTo>
                              <a:cubicBezTo>
                                <a:pt x="3492" y="15755"/>
                                <a:pt x="3437" y="15783"/>
                                <a:pt x="3378" y="15811"/>
                              </a:cubicBezTo>
                              <a:cubicBezTo>
                                <a:pt x="3421" y="15730"/>
                                <a:pt x="3475" y="15649"/>
                                <a:pt x="3546" y="15589"/>
                              </a:cubicBezTo>
                              <a:cubicBezTo>
                                <a:pt x="3557" y="15582"/>
                                <a:pt x="3535" y="15571"/>
                                <a:pt x="3524" y="15578"/>
                              </a:cubicBezTo>
                              <a:cubicBezTo>
                                <a:pt x="3410" y="15652"/>
                                <a:pt x="3329" y="15765"/>
                                <a:pt x="3264" y="15871"/>
                              </a:cubicBezTo>
                              <a:cubicBezTo>
                                <a:pt x="3231" y="15889"/>
                                <a:pt x="3199" y="15906"/>
                                <a:pt x="3166" y="15927"/>
                              </a:cubicBezTo>
                              <a:cubicBezTo>
                                <a:pt x="3204" y="15850"/>
                                <a:pt x="3237" y="15772"/>
                                <a:pt x="3258" y="15691"/>
                              </a:cubicBezTo>
                              <a:cubicBezTo>
                                <a:pt x="3258" y="15684"/>
                                <a:pt x="3248" y="15684"/>
                                <a:pt x="3242" y="15688"/>
                              </a:cubicBezTo>
                              <a:cubicBezTo>
                                <a:pt x="3145" y="15783"/>
                                <a:pt x="3085" y="15896"/>
                                <a:pt x="3031" y="16009"/>
                              </a:cubicBezTo>
                              <a:cubicBezTo>
                                <a:pt x="3004" y="16026"/>
                                <a:pt x="2982" y="16044"/>
                                <a:pt x="2955" y="16058"/>
                              </a:cubicBezTo>
                              <a:cubicBezTo>
                                <a:pt x="2971" y="16016"/>
                                <a:pt x="2987" y="15977"/>
                                <a:pt x="3004" y="15935"/>
                              </a:cubicBezTo>
                              <a:cubicBezTo>
                                <a:pt x="3031" y="15868"/>
                                <a:pt x="3085" y="15797"/>
                                <a:pt x="3080" y="15730"/>
                              </a:cubicBezTo>
                              <a:cubicBezTo>
                                <a:pt x="3080" y="15719"/>
                                <a:pt x="3058" y="15719"/>
                                <a:pt x="3047" y="15726"/>
                              </a:cubicBezTo>
                              <a:cubicBezTo>
                                <a:pt x="2971" y="15783"/>
                                <a:pt x="2944" y="15875"/>
                                <a:pt x="2906" y="15945"/>
                              </a:cubicBezTo>
                              <a:cubicBezTo>
                                <a:pt x="2884" y="15984"/>
                                <a:pt x="2868" y="16026"/>
                                <a:pt x="2846" y="16065"/>
                              </a:cubicBezTo>
                              <a:cubicBezTo>
                                <a:pt x="2819" y="15995"/>
                                <a:pt x="2776" y="15931"/>
                                <a:pt x="2716" y="15871"/>
                              </a:cubicBezTo>
                              <a:cubicBezTo>
                                <a:pt x="2825" y="15758"/>
                                <a:pt x="2949" y="15663"/>
                                <a:pt x="3096" y="15575"/>
                              </a:cubicBezTo>
                              <a:close/>
                              <a:moveTo>
                                <a:pt x="1361" y="16136"/>
                              </a:moveTo>
                              <a:cubicBezTo>
                                <a:pt x="1350" y="16132"/>
                                <a:pt x="1345" y="16125"/>
                                <a:pt x="1334" y="16122"/>
                              </a:cubicBezTo>
                              <a:cubicBezTo>
                                <a:pt x="1280" y="16090"/>
                                <a:pt x="1225" y="16069"/>
                                <a:pt x="1166" y="16058"/>
                              </a:cubicBezTo>
                              <a:lnTo>
                                <a:pt x="1166" y="16058"/>
                              </a:lnTo>
                              <a:lnTo>
                                <a:pt x="1166" y="16058"/>
                              </a:lnTo>
                              <a:cubicBezTo>
                                <a:pt x="1269" y="15987"/>
                                <a:pt x="1377" y="15906"/>
                                <a:pt x="1502" y="15843"/>
                              </a:cubicBezTo>
                              <a:cubicBezTo>
                                <a:pt x="1502" y="15843"/>
                                <a:pt x="1502" y="15843"/>
                                <a:pt x="1502" y="15843"/>
                              </a:cubicBezTo>
                              <a:cubicBezTo>
                                <a:pt x="1534" y="15825"/>
                                <a:pt x="1567" y="15811"/>
                                <a:pt x="1599" y="15797"/>
                              </a:cubicBezTo>
                              <a:cubicBezTo>
                                <a:pt x="1713" y="15751"/>
                                <a:pt x="1833" y="15719"/>
                                <a:pt x="1973" y="15716"/>
                              </a:cubicBezTo>
                              <a:cubicBezTo>
                                <a:pt x="1995" y="15716"/>
                                <a:pt x="2022" y="15716"/>
                                <a:pt x="2044" y="15716"/>
                              </a:cubicBezTo>
                              <a:cubicBezTo>
                                <a:pt x="2093" y="15719"/>
                                <a:pt x="2142" y="15726"/>
                                <a:pt x="2190" y="15733"/>
                              </a:cubicBezTo>
                              <a:cubicBezTo>
                                <a:pt x="2223" y="15741"/>
                                <a:pt x="2250" y="15748"/>
                                <a:pt x="2283" y="15758"/>
                              </a:cubicBezTo>
                              <a:cubicBezTo>
                                <a:pt x="2456" y="15815"/>
                                <a:pt x="2570" y="15920"/>
                                <a:pt x="2640" y="16040"/>
                              </a:cubicBezTo>
                              <a:cubicBezTo>
                                <a:pt x="2657" y="16069"/>
                                <a:pt x="2667" y="16097"/>
                                <a:pt x="2678" y="16125"/>
                              </a:cubicBezTo>
                              <a:cubicBezTo>
                                <a:pt x="2689" y="16153"/>
                                <a:pt x="2700" y="16185"/>
                                <a:pt x="2705" y="16213"/>
                              </a:cubicBezTo>
                              <a:cubicBezTo>
                                <a:pt x="2608" y="16210"/>
                                <a:pt x="2516" y="16213"/>
                                <a:pt x="2418" y="16220"/>
                              </a:cubicBezTo>
                              <a:cubicBezTo>
                                <a:pt x="2451" y="16189"/>
                                <a:pt x="2478" y="16153"/>
                                <a:pt x="2510" y="16122"/>
                              </a:cubicBezTo>
                              <a:cubicBezTo>
                                <a:pt x="2521" y="16111"/>
                                <a:pt x="2494" y="16100"/>
                                <a:pt x="2483" y="16111"/>
                              </a:cubicBezTo>
                              <a:cubicBezTo>
                                <a:pt x="2440" y="16150"/>
                                <a:pt x="2396" y="16189"/>
                                <a:pt x="2353" y="16227"/>
                              </a:cubicBezTo>
                              <a:cubicBezTo>
                                <a:pt x="2299" y="16231"/>
                                <a:pt x="2239" y="16238"/>
                                <a:pt x="2185" y="16249"/>
                              </a:cubicBezTo>
                              <a:cubicBezTo>
                                <a:pt x="2245" y="16178"/>
                                <a:pt x="2310" y="16107"/>
                                <a:pt x="2375" y="16037"/>
                              </a:cubicBezTo>
                              <a:cubicBezTo>
                                <a:pt x="2386" y="16023"/>
                                <a:pt x="2358" y="16009"/>
                                <a:pt x="2342" y="16023"/>
                              </a:cubicBezTo>
                              <a:cubicBezTo>
                                <a:pt x="2245" y="16100"/>
                                <a:pt x="2152" y="16181"/>
                                <a:pt x="2071" y="16266"/>
                              </a:cubicBezTo>
                              <a:cubicBezTo>
                                <a:pt x="2055" y="16266"/>
                                <a:pt x="2039" y="16263"/>
                                <a:pt x="2022" y="16263"/>
                              </a:cubicBezTo>
                              <a:cubicBezTo>
                                <a:pt x="2077" y="16164"/>
                                <a:pt x="2147" y="16065"/>
                                <a:pt x="2234" y="15973"/>
                              </a:cubicBezTo>
                              <a:cubicBezTo>
                                <a:pt x="2245" y="15963"/>
                                <a:pt x="2217" y="15949"/>
                                <a:pt x="2207" y="15963"/>
                              </a:cubicBezTo>
                              <a:cubicBezTo>
                                <a:pt x="2104" y="16058"/>
                                <a:pt x="2017" y="16153"/>
                                <a:pt x="1941" y="16256"/>
                              </a:cubicBezTo>
                              <a:cubicBezTo>
                                <a:pt x="1914" y="16252"/>
                                <a:pt x="1887" y="16249"/>
                                <a:pt x="1865" y="16245"/>
                              </a:cubicBezTo>
                              <a:cubicBezTo>
                                <a:pt x="1919" y="16146"/>
                                <a:pt x="1990" y="16051"/>
                                <a:pt x="2077" y="15956"/>
                              </a:cubicBezTo>
                              <a:cubicBezTo>
                                <a:pt x="2087" y="15945"/>
                                <a:pt x="2066" y="15938"/>
                                <a:pt x="2055" y="15945"/>
                              </a:cubicBezTo>
                              <a:cubicBezTo>
                                <a:pt x="1946" y="16030"/>
                                <a:pt x="1854" y="16129"/>
                                <a:pt x="1784" y="16231"/>
                              </a:cubicBezTo>
                              <a:cubicBezTo>
                                <a:pt x="1751" y="16227"/>
                                <a:pt x="1719" y="16220"/>
                                <a:pt x="1692" y="16217"/>
                              </a:cubicBezTo>
                              <a:cubicBezTo>
                                <a:pt x="1686" y="16217"/>
                                <a:pt x="1681" y="16213"/>
                                <a:pt x="1681" y="16213"/>
                              </a:cubicBezTo>
                              <a:cubicBezTo>
                                <a:pt x="1713" y="16114"/>
                                <a:pt x="1767" y="16019"/>
                                <a:pt x="1838" y="15931"/>
                              </a:cubicBezTo>
                              <a:cubicBezTo>
                                <a:pt x="1849" y="15917"/>
                                <a:pt x="1811" y="15903"/>
                                <a:pt x="1795" y="15917"/>
                              </a:cubicBezTo>
                              <a:cubicBezTo>
                                <a:pt x="1719" y="16009"/>
                                <a:pt x="1654" y="16100"/>
                                <a:pt x="1605" y="16199"/>
                              </a:cubicBezTo>
                              <a:cubicBezTo>
                                <a:pt x="1572" y="16192"/>
                                <a:pt x="1545" y="16185"/>
                                <a:pt x="1513" y="16178"/>
                              </a:cubicBezTo>
                              <a:cubicBezTo>
                                <a:pt x="1523" y="16093"/>
                                <a:pt x="1545" y="16009"/>
                                <a:pt x="1594" y="15931"/>
                              </a:cubicBezTo>
                              <a:cubicBezTo>
                                <a:pt x="1605" y="15910"/>
                                <a:pt x="1561" y="15899"/>
                                <a:pt x="1545" y="15920"/>
                              </a:cubicBezTo>
                              <a:cubicBezTo>
                                <a:pt x="1496" y="15998"/>
                                <a:pt x="1458" y="16079"/>
                                <a:pt x="1431" y="16160"/>
                              </a:cubicBezTo>
                              <a:cubicBezTo>
                                <a:pt x="1404" y="16146"/>
                                <a:pt x="1383" y="16143"/>
                                <a:pt x="1361" y="16136"/>
                              </a:cubicBezTo>
                              <a:close/>
                              <a:moveTo>
                                <a:pt x="1155" y="17367"/>
                              </a:moveTo>
                              <a:cubicBezTo>
                                <a:pt x="1128" y="17275"/>
                                <a:pt x="1101" y="17183"/>
                                <a:pt x="1079" y="17092"/>
                              </a:cubicBezTo>
                              <a:cubicBezTo>
                                <a:pt x="1079" y="17078"/>
                                <a:pt x="1052" y="17085"/>
                                <a:pt x="1052" y="17095"/>
                              </a:cubicBezTo>
                              <a:cubicBezTo>
                                <a:pt x="1057" y="17190"/>
                                <a:pt x="1063" y="17286"/>
                                <a:pt x="1079" y="17381"/>
                              </a:cubicBezTo>
                              <a:cubicBezTo>
                                <a:pt x="1057" y="17384"/>
                                <a:pt x="1030" y="17384"/>
                                <a:pt x="1008" y="17388"/>
                              </a:cubicBezTo>
                              <a:cubicBezTo>
                                <a:pt x="965" y="17296"/>
                                <a:pt x="927" y="17205"/>
                                <a:pt x="922" y="17106"/>
                              </a:cubicBezTo>
                              <a:cubicBezTo>
                                <a:pt x="922" y="17092"/>
                                <a:pt x="889" y="17088"/>
                                <a:pt x="889" y="17102"/>
                              </a:cubicBezTo>
                              <a:cubicBezTo>
                                <a:pt x="889" y="17197"/>
                                <a:pt x="895" y="17296"/>
                                <a:pt x="927" y="17388"/>
                              </a:cubicBezTo>
                              <a:cubicBezTo>
                                <a:pt x="900" y="17388"/>
                                <a:pt x="873" y="17388"/>
                                <a:pt x="846" y="17388"/>
                              </a:cubicBezTo>
                              <a:cubicBezTo>
                                <a:pt x="786" y="17264"/>
                                <a:pt x="743" y="17137"/>
                                <a:pt x="727" y="17007"/>
                              </a:cubicBezTo>
                              <a:cubicBezTo>
                                <a:pt x="727" y="16996"/>
                                <a:pt x="699" y="17000"/>
                                <a:pt x="699" y="17007"/>
                              </a:cubicBezTo>
                              <a:cubicBezTo>
                                <a:pt x="705" y="17137"/>
                                <a:pt x="716" y="17261"/>
                                <a:pt x="754" y="17388"/>
                              </a:cubicBezTo>
                              <a:cubicBezTo>
                                <a:pt x="754" y="17388"/>
                                <a:pt x="754" y="17388"/>
                                <a:pt x="754" y="17388"/>
                              </a:cubicBezTo>
                              <a:cubicBezTo>
                                <a:pt x="748" y="17388"/>
                                <a:pt x="748" y="17388"/>
                                <a:pt x="743" y="17388"/>
                              </a:cubicBezTo>
                              <a:cubicBezTo>
                                <a:pt x="743" y="17388"/>
                                <a:pt x="743" y="17384"/>
                                <a:pt x="743" y="17384"/>
                              </a:cubicBezTo>
                              <a:cubicBezTo>
                                <a:pt x="732" y="17367"/>
                                <a:pt x="721" y="17346"/>
                                <a:pt x="716" y="17328"/>
                              </a:cubicBezTo>
                              <a:cubicBezTo>
                                <a:pt x="699" y="17289"/>
                                <a:pt x="683" y="17250"/>
                                <a:pt x="667" y="17212"/>
                              </a:cubicBezTo>
                              <a:lnTo>
                                <a:pt x="667" y="17212"/>
                              </a:lnTo>
                              <a:cubicBezTo>
                                <a:pt x="667" y="17166"/>
                                <a:pt x="645" y="17123"/>
                                <a:pt x="607" y="17081"/>
                              </a:cubicBezTo>
                              <a:cubicBezTo>
                                <a:pt x="591" y="17032"/>
                                <a:pt x="575" y="16982"/>
                                <a:pt x="564" y="16929"/>
                              </a:cubicBezTo>
                              <a:cubicBezTo>
                                <a:pt x="564" y="16915"/>
                                <a:pt x="531" y="16919"/>
                                <a:pt x="531" y="16933"/>
                              </a:cubicBezTo>
                              <a:cubicBezTo>
                                <a:pt x="537" y="16965"/>
                                <a:pt x="537" y="16996"/>
                                <a:pt x="542" y="17028"/>
                              </a:cubicBezTo>
                              <a:cubicBezTo>
                                <a:pt x="439" y="16954"/>
                                <a:pt x="293" y="16898"/>
                                <a:pt x="163" y="16866"/>
                              </a:cubicBezTo>
                              <a:cubicBezTo>
                                <a:pt x="163" y="16866"/>
                                <a:pt x="168" y="16866"/>
                                <a:pt x="168" y="16866"/>
                              </a:cubicBezTo>
                              <a:cubicBezTo>
                                <a:pt x="380" y="16848"/>
                                <a:pt x="591" y="16838"/>
                                <a:pt x="802" y="16813"/>
                              </a:cubicBezTo>
                              <a:cubicBezTo>
                                <a:pt x="819" y="16809"/>
                                <a:pt x="830" y="16806"/>
                                <a:pt x="840" y="16799"/>
                              </a:cubicBezTo>
                              <a:cubicBezTo>
                                <a:pt x="889" y="16802"/>
                                <a:pt x="938" y="16806"/>
                                <a:pt x="987" y="16816"/>
                              </a:cubicBezTo>
                              <a:cubicBezTo>
                                <a:pt x="1117" y="16841"/>
                                <a:pt x="1231" y="16919"/>
                                <a:pt x="1317" y="17003"/>
                              </a:cubicBezTo>
                              <a:cubicBezTo>
                                <a:pt x="1307" y="17035"/>
                                <a:pt x="1334" y="17092"/>
                                <a:pt x="1334" y="17116"/>
                              </a:cubicBezTo>
                              <a:cubicBezTo>
                                <a:pt x="1339" y="17180"/>
                                <a:pt x="1339" y="17240"/>
                                <a:pt x="1334" y="17303"/>
                              </a:cubicBezTo>
                              <a:cubicBezTo>
                                <a:pt x="1317" y="17310"/>
                                <a:pt x="1301" y="17321"/>
                                <a:pt x="1285" y="17328"/>
                              </a:cubicBezTo>
                              <a:cubicBezTo>
                                <a:pt x="1274" y="17300"/>
                                <a:pt x="1269" y="17272"/>
                                <a:pt x="1258" y="17247"/>
                              </a:cubicBezTo>
                              <a:cubicBezTo>
                                <a:pt x="1242" y="17187"/>
                                <a:pt x="1242" y="17123"/>
                                <a:pt x="1231" y="17060"/>
                              </a:cubicBezTo>
                              <a:cubicBezTo>
                                <a:pt x="1231" y="17049"/>
                                <a:pt x="1209" y="17053"/>
                                <a:pt x="1209" y="17060"/>
                              </a:cubicBezTo>
                              <a:cubicBezTo>
                                <a:pt x="1198" y="17123"/>
                                <a:pt x="1198" y="17187"/>
                                <a:pt x="1204" y="17247"/>
                              </a:cubicBezTo>
                              <a:cubicBezTo>
                                <a:pt x="1204" y="17279"/>
                                <a:pt x="1204" y="17317"/>
                                <a:pt x="1214" y="17349"/>
                              </a:cubicBezTo>
                              <a:cubicBezTo>
                                <a:pt x="1198" y="17360"/>
                                <a:pt x="1177" y="17363"/>
                                <a:pt x="1155" y="17367"/>
                              </a:cubicBezTo>
                              <a:close/>
                              <a:moveTo>
                                <a:pt x="1746" y="18175"/>
                              </a:moveTo>
                              <a:cubicBezTo>
                                <a:pt x="1681" y="18220"/>
                                <a:pt x="1616" y="18266"/>
                                <a:pt x="1572" y="18326"/>
                              </a:cubicBezTo>
                              <a:cubicBezTo>
                                <a:pt x="1480" y="18450"/>
                                <a:pt x="1480" y="18573"/>
                                <a:pt x="1545" y="18686"/>
                              </a:cubicBezTo>
                              <a:cubicBezTo>
                                <a:pt x="1491" y="18658"/>
                                <a:pt x="1442" y="18633"/>
                                <a:pt x="1383" y="18609"/>
                              </a:cubicBezTo>
                              <a:cubicBezTo>
                                <a:pt x="1366" y="18601"/>
                                <a:pt x="1345" y="18591"/>
                                <a:pt x="1328" y="18584"/>
                              </a:cubicBezTo>
                              <a:cubicBezTo>
                                <a:pt x="1285" y="18538"/>
                                <a:pt x="1258" y="18485"/>
                                <a:pt x="1236" y="18432"/>
                              </a:cubicBezTo>
                              <a:cubicBezTo>
                                <a:pt x="1231" y="18415"/>
                                <a:pt x="1225" y="18397"/>
                                <a:pt x="1220" y="18379"/>
                              </a:cubicBezTo>
                              <a:cubicBezTo>
                                <a:pt x="1209" y="18323"/>
                                <a:pt x="1204" y="18266"/>
                                <a:pt x="1209" y="18210"/>
                              </a:cubicBezTo>
                              <a:cubicBezTo>
                                <a:pt x="1220" y="18037"/>
                                <a:pt x="1296" y="17857"/>
                                <a:pt x="1383" y="17716"/>
                              </a:cubicBezTo>
                              <a:cubicBezTo>
                                <a:pt x="1431" y="17631"/>
                                <a:pt x="1491" y="17550"/>
                                <a:pt x="1529" y="17469"/>
                              </a:cubicBezTo>
                              <a:cubicBezTo>
                                <a:pt x="1540" y="17444"/>
                                <a:pt x="1551" y="17423"/>
                                <a:pt x="1561" y="17399"/>
                              </a:cubicBezTo>
                              <a:cubicBezTo>
                                <a:pt x="1567" y="17388"/>
                                <a:pt x="1567" y="17374"/>
                                <a:pt x="1572" y="17363"/>
                              </a:cubicBezTo>
                              <a:cubicBezTo>
                                <a:pt x="1583" y="17328"/>
                                <a:pt x="1583" y="17296"/>
                                <a:pt x="1583" y="17261"/>
                              </a:cubicBezTo>
                              <a:cubicBezTo>
                                <a:pt x="1583" y="17254"/>
                                <a:pt x="1583" y="17247"/>
                                <a:pt x="1583" y="17236"/>
                              </a:cubicBezTo>
                              <a:cubicBezTo>
                                <a:pt x="1578" y="17205"/>
                                <a:pt x="1572" y="17173"/>
                                <a:pt x="1556" y="17141"/>
                              </a:cubicBezTo>
                              <a:cubicBezTo>
                                <a:pt x="1556" y="17141"/>
                                <a:pt x="1556" y="17137"/>
                                <a:pt x="1556" y="17137"/>
                              </a:cubicBezTo>
                              <a:cubicBezTo>
                                <a:pt x="1540" y="17102"/>
                                <a:pt x="1518" y="17074"/>
                                <a:pt x="1496" y="17046"/>
                              </a:cubicBezTo>
                              <a:cubicBezTo>
                                <a:pt x="1469" y="17014"/>
                                <a:pt x="1442" y="16982"/>
                                <a:pt x="1404" y="16958"/>
                              </a:cubicBezTo>
                              <a:cubicBezTo>
                                <a:pt x="1393" y="16951"/>
                                <a:pt x="1383" y="16943"/>
                                <a:pt x="1372" y="16936"/>
                              </a:cubicBezTo>
                              <a:cubicBezTo>
                                <a:pt x="1350" y="16922"/>
                                <a:pt x="1328" y="16908"/>
                                <a:pt x="1301" y="16898"/>
                              </a:cubicBezTo>
                              <a:cubicBezTo>
                                <a:pt x="1290" y="16891"/>
                                <a:pt x="1274" y="16887"/>
                                <a:pt x="1263" y="16880"/>
                              </a:cubicBezTo>
                              <a:cubicBezTo>
                                <a:pt x="1214" y="16859"/>
                                <a:pt x="1155" y="16841"/>
                                <a:pt x="1101" y="16827"/>
                              </a:cubicBezTo>
                              <a:cubicBezTo>
                                <a:pt x="1073" y="16820"/>
                                <a:pt x="1041" y="16816"/>
                                <a:pt x="1008" y="16809"/>
                              </a:cubicBezTo>
                              <a:cubicBezTo>
                                <a:pt x="1057" y="16806"/>
                                <a:pt x="1101" y="16806"/>
                                <a:pt x="1149" y="16806"/>
                              </a:cubicBezTo>
                              <a:cubicBezTo>
                                <a:pt x="1355" y="16806"/>
                                <a:pt x="1561" y="16820"/>
                                <a:pt x="1762" y="16876"/>
                              </a:cubicBezTo>
                              <a:cubicBezTo>
                                <a:pt x="1870" y="16905"/>
                                <a:pt x="1968" y="16947"/>
                                <a:pt x="2044" y="17000"/>
                              </a:cubicBezTo>
                              <a:cubicBezTo>
                                <a:pt x="2060" y="17010"/>
                                <a:pt x="2071" y="17021"/>
                                <a:pt x="2087" y="17032"/>
                              </a:cubicBezTo>
                              <a:cubicBezTo>
                                <a:pt x="2114" y="17053"/>
                                <a:pt x="2136" y="17078"/>
                                <a:pt x="2152" y="17099"/>
                              </a:cubicBezTo>
                              <a:cubicBezTo>
                                <a:pt x="2163" y="17109"/>
                                <a:pt x="2169" y="17123"/>
                                <a:pt x="2174" y="17134"/>
                              </a:cubicBezTo>
                              <a:cubicBezTo>
                                <a:pt x="2185" y="17159"/>
                                <a:pt x="2196" y="17183"/>
                                <a:pt x="2196" y="17212"/>
                              </a:cubicBezTo>
                              <a:cubicBezTo>
                                <a:pt x="2196" y="17226"/>
                                <a:pt x="2196" y="17240"/>
                                <a:pt x="2196" y="17250"/>
                              </a:cubicBezTo>
                              <a:cubicBezTo>
                                <a:pt x="2190" y="17303"/>
                                <a:pt x="2158" y="17363"/>
                                <a:pt x="2098" y="17420"/>
                              </a:cubicBezTo>
                              <a:cubicBezTo>
                                <a:pt x="2022" y="17490"/>
                                <a:pt x="1925" y="17547"/>
                                <a:pt x="1919" y="17638"/>
                              </a:cubicBezTo>
                              <a:cubicBezTo>
                                <a:pt x="1914" y="17705"/>
                                <a:pt x="1946" y="17762"/>
                                <a:pt x="1973" y="17815"/>
                              </a:cubicBezTo>
                              <a:cubicBezTo>
                                <a:pt x="2006" y="17885"/>
                                <a:pt x="2028" y="17952"/>
                                <a:pt x="1930" y="18044"/>
                              </a:cubicBezTo>
                              <a:cubicBezTo>
                                <a:pt x="1876" y="18090"/>
                                <a:pt x="1811" y="18132"/>
                                <a:pt x="1746" y="18175"/>
                              </a:cubicBezTo>
                              <a:close/>
                              <a:moveTo>
                                <a:pt x="1366" y="17063"/>
                              </a:moveTo>
                              <a:cubicBezTo>
                                <a:pt x="1388" y="17092"/>
                                <a:pt x="1410" y="17120"/>
                                <a:pt x="1426" y="17145"/>
                              </a:cubicBezTo>
                              <a:cubicBezTo>
                                <a:pt x="1431" y="17159"/>
                                <a:pt x="1437" y="17169"/>
                                <a:pt x="1442" y="17180"/>
                              </a:cubicBezTo>
                              <a:cubicBezTo>
                                <a:pt x="1437" y="17208"/>
                                <a:pt x="1415" y="17236"/>
                                <a:pt x="1393" y="17261"/>
                              </a:cubicBezTo>
                              <a:cubicBezTo>
                                <a:pt x="1393" y="17236"/>
                                <a:pt x="1393" y="17212"/>
                                <a:pt x="1388" y="17183"/>
                              </a:cubicBezTo>
                              <a:cubicBezTo>
                                <a:pt x="1383" y="17148"/>
                                <a:pt x="1377" y="17116"/>
                                <a:pt x="1372" y="17081"/>
                              </a:cubicBezTo>
                              <a:cubicBezTo>
                                <a:pt x="1372" y="17078"/>
                                <a:pt x="1372" y="17070"/>
                                <a:pt x="1366" y="17063"/>
                              </a:cubicBezTo>
                              <a:close/>
                              <a:moveTo>
                                <a:pt x="1860" y="18880"/>
                              </a:moveTo>
                              <a:cubicBezTo>
                                <a:pt x="1854" y="18859"/>
                                <a:pt x="1849" y="18838"/>
                                <a:pt x="1843" y="18817"/>
                              </a:cubicBezTo>
                              <a:cubicBezTo>
                                <a:pt x="1876" y="18859"/>
                                <a:pt x="1908" y="18901"/>
                                <a:pt x="1941" y="18944"/>
                              </a:cubicBezTo>
                              <a:cubicBezTo>
                                <a:pt x="1919" y="18922"/>
                                <a:pt x="1892" y="18901"/>
                                <a:pt x="1860" y="18880"/>
                              </a:cubicBezTo>
                              <a:close/>
                              <a:moveTo>
                                <a:pt x="2142" y="19117"/>
                              </a:moveTo>
                              <a:cubicBezTo>
                                <a:pt x="2109" y="19081"/>
                                <a:pt x="2071" y="19049"/>
                                <a:pt x="2033" y="19018"/>
                              </a:cubicBezTo>
                              <a:cubicBezTo>
                                <a:pt x="2001" y="18919"/>
                                <a:pt x="1936" y="18824"/>
                                <a:pt x="1854" y="18739"/>
                              </a:cubicBezTo>
                              <a:cubicBezTo>
                                <a:pt x="1860" y="18714"/>
                                <a:pt x="1865" y="18690"/>
                                <a:pt x="1870" y="18665"/>
                              </a:cubicBezTo>
                              <a:cubicBezTo>
                                <a:pt x="1952" y="18750"/>
                                <a:pt x="2028" y="18838"/>
                                <a:pt x="2104" y="18926"/>
                              </a:cubicBezTo>
                              <a:cubicBezTo>
                                <a:pt x="2109" y="18933"/>
                                <a:pt x="2131" y="18930"/>
                                <a:pt x="2125" y="18919"/>
                              </a:cubicBezTo>
                              <a:cubicBezTo>
                                <a:pt x="2055" y="18806"/>
                                <a:pt x="1973" y="18700"/>
                                <a:pt x="1881" y="18598"/>
                              </a:cubicBezTo>
                              <a:cubicBezTo>
                                <a:pt x="1887" y="18580"/>
                                <a:pt x="1887" y="18563"/>
                                <a:pt x="1892" y="18545"/>
                              </a:cubicBezTo>
                              <a:cubicBezTo>
                                <a:pt x="1979" y="18626"/>
                                <a:pt x="2055" y="18714"/>
                                <a:pt x="2136" y="18799"/>
                              </a:cubicBezTo>
                              <a:cubicBezTo>
                                <a:pt x="2147" y="18810"/>
                                <a:pt x="2169" y="18803"/>
                                <a:pt x="2163" y="18792"/>
                              </a:cubicBezTo>
                              <a:cubicBezTo>
                                <a:pt x="2104" y="18679"/>
                                <a:pt x="2011" y="18573"/>
                                <a:pt x="1908" y="18474"/>
                              </a:cubicBezTo>
                              <a:cubicBezTo>
                                <a:pt x="1908" y="18464"/>
                                <a:pt x="1914" y="18453"/>
                                <a:pt x="1914" y="18443"/>
                              </a:cubicBezTo>
                              <a:cubicBezTo>
                                <a:pt x="1919" y="18425"/>
                                <a:pt x="1919" y="18407"/>
                                <a:pt x="1925" y="18393"/>
                              </a:cubicBezTo>
                              <a:cubicBezTo>
                                <a:pt x="2017" y="18478"/>
                                <a:pt x="2104" y="18570"/>
                                <a:pt x="2174" y="18661"/>
                              </a:cubicBezTo>
                              <a:cubicBezTo>
                                <a:pt x="2180" y="18668"/>
                                <a:pt x="2201" y="18665"/>
                                <a:pt x="2196" y="18654"/>
                              </a:cubicBezTo>
                              <a:cubicBezTo>
                                <a:pt x="2131" y="18538"/>
                                <a:pt x="2044" y="18425"/>
                                <a:pt x="1941" y="18319"/>
                              </a:cubicBezTo>
                              <a:cubicBezTo>
                                <a:pt x="1946" y="18295"/>
                                <a:pt x="1957" y="18273"/>
                                <a:pt x="1968" y="18249"/>
                              </a:cubicBezTo>
                              <a:cubicBezTo>
                                <a:pt x="2033" y="18333"/>
                                <a:pt x="2120" y="18411"/>
                                <a:pt x="2207" y="18485"/>
                              </a:cubicBezTo>
                              <a:cubicBezTo>
                                <a:pt x="2212" y="18492"/>
                                <a:pt x="2234" y="18485"/>
                                <a:pt x="2228" y="18478"/>
                              </a:cubicBezTo>
                              <a:cubicBezTo>
                                <a:pt x="2147" y="18383"/>
                                <a:pt x="2082" y="18280"/>
                                <a:pt x="2017" y="18182"/>
                              </a:cubicBezTo>
                              <a:cubicBezTo>
                                <a:pt x="2033" y="18164"/>
                                <a:pt x="2049" y="18146"/>
                                <a:pt x="2066" y="18125"/>
                              </a:cubicBezTo>
                              <a:cubicBezTo>
                                <a:pt x="2077" y="18161"/>
                                <a:pt x="2093" y="18192"/>
                                <a:pt x="2114" y="18228"/>
                              </a:cubicBezTo>
                              <a:cubicBezTo>
                                <a:pt x="2136" y="18263"/>
                                <a:pt x="2169" y="18298"/>
                                <a:pt x="2201" y="18330"/>
                              </a:cubicBezTo>
                              <a:cubicBezTo>
                                <a:pt x="2217" y="18347"/>
                                <a:pt x="2234" y="18365"/>
                                <a:pt x="2255" y="18383"/>
                              </a:cubicBezTo>
                              <a:cubicBezTo>
                                <a:pt x="2288" y="18415"/>
                                <a:pt x="2326" y="18446"/>
                                <a:pt x="2369" y="18482"/>
                              </a:cubicBezTo>
                              <a:cubicBezTo>
                                <a:pt x="2451" y="18545"/>
                                <a:pt x="2537" y="18612"/>
                                <a:pt x="2602" y="18686"/>
                              </a:cubicBezTo>
                              <a:cubicBezTo>
                                <a:pt x="2657" y="18743"/>
                                <a:pt x="2700" y="18806"/>
                                <a:pt x="2711" y="18877"/>
                              </a:cubicBezTo>
                              <a:cubicBezTo>
                                <a:pt x="2738" y="19021"/>
                                <a:pt x="2678" y="19187"/>
                                <a:pt x="2527" y="19296"/>
                              </a:cubicBezTo>
                              <a:cubicBezTo>
                                <a:pt x="2478" y="19332"/>
                                <a:pt x="2418" y="19363"/>
                                <a:pt x="2348" y="19385"/>
                              </a:cubicBezTo>
                              <a:cubicBezTo>
                                <a:pt x="2342" y="19371"/>
                                <a:pt x="2337" y="19356"/>
                                <a:pt x="2326" y="19342"/>
                              </a:cubicBezTo>
                              <a:cubicBezTo>
                                <a:pt x="2543" y="19240"/>
                                <a:pt x="2575" y="19067"/>
                                <a:pt x="2559" y="18898"/>
                              </a:cubicBezTo>
                              <a:cubicBezTo>
                                <a:pt x="2559" y="18884"/>
                                <a:pt x="2521" y="18884"/>
                                <a:pt x="2521" y="18898"/>
                              </a:cubicBezTo>
                              <a:cubicBezTo>
                                <a:pt x="2510" y="18979"/>
                                <a:pt x="2472" y="19032"/>
                                <a:pt x="2396" y="19095"/>
                              </a:cubicBezTo>
                              <a:cubicBezTo>
                                <a:pt x="2348" y="19134"/>
                                <a:pt x="2299" y="19180"/>
                                <a:pt x="2239" y="19212"/>
                              </a:cubicBezTo>
                              <a:cubicBezTo>
                                <a:pt x="2201" y="19173"/>
                                <a:pt x="2174" y="19145"/>
                                <a:pt x="2142" y="19117"/>
                              </a:cubicBezTo>
                              <a:close/>
                              <a:moveTo>
                                <a:pt x="4657" y="18739"/>
                              </a:moveTo>
                              <a:cubicBezTo>
                                <a:pt x="4739" y="18813"/>
                                <a:pt x="4798" y="18898"/>
                                <a:pt x="4847" y="18990"/>
                              </a:cubicBezTo>
                              <a:cubicBezTo>
                                <a:pt x="4928" y="19152"/>
                                <a:pt x="4917" y="19286"/>
                                <a:pt x="4836" y="19409"/>
                              </a:cubicBezTo>
                              <a:cubicBezTo>
                                <a:pt x="4825" y="19427"/>
                                <a:pt x="4814" y="19445"/>
                                <a:pt x="4798" y="19459"/>
                              </a:cubicBezTo>
                              <a:cubicBezTo>
                                <a:pt x="4690" y="19593"/>
                                <a:pt x="4511" y="19709"/>
                                <a:pt x="4310" y="19826"/>
                              </a:cubicBezTo>
                              <a:cubicBezTo>
                                <a:pt x="4202" y="19886"/>
                                <a:pt x="4099" y="19949"/>
                                <a:pt x="3996" y="20016"/>
                              </a:cubicBezTo>
                              <a:cubicBezTo>
                                <a:pt x="3963" y="20037"/>
                                <a:pt x="3931" y="20058"/>
                                <a:pt x="3898" y="20083"/>
                              </a:cubicBezTo>
                              <a:cubicBezTo>
                                <a:pt x="3768" y="20171"/>
                                <a:pt x="3643" y="20267"/>
                                <a:pt x="3530" y="20365"/>
                              </a:cubicBezTo>
                              <a:cubicBezTo>
                                <a:pt x="3421" y="20461"/>
                                <a:pt x="3323" y="20559"/>
                                <a:pt x="3237" y="20662"/>
                              </a:cubicBezTo>
                              <a:cubicBezTo>
                                <a:pt x="3134" y="20785"/>
                                <a:pt x="3036" y="20912"/>
                                <a:pt x="2949" y="21043"/>
                              </a:cubicBezTo>
                              <a:cubicBezTo>
                                <a:pt x="2884" y="21138"/>
                                <a:pt x="2808" y="21230"/>
                                <a:pt x="2711" y="21307"/>
                              </a:cubicBezTo>
                              <a:cubicBezTo>
                                <a:pt x="2657" y="21353"/>
                                <a:pt x="2592" y="21392"/>
                                <a:pt x="2521" y="21427"/>
                              </a:cubicBezTo>
                              <a:cubicBezTo>
                                <a:pt x="2337" y="21515"/>
                                <a:pt x="2109" y="21544"/>
                                <a:pt x="1827" y="21477"/>
                              </a:cubicBezTo>
                              <a:cubicBezTo>
                                <a:pt x="1551" y="21410"/>
                                <a:pt x="1339" y="21290"/>
                                <a:pt x="1198" y="21141"/>
                              </a:cubicBezTo>
                              <a:cubicBezTo>
                                <a:pt x="1187" y="21127"/>
                                <a:pt x="1171" y="21113"/>
                                <a:pt x="1160" y="21099"/>
                              </a:cubicBezTo>
                              <a:cubicBezTo>
                                <a:pt x="1139" y="21071"/>
                                <a:pt x="1117" y="21043"/>
                                <a:pt x="1095" y="21014"/>
                              </a:cubicBezTo>
                              <a:cubicBezTo>
                                <a:pt x="1057" y="20954"/>
                                <a:pt x="1030" y="20894"/>
                                <a:pt x="1008" y="20831"/>
                              </a:cubicBezTo>
                              <a:cubicBezTo>
                                <a:pt x="987" y="20767"/>
                                <a:pt x="976" y="20704"/>
                                <a:pt x="970" y="20637"/>
                              </a:cubicBezTo>
                              <a:cubicBezTo>
                                <a:pt x="965" y="20524"/>
                                <a:pt x="981" y="20408"/>
                                <a:pt x="1025" y="20298"/>
                              </a:cubicBezTo>
                              <a:cubicBezTo>
                                <a:pt x="1030" y="20291"/>
                                <a:pt x="1030" y="20281"/>
                                <a:pt x="1036" y="20274"/>
                              </a:cubicBezTo>
                              <a:cubicBezTo>
                                <a:pt x="1063" y="20270"/>
                                <a:pt x="1090" y="20267"/>
                                <a:pt x="1122" y="20263"/>
                              </a:cubicBezTo>
                              <a:cubicBezTo>
                                <a:pt x="1090" y="20418"/>
                                <a:pt x="1128" y="20577"/>
                                <a:pt x="1171" y="20729"/>
                              </a:cubicBezTo>
                              <a:cubicBezTo>
                                <a:pt x="1177" y="20746"/>
                                <a:pt x="1214" y="20743"/>
                                <a:pt x="1209" y="20725"/>
                              </a:cubicBezTo>
                              <a:cubicBezTo>
                                <a:pt x="1193" y="20566"/>
                                <a:pt x="1177" y="20411"/>
                                <a:pt x="1220" y="20256"/>
                              </a:cubicBezTo>
                              <a:cubicBezTo>
                                <a:pt x="1252" y="20256"/>
                                <a:pt x="1285" y="20252"/>
                                <a:pt x="1317" y="20252"/>
                              </a:cubicBezTo>
                              <a:cubicBezTo>
                                <a:pt x="1296" y="20461"/>
                                <a:pt x="1334" y="20665"/>
                                <a:pt x="1442" y="20863"/>
                              </a:cubicBezTo>
                              <a:cubicBezTo>
                                <a:pt x="1448" y="20877"/>
                                <a:pt x="1486" y="20870"/>
                                <a:pt x="1480" y="20856"/>
                              </a:cubicBezTo>
                              <a:cubicBezTo>
                                <a:pt x="1410" y="20658"/>
                                <a:pt x="1393" y="20454"/>
                                <a:pt x="1426" y="20249"/>
                              </a:cubicBezTo>
                              <a:cubicBezTo>
                                <a:pt x="1448" y="20249"/>
                                <a:pt x="1469" y="20249"/>
                                <a:pt x="1491" y="20249"/>
                              </a:cubicBezTo>
                              <a:cubicBezTo>
                                <a:pt x="1496" y="20482"/>
                                <a:pt x="1561" y="20704"/>
                                <a:pt x="1681" y="20923"/>
                              </a:cubicBezTo>
                              <a:cubicBezTo>
                                <a:pt x="1686" y="20937"/>
                                <a:pt x="1724" y="20930"/>
                                <a:pt x="1719" y="20916"/>
                              </a:cubicBezTo>
                              <a:cubicBezTo>
                                <a:pt x="1621" y="20700"/>
                                <a:pt x="1583" y="20471"/>
                                <a:pt x="1589" y="20245"/>
                              </a:cubicBezTo>
                              <a:cubicBezTo>
                                <a:pt x="1594" y="20245"/>
                                <a:pt x="1599" y="20245"/>
                                <a:pt x="1599" y="20245"/>
                              </a:cubicBezTo>
                              <a:cubicBezTo>
                                <a:pt x="1670" y="20482"/>
                                <a:pt x="1784" y="20708"/>
                                <a:pt x="1908" y="20933"/>
                              </a:cubicBezTo>
                              <a:cubicBezTo>
                                <a:pt x="1914" y="20947"/>
                                <a:pt x="1952" y="20940"/>
                                <a:pt x="1946" y="20926"/>
                              </a:cubicBezTo>
                              <a:cubicBezTo>
                                <a:pt x="1843" y="20700"/>
                                <a:pt x="1773" y="20468"/>
                                <a:pt x="1708" y="20238"/>
                              </a:cubicBezTo>
                              <a:cubicBezTo>
                                <a:pt x="1719" y="20238"/>
                                <a:pt x="1735" y="20235"/>
                                <a:pt x="1746" y="20235"/>
                              </a:cubicBezTo>
                              <a:cubicBezTo>
                                <a:pt x="1822" y="20457"/>
                                <a:pt x="1984" y="20676"/>
                                <a:pt x="2147" y="20873"/>
                              </a:cubicBezTo>
                              <a:cubicBezTo>
                                <a:pt x="2158" y="20887"/>
                                <a:pt x="2190" y="20877"/>
                                <a:pt x="2185" y="20863"/>
                              </a:cubicBezTo>
                              <a:cubicBezTo>
                                <a:pt x="2109" y="20743"/>
                                <a:pt x="2044" y="20626"/>
                                <a:pt x="1979" y="20503"/>
                              </a:cubicBezTo>
                              <a:cubicBezTo>
                                <a:pt x="1930" y="20408"/>
                                <a:pt x="1898" y="20312"/>
                                <a:pt x="1854" y="20217"/>
                              </a:cubicBezTo>
                              <a:cubicBezTo>
                                <a:pt x="1881" y="20210"/>
                                <a:pt x="1908" y="20203"/>
                                <a:pt x="1930" y="20196"/>
                              </a:cubicBezTo>
                              <a:cubicBezTo>
                                <a:pt x="2017" y="20390"/>
                                <a:pt x="2142" y="20577"/>
                                <a:pt x="2272" y="20764"/>
                              </a:cubicBezTo>
                              <a:cubicBezTo>
                                <a:pt x="2283" y="20778"/>
                                <a:pt x="2315" y="20767"/>
                                <a:pt x="2304" y="20753"/>
                              </a:cubicBezTo>
                              <a:cubicBezTo>
                                <a:pt x="2190" y="20563"/>
                                <a:pt x="2104" y="20362"/>
                                <a:pt x="2017" y="20164"/>
                              </a:cubicBezTo>
                              <a:cubicBezTo>
                                <a:pt x="2049" y="20150"/>
                                <a:pt x="2082" y="20136"/>
                                <a:pt x="2109" y="20118"/>
                              </a:cubicBezTo>
                              <a:cubicBezTo>
                                <a:pt x="2212" y="20295"/>
                                <a:pt x="2315" y="20468"/>
                                <a:pt x="2407" y="20648"/>
                              </a:cubicBezTo>
                              <a:cubicBezTo>
                                <a:pt x="2413" y="20662"/>
                                <a:pt x="2451" y="20655"/>
                                <a:pt x="2445" y="20640"/>
                              </a:cubicBezTo>
                              <a:cubicBezTo>
                                <a:pt x="2369" y="20450"/>
                                <a:pt x="2293" y="20259"/>
                                <a:pt x="2190" y="20073"/>
                              </a:cubicBezTo>
                              <a:cubicBezTo>
                                <a:pt x="2201" y="20065"/>
                                <a:pt x="2212" y="20055"/>
                                <a:pt x="2228" y="20048"/>
                              </a:cubicBezTo>
                              <a:cubicBezTo>
                                <a:pt x="2386" y="20203"/>
                                <a:pt x="2527" y="20365"/>
                                <a:pt x="2640" y="20538"/>
                              </a:cubicBezTo>
                              <a:cubicBezTo>
                                <a:pt x="2651" y="20552"/>
                                <a:pt x="2678" y="20542"/>
                                <a:pt x="2667" y="20531"/>
                              </a:cubicBezTo>
                              <a:cubicBezTo>
                                <a:pt x="2559" y="20348"/>
                                <a:pt x="2440" y="20175"/>
                                <a:pt x="2288" y="20005"/>
                              </a:cubicBezTo>
                              <a:cubicBezTo>
                                <a:pt x="2299" y="19998"/>
                                <a:pt x="2310" y="19991"/>
                                <a:pt x="2320" y="19981"/>
                              </a:cubicBezTo>
                              <a:cubicBezTo>
                                <a:pt x="2499" y="20129"/>
                                <a:pt x="2678" y="20284"/>
                                <a:pt x="2830" y="20446"/>
                              </a:cubicBezTo>
                              <a:cubicBezTo>
                                <a:pt x="2841" y="20457"/>
                                <a:pt x="2874" y="20450"/>
                                <a:pt x="2863" y="20436"/>
                              </a:cubicBezTo>
                              <a:cubicBezTo>
                                <a:pt x="2716" y="20259"/>
                                <a:pt x="2564" y="20090"/>
                                <a:pt x="2386" y="19928"/>
                              </a:cubicBezTo>
                              <a:cubicBezTo>
                                <a:pt x="2402" y="19914"/>
                                <a:pt x="2424" y="19896"/>
                                <a:pt x="2440" y="19882"/>
                              </a:cubicBezTo>
                              <a:cubicBezTo>
                                <a:pt x="2619" y="20030"/>
                                <a:pt x="2808" y="20175"/>
                                <a:pt x="2971" y="20330"/>
                              </a:cubicBezTo>
                              <a:cubicBezTo>
                                <a:pt x="2982" y="20341"/>
                                <a:pt x="3009" y="20327"/>
                                <a:pt x="2998" y="20316"/>
                              </a:cubicBezTo>
                              <a:cubicBezTo>
                                <a:pt x="2836" y="20154"/>
                                <a:pt x="2684" y="19984"/>
                                <a:pt x="2505" y="19829"/>
                              </a:cubicBezTo>
                              <a:cubicBezTo>
                                <a:pt x="2521" y="19819"/>
                                <a:pt x="2532" y="19808"/>
                                <a:pt x="2548" y="19794"/>
                              </a:cubicBezTo>
                              <a:cubicBezTo>
                                <a:pt x="2727" y="19924"/>
                                <a:pt x="2911" y="20051"/>
                                <a:pt x="3080" y="20189"/>
                              </a:cubicBezTo>
                              <a:cubicBezTo>
                                <a:pt x="3096" y="20200"/>
                                <a:pt x="3117" y="20185"/>
                                <a:pt x="3107" y="20175"/>
                              </a:cubicBezTo>
                              <a:cubicBezTo>
                                <a:pt x="2955" y="20027"/>
                                <a:pt x="2798" y="19875"/>
                                <a:pt x="2619" y="19741"/>
                              </a:cubicBezTo>
                              <a:cubicBezTo>
                                <a:pt x="2630" y="19730"/>
                                <a:pt x="2646" y="19723"/>
                                <a:pt x="2657" y="19713"/>
                              </a:cubicBezTo>
                              <a:cubicBezTo>
                                <a:pt x="2879" y="19836"/>
                                <a:pt x="3090" y="19963"/>
                                <a:pt x="3280" y="20108"/>
                              </a:cubicBezTo>
                              <a:cubicBezTo>
                                <a:pt x="3291" y="20115"/>
                                <a:pt x="3307" y="20104"/>
                                <a:pt x="3296" y="20097"/>
                              </a:cubicBezTo>
                              <a:cubicBezTo>
                                <a:pt x="3123" y="19946"/>
                                <a:pt x="2939" y="19797"/>
                                <a:pt x="2727" y="19670"/>
                              </a:cubicBezTo>
                              <a:cubicBezTo>
                                <a:pt x="2738" y="19663"/>
                                <a:pt x="2749" y="19656"/>
                                <a:pt x="2760" y="19653"/>
                              </a:cubicBezTo>
                              <a:cubicBezTo>
                                <a:pt x="2765" y="19649"/>
                                <a:pt x="2770" y="19649"/>
                                <a:pt x="2776" y="19646"/>
                              </a:cubicBezTo>
                              <a:cubicBezTo>
                                <a:pt x="2917" y="19713"/>
                                <a:pt x="3052" y="19780"/>
                                <a:pt x="3188" y="19850"/>
                              </a:cubicBezTo>
                              <a:cubicBezTo>
                                <a:pt x="3210" y="19861"/>
                                <a:pt x="3237" y="19840"/>
                                <a:pt x="3220" y="19829"/>
                              </a:cubicBezTo>
                              <a:cubicBezTo>
                                <a:pt x="3101" y="19752"/>
                                <a:pt x="2977" y="19677"/>
                                <a:pt x="2846" y="19610"/>
                              </a:cubicBezTo>
                              <a:cubicBezTo>
                                <a:pt x="2868" y="19596"/>
                                <a:pt x="2890" y="19586"/>
                                <a:pt x="2911" y="19572"/>
                              </a:cubicBezTo>
                              <a:cubicBezTo>
                                <a:pt x="3069" y="19639"/>
                                <a:pt x="3204" y="19716"/>
                                <a:pt x="3351" y="19790"/>
                              </a:cubicBezTo>
                              <a:cubicBezTo>
                                <a:pt x="3361" y="19797"/>
                                <a:pt x="3378" y="19783"/>
                                <a:pt x="3372" y="19776"/>
                              </a:cubicBezTo>
                              <a:cubicBezTo>
                                <a:pt x="3258" y="19681"/>
                                <a:pt x="3117" y="19603"/>
                                <a:pt x="2971" y="19533"/>
                              </a:cubicBezTo>
                              <a:cubicBezTo>
                                <a:pt x="2993" y="19519"/>
                                <a:pt x="3009" y="19505"/>
                                <a:pt x="3025" y="19490"/>
                              </a:cubicBezTo>
                              <a:cubicBezTo>
                                <a:pt x="3231" y="19561"/>
                                <a:pt x="3427" y="19639"/>
                                <a:pt x="3611" y="19730"/>
                              </a:cubicBezTo>
                              <a:cubicBezTo>
                                <a:pt x="3627" y="19737"/>
                                <a:pt x="3649" y="19723"/>
                                <a:pt x="3633" y="19713"/>
                              </a:cubicBezTo>
                              <a:cubicBezTo>
                                <a:pt x="3464" y="19607"/>
                                <a:pt x="3280" y="19512"/>
                                <a:pt x="3080" y="19438"/>
                              </a:cubicBezTo>
                              <a:cubicBezTo>
                                <a:pt x="3090" y="19427"/>
                                <a:pt x="3101" y="19413"/>
                                <a:pt x="3107" y="19402"/>
                              </a:cubicBezTo>
                              <a:cubicBezTo>
                                <a:pt x="3367" y="19462"/>
                                <a:pt x="3611" y="19536"/>
                                <a:pt x="3860" y="19614"/>
                              </a:cubicBezTo>
                              <a:cubicBezTo>
                                <a:pt x="3877" y="19617"/>
                                <a:pt x="3887" y="19603"/>
                                <a:pt x="3871" y="19596"/>
                              </a:cubicBezTo>
                              <a:cubicBezTo>
                                <a:pt x="3654" y="19487"/>
                                <a:pt x="3399" y="19406"/>
                                <a:pt x="3139" y="19342"/>
                              </a:cubicBezTo>
                              <a:cubicBezTo>
                                <a:pt x="3145" y="19335"/>
                                <a:pt x="3145" y="19328"/>
                                <a:pt x="3150" y="19321"/>
                              </a:cubicBezTo>
                              <a:cubicBezTo>
                                <a:pt x="3443" y="19356"/>
                                <a:pt x="3719" y="19420"/>
                                <a:pt x="3985" y="19512"/>
                              </a:cubicBezTo>
                              <a:cubicBezTo>
                                <a:pt x="4007" y="19519"/>
                                <a:pt x="4028" y="19501"/>
                                <a:pt x="4007" y="19490"/>
                              </a:cubicBezTo>
                              <a:cubicBezTo>
                                <a:pt x="3752" y="19385"/>
                                <a:pt x="3470" y="19303"/>
                                <a:pt x="3172" y="19258"/>
                              </a:cubicBezTo>
                              <a:cubicBezTo>
                                <a:pt x="3177" y="19240"/>
                                <a:pt x="3177" y="19226"/>
                                <a:pt x="3183" y="19208"/>
                              </a:cubicBezTo>
                              <a:cubicBezTo>
                                <a:pt x="3535" y="19219"/>
                                <a:pt x="3893" y="19293"/>
                                <a:pt x="4224" y="19356"/>
                              </a:cubicBezTo>
                              <a:cubicBezTo>
                                <a:pt x="4240" y="19360"/>
                                <a:pt x="4251" y="19342"/>
                                <a:pt x="4234" y="19339"/>
                              </a:cubicBezTo>
                              <a:cubicBezTo>
                                <a:pt x="3904" y="19261"/>
                                <a:pt x="3546" y="19166"/>
                                <a:pt x="3188" y="19145"/>
                              </a:cubicBezTo>
                              <a:cubicBezTo>
                                <a:pt x="3188" y="19134"/>
                                <a:pt x="3188" y="19124"/>
                                <a:pt x="3188" y="19113"/>
                              </a:cubicBezTo>
                              <a:cubicBezTo>
                                <a:pt x="3345" y="19102"/>
                                <a:pt x="3497" y="19102"/>
                                <a:pt x="3654" y="19113"/>
                              </a:cubicBezTo>
                              <a:cubicBezTo>
                                <a:pt x="3844" y="19124"/>
                                <a:pt x="4050" y="19134"/>
                                <a:pt x="4234" y="19169"/>
                              </a:cubicBezTo>
                              <a:cubicBezTo>
                                <a:pt x="4256" y="19173"/>
                                <a:pt x="4261" y="19155"/>
                                <a:pt x="4245" y="19148"/>
                              </a:cubicBezTo>
                              <a:cubicBezTo>
                                <a:pt x="4072" y="19095"/>
                                <a:pt x="3849" y="19074"/>
                                <a:pt x="3665" y="19057"/>
                              </a:cubicBezTo>
                              <a:cubicBezTo>
                                <a:pt x="3508" y="19039"/>
                                <a:pt x="3345" y="19035"/>
                                <a:pt x="3183" y="19046"/>
                              </a:cubicBezTo>
                              <a:cubicBezTo>
                                <a:pt x="3177" y="19028"/>
                                <a:pt x="3172" y="19011"/>
                                <a:pt x="3166" y="18993"/>
                              </a:cubicBezTo>
                              <a:cubicBezTo>
                                <a:pt x="3530" y="18937"/>
                                <a:pt x="3920" y="18919"/>
                                <a:pt x="4283" y="18958"/>
                              </a:cubicBezTo>
                              <a:cubicBezTo>
                                <a:pt x="4299" y="18961"/>
                                <a:pt x="4305" y="18940"/>
                                <a:pt x="4283" y="18940"/>
                              </a:cubicBezTo>
                              <a:cubicBezTo>
                                <a:pt x="3893" y="18887"/>
                                <a:pt x="3519" y="18880"/>
                                <a:pt x="3134" y="18930"/>
                              </a:cubicBezTo>
                              <a:cubicBezTo>
                                <a:pt x="3128" y="18922"/>
                                <a:pt x="3123" y="18912"/>
                                <a:pt x="3117" y="18905"/>
                              </a:cubicBezTo>
                              <a:cubicBezTo>
                                <a:pt x="3416" y="18831"/>
                                <a:pt x="3719" y="18788"/>
                                <a:pt x="4039" y="18774"/>
                              </a:cubicBezTo>
                              <a:cubicBezTo>
                                <a:pt x="4061" y="18774"/>
                                <a:pt x="4055" y="18753"/>
                                <a:pt x="4039" y="18753"/>
                              </a:cubicBezTo>
                              <a:cubicBezTo>
                                <a:pt x="3714" y="18750"/>
                                <a:pt x="3383" y="18778"/>
                                <a:pt x="3074" y="18848"/>
                              </a:cubicBezTo>
                              <a:cubicBezTo>
                                <a:pt x="3052" y="18824"/>
                                <a:pt x="3031" y="18803"/>
                                <a:pt x="3004" y="18781"/>
                              </a:cubicBezTo>
                              <a:cubicBezTo>
                                <a:pt x="3248" y="18718"/>
                                <a:pt x="3497" y="18669"/>
                                <a:pt x="3763" y="18654"/>
                              </a:cubicBezTo>
                              <a:cubicBezTo>
                                <a:pt x="3784" y="18654"/>
                                <a:pt x="3779" y="18633"/>
                                <a:pt x="3763" y="18630"/>
                              </a:cubicBezTo>
                              <a:cubicBezTo>
                                <a:pt x="3481" y="18623"/>
                                <a:pt x="3210" y="18665"/>
                                <a:pt x="2949" y="18728"/>
                              </a:cubicBezTo>
                              <a:cubicBezTo>
                                <a:pt x="2939" y="18718"/>
                                <a:pt x="2922" y="18704"/>
                                <a:pt x="2911" y="18693"/>
                              </a:cubicBezTo>
                              <a:cubicBezTo>
                                <a:pt x="3063" y="18640"/>
                                <a:pt x="3215" y="18591"/>
                                <a:pt x="3389" y="18566"/>
                              </a:cubicBezTo>
                              <a:cubicBezTo>
                                <a:pt x="3405" y="18563"/>
                                <a:pt x="3405" y="18545"/>
                                <a:pt x="3383" y="18549"/>
                              </a:cubicBezTo>
                              <a:cubicBezTo>
                                <a:pt x="3204" y="18570"/>
                                <a:pt x="3031" y="18601"/>
                                <a:pt x="2868" y="18651"/>
                              </a:cubicBezTo>
                              <a:cubicBezTo>
                                <a:pt x="2852" y="18630"/>
                                <a:pt x="2836" y="18609"/>
                                <a:pt x="2825" y="18587"/>
                              </a:cubicBezTo>
                              <a:cubicBezTo>
                                <a:pt x="2836" y="18584"/>
                                <a:pt x="2846" y="18580"/>
                                <a:pt x="2857" y="18577"/>
                              </a:cubicBezTo>
                              <a:cubicBezTo>
                                <a:pt x="2879" y="18570"/>
                                <a:pt x="2906" y="18563"/>
                                <a:pt x="2928" y="18556"/>
                              </a:cubicBezTo>
                              <a:cubicBezTo>
                                <a:pt x="2977" y="18542"/>
                                <a:pt x="3020" y="18527"/>
                                <a:pt x="3069" y="18513"/>
                              </a:cubicBezTo>
                              <a:cubicBezTo>
                                <a:pt x="3101" y="18506"/>
                                <a:pt x="3128" y="18499"/>
                                <a:pt x="3161" y="18489"/>
                              </a:cubicBezTo>
                              <a:cubicBezTo>
                                <a:pt x="3269" y="18464"/>
                                <a:pt x="3378" y="18443"/>
                                <a:pt x="3486" y="18432"/>
                              </a:cubicBezTo>
                              <a:cubicBezTo>
                                <a:pt x="3540" y="18425"/>
                                <a:pt x="3595" y="18422"/>
                                <a:pt x="3643" y="18422"/>
                              </a:cubicBezTo>
                              <a:cubicBezTo>
                                <a:pt x="3703" y="18418"/>
                                <a:pt x="3763" y="18422"/>
                                <a:pt x="3822" y="18422"/>
                              </a:cubicBezTo>
                              <a:cubicBezTo>
                                <a:pt x="3849" y="18422"/>
                                <a:pt x="3877" y="18425"/>
                                <a:pt x="3904" y="18429"/>
                              </a:cubicBezTo>
                              <a:cubicBezTo>
                                <a:pt x="3980" y="18436"/>
                                <a:pt x="4055" y="18450"/>
                                <a:pt x="4126" y="18467"/>
                              </a:cubicBezTo>
                              <a:cubicBezTo>
                                <a:pt x="4148" y="18474"/>
                                <a:pt x="4169" y="18478"/>
                                <a:pt x="4191" y="18485"/>
                              </a:cubicBezTo>
                              <a:cubicBezTo>
                                <a:pt x="4256" y="18506"/>
                                <a:pt x="4316" y="18527"/>
                                <a:pt x="4370" y="18556"/>
                              </a:cubicBezTo>
                              <a:cubicBezTo>
                                <a:pt x="4484" y="18598"/>
                                <a:pt x="4581" y="18665"/>
                                <a:pt x="4657" y="18739"/>
                              </a:cubicBezTo>
                              <a:close/>
                              <a:moveTo>
                                <a:pt x="4364" y="18369"/>
                              </a:moveTo>
                              <a:cubicBezTo>
                                <a:pt x="4196" y="18305"/>
                                <a:pt x="4012" y="18273"/>
                                <a:pt x="3822" y="18270"/>
                              </a:cubicBezTo>
                              <a:cubicBezTo>
                                <a:pt x="3817" y="18270"/>
                                <a:pt x="3817" y="18270"/>
                                <a:pt x="3811" y="18270"/>
                              </a:cubicBezTo>
                              <a:cubicBezTo>
                                <a:pt x="3904" y="18111"/>
                                <a:pt x="4120" y="17959"/>
                                <a:pt x="4283" y="17839"/>
                              </a:cubicBezTo>
                              <a:cubicBezTo>
                                <a:pt x="4294" y="17832"/>
                                <a:pt x="4272" y="17818"/>
                                <a:pt x="4261" y="17825"/>
                              </a:cubicBezTo>
                              <a:cubicBezTo>
                                <a:pt x="4131" y="17914"/>
                                <a:pt x="4001" y="18002"/>
                                <a:pt x="3882" y="18097"/>
                              </a:cubicBezTo>
                              <a:cubicBezTo>
                                <a:pt x="3817" y="18150"/>
                                <a:pt x="3746" y="18206"/>
                                <a:pt x="3708" y="18266"/>
                              </a:cubicBezTo>
                              <a:cubicBezTo>
                                <a:pt x="3676" y="18266"/>
                                <a:pt x="3649" y="18270"/>
                                <a:pt x="3616" y="18270"/>
                              </a:cubicBezTo>
                              <a:cubicBezTo>
                                <a:pt x="3708" y="18058"/>
                                <a:pt x="3942" y="17868"/>
                                <a:pt x="4153" y="17702"/>
                              </a:cubicBezTo>
                              <a:cubicBezTo>
                                <a:pt x="4169" y="17691"/>
                                <a:pt x="4137" y="17677"/>
                                <a:pt x="4126" y="17688"/>
                              </a:cubicBezTo>
                              <a:cubicBezTo>
                                <a:pt x="3893" y="17857"/>
                                <a:pt x="3600" y="18048"/>
                                <a:pt x="3508" y="18277"/>
                              </a:cubicBezTo>
                              <a:cubicBezTo>
                                <a:pt x="3486" y="18280"/>
                                <a:pt x="3464" y="18280"/>
                                <a:pt x="3443" y="18284"/>
                              </a:cubicBezTo>
                              <a:cubicBezTo>
                                <a:pt x="3443" y="18280"/>
                                <a:pt x="3437" y="18277"/>
                                <a:pt x="3432" y="18270"/>
                              </a:cubicBezTo>
                              <a:cubicBezTo>
                                <a:pt x="3470" y="18164"/>
                                <a:pt x="3546" y="18069"/>
                                <a:pt x="3627" y="17974"/>
                              </a:cubicBezTo>
                              <a:cubicBezTo>
                                <a:pt x="3725" y="17854"/>
                                <a:pt x="3817" y="17734"/>
                                <a:pt x="3942" y="17624"/>
                              </a:cubicBezTo>
                              <a:cubicBezTo>
                                <a:pt x="3958" y="17610"/>
                                <a:pt x="3925" y="17600"/>
                                <a:pt x="3909" y="17610"/>
                              </a:cubicBezTo>
                              <a:cubicBezTo>
                                <a:pt x="3752" y="17723"/>
                                <a:pt x="3633" y="17861"/>
                                <a:pt x="3513" y="17991"/>
                              </a:cubicBezTo>
                              <a:cubicBezTo>
                                <a:pt x="3448" y="18058"/>
                                <a:pt x="3394" y="18129"/>
                                <a:pt x="3356" y="18203"/>
                              </a:cubicBezTo>
                              <a:cubicBezTo>
                                <a:pt x="3345" y="18196"/>
                                <a:pt x="3334" y="18185"/>
                                <a:pt x="3329" y="18178"/>
                              </a:cubicBezTo>
                              <a:cubicBezTo>
                                <a:pt x="3399" y="17945"/>
                                <a:pt x="3589" y="17741"/>
                                <a:pt x="3801" y="17547"/>
                              </a:cubicBezTo>
                              <a:cubicBezTo>
                                <a:pt x="3811" y="17536"/>
                                <a:pt x="3784" y="17522"/>
                                <a:pt x="3773" y="17533"/>
                              </a:cubicBezTo>
                              <a:cubicBezTo>
                                <a:pt x="3562" y="17709"/>
                                <a:pt x="3334" y="17892"/>
                                <a:pt x="3248" y="18111"/>
                              </a:cubicBezTo>
                              <a:cubicBezTo>
                                <a:pt x="3220" y="18090"/>
                                <a:pt x="3193" y="18069"/>
                                <a:pt x="3166" y="18048"/>
                              </a:cubicBezTo>
                              <a:cubicBezTo>
                                <a:pt x="3264" y="17839"/>
                                <a:pt x="3443" y="17649"/>
                                <a:pt x="3649" y="17473"/>
                              </a:cubicBezTo>
                              <a:cubicBezTo>
                                <a:pt x="3654" y="17466"/>
                                <a:pt x="3643" y="17458"/>
                                <a:pt x="3633" y="17466"/>
                              </a:cubicBezTo>
                              <a:cubicBezTo>
                                <a:pt x="3421" y="17628"/>
                                <a:pt x="3215" y="17801"/>
                                <a:pt x="3096" y="17998"/>
                              </a:cubicBezTo>
                              <a:cubicBezTo>
                                <a:pt x="3074" y="17984"/>
                                <a:pt x="3052" y="17966"/>
                                <a:pt x="3025" y="17952"/>
                              </a:cubicBezTo>
                              <a:cubicBezTo>
                                <a:pt x="3123" y="17737"/>
                                <a:pt x="3275" y="17540"/>
                                <a:pt x="3513" y="17363"/>
                              </a:cubicBezTo>
                              <a:cubicBezTo>
                                <a:pt x="3524" y="17353"/>
                                <a:pt x="3502" y="17339"/>
                                <a:pt x="3486" y="17349"/>
                              </a:cubicBezTo>
                              <a:cubicBezTo>
                                <a:pt x="3253" y="17504"/>
                                <a:pt x="3052" y="17695"/>
                                <a:pt x="2944" y="17903"/>
                              </a:cubicBezTo>
                              <a:cubicBezTo>
                                <a:pt x="2933" y="17896"/>
                                <a:pt x="2922" y="17889"/>
                                <a:pt x="2906" y="17878"/>
                              </a:cubicBezTo>
                              <a:cubicBezTo>
                                <a:pt x="2928" y="17836"/>
                                <a:pt x="2949" y="17794"/>
                                <a:pt x="2977" y="17748"/>
                              </a:cubicBezTo>
                              <a:cubicBezTo>
                                <a:pt x="3085" y="17575"/>
                                <a:pt x="3237" y="17413"/>
                                <a:pt x="3432" y="17275"/>
                              </a:cubicBezTo>
                              <a:cubicBezTo>
                                <a:pt x="3443" y="17264"/>
                                <a:pt x="3427" y="17250"/>
                                <a:pt x="3410" y="17261"/>
                              </a:cubicBezTo>
                              <a:cubicBezTo>
                                <a:pt x="3161" y="17416"/>
                                <a:pt x="2949" y="17614"/>
                                <a:pt x="2825" y="17829"/>
                              </a:cubicBezTo>
                              <a:cubicBezTo>
                                <a:pt x="2808" y="17818"/>
                                <a:pt x="2792" y="17811"/>
                                <a:pt x="2776" y="17801"/>
                              </a:cubicBezTo>
                              <a:cubicBezTo>
                                <a:pt x="2911" y="17550"/>
                                <a:pt x="3101" y="17314"/>
                                <a:pt x="3351" y="17102"/>
                              </a:cubicBezTo>
                              <a:cubicBezTo>
                                <a:pt x="3361" y="17095"/>
                                <a:pt x="3340" y="17088"/>
                                <a:pt x="3334" y="17095"/>
                              </a:cubicBezTo>
                              <a:cubicBezTo>
                                <a:pt x="3063" y="17293"/>
                                <a:pt x="2852" y="17518"/>
                                <a:pt x="2705" y="17762"/>
                              </a:cubicBezTo>
                              <a:cubicBezTo>
                                <a:pt x="2684" y="17748"/>
                                <a:pt x="2662" y="17737"/>
                                <a:pt x="2640" y="17723"/>
                              </a:cubicBezTo>
                              <a:cubicBezTo>
                                <a:pt x="2695" y="17610"/>
                                <a:pt x="2760" y="17501"/>
                                <a:pt x="2846" y="17395"/>
                              </a:cubicBezTo>
                              <a:cubicBezTo>
                                <a:pt x="2987" y="17212"/>
                                <a:pt x="3177" y="17049"/>
                                <a:pt x="3367" y="16887"/>
                              </a:cubicBezTo>
                              <a:cubicBezTo>
                                <a:pt x="3378" y="16876"/>
                                <a:pt x="3356" y="16866"/>
                                <a:pt x="3345" y="16873"/>
                              </a:cubicBezTo>
                              <a:cubicBezTo>
                                <a:pt x="2982" y="17063"/>
                                <a:pt x="2695" y="17360"/>
                                <a:pt x="2543" y="17663"/>
                              </a:cubicBezTo>
                              <a:cubicBezTo>
                                <a:pt x="2537" y="17660"/>
                                <a:pt x="2532" y="17656"/>
                                <a:pt x="2521" y="17653"/>
                              </a:cubicBezTo>
                              <a:cubicBezTo>
                                <a:pt x="2619" y="17384"/>
                                <a:pt x="2781" y="17134"/>
                                <a:pt x="3047" y="16908"/>
                              </a:cubicBezTo>
                              <a:cubicBezTo>
                                <a:pt x="3058" y="16898"/>
                                <a:pt x="3036" y="16891"/>
                                <a:pt x="3025" y="16898"/>
                              </a:cubicBezTo>
                              <a:cubicBezTo>
                                <a:pt x="2754" y="17092"/>
                                <a:pt x="2543" y="17332"/>
                                <a:pt x="2429" y="17589"/>
                              </a:cubicBezTo>
                              <a:cubicBezTo>
                                <a:pt x="2413" y="17578"/>
                                <a:pt x="2396" y="17568"/>
                                <a:pt x="2386" y="17554"/>
                              </a:cubicBezTo>
                              <a:cubicBezTo>
                                <a:pt x="2451" y="17279"/>
                                <a:pt x="2673" y="17028"/>
                                <a:pt x="2911" y="16799"/>
                              </a:cubicBezTo>
                              <a:cubicBezTo>
                                <a:pt x="2922" y="16788"/>
                                <a:pt x="2901" y="16778"/>
                                <a:pt x="2884" y="16788"/>
                              </a:cubicBezTo>
                              <a:cubicBezTo>
                                <a:pt x="2635" y="17003"/>
                                <a:pt x="2396" y="17229"/>
                                <a:pt x="2304" y="17487"/>
                              </a:cubicBezTo>
                              <a:cubicBezTo>
                                <a:pt x="2277" y="17462"/>
                                <a:pt x="2250" y="17437"/>
                                <a:pt x="2228" y="17409"/>
                              </a:cubicBezTo>
                              <a:cubicBezTo>
                                <a:pt x="2234" y="17406"/>
                                <a:pt x="2234" y="17406"/>
                                <a:pt x="2239" y="17402"/>
                              </a:cubicBezTo>
                              <a:cubicBezTo>
                                <a:pt x="2261" y="17384"/>
                                <a:pt x="2283" y="17367"/>
                                <a:pt x="2299" y="17346"/>
                              </a:cubicBezTo>
                              <a:cubicBezTo>
                                <a:pt x="2310" y="17342"/>
                                <a:pt x="2320" y="17335"/>
                                <a:pt x="2320" y="17324"/>
                              </a:cubicBezTo>
                              <a:cubicBezTo>
                                <a:pt x="2320" y="17324"/>
                                <a:pt x="2320" y="17321"/>
                                <a:pt x="2320" y="17321"/>
                              </a:cubicBezTo>
                              <a:cubicBezTo>
                                <a:pt x="2342" y="17296"/>
                                <a:pt x="2353" y="17268"/>
                                <a:pt x="2358" y="17233"/>
                              </a:cubicBezTo>
                              <a:cubicBezTo>
                                <a:pt x="2364" y="17208"/>
                                <a:pt x="2364" y="17183"/>
                                <a:pt x="2364" y="17162"/>
                              </a:cubicBezTo>
                              <a:cubicBezTo>
                                <a:pt x="2445" y="16993"/>
                                <a:pt x="2613" y="16855"/>
                                <a:pt x="2760" y="16693"/>
                              </a:cubicBezTo>
                              <a:cubicBezTo>
                                <a:pt x="2770" y="16682"/>
                                <a:pt x="2749" y="16672"/>
                                <a:pt x="2738" y="16682"/>
                              </a:cubicBezTo>
                              <a:cubicBezTo>
                                <a:pt x="2619" y="16802"/>
                                <a:pt x="2445" y="16919"/>
                                <a:pt x="2331" y="17049"/>
                              </a:cubicBezTo>
                              <a:cubicBezTo>
                                <a:pt x="2320" y="17025"/>
                                <a:pt x="2299" y="17003"/>
                                <a:pt x="2283" y="16982"/>
                              </a:cubicBezTo>
                              <a:cubicBezTo>
                                <a:pt x="2348" y="16866"/>
                                <a:pt x="2445" y="16756"/>
                                <a:pt x="2559" y="16654"/>
                              </a:cubicBezTo>
                              <a:cubicBezTo>
                                <a:pt x="2570" y="16644"/>
                                <a:pt x="2548" y="16633"/>
                                <a:pt x="2532" y="16644"/>
                              </a:cubicBezTo>
                              <a:cubicBezTo>
                                <a:pt x="2413" y="16732"/>
                                <a:pt x="2315" y="16831"/>
                                <a:pt x="2228" y="16933"/>
                              </a:cubicBezTo>
                              <a:cubicBezTo>
                                <a:pt x="2212" y="16919"/>
                                <a:pt x="2190" y="16905"/>
                                <a:pt x="2169" y="16891"/>
                              </a:cubicBezTo>
                              <a:cubicBezTo>
                                <a:pt x="2217" y="16799"/>
                                <a:pt x="2255" y="16714"/>
                                <a:pt x="2337" y="16629"/>
                              </a:cubicBezTo>
                              <a:cubicBezTo>
                                <a:pt x="2348" y="16619"/>
                                <a:pt x="2326" y="16608"/>
                                <a:pt x="2310" y="16619"/>
                              </a:cubicBezTo>
                              <a:cubicBezTo>
                                <a:pt x="2223" y="16686"/>
                                <a:pt x="2142" y="16767"/>
                                <a:pt x="2098" y="16852"/>
                              </a:cubicBezTo>
                              <a:cubicBezTo>
                                <a:pt x="2066" y="16834"/>
                                <a:pt x="2028" y="16820"/>
                                <a:pt x="1990" y="16806"/>
                              </a:cubicBezTo>
                              <a:cubicBezTo>
                                <a:pt x="1995" y="16739"/>
                                <a:pt x="2022" y="16682"/>
                                <a:pt x="2077" y="16619"/>
                              </a:cubicBezTo>
                              <a:cubicBezTo>
                                <a:pt x="2087" y="16605"/>
                                <a:pt x="2060" y="16594"/>
                                <a:pt x="2044" y="16605"/>
                              </a:cubicBezTo>
                              <a:cubicBezTo>
                                <a:pt x="1979" y="16651"/>
                                <a:pt x="1936" y="16718"/>
                                <a:pt x="1919" y="16781"/>
                              </a:cubicBezTo>
                              <a:cubicBezTo>
                                <a:pt x="1870" y="16767"/>
                                <a:pt x="1822" y="16753"/>
                                <a:pt x="1767" y="16742"/>
                              </a:cubicBezTo>
                              <a:cubicBezTo>
                                <a:pt x="1767" y="16707"/>
                                <a:pt x="1773" y="16672"/>
                                <a:pt x="1789" y="16633"/>
                              </a:cubicBezTo>
                              <a:cubicBezTo>
                                <a:pt x="1795" y="16619"/>
                                <a:pt x="1762" y="16612"/>
                                <a:pt x="1757" y="16626"/>
                              </a:cubicBezTo>
                              <a:cubicBezTo>
                                <a:pt x="1740" y="16661"/>
                                <a:pt x="1724" y="16697"/>
                                <a:pt x="1713" y="16732"/>
                              </a:cubicBezTo>
                              <a:cubicBezTo>
                                <a:pt x="1708" y="16732"/>
                                <a:pt x="1702" y="16732"/>
                                <a:pt x="1697" y="16728"/>
                              </a:cubicBezTo>
                              <a:cubicBezTo>
                                <a:pt x="1697" y="16725"/>
                                <a:pt x="1692" y="16721"/>
                                <a:pt x="1692" y="16718"/>
                              </a:cubicBezTo>
                              <a:cubicBezTo>
                                <a:pt x="1643" y="16668"/>
                                <a:pt x="1594" y="16626"/>
                                <a:pt x="1556" y="16573"/>
                              </a:cubicBezTo>
                              <a:cubicBezTo>
                                <a:pt x="1561" y="16548"/>
                                <a:pt x="1567" y="16520"/>
                                <a:pt x="1572" y="16495"/>
                              </a:cubicBezTo>
                              <a:cubicBezTo>
                                <a:pt x="1578" y="16495"/>
                                <a:pt x="1578" y="16495"/>
                                <a:pt x="1583" y="16492"/>
                              </a:cubicBezTo>
                              <a:cubicBezTo>
                                <a:pt x="1610" y="16485"/>
                                <a:pt x="1632" y="16478"/>
                                <a:pt x="1659" y="16471"/>
                              </a:cubicBezTo>
                              <a:cubicBezTo>
                                <a:pt x="1762" y="16443"/>
                                <a:pt x="1865" y="16414"/>
                                <a:pt x="1968" y="16393"/>
                              </a:cubicBezTo>
                              <a:cubicBezTo>
                                <a:pt x="2098" y="16365"/>
                                <a:pt x="2234" y="16344"/>
                                <a:pt x="2369" y="16330"/>
                              </a:cubicBezTo>
                              <a:cubicBezTo>
                                <a:pt x="2532" y="16316"/>
                                <a:pt x="2700" y="16316"/>
                                <a:pt x="2863" y="16337"/>
                              </a:cubicBezTo>
                              <a:cubicBezTo>
                                <a:pt x="2895" y="16340"/>
                                <a:pt x="2922" y="16344"/>
                                <a:pt x="2949" y="16351"/>
                              </a:cubicBezTo>
                              <a:cubicBezTo>
                                <a:pt x="3150" y="16386"/>
                                <a:pt x="3302" y="16446"/>
                                <a:pt x="3427" y="16531"/>
                              </a:cubicBezTo>
                              <a:cubicBezTo>
                                <a:pt x="3497" y="16577"/>
                                <a:pt x="3557" y="16633"/>
                                <a:pt x="3616" y="16693"/>
                              </a:cubicBezTo>
                              <a:cubicBezTo>
                                <a:pt x="3670" y="16753"/>
                                <a:pt x="3719" y="16820"/>
                                <a:pt x="3763" y="16891"/>
                              </a:cubicBezTo>
                              <a:cubicBezTo>
                                <a:pt x="3801" y="16951"/>
                                <a:pt x="3844" y="17007"/>
                                <a:pt x="3893" y="17060"/>
                              </a:cubicBezTo>
                              <a:cubicBezTo>
                                <a:pt x="3963" y="17141"/>
                                <a:pt x="4045" y="17215"/>
                                <a:pt x="4131" y="17289"/>
                              </a:cubicBezTo>
                              <a:cubicBezTo>
                                <a:pt x="4218" y="17363"/>
                                <a:pt x="4310" y="17434"/>
                                <a:pt x="4397" y="17511"/>
                              </a:cubicBezTo>
                              <a:cubicBezTo>
                                <a:pt x="4701" y="17794"/>
                                <a:pt x="4749" y="18111"/>
                                <a:pt x="4364" y="18369"/>
                              </a:cubicBezTo>
                              <a:close/>
                              <a:moveTo>
                                <a:pt x="5828" y="16721"/>
                              </a:moveTo>
                              <a:cubicBezTo>
                                <a:pt x="5790" y="16746"/>
                                <a:pt x="5817" y="16795"/>
                                <a:pt x="5872" y="16785"/>
                              </a:cubicBezTo>
                              <a:cubicBezTo>
                                <a:pt x="5937" y="16774"/>
                                <a:pt x="6007" y="16767"/>
                                <a:pt x="6072" y="16756"/>
                              </a:cubicBezTo>
                              <a:cubicBezTo>
                                <a:pt x="5709" y="16933"/>
                                <a:pt x="5281" y="17032"/>
                                <a:pt x="4858" y="17134"/>
                              </a:cubicBezTo>
                              <a:cubicBezTo>
                                <a:pt x="4825" y="17141"/>
                                <a:pt x="4825" y="17173"/>
                                <a:pt x="4852" y="17183"/>
                              </a:cubicBezTo>
                              <a:cubicBezTo>
                                <a:pt x="4912" y="17205"/>
                                <a:pt x="4950" y="17219"/>
                                <a:pt x="4999" y="17236"/>
                              </a:cubicBezTo>
                              <a:cubicBezTo>
                                <a:pt x="4852" y="17314"/>
                                <a:pt x="4695" y="17367"/>
                                <a:pt x="4522" y="17416"/>
                              </a:cubicBezTo>
                              <a:cubicBezTo>
                                <a:pt x="4473" y="17374"/>
                                <a:pt x="4419" y="17332"/>
                                <a:pt x="4364" y="17289"/>
                              </a:cubicBezTo>
                              <a:cubicBezTo>
                                <a:pt x="4354" y="17279"/>
                                <a:pt x="4343" y="17268"/>
                                <a:pt x="4327" y="17261"/>
                              </a:cubicBezTo>
                              <a:cubicBezTo>
                                <a:pt x="4457" y="17247"/>
                                <a:pt x="4592" y="17243"/>
                                <a:pt x="4728" y="17240"/>
                              </a:cubicBezTo>
                              <a:cubicBezTo>
                                <a:pt x="4749" y="17240"/>
                                <a:pt x="4755" y="17215"/>
                                <a:pt x="4733" y="17215"/>
                              </a:cubicBezTo>
                              <a:cubicBezTo>
                                <a:pt x="4592" y="17215"/>
                                <a:pt x="4457" y="17219"/>
                                <a:pt x="4321" y="17222"/>
                              </a:cubicBezTo>
                              <a:cubicBezTo>
                                <a:pt x="4370" y="17205"/>
                                <a:pt x="4413" y="17183"/>
                                <a:pt x="4451" y="17162"/>
                              </a:cubicBezTo>
                              <a:cubicBezTo>
                                <a:pt x="4587" y="17141"/>
                                <a:pt x="4728" y="17130"/>
                                <a:pt x="4869" y="17116"/>
                              </a:cubicBezTo>
                              <a:cubicBezTo>
                                <a:pt x="4890" y="17113"/>
                                <a:pt x="4890" y="17092"/>
                                <a:pt x="4869" y="17092"/>
                              </a:cubicBezTo>
                              <a:cubicBezTo>
                                <a:pt x="4760" y="17095"/>
                                <a:pt x="4652" y="17102"/>
                                <a:pt x="4543" y="17109"/>
                              </a:cubicBezTo>
                              <a:cubicBezTo>
                                <a:pt x="4570" y="17092"/>
                                <a:pt x="4598" y="17074"/>
                                <a:pt x="4619" y="17056"/>
                              </a:cubicBezTo>
                              <a:cubicBezTo>
                                <a:pt x="4842" y="17028"/>
                                <a:pt x="5069" y="17007"/>
                                <a:pt x="5292" y="16986"/>
                              </a:cubicBezTo>
                              <a:cubicBezTo>
                                <a:pt x="5308" y="16982"/>
                                <a:pt x="5308" y="16965"/>
                                <a:pt x="5292" y="16965"/>
                              </a:cubicBezTo>
                              <a:cubicBezTo>
                                <a:pt x="5140" y="16961"/>
                                <a:pt x="4983" y="16972"/>
                                <a:pt x="4831" y="16982"/>
                              </a:cubicBezTo>
                              <a:cubicBezTo>
                                <a:pt x="4863" y="16968"/>
                                <a:pt x="4901" y="16954"/>
                                <a:pt x="4934" y="16936"/>
                              </a:cubicBezTo>
                              <a:cubicBezTo>
                                <a:pt x="5140" y="16912"/>
                                <a:pt x="5340" y="16887"/>
                                <a:pt x="5552" y="16883"/>
                              </a:cubicBezTo>
                              <a:cubicBezTo>
                                <a:pt x="5573" y="16883"/>
                                <a:pt x="5568" y="16862"/>
                                <a:pt x="5552" y="16862"/>
                              </a:cubicBezTo>
                              <a:cubicBezTo>
                                <a:pt x="5400" y="16859"/>
                                <a:pt x="5243" y="16862"/>
                                <a:pt x="5086" y="16869"/>
                              </a:cubicBezTo>
                              <a:cubicBezTo>
                                <a:pt x="5096" y="16866"/>
                                <a:pt x="5107" y="16859"/>
                                <a:pt x="5118" y="16855"/>
                              </a:cubicBezTo>
                              <a:cubicBezTo>
                                <a:pt x="5145" y="16845"/>
                                <a:pt x="5172" y="16831"/>
                                <a:pt x="5205" y="16820"/>
                              </a:cubicBezTo>
                              <a:cubicBezTo>
                                <a:pt x="5373" y="16792"/>
                                <a:pt x="5546" y="16767"/>
                                <a:pt x="5720" y="16753"/>
                              </a:cubicBezTo>
                              <a:cubicBezTo>
                                <a:pt x="5736" y="16753"/>
                                <a:pt x="5736" y="16735"/>
                                <a:pt x="5720" y="16735"/>
                              </a:cubicBezTo>
                              <a:cubicBezTo>
                                <a:pt x="5606" y="16735"/>
                                <a:pt x="5487" y="16739"/>
                                <a:pt x="5373" y="16753"/>
                              </a:cubicBezTo>
                              <a:cubicBezTo>
                                <a:pt x="5427" y="16732"/>
                                <a:pt x="5481" y="16707"/>
                                <a:pt x="5536" y="16686"/>
                              </a:cubicBezTo>
                              <a:cubicBezTo>
                                <a:pt x="5677" y="16661"/>
                                <a:pt x="5817" y="16637"/>
                                <a:pt x="5958" y="16619"/>
                              </a:cubicBezTo>
                              <a:cubicBezTo>
                                <a:pt x="5980" y="16615"/>
                                <a:pt x="5975" y="16594"/>
                                <a:pt x="5953" y="16598"/>
                              </a:cubicBezTo>
                              <a:cubicBezTo>
                                <a:pt x="5861" y="16605"/>
                                <a:pt x="5774" y="16615"/>
                                <a:pt x="5687" y="16626"/>
                              </a:cubicBezTo>
                              <a:cubicBezTo>
                                <a:pt x="5714" y="16615"/>
                                <a:pt x="5736" y="16605"/>
                                <a:pt x="5763" y="16598"/>
                              </a:cubicBezTo>
                              <a:cubicBezTo>
                                <a:pt x="5915" y="16555"/>
                                <a:pt x="6067" y="16513"/>
                                <a:pt x="6224" y="16478"/>
                              </a:cubicBezTo>
                              <a:cubicBezTo>
                                <a:pt x="6235" y="16474"/>
                                <a:pt x="6230" y="16464"/>
                                <a:pt x="6219" y="16464"/>
                              </a:cubicBezTo>
                              <a:cubicBezTo>
                                <a:pt x="6072" y="16481"/>
                                <a:pt x="5931" y="16506"/>
                                <a:pt x="5790" y="16538"/>
                              </a:cubicBezTo>
                              <a:cubicBezTo>
                                <a:pt x="5845" y="16506"/>
                                <a:pt x="5893" y="16478"/>
                                <a:pt x="5948" y="16443"/>
                              </a:cubicBezTo>
                              <a:cubicBezTo>
                                <a:pt x="5958" y="16435"/>
                                <a:pt x="5942" y="16421"/>
                                <a:pt x="5931" y="16428"/>
                              </a:cubicBezTo>
                              <a:cubicBezTo>
                                <a:pt x="5828" y="16481"/>
                                <a:pt x="5720" y="16531"/>
                                <a:pt x="5611" y="16577"/>
                              </a:cubicBezTo>
                              <a:cubicBezTo>
                                <a:pt x="5666" y="16531"/>
                                <a:pt x="5720" y="16485"/>
                                <a:pt x="5763" y="16435"/>
                              </a:cubicBezTo>
                              <a:cubicBezTo>
                                <a:pt x="5769" y="16435"/>
                                <a:pt x="5769" y="16435"/>
                                <a:pt x="5774" y="16435"/>
                              </a:cubicBezTo>
                              <a:cubicBezTo>
                                <a:pt x="6159" y="16316"/>
                                <a:pt x="6587" y="16277"/>
                                <a:pt x="7016" y="16256"/>
                              </a:cubicBezTo>
                              <a:cubicBezTo>
                                <a:pt x="6577" y="16347"/>
                                <a:pt x="6159" y="16520"/>
                                <a:pt x="5828" y="16721"/>
                              </a:cubicBezTo>
                              <a:close/>
                              <a:moveTo>
                                <a:pt x="10258" y="21399"/>
                              </a:moveTo>
                              <a:cubicBezTo>
                                <a:pt x="10339" y="21406"/>
                                <a:pt x="10420" y="21417"/>
                                <a:pt x="10496" y="21420"/>
                              </a:cubicBezTo>
                              <a:cubicBezTo>
                                <a:pt x="10513" y="21420"/>
                                <a:pt x="10518" y="21402"/>
                                <a:pt x="10502" y="21399"/>
                              </a:cubicBezTo>
                              <a:cubicBezTo>
                                <a:pt x="10426" y="21385"/>
                                <a:pt x="10345" y="21374"/>
                                <a:pt x="10263" y="21360"/>
                              </a:cubicBezTo>
                              <a:cubicBezTo>
                                <a:pt x="10225" y="21357"/>
                                <a:pt x="10220" y="21395"/>
                                <a:pt x="10258" y="21399"/>
                              </a:cubicBezTo>
                              <a:close/>
                              <a:moveTo>
                                <a:pt x="960" y="12103"/>
                              </a:moveTo>
                              <a:cubicBezTo>
                                <a:pt x="1095" y="12086"/>
                                <a:pt x="1231" y="12068"/>
                                <a:pt x="1361" y="12044"/>
                              </a:cubicBezTo>
                              <a:cubicBezTo>
                                <a:pt x="1377" y="12040"/>
                                <a:pt x="1377" y="12022"/>
                                <a:pt x="1355" y="12022"/>
                              </a:cubicBezTo>
                              <a:cubicBezTo>
                                <a:pt x="1220" y="12033"/>
                                <a:pt x="1079" y="12051"/>
                                <a:pt x="943" y="12068"/>
                              </a:cubicBezTo>
                              <a:cubicBezTo>
                                <a:pt x="905" y="12072"/>
                                <a:pt x="922" y="12107"/>
                                <a:pt x="960" y="12103"/>
                              </a:cubicBezTo>
                              <a:close/>
                              <a:moveTo>
                                <a:pt x="4619" y="2229"/>
                              </a:moveTo>
                              <a:cubicBezTo>
                                <a:pt x="4592" y="2328"/>
                                <a:pt x="4581" y="2427"/>
                                <a:pt x="4587" y="2529"/>
                              </a:cubicBezTo>
                              <a:cubicBezTo>
                                <a:pt x="4587" y="2554"/>
                                <a:pt x="4646" y="2554"/>
                                <a:pt x="4646" y="2529"/>
                              </a:cubicBezTo>
                              <a:cubicBezTo>
                                <a:pt x="4630" y="2431"/>
                                <a:pt x="4630" y="2332"/>
                                <a:pt x="4646" y="2233"/>
                              </a:cubicBezTo>
                              <a:cubicBezTo>
                                <a:pt x="4646" y="2222"/>
                                <a:pt x="4625" y="2219"/>
                                <a:pt x="4619" y="2229"/>
                              </a:cubicBezTo>
                              <a:close/>
                              <a:moveTo>
                                <a:pt x="4717" y="2272"/>
                              </a:moveTo>
                              <a:cubicBezTo>
                                <a:pt x="4695" y="2402"/>
                                <a:pt x="4690" y="2533"/>
                                <a:pt x="4684" y="2663"/>
                              </a:cubicBezTo>
                              <a:cubicBezTo>
                                <a:pt x="4684" y="2688"/>
                                <a:pt x="4744" y="2688"/>
                                <a:pt x="4744" y="2663"/>
                              </a:cubicBezTo>
                              <a:cubicBezTo>
                                <a:pt x="4739" y="2533"/>
                                <a:pt x="4744" y="2402"/>
                                <a:pt x="4744" y="2272"/>
                              </a:cubicBezTo>
                              <a:cubicBezTo>
                                <a:pt x="4744" y="2261"/>
                                <a:pt x="4717" y="2261"/>
                                <a:pt x="4717" y="2272"/>
                              </a:cubicBezTo>
                              <a:close/>
                              <a:moveTo>
                                <a:pt x="5850" y="2385"/>
                              </a:moveTo>
                              <a:cubicBezTo>
                                <a:pt x="5823" y="2261"/>
                                <a:pt x="5785" y="2141"/>
                                <a:pt x="5742" y="2021"/>
                              </a:cubicBezTo>
                              <a:cubicBezTo>
                                <a:pt x="5736" y="2011"/>
                                <a:pt x="5714" y="2014"/>
                                <a:pt x="5720" y="2025"/>
                              </a:cubicBezTo>
                              <a:cubicBezTo>
                                <a:pt x="5763" y="2145"/>
                                <a:pt x="5785" y="2265"/>
                                <a:pt x="5796" y="2388"/>
                              </a:cubicBezTo>
                              <a:cubicBezTo>
                                <a:pt x="5801" y="2413"/>
                                <a:pt x="5855" y="2409"/>
                                <a:pt x="5850" y="2385"/>
                              </a:cubicBezTo>
                              <a:close/>
                              <a:moveTo>
                                <a:pt x="4836" y="2321"/>
                              </a:moveTo>
                              <a:cubicBezTo>
                                <a:pt x="4847" y="2434"/>
                                <a:pt x="4852" y="2547"/>
                                <a:pt x="4852" y="2660"/>
                              </a:cubicBezTo>
                              <a:cubicBezTo>
                                <a:pt x="4852" y="2688"/>
                                <a:pt x="4923" y="2688"/>
                                <a:pt x="4917" y="2660"/>
                              </a:cubicBezTo>
                              <a:cubicBezTo>
                                <a:pt x="4901" y="2547"/>
                                <a:pt x="4885" y="2434"/>
                                <a:pt x="4869" y="2321"/>
                              </a:cubicBezTo>
                              <a:cubicBezTo>
                                <a:pt x="4863" y="2307"/>
                                <a:pt x="4836" y="2307"/>
                                <a:pt x="4836" y="2321"/>
                              </a:cubicBezTo>
                              <a:close/>
                              <a:moveTo>
                                <a:pt x="5606" y="2519"/>
                              </a:moveTo>
                              <a:cubicBezTo>
                                <a:pt x="5617" y="2374"/>
                                <a:pt x="5611" y="2233"/>
                                <a:pt x="5584" y="2088"/>
                              </a:cubicBezTo>
                              <a:cubicBezTo>
                                <a:pt x="5584" y="2078"/>
                                <a:pt x="5557" y="2078"/>
                                <a:pt x="5557" y="2088"/>
                              </a:cubicBezTo>
                              <a:cubicBezTo>
                                <a:pt x="5573" y="2233"/>
                                <a:pt x="5568" y="2374"/>
                                <a:pt x="5546" y="2519"/>
                              </a:cubicBezTo>
                              <a:cubicBezTo>
                                <a:pt x="5546" y="2540"/>
                                <a:pt x="5606" y="2540"/>
                                <a:pt x="5606" y="2519"/>
                              </a:cubicBezTo>
                              <a:close/>
                              <a:moveTo>
                                <a:pt x="5687" y="2476"/>
                              </a:moveTo>
                              <a:cubicBezTo>
                                <a:pt x="5687" y="2498"/>
                                <a:pt x="5742" y="2498"/>
                                <a:pt x="5742" y="2476"/>
                              </a:cubicBezTo>
                              <a:cubicBezTo>
                                <a:pt x="5736" y="2339"/>
                                <a:pt x="5752" y="2173"/>
                                <a:pt x="5660" y="2046"/>
                              </a:cubicBezTo>
                              <a:cubicBezTo>
                                <a:pt x="5655" y="2035"/>
                                <a:pt x="5633" y="2046"/>
                                <a:pt x="5639" y="2053"/>
                              </a:cubicBezTo>
                              <a:cubicBezTo>
                                <a:pt x="5720" y="2180"/>
                                <a:pt x="5682" y="2339"/>
                                <a:pt x="5687" y="2476"/>
                              </a:cubicBezTo>
                              <a:close/>
                              <a:moveTo>
                                <a:pt x="5487" y="2519"/>
                              </a:moveTo>
                              <a:cubicBezTo>
                                <a:pt x="5514" y="2367"/>
                                <a:pt x="5503" y="2212"/>
                                <a:pt x="5470" y="2060"/>
                              </a:cubicBezTo>
                              <a:cubicBezTo>
                                <a:pt x="5470" y="2053"/>
                                <a:pt x="5449" y="2053"/>
                                <a:pt x="5449" y="2064"/>
                              </a:cubicBezTo>
                              <a:cubicBezTo>
                                <a:pt x="5470" y="2215"/>
                                <a:pt x="5454" y="2364"/>
                                <a:pt x="5422" y="2512"/>
                              </a:cubicBezTo>
                              <a:cubicBezTo>
                                <a:pt x="5416" y="2543"/>
                                <a:pt x="5481" y="2551"/>
                                <a:pt x="5487" y="2519"/>
                              </a:cubicBezTo>
                              <a:close/>
                              <a:moveTo>
                                <a:pt x="515" y="6688"/>
                              </a:moveTo>
                              <a:cubicBezTo>
                                <a:pt x="347" y="6685"/>
                                <a:pt x="179" y="6660"/>
                                <a:pt x="16" y="6632"/>
                              </a:cubicBezTo>
                              <a:lnTo>
                                <a:pt x="16" y="6727"/>
                              </a:lnTo>
                              <a:cubicBezTo>
                                <a:pt x="87" y="6738"/>
                                <a:pt x="152" y="6745"/>
                                <a:pt x="222" y="6756"/>
                              </a:cubicBezTo>
                              <a:cubicBezTo>
                                <a:pt x="152" y="6770"/>
                                <a:pt x="87" y="6787"/>
                                <a:pt x="16" y="6801"/>
                              </a:cubicBezTo>
                              <a:lnTo>
                                <a:pt x="16" y="6904"/>
                              </a:lnTo>
                              <a:cubicBezTo>
                                <a:pt x="201" y="6868"/>
                                <a:pt x="380" y="6819"/>
                                <a:pt x="542" y="6763"/>
                              </a:cubicBezTo>
                              <a:cubicBezTo>
                                <a:pt x="596" y="6741"/>
                                <a:pt x="569" y="6688"/>
                                <a:pt x="515" y="6688"/>
                              </a:cubicBezTo>
                              <a:close/>
                              <a:moveTo>
                                <a:pt x="380" y="7253"/>
                              </a:moveTo>
                              <a:cubicBezTo>
                                <a:pt x="260" y="7267"/>
                                <a:pt x="136" y="7278"/>
                                <a:pt x="16" y="7281"/>
                              </a:cubicBezTo>
                              <a:lnTo>
                                <a:pt x="16" y="7320"/>
                              </a:lnTo>
                              <a:cubicBezTo>
                                <a:pt x="141" y="7306"/>
                                <a:pt x="266" y="7288"/>
                                <a:pt x="385" y="7271"/>
                              </a:cubicBezTo>
                              <a:cubicBezTo>
                                <a:pt x="407" y="7271"/>
                                <a:pt x="396" y="7253"/>
                                <a:pt x="380" y="7253"/>
                              </a:cubicBezTo>
                              <a:close/>
                              <a:moveTo>
                                <a:pt x="5134" y="2427"/>
                              </a:moveTo>
                              <a:cubicBezTo>
                                <a:pt x="5134" y="2448"/>
                                <a:pt x="5183" y="2448"/>
                                <a:pt x="5183" y="2427"/>
                              </a:cubicBezTo>
                              <a:cubicBezTo>
                                <a:pt x="5199" y="2297"/>
                                <a:pt x="5178" y="2166"/>
                                <a:pt x="5129" y="2039"/>
                              </a:cubicBezTo>
                              <a:cubicBezTo>
                                <a:pt x="5123" y="2025"/>
                                <a:pt x="5096" y="2032"/>
                                <a:pt x="5096" y="2046"/>
                              </a:cubicBezTo>
                              <a:cubicBezTo>
                                <a:pt x="5140" y="2173"/>
                                <a:pt x="5140" y="2297"/>
                                <a:pt x="5134" y="2427"/>
                              </a:cubicBezTo>
                              <a:close/>
                              <a:moveTo>
                                <a:pt x="4907" y="2215"/>
                              </a:moveTo>
                              <a:cubicBezTo>
                                <a:pt x="4928" y="2349"/>
                                <a:pt x="4945" y="2483"/>
                                <a:pt x="4945" y="2618"/>
                              </a:cubicBezTo>
                              <a:cubicBezTo>
                                <a:pt x="4945" y="2642"/>
                                <a:pt x="5010" y="2642"/>
                                <a:pt x="5004" y="2618"/>
                              </a:cubicBezTo>
                              <a:cubicBezTo>
                                <a:pt x="4993" y="2483"/>
                                <a:pt x="4972" y="2346"/>
                                <a:pt x="4928" y="2215"/>
                              </a:cubicBezTo>
                              <a:cubicBezTo>
                                <a:pt x="4928" y="2205"/>
                                <a:pt x="4907" y="2205"/>
                                <a:pt x="4907" y="2215"/>
                              </a:cubicBezTo>
                              <a:close/>
                              <a:moveTo>
                                <a:pt x="5048" y="2526"/>
                              </a:moveTo>
                              <a:cubicBezTo>
                                <a:pt x="5048" y="2547"/>
                                <a:pt x="5096" y="2547"/>
                                <a:pt x="5096" y="2526"/>
                              </a:cubicBezTo>
                              <a:cubicBezTo>
                                <a:pt x="5096" y="2385"/>
                                <a:pt x="5086" y="2240"/>
                                <a:pt x="5020" y="2102"/>
                              </a:cubicBezTo>
                              <a:cubicBezTo>
                                <a:pt x="5015" y="2088"/>
                                <a:pt x="4983" y="2095"/>
                                <a:pt x="4988" y="2110"/>
                              </a:cubicBezTo>
                              <a:cubicBezTo>
                                <a:pt x="5053" y="2247"/>
                                <a:pt x="5048" y="2385"/>
                                <a:pt x="5048" y="2526"/>
                              </a:cubicBezTo>
                              <a:close/>
                              <a:moveTo>
                                <a:pt x="716" y="6290"/>
                              </a:moveTo>
                              <a:cubicBezTo>
                                <a:pt x="727" y="6283"/>
                                <a:pt x="732" y="6269"/>
                                <a:pt x="721" y="6258"/>
                              </a:cubicBezTo>
                              <a:cubicBezTo>
                                <a:pt x="504" y="6025"/>
                                <a:pt x="325" y="5789"/>
                                <a:pt x="22" y="5602"/>
                              </a:cubicBezTo>
                              <a:cubicBezTo>
                                <a:pt x="320" y="5387"/>
                                <a:pt x="558" y="5147"/>
                                <a:pt x="672" y="4872"/>
                              </a:cubicBezTo>
                              <a:cubicBezTo>
                                <a:pt x="819" y="4572"/>
                                <a:pt x="851" y="4261"/>
                                <a:pt x="867" y="3940"/>
                              </a:cubicBezTo>
                              <a:cubicBezTo>
                                <a:pt x="1312" y="3785"/>
                                <a:pt x="1659" y="3545"/>
                                <a:pt x="1925" y="3270"/>
                              </a:cubicBezTo>
                              <a:cubicBezTo>
                                <a:pt x="2060" y="3129"/>
                                <a:pt x="2174" y="2977"/>
                                <a:pt x="2272" y="2822"/>
                              </a:cubicBezTo>
                              <a:cubicBezTo>
                                <a:pt x="2380" y="2653"/>
                                <a:pt x="2456" y="2480"/>
                                <a:pt x="2613" y="2332"/>
                              </a:cubicBezTo>
                              <a:cubicBezTo>
                                <a:pt x="2624" y="2328"/>
                                <a:pt x="2630" y="2321"/>
                                <a:pt x="2635" y="2314"/>
                              </a:cubicBezTo>
                              <a:cubicBezTo>
                                <a:pt x="2635" y="2314"/>
                                <a:pt x="2635" y="2314"/>
                                <a:pt x="2635" y="2314"/>
                              </a:cubicBezTo>
                              <a:cubicBezTo>
                                <a:pt x="2646" y="2307"/>
                                <a:pt x="2640" y="2300"/>
                                <a:pt x="2630" y="2293"/>
                              </a:cubicBezTo>
                              <a:cubicBezTo>
                                <a:pt x="2619" y="2282"/>
                                <a:pt x="2602" y="2272"/>
                                <a:pt x="2575" y="2275"/>
                              </a:cubicBezTo>
                              <a:cubicBezTo>
                                <a:pt x="2071" y="2349"/>
                                <a:pt x="1534" y="2593"/>
                                <a:pt x="1225" y="2861"/>
                              </a:cubicBezTo>
                              <a:cubicBezTo>
                                <a:pt x="1063" y="2999"/>
                                <a:pt x="976" y="3161"/>
                                <a:pt x="911" y="3330"/>
                              </a:cubicBezTo>
                              <a:cubicBezTo>
                                <a:pt x="954" y="3041"/>
                                <a:pt x="1036" y="2755"/>
                                <a:pt x="1204" y="2476"/>
                              </a:cubicBezTo>
                              <a:cubicBezTo>
                                <a:pt x="1458" y="2053"/>
                                <a:pt x="1865" y="1658"/>
                                <a:pt x="2407" y="1369"/>
                              </a:cubicBezTo>
                              <a:cubicBezTo>
                                <a:pt x="2684" y="1221"/>
                                <a:pt x="3009" y="1090"/>
                                <a:pt x="3356" y="1034"/>
                              </a:cubicBezTo>
                              <a:cubicBezTo>
                                <a:pt x="3746" y="970"/>
                                <a:pt x="4055" y="1027"/>
                                <a:pt x="4381" y="1146"/>
                              </a:cubicBezTo>
                              <a:cubicBezTo>
                                <a:pt x="4348" y="1157"/>
                                <a:pt x="4321" y="1168"/>
                                <a:pt x="4294" y="1182"/>
                              </a:cubicBezTo>
                              <a:cubicBezTo>
                                <a:pt x="4169" y="1252"/>
                                <a:pt x="4202" y="1348"/>
                                <a:pt x="4283" y="1422"/>
                              </a:cubicBezTo>
                              <a:cubicBezTo>
                                <a:pt x="3996" y="1492"/>
                                <a:pt x="3849" y="1725"/>
                                <a:pt x="3784" y="1901"/>
                              </a:cubicBezTo>
                              <a:cubicBezTo>
                                <a:pt x="3719" y="2078"/>
                                <a:pt x="3633" y="2356"/>
                                <a:pt x="3757" y="2526"/>
                              </a:cubicBezTo>
                              <a:cubicBezTo>
                                <a:pt x="3877" y="2695"/>
                                <a:pt x="4175" y="2709"/>
                                <a:pt x="4413" y="2649"/>
                              </a:cubicBezTo>
                              <a:cubicBezTo>
                                <a:pt x="4467" y="2755"/>
                                <a:pt x="4576" y="2840"/>
                                <a:pt x="4777" y="2857"/>
                              </a:cubicBezTo>
                              <a:cubicBezTo>
                                <a:pt x="5010" y="2879"/>
                                <a:pt x="5172" y="2808"/>
                                <a:pt x="5275" y="2699"/>
                              </a:cubicBezTo>
                              <a:cubicBezTo>
                                <a:pt x="5536" y="2752"/>
                                <a:pt x="5796" y="2759"/>
                                <a:pt x="5980" y="2607"/>
                              </a:cubicBezTo>
                              <a:cubicBezTo>
                                <a:pt x="6186" y="2441"/>
                                <a:pt x="6132" y="2215"/>
                                <a:pt x="6045" y="2025"/>
                              </a:cubicBezTo>
                              <a:cubicBezTo>
                                <a:pt x="5964" y="1849"/>
                                <a:pt x="5850" y="1619"/>
                                <a:pt x="5611" y="1506"/>
                              </a:cubicBezTo>
                              <a:cubicBezTo>
                                <a:pt x="5514" y="1460"/>
                                <a:pt x="5389" y="1439"/>
                                <a:pt x="5281" y="1453"/>
                              </a:cubicBezTo>
                              <a:cubicBezTo>
                                <a:pt x="5308" y="1411"/>
                                <a:pt x="5313" y="1362"/>
                                <a:pt x="5275" y="1309"/>
                              </a:cubicBezTo>
                              <a:cubicBezTo>
                                <a:pt x="5205" y="1203"/>
                                <a:pt x="5048" y="1101"/>
                                <a:pt x="4869" y="1090"/>
                              </a:cubicBezTo>
                              <a:cubicBezTo>
                                <a:pt x="4646" y="780"/>
                                <a:pt x="4012" y="713"/>
                                <a:pt x="3540" y="748"/>
                              </a:cubicBezTo>
                              <a:cubicBezTo>
                                <a:pt x="2971" y="790"/>
                                <a:pt x="2434" y="963"/>
                                <a:pt x="2001" y="1206"/>
                              </a:cubicBezTo>
                              <a:cubicBezTo>
                                <a:pt x="1637" y="1411"/>
                                <a:pt x="1350" y="1662"/>
                                <a:pt x="1111" y="1933"/>
                              </a:cubicBezTo>
                              <a:cubicBezTo>
                                <a:pt x="1133" y="1803"/>
                                <a:pt x="1106" y="1665"/>
                                <a:pt x="1030" y="1535"/>
                              </a:cubicBezTo>
                              <a:cubicBezTo>
                                <a:pt x="933" y="1372"/>
                                <a:pt x="748" y="1182"/>
                                <a:pt x="488" y="1115"/>
                              </a:cubicBezTo>
                              <a:cubicBezTo>
                                <a:pt x="477" y="1104"/>
                                <a:pt x="455" y="1101"/>
                                <a:pt x="439" y="1104"/>
                              </a:cubicBezTo>
                              <a:cubicBezTo>
                                <a:pt x="428" y="1104"/>
                                <a:pt x="423" y="1108"/>
                                <a:pt x="423" y="1111"/>
                              </a:cubicBezTo>
                              <a:cubicBezTo>
                                <a:pt x="412" y="1118"/>
                                <a:pt x="407" y="1129"/>
                                <a:pt x="407" y="1139"/>
                              </a:cubicBezTo>
                              <a:cubicBezTo>
                                <a:pt x="510" y="1439"/>
                                <a:pt x="352" y="1739"/>
                                <a:pt x="412" y="2043"/>
                              </a:cubicBezTo>
                              <a:cubicBezTo>
                                <a:pt x="439" y="2198"/>
                                <a:pt x="499" y="2392"/>
                                <a:pt x="716" y="2480"/>
                              </a:cubicBezTo>
                              <a:cubicBezTo>
                                <a:pt x="569" y="2730"/>
                                <a:pt x="466" y="2995"/>
                                <a:pt x="461" y="3263"/>
                              </a:cubicBezTo>
                              <a:cubicBezTo>
                                <a:pt x="385" y="3147"/>
                                <a:pt x="282" y="3037"/>
                                <a:pt x="152" y="2935"/>
                              </a:cubicBezTo>
                              <a:cubicBezTo>
                                <a:pt x="114" y="2903"/>
                                <a:pt x="70" y="2875"/>
                                <a:pt x="27" y="2843"/>
                              </a:cubicBezTo>
                              <a:lnTo>
                                <a:pt x="27" y="2974"/>
                              </a:lnTo>
                              <a:cubicBezTo>
                                <a:pt x="271" y="3168"/>
                                <a:pt x="401" y="3394"/>
                                <a:pt x="569" y="3616"/>
                              </a:cubicBezTo>
                              <a:cubicBezTo>
                                <a:pt x="586" y="3637"/>
                                <a:pt x="634" y="3623"/>
                                <a:pt x="629" y="3602"/>
                              </a:cubicBezTo>
                              <a:cubicBezTo>
                                <a:pt x="607" y="3538"/>
                                <a:pt x="580" y="3475"/>
                                <a:pt x="553" y="3415"/>
                              </a:cubicBezTo>
                              <a:cubicBezTo>
                                <a:pt x="586" y="2695"/>
                                <a:pt x="1106" y="1947"/>
                                <a:pt x="1860" y="1422"/>
                              </a:cubicBezTo>
                              <a:cubicBezTo>
                                <a:pt x="2234" y="1164"/>
                                <a:pt x="2700" y="960"/>
                                <a:pt x="3231" y="871"/>
                              </a:cubicBezTo>
                              <a:cubicBezTo>
                                <a:pt x="3502" y="829"/>
                                <a:pt x="3790" y="811"/>
                                <a:pt x="4066" y="840"/>
                              </a:cubicBezTo>
                              <a:cubicBezTo>
                                <a:pt x="4289" y="864"/>
                                <a:pt x="4446" y="921"/>
                                <a:pt x="4587" y="998"/>
                              </a:cubicBezTo>
                              <a:cubicBezTo>
                                <a:pt x="4543" y="1023"/>
                                <a:pt x="4500" y="1044"/>
                                <a:pt x="4462" y="1069"/>
                              </a:cubicBezTo>
                              <a:cubicBezTo>
                                <a:pt x="4001" y="811"/>
                                <a:pt x="3307" y="903"/>
                                <a:pt x="2814" y="1079"/>
                              </a:cubicBezTo>
                              <a:cubicBezTo>
                                <a:pt x="2207" y="1302"/>
                                <a:pt x="1724" y="1654"/>
                                <a:pt x="1383" y="2043"/>
                              </a:cubicBezTo>
                              <a:cubicBezTo>
                                <a:pt x="1014" y="2466"/>
                                <a:pt x="813" y="2935"/>
                                <a:pt x="770" y="3418"/>
                              </a:cubicBezTo>
                              <a:cubicBezTo>
                                <a:pt x="727" y="3845"/>
                                <a:pt x="775" y="4293"/>
                                <a:pt x="640" y="4713"/>
                              </a:cubicBezTo>
                              <a:cubicBezTo>
                                <a:pt x="504" y="4985"/>
                                <a:pt x="293" y="5224"/>
                                <a:pt x="38" y="5436"/>
                              </a:cubicBezTo>
                              <a:lnTo>
                                <a:pt x="38" y="5697"/>
                              </a:lnTo>
                              <a:cubicBezTo>
                                <a:pt x="266" y="5859"/>
                                <a:pt x="385" y="6068"/>
                                <a:pt x="596" y="6233"/>
                              </a:cubicBezTo>
                              <a:cubicBezTo>
                                <a:pt x="396" y="6191"/>
                                <a:pt x="211" y="6152"/>
                                <a:pt x="38" y="6096"/>
                              </a:cubicBezTo>
                              <a:lnTo>
                                <a:pt x="38" y="6195"/>
                              </a:lnTo>
                              <a:cubicBezTo>
                                <a:pt x="249" y="6255"/>
                                <a:pt x="477" y="6286"/>
                                <a:pt x="705" y="6300"/>
                              </a:cubicBezTo>
                              <a:cubicBezTo>
                                <a:pt x="699" y="6311"/>
                                <a:pt x="710" y="6300"/>
                                <a:pt x="716" y="6290"/>
                              </a:cubicBezTo>
                              <a:close/>
                              <a:moveTo>
                                <a:pt x="938" y="2092"/>
                              </a:moveTo>
                              <a:cubicBezTo>
                                <a:pt x="922" y="1884"/>
                                <a:pt x="802" y="1676"/>
                                <a:pt x="678" y="1485"/>
                              </a:cubicBezTo>
                              <a:cubicBezTo>
                                <a:pt x="672" y="1475"/>
                                <a:pt x="645" y="1482"/>
                                <a:pt x="651" y="1492"/>
                              </a:cubicBezTo>
                              <a:cubicBezTo>
                                <a:pt x="802" y="1778"/>
                                <a:pt x="851" y="2046"/>
                                <a:pt x="786" y="2342"/>
                              </a:cubicBezTo>
                              <a:cubicBezTo>
                                <a:pt x="770" y="2364"/>
                                <a:pt x="759" y="2385"/>
                                <a:pt x="743" y="2409"/>
                              </a:cubicBezTo>
                              <a:cubicBezTo>
                                <a:pt x="320" y="2060"/>
                                <a:pt x="656" y="1602"/>
                                <a:pt x="520" y="1206"/>
                              </a:cubicBezTo>
                              <a:cubicBezTo>
                                <a:pt x="672" y="1319"/>
                                <a:pt x="830" y="1422"/>
                                <a:pt x="911" y="1577"/>
                              </a:cubicBezTo>
                              <a:cubicBezTo>
                                <a:pt x="1003" y="1743"/>
                                <a:pt x="998" y="1923"/>
                                <a:pt x="938" y="2092"/>
                              </a:cubicBezTo>
                              <a:close/>
                              <a:moveTo>
                                <a:pt x="4364" y="2487"/>
                              </a:moveTo>
                              <a:cubicBezTo>
                                <a:pt x="4370" y="2515"/>
                                <a:pt x="4375" y="2540"/>
                                <a:pt x="4381" y="2568"/>
                              </a:cubicBezTo>
                              <a:cubicBezTo>
                                <a:pt x="4088" y="2632"/>
                                <a:pt x="3855" y="2568"/>
                                <a:pt x="3844" y="2342"/>
                              </a:cubicBezTo>
                              <a:cubicBezTo>
                                <a:pt x="3839" y="2233"/>
                                <a:pt x="3860" y="2113"/>
                                <a:pt x="3887" y="2004"/>
                              </a:cubicBezTo>
                              <a:cubicBezTo>
                                <a:pt x="3914" y="1905"/>
                                <a:pt x="3958" y="1803"/>
                                <a:pt x="4028" y="1711"/>
                              </a:cubicBezTo>
                              <a:cubicBezTo>
                                <a:pt x="4120" y="1595"/>
                                <a:pt x="4462" y="1351"/>
                                <a:pt x="4625" y="1563"/>
                              </a:cubicBezTo>
                              <a:cubicBezTo>
                                <a:pt x="4446" y="1711"/>
                                <a:pt x="4392" y="1990"/>
                                <a:pt x="4375" y="2131"/>
                              </a:cubicBezTo>
                              <a:cubicBezTo>
                                <a:pt x="4375" y="2152"/>
                                <a:pt x="4370" y="2177"/>
                                <a:pt x="4364" y="2198"/>
                              </a:cubicBezTo>
                              <a:cubicBezTo>
                                <a:pt x="4359" y="2152"/>
                                <a:pt x="4359" y="2110"/>
                                <a:pt x="4359" y="2064"/>
                              </a:cubicBezTo>
                              <a:cubicBezTo>
                                <a:pt x="4359" y="2053"/>
                                <a:pt x="4337" y="2057"/>
                                <a:pt x="4337" y="2064"/>
                              </a:cubicBezTo>
                              <a:cubicBezTo>
                                <a:pt x="4332" y="2205"/>
                                <a:pt x="4316" y="2346"/>
                                <a:pt x="4364" y="2487"/>
                              </a:cubicBezTo>
                              <a:close/>
                              <a:moveTo>
                                <a:pt x="5910" y="2043"/>
                              </a:moveTo>
                              <a:cubicBezTo>
                                <a:pt x="5969" y="2173"/>
                                <a:pt x="6023" y="2318"/>
                                <a:pt x="5958" y="2452"/>
                              </a:cubicBezTo>
                              <a:cubicBezTo>
                                <a:pt x="5861" y="2653"/>
                                <a:pt x="5584" y="2663"/>
                                <a:pt x="5319" y="2625"/>
                              </a:cubicBezTo>
                              <a:cubicBezTo>
                                <a:pt x="5389" y="2515"/>
                                <a:pt x="5405" y="2388"/>
                                <a:pt x="5389" y="2282"/>
                              </a:cubicBezTo>
                              <a:cubicBezTo>
                                <a:pt x="5389" y="2279"/>
                                <a:pt x="5389" y="2275"/>
                                <a:pt x="5389" y="2272"/>
                              </a:cubicBezTo>
                              <a:cubicBezTo>
                                <a:pt x="5395" y="2184"/>
                                <a:pt x="5395" y="2099"/>
                                <a:pt x="5389" y="2011"/>
                              </a:cubicBezTo>
                              <a:cubicBezTo>
                                <a:pt x="5389" y="2000"/>
                                <a:pt x="5362" y="2000"/>
                                <a:pt x="5362" y="2011"/>
                              </a:cubicBezTo>
                              <a:cubicBezTo>
                                <a:pt x="5362" y="2043"/>
                                <a:pt x="5357" y="2074"/>
                                <a:pt x="5351" y="2106"/>
                              </a:cubicBezTo>
                              <a:cubicBezTo>
                                <a:pt x="5313" y="1954"/>
                                <a:pt x="5254" y="1806"/>
                                <a:pt x="5183" y="1662"/>
                              </a:cubicBezTo>
                              <a:cubicBezTo>
                                <a:pt x="5167" y="1626"/>
                                <a:pt x="5151" y="1587"/>
                                <a:pt x="5123" y="1556"/>
                              </a:cubicBezTo>
                              <a:cubicBezTo>
                                <a:pt x="5584" y="1408"/>
                                <a:pt x="5807" y="1820"/>
                                <a:pt x="5910" y="2043"/>
                              </a:cubicBezTo>
                              <a:close/>
                              <a:moveTo>
                                <a:pt x="5227" y="2106"/>
                              </a:moveTo>
                              <a:cubicBezTo>
                                <a:pt x="5264" y="2237"/>
                                <a:pt x="5302" y="2378"/>
                                <a:pt x="5254" y="2512"/>
                              </a:cubicBezTo>
                              <a:cubicBezTo>
                                <a:pt x="5210" y="2625"/>
                                <a:pt x="5058" y="2790"/>
                                <a:pt x="4842" y="2773"/>
                              </a:cubicBezTo>
                              <a:cubicBezTo>
                                <a:pt x="4424" y="2737"/>
                                <a:pt x="4500" y="2388"/>
                                <a:pt x="4516" y="2191"/>
                              </a:cubicBezTo>
                              <a:cubicBezTo>
                                <a:pt x="4533" y="2004"/>
                                <a:pt x="4587" y="1549"/>
                                <a:pt x="4961" y="1513"/>
                              </a:cubicBezTo>
                              <a:cubicBezTo>
                                <a:pt x="5069" y="1570"/>
                                <a:pt x="5102" y="1739"/>
                                <a:pt x="5129" y="1806"/>
                              </a:cubicBezTo>
                              <a:cubicBezTo>
                                <a:pt x="5167" y="1905"/>
                                <a:pt x="5199" y="2004"/>
                                <a:pt x="5227" y="2106"/>
                              </a:cubicBezTo>
                              <a:close/>
                              <a:moveTo>
                                <a:pt x="5096" y="1446"/>
                              </a:moveTo>
                              <a:cubicBezTo>
                                <a:pt x="5080" y="1372"/>
                                <a:pt x="5048" y="1305"/>
                                <a:pt x="5010" y="1235"/>
                              </a:cubicBezTo>
                              <a:cubicBezTo>
                                <a:pt x="5107" y="1288"/>
                                <a:pt x="5156" y="1365"/>
                                <a:pt x="5096" y="1446"/>
                              </a:cubicBezTo>
                              <a:close/>
                              <a:moveTo>
                                <a:pt x="4961" y="1217"/>
                              </a:moveTo>
                              <a:cubicBezTo>
                                <a:pt x="4977" y="1249"/>
                                <a:pt x="4999" y="1281"/>
                                <a:pt x="5010" y="1312"/>
                              </a:cubicBezTo>
                              <a:cubicBezTo>
                                <a:pt x="5031" y="1369"/>
                                <a:pt x="5042" y="1429"/>
                                <a:pt x="5048" y="1489"/>
                              </a:cubicBezTo>
                              <a:cubicBezTo>
                                <a:pt x="5048" y="1492"/>
                                <a:pt x="5042" y="1492"/>
                                <a:pt x="5042" y="1496"/>
                              </a:cubicBezTo>
                              <a:cubicBezTo>
                                <a:pt x="5031" y="1489"/>
                                <a:pt x="5015" y="1485"/>
                                <a:pt x="4999" y="1482"/>
                              </a:cubicBezTo>
                              <a:cubicBezTo>
                                <a:pt x="4993" y="1478"/>
                                <a:pt x="4988" y="1471"/>
                                <a:pt x="4977" y="1471"/>
                              </a:cubicBezTo>
                              <a:cubicBezTo>
                                <a:pt x="4966" y="1471"/>
                                <a:pt x="4955" y="1468"/>
                                <a:pt x="4939" y="1468"/>
                              </a:cubicBezTo>
                              <a:cubicBezTo>
                                <a:pt x="4939" y="1372"/>
                                <a:pt x="4907" y="1273"/>
                                <a:pt x="4831" y="1189"/>
                              </a:cubicBezTo>
                              <a:cubicBezTo>
                                <a:pt x="4885" y="1196"/>
                                <a:pt x="4928" y="1206"/>
                                <a:pt x="4961" y="1217"/>
                              </a:cubicBezTo>
                              <a:close/>
                              <a:moveTo>
                                <a:pt x="4820" y="1189"/>
                              </a:moveTo>
                              <a:cubicBezTo>
                                <a:pt x="4825" y="1228"/>
                                <a:pt x="4863" y="1266"/>
                                <a:pt x="4874" y="1302"/>
                              </a:cubicBezTo>
                              <a:cubicBezTo>
                                <a:pt x="4890" y="1355"/>
                                <a:pt x="4901" y="1411"/>
                                <a:pt x="4896" y="1464"/>
                              </a:cubicBezTo>
                              <a:cubicBezTo>
                                <a:pt x="4874" y="1464"/>
                                <a:pt x="4852" y="1468"/>
                                <a:pt x="4831" y="1468"/>
                              </a:cubicBezTo>
                              <a:cubicBezTo>
                                <a:pt x="4825" y="1372"/>
                                <a:pt x="4793" y="1273"/>
                                <a:pt x="4749" y="1182"/>
                              </a:cubicBezTo>
                              <a:cubicBezTo>
                                <a:pt x="4777" y="1185"/>
                                <a:pt x="4798" y="1185"/>
                                <a:pt x="4820" y="1189"/>
                              </a:cubicBezTo>
                              <a:close/>
                              <a:moveTo>
                                <a:pt x="4711" y="1189"/>
                              </a:moveTo>
                              <a:cubicBezTo>
                                <a:pt x="4711" y="1189"/>
                                <a:pt x="4717" y="1189"/>
                                <a:pt x="4717" y="1189"/>
                              </a:cubicBezTo>
                              <a:cubicBezTo>
                                <a:pt x="4749" y="1288"/>
                                <a:pt x="4766" y="1386"/>
                                <a:pt x="4766" y="1489"/>
                              </a:cubicBezTo>
                              <a:cubicBezTo>
                                <a:pt x="4760" y="1489"/>
                                <a:pt x="4760" y="1492"/>
                                <a:pt x="4755" y="1492"/>
                              </a:cubicBezTo>
                              <a:cubicBezTo>
                                <a:pt x="4744" y="1393"/>
                                <a:pt x="4722" y="1288"/>
                                <a:pt x="4668" y="1196"/>
                              </a:cubicBezTo>
                              <a:cubicBezTo>
                                <a:pt x="4684" y="1189"/>
                                <a:pt x="4701" y="1189"/>
                                <a:pt x="4711" y="1189"/>
                              </a:cubicBezTo>
                              <a:close/>
                              <a:moveTo>
                                <a:pt x="4636" y="1196"/>
                              </a:moveTo>
                              <a:cubicBezTo>
                                <a:pt x="4646" y="1291"/>
                                <a:pt x="4663" y="1390"/>
                                <a:pt x="4679" y="1485"/>
                              </a:cubicBezTo>
                              <a:cubicBezTo>
                                <a:pt x="4663" y="1468"/>
                                <a:pt x="4641" y="1453"/>
                                <a:pt x="4614" y="1443"/>
                              </a:cubicBezTo>
                              <a:cubicBezTo>
                                <a:pt x="4598" y="1362"/>
                                <a:pt x="4576" y="1284"/>
                                <a:pt x="4565" y="1203"/>
                              </a:cubicBezTo>
                              <a:cubicBezTo>
                                <a:pt x="4587" y="1199"/>
                                <a:pt x="4614" y="1199"/>
                                <a:pt x="4636" y="1196"/>
                              </a:cubicBezTo>
                              <a:close/>
                              <a:moveTo>
                                <a:pt x="4489" y="1221"/>
                              </a:moveTo>
                              <a:cubicBezTo>
                                <a:pt x="4500" y="1217"/>
                                <a:pt x="4516" y="1214"/>
                                <a:pt x="4533" y="1210"/>
                              </a:cubicBezTo>
                              <a:cubicBezTo>
                                <a:pt x="4533" y="1281"/>
                                <a:pt x="4543" y="1351"/>
                                <a:pt x="4554" y="1422"/>
                              </a:cubicBezTo>
                              <a:cubicBezTo>
                                <a:pt x="4543" y="1418"/>
                                <a:pt x="4533" y="1418"/>
                                <a:pt x="4522" y="1415"/>
                              </a:cubicBezTo>
                              <a:cubicBezTo>
                                <a:pt x="4489" y="1355"/>
                                <a:pt x="4467" y="1295"/>
                                <a:pt x="4462" y="1231"/>
                              </a:cubicBezTo>
                              <a:cubicBezTo>
                                <a:pt x="4467" y="1224"/>
                                <a:pt x="4478" y="1224"/>
                                <a:pt x="4489" y="1221"/>
                              </a:cubicBezTo>
                              <a:close/>
                              <a:moveTo>
                                <a:pt x="4424" y="1242"/>
                              </a:moveTo>
                              <a:cubicBezTo>
                                <a:pt x="4430" y="1298"/>
                                <a:pt x="4440" y="1351"/>
                                <a:pt x="4467" y="1404"/>
                              </a:cubicBezTo>
                              <a:cubicBezTo>
                                <a:pt x="4451" y="1404"/>
                                <a:pt x="4435" y="1400"/>
                                <a:pt x="4424" y="1400"/>
                              </a:cubicBezTo>
                              <a:cubicBezTo>
                                <a:pt x="4375" y="1337"/>
                                <a:pt x="4343" y="1284"/>
                                <a:pt x="4424" y="1242"/>
                              </a:cubicBezTo>
                              <a:close/>
                              <a:moveTo>
                                <a:pt x="2098" y="2589"/>
                              </a:moveTo>
                              <a:cubicBezTo>
                                <a:pt x="2109" y="2582"/>
                                <a:pt x="2093" y="2568"/>
                                <a:pt x="2082" y="2575"/>
                              </a:cubicBezTo>
                              <a:cubicBezTo>
                                <a:pt x="1762" y="2734"/>
                                <a:pt x="1464" y="2914"/>
                                <a:pt x="1236" y="3129"/>
                              </a:cubicBezTo>
                              <a:cubicBezTo>
                                <a:pt x="1117" y="3242"/>
                                <a:pt x="1036" y="3351"/>
                                <a:pt x="970" y="3468"/>
                              </a:cubicBezTo>
                              <a:cubicBezTo>
                                <a:pt x="1046" y="3260"/>
                                <a:pt x="1177" y="3055"/>
                                <a:pt x="1377" y="2903"/>
                              </a:cubicBezTo>
                              <a:cubicBezTo>
                                <a:pt x="1654" y="2688"/>
                                <a:pt x="2049" y="2498"/>
                                <a:pt x="2451" y="2381"/>
                              </a:cubicBezTo>
                              <a:cubicBezTo>
                                <a:pt x="2391" y="2431"/>
                                <a:pt x="2342" y="2487"/>
                                <a:pt x="2304" y="2547"/>
                              </a:cubicBezTo>
                              <a:cubicBezTo>
                                <a:pt x="2180" y="2723"/>
                                <a:pt x="2082" y="2907"/>
                                <a:pt x="1941" y="3076"/>
                              </a:cubicBezTo>
                              <a:cubicBezTo>
                                <a:pt x="1692" y="3383"/>
                                <a:pt x="1355" y="3644"/>
                                <a:pt x="911" y="3828"/>
                              </a:cubicBezTo>
                              <a:cubicBezTo>
                                <a:pt x="1025" y="3337"/>
                                <a:pt x="1561" y="2917"/>
                                <a:pt x="2098" y="2589"/>
                              </a:cubicBezTo>
                              <a:close/>
                              <a:moveTo>
                                <a:pt x="840" y="229"/>
                              </a:moveTo>
                              <a:cubicBezTo>
                                <a:pt x="835" y="155"/>
                                <a:pt x="824" y="81"/>
                                <a:pt x="802" y="11"/>
                              </a:cubicBezTo>
                              <a:lnTo>
                                <a:pt x="743" y="11"/>
                              </a:lnTo>
                              <a:cubicBezTo>
                                <a:pt x="775" y="81"/>
                                <a:pt x="802" y="155"/>
                                <a:pt x="813" y="229"/>
                              </a:cubicBezTo>
                              <a:cubicBezTo>
                                <a:pt x="813" y="240"/>
                                <a:pt x="840" y="240"/>
                                <a:pt x="840" y="229"/>
                              </a:cubicBezTo>
                              <a:close/>
                              <a:moveTo>
                                <a:pt x="385" y="3591"/>
                              </a:moveTo>
                              <a:cubicBezTo>
                                <a:pt x="309" y="3415"/>
                                <a:pt x="168" y="3256"/>
                                <a:pt x="27" y="3101"/>
                              </a:cubicBezTo>
                              <a:cubicBezTo>
                                <a:pt x="27" y="3097"/>
                                <a:pt x="22" y="3094"/>
                                <a:pt x="22" y="3094"/>
                              </a:cubicBezTo>
                              <a:lnTo>
                                <a:pt x="22" y="3284"/>
                              </a:lnTo>
                              <a:cubicBezTo>
                                <a:pt x="54" y="3327"/>
                                <a:pt x="87" y="3365"/>
                                <a:pt x="119" y="3408"/>
                              </a:cubicBezTo>
                              <a:cubicBezTo>
                                <a:pt x="380" y="3750"/>
                                <a:pt x="531" y="4216"/>
                                <a:pt x="374" y="4590"/>
                              </a:cubicBezTo>
                              <a:cubicBezTo>
                                <a:pt x="298" y="4773"/>
                                <a:pt x="173" y="4946"/>
                                <a:pt x="22" y="5108"/>
                              </a:cubicBezTo>
                              <a:lnTo>
                                <a:pt x="22" y="5253"/>
                              </a:lnTo>
                              <a:cubicBezTo>
                                <a:pt x="206" y="5073"/>
                                <a:pt x="358" y="4875"/>
                                <a:pt x="455" y="4664"/>
                              </a:cubicBezTo>
                              <a:cubicBezTo>
                                <a:pt x="618" y="4321"/>
                                <a:pt x="537" y="3930"/>
                                <a:pt x="385" y="3591"/>
                              </a:cubicBezTo>
                              <a:close/>
                              <a:moveTo>
                                <a:pt x="1670" y="1016"/>
                              </a:moveTo>
                              <a:cubicBezTo>
                                <a:pt x="1702" y="1034"/>
                                <a:pt x="1746" y="1027"/>
                                <a:pt x="1762" y="1002"/>
                              </a:cubicBezTo>
                              <a:cubicBezTo>
                                <a:pt x="1892" y="755"/>
                                <a:pt x="1795" y="455"/>
                                <a:pt x="1664" y="215"/>
                              </a:cubicBezTo>
                              <a:cubicBezTo>
                                <a:pt x="1632" y="152"/>
                                <a:pt x="1594" y="81"/>
                                <a:pt x="1551" y="11"/>
                              </a:cubicBezTo>
                              <a:lnTo>
                                <a:pt x="1388" y="11"/>
                              </a:lnTo>
                              <a:cubicBezTo>
                                <a:pt x="1627" y="296"/>
                                <a:pt x="1795" y="639"/>
                                <a:pt x="1681" y="931"/>
                              </a:cubicBezTo>
                              <a:cubicBezTo>
                                <a:pt x="1534" y="857"/>
                                <a:pt x="1383" y="787"/>
                                <a:pt x="1220" y="723"/>
                              </a:cubicBezTo>
                              <a:cubicBezTo>
                                <a:pt x="998" y="639"/>
                                <a:pt x="764" y="564"/>
                                <a:pt x="591" y="434"/>
                              </a:cubicBezTo>
                              <a:cubicBezTo>
                                <a:pt x="428" y="314"/>
                                <a:pt x="293" y="166"/>
                                <a:pt x="201" y="11"/>
                              </a:cubicBezTo>
                              <a:lnTo>
                                <a:pt x="49" y="11"/>
                              </a:lnTo>
                              <a:cubicBezTo>
                                <a:pt x="130" y="152"/>
                                <a:pt x="249" y="282"/>
                                <a:pt x="369" y="385"/>
                              </a:cubicBezTo>
                              <a:cubicBezTo>
                                <a:pt x="699" y="670"/>
                                <a:pt x="1252" y="790"/>
                                <a:pt x="1670" y="1016"/>
                              </a:cubicBezTo>
                              <a:close/>
                              <a:moveTo>
                                <a:pt x="607" y="21"/>
                              </a:moveTo>
                              <a:cubicBezTo>
                                <a:pt x="607" y="18"/>
                                <a:pt x="607" y="14"/>
                                <a:pt x="607" y="11"/>
                              </a:cubicBezTo>
                              <a:lnTo>
                                <a:pt x="580" y="11"/>
                              </a:lnTo>
                              <a:cubicBezTo>
                                <a:pt x="580" y="14"/>
                                <a:pt x="580" y="18"/>
                                <a:pt x="580" y="21"/>
                              </a:cubicBezTo>
                              <a:cubicBezTo>
                                <a:pt x="580" y="32"/>
                                <a:pt x="602" y="32"/>
                                <a:pt x="607" y="21"/>
                              </a:cubicBezTo>
                              <a:close/>
                              <a:moveTo>
                                <a:pt x="5904" y="2222"/>
                              </a:moveTo>
                              <a:cubicBezTo>
                                <a:pt x="5883" y="2131"/>
                                <a:pt x="5850" y="2046"/>
                                <a:pt x="5796" y="1961"/>
                              </a:cubicBezTo>
                              <a:cubicBezTo>
                                <a:pt x="5790" y="1951"/>
                                <a:pt x="5763" y="1958"/>
                                <a:pt x="5769" y="1968"/>
                              </a:cubicBezTo>
                              <a:cubicBezTo>
                                <a:pt x="5817" y="2053"/>
                                <a:pt x="5850" y="2138"/>
                                <a:pt x="5855" y="2226"/>
                              </a:cubicBezTo>
                              <a:cubicBezTo>
                                <a:pt x="5855" y="2251"/>
                                <a:pt x="5910" y="2247"/>
                                <a:pt x="5904" y="2222"/>
                              </a:cubicBezTo>
                              <a:close/>
                              <a:moveTo>
                                <a:pt x="1041" y="437"/>
                              </a:moveTo>
                              <a:cubicBezTo>
                                <a:pt x="1041" y="444"/>
                                <a:pt x="1063" y="444"/>
                                <a:pt x="1063" y="434"/>
                              </a:cubicBezTo>
                              <a:cubicBezTo>
                                <a:pt x="1052" y="335"/>
                                <a:pt x="1036" y="233"/>
                                <a:pt x="1003" y="138"/>
                              </a:cubicBezTo>
                              <a:cubicBezTo>
                                <a:pt x="1014" y="152"/>
                                <a:pt x="1030" y="162"/>
                                <a:pt x="1041" y="176"/>
                              </a:cubicBezTo>
                              <a:cubicBezTo>
                                <a:pt x="1106" y="300"/>
                                <a:pt x="1171" y="423"/>
                                <a:pt x="1214" y="550"/>
                              </a:cubicBezTo>
                              <a:cubicBezTo>
                                <a:pt x="1220" y="561"/>
                                <a:pt x="1247" y="561"/>
                                <a:pt x="1247" y="547"/>
                              </a:cubicBezTo>
                              <a:cubicBezTo>
                                <a:pt x="1236" y="476"/>
                                <a:pt x="1214" y="406"/>
                                <a:pt x="1193" y="339"/>
                              </a:cubicBezTo>
                              <a:cubicBezTo>
                                <a:pt x="1280" y="434"/>
                                <a:pt x="1361" y="536"/>
                                <a:pt x="1442" y="635"/>
                              </a:cubicBezTo>
                              <a:cubicBezTo>
                                <a:pt x="1448" y="646"/>
                                <a:pt x="1475" y="639"/>
                                <a:pt x="1469" y="628"/>
                              </a:cubicBezTo>
                              <a:cubicBezTo>
                                <a:pt x="1399" y="512"/>
                                <a:pt x="1328" y="388"/>
                                <a:pt x="1242" y="272"/>
                              </a:cubicBezTo>
                              <a:cubicBezTo>
                                <a:pt x="1323" y="314"/>
                                <a:pt x="1404" y="356"/>
                                <a:pt x="1486" y="395"/>
                              </a:cubicBezTo>
                              <a:cubicBezTo>
                                <a:pt x="1496" y="402"/>
                                <a:pt x="1513" y="388"/>
                                <a:pt x="1502" y="381"/>
                              </a:cubicBezTo>
                              <a:cubicBezTo>
                                <a:pt x="1377" y="314"/>
                                <a:pt x="1269" y="240"/>
                                <a:pt x="1160" y="162"/>
                              </a:cubicBezTo>
                              <a:cubicBezTo>
                                <a:pt x="1144" y="141"/>
                                <a:pt x="1128" y="120"/>
                                <a:pt x="1106" y="99"/>
                              </a:cubicBezTo>
                              <a:cubicBezTo>
                                <a:pt x="1198" y="145"/>
                                <a:pt x="1296" y="187"/>
                                <a:pt x="1388" y="229"/>
                              </a:cubicBezTo>
                              <a:cubicBezTo>
                                <a:pt x="1399" y="236"/>
                                <a:pt x="1415" y="222"/>
                                <a:pt x="1404" y="215"/>
                              </a:cubicBezTo>
                              <a:cubicBezTo>
                                <a:pt x="1280" y="152"/>
                                <a:pt x="1166" y="81"/>
                                <a:pt x="1046" y="11"/>
                              </a:cubicBezTo>
                              <a:lnTo>
                                <a:pt x="862" y="11"/>
                              </a:lnTo>
                              <a:cubicBezTo>
                                <a:pt x="862" y="11"/>
                                <a:pt x="862" y="14"/>
                                <a:pt x="867" y="14"/>
                              </a:cubicBezTo>
                              <a:cubicBezTo>
                                <a:pt x="943" y="152"/>
                                <a:pt x="1003" y="289"/>
                                <a:pt x="1041" y="437"/>
                              </a:cubicBezTo>
                              <a:close/>
                              <a:moveTo>
                                <a:pt x="1290" y="21"/>
                              </a:moveTo>
                              <a:cubicBezTo>
                                <a:pt x="1285" y="18"/>
                                <a:pt x="1274" y="14"/>
                                <a:pt x="1269" y="11"/>
                              </a:cubicBezTo>
                              <a:lnTo>
                                <a:pt x="1209" y="11"/>
                              </a:lnTo>
                              <a:cubicBezTo>
                                <a:pt x="1231" y="18"/>
                                <a:pt x="1252" y="28"/>
                                <a:pt x="1274" y="35"/>
                              </a:cubicBezTo>
                              <a:cubicBezTo>
                                <a:pt x="1290" y="42"/>
                                <a:pt x="1301" y="28"/>
                                <a:pt x="1290" y="21"/>
                              </a:cubicBezTo>
                              <a:close/>
                              <a:moveTo>
                                <a:pt x="4142" y="2078"/>
                              </a:moveTo>
                              <a:cubicBezTo>
                                <a:pt x="4088" y="2198"/>
                                <a:pt x="4077" y="2325"/>
                                <a:pt x="4110" y="2445"/>
                              </a:cubicBezTo>
                              <a:cubicBezTo>
                                <a:pt x="4115" y="2466"/>
                                <a:pt x="4164" y="2455"/>
                                <a:pt x="4158" y="2434"/>
                              </a:cubicBezTo>
                              <a:cubicBezTo>
                                <a:pt x="4131" y="2314"/>
                                <a:pt x="4131" y="2201"/>
                                <a:pt x="4164" y="2078"/>
                              </a:cubicBezTo>
                              <a:cubicBezTo>
                                <a:pt x="4175" y="2071"/>
                                <a:pt x="4148" y="2067"/>
                                <a:pt x="4142" y="2078"/>
                              </a:cubicBezTo>
                              <a:close/>
                              <a:moveTo>
                                <a:pt x="4272" y="2085"/>
                              </a:moveTo>
                              <a:cubicBezTo>
                                <a:pt x="4272" y="2078"/>
                                <a:pt x="4251" y="2074"/>
                                <a:pt x="4251" y="2081"/>
                              </a:cubicBezTo>
                              <a:cubicBezTo>
                                <a:pt x="4218" y="2215"/>
                                <a:pt x="4223" y="2349"/>
                                <a:pt x="4256" y="2487"/>
                              </a:cubicBezTo>
                              <a:cubicBezTo>
                                <a:pt x="4261" y="2508"/>
                                <a:pt x="4310" y="2498"/>
                                <a:pt x="4305" y="2480"/>
                              </a:cubicBezTo>
                              <a:cubicBezTo>
                                <a:pt x="4272" y="2349"/>
                                <a:pt x="4261" y="2219"/>
                                <a:pt x="4272" y="2085"/>
                              </a:cubicBezTo>
                              <a:close/>
                              <a:moveTo>
                                <a:pt x="119" y="5990"/>
                              </a:moveTo>
                              <a:cubicBezTo>
                                <a:pt x="87" y="5955"/>
                                <a:pt x="49" y="5919"/>
                                <a:pt x="16" y="5888"/>
                              </a:cubicBezTo>
                              <a:lnTo>
                                <a:pt x="16" y="5930"/>
                              </a:lnTo>
                              <a:cubicBezTo>
                                <a:pt x="43" y="5955"/>
                                <a:pt x="70" y="5976"/>
                                <a:pt x="92" y="6001"/>
                              </a:cubicBezTo>
                              <a:cubicBezTo>
                                <a:pt x="103" y="6011"/>
                                <a:pt x="130" y="6004"/>
                                <a:pt x="119" y="5990"/>
                              </a:cubicBezTo>
                              <a:close/>
                              <a:moveTo>
                                <a:pt x="4055" y="2254"/>
                              </a:moveTo>
                              <a:cubicBezTo>
                                <a:pt x="4055" y="2219"/>
                                <a:pt x="4050" y="2099"/>
                                <a:pt x="4093" y="2074"/>
                              </a:cubicBezTo>
                              <a:cubicBezTo>
                                <a:pt x="4104" y="2067"/>
                                <a:pt x="4088" y="2057"/>
                                <a:pt x="4077" y="2060"/>
                              </a:cubicBezTo>
                              <a:cubicBezTo>
                                <a:pt x="4023" y="2085"/>
                                <a:pt x="4028" y="2152"/>
                                <a:pt x="4023" y="2187"/>
                              </a:cubicBezTo>
                              <a:cubicBezTo>
                                <a:pt x="4007" y="2265"/>
                                <a:pt x="3996" y="2346"/>
                                <a:pt x="4001" y="2424"/>
                              </a:cubicBezTo>
                              <a:cubicBezTo>
                                <a:pt x="4001" y="2445"/>
                                <a:pt x="4055" y="2445"/>
                                <a:pt x="4055" y="2424"/>
                              </a:cubicBezTo>
                              <a:cubicBezTo>
                                <a:pt x="4055" y="2367"/>
                                <a:pt x="4055" y="2311"/>
                                <a:pt x="4055" y="2254"/>
                              </a:cubicBezTo>
                              <a:close/>
                              <a:moveTo>
                                <a:pt x="4012" y="1979"/>
                              </a:moveTo>
                              <a:cubicBezTo>
                                <a:pt x="4017" y="1968"/>
                                <a:pt x="3990" y="1965"/>
                                <a:pt x="3985" y="1976"/>
                              </a:cubicBezTo>
                              <a:cubicBezTo>
                                <a:pt x="3920" y="2081"/>
                                <a:pt x="3898" y="2194"/>
                                <a:pt x="3904" y="2311"/>
                              </a:cubicBezTo>
                              <a:cubicBezTo>
                                <a:pt x="3904" y="2332"/>
                                <a:pt x="3958" y="2332"/>
                                <a:pt x="3958" y="2311"/>
                              </a:cubicBezTo>
                              <a:cubicBezTo>
                                <a:pt x="3947" y="2194"/>
                                <a:pt x="3969" y="2088"/>
                                <a:pt x="4012" y="1979"/>
                              </a:cubicBezTo>
                              <a:close/>
                              <a:moveTo>
                                <a:pt x="4191" y="5309"/>
                              </a:moveTo>
                              <a:cubicBezTo>
                                <a:pt x="4164" y="5327"/>
                                <a:pt x="4207" y="5355"/>
                                <a:pt x="4234" y="5337"/>
                              </a:cubicBezTo>
                              <a:cubicBezTo>
                                <a:pt x="4392" y="5242"/>
                                <a:pt x="4522" y="5119"/>
                                <a:pt x="4587" y="4985"/>
                              </a:cubicBezTo>
                              <a:cubicBezTo>
                                <a:pt x="4587" y="4981"/>
                                <a:pt x="4576" y="4978"/>
                                <a:pt x="4576" y="4981"/>
                              </a:cubicBezTo>
                              <a:cubicBezTo>
                                <a:pt x="4478" y="5108"/>
                                <a:pt x="4359" y="5217"/>
                                <a:pt x="4191" y="5309"/>
                              </a:cubicBezTo>
                              <a:close/>
                              <a:moveTo>
                                <a:pt x="2960" y="4988"/>
                              </a:moveTo>
                              <a:cubicBezTo>
                                <a:pt x="2955" y="4985"/>
                                <a:pt x="2944" y="4988"/>
                                <a:pt x="2949" y="4992"/>
                              </a:cubicBezTo>
                              <a:cubicBezTo>
                                <a:pt x="3009" y="5087"/>
                                <a:pt x="3069" y="5179"/>
                                <a:pt x="3166" y="5256"/>
                              </a:cubicBezTo>
                              <a:cubicBezTo>
                                <a:pt x="3188" y="5274"/>
                                <a:pt x="3231" y="5246"/>
                                <a:pt x="3204" y="5232"/>
                              </a:cubicBezTo>
                              <a:cubicBezTo>
                                <a:pt x="3096" y="5161"/>
                                <a:pt x="3025" y="5076"/>
                                <a:pt x="2960" y="4988"/>
                              </a:cubicBezTo>
                              <a:close/>
                              <a:moveTo>
                                <a:pt x="3047" y="4956"/>
                              </a:moveTo>
                              <a:cubicBezTo>
                                <a:pt x="3042" y="4953"/>
                                <a:pt x="3031" y="4956"/>
                                <a:pt x="3036" y="4960"/>
                              </a:cubicBezTo>
                              <a:cubicBezTo>
                                <a:pt x="3096" y="5076"/>
                                <a:pt x="3199" y="5193"/>
                                <a:pt x="3340" y="5274"/>
                              </a:cubicBezTo>
                              <a:cubicBezTo>
                                <a:pt x="3367" y="5292"/>
                                <a:pt x="3405" y="5267"/>
                                <a:pt x="3383" y="5246"/>
                              </a:cubicBezTo>
                              <a:cubicBezTo>
                                <a:pt x="3248" y="5154"/>
                                <a:pt x="3134" y="5066"/>
                                <a:pt x="3047" y="4956"/>
                              </a:cubicBezTo>
                              <a:close/>
                              <a:moveTo>
                                <a:pt x="4202" y="4932"/>
                              </a:moveTo>
                              <a:cubicBezTo>
                                <a:pt x="4213" y="4886"/>
                                <a:pt x="4218" y="4840"/>
                                <a:pt x="4218" y="4794"/>
                              </a:cubicBezTo>
                              <a:cubicBezTo>
                                <a:pt x="4218" y="4787"/>
                                <a:pt x="4196" y="4787"/>
                                <a:pt x="4196" y="4794"/>
                              </a:cubicBezTo>
                              <a:cubicBezTo>
                                <a:pt x="4191" y="4840"/>
                                <a:pt x="4180" y="4882"/>
                                <a:pt x="4164" y="4928"/>
                              </a:cubicBezTo>
                              <a:cubicBezTo>
                                <a:pt x="4158" y="4942"/>
                                <a:pt x="4202" y="4949"/>
                                <a:pt x="4202" y="4932"/>
                              </a:cubicBezTo>
                              <a:close/>
                              <a:moveTo>
                                <a:pt x="4093" y="5133"/>
                              </a:moveTo>
                              <a:cubicBezTo>
                                <a:pt x="4099" y="5034"/>
                                <a:pt x="4099" y="4935"/>
                                <a:pt x="4099" y="4836"/>
                              </a:cubicBezTo>
                              <a:cubicBezTo>
                                <a:pt x="4099" y="4829"/>
                                <a:pt x="4083" y="4829"/>
                                <a:pt x="4083" y="4836"/>
                              </a:cubicBezTo>
                              <a:cubicBezTo>
                                <a:pt x="4066" y="4935"/>
                                <a:pt x="4050" y="5034"/>
                                <a:pt x="4039" y="5133"/>
                              </a:cubicBezTo>
                              <a:cubicBezTo>
                                <a:pt x="4039" y="5154"/>
                                <a:pt x="4093" y="5154"/>
                                <a:pt x="4093" y="5133"/>
                              </a:cubicBezTo>
                              <a:close/>
                              <a:moveTo>
                                <a:pt x="3698" y="5295"/>
                              </a:moveTo>
                              <a:cubicBezTo>
                                <a:pt x="3698" y="5172"/>
                                <a:pt x="3687" y="5045"/>
                                <a:pt x="3687" y="4921"/>
                              </a:cubicBezTo>
                              <a:cubicBezTo>
                                <a:pt x="3687" y="4914"/>
                                <a:pt x="3670" y="4914"/>
                                <a:pt x="3670" y="4921"/>
                              </a:cubicBezTo>
                              <a:cubicBezTo>
                                <a:pt x="3665" y="5045"/>
                                <a:pt x="3649" y="5172"/>
                                <a:pt x="3649" y="5295"/>
                              </a:cubicBezTo>
                              <a:cubicBezTo>
                                <a:pt x="3638" y="5320"/>
                                <a:pt x="3698" y="5320"/>
                                <a:pt x="3698" y="5295"/>
                              </a:cubicBezTo>
                              <a:close/>
                              <a:moveTo>
                                <a:pt x="2863" y="4985"/>
                              </a:moveTo>
                              <a:cubicBezTo>
                                <a:pt x="2857" y="4978"/>
                                <a:pt x="2846" y="4985"/>
                                <a:pt x="2846" y="4988"/>
                              </a:cubicBezTo>
                              <a:cubicBezTo>
                                <a:pt x="2863" y="5045"/>
                                <a:pt x="2911" y="5101"/>
                                <a:pt x="2966" y="5150"/>
                              </a:cubicBezTo>
                              <a:cubicBezTo>
                                <a:pt x="2982" y="5165"/>
                                <a:pt x="3020" y="5150"/>
                                <a:pt x="2998" y="5133"/>
                              </a:cubicBezTo>
                              <a:cubicBezTo>
                                <a:pt x="2939" y="5090"/>
                                <a:pt x="2901" y="5041"/>
                                <a:pt x="2863" y="4985"/>
                              </a:cubicBezTo>
                              <a:close/>
                              <a:moveTo>
                                <a:pt x="3459" y="4801"/>
                              </a:moveTo>
                              <a:cubicBezTo>
                                <a:pt x="3459" y="4791"/>
                                <a:pt x="3437" y="4791"/>
                                <a:pt x="3432" y="4801"/>
                              </a:cubicBezTo>
                              <a:cubicBezTo>
                                <a:pt x="3427" y="4833"/>
                                <a:pt x="3421" y="4868"/>
                                <a:pt x="3421" y="4900"/>
                              </a:cubicBezTo>
                              <a:cubicBezTo>
                                <a:pt x="3421" y="4914"/>
                                <a:pt x="3459" y="4914"/>
                                <a:pt x="3454" y="4900"/>
                              </a:cubicBezTo>
                              <a:cubicBezTo>
                                <a:pt x="3459" y="4868"/>
                                <a:pt x="3454" y="4836"/>
                                <a:pt x="3459" y="4801"/>
                              </a:cubicBezTo>
                              <a:close/>
                              <a:moveTo>
                                <a:pt x="4462" y="5292"/>
                              </a:moveTo>
                              <a:cubicBezTo>
                                <a:pt x="4554" y="5203"/>
                                <a:pt x="4619" y="5105"/>
                                <a:pt x="4679" y="5006"/>
                              </a:cubicBezTo>
                              <a:cubicBezTo>
                                <a:pt x="4684" y="4999"/>
                                <a:pt x="4663" y="4992"/>
                                <a:pt x="4657" y="4999"/>
                              </a:cubicBezTo>
                              <a:cubicBezTo>
                                <a:pt x="4587" y="5094"/>
                                <a:pt x="4500" y="5182"/>
                                <a:pt x="4413" y="5270"/>
                              </a:cubicBezTo>
                              <a:cubicBezTo>
                                <a:pt x="4386" y="5295"/>
                                <a:pt x="4440" y="5313"/>
                                <a:pt x="4462" y="5292"/>
                              </a:cubicBezTo>
                              <a:close/>
                              <a:moveTo>
                                <a:pt x="4001" y="5232"/>
                              </a:moveTo>
                              <a:cubicBezTo>
                                <a:pt x="4012" y="5108"/>
                                <a:pt x="4001" y="4988"/>
                                <a:pt x="3985" y="4865"/>
                              </a:cubicBezTo>
                              <a:cubicBezTo>
                                <a:pt x="3985" y="4854"/>
                                <a:pt x="3963" y="4854"/>
                                <a:pt x="3963" y="4865"/>
                              </a:cubicBezTo>
                              <a:cubicBezTo>
                                <a:pt x="3974" y="4988"/>
                                <a:pt x="3958" y="5112"/>
                                <a:pt x="3936" y="5232"/>
                              </a:cubicBezTo>
                              <a:cubicBezTo>
                                <a:pt x="3936" y="5256"/>
                                <a:pt x="4001" y="5256"/>
                                <a:pt x="4001" y="5232"/>
                              </a:cubicBezTo>
                              <a:close/>
                              <a:moveTo>
                                <a:pt x="3589" y="4868"/>
                              </a:moveTo>
                              <a:cubicBezTo>
                                <a:pt x="3589" y="4858"/>
                                <a:pt x="3567" y="4858"/>
                                <a:pt x="3562" y="4865"/>
                              </a:cubicBezTo>
                              <a:cubicBezTo>
                                <a:pt x="3535" y="4956"/>
                                <a:pt x="3530" y="5052"/>
                                <a:pt x="3540" y="5143"/>
                              </a:cubicBezTo>
                              <a:cubicBezTo>
                                <a:pt x="3546" y="5165"/>
                                <a:pt x="3595" y="5165"/>
                                <a:pt x="3595" y="5143"/>
                              </a:cubicBezTo>
                              <a:cubicBezTo>
                                <a:pt x="3578" y="5055"/>
                                <a:pt x="3578" y="4963"/>
                                <a:pt x="3589" y="4868"/>
                              </a:cubicBezTo>
                              <a:close/>
                              <a:moveTo>
                                <a:pt x="3909" y="5295"/>
                              </a:moveTo>
                              <a:cubicBezTo>
                                <a:pt x="3914" y="5175"/>
                                <a:pt x="3909" y="5059"/>
                                <a:pt x="3898" y="4939"/>
                              </a:cubicBezTo>
                              <a:cubicBezTo>
                                <a:pt x="3898" y="4932"/>
                                <a:pt x="3882" y="4932"/>
                                <a:pt x="3882" y="4939"/>
                              </a:cubicBezTo>
                              <a:cubicBezTo>
                                <a:pt x="3877" y="5059"/>
                                <a:pt x="3860" y="5175"/>
                                <a:pt x="3849" y="5295"/>
                              </a:cubicBezTo>
                              <a:cubicBezTo>
                                <a:pt x="3844" y="5320"/>
                                <a:pt x="3909" y="5320"/>
                                <a:pt x="3909" y="5295"/>
                              </a:cubicBezTo>
                              <a:close/>
                              <a:moveTo>
                                <a:pt x="3801" y="5351"/>
                              </a:moveTo>
                              <a:cubicBezTo>
                                <a:pt x="3811" y="5232"/>
                                <a:pt x="3801" y="5112"/>
                                <a:pt x="3801" y="4988"/>
                              </a:cubicBezTo>
                              <a:cubicBezTo>
                                <a:pt x="3801" y="4981"/>
                                <a:pt x="3779" y="4981"/>
                                <a:pt x="3779" y="4988"/>
                              </a:cubicBezTo>
                              <a:cubicBezTo>
                                <a:pt x="3768" y="5108"/>
                                <a:pt x="3752" y="5228"/>
                                <a:pt x="3741" y="5351"/>
                              </a:cubicBezTo>
                              <a:cubicBezTo>
                                <a:pt x="3741" y="5376"/>
                                <a:pt x="3801" y="5376"/>
                                <a:pt x="3801" y="5351"/>
                              </a:cubicBezTo>
                              <a:close/>
                              <a:moveTo>
                                <a:pt x="87" y="11574"/>
                              </a:moveTo>
                              <a:cubicBezTo>
                                <a:pt x="65" y="11585"/>
                                <a:pt x="38" y="11599"/>
                                <a:pt x="16" y="11610"/>
                              </a:cubicBezTo>
                              <a:lnTo>
                                <a:pt x="16" y="11638"/>
                              </a:lnTo>
                              <a:cubicBezTo>
                                <a:pt x="43" y="11620"/>
                                <a:pt x="76" y="11603"/>
                                <a:pt x="108" y="11588"/>
                              </a:cubicBezTo>
                              <a:cubicBezTo>
                                <a:pt x="119" y="11585"/>
                                <a:pt x="103" y="11567"/>
                                <a:pt x="87" y="11574"/>
                              </a:cubicBezTo>
                              <a:close/>
                              <a:moveTo>
                                <a:pt x="678" y="11687"/>
                              </a:moveTo>
                              <a:cubicBezTo>
                                <a:pt x="683" y="11684"/>
                                <a:pt x="678" y="11673"/>
                                <a:pt x="667" y="11677"/>
                              </a:cubicBezTo>
                              <a:cubicBezTo>
                                <a:pt x="466" y="11772"/>
                                <a:pt x="244" y="11821"/>
                                <a:pt x="16" y="11881"/>
                              </a:cubicBezTo>
                              <a:lnTo>
                                <a:pt x="16" y="11924"/>
                              </a:lnTo>
                              <a:cubicBezTo>
                                <a:pt x="22" y="11924"/>
                                <a:pt x="22" y="11924"/>
                                <a:pt x="27" y="11924"/>
                              </a:cubicBezTo>
                              <a:cubicBezTo>
                                <a:pt x="260" y="11874"/>
                                <a:pt x="510" y="11807"/>
                                <a:pt x="678" y="11687"/>
                              </a:cubicBezTo>
                              <a:close/>
                              <a:moveTo>
                                <a:pt x="4706" y="5115"/>
                              </a:moveTo>
                              <a:cubicBezTo>
                                <a:pt x="4728" y="5098"/>
                                <a:pt x="4739" y="5076"/>
                                <a:pt x="4749" y="5055"/>
                              </a:cubicBezTo>
                              <a:cubicBezTo>
                                <a:pt x="4760" y="5038"/>
                                <a:pt x="4777" y="5020"/>
                                <a:pt x="4782" y="4999"/>
                              </a:cubicBezTo>
                              <a:cubicBezTo>
                                <a:pt x="4787" y="4992"/>
                                <a:pt x="4766" y="4985"/>
                                <a:pt x="4760" y="4992"/>
                              </a:cubicBezTo>
                              <a:cubicBezTo>
                                <a:pt x="4744" y="5009"/>
                                <a:pt x="4733" y="5030"/>
                                <a:pt x="4717" y="5052"/>
                              </a:cubicBezTo>
                              <a:cubicBezTo>
                                <a:pt x="4701" y="5069"/>
                                <a:pt x="4684" y="5087"/>
                                <a:pt x="4673" y="5105"/>
                              </a:cubicBezTo>
                              <a:cubicBezTo>
                                <a:pt x="4673" y="5119"/>
                                <a:pt x="4701" y="5126"/>
                                <a:pt x="4706" y="5115"/>
                              </a:cubicBezTo>
                              <a:close/>
                              <a:moveTo>
                                <a:pt x="320" y="11624"/>
                              </a:moveTo>
                              <a:cubicBezTo>
                                <a:pt x="222" y="11666"/>
                                <a:pt x="119" y="11705"/>
                                <a:pt x="16" y="11737"/>
                              </a:cubicBezTo>
                              <a:lnTo>
                                <a:pt x="16" y="11779"/>
                              </a:lnTo>
                              <a:cubicBezTo>
                                <a:pt x="130" y="11737"/>
                                <a:pt x="233" y="11687"/>
                                <a:pt x="331" y="11634"/>
                              </a:cubicBezTo>
                              <a:cubicBezTo>
                                <a:pt x="336" y="11631"/>
                                <a:pt x="325" y="11620"/>
                                <a:pt x="320" y="11624"/>
                              </a:cubicBezTo>
                              <a:close/>
                              <a:moveTo>
                                <a:pt x="667" y="7839"/>
                              </a:moveTo>
                              <a:cubicBezTo>
                                <a:pt x="689" y="7849"/>
                                <a:pt x="716" y="7831"/>
                                <a:pt x="694" y="7821"/>
                              </a:cubicBezTo>
                              <a:cubicBezTo>
                                <a:pt x="564" y="7733"/>
                                <a:pt x="412" y="7648"/>
                                <a:pt x="244" y="7574"/>
                              </a:cubicBezTo>
                              <a:cubicBezTo>
                                <a:pt x="358" y="7595"/>
                                <a:pt x="472" y="7613"/>
                                <a:pt x="586" y="7634"/>
                              </a:cubicBezTo>
                              <a:cubicBezTo>
                                <a:pt x="748" y="7697"/>
                                <a:pt x="905" y="7768"/>
                                <a:pt x="1057" y="7846"/>
                              </a:cubicBezTo>
                              <a:cubicBezTo>
                                <a:pt x="1073" y="7853"/>
                                <a:pt x="1101" y="7839"/>
                                <a:pt x="1079" y="7831"/>
                              </a:cubicBezTo>
                              <a:cubicBezTo>
                                <a:pt x="981" y="7779"/>
                                <a:pt x="878" y="7722"/>
                                <a:pt x="775" y="7669"/>
                              </a:cubicBezTo>
                              <a:cubicBezTo>
                                <a:pt x="1046" y="7722"/>
                                <a:pt x="1317" y="7782"/>
                                <a:pt x="1551" y="7874"/>
                              </a:cubicBezTo>
                              <a:cubicBezTo>
                                <a:pt x="1572" y="7881"/>
                                <a:pt x="1589" y="7863"/>
                                <a:pt x="1567" y="7853"/>
                              </a:cubicBezTo>
                              <a:cubicBezTo>
                                <a:pt x="1317" y="7736"/>
                                <a:pt x="1046" y="7648"/>
                                <a:pt x="770" y="7570"/>
                              </a:cubicBezTo>
                              <a:cubicBezTo>
                                <a:pt x="916" y="7563"/>
                                <a:pt x="1063" y="7553"/>
                                <a:pt x="1209" y="7535"/>
                              </a:cubicBezTo>
                              <a:cubicBezTo>
                                <a:pt x="1225" y="7532"/>
                                <a:pt x="1220" y="7514"/>
                                <a:pt x="1204" y="7514"/>
                              </a:cubicBezTo>
                              <a:cubicBezTo>
                                <a:pt x="992" y="7521"/>
                                <a:pt x="786" y="7525"/>
                                <a:pt x="580" y="7521"/>
                              </a:cubicBezTo>
                              <a:cubicBezTo>
                                <a:pt x="510" y="7503"/>
                                <a:pt x="439" y="7486"/>
                                <a:pt x="369" y="7472"/>
                              </a:cubicBezTo>
                              <a:cubicBezTo>
                                <a:pt x="564" y="7468"/>
                                <a:pt x="759" y="7454"/>
                                <a:pt x="949" y="7429"/>
                              </a:cubicBezTo>
                              <a:cubicBezTo>
                                <a:pt x="965" y="7426"/>
                                <a:pt x="960" y="7412"/>
                                <a:pt x="943" y="7412"/>
                              </a:cubicBezTo>
                              <a:cubicBezTo>
                                <a:pt x="634" y="7433"/>
                                <a:pt x="336" y="7422"/>
                                <a:pt x="33" y="7398"/>
                              </a:cubicBezTo>
                              <a:cubicBezTo>
                                <a:pt x="27" y="7398"/>
                                <a:pt x="16" y="7394"/>
                                <a:pt x="11" y="7394"/>
                              </a:cubicBezTo>
                              <a:lnTo>
                                <a:pt x="11" y="7560"/>
                              </a:lnTo>
                              <a:cubicBezTo>
                                <a:pt x="60" y="7574"/>
                                <a:pt x="108" y="7592"/>
                                <a:pt x="157" y="7609"/>
                              </a:cubicBezTo>
                              <a:cubicBezTo>
                                <a:pt x="342" y="7673"/>
                                <a:pt x="510" y="7750"/>
                                <a:pt x="667" y="7839"/>
                              </a:cubicBezTo>
                              <a:close/>
                              <a:moveTo>
                                <a:pt x="33" y="8463"/>
                              </a:moveTo>
                              <a:cubicBezTo>
                                <a:pt x="27" y="8481"/>
                                <a:pt x="22" y="8502"/>
                                <a:pt x="11" y="8519"/>
                              </a:cubicBezTo>
                              <a:lnTo>
                                <a:pt x="11" y="8675"/>
                              </a:lnTo>
                              <a:cubicBezTo>
                                <a:pt x="22" y="8604"/>
                                <a:pt x="38" y="8537"/>
                                <a:pt x="54" y="8466"/>
                              </a:cubicBezTo>
                              <a:cubicBezTo>
                                <a:pt x="65" y="8456"/>
                                <a:pt x="38" y="8452"/>
                                <a:pt x="33" y="8463"/>
                              </a:cubicBezTo>
                              <a:close/>
                              <a:moveTo>
                                <a:pt x="266" y="7771"/>
                              </a:moveTo>
                              <a:cubicBezTo>
                                <a:pt x="190" y="7712"/>
                                <a:pt x="103" y="7655"/>
                                <a:pt x="16" y="7606"/>
                              </a:cubicBezTo>
                              <a:lnTo>
                                <a:pt x="16" y="7666"/>
                              </a:lnTo>
                              <a:cubicBezTo>
                                <a:pt x="92" y="7704"/>
                                <a:pt x="168" y="7743"/>
                                <a:pt x="239" y="7789"/>
                              </a:cubicBezTo>
                              <a:cubicBezTo>
                                <a:pt x="260" y="7800"/>
                                <a:pt x="282" y="7782"/>
                                <a:pt x="266" y="7771"/>
                              </a:cubicBezTo>
                              <a:close/>
                              <a:moveTo>
                                <a:pt x="81" y="10565"/>
                              </a:moveTo>
                              <a:cubicBezTo>
                                <a:pt x="60" y="10601"/>
                                <a:pt x="33" y="10639"/>
                                <a:pt x="16" y="10675"/>
                              </a:cubicBezTo>
                              <a:lnTo>
                                <a:pt x="16" y="10834"/>
                              </a:lnTo>
                              <a:cubicBezTo>
                                <a:pt x="49" y="10745"/>
                                <a:pt x="81" y="10661"/>
                                <a:pt x="114" y="10572"/>
                              </a:cubicBezTo>
                              <a:cubicBezTo>
                                <a:pt x="119" y="10562"/>
                                <a:pt x="92" y="10555"/>
                                <a:pt x="81" y="10565"/>
                              </a:cubicBezTo>
                              <a:close/>
                              <a:moveTo>
                                <a:pt x="656" y="11779"/>
                              </a:moveTo>
                              <a:cubicBezTo>
                                <a:pt x="493" y="11828"/>
                                <a:pt x="331" y="11878"/>
                                <a:pt x="168" y="11920"/>
                              </a:cubicBezTo>
                              <a:cubicBezTo>
                                <a:pt x="136" y="11927"/>
                                <a:pt x="152" y="11962"/>
                                <a:pt x="184" y="11955"/>
                              </a:cubicBezTo>
                              <a:cubicBezTo>
                                <a:pt x="352" y="11909"/>
                                <a:pt x="515" y="11857"/>
                                <a:pt x="672" y="11793"/>
                              </a:cubicBezTo>
                              <a:cubicBezTo>
                                <a:pt x="683" y="11786"/>
                                <a:pt x="667" y="11775"/>
                                <a:pt x="656" y="11779"/>
                              </a:cubicBezTo>
                              <a:close/>
                              <a:moveTo>
                                <a:pt x="743" y="11849"/>
                              </a:moveTo>
                              <a:cubicBezTo>
                                <a:pt x="596" y="11888"/>
                                <a:pt x="450" y="11920"/>
                                <a:pt x="304" y="11948"/>
                              </a:cubicBezTo>
                              <a:cubicBezTo>
                                <a:pt x="271" y="11955"/>
                                <a:pt x="282" y="11991"/>
                                <a:pt x="320" y="11984"/>
                              </a:cubicBezTo>
                              <a:cubicBezTo>
                                <a:pt x="466" y="11948"/>
                                <a:pt x="613" y="11909"/>
                                <a:pt x="754" y="11867"/>
                              </a:cubicBezTo>
                              <a:cubicBezTo>
                                <a:pt x="764" y="11864"/>
                                <a:pt x="759" y="11846"/>
                                <a:pt x="743" y="11849"/>
                              </a:cubicBezTo>
                              <a:close/>
                              <a:moveTo>
                                <a:pt x="1052" y="11991"/>
                              </a:moveTo>
                              <a:cubicBezTo>
                                <a:pt x="905" y="12005"/>
                                <a:pt x="764" y="12022"/>
                                <a:pt x="618" y="12044"/>
                              </a:cubicBezTo>
                              <a:cubicBezTo>
                                <a:pt x="586" y="12047"/>
                                <a:pt x="602" y="12082"/>
                                <a:pt x="634" y="12075"/>
                              </a:cubicBezTo>
                              <a:cubicBezTo>
                                <a:pt x="775" y="12047"/>
                                <a:pt x="916" y="12026"/>
                                <a:pt x="1063" y="12005"/>
                              </a:cubicBezTo>
                              <a:cubicBezTo>
                                <a:pt x="1073" y="12005"/>
                                <a:pt x="1068" y="11991"/>
                                <a:pt x="1052" y="11991"/>
                              </a:cubicBezTo>
                              <a:close/>
                              <a:moveTo>
                                <a:pt x="11423" y="21579"/>
                              </a:moveTo>
                              <a:cubicBezTo>
                                <a:pt x="11456" y="21586"/>
                                <a:pt x="11483" y="21593"/>
                                <a:pt x="11516" y="21600"/>
                              </a:cubicBezTo>
                              <a:lnTo>
                                <a:pt x="11602" y="21600"/>
                              </a:lnTo>
                              <a:cubicBezTo>
                                <a:pt x="11548" y="21589"/>
                                <a:pt x="11489" y="21575"/>
                                <a:pt x="11429" y="21568"/>
                              </a:cubicBezTo>
                              <a:cubicBezTo>
                                <a:pt x="11413" y="21565"/>
                                <a:pt x="11407" y="21575"/>
                                <a:pt x="11423" y="21579"/>
                              </a:cubicBezTo>
                              <a:close/>
                              <a:moveTo>
                                <a:pt x="911" y="11906"/>
                              </a:moveTo>
                              <a:cubicBezTo>
                                <a:pt x="754" y="11948"/>
                                <a:pt x="596" y="11980"/>
                                <a:pt x="428" y="12005"/>
                              </a:cubicBezTo>
                              <a:cubicBezTo>
                                <a:pt x="390" y="12012"/>
                                <a:pt x="407" y="12051"/>
                                <a:pt x="445" y="12044"/>
                              </a:cubicBezTo>
                              <a:cubicBezTo>
                                <a:pt x="607" y="12012"/>
                                <a:pt x="764" y="11969"/>
                                <a:pt x="916" y="11920"/>
                              </a:cubicBezTo>
                              <a:cubicBezTo>
                                <a:pt x="933" y="11917"/>
                                <a:pt x="927" y="11902"/>
                                <a:pt x="911" y="11906"/>
                              </a:cubicBezTo>
                              <a:close/>
                              <a:moveTo>
                                <a:pt x="20911" y="21600"/>
                              </a:moveTo>
                              <a:lnTo>
                                <a:pt x="21080" y="21600"/>
                              </a:lnTo>
                              <a:cubicBezTo>
                                <a:pt x="21145" y="21565"/>
                                <a:pt x="21204" y="21526"/>
                                <a:pt x="21264" y="21484"/>
                              </a:cubicBezTo>
                              <a:cubicBezTo>
                                <a:pt x="21269" y="21487"/>
                                <a:pt x="21275" y="21487"/>
                                <a:pt x="21286" y="21491"/>
                              </a:cubicBezTo>
                              <a:cubicBezTo>
                                <a:pt x="21361" y="21505"/>
                                <a:pt x="21443" y="21519"/>
                                <a:pt x="21530" y="21526"/>
                              </a:cubicBezTo>
                              <a:lnTo>
                                <a:pt x="21530" y="21431"/>
                              </a:lnTo>
                              <a:cubicBezTo>
                                <a:pt x="21519" y="21431"/>
                                <a:pt x="21508" y="21431"/>
                                <a:pt x="21497" y="21427"/>
                              </a:cubicBezTo>
                              <a:cubicBezTo>
                                <a:pt x="21508" y="21424"/>
                                <a:pt x="21519" y="21420"/>
                                <a:pt x="21530" y="21417"/>
                              </a:cubicBezTo>
                              <a:lnTo>
                                <a:pt x="21530" y="21290"/>
                              </a:lnTo>
                              <a:cubicBezTo>
                                <a:pt x="21513" y="21297"/>
                                <a:pt x="21502" y="21307"/>
                                <a:pt x="21486" y="21314"/>
                              </a:cubicBezTo>
                              <a:cubicBezTo>
                                <a:pt x="21486" y="21314"/>
                                <a:pt x="21486" y="21314"/>
                                <a:pt x="21481" y="21314"/>
                              </a:cubicBezTo>
                              <a:cubicBezTo>
                                <a:pt x="21497" y="21304"/>
                                <a:pt x="21513" y="21293"/>
                                <a:pt x="21524" y="21286"/>
                              </a:cubicBezTo>
                              <a:lnTo>
                                <a:pt x="21524" y="21152"/>
                              </a:lnTo>
                              <a:cubicBezTo>
                                <a:pt x="21508" y="21166"/>
                                <a:pt x="21497" y="21177"/>
                                <a:pt x="21481" y="21191"/>
                              </a:cubicBezTo>
                              <a:cubicBezTo>
                                <a:pt x="21313" y="21350"/>
                                <a:pt x="21128" y="21487"/>
                                <a:pt x="20911" y="21600"/>
                              </a:cubicBezTo>
                              <a:close/>
                              <a:moveTo>
                                <a:pt x="10372" y="8918"/>
                              </a:moveTo>
                              <a:cubicBezTo>
                                <a:pt x="10529" y="8925"/>
                                <a:pt x="10681" y="8925"/>
                                <a:pt x="10838" y="8946"/>
                              </a:cubicBezTo>
                              <a:cubicBezTo>
                                <a:pt x="10849" y="8946"/>
                                <a:pt x="10854" y="8936"/>
                                <a:pt x="10843" y="8936"/>
                              </a:cubicBezTo>
                              <a:cubicBezTo>
                                <a:pt x="10697" y="8900"/>
                                <a:pt x="10529" y="8869"/>
                                <a:pt x="10372" y="8876"/>
                              </a:cubicBezTo>
                              <a:cubicBezTo>
                                <a:pt x="10328" y="8876"/>
                                <a:pt x="10328" y="8918"/>
                                <a:pt x="10372" y="8918"/>
                              </a:cubicBezTo>
                              <a:close/>
                              <a:moveTo>
                                <a:pt x="11245" y="11419"/>
                              </a:moveTo>
                              <a:cubicBezTo>
                                <a:pt x="11261" y="11409"/>
                                <a:pt x="11239" y="11394"/>
                                <a:pt x="11223" y="11405"/>
                              </a:cubicBezTo>
                              <a:cubicBezTo>
                                <a:pt x="11104" y="11468"/>
                                <a:pt x="10984" y="11539"/>
                                <a:pt x="10898" y="11624"/>
                              </a:cubicBezTo>
                              <a:cubicBezTo>
                                <a:pt x="10876" y="11645"/>
                                <a:pt x="10930" y="11666"/>
                                <a:pt x="10952" y="11645"/>
                              </a:cubicBezTo>
                              <a:cubicBezTo>
                                <a:pt x="11039" y="11564"/>
                                <a:pt x="11131" y="11486"/>
                                <a:pt x="11245" y="11419"/>
                              </a:cubicBezTo>
                              <a:close/>
                              <a:moveTo>
                                <a:pt x="11174" y="11345"/>
                              </a:moveTo>
                              <a:cubicBezTo>
                                <a:pt x="11190" y="11341"/>
                                <a:pt x="11180" y="11324"/>
                                <a:pt x="11163" y="11327"/>
                              </a:cubicBezTo>
                              <a:cubicBezTo>
                                <a:pt x="10979" y="11370"/>
                                <a:pt x="10827" y="11490"/>
                                <a:pt x="10697" y="11581"/>
                              </a:cubicBezTo>
                              <a:cubicBezTo>
                                <a:pt x="10670" y="11603"/>
                                <a:pt x="10713" y="11631"/>
                                <a:pt x="10740" y="11610"/>
                              </a:cubicBezTo>
                              <a:cubicBezTo>
                                <a:pt x="10865" y="11514"/>
                                <a:pt x="10995" y="11401"/>
                                <a:pt x="11174" y="11345"/>
                              </a:cubicBezTo>
                              <a:close/>
                              <a:moveTo>
                                <a:pt x="10355" y="10396"/>
                              </a:moveTo>
                              <a:cubicBezTo>
                                <a:pt x="10361" y="10396"/>
                                <a:pt x="10361" y="10393"/>
                                <a:pt x="10355" y="10393"/>
                              </a:cubicBezTo>
                              <a:cubicBezTo>
                                <a:pt x="10350" y="10389"/>
                                <a:pt x="10350" y="10396"/>
                                <a:pt x="10355" y="10396"/>
                              </a:cubicBezTo>
                              <a:close/>
                              <a:moveTo>
                                <a:pt x="10236" y="9003"/>
                              </a:moveTo>
                              <a:cubicBezTo>
                                <a:pt x="10388" y="9013"/>
                                <a:pt x="10540" y="9013"/>
                                <a:pt x="10692" y="9017"/>
                              </a:cubicBezTo>
                              <a:cubicBezTo>
                                <a:pt x="10702" y="9017"/>
                                <a:pt x="10708" y="9003"/>
                                <a:pt x="10697" y="9003"/>
                              </a:cubicBezTo>
                              <a:cubicBezTo>
                                <a:pt x="10545" y="8985"/>
                                <a:pt x="10393" y="8964"/>
                                <a:pt x="10236" y="8957"/>
                              </a:cubicBezTo>
                              <a:cubicBezTo>
                                <a:pt x="10187" y="8953"/>
                                <a:pt x="10187" y="8999"/>
                                <a:pt x="10236" y="9003"/>
                              </a:cubicBezTo>
                              <a:close/>
                              <a:moveTo>
                                <a:pt x="10263" y="9059"/>
                              </a:moveTo>
                              <a:cubicBezTo>
                                <a:pt x="10214" y="9056"/>
                                <a:pt x="10204" y="9098"/>
                                <a:pt x="10252" y="9101"/>
                              </a:cubicBezTo>
                              <a:cubicBezTo>
                                <a:pt x="10361" y="9108"/>
                                <a:pt x="10475" y="9112"/>
                                <a:pt x="10583" y="9101"/>
                              </a:cubicBezTo>
                              <a:cubicBezTo>
                                <a:pt x="10599" y="9101"/>
                                <a:pt x="10599" y="9084"/>
                                <a:pt x="10583" y="9084"/>
                              </a:cubicBezTo>
                              <a:cubicBezTo>
                                <a:pt x="10475" y="9077"/>
                                <a:pt x="10372" y="9073"/>
                                <a:pt x="10263" y="9059"/>
                              </a:cubicBezTo>
                              <a:close/>
                              <a:moveTo>
                                <a:pt x="10323" y="9631"/>
                              </a:moveTo>
                              <a:cubicBezTo>
                                <a:pt x="10399" y="9645"/>
                                <a:pt x="10475" y="9659"/>
                                <a:pt x="10551" y="9666"/>
                              </a:cubicBezTo>
                              <a:cubicBezTo>
                                <a:pt x="10572" y="9669"/>
                                <a:pt x="10583" y="9648"/>
                                <a:pt x="10561" y="9645"/>
                              </a:cubicBezTo>
                              <a:cubicBezTo>
                                <a:pt x="10507" y="9634"/>
                                <a:pt x="10453" y="9627"/>
                                <a:pt x="10399" y="9613"/>
                              </a:cubicBezTo>
                              <a:cubicBezTo>
                                <a:pt x="10350" y="9602"/>
                                <a:pt x="10285" y="9592"/>
                                <a:pt x="10252" y="9564"/>
                              </a:cubicBezTo>
                              <a:cubicBezTo>
                                <a:pt x="10231" y="9546"/>
                                <a:pt x="10187" y="9571"/>
                                <a:pt x="10209" y="9585"/>
                              </a:cubicBezTo>
                              <a:cubicBezTo>
                                <a:pt x="10231" y="9609"/>
                                <a:pt x="10274" y="9620"/>
                                <a:pt x="10323" y="9631"/>
                              </a:cubicBezTo>
                              <a:close/>
                              <a:moveTo>
                                <a:pt x="10193" y="9708"/>
                              </a:moveTo>
                              <a:cubicBezTo>
                                <a:pt x="10301" y="9747"/>
                                <a:pt x="10415" y="9779"/>
                                <a:pt x="10540" y="9796"/>
                              </a:cubicBezTo>
                              <a:cubicBezTo>
                                <a:pt x="10670" y="9814"/>
                                <a:pt x="10800" y="9821"/>
                                <a:pt x="10930" y="9846"/>
                              </a:cubicBezTo>
                              <a:cubicBezTo>
                                <a:pt x="10952" y="9849"/>
                                <a:pt x="10963" y="9828"/>
                                <a:pt x="10941" y="9825"/>
                              </a:cubicBezTo>
                              <a:cubicBezTo>
                                <a:pt x="10833" y="9796"/>
                                <a:pt x="10719" y="9782"/>
                                <a:pt x="10605" y="9765"/>
                              </a:cubicBezTo>
                              <a:cubicBezTo>
                                <a:pt x="10475" y="9743"/>
                                <a:pt x="10355" y="9708"/>
                                <a:pt x="10236" y="9669"/>
                              </a:cubicBezTo>
                              <a:cubicBezTo>
                                <a:pt x="10187" y="9655"/>
                                <a:pt x="10149" y="9694"/>
                                <a:pt x="10193" y="9708"/>
                              </a:cubicBezTo>
                              <a:close/>
                              <a:moveTo>
                                <a:pt x="13446" y="12044"/>
                              </a:moveTo>
                              <a:cubicBezTo>
                                <a:pt x="13446" y="12029"/>
                                <a:pt x="13413" y="12029"/>
                                <a:pt x="13413" y="12044"/>
                              </a:cubicBezTo>
                              <a:cubicBezTo>
                                <a:pt x="13408" y="12125"/>
                                <a:pt x="13430" y="12199"/>
                                <a:pt x="13462" y="12276"/>
                              </a:cubicBezTo>
                              <a:cubicBezTo>
                                <a:pt x="13473" y="12301"/>
                                <a:pt x="13533" y="12290"/>
                                <a:pt x="13522" y="12266"/>
                              </a:cubicBezTo>
                              <a:cubicBezTo>
                                <a:pt x="13473" y="12195"/>
                                <a:pt x="13451" y="12121"/>
                                <a:pt x="13446" y="12044"/>
                              </a:cubicBezTo>
                              <a:close/>
                              <a:moveTo>
                                <a:pt x="14438" y="12195"/>
                              </a:moveTo>
                              <a:cubicBezTo>
                                <a:pt x="14438" y="12227"/>
                                <a:pt x="14438" y="12259"/>
                                <a:pt x="14433" y="12290"/>
                              </a:cubicBezTo>
                              <a:cubicBezTo>
                                <a:pt x="14433" y="12312"/>
                                <a:pt x="14481" y="12312"/>
                                <a:pt x="14481" y="12290"/>
                              </a:cubicBezTo>
                              <a:cubicBezTo>
                                <a:pt x="14476" y="12259"/>
                                <a:pt x="14476" y="12227"/>
                                <a:pt x="14476" y="12195"/>
                              </a:cubicBezTo>
                              <a:cubicBezTo>
                                <a:pt x="14476" y="12181"/>
                                <a:pt x="14438" y="12181"/>
                                <a:pt x="14438" y="12195"/>
                              </a:cubicBezTo>
                              <a:close/>
                              <a:moveTo>
                                <a:pt x="13245" y="11857"/>
                              </a:moveTo>
                              <a:cubicBezTo>
                                <a:pt x="13245" y="11842"/>
                                <a:pt x="13218" y="11842"/>
                                <a:pt x="13213" y="11857"/>
                              </a:cubicBezTo>
                              <a:cubicBezTo>
                                <a:pt x="13202" y="11987"/>
                                <a:pt x="13223" y="12118"/>
                                <a:pt x="13294" y="12241"/>
                              </a:cubicBezTo>
                              <a:cubicBezTo>
                                <a:pt x="13305" y="12266"/>
                                <a:pt x="13370" y="12255"/>
                                <a:pt x="13354" y="12230"/>
                              </a:cubicBezTo>
                              <a:cubicBezTo>
                                <a:pt x="13283" y="12111"/>
                                <a:pt x="13245" y="11987"/>
                                <a:pt x="13245" y="11857"/>
                              </a:cubicBezTo>
                              <a:close/>
                              <a:moveTo>
                                <a:pt x="11266" y="11486"/>
                              </a:moveTo>
                              <a:cubicBezTo>
                                <a:pt x="11169" y="11543"/>
                                <a:pt x="11098" y="11613"/>
                                <a:pt x="11039" y="11687"/>
                              </a:cubicBezTo>
                              <a:cubicBezTo>
                                <a:pt x="11011" y="11719"/>
                                <a:pt x="11087" y="11744"/>
                                <a:pt x="11109" y="11708"/>
                              </a:cubicBezTo>
                              <a:cubicBezTo>
                                <a:pt x="11152" y="11634"/>
                                <a:pt x="11223" y="11567"/>
                                <a:pt x="11293" y="11504"/>
                              </a:cubicBezTo>
                              <a:cubicBezTo>
                                <a:pt x="11315" y="11490"/>
                                <a:pt x="11283" y="11476"/>
                                <a:pt x="11266" y="11486"/>
                              </a:cubicBezTo>
                              <a:close/>
                              <a:moveTo>
                                <a:pt x="11331" y="11603"/>
                              </a:moveTo>
                              <a:cubicBezTo>
                                <a:pt x="11261" y="11655"/>
                                <a:pt x="11190" y="11715"/>
                                <a:pt x="11147" y="11779"/>
                              </a:cubicBezTo>
                              <a:cubicBezTo>
                                <a:pt x="11131" y="11804"/>
                                <a:pt x="11185" y="11821"/>
                                <a:pt x="11201" y="11800"/>
                              </a:cubicBezTo>
                              <a:cubicBezTo>
                                <a:pt x="11245" y="11737"/>
                                <a:pt x="11293" y="11677"/>
                                <a:pt x="11358" y="11617"/>
                              </a:cubicBezTo>
                              <a:cubicBezTo>
                                <a:pt x="11369" y="11606"/>
                                <a:pt x="11342" y="11592"/>
                                <a:pt x="11331" y="11603"/>
                              </a:cubicBezTo>
                              <a:close/>
                              <a:moveTo>
                                <a:pt x="11407" y="11775"/>
                              </a:moveTo>
                              <a:cubicBezTo>
                                <a:pt x="11386" y="11797"/>
                                <a:pt x="11358" y="11818"/>
                                <a:pt x="11331" y="11839"/>
                              </a:cubicBezTo>
                              <a:cubicBezTo>
                                <a:pt x="11304" y="11860"/>
                                <a:pt x="11353" y="11881"/>
                                <a:pt x="11375" y="11860"/>
                              </a:cubicBezTo>
                              <a:cubicBezTo>
                                <a:pt x="11396" y="11835"/>
                                <a:pt x="11418" y="11814"/>
                                <a:pt x="11440" y="11790"/>
                              </a:cubicBezTo>
                              <a:cubicBezTo>
                                <a:pt x="11456" y="11775"/>
                                <a:pt x="11423" y="11765"/>
                                <a:pt x="11407" y="11775"/>
                              </a:cubicBezTo>
                              <a:close/>
                              <a:moveTo>
                                <a:pt x="14297" y="7426"/>
                              </a:moveTo>
                              <a:cubicBezTo>
                                <a:pt x="14330" y="7539"/>
                                <a:pt x="14330" y="7652"/>
                                <a:pt x="14335" y="7768"/>
                              </a:cubicBezTo>
                              <a:cubicBezTo>
                                <a:pt x="14335" y="7782"/>
                                <a:pt x="14362" y="7782"/>
                                <a:pt x="14362" y="7768"/>
                              </a:cubicBezTo>
                              <a:cubicBezTo>
                                <a:pt x="14362" y="7697"/>
                                <a:pt x="14384" y="7627"/>
                                <a:pt x="14378" y="7556"/>
                              </a:cubicBezTo>
                              <a:cubicBezTo>
                                <a:pt x="14378" y="7507"/>
                                <a:pt x="14367" y="7458"/>
                                <a:pt x="14367" y="7412"/>
                              </a:cubicBezTo>
                              <a:cubicBezTo>
                                <a:pt x="14367" y="7380"/>
                                <a:pt x="14292" y="7380"/>
                                <a:pt x="14292" y="7412"/>
                              </a:cubicBezTo>
                              <a:cubicBezTo>
                                <a:pt x="14292" y="7415"/>
                                <a:pt x="14292" y="7415"/>
                                <a:pt x="14292" y="7419"/>
                              </a:cubicBezTo>
                              <a:cubicBezTo>
                                <a:pt x="14297" y="7419"/>
                                <a:pt x="14297" y="7422"/>
                                <a:pt x="14297" y="7426"/>
                              </a:cubicBezTo>
                              <a:close/>
                              <a:moveTo>
                                <a:pt x="16411" y="8569"/>
                              </a:moveTo>
                              <a:cubicBezTo>
                                <a:pt x="16547" y="8526"/>
                                <a:pt x="16688" y="8495"/>
                                <a:pt x="16840" y="8481"/>
                              </a:cubicBezTo>
                              <a:cubicBezTo>
                                <a:pt x="16878" y="8477"/>
                                <a:pt x="16861" y="8435"/>
                                <a:pt x="16824" y="8442"/>
                              </a:cubicBezTo>
                              <a:cubicBezTo>
                                <a:pt x="16672" y="8466"/>
                                <a:pt x="16531" y="8498"/>
                                <a:pt x="16401" y="8555"/>
                              </a:cubicBezTo>
                              <a:cubicBezTo>
                                <a:pt x="16384" y="8562"/>
                                <a:pt x="16395" y="8576"/>
                                <a:pt x="16411" y="8569"/>
                              </a:cubicBezTo>
                              <a:close/>
                              <a:moveTo>
                                <a:pt x="16303" y="8463"/>
                              </a:moveTo>
                              <a:cubicBezTo>
                                <a:pt x="16411" y="8438"/>
                                <a:pt x="16525" y="8421"/>
                                <a:pt x="16639" y="8406"/>
                              </a:cubicBezTo>
                              <a:cubicBezTo>
                                <a:pt x="16683" y="8403"/>
                                <a:pt x="16661" y="8357"/>
                                <a:pt x="16623" y="8364"/>
                              </a:cubicBezTo>
                              <a:cubicBezTo>
                                <a:pt x="16509" y="8385"/>
                                <a:pt x="16401" y="8414"/>
                                <a:pt x="16292" y="8442"/>
                              </a:cubicBezTo>
                              <a:cubicBezTo>
                                <a:pt x="16276" y="8449"/>
                                <a:pt x="16287" y="8466"/>
                                <a:pt x="16303" y="8463"/>
                              </a:cubicBezTo>
                              <a:close/>
                              <a:moveTo>
                                <a:pt x="16325" y="8713"/>
                              </a:moveTo>
                              <a:cubicBezTo>
                                <a:pt x="16520" y="8653"/>
                                <a:pt x="16715" y="8604"/>
                                <a:pt x="16927" y="8583"/>
                              </a:cubicBezTo>
                              <a:cubicBezTo>
                                <a:pt x="16970" y="8579"/>
                                <a:pt x="16954" y="8530"/>
                                <a:pt x="16905" y="8537"/>
                              </a:cubicBezTo>
                              <a:cubicBezTo>
                                <a:pt x="16693" y="8572"/>
                                <a:pt x="16493" y="8622"/>
                                <a:pt x="16308" y="8699"/>
                              </a:cubicBezTo>
                              <a:cubicBezTo>
                                <a:pt x="16303" y="8706"/>
                                <a:pt x="16314" y="8717"/>
                                <a:pt x="16325" y="8713"/>
                              </a:cubicBezTo>
                              <a:close/>
                              <a:moveTo>
                                <a:pt x="16655" y="9147"/>
                              </a:moveTo>
                              <a:cubicBezTo>
                                <a:pt x="16601" y="9165"/>
                                <a:pt x="16542" y="9176"/>
                                <a:pt x="16482" y="9176"/>
                              </a:cubicBezTo>
                              <a:cubicBezTo>
                                <a:pt x="16460" y="9176"/>
                                <a:pt x="16460" y="9200"/>
                                <a:pt x="16482" y="9200"/>
                              </a:cubicBezTo>
                              <a:cubicBezTo>
                                <a:pt x="16547" y="9200"/>
                                <a:pt x="16612" y="9193"/>
                                <a:pt x="16677" y="9183"/>
                              </a:cubicBezTo>
                              <a:cubicBezTo>
                                <a:pt x="16715" y="9176"/>
                                <a:pt x="16693" y="9137"/>
                                <a:pt x="16655" y="9147"/>
                              </a:cubicBezTo>
                              <a:close/>
                              <a:moveTo>
                                <a:pt x="16276" y="8315"/>
                              </a:moveTo>
                              <a:cubicBezTo>
                                <a:pt x="16346" y="8301"/>
                                <a:pt x="16417" y="8290"/>
                                <a:pt x="16487" y="8287"/>
                              </a:cubicBezTo>
                              <a:cubicBezTo>
                                <a:pt x="16525" y="8283"/>
                                <a:pt x="16514" y="8244"/>
                                <a:pt x="16482" y="8251"/>
                              </a:cubicBezTo>
                              <a:cubicBezTo>
                                <a:pt x="16411" y="8265"/>
                                <a:pt x="16341" y="8283"/>
                                <a:pt x="16270" y="8301"/>
                              </a:cubicBezTo>
                              <a:cubicBezTo>
                                <a:pt x="16254" y="8301"/>
                                <a:pt x="16260" y="8318"/>
                                <a:pt x="16276" y="8315"/>
                              </a:cubicBezTo>
                              <a:close/>
                              <a:moveTo>
                                <a:pt x="16786" y="9013"/>
                              </a:moveTo>
                              <a:cubicBezTo>
                                <a:pt x="16645" y="9027"/>
                                <a:pt x="16504" y="9052"/>
                                <a:pt x="16384" y="9101"/>
                              </a:cubicBezTo>
                              <a:cubicBezTo>
                                <a:pt x="16368" y="9108"/>
                                <a:pt x="16384" y="9123"/>
                                <a:pt x="16401" y="9116"/>
                              </a:cubicBezTo>
                              <a:cubicBezTo>
                                <a:pt x="16531" y="9080"/>
                                <a:pt x="16655" y="9052"/>
                                <a:pt x="16796" y="9052"/>
                              </a:cubicBezTo>
                              <a:cubicBezTo>
                                <a:pt x="16840" y="9056"/>
                                <a:pt x="16834" y="9010"/>
                                <a:pt x="16786" y="9013"/>
                              </a:cubicBezTo>
                              <a:close/>
                              <a:moveTo>
                                <a:pt x="13701" y="9606"/>
                              </a:moveTo>
                              <a:cubicBezTo>
                                <a:pt x="13673" y="9595"/>
                                <a:pt x="13646" y="9616"/>
                                <a:pt x="13657" y="9634"/>
                              </a:cubicBezTo>
                              <a:cubicBezTo>
                                <a:pt x="13755" y="9740"/>
                                <a:pt x="13787" y="9867"/>
                                <a:pt x="13701" y="9962"/>
                              </a:cubicBezTo>
                              <a:cubicBezTo>
                                <a:pt x="13673" y="9860"/>
                                <a:pt x="13625" y="9754"/>
                                <a:pt x="13576" y="9659"/>
                              </a:cubicBezTo>
                              <a:cubicBezTo>
                                <a:pt x="13565" y="9645"/>
                                <a:pt x="13538" y="9648"/>
                                <a:pt x="13538" y="9666"/>
                              </a:cubicBezTo>
                              <a:cubicBezTo>
                                <a:pt x="13565" y="9786"/>
                                <a:pt x="13576" y="9906"/>
                                <a:pt x="13587" y="10026"/>
                              </a:cubicBezTo>
                              <a:cubicBezTo>
                                <a:pt x="13587" y="10029"/>
                                <a:pt x="13587" y="10033"/>
                                <a:pt x="13587" y="10033"/>
                              </a:cubicBezTo>
                              <a:cubicBezTo>
                                <a:pt x="13581" y="10036"/>
                                <a:pt x="13570" y="10040"/>
                                <a:pt x="13560" y="10043"/>
                              </a:cubicBezTo>
                              <a:cubicBezTo>
                                <a:pt x="13516" y="9923"/>
                                <a:pt x="13478" y="9803"/>
                                <a:pt x="13424" y="9687"/>
                              </a:cubicBezTo>
                              <a:cubicBezTo>
                                <a:pt x="13413" y="9662"/>
                                <a:pt x="13359" y="9673"/>
                                <a:pt x="13370" y="9698"/>
                              </a:cubicBezTo>
                              <a:cubicBezTo>
                                <a:pt x="13408" y="9814"/>
                                <a:pt x="13430" y="9930"/>
                                <a:pt x="13413" y="10047"/>
                              </a:cubicBezTo>
                              <a:cubicBezTo>
                                <a:pt x="13408" y="10047"/>
                                <a:pt x="13408" y="10047"/>
                                <a:pt x="13402" y="10047"/>
                              </a:cubicBezTo>
                              <a:cubicBezTo>
                                <a:pt x="13381" y="10043"/>
                                <a:pt x="13289" y="10022"/>
                                <a:pt x="13289" y="10036"/>
                              </a:cubicBezTo>
                              <a:cubicBezTo>
                                <a:pt x="13272" y="10012"/>
                                <a:pt x="13267" y="9969"/>
                                <a:pt x="13261" y="9952"/>
                              </a:cubicBezTo>
                              <a:cubicBezTo>
                                <a:pt x="13240" y="9870"/>
                                <a:pt x="13240" y="9789"/>
                                <a:pt x="13251" y="9712"/>
                              </a:cubicBezTo>
                              <a:cubicBezTo>
                                <a:pt x="13251" y="9698"/>
                                <a:pt x="13218" y="9694"/>
                                <a:pt x="13213" y="9708"/>
                              </a:cubicBezTo>
                              <a:cubicBezTo>
                                <a:pt x="13169" y="9810"/>
                                <a:pt x="13148" y="9920"/>
                                <a:pt x="13148" y="10029"/>
                              </a:cubicBezTo>
                              <a:cubicBezTo>
                                <a:pt x="13148" y="10029"/>
                                <a:pt x="13142" y="10026"/>
                                <a:pt x="13142" y="10026"/>
                              </a:cubicBezTo>
                              <a:cubicBezTo>
                                <a:pt x="13001" y="9937"/>
                                <a:pt x="13066" y="9810"/>
                                <a:pt x="13120" y="9708"/>
                              </a:cubicBezTo>
                              <a:cubicBezTo>
                                <a:pt x="13131" y="9694"/>
                                <a:pt x="13093" y="9687"/>
                                <a:pt x="13083" y="9698"/>
                              </a:cubicBezTo>
                              <a:cubicBezTo>
                                <a:pt x="12969" y="9807"/>
                                <a:pt x="12882" y="9948"/>
                                <a:pt x="13017" y="10064"/>
                              </a:cubicBezTo>
                              <a:cubicBezTo>
                                <a:pt x="13131" y="10163"/>
                                <a:pt x="13343" y="10191"/>
                                <a:pt x="13522" y="10160"/>
                              </a:cubicBezTo>
                              <a:cubicBezTo>
                                <a:pt x="13880" y="10089"/>
                                <a:pt x="14037" y="9747"/>
                                <a:pt x="13701" y="9606"/>
                              </a:cubicBezTo>
                              <a:close/>
                              <a:moveTo>
                                <a:pt x="13175" y="7482"/>
                              </a:moveTo>
                              <a:cubicBezTo>
                                <a:pt x="13186" y="7496"/>
                                <a:pt x="13240" y="7567"/>
                                <a:pt x="13223" y="7577"/>
                              </a:cubicBezTo>
                              <a:cubicBezTo>
                                <a:pt x="13213" y="7585"/>
                                <a:pt x="13223" y="7592"/>
                                <a:pt x="13234" y="7592"/>
                              </a:cubicBezTo>
                              <a:cubicBezTo>
                                <a:pt x="13278" y="7585"/>
                                <a:pt x="13256" y="7546"/>
                                <a:pt x="13251" y="7525"/>
                              </a:cubicBezTo>
                              <a:cubicBezTo>
                                <a:pt x="13234" y="7472"/>
                                <a:pt x="13223" y="7412"/>
                                <a:pt x="13186" y="7366"/>
                              </a:cubicBezTo>
                              <a:cubicBezTo>
                                <a:pt x="13164" y="7341"/>
                                <a:pt x="13104" y="7359"/>
                                <a:pt x="13115" y="7383"/>
                              </a:cubicBezTo>
                              <a:cubicBezTo>
                                <a:pt x="13126" y="7419"/>
                                <a:pt x="13158" y="7450"/>
                                <a:pt x="13175" y="7482"/>
                              </a:cubicBezTo>
                              <a:close/>
                              <a:moveTo>
                                <a:pt x="13077" y="7574"/>
                              </a:moveTo>
                              <a:cubicBezTo>
                                <a:pt x="13083" y="7585"/>
                                <a:pt x="13104" y="7581"/>
                                <a:pt x="13104" y="7570"/>
                              </a:cubicBezTo>
                              <a:cubicBezTo>
                                <a:pt x="13088" y="7503"/>
                                <a:pt x="13055" y="7436"/>
                                <a:pt x="13034" y="7369"/>
                              </a:cubicBezTo>
                              <a:cubicBezTo>
                                <a:pt x="13023" y="7334"/>
                                <a:pt x="12931" y="7359"/>
                                <a:pt x="12963" y="7387"/>
                              </a:cubicBezTo>
                              <a:cubicBezTo>
                                <a:pt x="13017" y="7443"/>
                                <a:pt x="13050" y="7514"/>
                                <a:pt x="13077" y="7574"/>
                              </a:cubicBezTo>
                              <a:close/>
                              <a:moveTo>
                                <a:pt x="14541" y="7676"/>
                              </a:moveTo>
                              <a:cubicBezTo>
                                <a:pt x="14546" y="7627"/>
                                <a:pt x="14541" y="7581"/>
                                <a:pt x="14541" y="7532"/>
                              </a:cubicBezTo>
                              <a:cubicBezTo>
                                <a:pt x="14541" y="7507"/>
                                <a:pt x="14481" y="7510"/>
                                <a:pt x="14487" y="7535"/>
                              </a:cubicBezTo>
                              <a:cubicBezTo>
                                <a:pt x="14498" y="7581"/>
                                <a:pt x="14503" y="7627"/>
                                <a:pt x="14503" y="7673"/>
                              </a:cubicBezTo>
                              <a:cubicBezTo>
                                <a:pt x="14503" y="7690"/>
                                <a:pt x="14541" y="7690"/>
                                <a:pt x="14541" y="7676"/>
                              </a:cubicBezTo>
                              <a:close/>
                              <a:moveTo>
                                <a:pt x="12849" y="7525"/>
                              </a:moveTo>
                              <a:cubicBezTo>
                                <a:pt x="12849" y="7539"/>
                                <a:pt x="12882" y="7539"/>
                                <a:pt x="12882" y="7525"/>
                              </a:cubicBezTo>
                              <a:cubicBezTo>
                                <a:pt x="12882" y="7510"/>
                                <a:pt x="12882" y="7493"/>
                                <a:pt x="12882" y="7479"/>
                              </a:cubicBezTo>
                              <a:cubicBezTo>
                                <a:pt x="12877" y="7465"/>
                                <a:pt x="12871" y="7447"/>
                                <a:pt x="12866" y="7433"/>
                              </a:cubicBezTo>
                              <a:cubicBezTo>
                                <a:pt x="12860" y="7387"/>
                                <a:pt x="12763" y="7422"/>
                                <a:pt x="12806" y="7447"/>
                              </a:cubicBezTo>
                              <a:cubicBezTo>
                                <a:pt x="12839" y="7465"/>
                                <a:pt x="12849" y="7500"/>
                                <a:pt x="12849" y="7525"/>
                              </a:cubicBezTo>
                              <a:close/>
                              <a:moveTo>
                                <a:pt x="14563" y="12185"/>
                              </a:moveTo>
                              <a:cubicBezTo>
                                <a:pt x="14557" y="12220"/>
                                <a:pt x="14563" y="12255"/>
                                <a:pt x="14563" y="12290"/>
                              </a:cubicBezTo>
                              <a:cubicBezTo>
                                <a:pt x="14563" y="12312"/>
                                <a:pt x="14617" y="12312"/>
                                <a:pt x="14617" y="12290"/>
                              </a:cubicBezTo>
                              <a:cubicBezTo>
                                <a:pt x="14611" y="12255"/>
                                <a:pt x="14606" y="12216"/>
                                <a:pt x="14595" y="12181"/>
                              </a:cubicBezTo>
                              <a:cubicBezTo>
                                <a:pt x="14590" y="12171"/>
                                <a:pt x="14563" y="12174"/>
                                <a:pt x="14563" y="12185"/>
                              </a:cubicBezTo>
                              <a:close/>
                              <a:moveTo>
                                <a:pt x="9705" y="16238"/>
                              </a:moveTo>
                              <a:cubicBezTo>
                                <a:pt x="9764" y="16086"/>
                                <a:pt x="9835" y="15935"/>
                                <a:pt x="9938" y="15790"/>
                              </a:cubicBezTo>
                              <a:cubicBezTo>
                                <a:pt x="9943" y="15783"/>
                                <a:pt x="9927" y="15779"/>
                                <a:pt x="9922" y="15783"/>
                              </a:cubicBezTo>
                              <a:cubicBezTo>
                                <a:pt x="9797" y="15924"/>
                                <a:pt x="9699" y="16065"/>
                                <a:pt x="9634" y="16224"/>
                              </a:cubicBezTo>
                              <a:cubicBezTo>
                                <a:pt x="9629" y="16256"/>
                                <a:pt x="9694" y="16266"/>
                                <a:pt x="9705" y="16238"/>
                              </a:cubicBezTo>
                              <a:close/>
                              <a:moveTo>
                                <a:pt x="13381" y="7606"/>
                              </a:moveTo>
                              <a:cubicBezTo>
                                <a:pt x="13386" y="7616"/>
                                <a:pt x="13413" y="7613"/>
                                <a:pt x="13408" y="7602"/>
                              </a:cubicBezTo>
                              <a:cubicBezTo>
                                <a:pt x="13386" y="7528"/>
                                <a:pt x="13354" y="7450"/>
                                <a:pt x="13343" y="7376"/>
                              </a:cubicBezTo>
                              <a:cubicBezTo>
                                <a:pt x="13337" y="7334"/>
                                <a:pt x="13245" y="7352"/>
                                <a:pt x="13272" y="7390"/>
                              </a:cubicBezTo>
                              <a:cubicBezTo>
                                <a:pt x="13327" y="7454"/>
                                <a:pt x="13354" y="7532"/>
                                <a:pt x="13381" y="7606"/>
                              </a:cubicBezTo>
                              <a:close/>
                              <a:moveTo>
                                <a:pt x="14530" y="20771"/>
                              </a:moveTo>
                              <a:cubicBezTo>
                                <a:pt x="14557" y="20704"/>
                                <a:pt x="14573" y="20637"/>
                                <a:pt x="14579" y="20570"/>
                              </a:cubicBezTo>
                              <a:cubicBezTo>
                                <a:pt x="14584" y="20545"/>
                                <a:pt x="14514" y="20545"/>
                                <a:pt x="14519" y="20570"/>
                              </a:cubicBezTo>
                              <a:cubicBezTo>
                                <a:pt x="14530" y="20637"/>
                                <a:pt x="14519" y="20700"/>
                                <a:pt x="14498" y="20764"/>
                              </a:cubicBezTo>
                              <a:cubicBezTo>
                                <a:pt x="14487" y="20778"/>
                                <a:pt x="14525" y="20785"/>
                                <a:pt x="14530" y="20771"/>
                              </a:cubicBezTo>
                              <a:close/>
                              <a:moveTo>
                                <a:pt x="19025" y="14351"/>
                              </a:moveTo>
                              <a:cubicBezTo>
                                <a:pt x="19166" y="14322"/>
                                <a:pt x="19307" y="14301"/>
                                <a:pt x="19453" y="14280"/>
                              </a:cubicBezTo>
                              <a:cubicBezTo>
                                <a:pt x="19469" y="14277"/>
                                <a:pt x="19464" y="14262"/>
                                <a:pt x="19448" y="14262"/>
                              </a:cubicBezTo>
                              <a:cubicBezTo>
                                <a:pt x="19301" y="14277"/>
                                <a:pt x="19160" y="14294"/>
                                <a:pt x="19014" y="14315"/>
                              </a:cubicBezTo>
                              <a:cubicBezTo>
                                <a:pt x="18981" y="14322"/>
                                <a:pt x="18992" y="14358"/>
                                <a:pt x="19025" y="14351"/>
                              </a:cubicBezTo>
                              <a:close/>
                              <a:moveTo>
                                <a:pt x="14362" y="20827"/>
                              </a:moveTo>
                              <a:cubicBezTo>
                                <a:pt x="14400" y="20718"/>
                                <a:pt x="14427" y="20609"/>
                                <a:pt x="14433" y="20496"/>
                              </a:cubicBezTo>
                              <a:cubicBezTo>
                                <a:pt x="14433" y="20471"/>
                                <a:pt x="14373" y="20471"/>
                                <a:pt x="14373" y="20496"/>
                              </a:cubicBezTo>
                              <a:cubicBezTo>
                                <a:pt x="14378" y="20605"/>
                                <a:pt x="14373" y="20715"/>
                                <a:pt x="14346" y="20824"/>
                              </a:cubicBezTo>
                              <a:cubicBezTo>
                                <a:pt x="14340" y="20831"/>
                                <a:pt x="14357" y="20834"/>
                                <a:pt x="14362" y="20827"/>
                              </a:cubicBezTo>
                              <a:close/>
                              <a:moveTo>
                                <a:pt x="21258" y="7119"/>
                              </a:moveTo>
                              <a:cubicBezTo>
                                <a:pt x="21286" y="7193"/>
                                <a:pt x="21345" y="7267"/>
                                <a:pt x="21399" y="7334"/>
                              </a:cubicBezTo>
                              <a:cubicBezTo>
                                <a:pt x="21416" y="7352"/>
                                <a:pt x="21459" y="7334"/>
                                <a:pt x="21443" y="7316"/>
                              </a:cubicBezTo>
                              <a:cubicBezTo>
                                <a:pt x="21378" y="7253"/>
                                <a:pt x="21329" y="7182"/>
                                <a:pt x="21275" y="7115"/>
                              </a:cubicBezTo>
                              <a:cubicBezTo>
                                <a:pt x="21269" y="7112"/>
                                <a:pt x="21258" y="7115"/>
                                <a:pt x="21258" y="7119"/>
                              </a:cubicBezTo>
                              <a:close/>
                              <a:moveTo>
                                <a:pt x="20841" y="8770"/>
                              </a:moveTo>
                              <a:cubicBezTo>
                                <a:pt x="21020" y="8541"/>
                                <a:pt x="20993" y="8209"/>
                                <a:pt x="20928" y="7983"/>
                              </a:cubicBezTo>
                              <a:cubicBezTo>
                                <a:pt x="20841" y="7655"/>
                                <a:pt x="20597" y="7295"/>
                                <a:pt x="20180" y="7094"/>
                              </a:cubicBezTo>
                              <a:cubicBezTo>
                                <a:pt x="20180" y="7094"/>
                                <a:pt x="20180" y="7094"/>
                                <a:pt x="20180" y="7094"/>
                              </a:cubicBezTo>
                              <a:cubicBezTo>
                                <a:pt x="20180" y="7094"/>
                                <a:pt x="20180" y="7094"/>
                                <a:pt x="20180" y="7091"/>
                              </a:cubicBezTo>
                              <a:cubicBezTo>
                                <a:pt x="20169" y="7080"/>
                                <a:pt x="20142" y="7087"/>
                                <a:pt x="20147" y="7101"/>
                              </a:cubicBezTo>
                              <a:cubicBezTo>
                                <a:pt x="20266" y="7302"/>
                                <a:pt x="20180" y="7489"/>
                                <a:pt x="20114" y="7690"/>
                              </a:cubicBezTo>
                              <a:cubicBezTo>
                                <a:pt x="20060" y="7863"/>
                                <a:pt x="20033" y="8040"/>
                                <a:pt x="20033" y="8212"/>
                              </a:cubicBezTo>
                              <a:cubicBezTo>
                                <a:pt x="20033" y="8488"/>
                                <a:pt x="20169" y="8756"/>
                                <a:pt x="20516" y="8925"/>
                              </a:cubicBezTo>
                              <a:cubicBezTo>
                                <a:pt x="19990" y="9147"/>
                                <a:pt x="19372" y="9299"/>
                                <a:pt x="18743" y="9391"/>
                              </a:cubicBezTo>
                              <a:cubicBezTo>
                                <a:pt x="18510" y="9317"/>
                                <a:pt x="18277" y="9260"/>
                                <a:pt x="18027" y="9221"/>
                              </a:cubicBezTo>
                              <a:cubicBezTo>
                                <a:pt x="18331" y="9197"/>
                                <a:pt x="18607" y="9133"/>
                                <a:pt x="18895" y="9020"/>
                              </a:cubicBezTo>
                              <a:cubicBezTo>
                                <a:pt x="18938" y="9003"/>
                                <a:pt x="18927" y="8964"/>
                                <a:pt x="18884" y="8953"/>
                              </a:cubicBezTo>
                              <a:cubicBezTo>
                                <a:pt x="18439" y="8840"/>
                                <a:pt x="17707" y="8787"/>
                                <a:pt x="17257" y="8971"/>
                              </a:cubicBezTo>
                              <a:cubicBezTo>
                                <a:pt x="17290" y="8907"/>
                                <a:pt x="17252" y="8883"/>
                                <a:pt x="17230" y="8819"/>
                              </a:cubicBezTo>
                              <a:cubicBezTo>
                                <a:pt x="17203" y="8742"/>
                                <a:pt x="17290" y="8678"/>
                                <a:pt x="17274" y="8604"/>
                              </a:cubicBezTo>
                              <a:cubicBezTo>
                                <a:pt x="17263" y="8526"/>
                                <a:pt x="17176" y="8452"/>
                                <a:pt x="17111" y="8389"/>
                              </a:cubicBezTo>
                              <a:cubicBezTo>
                                <a:pt x="17046" y="8325"/>
                                <a:pt x="16970" y="8287"/>
                                <a:pt x="16883" y="8237"/>
                              </a:cubicBezTo>
                              <a:cubicBezTo>
                                <a:pt x="16802" y="8191"/>
                                <a:pt x="16764" y="8184"/>
                                <a:pt x="16753" y="8096"/>
                              </a:cubicBezTo>
                              <a:cubicBezTo>
                                <a:pt x="16748" y="8064"/>
                                <a:pt x="16764" y="8033"/>
                                <a:pt x="16742" y="8001"/>
                              </a:cubicBezTo>
                              <a:cubicBezTo>
                                <a:pt x="16737" y="7994"/>
                                <a:pt x="16731" y="7987"/>
                                <a:pt x="16726" y="7980"/>
                              </a:cubicBezTo>
                              <a:cubicBezTo>
                                <a:pt x="16786" y="7973"/>
                                <a:pt x="16840" y="7962"/>
                                <a:pt x="16899" y="7951"/>
                              </a:cubicBezTo>
                              <a:cubicBezTo>
                                <a:pt x="17062" y="7916"/>
                                <a:pt x="17214" y="7895"/>
                                <a:pt x="17382" y="7877"/>
                              </a:cubicBezTo>
                              <a:cubicBezTo>
                                <a:pt x="17420" y="7891"/>
                                <a:pt x="17463" y="7853"/>
                                <a:pt x="17431" y="7831"/>
                              </a:cubicBezTo>
                              <a:cubicBezTo>
                                <a:pt x="17089" y="7606"/>
                                <a:pt x="16525" y="7500"/>
                                <a:pt x="16054" y="7588"/>
                              </a:cubicBezTo>
                              <a:cubicBezTo>
                                <a:pt x="16439" y="7458"/>
                                <a:pt x="16894" y="7405"/>
                                <a:pt x="17306" y="7479"/>
                              </a:cubicBezTo>
                              <a:cubicBezTo>
                                <a:pt x="17355" y="7489"/>
                                <a:pt x="17404" y="7496"/>
                                <a:pt x="17447" y="7510"/>
                              </a:cubicBezTo>
                              <a:cubicBezTo>
                                <a:pt x="17610" y="7733"/>
                                <a:pt x="17604" y="7987"/>
                                <a:pt x="17886" y="8177"/>
                              </a:cubicBezTo>
                              <a:cubicBezTo>
                                <a:pt x="18157" y="8361"/>
                                <a:pt x="18510" y="8392"/>
                                <a:pt x="18878" y="8445"/>
                              </a:cubicBezTo>
                              <a:cubicBezTo>
                                <a:pt x="18878" y="8445"/>
                                <a:pt x="18878" y="8445"/>
                                <a:pt x="18878" y="8445"/>
                              </a:cubicBezTo>
                              <a:cubicBezTo>
                                <a:pt x="18911" y="8473"/>
                                <a:pt x="18976" y="8438"/>
                                <a:pt x="18949" y="8410"/>
                              </a:cubicBezTo>
                              <a:cubicBezTo>
                                <a:pt x="18754" y="8156"/>
                                <a:pt x="18439" y="7909"/>
                                <a:pt x="18119" y="7715"/>
                              </a:cubicBezTo>
                              <a:cubicBezTo>
                                <a:pt x="17859" y="7556"/>
                                <a:pt x="17550" y="7429"/>
                                <a:pt x="17198" y="7390"/>
                              </a:cubicBezTo>
                              <a:cubicBezTo>
                                <a:pt x="17198" y="7390"/>
                                <a:pt x="17192" y="7390"/>
                                <a:pt x="17192" y="7390"/>
                              </a:cubicBezTo>
                              <a:cubicBezTo>
                                <a:pt x="17322" y="7366"/>
                                <a:pt x="17447" y="7338"/>
                                <a:pt x="17566" y="7295"/>
                              </a:cubicBezTo>
                              <a:cubicBezTo>
                                <a:pt x="17718" y="7246"/>
                                <a:pt x="17859" y="7182"/>
                                <a:pt x="17978" y="7105"/>
                              </a:cubicBezTo>
                              <a:cubicBezTo>
                                <a:pt x="18114" y="7020"/>
                                <a:pt x="18190" y="6893"/>
                                <a:pt x="18347" y="6826"/>
                              </a:cubicBezTo>
                              <a:cubicBezTo>
                                <a:pt x="18347" y="6826"/>
                                <a:pt x="18347" y="6823"/>
                                <a:pt x="18352" y="6823"/>
                              </a:cubicBezTo>
                              <a:cubicBezTo>
                                <a:pt x="18363" y="6815"/>
                                <a:pt x="18358" y="6801"/>
                                <a:pt x="18342" y="6801"/>
                              </a:cubicBezTo>
                              <a:cubicBezTo>
                                <a:pt x="17642" y="6794"/>
                                <a:pt x="16693" y="6967"/>
                                <a:pt x="16390" y="7429"/>
                              </a:cubicBezTo>
                              <a:cubicBezTo>
                                <a:pt x="16010" y="7503"/>
                                <a:pt x="15658" y="7652"/>
                                <a:pt x="15419" y="7849"/>
                              </a:cubicBezTo>
                              <a:cubicBezTo>
                                <a:pt x="15392" y="7863"/>
                                <a:pt x="15360" y="7877"/>
                                <a:pt x="15333" y="7895"/>
                              </a:cubicBezTo>
                              <a:cubicBezTo>
                                <a:pt x="15446" y="7761"/>
                                <a:pt x="15544" y="7623"/>
                                <a:pt x="15614" y="7479"/>
                              </a:cubicBezTo>
                              <a:cubicBezTo>
                                <a:pt x="15614" y="7479"/>
                                <a:pt x="15620" y="7479"/>
                                <a:pt x="15620" y="7479"/>
                              </a:cubicBezTo>
                              <a:cubicBezTo>
                                <a:pt x="16184" y="7359"/>
                                <a:pt x="16607" y="7189"/>
                                <a:pt x="16823" y="6812"/>
                              </a:cubicBezTo>
                              <a:cubicBezTo>
                                <a:pt x="17073" y="6375"/>
                                <a:pt x="16992" y="5884"/>
                                <a:pt x="17490" y="5514"/>
                              </a:cubicBezTo>
                              <a:cubicBezTo>
                                <a:pt x="17490" y="5514"/>
                                <a:pt x="17490" y="5514"/>
                                <a:pt x="17490" y="5514"/>
                              </a:cubicBezTo>
                              <a:cubicBezTo>
                                <a:pt x="17539" y="5493"/>
                                <a:pt x="17496" y="5447"/>
                                <a:pt x="17447" y="5464"/>
                              </a:cubicBezTo>
                              <a:cubicBezTo>
                                <a:pt x="16677" y="5711"/>
                                <a:pt x="16070" y="6138"/>
                                <a:pt x="15799" y="6657"/>
                              </a:cubicBezTo>
                              <a:cubicBezTo>
                                <a:pt x="15804" y="6470"/>
                                <a:pt x="15783" y="6286"/>
                                <a:pt x="15750" y="6106"/>
                              </a:cubicBezTo>
                              <a:cubicBezTo>
                                <a:pt x="15614" y="5369"/>
                                <a:pt x="14893" y="4752"/>
                                <a:pt x="13939" y="4357"/>
                              </a:cubicBezTo>
                              <a:cubicBezTo>
                                <a:pt x="13912" y="4346"/>
                                <a:pt x="13880" y="4371"/>
                                <a:pt x="13907" y="4385"/>
                              </a:cubicBezTo>
                              <a:cubicBezTo>
                                <a:pt x="13912" y="4388"/>
                                <a:pt x="13917" y="4388"/>
                                <a:pt x="13917" y="4392"/>
                              </a:cubicBezTo>
                              <a:cubicBezTo>
                                <a:pt x="14286" y="4808"/>
                                <a:pt x="14107" y="5341"/>
                                <a:pt x="14395" y="5782"/>
                              </a:cubicBezTo>
                              <a:cubicBezTo>
                                <a:pt x="14498" y="5941"/>
                                <a:pt x="14649" y="6078"/>
                                <a:pt x="14866" y="6184"/>
                              </a:cubicBezTo>
                              <a:cubicBezTo>
                                <a:pt x="14996" y="6248"/>
                                <a:pt x="15137" y="6293"/>
                                <a:pt x="15262" y="6360"/>
                              </a:cubicBezTo>
                              <a:cubicBezTo>
                                <a:pt x="15425" y="6442"/>
                                <a:pt x="15522" y="6544"/>
                                <a:pt x="15614" y="6657"/>
                              </a:cubicBezTo>
                              <a:cubicBezTo>
                                <a:pt x="15614" y="6879"/>
                                <a:pt x="15593" y="7101"/>
                                <a:pt x="15528" y="7313"/>
                              </a:cubicBezTo>
                              <a:cubicBezTo>
                                <a:pt x="15479" y="7465"/>
                                <a:pt x="15398" y="7606"/>
                                <a:pt x="15295" y="7736"/>
                              </a:cubicBezTo>
                              <a:cubicBezTo>
                                <a:pt x="15327" y="7496"/>
                                <a:pt x="15273" y="7242"/>
                                <a:pt x="15197" y="7041"/>
                              </a:cubicBezTo>
                              <a:cubicBezTo>
                                <a:pt x="15056" y="6671"/>
                                <a:pt x="14639" y="6290"/>
                                <a:pt x="14058" y="6163"/>
                              </a:cubicBezTo>
                              <a:cubicBezTo>
                                <a:pt x="14031" y="6156"/>
                                <a:pt x="14015" y="6180"/>
                                <a:pt x="14037" y="6191"/>
                              </a:cubicBezTo>
                              <a:cubicBezTo>
                                <a:pt x="14183" y="6378"/>
                                <a:pt x="14161" y="6614"/>
                                <a:pt x="14145" y="6819"/>
                              </a:cubicBezTo>
                              <a:cubicBezTo>
                                <a:pt x="14134" y="6928"/>
                                <a:pt x="14102" y="7048"/>
                                <a:pt x="14134" y="7158"/>
                              </a:cubicBezTo>
                              <a:cubicBezTo>
                                <a:pt x="14004" y="7158"/>
                                <a:pt x="13874" y="7137"/>
                                <a:pt x="13744" y="7144"/>
                              </a:cubicBezTo>
                              <a:cubicBezTo>
                                <a:pt x="13657" y="7147"/>
                                <a:pt x="13576" y="7179"/>
                                <a:pt x="13478" y="7179"/>
                              </a:cubicBezTo>
                              <a:cubicBezTo>
                                <a:pt x="13440" y="7179"/>
                                <a:pt x="13413" y="7165"/>
                                <a:pt x="13375" y="7168"/>
                              </a:cubicBezTo>
                              <a:cubicBezTo>
                                <a:pt x="13310" y="7172"/>
                                <a:pt x="13256" y="7204"/>
                                <a:pt x="13191" y="7214"/>
                              </a:cubicBezTo>
                              <a:cubicBezTo>
                                <a:pt x="13088" y="7232"/>
                                <a:pt x="13007" y="7214"/>
                                <a:pt x="12904" y="7207"/>
                              </a:cubicBezTo>
                              <a:cubicBezTo>
                                <a:pt x="12801" y="7204"/>
                                <a:pt x="12741" y="7218"/>
                                <a:pt x="12654" y="7249"/>
                              </a:cubicBezTo>
                              <a:cubicBezTo>
                                <a:pt x="12584" y="7278"/>
                                <a:pt x="12551" y="7299"/>
                                <a:pt x="12464" y="7313"/>
                              </a:cubicBezTo>
                              <a:cubicBezTo>
                                <a:pt x="12399" y="7320"/>
                                <a:pt x="12367" y="7316"/>
                                <a:pt x="12307" y="7338"/>
                              </a:cubicBezTo>
                              <a:cubicBezTo>
                                <a:pt x="12063" y="7429"/>
                                <a:pt x="12031" y="7697"/>
                                <a:pt x="12031" y="7860"/>
                              </a:cubicBezTo>
                              <a:cubicBezTo>
                                <a:pt x="12036" y="8135"/>
                                <a:pt x="12177" y="8378"/>
                                <a:pt x="12389" y="8597"/>
                              </a:cubicBezTo>
                              <a:cubicBezTo>
                                <a:pt x="12372" y="8590"/>
                                <a:pt x="12356" y="8579"/>
                                <a:pt x="12345" y="8572"/>
                              </a:cubicBezTo>
                              <a:cubicBezTo>
                                <a:pt x="12085" y="8428"/>
                                <a:pt x="11792" y="8258"/>
                                <a:pt x="11472" y="8167"/>
                              </a:cubicBezTo>
                              <a:cubicBezTo>
                                <a:pt x="11402" y="8145"/>
                                <a:pt x="11299" y="8124"/>
                                <a:pt x="11190" y="8110"/>
                              </a:cubicBezTo>
                              <a:cubicBezTo>
                                <a:pt x="11326" y="7821"/>
                                <a:pt x="11733" y="7637"/>
                                <a:pt x="12004" y="7405"/>
                              </a:cubicBezTo>
                              <a:cubicBezTo>
                                <a:pt x="12248" y="7196"/>
                                <a:pt x="12269" y="6960"/>
                                <a:pt x="12454" y="6734"/>
                              </a:cubicBezTo>
                              <a:cubicBezTo>
                                <a:pt x="12464" y="6724"/>
                                <a:pt x="12454" y="6710"/>
                                <a:pt x="12437" y="6703"/>
                              </a:cubicBezTo>
                              <a:cubicBezTo>
                                <a:pt x="12432" y="6696"/>
                                <a:pt x="12416" y="6688"/>
                                <a:pt x="12399" y="6688"/>
                              </a:cubicBezTo>
                              <a:cubicBezTo>
                                <a:pt x="12248" y="6685"/>
                                <a:pt x="12107" y="6706"/>
                                <a:pt x="11966" y="6741"/>
                              </a:cubicBezTo>
                              <a:cubicBezTo>
                                <a:pt x="12112" y="6579"/>
                                <a:pt x="12351" y="6456"/>
                                <a:pt x="12459" y="6269"/>
                              </a:cubicBezTo>
                              <a:cubicBezTo>
                                <a:pt x="12551" y="6113"/>
                                <a:pt x="12616" y="5969"/>
                                <a:pt x="12719" y="5824"/>
                              </a:cubicBezTo>
                              <a:cubicBezTo>
                                <a:pt x="12779" y="5757"/>
                                <a:pt x="12849" y="5694"/>
                                <a:pt x="12925" y="5634"/>
                              </a:cubicBezTo>
                              <a:cubicBezTo>
                                <a:pt x="12947" y="5616"/>
                                <a:pt x="12952" y="5581"/>
                                <a:pt x="12914" y="5570"/>
                              </a:cubicBezTo>
                              <a:cubicBezTo>
                                <a:pt x="12681" y="5496"/>
                                <a:pt x="12475" y="5546"/>
                                <a:pt x="12302" y="5637"/>
                              </a:cubicBezTo>
                              <a:cubicBezTo>
                                <a:pt x="12448" y="5235"/>
                                <a:pt x="12394" y="4836"/>
                                <a:pt x="12448" y="4424"/>
                              </a:cubicBezTo>
                              <a:cubicBezTo>
                                <a:pt x="12448" y="4413"/>
                                <a:pt x="12426" y="4406"/>
                                <a:pt x="12416" y="4410"/>
                              </a:cubicBezTo>
                              <a:cubicBezTo>
                                <a:pt x="12416" y="4410"/>
                                <a:pt x="12410" y="4410"/>
                                <a:pt x="12410" y="4410"/>
                              </a:cubicBezTo>
                              <a:cubicBezTo>
                                <a:pt x="12155" y="4522"/>
                                <a:pt x="11901" y="4671"/>
                                <a:pt x="11667" y="4805"/>
                              </a:cubicBezTo>
                              <a:cubicBezTo>
                                <a:pt x="11434" y="4935"/>
                                <a:pt x="11299" y="5080"/>
                                <a:pt x="11207" y="5260"/>
                              </a:cubicBezTo>
                              <a:cubicBezTo>
                                <a:pt x="11185" y="5210"/>
                                <a:pt x="11180" y="5161"/>
                                <a:pt x="11185" y="5105"/>
                              </a:cubicBezTo>
                              <a:cubicBezTo>
                                <a:pt x="11185" y="5098"/>
                                <a:pt x="11180" y="5090"/>
                                <a:pt x="11174" y="5087"/>
                              </a:cubicBezTo>
                              <a:cubicBezTo>
                                <a:pt x="11169" y="5076"/>
                                <a:pt x="11142" y="5069"/>
                                <a:pt x="11125" y="5080"/>
                              </a:cubicBezTo>
                              <a:cubicBezTo>
                                <a:pt x="10903" y="5210"/>
                                <a:pt x="10919" y="5411"/>
                                <a:pt x="10925" y="5588"/>
                              </a:cubicBezTo>
                              <a:cubicBezTo>
                                <a:pt x="10930" y="5771"/>
                                <a:pt x="10762" y="5927"/>
                                <a:pt x="10719" y="6106"/>
                              </a:cubicBezTo>
                              <a:cubicBezTo>
                                <a:pt x="10708" y="6096"/>
                                <a:pt x="10697" y="6082"/>
                                <a:pt x="10686" y="6071"/>
                              </a:cubicBezTo>
                              <a:cubicBezTo>
                                <a:pt x="10648" y="6029"/>
                                <a:pt x="10599" y="5986"/>
                                <a:pt x="10599" y="5937"/>
                              </a:cubicBezTo>
                              <a:cubicBezTo>
                                <a:pt x="10599" y="5919"/>
                                <a:pt x="10567" y="5909"/>
                                <a:pt x="10545" y="5919"/>
                              </a:cubicBezTo>
                              <a:cubicBezTo>
                                <a:pt x="10540" y="5919"/>
                                <a:pt x="10534" y="5919"/>
                                <a:pt x="10529" y="5923"/>
                              </a:cubicBezTo>
                              <a:cubicBezTo>
                                <a:pt x="10372" y="6039"/>
                                <a:pt x="10350" y="6212"/>
                                <a:pt x="10334" y="6364"/>
                              </a:cubicBezTo>
                              <a:cubicBezTo>
                                <a:pt x="10307" y="6558"/>
                                <a:pt x="10328" y="6756"/>
                                <a:pt x="10377" y="6946"/>
                              </a:cubicBezTo>
                              <a:cubicBezTo>
                                <a:pt x="10399" y="7034"/>
                                <a:pt x="10431" y="7122"/>
                                <a:pt x="10469" y="7211"/>
                              </a:cubicBezTo>
                              <a:cubicBezTo>
                                <a:pt x="10317" y="7038"/>
                                <a:pt x="10198" y="6858"/>
                                <a:pt x="10111" y="6667"/>
                              </a:cubicBezTo>
                              <a:cubicBezTo>
                                <a:pt x="9970" y="6350"/>
                                <a:pt x="9960" y="6025"/>
                                <a:pt x="9916" y="5697"/>
                              </a:cubicBezTo>
                              <a:cubicBezTo>
                                <a:pt x="9878" y="5415"/>
                                <a:pt x="9786" y="5136"/>
                                <a:pt x="9634" y="4872"/>
                              </a:cubicBezTo>
                              <a:cubicBezTo>
                                <a:pt x="9564" y="4748"/>
                                <a:pt x="9477" y="4628"/>
                                <a:pt x="9380" y="4512"/>
                              </a:cubicBezTo>
                              <a:cubicBezTo>
                                <a:pt x="9347" y="4470"/>
                                <a:pt x="9309" y="4427"/>
                                <a:pt x="9266" y="4388"/>
                              </a:cubicBezTo>
                              <a:cubicBezTo>
                                <a:pt x="9515" y="4434"/>
                                <a:pt x="9748" y="4494"/>
                                <a:pt x="9987" y="4565"/>
                              </a:cubicBezTo>
                              <a:cubicBezTo>
                                <a:pt x="10036" y="4579"/>
                                <a:pt x="10095" y="4540"/>
                                <a:pt x="10052" y="4512"/>
                              </a:cubicBezTo>
                              <a:cubicBezTo>
                                <a:pt x="9922" y="4434"/>
                                <a:pt x="9808" y="4350"/>
                                <a:pt x="9699" y="4258"/>
                              </a:cubicBezTo>
                              <a:cubicBezTo>
                                <a:pt x="9851" y="4230"/>
                                <a:pt x="10019" y="4209"/>
                                <a:pt x="10133" y="4141"/>
                              </a:cubicBezTo>
                              <a:cubicBezTo>
                                <a:pt x="10155" y="4127"/>
                                <a:pt x="10149" y="4099"/>
                                <a:pt x="10122" y="4089"/>
                              </a:cubicBezTo>
                              <a:cubicBezTo>
                                <a:pt x="9998" y="4039"/>
                                <a:pt x="9873" y="3990"/>
                                <a:pt x="9743" y="3944"/>
                              </a:cubicBezTo>
                              <a:cubicBezTo>
                                <a:pt x="9819" y="3891"/>
                                <a:pt x="9867" y="3824"/>
                                <a:pt x="9884" y="3739"/>
                              </a:cubicBezTo>
                              <a:cubicBezTo>
                                <a:pt x="9916" y="3552"/>
                                <a:pt x="9808" y="3348"/>
                                <a:pt x="9689" y="3182"/>
                              </a:cubicBezTo>
                              <a:cubicBezTo>
                                <a:pt x="9537" y="2981"/>
                                <a:pt x="9304" y="2836"/>
                                <a:pt x="9087" y="2667"/>
                              </a:cubicBezTo>
                              <a:cubicBezTo>
                                <a:pt x="8789" y="2434"/>
                                <a:pt x="8691" y="2166"/>
                                <a:pt x="8658" y="1870"/>
                              </a:cubicBezTo>
                              <a:cubicBezTo>
                                <a:pt x="8658" y="1845"/>
                                <a:pt x="8610" y="1841"/>
                                <a:pt x="8599" y="1859"/>
                              </a:cubicBezTo>
                              <a:cubicBezTo>
                                <a:pt x="8599" y="1859"/>
                                <a:pt x="8599" y="1859"/>
                                <a:pt x="8599" y="1859"/>
                              </a:cubicBezTo>
                              <a:cubicBezTo>
                                <a:pt x="8425" y="2025"/>
                                <a:pt x="8349" y="2254"/>
                                <a:pt x="8355" y="2487"/>
                              </a:cubicBezTo>
                              <a:cubicBezTo>
                                <a:pt x="8252" y="2409"/>
                                <a:pt x="8111" y="2353"/>
                                <a:pt x="8002" y="2272"/>
                              </a:cubicBezTo>
                              <a:cubicBezTo>
                                <a:pt x="7970" y="2251"/>
                                <a:pt x="7910" y="2268"/>
                                <a:pt x="7910" y="2297"/>
                              </a:cubicBezTo>
                              <a:cubicBezTo>
                                <a:pt x="7916" y="2374"/>
                                <a:pt x="7921" y="2452"/>
                                <a:pt x="7937" y="2526"/>
                              </a:cubicBezTo>
                              <a:cubicBezTo>
                                <a:pt x="7840" y="2416"/>
                                <a:pt x="7758" y="2304"/>
                                <a:pt x="7677" y="2184"/>
                              </a:cubicBezTo>
                              <a:cubicBezTo>
                                <a:pt x="7672" y="2180"/>
                                <a:pt x="7672" y="2177"/>
                                <a:pt x="7661" y="2177"/>
                              </a:cubicBezTo>
                              <a:cubicBezTo>
                                <a:pt x="7650" y="2173"/>
                                <a:pt x="7639" y="2177"/>
                                <a:pt x="7634" y="2184"/>
                              </a:cubicBezTo>
                              <a:cubicBezTo>
                                <a:pt x="7634" y="2184"/>
                                <a:pt x="7634" y="2184"/>
                                <a:pt x="7634" y="2184"/>
                              </a:cubicBezTo>
                              <a:cubicBezTo>
                                <a:pt x="7634" y="2184"/>
                                <a:pt x="7634" y="2184"/>
                                <a:pt x="7634" y="2184"/>
                              </a:cubicBezTo>
                              <a:cubicBezTo>
                                <a:pt x="7634" y="2187"/>
                                <a:pt x="7628" y="2191"/>
                                <a:pt x="7634" y="2194"/>
                              </a:cubicBezTo>
                              <a:cubicBezTo>
                                <a:pt x="7634" y="2198"/>
                                <a:pt x="7634" y="2198"/>
                                <a:pt x="7639" y="2201"/>
                              </a:cubicBezTo>
                              <a:cubicBezTo>
                                <a:pt x="7677" y="2374"/>
                                <a:pt x="7683" y="2554"/>
                                <a:pt x="7677" y="2734"/>
                              </a:cubicBezTo>
                              <a:cubicBezTo>
                                <a:pt x="7547" y="2625"/>
                                <a:pt x="7314" y="2572"/>
                                <a:pt x="7184" y="2462"/>
                              </a:cubicBezTo>
                              <a:cubicBezTo>
                                <a:pt x="7157" y="2438"/>
                                <a:pt x="7092" y="2445"/>
                                <a:pt x="7092" y="2480"/>
                              </a:cubicBezTo>
                              <a:cubicBezTo>
                                <a:pt x="7086" y="2603"/>
                                <a:pt x="7124" y="2727"/>
                                <a:pt x="7195" y="2843"/>
                              </a:cubicBezTo>
                              <a:cubicBezTo>
                                <a:pt x="7200" y="2854"/>
                                <a:pt x="7205" y="2861"/>
                                <a:pt x="7211" y="2872"/>
                              </a:cubicBezTo>
                              <a:cubicBezTo>
                                <a:pt x="6978" y="2748"/>
                                <a:pt x="6712" y="2653"/>
                                <a:pt x="6430" y="2600"/>
                              </a:cubicBezTo>
                              <a:cubicBezTo>
                                <a:pt x="6425" y="2600"/>
                                <a:pt x="6419" y="2600"/>
                                <a:pt x="6414" y="2603"/>
                              </a:cubicBezTo>
                              <a:cubicBezTo>
                                <a:pt x="6403" y="2607"/>
                                <a:pt x="6392" y="2618"/>
                                <a:pt x="6403" y="2625"/>
                              </a:cubicBezTo>
                              <a:cubicBezTo>
                                <a:pt x="6701" y="2780"/>
                                <a:pt x="6853" y="3027"/>
                                <a:pt x="6972" y="3256"/>
                              </a:cubicBezTo>
                              <a:cubicBezTo>
                                <a:pt x="7086" y="3485"/>
                                <a:pt x="7108" y="3736"/>
                                <a:pt x="7238" y="3958"/>
                              </a:cubicBezTo>
                              <a:cubicBezTo>
                                <a:pt x="7373" y="4191"/>
                                <a:pt x="7715" y="4374"/>
                                <a:pt x="8062" y="4300"/>
                              </a:cubicBezTo>
                              <a:cubicBezTo>
                                <a:pt x="7959" y="4395"/>
                                <a:pt x="7905" y="4512"/>
                                <a:pt x="7905" y="4632"/>
                              </a:cubicBezTo>
                              <a:cubicBezTo>
                                <a:pt x="7905" y="4660"/>
                                <a:pt x="7964" y="4678"/>
                                <a:pt x="7992" y="4657"/>
                              </a:cubicBezTo>
                              <a:cubicBezTo>
                                <a:pt x="8057" y="4607"/>
                                <a:pt x="8133" y="4568"/>
                                <a:pt x="8208" y="4533"/>
                              </a:cubicBezTo>
                              <a:cubicBezTo>
                                <a:pt x="8149" y="4671"/>
                                <a:pt x="8149" y="4815"/>
                                <a:pt x="8154" y="4960"/>
                              </a:cubicBezTo>
                              <a:cubicBezTo>
                                <a:pt x="8154" y="5002"/>
                                <a:pt x="8241" y="5006"/>
                                <a:pt x="8263" y="4971"/>
                              </a:cubicBezTo>
                              <a:cubicBezTo>
                                <a:pt x="8333" y="4847"/>
                                <a:pt x="8442" y="4745"/>
                                <a:pt x="8588" y="4657"/>
                              </a:cubicBezTo>
                              <a:cubicBezTo>
                                <a:pt x="8604" y="4692"/>
                                <a:pt x="8620" y="4724"/>
                                <a:pt x="8648" y="4759"/>
                              </a:cubicBezTo>
                              <a:cubicBezTo>
                                <a:pt x="8664" y="4780"/>
                                <a:pt x="8718" y="4780"/>
                                <a:pt x="8734" y="4759"/>
                              </a:cubicBezTo>
                              <a:cubicBezTo>
                                <a:pt x="8805" y="4649"/>
                                <a:pt x="8892" y="4544"/>
                                <a:pt x="8984" y="4441"/>
                              </a:cubicBezTo>
                              <a:cubicBezTo>
                                <a:pt x="9293" y="4865"/>
                                <a:pt x="9477" y="5292"/>
                                <a:pt x="9542" y="5761"/>
                              </a:cubicBezTo>
                              <a:cubicBezTo>
                                <a:pt x="9591" y="6082"/>
                                <a:pt x="9553" y="6445"/>
                                <a:pt x="9726" y="6752"/>
                              </a:cubicBezTo>
                              <a:cubicBezTo>
                                <a:pt x="9629" y="6671"/>
                                <a:pt x="9531" y="6590"/>
                                <a:pt x="9434" y="6509"/>
                              </a:cubicBezTo>
                              <a:cubicBezTo>
                                <a:pt x="9211" y="6315"/>
                                <a:pt x="8984" y="6117"/>
                                <a:pt x="8702" y="5955"/>
                              </a:cubicBezTo>
                              <a:cubicBezTo>
                                <a:pt x="8382" y="5771"/>
                                <a:pt x="8013" y="5701"/>
                                <a:pt x="7645" y="5570"/>
                              </a:cubicBezTo>
                              <a:cubicBezTo>
                                <a:pt x="7596" y="5553"/>
                                <a:pt x="7525" y="5591"/>
                                <a:pt x="7563" y="5623"/>
                              </a:cubicBezTo>
                              <a:cubicBezTo>
                                <a:pt x="7596" y="5655"/>
                                <a:pt x="7628" y="5683"/>
                                <a:pt x="7666" y="5715"/>
                              </a:cubicBezTo>
                              <a:cubicBezTo>
                                <a:pt x="7574" y="5680"/>
                                <a:pt x="7476" y="5651"/>
                                <a:pt x="7373" y="5627"/>
                              </a:cubicBezTo>
                              <a:cubicBezTo>
                                <a:pt x="7102" y="5560"/>
                                <a:pt x="6820" y="5496"/>
                                <a:pt x="6539" y="5461"/>
                              </a:cubicBezTo>
                              <a:cubicBezTo>
                                <a:pt x="6533" y="5461"/>
                                <a:pt x="6528" y="5461"/>
                                <a:pt x="6522" y="5464"/>
                              </a:cubicBezTo>
                              <a:cubicBezTo>
                                <a:pt x="6506" y="5461"/>
                                <a:pt x="6490" y="5475"/>
                                <a:pt x="6506" y="5482"/>
                              </a:cubicBezTo>
                              <a:cubicBezTo>
                                <a:pt x="6902" y="5680"/>
                                <a:pt x="7238" y="5927"/>
                                <a:pt x="7428" y="6230"/>
                              </a:cubicBezTo>
                              <a:cubicBezTo>
                                <a:pt x="7504" y="6350"/>
                                <a:pt x="7542" y="6491"/>
                                <a:pt x="7661" y="6597"/>
                              </a:cubicBezTo>
                              <a:cubicBezTo>
                                <a:pt x="7742" y="6671"/>
                                <a:pt x="7856" y="6727"/>
                                <a:pt x="7975" y="6773"/>
                              </a:cubicBezTo>
                              <a:cubicBezTo>
                                <a:pt x="7878" y="6763"/>
                                <a:pt x="7775" y="6766"/>
                                <a:pt x="7666" y="6780"/>
                              </a:cubicBezTo>
                              <a:cubicBezTo>
                                <a:pt x="7617" y="6787"/>
                                <a:pt x="7617" y="6826"/>
                                <a:pt x="7655" y="6844"/>
                              </a:cubicBezTo>
                              <a:cubicBezTo>
                                <a:pt x="7910" y="6964"/>
                                <a:pt x="8111" y="7122"/>
                                <a:pt x="8387" y="7225"/>
                              </a:cubicBezTo>
                              <a:cubicBezTo>
                                <a:pt x="8626" y="7313"/>
                                <a:pt x="8892" y="7366"/>
                                <a:pt x="9157" y="7412"/>
                              </a:cubicBezTo>
                              <a:cubicBezTo>
                                <a:pt x="9651" y="7496"/>
                                <a:pt x="10111" y="7567"/>
                                <a:pt x="10545" y="7715"/>
                              </a:cubicBezTo>
                              <a:cubicBezTo>
                                <a:pt x="10626" y="7849"/>
                                <a:pt x="10735" y="7987"/>
                                <a:pt x="10881" y="8096"/>
                              </a:cubicBezTo>
                              <a:cubicBezTo>
                                <a:pt x="10811" y="8103"/>
                                <a:pt x="10751" y="8121"/>
                                <a:pt x="10708" y="8149"/>
                              </a:cubicBezTo>
                              <a:cubicBezTo>
                                <a:pt x="10605" y="8220"/>
                                <a:pt x="10632" y="8311"/>
                                <a:pt x="10480" y="8368"/>
                              </a:cubicBezTo>
                              <a:cubicBezTo>
                                <a:pt x="10383" y="8406"/>
                                <a:pt x="10263" y="8410"/>
                                <a:pt x="10176" y="8456"/>
                              </a:cubicBezTo>
                              <a:cubicBezTo>
                                <a:pt x="10117" y="8488"/>
                                <a:pt x="10084" y="8530"/>
                                <a:pt x="10073" y="8583"/>
                              </a:cubicBezTo>
                              <a:cubicBezTo>
                                <a:pt x="10068" y="8611"/>
                                <a:pt x="10084" y="8636"/>
                                <a:pt x="10090" y="8664"/>
                              </a:cubicBezTo>
                              <a:cubicBezTo>
                                <a:pt x="10111" y="8770"/>
                                <a:pt x="10122" y="8837"/>
                                <a:pt x="10041" y="8929"/>
                              </a:cubicBezTo>
                              <a:cubicBezTo>
                                <a:pt x="9976" y="9003"/>
                                <a:pt x="9943" y="9084"/>
                                <a:pt x="9943" y="9168"/>
                              </a:cubicBezTo>
                              <a:cubicBezTo>
                                <a:pt x="9943" y="9218"/>
                                <a:pt x="9943" y="9257"/>
                                <a:pt x="9943" y="9299"/>
                              </a:cubicBezTo>
                              <a:cubicBezTo>
                                <a:pt x="9591" y="9176"/>
                                <a:pt x="9157" y="9264"/>
                                <a:pt x="8789" y="9165"/>
                              </a:cubicBezTo>
                              <a:cubicBezTo>
                                <a:pt x="8756" y="9154"/>
                                <a:pt x="8713" y="9176"/>
                                <a:pt x="8734" y="9200"/>
                              </a:cubicBezTo>
                              <a:cubicBezTo>
                                <a:pt x="8805" y="9271"/>
                                <a:pt x="8902" y="9352"/>
                                <a:pt x="9016" y="9422"/>
                              </a:cubicBezTo>
                              <a:cubicBezTo>
                                <a:pt x="8279" y="9267"/>
                                <a:pt x="7422" y="9479"/>
                                <a:pt x="6674" y="9303"/>
                              </a:cubicBezTo>
                              <a:cubicBezTo>
                                <a:pt x="6636" y="9295"/>
                                <a:pt x="6614" y="9331"/>
                                <a:pt x="6647" y="9345"/>
                              </a:cubicBezTo>
                              <a:cubicBezTo>
                                <a:pt x="6647" y="9345"/>
                                <a:pt x="6652" y="9345"/>
                                <a:pt x="6652" y="9348"/>
                              </a:cubicBezTo>
                              <a:cubicBezTo>
                                <a:pt x="6896" y="9765"/>
                                <a:pt x="7558" y="10022"/>
                                <a:pt x="8154" y="10191"/>
                              </a:cubicBezTo>
                              <a:cubicBezTo>
                                <a:pt x="8496" y="10290"/>
                                <a:pt x="8854" y="10375"/>
                                <a:pt x="9222" y="10438"/>
                              </a:cubicBezTo>
                              <a:cubicBezTo>
                                <a:pt x="8864" y="10474"/>
                                <a:pt x="8507" y="10576"/>
                                <a:pt x="8214" y="10685"/>
                              </a:cubicBezTo>
                              <a:cubicBezTo>
                                <a:pt x="8170" y="10703"/>
                                <a:pt x="8176" y="10756"/>
                                <a:pt x="8230" y="10759"/>
                              </a:cubicBezTo>
                              <a:cubicBezTo>
                                <a:pt x="8751" y="10816"/>
                                <a:pt x="9363" y="10939"/>
                                <a:pt x="9905" y="10879"/>
                              </a:cubicBezTo>
                              <a:cubicBezTo>
                                <a:pt x="9846" y="10939"/>
                                <a:pt x="9797" y="11003"/>
                                <a:pt x="9759" y="11066"/>
                              </a:cubicBezTo>
                              <a:cubicBezTo>
                                <a:pt x="9732" y="11105"/>
                                <a:pt x="9764" y="11147"/>
                                <a:pt x="9835" y="11151"/>
                              </a:cubicBezTo>
                              <a:cubicBezTo>
                                <a:pt x="9933" y="11155"/>
                                <a:pt x="10019" y="11162"/>
                                <a:pt x="10046" y="11229"/>
                              </a:cubicBezTo>
                              <a:cubicBezTo>
                                <a:pt x="10057" y="11250"/>
                                <a:pt x="10036" y="11278"/>
                                <a:pt x="10046" y="11299"/>
                              </a:cubicBezTo>
                              <a:cubicBezTo>
                                <a:pt x="10063" y="11342"/>
                                <a:pt x="10084" y="11352"/>
                                <a:pt x="10139" y="11384"/>
                              </a:cubicBezTo>
                              <a:cubicBezTo>
                                <a:pt x="10160" y="11398"/>
                                <a:pt x="10204" y="11394"/>
                                <a:pt x="10225" y="11405"/>
                              </a:cubicBezTo>
                              <a:cubicBezTo>
                                <a:pt x="10312" y="11447"/>
                                <a:pt x="10339" y="11490"/>
                                <a:pt x="10366" y="11550"/>
                              </a:cubicBezTo>
                              <a:cubicBezTo>
                                <a:pt x="10383" y="11588"/>
                                <a:pt x="10377" y="11627"/>
                                <a:pt x="10415" y="11663"/>
                              </a:cubicBezTo>
                              <a:cubicBezTo>
                                <a:pt x="10458" y="11705"/>
                                <a:pt x="10507" y="11715"/>
                                <a:pt x="10572" y="11737"/>
                              </a:cubicBezTo>
                              <a:cubicBezTo>
                                <a:pt x="10702" y="11782"/>
                                <a:pt x="10773" y="11832"/>
                                <a:pt x="10865" y="11909"/>
                              </a:cubicBezTo>
                              <a:cubicBezTo>
                                <a:pt x="10898" y="11941"/>
                                <a:pt x="10925" y="11966"/>
                                <a:pt x="10973" y="11987"/>
                              </a:cubicBezTo>
                              <a:cubicBezTo>
                                <a:pt x="11022" y="12008"/>
                                <a:pt x="11093" y="12012"/>
                                <a:pt x="11152" y="12026"/>
                              </a:cubicBezTo>
                              <a:cubicBezTo>
                                <a:pt x="11082" y="12068"/>
                                <a:pt x="11006" y="12103"/>
                                <a:pt x="10925" y="12139"/>
                              </a:cubicBezTo>
                              <a:cubicBezTo>
                                <a:pt x="10919" y="12139"/>
                                <a:pt x="10914" y="12139"/>
                                <a:pt x="10908" y="12142"/>
                              </a:cubicBezTo>
                              <a:cubicBezTo>
                                <a:pt x="10545" y="11899"/>
                                <a:pt x="10090" y="11793"/>
                                <a:pt x="9575" y="11885"/>
                              </a:cubicBezTo>
                              <a:cubicBezTo>
                                <a:pt x="9553" y="11878"/>
                                <a:pt x="9531" y="11895"/>
                                <a:pt x="9548" y="11906"/>
                              </a:cubicBezTo>
                              <a:cubicBezTo>
                                <a:pt x="9748" y="12047"/>
                                <a:pt x="9911" y="12185"/>
                                <a:pt x="10214" y="12238"/>
                              </a:cubicBezTo>
                              <a:cubicBezTo>
                                <a:pt x="10339" y="12259"/>
                                <a:pt x="10486" y="12262"/>
                                <a:pt x="10621" y="12248"/>
                              </a:cubicBezTo>
                              <a:cubicBezTo>
                                <a:pt x="10231" y="12368"/>
                                <a:pt x="9797" y="12410"/>
                                <a:pt x="9369" y="12375"/>
                              </a:cubicBezTo>
                              <a:cubicBezTo>
                                <a:pt x="9363" y="12220"/>
                                <a:pt x="9298" y="12075"/>
                                <a:pt x="9141" y="11952"/>
                              </a:cubicBezTo>
                              <a:cubicBezTo>
                                <a:pt x="8957" y="11804"/>
                                <a:pt x="8675" y="11726"/>
                                <a:pt x="8458" y="11603"/>
                              </a:cubicBezTo>
                              <a:cubicBezTo>
                                <a:pt x="8452" y="11599"/>
                                <a:pt x="8447" y="11599"/>
                                <a:pt x="8442" y="11599"/>
                              </a:cubicBezTo>
                              <a:cubicBezTo>
                                <a:pt x="8431" y="11599"/>
                                <a:pt x="8414" y="11603"/>
                                <a:pt x="8414" y="11613"/>
                              </a:cubicBezTo>
                              <a:cubicBezTo>
                                <a:pt x="8425" y="11909"/>
                                <a:pt x="8620" y="12167"/>
                                <a:pt x="8973" y="12319"/>
                              </a:cubicBezTo>
                              <a:cubicBezTo>
                                <a:pt x="8854" y="12294"/>
                                <a:pt x="8740" y="12266"/>
                                <a:pt x="8626" y="12230"/>
                              </a:cubicBezTo>
                              <a:cubicBezTo>
                                <a:pt x="8322" y="12139"/>
                                <a:pt x="8040" y="12026"/>
                                <a:pt x="7807" y="11881"/>
                              </a:cubicBezTo>
                              <a:cubicBezTo>
                                <a:pt x="7731" y="11655"/>
                                <a:pt x="7796" y="11440"/>
                                <a:pt x="7596" y="11232"/>
                              </a:cubicBezTo>
                              <a:cubicBezTo>
                                <a:pt x="7422" y="11052"/>
                                <a:pt x="7146" y="10936"/>
                                <a:pt x="6923" y="10781"/>
                              </a:cubicBezTo>
                              <a:cubicBezTo>
                                <a:pt x="6918" y="10774"/>
                                <a:pt x="6918" y="10770"/>
                                <a:pt x="6913" y="10763"/>
                              </a:cubicBezTo>
                              <a:cubicBezTo>
                                <a:pt x="6907" y="10745"/>
                                <a:pt x="6864" y="10749"/>
                                <a:pt x="6864" y="10766"/>
                              </a:cubicBezTo>
                              <a:cubicBezTo>
                                <a:pt x="6907" y="11105"/>
                                <a:pt x="7108" y="11437"/>
                                <a:pt x="7395" y="11719"/>
                              </a:cubicBezTo>
                              <a:cubicBezTo>
                                <a:pt x="7531" y="11853"/>
                                <a:pt x="7699" y="11962"/>
                                <a:pt x="7894" y="12054"/>
                              </a:cubicBezTo>
                              <a:cubicBezTo>
                                <a:pt x="7509" y="11994"/>
                                <a:pt x="7070" y="12044"/>
                                <a:pt x="6745" y="12181"/>
                              </a:cubicBezTo>
                              <a:cubicBezTo>
                                <a:pt x="6723" y="12192"/>
                                <a:pt x="6734" y="12216"/>
                                <a:pt x="6755" y="12216"/>
                              </a:cubicBezTo>
                              <a:cubicBezTo>
                                <a:pt x="6755" y="12220"/>
                                <a:pt x="6761" y="12220"/>
                                <a:pt x="6766" y="12220"/>
                              </a:cubicBezTo>
                              <a:cubicBezTo>
                                <a:pt x="7010" y="12209"/>
                                <a:pt x="7135" y="12326"/>
                                <a:pt x="7341" y="12382"/>
                              </a:cubicBezTo>
                              <a:cubicBezTo>
                                <a:pt x="7476" y="12421"/>
                                <a:pt x="7628" y="12428"/>
                                <a:pt x="7769" y="12421"/>
                              </a:cubicBezTo>
                              <a:cubicBezTo>
                                <a:pt x="7997" y="12414"/>
                                <a:pt x="8230" y="12361"/>
                                <a:pt x="8311" y="12220"/>
                              </a:cubicBezTo>
                              <a:cubicBezTo>
                                <a:pt x="8431" y="12259"/>
                                <a:pt x="8550" y="12298"/>
                                <a:pt x="8675" y="12333"/>
                              </a:cubicBezTo>
                              <a:cubicBezTo>
                                <a:pt x="8886" y="12393"/>
                                <a:pt x="9103" y="12432"/>
                                <a:pt x="9320" y="12449"/>
                              </a:cubicBezTo>
                              <a:cubicBezTo>
                                <a:pt x="8930" y="12569"/>
                                <a:pt x="8658" y="12809"/>
                                <a:pt x="8545" y="13063"/>
                              </a:cubicBezTo>
                              <a:cubicBezTo>
                                <a:pt x="8539" y="13081"/>
                                <a:pt x="8572" y="13095"/>
                                <a:pt x="8588" y="13081"/>
                              </a:cubicBezTo>
                              <a:cubicBezTo>
                                <a:pt x="9130" y="13056"/>
                                <a:pt x="9851" y="12858"/>
                                <a:pt x="9895" y="12460"/>
                              </a:cubicBezTo>
                              <a:cubicBezTo>
                                <a:pt x="10247" y="12435"/>
                                <a:pt x="10594" y="12357"/>
                                <a:pt x="10903" y="12230"/>
                              </a:cubicBezTo>
                              <a:cubicBezTo>
                                <a:pt x="10827" y="12343"/>
                                <a:pt x="10816" y="12484"/>
                                <a:pt x="10833" y="12601"/>
                              </a:cubicBezTo>
                              <a:cubicBezTo>
                                <a:pt x="10838" y="12640"/>
                                <a:pt x="10925" y="12664"/>
                                <a:pt x="10952" y="12622"/>
                              </a:cubicBezTo>
                              <a:cubicBezTo>
                                <a:pt x="11033" y="12513"/>
                                <a:pt x="11228" y="12474"/>
                                <a:pt x="11353" y="12382"/>
                              </a:cubicBezTo>
                              <a:cubicBezTo>
                                <a:pt x="11429" y="12326"/>
                                <a:pt x="11516" y="12262"/>
                                <a:pt x="11532" y="12188"/>
                              </a:cubicBezTo>
                              <a:cubicBezTo>
                                <a:pt x="11792" y="12227"/>
                                <a:pt x="12031" y="12111"/>
                                <a:pt x="12248" y="11991"/>
                              </a:cubicBezTo>
                              <a:cubicBezTo>
                                <a:pt x="12427" y="11892"/>
                                <a:pt x="12649" y="11807"/>
                                <a:pt x="12795" y="11687"/>
                              </a:cubicBezTo>
                              <a:cubicBezTo>
                                <a:pt x="12817" y="11670"/>
                                <a:pt x="12833" y="11655"/>
                                <a:pt x="12844" y="11638"/>
                              </a:cubicBezTo>
                              <a:cubicBezTo>
                                <a:pt x="12849" y="11730"/>
                                <a:pt x="12860" y="11818"/>
                                <a:pt x="12877" y="11902"/>
                              </a:cubicBezTo>
                              <a:cubicBezTo>
                                <a:pt x="12877" y="11906"/>
                                <a:pt x="12877" y="11909"/>
                                <a:pt x="12877" y="11909"/>
                              </a:cubicBezTo>
                              <a:cubicBezTo>
                                <a:pt x="12866" y="11931"/>
                                <a:pt x="12849" y="11952"/>
                                <a:pt x="12839" y="11973"/>
                              </a:cubicBezTo>
                              <a:cubicBezTo>
                                <a:pt x="12725" y="12047"/>
                                <a:pt x="12535" y="12054"/>
                                <a:pt x="12389" y="12082"/>
                              </a:cubicBezTo>
                              <a:cubicBezTo>
                                <a:pt x="12264" y="12111"/>
                                <a:pt x="12139" y="12146"/>
                                <a:pt x="12025" y="12188"/>
                              </a:cubicBezTo>
                              <a:cubicBezTo>
                                <a:pt x="11770" y="12280"/>
                                <a:pt x="11510" y="12382"/>
                                <a:pt x="11304" y="12520"/>
                              </a:cubicBezTo>
                              <a:cubicBezTo>
                                <a:pt x="10979" y="12742"/>
                                <a:pt x="10697" y="13119"/>
                                <a:pt x="10637" y="13426"/>
                              </a:cubicBezTo>
                              <a:cubicBezTo>
                                <a:pt x="10637" y="13430"/>
                                <a:pt x="10637" y="13433"/>
                                <a:pt x="10637" y="13433"/>
                              </a:cubicBezTo>
                              <a:cubicBezTo>
                                <a:pt x="10637" y="13433"/>
                                <a:pt x="10637" y="13433"/>
                                <a:pt x="10637" y="13433"/>
                              </a:cubicBezTo>
                              <a:cubicBezTo>
                                <a:pt x="10632" y="13444"/>
                                <a:pt x="10654" y="13451"/>
                                <a:pt x="10664" y="13444"/>
                              </a:cubicBezTo>
                              <a:cubicBezTo>
                                <a:pt x="11039" y="13176"/>
                                <a:pt x="11564" y="13070"/>
                                <a:pt x="11982" y="12841"/>
                              </a:cubicBezTo>
                              <a:cubicBezTo>
                                <a:pt x="12128" y="12760"/>
                                <a:pt x="12264" y="12682"/>
                                <a:pt x="12383" y="12594"/>
                              </a:cubicBezTo>
                              <a:cubicBezTo>
                                <a:pt x="12345" y="12650"/>
                                <a:pt x="12307" y="12710"/>
                                <a:pt x="12280" y="12770"/>
                              </a:cubicBezTo>
                              <a:cubicBezTo>
                                <a:pt x="12112" y="13102"/>
                                <a:pt x="12047" y="13458"/>
                                <a:pt x="12090" y="13807"/>
                              </a:cubicBezTo>
                              <a:cubicBezTo>
                                <a:pt x="12172" y="14432"/>
                                <a:pt x="12551" y="15000"/>
                                <a:pt x="13505" y="15222"/>
                              </a:cubicBezTo>
                              <a:cubicBezTo>
                                <a:pt x="13511" y="15222"/>
                                <a:pt x="13522" y="15222"/>
                                <a:pt x="13527" y="15222"/>
                              </a:cubicBezTo>
                              <a:cubicBezTo>
                                <a:pt x="13549" y="15222"/>
                                <a:pt x="13565" y="15208"/>
                                <a:pt x="13560" y="15194"/>
                              </a:cubicBezTo>
                              <a:cubicBezTo>
                                <a:pt x="13560" y="15187"/>
                                <a:pt x="13554" y="15180"/>
                                <a:pt x="13549" y="15176"/>
                              </a:cubicBezTo>
                              <a:cubicBezTo>
                                <a:pt x="13413" y="15003"/>
                                <a:pt x="13440" y="14781"/>
                                <a:pt x="13392" y="14590"/>
                              </a:cubicBezTo>
                              <a:cubicBezTo>
                                <a:pt x="13348" y="14414"/>
                                <a:pt x="13261" y="14245"/>
                                <a:pt x="13153" y="14079"/>
                              </a:cubicBezTo>
                              <a:cubicBezTo>
                                <a:pt x="13039" y="13906"/>
                                <a:pt x="12909" y="13744"/>
                                <a:pt x="12773" y="13578"/>
                              </a:cubicBezTo>
                              <a:cubicBezTo>
                                <a:pt x="12627" y="13402"/>
                                <a:pt x="12416" y="13208"/>
                                <a:pt x="12361" y="13003"/>
                              </a:cubicBezTo>
                              <a:cubicBezTo>
                                <a:pt x="12410" y="12869"/>
                                <a:pt x="12475" y="12735"/>
                                <a:pt x="12551" y="12608"/>
                              </a:cubicBezTo>
                              <a:cubicBezTo>
                                <a:pt x="12665" y="12424"/>
                                <a:pt x="12801" y="12252"/>
                                <a:pt x="12893" y="12068"/>
                              </a:cubicBezTo>
                              <a:cubicBezTo>
                                <a:pt x="12833" y="12343"/>
                                <a:pt x="12974" y="12619"/>
                                <a:pt x="13153" y="12865"/>
                              </a:cubicBezTo>
                              <a:cubicBezTo>
                                <a:pt x="13337" y="13123"/>
                                <a:pt x="13560" y="13416"/>
                                <a:pt x="13945" y="13575"/>
                              </a:cubicBezTo>
                              <a:cubicBezTo>
                                <a:pt x="13988" y="13592"/>
                                <a:pt x="14037" y="13553"/>
                                <a:pt x="13999" y="13532"/>
                              </a:cubicBezTo>
                              <a:cubicBezTo>
                                <a:pt x="13939" y="13211"/>
                                <a:pt x="14123" y="12844"/>
                                <a:pt x="13928" y="12537"/>
                              </a:cubicBezTo>
                              <a:cubicBezTo>
                                <a:pt x="13928" y="12537"/>
                                <a:pt x="13928" y="12537"/>
                                <a:pt x="13934" y="12537"/>
                              </a:cubicBezTo>
                              <a:cubicBezTo>
                                <a:pt x="14048" y="12566"/>
                                <a:pt x="14096" y="12566"/>
                                <a:pt x="14210" y="12551"/>
                              </a:cubicBezTo>
                              <a:cubicBezTo>
                                <a:pt x="14346" y="12534"/>
                                <a:pt x="14481" y="12562"/>
                                <a:pt x="14606" y="12544"/>
                              </a:cubicBezTo>
                              <a:cubicBezTo>
                                <a:pt x="14731" y="12530"/>
                                <a:pt x="14812" y="12456"/>
                                <a:pt x="14948" y="12460"/>
                              </a:cubicBezTo>
                              <a:cubicBezTo>
                                <a:pt x="15007" y="12460"/>
                                <a:pt x="15056" y="12481"/>
                                <a:pt x="15116" y="12477"/>
                              </a:cubicBezTo>
                              <a:cubicBezTo>
                                <a:pt x="15186" y="12474"/>
                                <a:pt x="15224" y="12442"/>
                                <a:pt x="15284" y="12421"/>
                              </a:cubicBezTo>
                              <a:cubicBezTo>
                                <a:pt x="15387" y="12382"/>
                                <a:pt x="15463" y="12389"/>
                                <a:pt x="15576" y="12375"/>
                              </a:cubicBezTo>
                              <a:cubicBezTo>
                                <a:pt x="15891" y="12336"/>
                                <a:pt x="15880" y="12160"/>
                                <a:pt x="15875" y="11984"/>
                              </a:cubicBezTo>
                              <a:cubicBezTo>
                                <a:pt x="15864" y="11779"/>
                                <a:pt x="15766" y="11595"/>
                                <a:pt x="15625" y="11416"/>
                              </a:cubicBezTo>
                              <a:cubicBezTo>
                                <a:pt x="15826" y="11507"/>
                                <a:pt x="16048" y="11564"/>
                                <a:pt x="16298" y="11546"/>
                              </a:cubicBezTo>
                              <a:cubicBezTo>
                                <a:pt x="16233" y="11691"/>
                                <a:pt x="16243" y="11860"/>
                                <a:pt x="16265" y="12005"/>
                              </a:cubicBezTo>
                              <a:cubicBezTo>
                                <a:pt x="16319" y="12382"/>
                                <a:pt x="16563" y="12742"/>
                                <a:pt x="16992" y="13000"/>
                              </a:cubicBezTo>
                              <a:cubicBezTo>
                                <a:pt x="17002" y="13031"/>
                                <a:pt x="17013" y="13063"/>
                                <a:pt x="17024" y="13095"/>
                              </a:cubicBezTo>
                              <a:cubicBezTo>
                                <a:pt x="16775" y="12975"/>
                                <a:pt x="16433" y="12894"/>
                                <a:pt x="16146" y="12858"/>
                              </a:cubicBezTo>
                              <a:cubicBezTo>
                                <a:pt x="15783" y="12813"/>
                                <a:pt x="15463" y="12841"/>
                                <a:pt x="15132" y="12947"/>
                              </a:cubicBezTo>
                              <a:cubicBezTo>
                                <a:pt x="15105" y="12954"/>
                                <a:pt x="15105" y="12978"/>
                                <a:pt x="15121" y="12992"/>
                              </a:cubicBezTo>
                              <a:cubicBezTo>
                                <a:pt x="15403" y="13222"/>
                                <a:pt x="15815" y="13476"/>
                                <a:pt x="16265" y="13596"/>
                              </a:cubicBezTo>
                              <a:cubicBezTo>
                                <a:pt x="16059" y="13599"/>
                                <a:pt x="15853" y="13617"/>
                                <a:pt x="15658" y="13673"/>
                              </a:cubicBezTo>
                              <a:cubicBezTo>
                                <a:pt x="15192" y="13807"/>
                                <a:pt x="14790" y="13677"/>
                                <a:pt x="14319" y="13673"/>
                              </a:cubicBezTo>
                              <a:cubicBezTo>
                                <a:pt x="13977" y="13673"/>
                                <a:pt x="13652" y="13754"/>
                                <a:pt x="13402" y="13910"/>
                              </a:cubicBezTo>
                              <a:cubicBezTo>
                                <a:pt x="13354" y="13938"/>
                                <a:pt x="13397" y="13980"/>
                                <a:pt x="13451" y="13984"/>
                              </a:cubicBezTo>
                              <a:cubicBezTo>
                                <a:pt x="13728" y="14008"/>
                                <a:pt x="13950" y="14054"/>
                                <a:pt x="14151" y="14188"/>
                              </a:cubicBezTo>
                              <a:cubicBezTo>
                                <a:pt x="14270" y="14266"/>
                                <a:pt x="14384" y="14337"/>
                                <a:pt x="14525" y="14393"/>
                              </a:cubicBezTo>
                              <a:cubicBezTo>
                                <a:pt x="14834" y="14516"/>
                                <a:pt x="15186" y="14545"/>
                                <a:pt x="15544" y="14531"/>
                              </a:cubicBezTo>
                              <a:cubicBezTo>
                                <a:pt x="15994" y="14513"/>
                                <a:pt x="16477" y="14463"/>
                                <a:pt x="16943" y="14379"/>
                              </a:cubicBezTo>
                              <a:cubicBezTo>
                                <a:pt x="16650" y="14545"/>
                                <a:pt x="16417" y="14767"/>
                                <a:pt x="16260" y="14971"/>
                              </a:cubicBezTo>
                              <a:cubicBezTo>
                                <a:pt x="15934" y="15402"/>
                                <a:pt x="15853" y="15910"/>
                                <a:pt x="16130" y="16354"/>
                              </a:cubicBezTo>
                              <a:cubicBezTo>
                                <a:pt x="15658" y="16178"/>
                                <a:pt x="15126" y="16069"/>
                                <a:pt x="14552" y="16062"/>
                              </a:cubicBezTo>
                              <a:cubicBezTo>
                                <a:pt x="14536" y="16062"/>
                                <a:pt x="14530" y="16065"/>
                                <a:pt x="14525" y="16069"/>
                              </a:cubicBezTo>
                              <a:cubicBezTo>
                                <a:pt x="14503" y="16076"/>
                                <a:pt x="14492" y="16097"/>
                                <a:pt x="14508" y="16111"/>
                              </a:cubicBezTo>
                              <a:cubicBezTo>
                                <a:pt x="14568" y="16164"/>
                                <a:pt x="14622" y="16210"/>
                                <a:pt x="14655" y="16266"/>
                              </a:cubicBezTo>
                              <a:cubicBezTo>
                                <a:pt x="14189" y="16150"/>
                                <a:pt x="13706" y="16083"/>
                                <a:pt x="13207" y="16072"/>
                              </a:cubicBezTo>
                              <a:cubicBezTo>
                                <a:pt x="12708" y="16062"/>
                                <a:pt x="12112" y="16076"/>
                                <a:pt x="11667" y="16241"/>
                              </a:cubicBezTo>
                              <a:cubicBezTo>
                                <a:pt x="11651" y="16249"/>
                                <a:pt x="11646" y="16259"/>
                                <a:pt x="11657" y="16270"/>
                              </a:cubicBezTo>
                              <a:cubicBezTo>
                                <a:pt x="11657" y="16273"/>
                                <a:pt x="11662" y="16280"/>
                                <a:pt x="11673" y="16280"/>
                              </a:cubicBezTo>
                              <a:cubicBezTo>
                                <a:pt x="11673" y="16280"/>
                                <a:pt x="11673" y="16280"/>
                                <a:pt x="11678" y="16280"/>
                              </a:cubicBezTo>
                              <a:cubicBezTo>
                                <a:pt x="11684" y="16280"/>
                                <a:pt x="11689" y="16284"/>
                                <a:pt x="11695" y="16280"/>
                              </a:cubicBezTo>
                              <a:cubicBezTo>
                                <a:pt x="12551" y="16333"/>
                                <a:pt x="13093" y="16873"/>
                                <a:pt x="13717" y="17183"/>
                              </a:cubicBezTo>
                              <a:cubicBezTo>
                                <a:pt x="14167" y="17409"/>
                                <a:pt x="14752" y="17533"/>
                                <a:pt x="15327" y="17540"/>
                              </a:cubicBezTo>
                              <a:cubicBezTo>
                                <a:pt x="15219" y="17571"/>
                                <a:pt x="15126" y="17624"/>
                                <a:pt x="15045" y="17677"/>
                              </a:cubicBezTo>
                              <a:cubicBezTo>
                                <a:pt x="15013" y="17702"/>
                                <a:pt x="15040" y="17744"/>
                                <a:pt x="15089" y="17741"/>
                              </a:cubicBezTo>
                              <a:cubicBezTo>
                                <a:pt x="15333" y="17730"/>
                                <a:pt x="15560" y="17780"/>
                                <a:pt x="15804" y="17794"/>
                              </a:cubicBezTo>
                              <a:cubicBezTo>
                                <a:pt x="16054" y="17808"/>
                                <a:pt x="16303" y="17787"/>
                                <a:pt x="16547" y="17762"/>
                              </a:cubicBezTo>
                              <a:cubicBezTo>
                                <a:pt x="17019" y="17712"/>
                                <a:pt x="17583" y="17603"/>
                                <a:pt x="18038" y="17741"/>
                              </a:cubicBezTo>
                              <a:cubicBezTo>
                                <a:pt x="18076" y="17765"/>
                                <a:pt x="18119" y="17790"/>
                                <a:pt x="18136" y="17808"/>
                              </a:cubicBezTo>
                              <a:cubicBezTo>
                                <a:pt x="18271" y="17938"/>
                                <a:pt x="18396" y="18086"/>
                                <a:pt x="18499" y="18231"/>
                              </a:cubicBezTo>
                              <a:cubicBezTo>
                                <a:pt x="18759" y="18573"/>
                                <a:pt x="18911" y="19039"/>
                                <a:pt x="18754" y="19413"/>
                              </a:cubicBezTo>
                              <a:cubicBezTo>
                                <a:pt x="18623" y="19723"/>
                                <a:pt x="18374" y="20005"/>
                                <a:pt x="18049" y="20249"/>
                              </a:cubicBezTo>
                              <a:cubicBezTo>
                                <a:pt x="17772" y="20136"/>
                                <a:pt x="17447" y="20044"/>
                                <a:pt x="17149" y="20009"/>
                              </a:cubicBezTo>
                              <a:cubicBezTo>
                                <a:pt x="17279" y="19988"/>
                                <a:pt x="17404" y="19949"/>
                                <a:pt x="17512" y="19882"/>
                              </a:cubicBezTo>
                              <a:cubicBezTo>
                                <a:pt x="17723" y="19751"/>
                                <a:pt x="17832" y="19572"/>
                                <a:pt x="18000" y="19423"/>
                              </a:cubicBezTo>
                              <a:cubicBezTo>
                                <a:pt x="18027" y="19402"/>
                                <a:pt x="17984" y="19378"/>
                                <a:pt x="17951" y="19381"/>
                              </a:cubicBezTo>
                              <a:cubicBezTo>
                                <a:pt x="17355" y="19441"/>
                                <a:pt x="16677" y="19625"/>
                                <a:pt x="16444" y="20016"/>
                              </a:cubicBezTo>
                              <a:cubicBezTo>
                                <a:pt x="16227" y="20041"/>
                                <a:pt x="16016" y="20083"/>
                                <a:pt x="15831" y="20132"/>
                              </a:cubicBezTo>
                              <a:cubicBezTo>
                                <a:pt x="15685" y="20171"/>
                                <a:pt x="15539" y="20235"/>
                                <a:pt x="15403" y="20309"/>
                              </a:cubicBezTo>
                              <a:cubicBezTo>
                                <a:pt x="15430" y="20267"/>
                                <a:pt x="15452" y="20224"/>
                                <a:pt x="15473" y="20182"/>
                              </a:cubicBezTo>
                              <a:cubicBezTo>
                                <a:pt x="15473" y="20182"/>
                                <a:pt x="15473" y="20182"/>
                                <a:pt x="15473" y="20182"/>
                              </a:cubicBezTo>
                              <a:cubicBezTo>
                                <a:pt x="15940" y="19914"/>
                                <a:pt x="16482" y="19741"/>
                                <a:pt x="16780" y="19367"/>
                              </a:cubicBezTo>
                              <a:cubicBezTo>
                                <a:pt x="17105" y="18954"/>
                                <a:pt x="17127" y="18474"/>
                                <a:pt x="17420" y="18055"/>
                              </a:cubicBezTo>
                              <a:cubicBezTo>
                                <a:pt x="17431" y="18041"/>
                                <a:pt x="17420" y="18026"/>
                                <a:pt x="17398" y="18019"/>
                              </a:cubicBezTo>
                              <a:cubicBezTo>
                                <a:pt x="17393" y="18016"/>
                                <a:pt x="17382" y="18016"/>
                                <a:pt x="17376" y="18016"/>
                              </a:cubicBezTo>
                              <a:cubicBezTo>
                                <a:pt x="17371" y="18016"/>
                                <a:pt x="17371" y="18019"/>
                                <a:pt x="17366" y="18019"/>
                              </a:cubicBezTo>
                              <a:cubicBezTo>
                                <a:pt x="17366" y="18019"/>
                                <a:pt x="17366" y="18019"/>
                                <a:pt x="17360" y="18019"/>
                              </a:cubicBezTo>
                              <a:cubicBezTo>
                                <a:pt x="16780" y="18210"/>
                                <a:pt x="16222" y="18510"/>
                                <a:pt x="15918" y="18887"/>
                              </a:cubicBezTo>
                              <a:cubicBezTo>
                                <a:pt x="15766" y="19078"/>
                                <a:pt x="15663" y="19282"/>
                                <a:pt x="15593" y="19490"/>
                              </a:cubicBezTo>
                              <a:cubicBezTo>
                                <a:pt x="15528" y="19674"/>
                                <a:pt x="15517" y="19868"/>
                                <a:pt x="15430" y="20048"/>
                              </a:cubicBezTo>
                              <a:cubicBezTo>
                                <a:pt x="15419" y="19931"/>
                                <a:pt x="15376" y="19811"/>
                                <a:pt x="15322" y="19713"/>
                              </a:cubicBezTo>
                              <a:cubicBezTo>
                                <a:pt x="15099" y="19300"/>
                                <a:pt x="14552" y="19032"/>
                                <a:pt x="14031" y="18781"/>
                              </a:cubicBezTo>
                              <a:cubicBezTo>
                                <a:pt x="14020" y="18774"/>
                                <a:pt x="14004" y="18785"/>
                                <a:pt x="14004" y="18792"/>
                              </a:cubicBezTo>
                              <a:cubicBezTo>
                                <a:pt x="13999" y="18795"/>
                                <a:pt x="13999" y="18795"/>
                                <a:pt x="13999" y="18799"/>
                              </a:cubicBezTo>
                              <a:cubicBezTo>
                                <a:pt x="14102" y="19088"/>
                                <a:pt x="14058" y="19392"/>
                                <a:pt x="14178" y="19677"/>
                              </a:cubicBezTo>
                              <a:cubicBezTo>
                                <a:pt x="14264" y="19878"/>
                                <a:pt x="14422" y="20058"/>
                                <a:pt x="14541" y="20249"/>
                              </a:cubicBezTo>
                              <a:cubicBezTo>
                                <a:pt x="14508" y="20231"/>
                                <a:pt x="14476" y="20217"/>
                                <a:pt x="14438" y="20207"/>
                              </a:cubicBezTo>
                              <a:cubicBezTo>
                                <a:pt x="14275" y="20154"/>
                                <a:pt x="14075" y="20069"/>
                                <a:pt x="13890" y="20048"/>
                              </a:cubicBezTo>
                              <a:cubicBezTo>
                                <a:pt x="13701" y="20027"/>
                                <a:pt x="13533" y="20122"/>
                                <a:pt x="13343" y="20076"/>
                              </a:cubicBezTo>
                              <a:cubicBezTo>
                                <a:pt x="13223" y="20044"/>
                                <a:pt x="13142" y="19974"/>
                                <a:pt x="13007" y="19956"/>
                              </a:cubicBezTo>
                              <a:cubicBezTo>
                                <a:pt x="12887" y="19942"/>
                                <a:pt x="12768" y="19963"/>
                                <a:pt x="12665" y="20002"/>
                              </a:cubicBezTo>
                              <a:cubicBezTo>
                                <a:pt x="12741" y="19903"/>
                                <a:pt x="12806" y="19794"/>
                                <a:pt x="12887" y="19695"/>
                              </a:cubicBezTo>
                              <a:cubicBezTo>
                                <a:pt x="12996" y="19561"/>
                                <a:pt x="13126" y="19434"/>
                                <a:pt x="13256" y="19311"/>
                              </a:cubicBezTo>
                              <a:cubicBezTo>
                                <a:pt x="13283" y="19282"/>
                                <a:pt x="13245" y="19254"/>
                                <a:pt x="13202" y="19251"/>
                              </a:cubicBezTo>
                              <a:cubicBezTo>
                                <a:pt x="13126" y="19247"/>
                                <a:pt x="13061" y="19251"/>
                                <a:pt x="12996" y="19258"/>
                              </a:cubicBezTo>
                              <a:cubicBezTo>
                                <a:pt x="13402" y="19011"/>
                                <a:pt x="13261" y="18609"/>
                                <a:pt x="13511" y="18302"/>
                              </a:cubicBezTo>
                              <a:cubicBezTo>
                                <a:pt x="13533" y="18277"/>
                                <a:pt x="13505" y="18245"/>
                                <a:pt x="13462" y="18245"/>
                              </a:cubicBezTo>
                              <a:cubicBezTo>
                                <a:pt x="13337" y="18245"/>
                                <a:pt x="13213" y="18270"/>
                                <a:pt x="13120" y="18323"/>
                              </a:cubicBezTo>
                              <a:cubicBezTo>
                                <a:pt x="13180" y="18171"/>
                                <a:pt x="13175" y="18009"/>
                                <a:pt x="13158" y="17854"/>
                              </a:cubicBezTo>
                              <a:cubicBezTo>
                                <a:pt x="13137" y="17656"/>
                                <a:pt x="13066" y="17420"/>
                                <a:pt x="13186" y="17229"/>
                              </a:cubicBezTo>
                              <a:cubicBezTo>
                                <a:pt x="13191" y="17219"/>
                                <a:pt x="13180" y="17212"/>
                                <a:pt x="13169" y="17212"/>
                              </a:cubicBezTo>
                              <a:cubicBezTo>
                                <a:pt x="13164" y="17205"/>
                                <a:pt x="13148" y="17201"/>
                                <a:pt x="13131" y="17205"/>
                              </a:cubicBezTo>
                              <a:cubicBezTo>
                                <a:pt x="12605" y="17293"/>
                                <a:pt x="12296" y="17684"/>
                                <a:pt x="12161" y="18002"/>
                              </a:cubicBezTo>
                              <a:cubicBezTo>
                                <a:pt x="12096" y="17949"/>
                                <a:pt x="12090" y="17889"/>
                                <a:pt x="12096" y="17822"/>
                              </a:cubicBezTo>
                              <a:cubicBezTo>
                                <a:pt x="12096" y="17794"/>
                                <a:pt x="12042" y="17780"/>
                                <a:pt x="12009" y="17801"/>
                              </a:cubicBezTo>
                              <a:cubicBezTo>
                                <a:pt x="11646" y="18069"/>
                                <a:pt x="11592" y="18474"/>
                                <a:pt x="11651" y="18820"/>
                              </a:cubicBezTo>
                              <a:cubicBezTo>
                                <a:pt x="11559" y="18774"/>
                                <a:pt x="11456" y="18668"/>
                                <a:pt x="11407" y="18630"/>
                              </a:cubicBezTo>
                              <a:cubicBezTo>
                                <a:pt x="11380" y="18609"/>
                                <a:pt x="11326" y="18623"/>
                                <a:pt x="11315" y="18647"/>
                              </a:cubicBezTo>
                              <a:cubicBezTo>
                                <a:pt x="11245" y="18803"/>
                                <a:pt x="11201" y="18961"/>
                                <a:pt x="11190" y="19120"/>
                              </a:cubicBezTo>
                              <a:cubicBezTo>
                                <a:pt x="11098" y="18972"/>
                                <a:pt x="10979" y="18827"/>
                                <a:pt x="10849" y="18693"/>
                              </a:cubicBezTo>
                              <a:cubicBezTo>
                                <a:pt x="10654" y="18496"/>
                                <a:pt x="10377" y="18337"/>
                                <a:pt x="10209" y="18125"/>
                              </a:cubicBezTo>
                              <a:cubicBezTo>
                                <a:pt x="9835" y="17660"/>
                                <a:pt x="9764" y="17120"/>
                                <a:pt x="9797" y="16605"/>
                              </a:cubicBezTo>
                              <a:cubicBezTo>
                                <a:pt x="9797" y="16605"/>
                                <a:pt x="9802" y="16605"/>
                                <a:pt x="9802" y="16605"/>
                              </a:cubicBezTo>
                              <a:cubicBezTo>
                                <a:pt x="9992" y="16735"/>
                                <a:pt x="10101" y="16894"/>
                                <a:pt x="10220" y="17060"/>
                              </a:cubicBezTo>
                              <a:cubicBezTo>
                                <a:pt x="10242" y="17095"/>
                                <a:pt x="10328" y="17085"/>
                                <a:pt x="10339" y="17049"/>
                              </a:cubicBezTo>
                              <a:cubicBezTo>
                                <a:pt x="10361" y="16986"/>
                                <a:pt x="10383" y="16926"/>
                                <a:pt x="10399" y="16862"/>
                              </a:cubicBezTo>
                              <a:cubicBezTo>
                                <a:pt x="10599" y="16993"/>
                                <a:pt x="10654" y="17155"/>
                                <a:pt x="10816" y="17303"/>
                              </a:cubicBezTo>
                              <a:cubicBezTo>
                                <a:pt x="10843" y="17328"/>
                                <a:pt x="10919" y="17332"/>
                                <a:pt x="10930" y="17293"/>
                              </a:cubicBezTo>
                              <a:cubicBezTo>
                                <a:pt x="10968" y="17176"/>
                                <a:pt x="10952" y="17067"/>
                                <a:pt x="10919" y="16954"/>
                              </a:cubicBezTo>
                              <a:cubicBezTo>
                                <a:pt x="10979" y="16968"/>
                                <a:pt x="11044" y="16975"/>
                                <a:pt x="11109" y="16986"/>
                              </a:cubicBezTo>
                              <a:cubicBezTo>
                                <a:pt x="11158" y="16993"/>
                                <a:pt x="11201" y="16968"/>
                                <a:pt x="11190" y="16933"/>
                              </a:cubicBezTo>
                              <a:cubicBezTo>
                                <a:pt x="11136" y="16799"/>
                                <a:pt x="11049" y="16679"/>
                                <a:pt x="10925" y="16566"/>
                              </a:cubicBezTo>
                              <a:cubicBezTo>
                                <a:pt x="11120" y="16467"/>
                                <a:pt x="11266" y="16294"/>
                                <a:pt x="11320" y="16139"/>
                              </a:cubicBezTo>
                              <a:cubicBezTo>
                                <a:pt x="11402" y="15889"/>
                                <a:pt x="11396" y="15631"/>
                                <a:pt x="11483" y="15381"/>
                              </a:cubicBezTo>
                              <a:cubicBezTo>
                                <a:pt x="11570" y="15134"/>
                                <a:pt x="11743" y="14912"/>
                                <a:pt x="11966" y="14707"/>
                              </a:cubicBezTo>
                              <a:cubicBezTo>
                                <a:pt x="11982" y="14693"/>
                                <a:pt x="11966" y="14675"/>
                                <a:pt x="11939" y="14672"/>
                              </a:cubicBezTo>
                              <a:cubicBezTo>
                                <a:pt x="11928" y="14665"/>
                                <a:pt x="11917" y="14661"/>
                                <a:pt x="11895" y="14665"/>
                              </a:cubicBezTo>
                              <a:cubicBezTo>
                                <a:pt x="11711" y="14703"/>
                                <a:pt x="11537" y="14770"/>
                                <a:pt x="11375" y="14855"/>
                              </a:cubicBezTo>
                              <a:cubicBezTo>
                                <a:pt x="11364" y="14763"/>
                                <a:pt x="11337" y="14668"/>
                                <a:pt x="11293" y="14583"/>
                              </a:cubicBezTo>
                              <a:cubicBezTo>
                                <a:pt x="11283" y="14555"/>
                                <a:pt x="11223" y="14541"/>
                                <a:pt x="11190" y="14566"/>
                              </a:cubicBezTo>
                              <a:cubicBezTo>
                                <a:pt x="11098" y="14636"/>
                                <a:pt x="10995" y="14696"/>
                                <a:pt x="10908" y="14767"/>
                              </a:cubicBezTo>
                              <a:cubicBezTo>
                                <a:pt x="10925" y="14661"/>
                                <a:pt x="10936" y="14552"/>
                                <a:pt x="10941" y="14446"/>
                              </a:cubicBezTo>
                              <a:cubicBezTo>
                                <a:pt x="10941" y="14446"/>
                                <a:pt x="10941" y="14446"/>
                                <a:pt x="10941" y="14446"/>
                              </a:cubicBezTo>
                              <a:cubicBezTo>
                                <a:pt x="10941" y="14428"/>
                                <a:pt x="10908" y="14414"/>
                                <a:pt x="10887" y="14435"/>
                              </a:cubicBezTo>
                              <a:cubicBezTo>
                                <a:pt x="10751" y="14566"/>
                                <a:pt x="10583" y="14686"/>
                                <a:pt x="10410" y="14802"/>
                              </a:cubicBezTo>
                              <a:cubicBezTo>
                                <a:pt x="10404" y="14672"/>
                                <a:pt x="10388" y="14538"/>
                                <a:pt x="10372" y="14407"/>
                              </a:cubicBezTo>
                              <a:cubicBezTo>
                                <a:pt x="10366" y="14379"/>
                                <a:pt x="10312" y="14358"/>
                                <a:pt x="10280" y="14382"/>
                              </a:cubicBezTo>
                              <a:cubicBezTo>
                                <a:pt x="10160" y="14467"/>
                                <a:pt x="9981" y="14573"/>
                                <a:pt x="9884" y="14689"/>
                              </a:cubicBezTo>
                              <a:cubicBezTo>
                                <a:pt x="9846" y="14538"/>
                                <a:pt x="9759" y="14389"/>
                                <a:pt x="9623" y="14248"/>
                              </a:cubicBezTo>
                              <a:cubicBezTo>
                                <a:pt x="9607" y="14231"/>
                                <a:pt x="9580" y="14231"/>
                                <a:pt x="9558" y="14238"/>
                              </a:cubicBezTo>
                              <a:cubicBezTo>
                                <a:pt x="9548" y="14238"/>
                                <a:pt x="9542" y="14241"/>
                                <a:pt x="9542" y="14248"/>
                              </a:cubicBezTo>
                              <a:cubicBezTo>
                                <a:pt x="9542" y="14248"/>
                                <a:pt x="9542" y="14252"/>
                                <a:pt x="9542" y="14252"/>
                              </a:cubicBezTo>
                              <a:cubicBezTo>
                                <a:pt x="9542" y="14255"/>
                                <a:pt x="9542" y="14259"/>
                                <a:pt x="9542" y="14259"/>
                              </a:cubicBezTo>
                              <a:cubicBezTo>
                                <a:pt x="9477" y="14488"/>
                                <a:pt x="9396" y="14714"/>
                                <a:pt x="9249" y="14929"/>
                              </a:cubicBezTo>
                              <a:cubicBezTo>
                                <a:pt x="9114" y="15123"/>
                                <a:pt x="8913" y="15296"/>
                                <a:pt x="8816" y="15501"/>
                              </a:cubicBezTo>
                              <a:cubicBezTo>
                                <a:pt x="8740" y="15663"/>
                                <a:pt x="8751" y="15818"/>
                                <a:pt x="8854" y="15973"/>
                              </a:cubicBezTo>
                              <a:cubicBezTo>
                                <a:pt x="8892" y="16037"/>
                                <a:pt x="8940" y="16083"/>
                                <a:pt x="8995" y="16122"/>
                              </a:cubicBezTo>
                              <a:cubicBezTo>
                                <a:pt x="8620" y="16122"/>
                                <a:pt x="8181" y="16199"/>
                                <a:pt x="7964" y="16386"/>
                              </a:cubicBezTo>
                              <a:cubicBezTo>
                                <a:pt x="7932" y="16411"/>
                                <a:pt x="7986" y="16439"/>
                                <a:pt x="8024" y="16435"/>
                              </a:cubicBezTo>
                              <a:cubicBezTo>
                                <a:pt x="8225" y="16411"/>
                                <a:pt x="8425" y="16404"/>
                                <a:pt x="8631" y="16407"/>
                              </a:cubicBezTo>
                              <a:cubicBezTo>
                                <a:pt x="8555" y="16453"/>
                                <a:pt x="8496" y="16503"/>
                                <a:pt x="8447" y="16566"/>
                              </a:cubicBezTo>
                              <a:cubicBezTo>
                                <a:pt x="8425" y="16594"/>
                                <a:pt x="8463" y="16633"/>
                                <a:pt x="8512" y="16622"/>
                              </a:cubicBezTo>
                              <a:cubicBezTo>
                                <a:pt x="8854" y="16552"/>
                                <a:pt x="9190" y="16534"/>
                                <a:pt x="9542" y="16527"/>
                              </a:cubicBezTo>
                              <a:cubicBezTo>
                                <a:pt x="9282" y="17028"/>
                                <a:pt x="9445" y="17642"/>
                                <a:pt x="9786" y="18108"/>
                              </a:cubicBezTo>
                              <a:cubicBezTo>
                                <a:pt x="10003" y="18400"/>
                                <a:pt x="10345" y="18616"/>
                                <a:pt x="10610" y="18884"/>
                              </a:cubicBezTo>
                              <a:cubicBezTo>
                                <a:pt x="10778" y="19057"/>
                                <a:pt x="10919" y="19240"/>
                                <a:pt x="11060" y="19427"/>
                              </a:cubicBezTo>
                              <a:cubicBezTo>
                                <a:pt x="11060" y="19430"/>
                                <a:pt x="11066" y="19438"/>
                                <a:pt x="11071" y="19438"/>
                              </a:cubicBezTo>
                              <a:cubicBezTo>
                                <a:pt x="11093" y="19466"/>
                                <a:pt x="11114" y="19498"/>
                                <a:pt x="11136" y="19526"/>
                              </a:cubicBezTo>
                              <a:cubicBezTo>
                                <a:pt x="11131" y="19519"/>
                                <a:pt x="11125" y="19512"/>
                                <a:pt x="11120" y="19508"/>
                              </a:cubicBezTo>
                              <a:cubicBezTo>
                                <a:pt x="10784" y="19184"/>
                                <a:pt x="10328" y="18926"/>
                                <a:pt x="9873" y="18676"/>
                              </a:cubicBezTo>
                              <a:cubicBezTo>
                                <a:pt x="9510" y="18474"/>
                                <a:pt x="9049" y="18217"/>
                                <a:pt x="8539" y="18220"/>
                              </a:cubicBezTo>
                              <a:cubicBezTo>
                                <a:pt x="8507" y="18220"/>
                                <a:pt x="8501" y="18245"/>
                                <a:pt x="8523" y="18256"/>
                              </a:cubicBezTo>
                              <a:cubicBezTo>
                                <a:pt x="8523" y="18259"/>
                                <a:pt x="8523" y="18266"/>
                                <a:pt x="8528" y="18270"/>
                              </a:cubicBezTo>
                              <a:cubicBezTo>
                                <a:pt x="8572" y="18305"/>
                                <a:pt x="8615" y="18344"/>
                                <a:pt x="8653" y="18383"/>
                              </a:cubicBezTo>
                              <a:cubicBezTo>
                                <a:pt x="8349" y="18238"/>
                                <a:pt x="7932" y="18101"/>
                                <a:pt x="7596" y="18146"/>
                              </a:cubicBezTo>
                              <a:cubicBezTo>
                                <a:pt x="7596" y="18146"/>
                                <a:pt x="7596" y="18146"/>
                                <a:pt x="7590" y="18146"/>
                              </a:cubicBezTo>
                              <a:cubicBezTo>
                                <a:pt x="7574" y="18146"/>
                                <a:pt x="7569" y="18161"/>
                                <a:pt x="7580" y="18168"/>
                              </a:cubicBezTo>
                              <a:cubicBezTo>
                                <a:pt x="7975" y="18340"/>
                                <a:pt x="8078" y="18623"/>
                                <a:pt x="8279" y="18887"/>
                              </a:cubicBezTo>
                              <a:cubicBezTo>
                                <a:pt x="8404" y="19057"/>
                                <a:pt x="8615" y="19219"/>
                                <a:pt x="8864" y="19325"/>
                              </a:cubicBezTo>
                              <a:cubicBezTo>
                                <a:pt x="8799" y="19318"/>
                                <a:pt x="8740" y="19303"/>
                                <a:pt x="8675" y="19289"/>
                              </a:cubicBezTo>
                              <a:cubicBezTo>
                                <a:pt x="8631" y="19279"/>
                                <a:pt x="8588" y="19318"/>
                                <a:pt x="8615" y="19339"/>
                              </a:cubicBezTo>
                              <a:cubicBezTo>
                                <a:pt x="8745" y="19459"/>
                                <a:pt x="8837" y="19600"/>
                                <a:pt x="8978" y="19716"/>
                              </a:cubicBezTo>
                              <a:cubicBezTo>
                                <a:pt x="9070" y="19794"/>
                                <a:pt x="9190" y="19854"/>
                                <a:pt x="9320" y="19903"/>
                              </a:cubicBezTo>
                              <a:cubicBezTo>
                                <a:pt x="9228" y="19903"/>
                                <a:pt x="9136" y="19924"/>
                                <a:pt x="9043" y="19963"/>
                              </a:cubicBezTo>
                              <a:cubicBezTo>
                                <a:pt x="9022" y="19974"/>
                                <a:pt x="9016" y="19991"/>
                                <a:pt x="9027" y="20005"/>
                              </a:cubicBezTo>
                              <a:cubicBezTo>
                                <a:pt x="9027" y="20013"/>
                                <a:pt x="9027" y="20016"/>
                                <a:pt x="9038" y="20020"/>
                              </a:cubicBezTo>
                              <a:cubicBezTo>
                                <a:pt x="9466" y="20157"/>
                                <a:pt x="9770" y="20386"/>
                                <a:pt x="10149" y="20570"/>
                              </a:cubicBezTo>
                              <a:cubicBezTo>
                                <a:pt x="10377" y="20683"/>
                                <a:pt x="10616" y="20782"/>
                                <a:pt x="10860" y="20877"/>
                              </a:cubicBezTo>
                              <a:cubicBezTo>
                                <a:pt x="10578" y="20835"/>
                                <a:pt x="10307" y="20838"/>
                                <a:pt x="10117" y="20947"/>
                              </a:cubicBezTo>
                              <a:cubicBezTo>
                                <a:pt x="10052" y="20983"/>
                                <a:pt x="10008" y="21036"/>
                                <a:pt x="10003" y="21092"/>
                              </a:cubicBezTo>
                              <a:cubicBezTo>
                                <a:pt x="10003" y="21113"/>
                                <a:pt x="10019" y="21134"/>
                                <a:pt x="10019" y="21156"/>
                              </a:cubicBezTo>
                              <a:cubicBezTo>
                                <a:pt x="10025" y="21208"/>
                                <a:pt x="10057" y="21152"/>
                                <a:pt x="10014" y="21223"/>
                              </a:cubicBezTo>
                              <a:cubicBezTo>
                                <a:pt x="9992" y="21258"/>
                                <a:pt x="9938" y="21279"/>
                                <a:pt x="9900" y="21307"/>
                              </a:cubicBezTo>
                              <a:cubicBezTo>
                                <a:pt x="9840" y="21353"/>
                                <a:pt x="9786" y="21406"/>
                                <a:pt x="9792" y="21469"/>
                              </a:cubicBezTo>
                              <a:cubicBezTo>
                                <a:pt x="9797" y="21519"/>
                                <a:pt x="9873" y="21554"/>
                                <a:pt x="9867" y="21589"/>
                              </a:cubicBezTo>
                              <a:cubicBezTo>
                                <a:pt x="9867" y="21589"/>
                                <a:pt x="9867" y="21589"/>
                                <a:pt x="9867" y="21593"/>
                              </a:cubicBezTo>
                              <a:lnTo>
                                <a:pt x="10046" y="21593"/>
                              </a:lnTo>
                              <a:cubicBezTo>
                                <a:pt x="10046" y="21582"/>
                                <a:pt x="10052" y="21575"/>
                                <a:pt x="10046" y="21565"/>
                              </a:cubicBezTo>
                              <a:cubicBezTo>
                                <a:pt x="10019" y="21466"/>
                                <a:pt x="9857" y="21547"/>
                                <a:pt x="10030" y="21360"/>
                              </a:cubicBezTo>
                              <a:cubicBezTo>
                                <a:pt x="10079" y="21307"/>
                                <a:pt x="10204" y="21275"/>
                                <a:pt x="10209" y="21205"/>
                              </a:cubicBezTo>
                              <a:cubicBezTo>
                                <a:pt x="10209" y="21194"/>
                                <a:pt x="10198" y="21177"/>
                                <a:pt x="10204" y="21166"/>
                              </a:cubicBezTo>
                              <a:cubicBezTo>
                                <a:pt x="10193" y="21156"/>
                                <a:pt x="10187" y="21148"/>
                                <a:pt x="10177" y="21138"/>
                              </a:cubicBezTo>
                              <a:cubicBezTo>
                                <a:pt x="10214" y="21018"/>
                                <a:pt x="10317" y="20962"/>
                                <a:pt x="10480" y="20965"/>
                              </a:cubicBezTo>
                              <a:cubicBezTo>
                                <a:pt x="10822" y="20947"/>
                                <a:pt x="11228" y="21060"/>
                                <a:pt x="11532" y="21159"/>
                              </a:cubicBezTo>
                              <a:cubicBezTo>
                                <a:pt x="11884" y="21268"/>
                                <a:pt x="12199" y="21417"/>
                                <a:pt x="12475" y="21593"/>
                              </a:cubicBezTo>
                              <a:lnTo>
                                <a:pt x="12811" y="21593"/>
                              </a:lnTo>
                              <a:cubicBezTo>
                                <a:pt x="12784" y="21558"/>
                                <a:pt x="12752" y="21526"/>
                                <a:pt x="12725" y="21491"/>
                              </a:cubicBezTo>
                              <a:cubicBezTo>
                                <a:pt x="12546" y="21265"/>
                                <a:pt x="12508" y="21025"/>
                                <a:pt x="12454" y="20778"/>
                              </a:cubicBezTo>
                              <a:cubicBezTo>
                                <a:pt x="12405" y="20559"/>
                                <a:pt x="12367" y="20161"/>
                                <a:pt x="12768" y="20055"/>
                              </a:cubicBezTo>
                              <a:cubicBezTo>
                                <a:pt x="13110" y="19967"/>
                                <a:pt x="13218" y="20203"/>
                                <a:pt x="13522" y="20192"/>
                              </a:cubicBezTo>
                              <a:cubicBezTo>
                                <a:pt x="13701" y="20185"/>
                                <a:pt x="13798" y="20122"/>
                                <a:pt x="13983" y="20175"/>
                              </a:cubicBezTo>
                              <a:cubicBezTo>
                                <a:pt x="14102" y="20207"/>
                                <a:pt x="14232" y="20256"/>
                                <a:pt x="14346" y="20298"/>
                              </a:cubicBezTo>
                              <a:cubicBezTo>
                                <a:pt x="14454" y="20341"/>
                                <a:pt x="14541" y="20404"/>
                                <a:pt x="14628" y="20461"/>
                              </a:cubicBezTo>
                              <a:cubicBezTo>
                                <a:pt x="14828" y="20591"/>
                                <a:pt x="14807" y="20760"/>
                                <a:pt x="14752" y="20930"/>
                              </a:cubicBezTo>
                              <a:cubicBezTo>
                                <a:pt x="14671" y="21170"/>
                                <a:pt x="14465" y="21388"/>
                                <a:pt x="14232" y="21593"/>
                              </a:cubicBezTo>
                              <a:lnTo>
                                <a:pt x="14449" y="21593"/>
                              </a:lnTo>
                              <a:cubicBezTo>
                                <a:pt x="14514" y="21537"/>
                                <a:pt x="14573" y="21480"/>
                                <a:pt x="14628" y="21424"/>
                              </a:cubicBezTo>
                              <a:cubicBezTo>
                                <a:pt x="15007" y="21173"/>
                                <a:pt x="15436" y="20972"/>
                                <a:pt x="15956" y="20842"/>
                              </a:cubicBezTo>
                              <a:cubicBezTo>
                                <a:pt x="16303" y="20757"/>
                                <a:pt x="16650" y="20693"/>
                                <a:pt x="16851" y="20947"/>
                              </a:cubicBezTo>
                              <a:cubicBezTo>
                                <a:pt x="16910" y="21018"/>
                                <a:pt x="16964" y="21078"/>
                                <a:pt x="17040" y="21141"/>
                              </a:cubicBezTo>
                              <a:cubicBezTo>
                                <a:pt x="17095" y="21187"/>
                                <a:pt x="17100" y="21159"/>
                                <a:pt x="17127" y="21230"/>
                              </a:cubicBezTo>
                              <a:cubicBezTo>
                                <a:pt x="17149" y="21283"/>
                                <a:pt x="17127" y="21311"/>
                                <a:pt x="17122" y="21364"/>
                              </a:cubicBezTo>
                              <a:cubicBezTo>
                                <a:pt x="17111" y="21445"/>
                                <a:pt x="17160" y="21515"/>
                                <a:pt x="17176" y="21593"/>
                              </a:cubicBezTo>
                              <a:lnTo>
                                <a:pt x="17349" y="21593"/>
                              </a:lnTo>
                              <a:cubicBezTo>
                                <a:pt x="17349" y="21589"/>
                                <a:pt x="17349" y="21586"/>
                                <a:pt x="17349" y="21586"/>
                              </a:cubicBezTo>
                              <a:cubicBezTo>
                                <a:pt x="17626" y="21519"/>
                                <a:pt x="17919" y="21487"/>
                                <a:pt x="18217" y="21519"/>
                              </a:cubicBezTo>
                              <a:cubicBezTo>
                                <a:pt x="18358" y="21533"/>
                                <a:pt x="18493" y="21558"/>
                                <a:pt x="18629" y="21572"/>
                              </a:cubicBezTo>
                              <a:cubicBezTo>
                                <a:pt x="18596" y="21579"/>
                                <a:pt x="18564" y="21586"/>
                                <a:pt x="18531" y="21593"/>
                              </a:cubicBezTo>
                              <a:lnTo>
                                <a:pt x="18905" y="21593"/>
                              </a:lnTo>
                              <a:cubicBezTo>
                                <a:pt x="18922" y="21589"/>
                                <a:pt x="18938" y="21582"/>
                                <a:pt x="18949" y="21579"/>
                              </a:cubicBezTo>
                              <a:cubicBezTo>
                                <a:pt x="19003" y="21561"/>
                                <a:pt x="18976" y="21508"/>
                                <a:pt x="18922" y="21508"/>
                              </a:cubicBezTo>
                              <a:cubicBezTo>
                                <a:pt x="18613" y="21505"/>
                                <a:pt x="18325" y="21417"/>
                                <a:pt x="18016" y="21406"/>
                              </a:cubicBezTo>
                              <a:cubicBezTo>
                                <a:pt x="17772" y="21399"/>
                                <a:pt x="17539" y="21431"/>
                                <a:pt x="17317" y="21494"/>
                              </a:cubicBezTo>
                              <a:cubicBezTo>
                                <a:pt x="17311" y="21487"/>
                                <a:pt x="17311" y="21477"/>
                                <a:pt x="17311" y="21469"/>
                              </a:cubicBezTo>
                              <a:cubicBezTo>
                                <a:pt x="17290" y="21385"/>
                                <a:pt x="17339" y="21332"/>
                                <a:pt x="17344" y="21254"/>
                              </a:cubicBezTo>
                              <a:cubicBezTo>
                                <a:pt x="17349" y="21152"/>
                                <a:pt x="17295" y="21134"/>
                                <a:pt x="17198" y="21078"/>
                              </a:cubicBezTo>
                              <a:cubicBezTo>
                                <a:pt x="17425" y="20983"/>
                                <a:pt x="17658" y="20873"/>
                                <a:pt x="17886" y="20753"/>
                              </a:cubicBezTo>
                              <a:cubicBezTo>
                                <a:pt x="17924" y="20785"/>
                                <a:pt x="17967" y="20817"/>
                                <a:pt x="18011" y="20845"/>
                              </a:cubicBezTo>
                              <a:cubicBezTo>
                                <a:pt x="18293" y="21025"/>
                                <a:pt x="18699" y="21106"/>
                                <a:pt x="19090" y="21131"/>
                              </a:cubicBezTo>
                              <a:cubicBezTo>
                                <a:pt x="19111" y="21131"/>
                                <a:pt x="19122" y="21124"/>
                                <a:pt x="19122" y="21113"/>
                              </a:cubicBezTo>
                              <a:cubicBezTo>
                                <a:pt x="19133" y="21106"/>
                                <a:pt x="19139" y="21092"/>
                                <a:pt x="19128" y="21081"/>
                              </a:cubicBezTo>
                              <a:cubicBezTo>
                                <a:pt x="18911" y="20849"/>
                                <a:pt x="18732" y="20612"/>
                                <a:pt x="18428" y="20425"/>
                              </a:cubicBezTo>
                              <a:cubicBezTo>
                                <a:pt x="18727" y="20210"/>
                                <a:pt x="18965" y="19970"/>
                                <a:pt x="19079" y="19695"/>
                              </a:cubicBezTo>
                              <a:cubicBezTo>
                                <a:pt x="19225" y="19395"/>
                                <a:pt x="19258" y="19085"/>
                                <a:pt x="19274" y="18764"/>
                              </a:cubicBezTo>
                              <a:cubicBezTo>
                                <a:pt x="19719" y="18609"/>
                                <a:pt x="20066" y="18369"/>
                                <a:pt x="20331" y="18093"/>
                              </a:cubicBezTo>
                              <a:cubicBezTo>
                                <a:pt x="20467" y="17952"/>
                                <a:pt x="20581" y="17801"/>
                                <a:pt x="20678" y="17645"/>
                              </a:cubicBezTo>
                              <a:cubicBezTo>
                                <a:pt x="20787" y="17476"/>
                                <a:pt x="20863" y="17303"/>
                                <a:pt x="21020" y="17155"/>
                              </a:cubicBezTo>
                              <a:cubicBezTo>
                                <a:pt x="21031" y="17152"/>
                                <a:pt x="21036" y="17145"/>
                                <a:pt x="21042" y="17137"/>
                              </a:cubicBezTo>
                              <a:cubicBezTo>
                                <a:pt x="21042" y="17137"/>
                                <a:pt x="21042" y="17137"/>
                                <a:pt x="21042" y="17137"/>
                              </a:cubicBezTo>
                              <a:cubicBezTo>
                                <a:pt x="21052" y="17130"/>
                                <a:pt x="21047" y="17123"/>
                                <a:pt x="21036" y="17116"/>
                              </a:cubicBezTo>
                              <a:cubicBezTo>
                                <a:pt x="21025" y="17106"/>
                                <a:pt x="21009" y="17095"/>
                                <a:pt x="20982" y="17099"/>
                              </a:cubicBezTo>
                              <a:cubicBezTo>
                                <a:pt x="20478" y="17173"/>
                                <a:pt x="19941" y="17416"/>
                                <a:pt x="19632" y="17684"/>
                              </a:cubicBezTo>
                              <a:cubicBezTo>
                                <a:pt x="19469" y="17822"/>
                                <a:pt x="19383" y="17984"/>
                                <a:pt x="19317" y="18153"/>
                              </a:cubicBezTo>
                              <a:cubicBezTo>
                                <a:pt x="19361" y="17864"/>
                                <a:pt x="19442" y="17578"/>
                                <a:pt x="19610" y="17300"/>
                              </a:cubicBezTo>
                              <a:cubicBezTo>
                                <a:pt x="19865" y="16876"/>
                                <a:pt x="20272" y="16481"/>
                                <a:pt x="20814" y="16192"/>
                              </a:cubicBezTo>
                              <a:cubicBezTo>
                                <a:pt x="21031" y="16076"/>
                                <a:pt x="21275" y="15970"/>
                                <a:pt x="21540" y="15903"/>
                              </a:cubicBezTo>
                              <a:lnTo>
                                <a:pt x="21540" y="15808"/>
                              </a:lnTo>
                              <a:cubicBezTo>
                                <a:pt x="21421" y="15836"/>
                                <a:pt x="21313" y="15868"/>
                                <a:pt x="21210" y="15906"/>
                              </a:cubicBezTo>
                              <a:cubicBezTo>
                                <a:pt x="20602" y="16129"/>
                                <a:pt x="20120" y="16481"/>
                                <a:pt x="19778" y="16869"/>
                              </a:cubicBezTo>
                              <a:cubicBezTo>
                                <a:pt x="19410" y="17293"/>
                                <a:pt x="19209" y="17762"/>
                                <a:pt x="19166" y="18245"/>
                              </a:cubicBezTo>
                              <a:cubicBezTo>
                                <a:pt x="19122" y="18672"/>
                                <a:pt x="19171" y="19120"/>
                                <a:pt x="19036" y="19540"/>
                              </a:cubicBezTo>
                              <a:cubicBezTo>
                                <a:pt x="18878" y="19850"/>
                                <a:pt x="18629" y="20122"/>
                                <a:pt x="18314" y="20358"/>
                              </a:cubicBezTo>
                              <a:cubicBezTo>
                                <a:pt x="18271" y="20337"/>
                                <a:pt x="18228" y="20316"/>
                                <a:pt x="18184" y="20295"/>
                              </a:cubicBezTo>
                              <a:cubicBezTo>
                                <a:pt x="18488" y="20058"/>
                                <a:pt x="18721" y="19787"/>
                                <a:pt x="18867" y="19487"/>
                              </a:cubicBezTo>
                              <a:cubicBezTo>
                                <a:pt x="19036" y="19145"/>
                                <a:pt x="18949" y="18757"/>
                                <a:pt x="18797" y="18418"/>
                              </a:cubicBezTo>
                              <a:cubicBezTo>
                                <a:pt x="18721" y="18242"/>
                                <a:pt x="18580" y="18083"/>
                                <a:pt x="18439" y="17928"/>
                              </a:cubicBezTo>
                              <a:cubicBezTo>
                                <a:pt x="18385" y="17871"/>
                                <a:pt x="18331" y="17815"/>
                                <a:pt x="18266" y="17762"/>
                              </a:cubicBezTo>
                              <a:cubicBezTo>
                                <a:pt x="18228" y="17734"/>
                                <a:pt x="18184" y="17688"/>
                                <a:pt x="18130" y="17667"/>
                              </a:cubicBezTo>
                              <a:cubicBezTo>
                                <a:pt x="18070" y="17607"/>
                                <a:pt x="18011" y="17547"/>
                                <a:pt x="17951" y="17487"/>
                              </a:cubicBezTo>
                              <a:cubicBezTo>
                                <a:pt x="18103" y="17578"/>
                                <a:pt x="18260" y="17670"/>
                                <a:pt x="18396" y="17772"/>
                              </a:cubicBezTo>
                              <a:cubicBezTo>
                                <a:pt x="18661" y="17970"/>
                                <a:pt x="18797" y="18206"/>
                                <a:pt x="18970" y="18439"/>
                              </a:cubicBezTo>
                              <a:cubicBezTo>
                                <a:pt x="18987" y="18460"/>
                                <a:pt x="19036" y="18446"/>
                                <a:pt x="19030" y="18425"/>
                              </a:cubicBezTo>
                              <a:cubicBezTo>
                                <a:pt x="19008" y="18362"/>
                                <a:pt x="18981" y="18298"/>
                                <a:pt x="18954" y="18238"/>
                              </a:cubicBezTo>
                              <a:cubicBezTo>
                                <a:pt x="18987" y="17518"/>
                                <a:pt x="19507" y="16771"/>
                                <a:pt x="20261" y="16245"/>
                              </a:cubicBezTo>
                              <a:cubicBezTo>
                                <a:pt x="20613" y="16002"/>
                                <a:pt x="21047" y="15804"/>
                                <a:pt x="21546" y="15712"/>
                              </a:cubicBezTo>
                              <a:lnTo>
                                <a:pt x="21546" y="15624"/>
                              </a:lnTo>
                              <a:cubicBezTo>
                                <a:pt x="21128" y="15702"/>
                                <a:pt x="20738" y="15846"/>
                                <a:pt x="20413" y="16030"/>
                              </a:cubicBezTo>
                              <a:cubicBezTo>
                                <a:pt x="20049" y="16234"/>
                                <a:pt x="19762" y="16485"/>
                                <a:pt x="19523" y="16756"/>
                              </a:cubicBezTo>
                              <a:cubicBezTo>
                                <a:pt x="19545" y="16626"/>
                                <a:pt x="19518" y="16488"/>
                                <a:pt x="19442" y="16358"/>
                              </a:cubicBezTo>
                              <a:cubicBezTo>
                                <a:pt x="19345" y="16196"/>
                                <a:pt x="19160" y="16005"/>
                                <a:pt x="18900" y="15938"/>
                              </a:cubicBezTo>
                              <a:cubicBezTo>
                                <a:pt x="18889" y="15927"/>
                                <a:pt x="18867" y="15924"/>
                                <a:pt x="18851" y="15927"/>
                              </a:cubicBezTo>
                              <a:cubicBezTo>
                                <a:pt x="18840" y="15927"/>
                                <a:pt x="18835" y="15931"/>
                                <a:pt x="18835" y="15935"/>
                              </a:cubicBezTo>
                              <a:cubicBezTo>
                                <a:pt x="18824" y="15942"/>
                                <a:pt x="18819" y="15952"/>
                                <a:pt x="18819" y="15963"/>
                              </a:cubicBezTo>
                              <a:cubicBezTo>
                                <a:pt x="18922" y="16263"/>
                                <a:pt x="18764" y="16562"/>
                                <a:pt x="18824" y="16866"/>
                              </a:cubicBezTo>
                              <a:cubicBezTo>
                                <a:pt x="18851" y="17021"/>
                                <a:pt x="18911" y="17215"/>
                                <a:pt x="19128" y="17303"/>
                              </a:cubicBezTo>
                              <a:cubicBezTo>
                                <a:pt x="18981" y="17554"/>
                                <a:pt x="18878" y="17818"/>
                                <a:pt x="18873" y="18086"/>
                              </a:cubicBezTo>
                              <a:cubicBezTo>
                                <a:pt x="18797" y="17970"/>
                                <a:pt x="18694" y="17861"/>
                                <a:pt x="18564" y="17758"/>
                              </a:cubicBezTo>
                              <a:cubicBezTo>
                                <a:pt x="18336" y="17585"/>
                                <a:pt x="18033" y="17381"/>
                                <a:pt x="17713" y="17261"/>
                              </a:cubicBezTo>
                              <a:cubicBezTo>
                                <a:pt x="17452" y="17039"/>
                                <a:pt x="17154" y="16831"/>
                                <a:pt x="16829" y="16651"/>
                              </a:cubicBezTo>
                              <a:cubicBezTo>
                                <a:pt x="16384" y="16252"/>
                                <a:pt x="16384" y="15624"/>
                                <a:pt x="16634" y="15180"/>
                              </a:cubicBezTo>
                              <a:cubicBezTo>
                                <a:pt x="16899" y="14700"/>
                                <a:pt x="17463" y="14414"/>
                                <a:pt x="18179" y="14245"/>
                              </a:cubicBezTo>
                              <a:cubicBezTo>
                                <a:pt x="18184" y="14245"/>
                                <a:pt x="18190" y="14241"/>
                                <a:pt x="18195" y="14238"/>
                              </a:cubicBezTo>
                              <a:cubicBezTo>
                                <a:pt x="18266" y="14277"/>
                                <a:pt x="18336" y="14315"/>
                                <a:pt x="18412" y="14347"/>
                              </a:cubicBezTo>
                              <a:cubicBezTo>
                                <a:pt x="18271" y="14626"/>
                                <a:pt x="18531" y="14993"/>
                                <a:pt x="18786" y="15215"/>
                              </a:cubicBezTo>
                              <a:cubicBezTo>
                                <a:pt x="19122" y="15501"/>
                                <a:pt x="19675" y="15621"/>
                                <a:pt x="20093" y="15846"/>
                              </a:cubicBezTo>
                              <a:cubicBezTo>
                                <a:pt x="20125" y="15864"/>
                                <a:pt x="20169" y="15857"/>
                                <a:pt x="20185" y="15832"/>
                              </a:cubicBezTo>
                              <a:cubicBezTo>
                                <a:pt x="20315" y="15585"/>
                                <a:pt x="20217" y="15285"/>
                                <a:pt x="20087" y="15046"/>
                              </a:cubicBezTo>
                              <a:cubicBezTo>
                                <a:pt x="19995" y="14873"/>
                                <a:pt x="19887" y="14661"/>
                                <a:pt x="19654" y="14545"/>
                              </a:cubicBezTo>
                              <a:cubicBezTo>
                                <a:pt x="19941" y="14534"/>
                                <a:pt x="20223" y="14502"/>
                                <a:pt x="20494" y="14460"/>
                              </a:cubicBezTo>
                              <a:cubicBezTo>
                                <a:pt x="20494" y="14460"/>
                                <a:pt x="20494" y="14460"/>
                                <a:pt x="20499" y="14460"/>
                              </a:cubicBezTo>
                              <a:cubicBezTo>
                                <a:pt x="20667" y="14485"/>
                                <a:pt x="20819" y="14478"/>
                                <a:pt x="20960" y="14453"/>
                              </a:cubicBezTo>
                              <a:cubicBezTo>
                                <a:pt x="21112" y="14555"/>
                                <a:pt x="21323" y="14612"/>
                                <a:pt x="21546" y="14640"/>
                              </a:cubicBezTo>
                              <a:lnTo>
                                <a:pt x="21546" y="14534"/>
                              </a:lnTo>
                              <a:cubicBezTo>
                                <a:pt x="21437" y="14520"/>
                                <a:pt x="21334" y="14495"/>
                                <a:pt x="21242" y="14463"/>
                              </a:cubicBezTo>
                              <a:cubicBezTo>
                                <a:pt x="21275" y="14456"/>
                                <a:pt x="21307" y="14446"/>
                                <a:pt x="21345" y="14439"/>
                              </a:cubicBezTo>
                              <a:cubicBezTo>
                                <a:pt x="21367" y="14442"/>
                                <a:pt x="21394" y="14446"/>
                                <a:pt x="21421" y="14449"/>
                              </a:cubicBezTo>
                              <a:cubicBezTo>
                                <a:pt x="21464" y="14460"/>
                                <a:pt x="21508" y="14471"/>
                                <a:pt x="21551" y="14478"/>
                              </a:cubicBezTo>
                              <a:lnTo>
                                <a:pt x="21551" y="14160"/>
                              </a:lnTo>
                              <a:cubicBezTo>
                                <a:pt x="21502" y="14188"/>
                                <a:pt x="21448" y="14210"/>
                                <a:pt x="21394" y="14234"/>
                              </a:cubicBezTo>
                              <a:cubicBezTo>
                                <a:pt x="21269" y="14284"/>
                                <a:pt x="21123" y="14340"/>
                                <a:pt x="20982" y="14365"/>
                              </a:cubicBezTo>
                              <a:cubicBezTo>
                                <a:pt x="20836" y="14393"/>
                                <a:pt x="20684" y="14386"/>
                                <a:pt x="20537" y="14382"/>
                              </a:cubicBezTo>
                              <a:cubicBezTo>
                                <a:pt x="20537" y="14379"/>
                                <a:pt x="20543" y="14379"/>
                                <a:pt x="20543" y="14379"/>
                              </a:cubicBezTo>
                              <a:cubicBezTo>
                                <a:pt x="20543" y="14375"/>
                                <a:pt x="20548" y="14372"/>
                                <a:pt x="20548" y="14368"/>
                              </a:cubicBezTo>
                              <a:cubicBezTo>
                                <a:pt x="20841" y="14354"/>
                                <a:pt x="21117" y="14287"/>
                                <a:pt x="21361" y="14174"/>
                              </a:cubicBezTo>
                              <a:cubicBezTo>
                                <a:pt x="21372" y="14167"/>
                                <a:pt x="21361" y="14157"/>
                                <a:pt x="21351" y="14160"/>
                              </a:cubicBezTo>
                              <a:cubicBezTo>
                                <a:pt x="21139" y="14238"/>
                                <a:pt x="20911" y="14284"/>
                                <a:pt x="20673" y="14301"/>
                              </a:cubicBezTo>
                              <a:cubicBezTo>
                                <a:pt x="20922" y="14248"/>
                                <a:pt x="21145" y="14160"/>
                                <a:pt x="21340" y="14044"/>
                              </a:cubicBezTo>
                              <a:cubicBezTo>
                                <a:pt x="21356" y="14033"/>
                                <a:pt x="21334" y="14015"/>
                                <a:pt x="21318" y="14026"/>
                              </a:cubicBezTo>
                              <a:cubicBezTo>
                                <a:pt x="21096" y="14135"/>
                                <a:pt x="20846" y="14206"/>
                                <a:pt x="20581" y="14252"/>
                              </a:cubicBezTo>
                              <a:cubicBezTo>
                                <a:pt x="20581" y="14245"/>
                                <a:pt x="20581" y="14241"/>
                                <a:pt x="20581" y="14234"/>
                              </a:cubicBezTo>
                              <a:cubicBezTo>
                                <a:pt x="20819" y="14171"/>
                                <a:pt x="21020" y="14083"/>
                                <a:pt x="21220" y="13970"/>
                              </a:cubicBezTo>
                              <a:cubicBezTo>
                                <a:pt x="21237" y="13963"/>
                                <a:pt x="21215" y="13945"/>
                                <a:pt x="21199" y="13952"/>
                              </a:cubicBezTo>
                              <a:cubicBezTo>
                                <a:pt x="21080" y="14001"/>
                                <a:pt x="20971" y="14061"/>
                                <a:pt x="20841" y="14100"/>
                              </a:cubicBezTo>
                              <a:cubicBezTo>
                                <a:pt x="20754" y="14128"/>
                                <a:pt x="20662" y="14146"/>
                                <a:pt x="20570" y="14171"/>
                              </a:cubicBezTo>
                              <a:cubicBezTo>
                                <a:pt x="20570" y="14167"/>
                                <a:pt x="20570" y="14164"/>
                                <a:pt x="20564" y="14160"/>
                              </a:cubicBezTo>
                              <a:cubicBezTo>
                                <a:pt x="20765" y="14093"/>
                                <a:pt x="20933" y="13998"/>
                                <a:pt x="21085" y="13888"/>
                              </a:cubicBezTo>
                              <a:cubicBezTo>
                                <a:pt x="21101" y="13878"/>
                                <a:pt x="21080" y="13864"/>
                                <a:pt x="21063" y="13874"/>
                              </a:cubicBezTo>
                              <a:cubicBezTo>
                                <a:pt x="20906" y="13970"/>
                                <a:pt x="20733" y="14037"/>
                                <a:pt x="20543" y="14100"/>
                              </a:cubicBezTo>
                              <a:cubicBezTo>
                                <a:pt x="20543" y="14097"/>
                                <a:pt x="20537" y="14090"/>
                                <a:pt x="20537" y="14086"/>
                              </a:cubicBezTo>
                              <a:cubicBezTo>
                                <a:pt x="20727" y="13994"/>
                                <a:pt x="20884" y="13885"/>
                                <a:pt x="21020" y="13758"/>
                              </a:cubicBezTo>
                              <a:cubicBezTo>
                                <a:pt x="21031" y="13747"/>
                                <a:pt x="21004" y="13733"/>
                                <a:pt x="20993" y="13744"/>
                              </a:cubicBezTo>
                              <a:cubicBezTo>
                                <a:pt x="20846" y="13853"/>
                                <a:pt x="20684" y="13948"/>
                                <a:pt x="20499" y="14030"/>
                              </a:cubicBezTo>
                              <a:cubicBezTo>
                                <a:pt x="20494" y="14019"/>
                                <a:pt x="20489" y="14012"/>
                                <a:pt x="20478" y="14001"/>
                              </a:cubicBezTo>
                              <a:cubicBezTo>
                                <a:pt x="20657" y="13913"/>
                                <a:pt x="20803" y="13800"/>
                                <a:pt x="20917" y="13680"/>
                              </a:cubicBezTo>
                              <a:cubicBezTo>
                                <a:pt x="20928" y="13670"/>
                                <a:pt x="20901" y="13659"/>
                                <a:pt x="20890" y="13670"/>
                              </a:cubicBezTo>
                              <a:cubicBezTo>
                                <a:pt x="20760" y="13783"/>
                                <a:pt x="20602" y="13871"/>
                                <a:pt x="20434" y="13948"/>
                              </a:cubicBezTo>
                              <a:cubicBezTo>
                                <a:pt x="20418" y="13934"/>
                                <a:pt x="20407" y="13920"/>
                                <a:pt x="20391" y="13906"/>
                              </a:cubicBezTo>
                              <a:cubicBezTo>
                                <a:pt x="20516" y="13811"/>
                                <a:pt x="20640" y="13712"/>
                                <a:pt x="20765" y="13613"/>
                              </a:cubicBezTo>
                              <a:cubicBezTo>
                                <a:pt x="20781" y="13603"/>
                                <a:pt x="20754" y="13589"/>
                                <a:pt x="20743" y="13599"/>
                              </a:cubicBezTo>
                              <a:cubicBezTo>
                                <a:pt x="20608" y="13687"/>
                                <a:pt x="20478" y="13779"/>
                                <a:pt x="20348" y="13867"/>
                              </a:cubicBezTo>
                              <a:cubicBezTo>
                                <a:pt x="20337" y="13857"/>
                                <a:pt x="20326" y="13850"/>
                                <a:pt x="20315" y="13843"/>
                              </a:cubicBezTo>
                              <a:cubicBezTo>
                                <a:pt x="20310" y="13839"/>
                                <a:pt x="20304" y="13836"/>
                                <a:pt x="20293" y="13832"/>
                              </a:cubicBezTo>
                              <a:cubicBezTo>
                                <a:pt x="20396" y="13733"/>
                                <a:pt x="20489" y="13634"/>
                                <a:pt x="20602" y="13539"/>
                              </a:cubicBezTo>
                              <a:cubicBezTo>
                                <a:pt x="20613" y="13529"/>
                                <a:pt x="20586" y="13518"/>
                                <a:pt x="20575" y="13525"/>
                              </a:cubicBezTo>
                              <a:cubicBezTo>
                                <a:pt x="20456" y="13610"/>
                                <a:pt x="20337" y="13702"/>
                                <a:pt x="20234" y="13797"/>
                              </a:cubicBezTo>
                              <a:cubicBezTo>
                                <a:pt x="20207" y="13783"/>
                                <a:pt x="20174" y="13769"/>
                                <a:pt x="20147" y="13758"/>
                              </a:cubicBezTo>
                              <a:cubicBezTo>
                                <a:pt x="20228" y="13663"/>
                                <a:pt x="20320" y="13575"/>
                                <a:pt x="20429" y="13497"/>
                              </a:cubicBezTo>
                              <a:cubicBezTo>
                                <a:pt x="20445" y="13486"/>
                                <a:pt x="20423" y="13472"/>
                                <a:pt x="20407" y="13483"/>
                              </a:cubicBezTo>
                              <a:cubicBezTo>
                                <a:pt x="20288" y="13560"/>
                                <a:pt x="20180" y="13645"/>
                                <a:pt x="20087" y="13737"/>
                              </a:cubicBezTo>
                              <a:cubicBezTo>
                                <a:pt x="20060" y="13730"/>
                                <a:pt x="20033" y="13719"/>
                                <a:pt x="20006" y="13716"/>
                              </a:cubicBezTo>
                              <a:cubicBezTo>
                                <a:pt x="20055" y="13649"/>
                                <a:pt x="20104" y="13578"/>
                                <a:pt x="20158" y="13511"/>
                              </a:cubicBezTo>
                              <a:cubicBezTo>
                                <a:pt x="20169" y="13500"/>
                                <a:pt x="20142" y="13490"/>
                                <a:pt x="20131" y="13500"/>
                              </a:cubicBezTo>
                              <a:cubicBezTo>
                                <a:pt x="20066" y="13567"/>
                                <a:pt x="20001" y="13634"/>
                                <a:pt x="19946" y="13702"/>
                              </a:cubicBezTo>
                              <a:cubicBezTo>
                                <a:pt x="19919" y="13698"/>
                                <a:pt x="19892" y="13691"/>
                                <a:pt x="19860" y="13687"/>
                              </a:cubicBezTo>
                              <a:cubicBezTo>
                                <a:pt x="19881" y="13645"/>
                                <a:pt x="19903" y="13606"/>
                                <a:pt x="19941" y="13571"/>
                              </a:cubicBezTo>
                              <a:cubicBezTo>
                                <a:pt x="19952" y="13557"/>
                                <a:pt x="19925" y="13546"/>
                                <a:pt x="19908" y="13557"/>
                              </a:cubicBezTo>
                              <a:cubicBezTo>
                                <a:pt x="19865" y="13596"/>
                                <a:pt x="19833" y="13638"/>
                                <a:pt x="19805" y="13684"/>
                              </a:cubicBezTo>
                              <a:cubicBezTo>
                                <a:pt x="19757" y="13680"/>
                                <a:pt x="19708" y="13680"/>
                                <a:pt x="19664" y="13684"/>
                              </a:cubicBezTo>
                              <a:cubicBezTo>
                                <a:pt x="19702" y="13642"/>
                                <a:pt x="19740" y="13599"/>
                                <a:pt x="19762" y="13553"/>
                              </a:cubicBezTo>
                              <a:cubicBezTo>
                                <a:pt x="20022" y="13412"/>
                                <a:pt x="20277" y="13299"/>
                                <a:pt x="20635" y="13356"/>
                              </a:cubicBezTo>
                              <a:cubicBezTo>
                                <a:pt x="20917" y="13398"/>
                                <a:pt x="21258" y="13525"/>
                                <a:pt x="21470" y="13659"/>
                              </a:cubicBezTo>
                              <a:cubicBezTo>
                                <a:pt x="21502" y="13680"/>
                                <a:pt x="21540" y="13705"/>
                                <a:pt x="21573" y="13733"/>
                              </a:cubicBezTo>
                              <a:lnTo>
                                <a:pt x="21573" y="13338"/>
                              </a:lnTo>
                              <a:cubicBezTo>
                                <a:pt x="21567" y="13338"/>
                                <a:pt x="21567" y="13335"/>
                                <a:pt x="21562" y="13335"/>
                              </a:cubicBezTo>
                              <a:cubicBezTo>
                                <a:pt x="21567" y="13331"/>
                                <a:pt x="21567" y="13331"/>
                                <a:pt x="21573" y="13328"/>
                              </a:cubicBezTo>
                              <a:lnTo>
                                <a:pt x="21573" y="13278"/>
                              </a:lnTo>
                              <a:cubicBezTo>
                                <a:pt x="21573" y="13278"/>
                                <a:pt x="21567" y="13282"/>
                                <a:pt x="21567" y="13282"/>
                              </a:cubicBezTo>
                              <a:cubicBezTo>
                                <a:pt x="21551" y="13292"/>
                                <a:pt x="21540" y="13303"/>
                                <a:pt x="21524" y="13313"/>
                              </a:cubicBezTo>
                              <a:cubicBezTo>
                                <a:pt x="21508" y="13306"/>
                                <a:pt x="21492" y="13296"/>
                                <a:pt x="21475" y="13289"/>
                              </a:cubicBezTo>
                              <a:cubicBezTo>
                                <a:pt x="21475" y="13289"/>
                                <a:pt x="21475" y="13289"/>
                                <a:pt x="21470" y="13289"/>
                              </a:cubicBezTo>
                              <a:cubicBezTo>
                                <a:pt x="21502" y="13257"/>
                                <a:pt x="21535" y="13229"/>
                                <a:pt x="21573" y="13197"/>
                              </a:cubicBezTo>
                              <a:lnTo>
                                <a:pt x="21573" y="13134"/>
                              </a:lnTo>
                              <a:cubicBezTo>
                                <a:pt x="21524" y="13172"/>
                                <a:pt x="21475" y="13215"/>
                                <a:pt x="21427" y="13254"/>
                              </a:cubicBezTo>
                              <a:cubicBezTo>
                                <a:pt x="21405" y="13243"/>
                                <a:pt x="21389" y="13236"/>
                                <a:pt x="21367" y="13229"/>
                              </a:cubicBezTo>
                              <a:cubicBezTo>
                                <a:pt x="21432" y="13155"/>
                                <a:pt x="21502" y="13081"/>
                                <a:pt x="21573" y="13007"/>
                              </a:cubicBezTo>
                              <a:lnTo>
                                <a:pt x="21573" y="12985"/>
                              </a:lnTo>
                              <a:cubicBezTo>
                                <a:pt x="21567" y="12982"/>
                                <a:pt x="21557" y="12982"/>
                                <a:pt x="21551" y="12989"/>
                              </a:cubicBezTo>
                              <a:cubicBezTo>
                                <a:pt x="21470" y="13059"/>
                                <a:pt x="21394" y="13134"/>
                                <a:pt x="21318" y="13208"/>
                              </a:cubicBezTo>
                              <a:cubicBezTo>
                                <a:pt x="21302" y="13201"/>
                                <a:pt x="21286" y="13197"/>
                                <a:pt x="21269" y="13190"/>
                              </a:cubicBezTo>
                              <a:cubicBezTo>
                                <a:pt x="21323" y="13112"/>
                                <a:pt x="21367" y="13031"/>
                                <a:pt x="21421" y="12954"/>
                              </a:cubicBezTo>
                              <a:cubicBezTo>
                                <a:pt x="21432" y="12940"/>
                                <a:pt x="21405" y="12929"/>
                                <a:pt x="21394" y="12943"/>
                              </a:cubicBezTo>
                              <a:cubicBezTo>
                                <a:pt x="21329" y="13014"/>
                                <a:pt x="21258" y="13091"/>
                                <a:pt x="21210" y="13169"/>
                              </a:cubicBezTo>
                              <a:cubicBezTo>
                                <a:pt x="21193" y="13162"/>
                                <a:pt x="21177" y="13158"/>
                                <a:pt x="21161" y="13155"/>
                              </a:cubicBezTo>
                              <a:cubicBezTo>
                                <a:pt x="21199" y="13088"/>
                                <a:pt x="21237" y="13021"/>
                                <a:pt x="21280" y="12957"/>
                              </a:cubicBezTo>
                              <a:cubicBezTo>
                                <a:pt x="21291" y="12947"/>
                                <a:pt x="21258" y="12932"/>
                                <a:pt x="21253" y="12947"/>
                              </a:cubicBezTo>
                              <a:cubicBezTo>
                                <a:pt x="21210" y="13010"/>
                                <a:pt x="21161" y="13077"/>
                                <a:pt x="21112" y="13141"/>
                              </a:cubicBezTo>
                              <a:cubicBezTo>
                                <a:pt x="21080" y="13130"/>
                                <a:pt x="21047" y="13123"/>
                                <a:pt x="21014" y="13116"/>
                              </a:cubicBezTo>
                              <a:cubicBezTo>
                                <a:pt x="21025" y="13074"/>
                                <a:pt x="21042" y="13031"/>
                                <a:pt x="21052" y="12989"/>
                              </a:cubicBezTo>
                              <a:cubicBezTo>
                                <a:pt x="21090" y="12936"/>
                                <a:pt x="21117" y="12883"/>
                                <a:pt x="21123" y="12830"/>
                              </a:cubicBezTo>
                              <a:cubicBezTo>
                                <a:pt x="21275" y="12816"/>
                                <a:pt x="21427" y="12798"/>
                                <a:pt x="21573" y="12830"/>
                              </a:cubicBezTo>
                              <a:lnTo>
                                <a:pt x="21573" y="12160"/>
                              </a:lnTo>
                              <a:cubicBezTo>
                                <a:pt x="21562" y="12167"/>
                                <a:pt x="21557" y="12171"/>
                                <a:pt x="21546" y="12178"/>
                              </a:cubicBezTo>
                              <a:cubicBezTo>
                                <a:pt x="21530" y="12167"/>
                                <a:pt x="21513" y="12160"/>
                                <a:pt x="21497" y="12149"/>
                              </a:cubicBezTo>
                              <a:cubicBezTo>
                                <a:pt x="21519" y="12125"/>
                                <a:pt x="21546" y="12103"/>
                                <a:pt x="21567" y="12079"/>
                              </a:cubicBezTo>
                              <a:lnTo>
                                <a:pt x="21567" y="12015"/>
                              </a:lnTo>
                              <a:cubicBezTo>
                                <a:pt x="21524" y="12051"/>
                                <a:pt x="21481" y="12086"/>
                                <a:pt x="21443" y="12121"/>
                              </a:cubicBezTo>
                              <a:cubicBezTo>
                                <a:pt x="21416" y="12107"/>
                                <a:pt x="21389" y="12093"/>
                                <a:pt x="21361" y="12079"/>
                              </a:cubicBezTo>
                              <a:cubicBezTo>
                                <a:pt x="21432" y="12005"/>
                                <a:pt x="21497" y="11931"/>
                                <a:pt x="21567" y="11857"/>
                              </a:cubicBezTo>
                              <a:lnTo>
                                <a:pt x="21567" y="11811"/>
                              </a:lnTo>
                              <a:cubicBezTo>
                                <a:pt x="21475" y="11888"/>
                                <a:pt x="21389" y="11969"/>
                                <a:pt x="21307" y="12054"/>
                              </a:cubicBezTo>
                              <a:cubicBezTo>
                                <a:pt x="21280" y="12040"/>
                                <a:pt x="21253" y="12026"/>
                                <a:pt x="21226" y="12015"/>
                              </a:cubicBezTo>
                              <a:cubicBezTo>
                                <a:pt x="21323" y="11906"/>
                                <a:pt x="21421" y="11793"/>
                                <a:pt x="21519" y="11684"/>
                              </a:cubicBezTo>
                              <a:cubicBezTo>
                                <a:pt x="21530" y="11673"/>
                                <a:pt x="21502" y="11663"/>
                                <a:pt x="21492" y="11673"/>
                              </a:cubicBezTo>
                              <a:cubicBezTo>
                                <a:pt x="21389" y="11779"/>
                                <a:pt x="21280" y="11885"/>
                                <a:pt x="21177" y="11991"/>
                              </a:cubicBezTo>
                              <a:cubicBezTo>
                                <a:pt x="21172" y="11987"/>
                                <a:pt x="21166" y="11987"/>
                                <a:pt x="21166" y="11984"/>
                              </a:cubicBezTo>
                              <a:cubicBezTo>
                                <a:pt x="21139" y="11973"/>
                                <a:pt x="21112" y="11962"/>
                                <a:pt x="21090" y="11952"/>
                              </a:cubicBezTo>
                              <a:cubicBezTo>
                                <a:pt x="21177" y="11818"/>
                                <a:pt x="21269" y="11691"/>
                                <a:pt x="21383" y="11564"/>
                              </a:cubicBezTo>
                              <a:cubicBezTo>
                                <a:pt x="21394" y="11553"/>
                                <a:pt x="21367" y="11543"/>
                                <a:pt x="21356" y="11553"/>
                              </a:cubicBezTo>
                              <a:cubicBezTo>
                                <a:pt x="21237" y="11673"/>
                                <a:pt x="21128" y="11797"/>
                                <a:pt x="21036" y="11927"/>
                              </a:cubicBezTo>
                              <a:cubicBezTo>
                                <a:pt x="21004" y="11917"/>
                                <a:pt x="20971" y="11902"/>
                                <a:pt x="20939" y="11892"/>
                              </a:cubicBezTo>
                              <a:cubicBezTo>
                                <a:pt x="21020" y="11758"/>
                                <a:pt x="21107" y="11627"/>
                                <a:pt x="21220" y="11500"/>
                              </a:cubicBezTo>
                              <a:cubicBezTo>
                                <a:pt x="21231" y="11490"/>
                                <a:pt x="21210" y="11483"/>
                                <a:pt x="21199" y="11490"/>
                              </a:cubicBezTo>
                              <a:cubicBezTo>
                                <a:pt x="21069" y="11603"/>
                                <a:pt x="20949" y="11733"/>
                                <a:pt x="20868" y="11867"/>
                              </a:cubicBezTo>
                              <a:cubicBezTo>
                                <a:pt x="20846" y="11860"/>
                                <a:pt x="20825" y="11857"/>
                                <a:pt x="20803" y="11849"/>
                              </a:cubicBezTo>
                              <a:cubicBezTo>
                                <a:pt x="20852" y="11708"/>
                                <a:pt x="20928" y="11571"/>
                                <a:pt x="21036" y="11440"/>
                              </a:cubicBezTo>
                              <a:cubicBezTo>
                                <a:pt x="21047" y="11430"/>
                                <a:pt x="21020" y="11423"/>
                                <a:pt x="21014" y="11430"/>
                              </a:cubicBezTo>
                              <a:cubicBezTo>
                                <a:pt x="20895" y="11553"/>
                                <a:pt x="20798" y="11687"/>
                                <a:pt x="20738" y="11828"/>
                              </a:cubicBezTo>
                              <a:cubicBezTo>
                                <a:pt x="20705" y="11821"/>
                                <a:pt x="20678" y="11814"/>
                                <a:pt x="20646" y="11807"/>
                              </a:cubicBezTo>
                              <a:cubicBezTo>
                                <a:pt x="20689" y="11673"/>
                                <a:pt x="20754" y="11543"/>
                                <a:pt x="20841" y="11416"/>
                              </a:cubicBezTo>
                              <a:cubicBezTo>
                                <a:pt x="20852" y="11401"/>
                                <a:pt x="20819" y="11391"/>
                                <a:pt x="20808" y="11405"/>
                              </a:cubicBezTo>
                              <a:cubicBezTo>
                                <a:pt x="20716" y="11528"/>
                                <a:pt x="20635" y="11659"/>
                                <a:pt x="20581" y="11793"/>
                              </a:cubicBezTo>
                              <a:cubicBezTo>
                                <a:pt x="20548" y="11786"/>
                                <a:pt x="20521" y="11782"/>
                                <a:pt x="20489" y="11775"/>
                              </a:cubicBezTo>
                              <a:cubicBezTo>
                                <a:pt x="20521" y="11634"/>
                                <a:pt x="20564" y="11497"/>
                                <a:pt x="20646" y="11359"/>
                              </a:cubicBezTo>
                              <a:cubicBezTo>
                                <a:pt x="20651" y="11352"/>
                                <a:pt x="20630" y="11345"/>
                                <a:pt x="20624" y="11352"/>
                              </a:cubicBezTo>
                              <a:cubicBezTo>
                                <a:pt x="20537" y="11483"/>
                                <a:pt x="20461" y="11620"/>
                                <a:pt x="20418" y="11761"/>
                              </a:cubicBezTo>
                              <a:cubicBezTo>
                                <a:pt x="20391" y="11758"/>
                                <a:pt x="20358" y="11751"/>
                                <a:pt x="20331" y="11747"/>
                              </a:cubicBezTo>
                              <a:cubicBezTo>
                                <a:pt x="20364" y="11613"/>
                                <a:pt x="20402" y="11479"/>
                                <a:pt x="20456" y="11345"/>
                              </a:cubicBezTo>
                              <a:cubicBezTo>
                                <a:pt x="20461" y="11334"/>
                                <a:pt x="20434" y="11327"/>
                                <a:pt x="20429" y="11342"/>
                              </a:cubicBezTo>
                              <a:cubicBezTo>
                                <a:pt x="20353" y="11468"/>
                                <a:pt x="20293" y="11603"/>
                                <a:pt x="20261" y="11737"/>
                              </a:cubicBezTo>
                              <a:cubicBezTo>
                                <a:pt x="20212" y="11730"/>
                                <a:pt x="20163" y="11722"/>
                                <a:pt x="20114" y="11719"/>
                              </a:cubicBezTo>
                              <a:cubicBezTo>
                                <a:pt x="20152" y="11557"/>
                                <a:pt x="20201" y="11394"/>
                                <a:pt x="20277" y="11232"/>
                              </a:cubicBezTo>
                              <a:cubicBezTo>
                                <a:pt x="20283" y="11222"/>
                                <a:pt x="20255" y="11218"/>
                                <a:pt x="20250" y="11229"/>
                              </a:cubicBezTo>
                              <a:cubicBezTo>
                                <a:pt x="20212" y="11292"/>
                                <a:pt x="20180" y="11359"/>
                                <a:pt x="20147" y="11426"/>
                              </a:cubicBezTo>
                              <a:cubicBezTo>
                                <a:pt x="20174" y="11310"/>
                                <a:pt x="20174" y="11190"/>
                                <a:pt x="20147" y="11073"/>
                              </a:cubicBezTo>
                              <a:cubicBezTo>
                                <a:pt x="20489" y="11003"/>
                                <a:pt x="20781" y="11038"/>
                                <a:pt x="21090" y="11169"/>
                              </a:cubicBezTo>
                              <a:cubicBezTo>
                                <a:pt x="21258" y="11239"/>
                                <a:pt x="21416" y="11299"/>
                                <a:pt x="21589" y="11359"/>
                              </a:cubicBezTo>
                              <a:lnTo>
                                <a:pt x="21589" y="11253"/>
                              </a:lnTo>
                              <a:cubicBezTo>
                                <a:pt x="21557" y="11243"/>
                                <a:pt x="21524" y="11232"/>
                                <a:pt x="21492" y="11218"/>
                              </a:cubicBezTo>
                              <a:cubicBezTo>
                                <a:pt x="21318" y="11155"/>
                                <a:pt x="21166" y="11070"/>
                                <a:pt x="20987" y="11013"/>
                              </a:cubicBezTo>
                              <a:cubicBezTo>
                                <a:pt x="20716" y="10929"/>
                                <a:pt x="20402" y="10918"/>
                                <a:pt x="20136" y="11006"/>
                              </a:cubicBezTo>
                              <a:cubicBezTo>
                                <a:pt x="20109" y="10936"/>
                                <a:pt x="20077" y="10862"/>
                                <a:pt x="20022" y="10795"/>
                              </a:cubicBezTo>
                              <a:cubicBezTo>
                                <a:pt x="19914" y="10643"/>
                                <a:pt x="19713" y="10548"/>
                                <a:pt x="19502" y="10460"/>
                              </a:cubicBezTo>
                              <a:cubicBezTo>
                                <a:pt x="19263" y="10357"/>
                                <a:pt x="18998" y="10244"/>
                                <a:pt x="18710" y="10230"/>
                              </a:cubicBezTo>
                              <a:cubicBezTo>
                                <a:pt x="18667" y="10227"/>
                                <a:pt x="18623" y="10227"/>
                                <a:pt x="18580" y="10230"/>
                              </a:cubicBezTo>
                              <a:cubicBezTo>
                                <a:pt x="18483" y="10184"/>
                                <a:pt x="18380" y="10146"/>
                                <a:pt x="18282" y="10100"/>
                              </a:cubicBezTo>
                              <a:cubicBezTo>
                                <a:pt x="18271" y="10093"/>
                                <a:pt x="18255" y="10086"/>
                                <a:pt x="18244" y="10082"/>
                              </a:cubicBezTo>
                              <a:cubicBezTo>
                                <a:pt x="18954" y="10294"/>
                                <a:pt x="19811" y="10297"/>
                                <a:pt x="20570" y="10241"/>
                              </a:cubicBezTo>
                              <a:cubicBezTo>
                                <a:pt x="20619" y="10237"/>
                                <a:pt x="20635" y="10202"/>
                                <a:pt x="20592" y="10184"/>
                              </a:cubicBezTo>
                              <a:cubicBezTo>
                                <a:pt x="20272" y="10029"/>
                                <a:pt x="19941" y="9856"/>
                                <a:pt x="19594" y="9701"/>
                              </a:cubicBezTo>
                              <a:cubicBezTo>
                                <a:pt x="19686" y="9715"/>
                                <a:pt x="19778" y="9726"/>
                                <a:pt x="19876" y="9736"/>
                              </a:cubicBezTo>
                              <a:cubicBezTo>
                                <a:pt x="20142" y="9765"/>
                                <a:pt x="20413" y="9782"/>
                                <a:pt x="20684" y="9761"/>
                              </a:cubicBezTo>
                              <a:cubicBezTo>
                                <a:pt x="21009" y="9736"/>
                                <a:pt x="21302" y="9652"/>
                                <a:pt x="21595" y="9571"/>
                              </a:cubicBezTo>
                              <a:lnTo>
                                <a:pt x="21595" y="9479"/>
                              </a:lnTo>
                              <a:cubicBezTo>
                                <a:pt x="21372" y="9535"/>
                                <a:pt x="21155" y="9613"/>
                                <a:pt x="20933" y="9645"/>
                              </a:cubicBezTo>
                              <a:cubicBezTo>
                                <a:pt x="20483" y="9712"/>
                                <a:pt x="19919" y="9691"/>
                                <a:pt x="19458" y="9588"/>
                              </a:cubicBezTo>
                              <a:cubicBezTo>
                                <a:pt x="19529" y="9578"/>
                                <a:pt x="19599" y="9571"/>
                                <a:pt x="19670" y="9564"/>
                              </a:cubicBezTo>
                              <a:cubicBezTo>
                                <a:pt x="19843" y="9585"/>
                                <a:pt x="20022" y="9606"/>
                                <a:pt x="20196" y="9620"/>
                              </a:cubicBezTo>
                              <a:cubicBezTo>
                                <a:pt x="20207" y="9620"/>
                                <a:pt x="20212" y="9609"/>
                                <a:pt x="20201" y="9606"/>
                              </a:cubicBezTo>
                              <a:cubicBezTo>
                                <a:pt x="20071" y="9588"/>
                                <a:pt x="19941" y="9571"/>
                                <a:pt x="19811" y="9549"/>
                              </a:cubicBezTo>
                              <a:cubicBezTo>
                                <a:pt x="19822" y="9549"/>
                                <a:pt x="19833" y="9546"/>
                                <a:pt x="19849" y="9546"/>
                              </a:cubicBezTo>
                              <a:cubicBezTo>
                                <a:pt x="19914" y="9546"/>
                                <a:pt x="19984" y="9549"/>
                                <a:pt x="20049" y="9553"/>
                              </a:cubicBezTo>
                              <a:cubicBezTo>
                                <a:pt x="20245" y="9564"/>
                                <a:pt x="20429" y="9613"/>
                                <a:pt x="20630" y="9606"/>
                              </a:cubicBezTo>
                              <a:cubicBezTo>
                                <a:pt x="20651" y="9606"/>
                                <a:pt x="20651" y="9585"/>
                                <a:pt x="20630" y="9585"/>
                              </a:cubicBezTo>
                              <a:cubicBezTo>
                                <a:pt x="20505" y="9581"/>
                                <a:pt x="20391" y="9560"/>
                                <a:pt x="20272" y="9539"/>
                              </a:cubicBezTo>
                              <a:cubicBezTo>
                                <a:pt x="20554" y="9549"/>
                                <a:pt x="20836" y="9549"/>
                                <a:pt x="21117" y="9553"/>
                              </a:cubicBezTo>
                              <a:cubicBezTo>
                                <a:pt x="21134" y="9553"/>
                                <a:pt x="21134" y="9535"/>
                                <a:pt x="21117" y="9535"/>
                              </a:cubicBezTo>
                              <a:cubicBezTo>
                                <a:pt x="20922" y="9525"/>
                                <a:pt x="20727" y="9514"/>
                                <a:pt x="20532" y="9504"/>
                              </a:cubicBezTo>
                              <a:cubicBezTo>
                                <a:pt x="20749" y="9489"/>
                                <a:pt x="20960" y="9465"/>
                                <a:pt x="21172" y="9426"/>
                              </a:cubicBezTo>
                              <a:cubicBezTo>
                                <a:pt x="21188" y="9422"/>
                                <a:pt x="21183" y="9408"/>
                                <a:pt x="21166" y="9412"/>
                              </a:cubicBezTo>
                              <a:cubicBezTo>
                                <a:pt x="20998" y="9429"/>
                                <a:pt x="20825" y="9437"/>
                                <a:pt x="20651" y="9440"/>
                              </a:cubicBezTo>
                              <a:cubicBezTo>
                                <a:pt x="20678" y="9433"/>
                                <a:pt x="20705" y="9429"/>
                                <a:pt x="20733" y="9422"/>
                              </a:cubicBezTo>
                              <a:cubicBezTo>
                                <a:pt x="20836" y="9401"/>
                                <a:pt x="20944" y="9384"/>
                                <a:pt x="21042" y="9352"/>
                              </a:cubicBezTo>
                              <a:cubicBezTo>
                                <a:pt x="21047" y="9352"/>
                                <a:pt x="21042" y="9345"/>
                                <a:pt x="21042" y="9345"/>
                              </a:cubicBezTo>
                              <a:cubicBezTo>
                                <a:pt x="20933" y="9352"/>
                                <a:pt x="20825" y="9377"/>
                                <a:pt x="20722" y="9394"/>
                              </a:cubicBezTo>
                              <a:cubicBezTo>
                                <a:pt x="20630" y="9408"/>
                                <a:pt x="20532" y="9422"/>
                                <a:pt x="20440" y="9440"/>
                              </a:cubicBezTo>
                              <a:cubicBezTo>
                                <a:pt x="20413" y="9440"/>
                                <a:pt x="20386" y="9440"/>
                                <a:pt x="20358" y="9440"/>
                              </a:cubicBezTo>
                              <a:cubicBezTo>
                                <a:pt x="20516" y="9398"/>
                                <a:pt x="20678" y="9355"/>
                                <a:pt x="20836" y="9310"/>
                              </a:cubicBezTo>
                              <a:cubicBezTo>
                                <a:pt x="21096" y="9288"/>
                                <a:pt x="21351" y="9306"/>
                                <a:pt x="21600" y="9338"/>
                              </a:cubicBezTo>
                              <a:lnTo>
                                <a:pt x="21600" y="9250"/>
                              </a:lnTo>
                              <a:cubicBezTo>
                                <a:pt x="21367" y="9214"/>
                                <a:pt x="21134" y="9204"/>
                                <a:pt x="20884" y="9225"/>
                              </a:cubicBezTo>
                              <a:cubicBezTo>
                                <a:pt x="20722" y="9239"/>
                                <a:pt x="20548" y="9260"/>
                                <a:pt x="20375" y="9288"/>
                              </a:cubicBezTo>
                              <a:cubicBezTo>
                                <a:pt x="20635" y="9207"/>
                                <a:pt x="20879" y="9119"/>
                                <a:pt x="21101" y="8992"/>
                              </a:cubicBezTo>
                              <a:cubicBezTo>
                                <a:pt x="21155" y="8960"/>
                                <a:pt x="21210" y="8929"/>
                                <a:pt x="21264" y="8893"/>
                              </a:cubicBezTo>
                              <a:cubicBezTo>
                                <a:pt x="21378" y="8925"/>
                                <a:pt x="21486" y="8946"/>
                                <a:pt x="21600" y="8953"/>
                              </a:cubicBezTo>
                              <a:lnTo>
                                <a:pt x="21600" y="8854"/>
                              </a:lnTo>
                              <a:cubicBezTo>
                                <a:pt x="21535" y="8851"/>
                                <a:pt x="21470" y="8844"/>
                                <a:pt x="21405" y="8833"/>
                              </a:cubicBezTo>
                              <a:cubicBezTo>
                                <a:pt x="21437" y="8816"/>
                                <a:pt x="21470" y="8798"/>
                                <a:pt x="21502" y="8780"/>
                              </a:cubicBezTo>
                              <a:cubicBezTo>
                                <a:pt x="21535" y="8777"/>
                                <a:pt x="21567" y="8770"/>
                                <a:pt x="21600" y="8766"/>
                              </a:cubicBezTo>
                              <a:lnTo>
                                <a:pt x="21600" y="8512"/>
                              </a:lnTo>
                              <a:cubicBezTo>
                                <a:pt x="21448" y="8650"/>
                                <a:pt x="21275" y="8777"/>
                                <a:pt x="21080" y="8893"/>
                              </a:cubicBezTo>
                              <a:cubicBezTo>
                                <a:pt x="20819" y="9049"/>
                                <a:pt x="20521" y="9154"/>
                                <a:pt x="20201" y="9246"/>
                              </a:cubicBezTo>
                              <a:cubicBezTo>
                                <a:pt x="20044" y="9292"/>
                                <a:pt x="19887" y="9345"/>
                                <a:pt x="19730" y="9391"/>
                              </a:cubicBezTo>
                              <a:cubicBezTo>
                                <a:pt x="19540" y="9408"/>
                                <a:pt x="19350" y="9419"/>
                                <a:pt x="19160" y="9422"/>
                              </a:cubicBezTo>
                              <a:cubicBezTo>
                                <a:pt x="20098" y="9264"/>
                                <a:pt x="21047" y="8943"/>
                                <a:pt x="21600" y="8435"/>
                              </a:cubicBezTo>
                              <a:lnTo>
                                <a:pt x="21600" y="8272"/>
                              </a:lnTo>
                              <a:cubicBezTo>
                                <a:pt x="21340" y="8463"/>
                                <a:pt x="21107" y="8629"/>
                                <a:pt x="20841" y="8770"/>
                              </a:cubicBezTo>
                              <a:close/>
                              <a:moveTo>
                                <a:pt x="18732" y="8325"/>
                              </a:moveTo>
                              <a:cubicBezTo>
                                <a:pt x="18629" y="8308"/>
                                <a:pt x="18520" y="8304"/>
                                <a:pt x="18412" y="8279"/>
                              </a:cubicBezTo>
                              <a:cubicBezTo>
                                <a:pt x="18163" y="8227"/>
                                <a:pt x="17946" y="8110"/>
                                <a:pt x="17816" y="7962"/>
                              </a:cubicBezTo>
                              <a:cubicBezTo>
                                <a:pt x="17772" y="7913"/>
                                <a:pt x="17734" y="7800"/>
                                <a:pt x="17680" y="7690"/>
                              </a:cubicBezTo>
                              <a:cubicBezTo>
                                <a:pt x="17897" y="7828"/>
                                <a:pt x="18114" y="7962"/>
                                <a:pt x="18287" y="8128"/>
                              </a:cubicBezTo>
                              <a:cubicBezTo>
                                <a:pt x="18298" y="8138"/>
                                <a:pt x="18325" y="8128"/>
                                <a:pt x="18314" y="8117"/>
                              </a:cubicBezTo>
                              <a:cubicBezTo>
                                <a:pt x="18119" y="7916"/>
                                <a:pt x="17897" y="7708"/>
                                <a:pt x="17599" y="7560"/>
                              </a:cubicBezTo>
                              <a:cubicBezTo>
                                <a:pt x="17599" y="7556"/>
                                <a:pt x="17593" y="7556"/>
                                <a:pt x="17593" y="7553"/>
                              </a:cubicBezTo>
                              <a:cubicBezTo>
                                <a:pt x="18081" y="7722"/>
                                <a:pt x="18401" y="8043"/>
                                <a:pt x="18732" y="8325"/>
                              </a:cubicBezTo>
                              <a:close/>
                              <a:moveTo>
                                <a:pt x="17523" y="7024"/>
                              </a:moveTo>
                              <a:cubicBezTo>
                                <a:pt x="17257" y="7108"/>
                                <a:pt x="16986" y="7189"/>
                                <a:pt x="16720" y="7274"/>
                              </a:cubicBezTo>
                              <a:cubicBezTo>
                                <a:pt x="16861" y="7182"/>
                                <a:pt x="17019" y="7101"/>
                                <a:pt x="17208" y="7038"/>
                              </a:cubicBezTo>
                              <a:cubicBezTo>
                                <a:pt x="17517" y="6935"/>
                                <a:pt x="17854" y="6893"/>
                                <a:pt x="18184" y="6844"/>
                              </a:cubicBezTo>
                              <a:cubicBezTo>
                                <a:pt x="18146" y="6861"/>
                                <a:pt x="18119" y="6886"/>
                                <a:pt x="18076" y="6914"/>
                              </a:cubicBezTo>
                              <a:cubicBezTo>
                                <a:pt x="17946" y="7013"/>
                                <a:pt x="17810" y="7098"/>
                                <a:pt x="17637" y="7165"/>
                              </a:cubicBezTo>
                              <a:cubicBezTo>
                                <a:pt x="17339" y="7278"/>
                                <a:pt x="17002" y="7323"/>
                                <a:pt x="16661" y="7359"/>
                              </a:cubicBezTo>
                              <a:cubicBezTo>
                                <a:pt x="16964" y="7267"/>
                                <a:pt x="17257" y="7158"/>
                                <a:pt x="17534" y="7038"/>
                              </a:cubicBezTo>
                              <a:cubicBezTo>
                                <a:pt x="17550" y="7034"/>
                                <a:pt x="17539" y="7020"/>
                                <a:pt x="17523" y="7024"/>
                              </a:cubicBezTo>
                              <a:close/>
                              <a:moveTo>
                                <a:pt x="15772" y="6921"/>
                              </a:moveTo>
                              <a:cubicBezTo>
                                <a:pt x="15848" y="6748"/>
                                <a:pt x="15951" y="6590"/>
                                <a:pt x="16081" y="6438"/>
                              </a:cubicBezTo>
                              <a:cubicBezTo>
                                <a:pt x="16064" y="6491"/>
                                <a:pt x="16048" y="6540"/>
                                <a:pt x="16021" y="6593"/>
                              </a:cubicBezTo>
                              <a:cubicBezTo>
                                <a:pt x="15972" y="6688"/>
                                <a:pt x="15907" y="6773"/>
                                <a:pt x="15842" y="6861"/>
                              </a:cubicBezTo>
                              <a:cubicBezTo>
                                <a:pt x="15820" y="6886"/>
                                <a:pt x="15793" y="6911"/>
                                <a:pt x="15772" y="6932"/>
                              </a:cubicBezTo>
                              <a:cubicBezTo>
                                <a:pt x="15772" y="6932"/>
                                <a:pt x="15772" y="6928"/>
                                <a:pt x="15772" y="6921"/>
                              </a:cubicBezTo>
                              <a:close/>
                              <a:moveTo>
                                <a:pt x="15669" y="7348"/>
                              </a:moveTo>
                              <a:cubicBezTo>
                                <a:pt x="15886" y="7137"/>
                                <a:pt x="16140" y="6971"/>
                                <a:pt x="16482" y="6844"/>
                              </a:cubicBezTo>
                              <a:cubicBezTo>
                                <a:pt x="16493" y="6840"/>
                                <a:pt x="16487" y="6823"/>
                                <a:pt x="16471" y="6826"/>
                              </a:cubicBezTo>
                              <a:cubicBezTo>
                                <a:pt x="16195" y="6900"/>
                                <a:pt x="15934" y="7024"/>
                                <a:pt x="15745" y="7182"/>
                              </a:cubicBezTo>
                              <a:cubicBezTo>
                                <a:pt x="15772" y="7140"/>
                                <a:pt x="15799" y="7098"/>
                                <a:pt x="15831" y="7059"/>
                              </a:cubicBezTo>
                              <a:cubicBezTo>
                                <a:pt x="16043" y="6890"/>
                                <a:pt x="16270" y="6745"/>
                                <a:pt x="16569" y="6636"/>
                              </a:cubicBezTo>
                              <a:cubicBezTo>
                                <a:pt x="16585" y="6629"/>
                                <a:pt x="16569" y="6614"/>
                                <a:pt x="16552" y="6621"/>
                              </a:cubicBezTo>
                              <a:cubicBezTo>
                                <a:pt x="16357" y="6681"/>
                                <a:pt x="16173" y="6759"/>
                                <a:pt x="16016" y="6854"/>
                              </a:cubicBezTo>
                              <a:cubicBezTo>
                                <a:pt x="16054" y="6815"/>
                                <a:pt x="16092" y="6777"/>
                                <a:pt x="16124" y="6741"/>
                              </a:cubicBezTo>
                              <a:cubicBezTo>
                                <a:pt x="16303" y="6632"/>
                                <a:pt x="16477" y="6523"/>
                                <a:pt x="16683" y="6431"/>
                              </a:cubicBezTo>
                              <a:cubicBezTo>
                                <a:pt x="16699" y="6424"/>
                                <a:pt x="16683" y="6410"/>
                                <a:pt x="16666" y="6413"/>
                              </a:cubicBezTo>
                              <a:cubicBezTo>
                                <a:pt x="16536" y="6456"/>
                                <a:pt x="16401" y="6509"/>
                                <a:pt x="16281" y="6569"/>
                              </a:cubicBezTo>
                              <a:cubicBezTo>
                                <a:pt x="16292" y="6558"/>
                                <a:pt x="16303" y="6544"/>
                                <a:pt x="16314" y="6533"/>
                              </a:cubicBezTo>
                              <a:cubicBezTo>
                                <a:pt x="16368" y="6494"/>
                                <a:pt x="16422" y="6456"/>
                                <a:pt x="16482" y="6420"/>
                              </a:cubicBezTo>
                              <a:cubicBezTo>
                                <a:pt x="16547" y="6378"/>
                                <a:pt x="16628" y="6346"/>
                                <a:pt x="16688" y="6300"/>
                              </a:cubicBezTo>
                              <a:cubicBezTo>
                                <a:pt x="16693" y="6297"/>
                                <a:pt x="16688" y="6293"/>
                                <a:pt x="16683" y="6293"/>
                              </a:cubicBezTo>
                              <a:cubicBezTo>
                                <a:pt x="16596" y="6311"/>
                                <a:pt x="16520" y="6353"/>
                                <a:pt x="16449" y="6389"/>
                              </a:cubicBezTo>
                              <a:cubicBezTo>
                                <a:pt x="16449" y="6389"/>
                                <a:pt x="16444" y="6392"/>
                                <a:pt x="16444" y="6392"/>
                              </a:cubicBezTo>
                              <a:cubicBezTo>
                                <a:pt x="16574" y="6258"/>
                                <a:pt x="16704" y="6121"/>
                                <a:pt x="16834" y="5986"/>
                              </a:cubicBezTo>
                              <a:cubicBezTo>
                                <a:pt x="16845" y="5976"/>
                                <a:pt x="16818" y="5962"/>
                                <a:pt x="16802" y="5972"/>
                              </a:cubicBezTo>
                              <a:cubicBezTo>
                                <a:pt x="16683" y="6068"/>
                                <a:pt x="16574" y="6166"/>
                                <a:pt x="16460" y="6265"/>
                              </a:cubicBezTo>
                              <a:cubicBezTo>
                                <a:pt x="16487" y="6205"/>
                                <a:pt x="16509" y="6145"/>
                                <a:pt x="16531" y="6089"/>
                              </a:cubicBezTo>
                              <a:cubicBezTo>
                                <a:pt x="16536" y="6082"/>
                                <a:pt x="16514" y="6078"/>
                                <a:pt x="16509" y="6085"/>
                              </a:cubicBezTo>
                              <a:cubicBezTo>
                                <a:pt x="16449" y="6191"/>
                                <a:pt x="16379" y="6290"/>
                                <a:pt x="16319" y="6392"/>
                              </a:cubicBezTo>
                              <a:cubicBezTo>
                                <a:pt x="16303" y="6406"/>
                                <a:pt x="16292" y="6417"/>
                                <a:pt x="16276" y="6431"/>
                              </a:cubicBezTo>
                              <a:cubicBezTo>
                                <a:pt x="16292" y="6378"/>
                                <a:pt x="16298" y="6325"/>
                                <a:pt x="16303" y="6272"/>
                              </a:cubicBezTo>
                              <a:cubicBezTo>
                                <a:pt x="16303" y="6265"/>
                                <a:pt x="16287" y="6265"/>
                                <a:pt x="16281" y="6272"/>
                              </a:cubicBezTo>
                              <a:cubicBezTo>
                                <a:pt x="16260" y="6382"/>
                                <a:pt x="16200" y="6477"/>
                                <a:pt x="16130" y="6576"/>
                              </a:cubicBezTo>
                              <a:cubicBezTo>
                                <a:pt x="16108" y="6597"/>
                                <a:pt x="16086" y="6618"/>
                                <a:pt x="16064" y="6639"/>
                              </a:cubicBezTo>
                              <a:cubicBezTo>
                                <a:pt x="16102" y="6554"/>
                                <a:pt x="16119" y="6470"/>
                                <a:pt x="16124" y="6382"/>
                              </a:cubicBezTo>
                              <a:cubicBezTo>
                                <a:pt x="16401" y="6089"/>
                                <a:pt x="16775" y="5842"/>
                                <a:pt x="17219" y="5630"/>
                              </a:cubicBezTo>
                              <a:cubicBezTo>
                                <a:pt x="16948" y="5859"/>
                                <a:pt x="16878" y="6170"/>
                                <a:pt x="16791" y="6452"/>
                              </a:cubicBezTo>
                              <a:cubicBezTo>
                                <a:pt x="16720" y="6681"/>
                                <a:pt x="16628" y="6921"/>
                                <a:pt x="16379" y="7101"/>
                              </a:cubicBezTo>
                              <a:cubicBezTo>
                                <a:pt x="16173" y="7249"/>
                                <a:pt x="15918" y="7306"/>
                                <a:pt x="15647" y="7376"/>
                              </a:cubicBezTo>
                              <a:cubicBezTo>
                                <a:pt x="15663" y="7362"/>
                                <a:pt x="15663" y="7355"/>
                                <a:pt x="15669" y="7348"/>
                              </a:cubicBezTo>
                              <a:close/>
                              <a:moveTo>
                                <a:pt x="15262" y="5390"/>
                              </a:moveTo>
                              <a:cubicBezTo>
                                <a:pt x="15338" y="5489"/>
                                <a:pt x="15398" y="5595"/>
                                <a:pt x="15441" y="5701"/>
                              </a:cubicBezTo>
                              <a:cubicBezTo>
                                <a:pt x="15430" y="5750"/>
                                <a:pt x="15425" y="5796"/>
                                <a:pt x="15419" y="5845"/>
                              </a:cubicBezTo>
                              <a:cubicBezTo>
                                <a:pt x="15408" y="5828"/>
                                <a:pt x="15398" y="5810"/>
                                <a:pt x="15381" y="5792"/>
                              </a:cubicBezTo>
                              <a:cubicBezTo>
                                <a:pt x="15381" y="5792"/>
                                <a:pt x="15381" y="5789"/>
                                <a:pt x="15381" y="5789"/>
                              </a:cubicBezTo>
                              <a:cubicBezTo>
                                <a:pt x="15343" y="5722"/>
                                <a:pt x="15305" y="5655"/>
                                <a:pt x="15284" y="5584"/>
                              </a:cubicBezTo>
                              <a:cubicBezTo>
                                <a:pt x="15273" y="5546"/>
                                <a:pt x="15262" y="5507"/>
                                <a:pt x="15257" y="5468"/>
                              </a:cubicBezTo>
                              <a:cubicBezTo>
                                <a:pt x="15257" y="5447"/>
                                <a:pt x="15251" y="5426"/>
                                <a:pt x="15251" y="5408"/>
                              </a:cubicBezTo>
                              <a:cubicBezTo>
                                <a:pt x="15262" y="5397"/>
                                <a:pt x="15262" y="5394"/>
                                <a:pt x="15262" y="5390"/>
                              </a:cubicBezTo>
                              <a:close/>
                              <a:moveTo>
                                <a:pt x="15251" y="6219"/>
                              </a:moveTo>
                              <a:cubicBezTo>
                                <a:pt x="14899" y="6064"/>
                                <a:pt x="14628" y="5927"/>
                                <a:pt x="14476" y="5651"/>
                              </a:cubicBezTo>
                              <a:cubicBezTo>
                                <a:pt x="14270" y="5274"/>
                                <a:pt x="14367" y="4805"/>
                                <a:pt x="14042" y="4455"/>
                              </a:cubicBezTo>
                              <a:cubicBezTo>
                                <a:pt x="14400" y="4653"/>
                                <a:pt x="14742" y="4865"/>
                                <a:pt x="15018" y="5115"/>
                              </a:cubicBezTo>
                              <a:cubicBezTo>
                                <a:pt x="15099" y="5189"/>
                                <a:pt x="15170" y="5267"/>
                                <a:pt x="15235" y="5348"/>
                              </a:cubicBezTo>
                              <a:cubicBezTo>
                                <a:pt x="15219" y="5433"/>
                                <a:pt x="15230" y="5517"/>
                                <a:pt x="15251" y="5598"/>
                              </a:cubicBezTo>
                              <a:cubicBezTo>
                                <a:pt x="15235" y="5577"/>
                                <a:pt x="15213" y="5553"/>
                                <a:pt x="15197" y="5531"/>
                              </a:cubicBezTo>
                              <a:cubicBezTo>
                                <a:pt x="15143" y="5440"/>
                                <a:pt x="15110" y="5348"/>
                                <a:pt x="15089" y="5246"/>
                              </a:cubicBezTo>
                              <a:cubicBezTo>
                                <a:pt x="15089" y="5239"/>
                                <a:pt x="15072" y="5239"/>
                                <a:pt x="15072" y="5246"/>
                              </a:cubicBezTo>
                              <a:cubicBezTo>
                                <a:pt x="15067" y="5295"/>
                                <a:pt x="15067" y="5348"/>
                                <a:pt x="15078" y="5397"/>
                              </a:cubicBezTo>
                              <a:cubicBezTo>
                                <a:pt x="15045" y="5362"/>
                                <a:pt x="15013" y="5330"/>
                                <a:pt x="14980" y="5295"/>
                              </a:cubicBezTo>
                              <a:cubicBezTo>
                                <a:pt x="14953" y="5235"/>
                                <a:pt x="14931" y="5172"/>
                                <a:pt x="14910" y="5112"/>
                              </a:cubicBezTo>
                              <a:cubicBezTo>
                                <a:pt x="14904" y="5101"/>
                                <a:pt x="14883" y="5105"/>
                                <a:pt x="14883" y="5115"/>
                              </a:cubicBezTo>
                              <a:cubicBezTo>
                                <a:pt x="14883" y="5147"/>
                                <a:pt x="14888" y="5182"/>
                                <a:pt x="14899" y="5214"/>
                              </a:cubicBezTo>
                              <a:cubicBezTo>
                                <a:pt x="14714" y="5034"/>
                                <a:pt x="14519" y="4861"/>
                                <a:pt x="14330" y="4692"/>
                              </a:cubicBezTo>
                              <a:cubicBezTo>
                                <a:pt x="14319" y="4681"/>
                                <a:pt x="14286" y="4692"/>
                                <a:pt x="14302" y="4702"/>
                              </a:cubicBezTo>
                              <a:cubicBezTo>
                                <a:pt x="14492" y="4889"/>
                                <a:pt x="14671" y="5073"/>
                                <a:pt x="14834" y="5260"/>
                              </a:cubicBezTo>
                              <a:cubicBezTo>
                                <a:pt x="14720" y="5193"/>
                                <a:pt x="14584" y="5140"/>
                                <a:pt x="14454" y="5094"/>
                              </a:cubicBezTo>
                              <a:cubicBezTo>
                                <a:pt x="14443" y="5090"/>
                                <a:pt x="14433" y="5098"/>
                                <a:pt x="14443" y="5105"/>
                              </a:cubicBezTo>
                              <a:cubicBezTo>
                                <a:pt x="14573" y="5172"/>
                                <a:pt x="14720" y="5232"/>
                                <a:pt x="14839" y="5309"/>
                              </a:cubicBezTo>
                              <a:cubicBezTo>
                                <a:pt x="14883" y="5337"/>
                                <a:pt x="14920" y="5369"/>
                                <a:pt x="14958" y="5401"/>
                              </a:cubicBezTo>
                              <a:cubicBezTo>
                                <a:pt x="14986" y="5433"/>
                                <a:pt x="15007" y="5461"/>
                                <a:pt x="15029" y="5493"/>
                              </a:cubicBezTo>
                              <a:cubicBezTo>
                                <a:pt x="14877" y="5408"/>
                                <a:pt x="14698" y="5341"/>
                                <a:pt x="14508" y="5299"/>
                              </a:cubicBezTo>
                              <a:cubicBezTo>
                                <a:pt x="14498" y="5295"/>
                                <a:pt x="14487" y="5309"/>
                                <a:pt x="14498" y="5313"/>
                              </a:cubicBezTo>
                              <a:cubicBezTo>
                                <a:pt x="14752" y="5390"/>
                                <a:pt x="14953" y="5496"/>
                                <a:pt x="15127" y="5634"/>
                              </a:cubicBezTo>
                              <a:cubicBezTo>
                                <a:pt x="15164" y="5683"/>
                                <a:pt x="15197" y="5736"/>
                                <a:pt x="15230" y="5785"/>
                              </a:cubicBezTo>
                              <a:cubicBezTo>
                                <a:pt x="15056" y="5669"/>
                                <a:pt x="14839" y="5577"/>
                                <a:pt x="14611" y="5531"/>
                              </a:cubicBezTo>
                              <a:cubicBezTo>
                                <a:pt x="14595" y="5528"/>
                                <a:pt x="14590" y="5546"/>
                                <a:pt x="14606" y="5549"/>
                              </a:cubicBezTo>
                              <a:cubicBezTo>
                                <a:pt x="14807" y="5602"/>
                                <a:pt x="14975" y="5687"/>
                                <a:pt x="15116" y="5792"/>
                              </a:cubicBezTo>
                              <a:cubicBezTo>
                                <a:pt x="15202" y="5852"/>
                                <a:pt x="15273" y="5923"/>
                                <a:pt x="15349" y="5990"/>
                              </a:cubicBezTo>
                              <a:cubicBezTo>
                                <a:pt x="15365" y="6022"/>
                                <a:pt x="15381" y="6057"/>
                                <a:pt x="15398" y="6089"/>
                              </a:cubicBezTo>
                              <a:cubicBezTo>
                                <a:pt x="15235" y="5976"/>
                                <a:pt x="15029" y="5884"/>
                                <a:pt x="14828" y="5814"/>
                              </a:cubicBezTo>
                              <a:cubicBezTo>
                                <a:pt x="14812" y="5810"/>
                                <a:pt x="14801" y="5824"/>
                                <a:pt x="14817" y="5828"/>
                              </a:cubicBezTo>
                              <a:cubicBezTo>
                                <a:pt x="15094" y="5934"/>
                                <a:pt x="15278" y="6078"/>
                                <a:pt x="15463" y="6237"/>
                              </a:cubicBezTo>
                              <a:cubicBezTo>
                                <a:pt x="15479" y="6279"/>
                                <a:pt x="15495" y="6325"/>
                                <a:pt x="15511" y="6371"/>
                              </a:cubicBezTo>
                              <a:cubicBezTo>
                                <a:pt x="15436" y="6315"/>
                                <a:pt x="15354" y="6265"/>
                                <a:pt x="15251" y="6219"/>
                              </a:cubicBezTo>
                              <a:close/>
                              <a:moveTo>
                                <a:pt x="15479" y="5937"/>
                              </a:moveTo>
                              <a:cubicBezTo>
                                <a:pt x="15468" y="5877"/>
                                <a:pt x="15468" y="5817"/>
                                <a:pt x="15468" y="5757"/>
                              </a:cubicBezTo>
                              <a:cubicBezTo>
                                <a:pt x="15517" y="5877"/>
                                <a:pt x="15549" y="6001"/>
                                <a:pt x="15566" y="6124"/>
                              </a:cubicBezTo>
                              <a:cubicBezTo>
                                <a:pt x="15544" y="6064"/>
                                <a:pt x="15511" y="6001"/>
                                <a:pt x="15479" y="5937"/>
                              </a:cubicBezTo>
                              <a:close/>
                              <a:moveTo>
                                <a:pt x="9206" y="4314"/>
                              </a:moveTo>
                              <a:cubicBezTo>
                                <a:pt x="9217" y="4307"/>
                                <a:pt x="9228" y="4300"/>
                                <a:pt x="9239" y="4293"/>
                              </a:cubicBezTo>
                              <a:cubicBezTo>
                                <a:pt x="9271" y="4304"/>
                                <a:pt x="9304" y="4314"/>
                                <a:pt x="9336" y="4328"/>
                              </a:cubicBezTo>
                              <a:cubicBezTo>
                                <a:pt x="9342" y="4328"/>
                                <a:pt x="9342" y="4332"/>
                                <a:pt x="9347" y="4332"/>
                              </a:cubicBezTo>
                              <a:cubicBezTo>
                                <a:pt x="9298" y="4325"/>
                                <a:pt x="9255" y="4321"/>
                                <a:pt x="9206" y="4314"/>
                              </a:cubicBezTo>
                              <a:close/>
                              <a:moveTo>
                                <a:pt x="9439" y="4350"/>
                              </a:moveTo>
                              <a:cubicBezTo>
                                <a:pt x="9390" y="4321"/>
                                <a:pt x="9336" y="4293"/>
                                <a:pt x="9277" y="4272"/>
                              </a:cubicBezTo>
                              <a:cubicBezTo>
                                <a:pt x="9293" y="4261"/>
                                <a:pt x="9309" y="4247"/>
                                <a:pt x="9325" y="4233"/>
                              </a:cubicBezTo>
                              <a:cubicBezTo>
                                <a:pt x="9331" y="4230"/>
                                <a:pt x="9331" y="4230"/>
                                <a:pt x="9336" y="4226"/>
                              </a:cubicBezTo>
                              <a:cubicBezTo>
                                <a:pt x="9439" y="4283"/>
                                <a:pt x="9542" y="4336"/>
                                <a:pt x="9640" y="4395"/>
                              </a:cubicBezTo>
                              <a:cubicBezTo>
                                <a:pt x="9580" y="4378"/>
                                <a:pt x="9510" y="4364"/>
                                <a:pt x="9439" y="4350"/>
                              </a:cubicBezTo>
                              <a:close/>
                              <a:moveTo>
                                <a:pt x="9797" y="4434"/>
                              </a:moveTo>
                              <a:cubicBezTo>
                                <a:pt x="9797" y="4434"/>
                                <a:pt x="9797" y="4434"/>
                                <a:pt x="9797" y="4434"/>
                              </a:cubicBezTo>
                              <a:cubicBezTo>
                                <a:pt x="9775" y="4431"/>
                                <a:pt x="9754" y="4424"/>
                                <a:pt x="9727" y="4417"/>
                              </a:cubicBezTo>
                              <a:cubicBezTo>
                                <a:pt x="9613" y="4343"/>
                                <a:pt x="9499" y="4268"/>
                                <a:pt x="9380" y="4198"/>
                              </a:cubicBezTo>
                              <a:cubicBezTo>
                                <a:pt x="9390" y="4187"/>
                                <a:pt x="9401" y="4177"/>
                                <a:pt x="9412" y="4163"/>
                              </a:cubicBezTo>
                              <a:cubicBezTo>
                                <a:pt x="9553" y="4247"/>
                                <a:pt x="9683" y="4336"/>
                                <a:pt x="9797" y="4434"/>
                              </a:cubicBezTo>
                              <a:close/>
                              <a:moveTo>
                                <a:pt x="9439" y="4113"/>
                              </a:moveTo>
                              <a:cubicBezTo>
                                <a:pt x="9445" y="4106"/>
                                <a:pt x="9445" y="4096"/>
                                <a:pt x="9450" y="4089"/>
                              </a:cubicBezTo>
                              <a:cubicBezTo>
                                <a:pt x="9531" y="4124"/>
                                <a:pt x="9613" y="4163"/>
                                <a:pt x="9689" y="4201"/>
                              </a:cubicBezTo>
                              <a:cubicBezTo>
                                <a:pt x="9667" y="4205"/>
                                <a:pt x="9640" y="4212"/>
                                <a:pt x="9618" y="4216"/>
                              </a:cubicBezTo>
                              <a:cubicBezTo>
                                <a:pt x="9613" y="4219"/>
                                <a:pt x="9602" y="4219"/>
                                <a:pt x="9596" y="4226"/>
                              </a:cubicBezTo>
                              <a:cubicBezTo>
                                <a:pt x="9548" y="4187"/>
                                <a:pt x="9493" y="4149"/>
                                <a:pt x="9439" y="4113"/>
                              </a:cubicBezTo>
                              <a:close/>
                              <a:moveTo>
                                <a:pt x="9727" y="4194"/>
                              </a:moveTo>
                              <a:cubicBezTo>
                                <a:pt x="9651" y="4149"/>
                                <a:pt x="9575" y="4110"/>
                                <a:pt x="9493" y="4067"/>
                              </a:cubicBezTo>
                              <a:cubicBezTo>
                                <a:pt x="9515" y="4060"/>
                                <a:pt x="9542" y="4050"/>
                                <a:pt x="9564" y="4043"/>
                              </a:cubicBezTo>
                              <a:cubicBezTo>
                                <a:pt x="9564" y="4043"/>
                                <a:pt x="9569" y="4043"/>
                                <a:pt x="9569" y="4043"/>
                              </a:cubicBezTo>
                              <a:cubicBezTo>
                                <a:pt x="9591" y="4050"/>
                                <a:pt x="9618" y="4064"/>
                                <a:pt x="9634" y="4074"/>
                              </a:cubicBezTo>
                              <a:cubicBezTo>
                                <a:pt x="9661" y="4085"/>
                                <a:pt x="9683" y="4099"/>
                                <a:pt x="9710" y="4110"/>
                              </a:cubicBezTo>
                              <a:cubicBezTo>
                                <a:pt x="9754" y="4131"/>
                                <a:pt x="9792" y="4152"/>
                                <a:pt x="9835" y="4170"/>
                              </a:cubicBezTo>
                              <a:cubicBezTo>
                                <a:pt x="9802" y="4180"/>
                                <a:pt x="9759" y="4187"/>
                                <a:pt x="9727" y="4194"/>
                              </a:cubicBezTo>
                              <a:close/>
                              <a:moveTo>
                                <a:pt x="10014" y="4124"/>
                              </a:moveTo>
                              <a:cubicBezTo>
                                <a:pt x="9970" y="4142"/>
                                <a:pt x="9927" y="4156"/>
                                <a:pt x="9873" y="4166"/>
                              </a:cubicBezTo>
                              <a:cubicBezTo>
                                <a:pt x="9830" y="4134"/>
                                <a:pt x="9775" y="4106"/>
                                <a:pt x="9727" y="4082"/>
                              </a:cubicBezTo>
                              <a:cubicBezTo>
                                <a:pt x="9694" y="4064"/>
                                <a:pt x="9661" y="4039"/>
                                <a:pt x="9623" y="4022"/>
                              </a:cubicBezTo>
                              <a:cubicBezTo>
                                <a:pt x="9640" y="4015"/>
                                <a:pt x="9656" y="4004"/>
                                <a:pt x="9672" y="3997"/>
                              </a:cubicBezTo>
                              <a:cubicBezTo>
                                <a:pt x="9781" y="4039"/>
                                <a:pt x="9895" y="4082"/>
                                <a:pt x="10014" y="4124"/>
                              </a:cubicBezTo>
                              <a:close/>
                              <a:moveTo>
                                <a:pt x="8523" y="2215"/>
                              </a:moveTo>
                              <a:cubicBezTo>
                                <a:pt x="8539" y="2360"/>
                                <a:pt x="8572" y="2505"/>
                                <a:pt x="8648" y="2642"/>
                              </a:cubicBezTo>
                              <a:cubicBezTo>
                                <a:pt x="8653" y="2649"/>
                                <a:pt x="8669" y="2646"/>
                                <a:pt x="8669" y="2639"/>
                              </a:cubicBezTo>
                              <a:cubicBezTo>
                                <a:pt x="8588" y="2441"/>
                                <a:pt x="8583" y="2240"/>
                                <a:pt x="8577" y="2035"/>
                              </a:cubicBezTo>
                              <a:cubicBezTo>
                                <a:pt x="8583" y="2025"/>
                                <a:pt x="8583" y="2014"/>
                                <a:pt x="8588" y="2004"/>
                              </a:cubicBezTo>
                              <a:cubicBezTo>
                                <a:pt x="8599" y="2314"/>
                                <a:pt x="8783" y="2579"/>
                                <a:pt x="9114" y="2815"/>
                              </a:cubicBezTo>
                              <a:cubicBezTo>
                                <a:pt x="9352" y="2984"/>
                                <a:pt x="9564" y="3150"/>
                                <a:pt x="9672" y="3372"/>
                              </a:cubicBezTo>
                              <a:cubicBezTo>
                                <a:pt x="9727" y="3478"/>
                                <a:pt x="9781" y="3609"/>
                                <a:pt x="9754" y="3722"/>
                              </a:cubicBezTo>
                              <a:cubicBezTo>
                                <a:pt x="9721" y="3859"/>
                                <a:pt x="9607" y="3916"/>
                                <a:pt x="9455" y="3979"/>
                              </a:cubicBezTo>
                              <a:cubicBezTo>
                                <a:pt x="9450" y="3912"/>
                                <a:pt x="9423" y="3842"/>
                                <a:pt x="9380" y="3775"/>
                              </a:cubicBezTo>
                              <a:cubicBezTo>
                                <a:pt x="9304" y="3605"/>
                                <a:pt x="9184" y="3443"/>
                                <a:pt x="9060" y="3284"/>
                              </a:cubicBezTo>
                              <a:cubicBezTo>
                                <a:pt x="9054" y="3277"/>
                                <a:pt x="9038" y="3284"/>
                                <a:pt x="9043" y="3291"/>
                              </a:cubicBezTo>
                              <a:cubicBezTo>
                                <a:pt x="9092" y="3365"/>
                                <a:pt x="9136" y="3439"/>
                                <a:pt x="9173" y="3514"/>
                              </a:cubicBezTo>
                              <a:cubicBezTo>
                                <a:pt x="9136" y="3475"/>
                                <a:pt x="9092" y="3439"/>
                                <a:pt x="9054" y="3408"/>
                              </a:cubicBezTo>
                              <a:cubicBezTo>
                                <a:pt x="9027" y="3369"/>
                                <a:pt x="9000" y="3330"/>
                                <a:pt x="8973" y="3295"/>
                              </a:cubicBezTo>
                              <a:cubicBezTo>
                                <a:pt x="8967" y="3288"/>
                                <a:pt x="8951" y="3291"/>
                                <a:pt x="8957" y="3298"/>
                              </a:cubicBezTo>
                              <a:cubicBezTo>
                                <a:pt x="8962" y="3312"/>
                                <a:pt x="8967" y="3330"/>
                                <a:pt x="8978" y="3344"/>
                              </a:cubicBezTo>
                              <a:cubicBezTo>
                                <a:pt x="8897" y="3281"/>
                                <a:pt x="8810" y="3217"/>
                                <a:pt x="8723" y="3157"/>
                              </a:cubicBezTo>
                              <a:cubicBezTo>
                                <a:pt x="8610" y="2956"/>
                                <a:pt x="8528" y="2752"/>
                                <a:pt x="8507" y="2536"/>
                              </a:cubicBezTo>
                              <a:cubicBezTo>
                                <a:pt x="8485" y="2427"/>
                                <a:pt x="8496" y="2321"/>
                                <a:pt x="8523" y="2215"/>
                              </a:cubicBezTo>
                              <a:close/>
                              <a:moveTo>
                                <a:pt x="8355" y="2596"/>
                              </a:moveTo>
                              <a:cubicBezTo>
                                <a:pt x="8360" y="2621"/>
                                <a:pt x="8360" y="2646"/>
                                <a:pt x="8366" y="2667"/>
                              </a:cubicBezTo>
                              <a:cubicBezTo>
                                <a:pt x="8344" y="2646"/>
                                <a:pt x="8328" y="2621"/>
                                <a:pt x="8306" y="2600"/>
                              </a:cubicBezTo>
                              <a:cubicBezTo>
                                <a:pt x="8295" y="2589"/>
                                <a:pt x="8268" y="2600"/>
                                <a:pt x="8279" y="2610"/>
                              </a:cubicBezTo>
                              <a:cubicBezTo>
                                <a:pt x="8317" y="2656"/>
                                <a:pt x="8355" y="2706"/>
                                <a:pt x="8387" y="2752"/>
                              </a:cubicBezTo>
                              <a:cubicBezTo>
                                <a:pt x="8387" y="2755"/>
                                <a:pt x="8387" y="2759"/>
                                <a:pt x="8393" y="2766"/>
                              </a:cubicBezTo>
                              <a:cubicBezTo>
                                <a:pt x="8382" y="2776"/>
                                <a:pt x="8366" y="2787"/>
                                <a:pt x="8344" y="2794"/>
                              </a:cubicBezTo>
                              <a:cubicBezTo>
                                <a:pt x="8295" y="2737"/>
                                <a:pt x="8246" y="2681"/>
                                <a:pt x="8208" y="2621"/>
                              </a:cubicBezTo>
                              <a:cubicBezTo>
                                <a:pt x="8203" y="2610"/>
                                <a:pt x="8170" y="2618"/>
                                <a:pt x="8181" y="2628"/>
                              </a:cubicBezTo>
                              <a:cubicBezTo>
                                <a:pt x="8214" y="2688"/>
                                <a:pt x="8257" y="2745"/>
                                <a:pt x="8295" y="2805"/>
                              </a:cubicBezTo>
                              <a:cubicBezTo>
                                <a:pt x="8279" y="2808"/>
                                <a:pt x="8257" y="2812"/>
                                <a:pt x="8241" y="2812"/>
                              </a:cubicBezTo>
                              <a:cubicBezTo>
                                <a:pt x="8198" y="2766"/>
                                <a:pt x="8160" y="2716"/>
                                <a:pt x="8122" y="2667"/>
                              </a:cubicBezTo>
                              <a:cubicBezTo>
                                <a:pt x="8116" y="2660"/>
                                <a:pt x="8100" y="2663"/>
                                <a:pt x="8100" y="2674"/>
                              </a:cubicBezTo>
                              <a:cubicBezTo>
                                <a:pt x="8111" y="2695"/>
                                <a:pt x="8127" y="2713"/>
                                <a:pt x="8138" y="2734"/>
                              </a:cubicBezTo>
                              <a:cubicBezTo>
                                <a:pt x="8100" y="2702"/>
                                <a:pt x="8062" y="2667"/>
                                <a:pt x="8030" y="2635"/>
                              </a:cubicBezTo>
                              <a:cubicBezTo>
                                <a:pt x="8024" y="2593"/>
                                <a:pt x="8030" y="2543"/>
                                <a:pt x="8030" y="2505"/>
                              </a:cubicBezTo>
                              <a:cubicBezTo>
                                <a:pt x="8030" y="2466"/>
                                <a:pt x="8024" y="2427"/>
                                <a:pt x="8024" y="2388"/>
                              </a:cubicBezTo>
                              <a:cubicBezTo>
                                <a:pt x="8138" y="2452"/>
                                <a:pt x="8257" y="2515"/>
                                <a:pt x="8355" y="2596"/>
                              </a:cubicBezTo>
                              <a:close/>
                              <a:moveTo>
                                <a:pt x="7189" y="2565"/>
                              </a:moveTo>
                              <a:cubicBezTo>
                                <a:pt x="7352" y="2656"/>
                                <a:pt x="7542" y="2727"/>
                                <a:pt x="7661" y="2850"/>
                              </a:cubicBezTo>
                              <a:cubicBezTo>
                                <a:pt x="7661" y="2857"/>
                                <a:pt x="7661" y="2868"/>
                                <a:pt x="7661" y="2875"/>
                              </a:cubicBezTo>
                              <a:cubicBezTo>
                                <a:pt x="7628" y="2850"/>
                                <a:pt x="7601" y="2829"/>
                                <a:pt x="7563" y="2805"/>
                              </a:cubicBezTo>
                              <a:cubicBezTo>
                                <a:pt x="7552" y="2797"/>
                                <a:pt x="7536" y="2808"/>
                                <a:pt x="7547" y="2815"/>
                              </a:cubicBezTo>
                              <a:cubicBezTo>
                                <a:pt x="7590" y="2847"/>
                                <a:pt x="7628" y="2882"/>
                                <a:pt x="7661" y="2917"/>
                              </a:cubicBezTo>
                              <a:cubicBezTo>
                                <a:pt x="7661" y="2932"/>
                                <a:pt x="7661" y="2946"/>
                                <a:pt x="7661" y="2960"/>
                              </a:cubicBezTo>
                              <a:cubicBezTo>
                                <a:pt x="7655" y="2963"/>
                                <a:pt x="7650" y="2963"/>
                                <a:pt x="7645" y="2967"/>
                              </a:cubicBezTo>
                              <a:cubicBezTo>
                                <a:pt x="7580" y="2914"/>
                                <a:pt x="7514" y="2864"/>
                                <a:pt x="7444" y="2815"/>
                              </a:cubicBezTo>
                              <a:cubicBezTo>
                                <a:pt x="7433" y="2808"/>
                                <a:pt x="7417" y="2819"/>
                                <a:pt x="7428" y="2826"/>
                              </a:cubicBezTo>
                              <a:cubicBezTo>
                                <a:pt x="7487" y="2879"/>
                                <a:pt x="7547" y="2932"/>
                                <a:pt x="7601" y="2984"/>
                              </a:cubicBezTo>
                              <a:cubicBezTo>
                                <a:pt x="7580" y="2991"/>
                                <a:pt x="7558" y="2999"/>
                                <a:pt x="7542" y="3006"/>
                              </a:cubicBezTo>
                              <a:cubicBezTo>
                                <a:pt x="7477" y="2953"/>
                                <a:pt x="7417" y="2893"/>
                                <a:pt x="7363" y="2833"/>
                              </a:cubicBezTo>
                              <a:cubicBezTo>
                                <a:pt x="7357" y="2826"/>
                                <a:pt x="7336" y="2833"/>
                                <a:pt x="7341" y="2840"/>
                              </a:cubicBezTo>
                              <a:cubicBezTo>
                                <a:pt x="7384" y="2903"/>
                                <a:pt x="7433" y="2960"/>
                                <a:pt x="7487" y="3020"/>
                              </a:cubicBezTo>
                              <a:cubicBezTo>
                                <a:pt x="7477" y="3023"/>
                                <a:pt x="7466" y="3023"/>
                                <a:pt x="7449" y="3027"/>
                              </a:cubicBezTo>
                              <a:cubicBezTo>
                                <a:pt x="7428" y="3013"/>
                                <a:pt x="7411" y="2999"/>
                                <a:pt x="7390" y="2984"/>
                              </a:cubicBezTo>
                              <a:cubicBezTo>
                                <a:pt x="7260" y="2861"/>
                                <a:pt x="7211" y="2713"/>
                                <a:pt x="7189" y="2565"/>
                              </a:cubicBezTo>
                              <a:close/>
                              <a:moveTo>
                                <a:pt x="7504" y="3066"/>
                              </a:moveTo>
                              <a:lnTo>
                                <a:pt x="7504" y="3066"/>
                              </a:lnTo>
                              <a:cubicBezTo>
                                <a:pt x="7498" y="3069"/>
                                <a:pt x="7498" y="3069"/>
                                <a:pt x="7504" y="3066"/>
                              </a:cubicBezTo>
                              <a:cubicBezTo>
                                <a:pt x="7498" y="3066"/>
                                <a:pt x="7498" y="3066"/>
                                <a:pt x="7498" y="3066"/>
                              </a:cubicBezTo>
                              <a:cubicBezTo>
                                <a:pt x="7498" y="3069"/>
                                <a:pt x="7498" y="3069"/>
                                <a:pt x="7504" y="3066"/>
                              </a:cubicBezTo>
                              <a:close/>
                              <a:moveTo>
                                <a:pt x="7336" y="3884"/>
                              </a:moveTo>
                              <a:cubicBezTo>
                                <a:pt x="7243" y="3711"/>
                                <a:pt x="7216" y="3524"/>
                                <a:pt x="7135" y="3348"/>
                              </a:cubicBezTo>
                              <a:cubicBezTo>
                                <a:pt x="7048" y="3168"/>
                                <a:pt x="6934" y="2967"/>
                                <a:pt x="6750" y="2805"/>
                              </a:cubicBezTo>
                              <a:cubicBezTo>
                                <a:pt x="6961" y="2967"/>
                                <a:pt x="7108" y="3147"/>
                                <a:pt x="7227" y="3355"/>
                              </a:cubicBezTo>
                              <a:cubicBezTo>
                                <a:pt x="7233" y="3369"/>
                                <a:pt x="7260" y="3362"/>
                                <a:pt x="7260" y="3348"/>
                              </a:cubicBezTo>
                              <a:cubicBezTo>
                                <a:pt x="7189" y="3083"/>
                                <a:pt x="6918" y="2840"/>
                                <a:pt x="6593" y="2674"/>
                              </a:cubicBezTo>
                              <a:cubicBezTo>
                                <a:pt x="7059" y="2833"/>
                                <a:pt x="7357" y="3094"/>
                                <a:pt x="7666" y="3372"/>
                              </a:cubicBezTo>
                              <a:cubicBezTo>
                                <a:pt x="7672" y="3432"/>
                                <a:pt x="7683" y="3492"/>
                                <a:pt x="7693" y="3549"/>
                              </a:cubicBezTo>
                              <a:cubicBezTo>
                                <a:pt x="7683" y="3538"/>
                                <a:pt x="7672" y="3528"/>
                                <a:pt x="7666" y="3517"/>
                              </a:cubicBezTo>
                              <a:cubicBezTo>
                                <a:pt x="7655" y="3507"/>
                                <a:pt x="7639" y="3517"/>
                                <a:pt x="7645" y="3524"/>
                              </a:cubicBezTo>
                              <a:cubicBezTo>
                                <a:pt x="7666" y="3556"/>
                                <a:pt x="7693" y="3591"/>
                                <a:pt x="7715" y="3623"/>
                              </a:cubicBezTo>
                              <a:cubicBezTo>
                                <a:pt x="7737" y="3690"/>
                                <a:pt x="7758" y="3757"/>
                                <a:pt x="7796" y="3820"/>
                              </a:cubicBezTo>
                              <a:cubicBezTo>
                                <a:pt x="7726" y="3750"/>
                                <a:pt x="7666" y="3672"/>
                                <a:pt x="7612" y="3588"/>
                              </a:cubicBezTo>
                              <a:cubicBezTo>
                                <a:pt x="7607" y="3577"/>
                                <a:pt x="7580" y="3581"/>
                                <a:pt x="7585" y="3591"/>
                              </a:cubicBezTo>
                              <a:cubicBezTo>
                                <a:pt x="7677" y="3799"/>
                                <a:pt x="7834" y="4025"/>
                                <a:pt x="8089" y="4170"/>
                              </a:cubicBezTo>
                              <a:cubicBezTo>
                                <a:pt x="8100" y="4177"/>
                                <a:pt x="8111" y="4184"/>
                                <a:pt x="8122" y="4191"/>
                              </a:cubicBezTo>
                              <a:cubicBezTo>
                                <a:pt x="7780" y="4346"/>
                                <a:pt x="7439" y="4078"/>
                                <a:pt x="7336" y="3884"/>
                              </a:cubicBezTo>
                              <a:close/>
                              <a:moveTo>
                                <a:pt x="8208" y="4261"/>
                              </a:moveTo>
                              <a:cubicBezTo>
                                <a:pt x="8225" y="4268"/>
                                <a:pt x="8236" y="4276"/>
                                <a:pt x="8252" y="4283"/>
                              </a:cubicBezTo>
                              <a:cubicBezTo>
                                <a:pt x="8176" y="4350"/>
                                <a:pt x="8100" y="4417"/>
                                <a:pt x="8035" y="4487"/>
                              </a:cubicBezTo>
                              <a:cubicBezTo>
                                <a:pt x="8067" y="4406"/>
                                <a:pt x="8127" y="4336"/>
                                <a:pt x="8208" y="4261"/>
                              </a:cubicBezTo>
                              <a:close/>
                              <a:moveTo>
                                <a:pt x="8214" y="4445"/>
                              </a:moveTo>
                              <a:cubicBezTo>
                                <a:pt x="8143" y="4477"/>
                                <a:pt x="8078" y="4515"/>
                                <a:pt x="8013" y="4551"/>
                              </a:cubicBezTo>
                              <a:cubicBezTo>
                                <a:pt x="8013" y="4551"/>
                                <a:pt x="8013" y="4547"/>
                                <a:pt x="8013" y="4547"/>
                              </a:cubicBezTo>
                              <a:cubicBezTo>
                                <a:pt x="8105" y="4466"/>
                                <a:pt x="8198" y="4385"/>
                                <a:pt x="8295" y="4300"/>
                              </a:cubicBezTo>
                              <a:cubicBezTo>
                                <a:pt x="8301" y="4304"/>
                                <a:pt x="8311" y="4307"/>
                                <a:pt x="8317" y="4311"/>
                              </a:cubicBezTo>
                              <a:cubicBezTo>
                                <a:pt x="8273" y="4353"/>
                                <a:pt x="8241" y="4399"/>
                                <a:pt x="8214" y="4445"/>
                              </a:cubicBezTo>
                              <a:close/>
                              <a:moveTo>
                                <a:pt x="8349" y="4325"/>
                              </a:moveTo>
                              <a:cubicBezTo>
                                <a:pt x="8366" y="4332"/>
                                <a:pt x="8377" y="4336"/>
                                <a:pt x="8393" y="4339"/>
                              </a:cubicBezTo>
                              <a:cubicBezTo>
                                <a:pt x="8366" y="4364"/>
                                <a:pt x="8339" y="4392"/>
                                <a:pt x="8317" y="4424"/>
                              </a:cubicBezTo>
                              <a:cubicBezTo>
                                <a:pt x="8301" y="4417"/>
                                <a:pt x="8284" y="4413"/>
                                <a:pt x="8268" y="4420"/>
                              </a:cubicBezTo>
                              <a:cubicBezTo>
                                <a:pt x="8295" y="4388"/>
                                <a:pt x="8322" y="4357"/>
                                <a:pt x="8349" y="4325"/>
                              </a:cubicBezTo>
                              <a:close/>
                              <a:moveTo>
                                <a:pt x="8246" y="4784"/>
                              </a:moveTo>
                              <a:cubicBezTo>
                                <a:pt x="8246" y="4695"/>
                                <a:pt x="8263" y="4607"/>
                                <a:pt x="8301" y="4519"/>
                              </a:cubicBezTo>
                              <a:cubicBezTo>
                                <a:pt x="8344" y="4463"/>
                                <a:pt x="8393" y="4413"/>
                                <a:pt x="8452" y="4360"/>
                              </a:cubicBezTo>
                              <a:cubicBezTo>
                                <a:pt x="8469" y="4364"/>
                                <a:pt x="8490" y="4371"/>
                                <a:pt x="8507" y="4374"/>
                              </a:cubicBezTo>
                              <a:cubicBezTo>
                                <a:pt x="8382" y="4498"/>
                                <a:pt x="8295" y="4639"/>
                                <a:pt x="8246" y="4784"/>
                              </a:cubicBezTo>
                              <a:close/>
                              <a:moveTo>
                                <a:pt x="8469" y="4625"/>
                              </a:moveTo>
                              <a:cubicBezTo>
                                <a:pt x="8398" y="4667"/>
                                <a:pt x="8339" y="4717"/>
                                <a:pt x="8290" y="4766"/>
                              </a:cubicBezTo>
                              <a:cubicBezTo>
                                <a:pt x="8349" y="4628"/>
                                <a:pt x="8442" y="4505"/>
                                <a:pt x="8566" y="4385"/>
                              </a:cubicBezTo>
                              <a:cubicBezTo>
                                <a:pt x="8588" y="4388"/>
                                <a:pt x="8615" y="4392"/>
                                <a:pt x="8637" y="4395"/>
                              </a:cubicBezTo>
                              <a:cubicBezTo>
                                <a:pt x="8577" y="4473"/>
                                <a:pt x="8523" y="4547"/>
                                <a:pt x="8469" y="4625"/>
                              </a:cubicBezTo>
                              <a:close/>
                              <a:moveTo>
                                <a:pt x="8620" y="4561"/>
                              </a:moveTo>
                              <a:cubicBezTo>
                                <a:pt x="8604" y="4558"/>
                                <a:pt x="8583" y="4561"/>
                                <a:pt x="8566" y="4568"/>
                              </a:cubicBezTo>
                              <a:cubicBezTo>
                                <a:pt x="8555" y="4575"/>
                                <a:pt x="8539" y="4582"/>
                                <a:pt x="8528" y="4590"/>
                              </a:cubicBezTo>
                              <a:cubicBezTo>
                                <a:pt x="8577" y="4526"/>
                                <a:pt x="8631" y="4463"/>
                                <a:pt x="8686" y="4403"/>
                              </a:cubicBezTo>
                              <a:cubicBezTo>
                                <a:pt x="8696" y="4403"/>
                                <a:pt x="8707" y="4403"/>
                                <a:pt x="8718" y="4406"/>
                              </a:cubicBezTo>
                              <a:cubicBezTo>
                                <a:pt x="8686" y="4455"/>
                                <a:pt x="8653" y="4508"/>
                                <a:pt x="8620" y="4561"/>
                              </a:cubicBezTo>
                              <a:close/>
                              <a:moveTo>
                                <a:pt x="8680" y="4653"/>
                              </a:moveTo>
                              <a:cubicBezTo>
                                <a:pt x="8669" y="4632"/>
                                <a:pt x="8658" y="4611"/>
                                <a:pt x="8653" y="4586"/>
                              </a:cubicBezTo>
                              <a:cubicBezTo>
                                <a:pt x="8653" y="4582"/>
                                <a:pt x="8648" y="4579"/>
                                <a:pt x="8648" y="4575"/>
                              </a:cubicBezTo>
                              <a:cubicBezTo>
                                <a:pt x="8686" y="4519"/>
                                <a:pt x="8729" y="4463"/>
                                <a:pt x="8778" y="4406"/>
                              </a:cubicBezTo>
                              <a:cubicBezTo>
                                <a:pt x="8816" y="4406"/>
                                <a:pt x="8848" y="4406"/>
                                <a:pt x="8881" y="4403"/>
                              </a:cubicBezTo>
                              <a:cubicBezTo>
                                <a:pt x="8805" y="4484"/>
                                <a:pt x="8740" y="4565"/>
                                <a:pt x="8680" y="4653"/>
                              </a:cubicBezTo>
                              <a:close/>
                              <a:moveTo>
                                <a:pt x="8230" y="4149"/>
                              </a:moveTo>
                              <a:cubicBezTo>
                                <a:pt x="7975" y="3983"/>
                                <a:pt x="7883" y="3736"/>
                                <a:pt x="7840" y="3514"/>
                              </a:cubicBezTo>
                              <a:cubicBezTo>
                                <a:pt x="7775" y="3200"/>
                                <a:pt x="7791" y="2879"/>
                                <a:pt x="7753" y="2565"/>
                              </a:cubicBezTo>
                              <a:cubicBezTo>
                                <a:pt x="7796" y="2656"/>
                                <a:pt x="7856" y="2745"/>
                                <a:pt x="7899" y="2833"/>
                              </a:cubicBezTo>
                              <a:cubicBezTo>
                                <a:pt x="7981" y="2988"/>
                                <a:pt x="8057" y="3147"/>
                                <a:pt x="8160" y="3298"/>
                              </a:cubicBezTo>
                              <a:cubicBezTo>
                                <a:pt x="8165" y="3305"/>
                                <a:pt x="8176" y="3298"/>
                                <a:pt x="8176" y="3295"/>
                              </a:cubicBezTo>
                              <a:cubicBezTo>
                                <a:pt x="8089" y="3140"/>
                                <a:pt x="8024" y="2984"/>
                                <a:pt x="7964" y="2822"/>
                              </a:cubicBezTo>
                              <a:cubicBezTo>
                                <a:pt x="7932" y="2730"/>
                                <a:pt x="7883" y="2639"/>
                                <a:pt x="7834" y="2547"/>
                              </a:cubicBezTo>
                              <a:cubicBezTo>
                                <a:pt x="7992" y="2745"/>
                                <a:pt x="8198" y="2917"/>
                                <a:pt x="8447" y="3090"/>
                              </a:cubicBezTo>
                              <a:cubicBezTo>
                                <a:pt x="8821" y="3348"/>
                                <a:pt x="9520" y="3775"/>
                                <a:pt x="9260" y="4156"/>
                              </a:cubicBezTo>
                              <a:cubicBezTo>
                                <a:pt x="9000" y="4378"/>
                                <a:pt x="8528" y="4346"/>
                                <a:pt x="8230" y="4149"/>
                              </a:cubicBezTo>
                              <a:close/>
                              <a:moveTo>
                                <a:pt x="9607" y="5574"/>
                              </a:moveTo>
                              <a:cubicBezTo>
                                <a:pt x="9531" y="5189"/>
                                <a:pt x="9390" y="4784"/>
                                <a:pt x="9065" y="4455"/>
                              </a:cubicBezTo>
                              <a:cubicBezTo>
                                <a:pt x="9076" y="4459"/>
                                <a:pt x="9087" y="4466"/>
                                <a:pt x="9103" y="4470"/>
                              </a:cubicBezTo>
                              <a:cubicBezTo>
                                <a:pt x="9114" y="4487"/>
                                <a:pt x="9136" y="4505"/>
                                <a:pt x="9146" y="4515"/>
                              </a:cubicBezTo>
                              <a:cubicBezTo>
                                <a:pt x="9173" y="4551"/>
                                <a:pt x="9206" y="4582"/>
                                <a:pt x="9239" y="4614"/>
                              </a:cubicBezTo>
                              <a:cubicBezTo>
                                <a:pt x="9249" y="4621"/>
                                <a:pt x="9271" y="4618"/>
                                <a:pt x="9266" y="4607"/>
                              </a:cubicBezTo>
                              <a:cubicBezTo>
                                <a:pt x="9249" y="4582"/>
                                <a:pt x="9233" y="4554"/>
                                <a:pt x="9217" y="4530"/>
                              </a:cubicBezTo>
                              <a:cubicBezTo>
                                <a:pt x="9211" y="4522"/>
                                <a:pt x="9206" y="4515"/>
                                <a:pt x="9201" y="4508"/>
                              </a:cubicBezTo>
                              <a:cubicBezTo>
                                <a:pt x="9206" y="4508"/>
                                <a:pt x="9206" y="4512"/>
                                <a:pt x="9211" y="4512"/>
                              </a:cubicBezTo>
                              <a:cubicBezTo>
                                <a:pt x="9255" y="4568"/>
                                <a:pt x="9293" y="4625"/>
                                <a:pt x="9342" y="4678"/>
                              </a:cubicBezTo>
                              <a:cubicBezTo>
                                <a:pt x="9347" y="4688"/>
                                <a:pt x="9374" y="4681"/>
                                <a:pt x="9369" y="4671"/>
                              </a:cubicBezTo>
                              <a:cubicBezTo>
                                <a:pt x="9347" y="4632"/>
                                <a:pt x="9325" y="4593"/>
                                <a:pt x="9298" y="4554"/>
                              </a:cubicBezTo>
                              <a:cubicBezTo>
                                <a:pt x="9325" y="4568"/>
                                <a:pt x="9352" y="4582"/>
                                <a:pt x="9380" y="4600"/>
                              </a:cubicBezTo>
                              <a:cubicBezTo>
                                <a:pt x="9401" y="4632"/>
                                <a:pt x="9417" y="4664"/>
                                <a:pt x="9439" y="4695"/>
                              </a:cubicBezTo>
                              <a:cubicBezTo>
                                <a:pt x="9531" y="4840"/>
                                <a:pt x="9613" y="4992"/>
                                <a:pt x="9672" y="5143"/>
                              </a:cubicBezTo>
                              <a:cubicBezTo>
                                <a:pt x="9792" y="5436"/>
                                <a:pt x="9813" y="5732"/>
                                <a:pt x="9840" y="6032"/>
                              </a:cubicBezTo>
                              <a:cubicBezTo>
                                <a:pt x="9873" y="6367"/>
                                <a:pt x="9987" y="6688"/>
                                <a:pt x="10182" y="6988"/>
                              </a:cubicBezTo>
                              <a:cubicBezTo>
                                <a:pt x="10160" y="6971"/>
                                <a:pt x="10139" y="6957"/>
                                <a:pt x="10111" y="6939"/>
                              </a:cubicBezTo>
                              <a:cubicBezTo>
                                <a:pt x="10079" y="6890"/>
                                <a:pt x="10052" y="6844"/>
                                <a:pt x="10030" y="6791"/>
                              </a:cubicBezTo>
                              <a:cubicBezTo>
                                <a:pt x="10025" y="6773"/>
                                <a:pt x="9987" y="6780"/>
                                <a:pt x="9992" y="6798"/>
                              </a:cubicBezTo>
                              <a:cubicBezTo>
                                <a:pt x="10003" y="6830"/>
                                <a:pt x="10019" y="6861"/>
                                <a:pt x="10036" y="6893"/>
                              </a:cubicBezTo>
                              <a:cubicBezTo>
                                <a:pt x="10030" y="6890"/>
                                <a:pt x="10025" y="6886"/>
                                <a:pt x="10019" y="6883"/>
                              </a:cubicBezTo>
                              <a:cubicBezTo>
                                <a:pt x="9976" y="6823"/>
                                <a:pt x="9943" y="6763"/>
                                <a:pt x="9916" y="6696"/>
                              </a:cubicBezTo>
                              <a:cubicBezTo>
                                <a:pt x="9911" y="6688"/>
                                <a:pt x="9895" y="6688"/>
                                <a:pt x="9895" y="6699"/>
                              </a:cubicBezTo>
                              <a:cubicBezTo>
                                <a:pt x="9895" y="6748"/>
                                <a:pt x="9911" y="6798"/>
                                <a:pt x="9933" y="6844"/>
                              </a:cubicBezTo>
                              <a:cubicBezTo>
                                <a:pt x="9911" y="6833"/>
                                <a:pt x="9889" y="6826"/>
                                <a:pt x="9873" y="6815"/>
                              </a:cubicBezTo>
                              <a:cubicBezTo>
                                <a:pt x="9640" y="6424"/>
                                <a:pt x="9689" y="5990"/>
                                <a:pt x="9607" y="5574"/>
                              </a:cubicBezTo>
                              <a:close/>
                              <a:moveTo>
                                <a:pt x="9987" y="6932"/>
                              </a:moveTo>
                              <a:cubicBezTo>
                                <a:pt x="9987" y="6935"/>
                                <a:pt x="9987" y="6935"/>
                                <a:pt x="9987" y="6932"/>
                              </a:cubicBezTo>
                              <a:cubicBezTo>
                                <a:pt x="9981" y="6928"/>
                                <a:pt x="9976" y="6928"/>
                                <a:pt x="9976" y="6925"/>
                              </a:cubicBezTo>
                              <a:cubicBezTo>
                                <a:pt x="9976" y="6928"/>
                                <a:pt x="9981" y="6932"/>
                                <a:pt x="9987" y="6932"/>
                              </a:cubicBezTo>
                              <a:close/>
                              <a:moveTo>
                                <a:pt x="9428" y="7359"/>
                              </a:moveTo>
                              <a:cubicBezTo>
                                <a:pt x="9136" y="7313"/>
                                <a:pt x="8832" y="7263"/>
                                <a:pt x="8555" y="7182"/>
                              </a:cubicBezTo>
                              <a:cubicBezTo>
                                <a:pt x="8268" y="7098"/>
                                <a:pt x="8030" y="6967"/>
                                <a:pt x="7791" y="6837"/>
                              </a:cubicBezTo>
                              <a:cubicBezTo>
                                <a:pt x="7921" y="6826"/>
                                <a:pt x="8046" y="6830"/>
                                <a:pt x="8176" y="6851"/>
                              </a:cubicBezTo>
                              <a:cubicBezTo>
                                <a:pt x="8181" y="6851"/>
                                <a:pt x="8181" y="6851"/>
                                <a:pt x="8187" y="6851"/>
                              </a:cubicBezTo>
                              <a:cubicBezTo>
                                <a:pt x="8225" y="6858"/>
                                <a:pt x="8257" y="6823"/>
                                <a:pt x="8214" y="6808"/>
                              </a:cubicBezTo>
                              <a:cubicBezTo>
                                <a:pt x="7937" y="6696"/>
                                <a:pt x="7758" y="6583"/>
                                <a:pt x="7650" y="6375"/>
                              </a:cubicBezTo>
                              <a:cubicBezTo>
                                <a:pt x="7585" y="6244"/>
                                <a:pt x="7509" y="6117"/>
                                <a:pt x="7401" y="6001"/>
                              </a:cubicBezTo>
                              <a:cubicBezTo>
                                <a:pt x="7243" y="5828"/>
                                <a:pt x="7032" y="5680"/>
                                <a:pt x="6783" y="5570"/>
                              </a:cubicBezTo>
                              <a:cubicBezTo>
                                <a:pt x="7124" y="5669"/>
                                <a:pt x="7498" y="5729"/>
                                <a:pt x="7802" y="5863"/>
                              </a:cubicBezTo>
                              <a:cubicBezTo>
                                <a:pt x="7840" y="5881"/>
                                <a:pt x="7878" y="5849"/>
                                <a:pt x="7861" y="5824"/>
                              </a:cubicBezTo>
                              <a:cubicBezTo>
                                <a:pt x="7867" y="5817"/>
                                <a:pt x="7867" y="5810"/>
                                <a:pt x="7861" y="5803"/>
                              </a:cubicBezTo>
                              <a:cubicBezTo>
                                <a:pt x="7823" y="5761"/>
                                <a:pt x="7780" y="5715"/>
                                <a:pt x="7742" y="5673"/>
                              </a:cubicBezTo>
                              <a:cubicBezTo>
                                <a:pt x="8463" y="5831"/>
                                <a:pt x="8978" y="6251"/>
                                <a:pt x="9417" y="6632"/>
                              </a:cubicBezTo>
                              <a:cubicBezTo>
                                <a:pt x="9623" y="6808"/>
                                <a:pt x="9840" y="6978"/>
                                <a:pt x="10063" y="7147"/>
                              </a:cubicBezTo>
                              <a:cubicBezTo>
                                <a:pt x="10155" y="7218"/>
                                <a:pt x="10242" y="7292"/>
                                <a:pt x="10328" y="7366"/>
                              </a:cubicBezTo>
                              <a:cubicBezTo>
                                <a:pt x="10187" y="7278"/>
                                <a:pt x="10041" y="7189"/>
                                <a:pt x="9895" y="7101"/>
                              </a:cubicBezTo>
                              <a:cubicBezTo>
                                <a:pt x="9705" y="6985"/>
                                <a:pt x="9558" y="6854"/>
                                <a:pt x="9423" y="6713"/>
                              </a:cubicBezTo>
                              <a:cubicBezTo>
                                <a:pt x="9412" y="6699"/>
                                <a:pt x="9380" y="6713"/>
                                <a:pt x="9390" y="6724"/>
                              </a:cubicBezTo>
                              <a:cubicBezTo>
                                <a:pt x="9499" y="6851"/>
                                <a:pt x="9613" y="6981"/>
                                <a:pt x="9764" y="7091"/>
                              </a:cubicBezTo>
                              <a:cubicBezTo>
                                <a:pt x="9699" y="7055"/>
                                <a:pt x="9634" y="7020"/>
                                <a:pt x="9564" y="6985"/>
                              </a:cubicBezTo>
                              <a:cubicBezTo>
                                <a:pt x="9336" y="6798"/>
                                <a:pt x="9108" y="6618"/>
                                <a:pt x="8930" y="6410"/>
                              </a:cubicBezTo>
                              <a:cubicBezTo>
                                <a:pt x="8924" y="6403"/>
                                <a:pt x="8908" y="6410"/>
                                <a:pt x="8913" y="6417"/>
                              </a:cubicBezTo>
                              <a:cubicBezTo>
                                <a:pt x="9022" y="6561"/>
                                <a:pt x="9141" y="6710"/>
                                <a:pt x="9293" y="6840"/>
                              </a:cubicBezTo>
                              <a:cubicBezTo>
                                <a:pt x="9277" y="6833"/>
                                <a:pt x="9260" y="6823"/>
                                <a:pt x="9244" y="6815"/>
                              </a:cubicBezTo>
                              <a:cubicBezTo>
                                <a:pt x="9244" y="6812"/>
                                <a:pt x="9239" y="6808"/>
                                <a:pt x="9239" y="6805"/>
                              </a:cubicBezTo>
                              <a:cubicBezTo>
                                <a:pt x="9000" y="6653"/>
                                <a:pt x="8832" y="6484"/>
                                <a:pt x="8675" y="6293"/>
                              </a:cubicBezTo>
                              <a:cubicBezTo>
                                <a:pt x="8669" y="6286"/>
                                <a:pt x="8653" y="6293"/>
                                <a:pt x="8658" y="6300"/>
                              </a:cubicBezTo>
                              <a:cubicBezTo>
                                <a:pt x="8745" y="6420"/>
                                <a:pt x="8827" y="6551"/>
                                <a:pt x="8946" y="6660"/>
                              </a:cubicBezTo>
                              <a:cubicBezTo>
                                <a:pt x="8924" y="6650"/>
                                <a:pt x="8908" y="6639"/>
                                <a:pt x="8886" y="6632"/>
                              </a:cubicBezTo>
                              <a:cubicBezTo>
                                <a:pt x="8680" y="6442"/>
                                <a:pt x="8447" y="6269"/>
                                <a:pt x="8295" y="6054"/>
                              </a:cubicBezTo>
                              <a:cubicBezTo>
                                <a:pt x="8290" y="6043"/>
                                <a:pt x="8263" y="6050"/>
                                <a:pt x="8268" y="6061"/>
                              </a:cubicBezTo>
                              <a:cubicBezTo>
                                <a:pt x="8349" y="6191"/>
                                <a:pt x="8452" y="6318"/>
                                <a:pt x="8566" y="6438"/>
                              </a:cubicBezTo>
                              <a:cubicBezTo>
                                <a:pt x="8366" y="6293"/>
                                <a:pt x="8160" y="6152"/>
                                <a:pt x="8002" y="5983"/>
                              </a:cubicBezTo>
                              <a:cubicBezTo>
                                <a:pt x="7997" y="5976"/>
                                <a:pt x="7975" y="5983"/>
                                <a:pt x="7981" y="5990"/>
                              </a:cubicBezTo>
                              <a:cubicBezTo>
                                <a:pt x="8073" y="6110"/>
                                <a:pt x="8181" y="6233"/>
                                <a:pt x="8311" y="6343"/>
                              </a:cubicBezTo>
                              <a:cubicBezTo>
                                <a:pt x="8311" y="6343"/>
                                <a:pt x="8306" y="6343"/>
                                <a:pt x="8306" y="6339"/>
                              </a:cubicBezTo>
                              <a:cubicBezTo>
                                <a:pt x="8263" y="6315"/>
                                <a:pt x="8214" y="6293"/>
                                <a:pt x="8170" y="6269"/>
                              </a:cubicBezTo>
                              <a:cubicBezTo>
                                <a:pt x="8122" y="6223"/>
                                <a:pt x="8078" y="6173"/>
                                <a:pt x="8024" y="6128"/>
                              </a:cubicBezTo>
                              <a:cubicBezTo>
                                <a:pt x="7943" y="6061"/>
                                <a:pt x="7851" y="6001"/>
                                <a:pt x="7758" y="5941"/>
                              </a:cubicBezTo>
                              <a:cubicBezTo>
                                <a:pt x="7748" y="5934"/>
                                <a:pt x="7737" y="5944"/>
                                <a:pt x="7742" y="5951"/>
                              </a:cubicBezTo>
                              <a:cubicBezTo>
                                <a:pt x="7834" y="6022"/>
                                <a:pt x="7916" y="6099"/>
                                <a:pt x="7997" y="6173"/>
                              </a:cubicBezTo>
                              <a:cubicBezTo>
                                <a:pt x="7823" y="6078"/>
                                <a:pt x="7661" y="5983"/>
                                <a:pt x="7504" y="5877"/>
                              </a:cubicBezTo>
                              <a:cubicBezTo>
                                <a:pt x="7493" y="5870"/>
                                <a:pt x="7477" y="5881"/>
                                <a:pt x="7487" y="5888"/>
                              </a:cubicBezTo>
                              <a:cubicBezTo>
                                <a:pt x="7688" y="6036"/>
                                <a:pt x="7905" y="6173"/>
                                <a:pt x="8127" y="6304"/>
                              </a:cubicBezTo>
                              <a:cubicBezTo>
                                <a:pt x="8013" y="6286"/>
                                <a:pt x="7894" y="6279"/>
                                <a:pt x="7780" y="6272"/>
                              </a:cubicBezTo>
                              <a:cubicBezTo>
                                <a:pt x="7769" y="6272"/>
                                <a:pt x="7764" y="6286"/>
                                <a:pt x="7775" y="6286"/>
                              </a:cubicBezTo>
                              <a:cubicBezTo>
                                <a:pt x="7937" y="6307"/>
                                <a:pt x="8095" y="6332"/>
                                <a:pt x="8241" y="6371"/>
                              </a:cubicBezTo>
                              <a:cubicBezTo>
                                <a:pt x="8295" y="6403"/>
                                <a:pt x="8349" y="6431"/>
                                <a:pt x="8409" y="6463"/>
                              </a:cubicBezTo>
                              <a:cubicBezTo>
                                <a:pt x="8241" y="6427"/>
                                <a:pt x="8062" y="6410"/>
                                <a:pt x="7883" y="6399"/>
                              </a:cubicBezTo>
                              <a:cubicBezTo>
                                <a:pt x="7872" y="6399"/>
                                <a:pt x="7872" y="6410"/>
                                <a:pt x="7883" y="6410"/>
                              </a:cubicBezTo>
                              <a:cubicBezTo>
                                <a:pt x="8170" y="6452"/>
                                <a:pt x="8447" y="6498"/>
                                <a:pt x="8675" y="6618"/>
                              </a:cubicBezTo>
                              <a:cubicBezTo>
                                <a:pt x="8463" y="6576"/>
                                <a:pt x="8241" y="6561"/>
                                <a:pt x="8013" y="6565"/>
                              </a:cubicBezTo>
                              <a:cubicBezTo>
                                <a:pt x="7997" y="6565"/>
                                <a:pt x="7997" y="6579"/>
                                <a:pt x="8013" y="6579"/>
                              </a:cubicBezTo>
                              <a:cubicBezTo>
                                <a:pt x="8344" y="6579"/>
                                <a:pt x="8669" y="6650"/>
                                <a:pt x="8957" y="6756"/>
                              </a:cubicBezTo>
                              <a:cubicBezTo>
                                <a:pt x="8767" y="6724"/>
                                <a:pt x="8566" y="6713"/>
                                <a:pt x="8377" y="6724"/>
                              </a:cubicBezTo>
                              <a:cubicBezTo>
                                <a:pt x="8360" y="6724"/>
                                <a:pt x="8360" y="6741"/>
                                <a:pt x="8377" y="6741"/>
                              </a:cubicBezTo>
                              <a:cubicBezTo>
                                <a:pt x="8718" y="6741"/>
                                <a:pt x="9005" y="6812"/>
                                <a:pt x="9293" y="6918"/>
                              </a:cubicBezTo>
                              <a:cubicBezTo>
                                <a:pt x="9314" y="6928"/>
                                <a:pt x="9336" y="6939"/>
                                <a:pt x="9358" y="6950"/>
                              </a:cubicBezTo>
                              <a:cubicBezTo>
                                <a:pt x="9108" y="6886"/>
                                <a:pt x="8821" y="6868"/>
                                <a:pt x="8561" y="6879"/>
                              </a:cubicBezTo>
                              <a:cubicBezTo>
                                <a:pt x="8539" y="6879"/>
                                <a:pt x="8539" y="6900"/>
                                <a:pt x="8561" y="6900"/>
                              </a:cubicBezTo>
                              <a:cubicBezTo>
                                <a:pt x="8897" y="6897"/>
                                <a:pt x="9179" y="6964"/>
                                <a:pt x="9472" y="7059"/>
                              </a:cubicBezTo>
                              <a:cubicBezTo>
                                <a:pt x="9293" y="7045"/>
                                <a:pt x="9103" y="7045"/>
                                <a:pt x="8924" y="7062"/>
                              </a:cubicBezTo>
                              <a:cubicBezTo>
                                <a:pt x="8908" y="7062"/>
                                <a:pt x="8908" y="7080"/>
                                <a:pt x="8924" y="7080"/>
                              </a:cubicBezTo>
                              <a:cubicBezTo>
                                <a:pt x="9163" y="7062"/>
                                <a:pt x="9396" y="7087"/>
                                <a:pt x="9618" y="7137"/>
                              </a:cubicBezTo>
                              <a:cubicBezTo>
                                <a:pt x="9461" y="7137"/>
                                <a:pt x="9304" y="7147"/>
                                <a:pt x="9173" y="7147"/>
                              </a:cubicBezTo>
                              <a:cubicBezTo>
                                <a:pt x="9157" y="7147"/>
                                <a:pt x="9157" y="7165"/>
                                <a:pt x="9173" y="7165"/>
                              </a:cubicBezTo>
                              <a:cubicBezTo>
                                <a:pt x="9363" y="7172"/>
                                <a:pt x="9623" y="7161"/>
                                <a:pt x="9830" y="7204"/>
                              </a:cubicBezTo>
                              <a:cubicBezTo>
                                <a:pt x="9857" y="7218"/>
                                <a:pt x="9878" y="7232"/>
                                <a:pt x="9905" y="7246"/>
                              </a:cubicBezTo>
                              <a:cubicBezTo>
                                <a:pt x="9754" y="7232"/>
                                <a:pt x="9591" y="7235"/>
                                <a:pt x="9450" y="7242"/>
                              </a:cubicBezTo>
                              <a:cubicBezTo>
                                <a:pt x="9428" y="7242"/>
                                <a:pt x="9428" y="7263"/>
                                <a:pt x="9450" y="7263"/>
                              </a:cubicBezTo>
                              <a:cubicBezTo>
                                <a:pt x="9667" y="7263"/>
                                <a:pt x="9878" y="7271"/>
                                <a:pt x="10057" y="7331"/>
                              </a:cubicBezTo>
                              <a:cubicBezTo>
                                <a:pt x="10182" y="7401"/>
                                <a:pt x="10301" y="7475"/>
                                <a:pt x="10420" y="7553"/>
                              </a:cubicBezTo>
                              <a:cubicBezTo>
                                <a:pt x="10101" y="7461"/>
                                <a:pt x="9748" y="7412"/>
                                <a:pt x="9428" y="7359"/>
                              </a:cubicBezTo>
                              <a:close/>
                              <a:moveTo>
                                <a:pt x="7243" y="11183"/>
                              </a:moveTo>
                              <a:cubicBezTo>
                                <a:pt x="7238" y="11172"/>
                                <a:pt x="7216" y="11183"/>
                                <a:pt x="7222" y="11190"/>
                              </a:cubicBezTo>
                              <a:cubicBezTo>
                                <a:pt x="7336" y="11356"/>
                                <a:pt x="7433" y="11521"/>
                                <a:pt x="7525" y="11691"/>
                              </a:cubicBezTo>
                              <a:cubicBezTo>
                                <a:pt x="7498" y="11670"/>
                                <a:pt x="7477" y="11645"/>
                                <a:pt x="7449" y="11620"/>
                              </a:cubicBezTo>
                              <a:cubicBezTo>
                                <a:pt x="7216" y="11384"/>
                                <a:pt x="7064" y="11130"/>
                                <a:pt x="6934" y="10865"/>
                              </a:cubicBezTo>
                              <a:cubicBezTo>
                                <a:pt x="7075" y="11003"/>
                                <a:pt x="7303" y="11109"/>
                                <a:pt x="7433" y="11246"/>
                              </a:cubicBezTo>
                              <a:cubicBezTo>
                                <a:pt x="7574" y="11391"/>
                                <a:pt x="7574" y="11553"/>
                                <a:pt x="7612" y="11712"/>
                              </a:cubicBezTo>
                              <a:cubicBezTo>
                                <a:pt x="7509" y="11536"/>
                                <a:pt x="7379" y="11356"/>
                                <a:pt x="7243" y="11183"/>
                              </a:cubicBezTo>
                              <a:close/>
                              <a:moveTo>
                                <a:pt x="7227" y="12269"/>
                              </a:moveTo>
                              <a:cubicBezTo>
                                <a:pt x="7108" y="12230"/>
                                <a:pt x="7005" y="12192"/>
                                <a:pt x="6886" y="12192"/>
                              </a:cubicBezTo>
                              <a:cubicBezTo>
                                <a:pt x="7173" y="12139"/>
                                <a:pt x="7444" y="12125"/>
                                <a:pt x="7720" y="12139"/>
                              </a:cubicBezTo>
                              <a:cubicBezTo>
                                <a:pt x="7536" y="12146"/>
                                <a:pt x="7346" y="12174"/>
                                <a:pt x="7173" y="12181"/>
                              </a:cubicBezTo>
                              <a:cubicBezTo>
                                <a:pt x="7162" y="12181"/>
                                <a:pt x="7162" y="12192"/>
                                <a:pt x="7173" y="12192"/>
                              </a:cubicBezTo>
                              <a:cubicBezTo>
                                <a:pt x="7504" y="12192"/>
                                <a:pt x="7807" y="12149"/>
                                <a:pt x="8127" y="12216"/>
                              </a:cubicBezTo>
                              <a:cubicBezTo>
                                <a:pt x="7927" y="12386"/>
                                <a:pt x="7498" y="12361"/>
                                <a:pt x="7227" y="12269"/>
                              </a:cubicBezTo>
                              <a:close/>
                              <a:moveTo>
                                <a:pt x="9184" y="12322"/>
                              </a:moveTo>
                              <a:cubicBezTo>
                                <a:pt x="8962" y="12202"/>
                                <a:pt x="8848" y="12022"/>
                                <a:pt x="8686" y="11871"/>
                              </a:cubicBezTo>
                              <a:cubicBezTo>
                                <a:pt x="8675" y="11864"/>
                                <a:pt x="8658" y="11871"/>
                                <a:pt x="8664" y="11878"/>
                              </a:cubicBezTo>
                              <a:cubicBezTo>
                                <a:pt x="8772" y="11987"/>
                                <a:pt x="8854" y="12111"/>
                                <a:pt x="8962" y="12220"/>
                              </a:cubicBezTo>
                              <a:cubicBezTo>
                                <a:pt x="8696" y="12075"/>
                                <a:pt x="8507" y="11881"/>
                                <a:pt x="8436" y="11655"/>
                              </a:cubicBezTo>
                              <a:cubicBezTo>
                                <a:pt x="8534" y="11747"/>
                                <a:pt x="8680" y="11811"/>
                                <a:pt x="8816" y="11881"/>
                              </a:cubicBezTo>
                              <a:cubicBezTo>
                                <a:pt x="9038" y="11998"/>
                                <a:pt x="9179" y="12153"/>
                                <a:pt x="9217" y="12333"/>
                              </a:cubicBezTo>
                              <a:cubicBezTo>
                                <a:pt x="9211" y="12333"/>
                                <a:pt x="9195" y="12326"/>
                                <a:pt x="9184" y="12322"/>
                              </a:cubicBezTo>
                              <a:close/>
                              <a:moveTo>
                                <a:pt x="8626" y="13042"/>
                              </a:moveTo>
                              <a:cubicBezTo>
                                <a:pt x="8821" y="12788"/>
                                <a:pt x="9141" y="12629"/>
                                <a:pt x="9510" y="12506"/>
                              </a:cubicBezTo>
                              <a:cubicBezTo>
                                <a:pt x="9466" y="12530"/>
                                <a:pt x="9423" y="12559"/>
                                <a:pt x="9380" y="12587"/>
                              </a:cubicBezTo>
                              <a:cubicBezTo>
                                <a:pt x="9228" y="12678"/>
                                <a:pt x="9060" y="12767"/>
                                <a:pt x="8924" y="12869"/>
                              </a:cubicBezTo>
                              <a:cubicBezTo>
                                <a:pt x="8919" y="12873"/>
                                <a:pt x="8924" y="12883"/>
                                <a:pt x="8935" y="12880"/>
                              </a:cubicBezTo>
                              <a:cubicBezTo>
                                <a:pt x="9076" y="12820"/>
                                <a:pt x="9206" y="12742"/>
                                <a:pt x="9336" y="12675"/>
                              </a:cubicBezTo>
                              <a:cubicBezTo>
                                <a:pt x="9466" y="12604"/>
                                <a:pt x="9596" y="12523"/>
                                <a:pt x="9759" y="12484"/>
                              </a:cubicBezTo>
                              <a:cubicBezTo>
                                <a:pt x="9672" y="12855"/>
                                <a:pt x="9076" y="12908"/>
                                <a:pt x="8626" y="13042"/>
                              </a:cubicBezTo>
                              <a:close/>
                              <a:moveTo>
                                <a:pt x="10149" y="12125"/>
                              </a:moveTo>
                              <a:cubicBezTo>
                                <a:pt x="9927" y="12079"/>
                                <a:pt x="9781" y="11980"/>
                                <a:pt x="9591" y="11899"/>
                              </a:cubicBezTo>
                              <a:cubicBezTo>
                                <a:pt x="9792" y="11927"/>
                                <a:pt x="10003" y="11909"/>
                                <a:pt x="10204" y="11948"/>
                              </a:cubicBezTo>
                              <a:cubicBezTo>
                                <a:pt x="10328" y="11973"/>
                                <a:pt x="10437" y="12015"/>
                                <a:pt x="10540" y="12065"/>
                              </a:cubicBezTo>
                              <a:cubicBezTo>
                                <a:pt x="10339" y="12012"/>
                                <a:pt x="10128" y="11976"/>
                                <a:pt x="9911" y="11959"/>
                              </a:cubicBezTo>
                              <a:cubicBezTo>
                                <a:pt x="9895" y="11959"/>
                                <a:pt x="9895" y="11973"/>
                                <a:pt x="9905" y="11976"/>
                              </a:cubicBezTo>
                              <a:cubicBezTo>
                                <a:pt x="10171" y="12008"/>
                                <a:pt x="10420" y="12068"/>
                                <a:pt x="10654" y="12160"/>
                              </a:cubicBezTo>
                              <a:cubicBezTo>
                                <a:pt x="10491" y="12171"/>
                                <a:pt x="10328" y="12160"/>
                                <a:pt x="10149" y="12125"/>
                              </a:cubicBezTo>
                              <a:close/>
                              <a:moveTo>
                                <a:pt x="12481" y="13455"/>
                              </a:moveTo>
                              <a:cubicBezTo>
                                <a:pt x="12643" y="13656"/>
                                <a:pt x="12822" y="13846"/>
                                <a:pt x="12974" y="14051"/>
                              </a:cubicBezTo>
                              <a:cubicBezTo>
                                <a:pt x="13131" y="14266"/>
                                <a:pt x="13245" y="14488"/>
                                <a:pt x="13299" y="14725"/>
                              </a:cubicBezTo>
                              <a:cubicBezTo>
                                <a:pt x="13327" y="14855"/>
                                <a:pt x="13327" y="15014"/>
                                <a:pt x="13424" y="15137"/>
                              </a:cubicBezTo>
                              <a:cubicBezTo>
                                <a:pt x="12887" y="14961"/>
                                <a:pt x="12567" y="14661"/>
                                <a:pt x="12399" y="14312"/>
                              </a:cubicBezTo>
                              <a:cubicBezTo>
                                <a:pt x="12427" y="14206"/>
                                <a:pt x="12443" y="14093"/>
                                <a:pt x="12443" y="13980"/>
                              </a:cubicBezTo>
                              <a:cubicBezTo>
                                <a:pt x="12459" y="14012"/>
                                <a:pt x="12475" y="14044"/>
                                <a:pt x="12492" y="14072"/>
                              </a:cubicBezTo>
                              <a:cubicBezTo>
                                <a:pt x="12546" y="14234"/>
                                <a:pt x="12589" y="14400"/>
                                <a:pt x="12589" y="14573"/>
                              </a:cubicBezTo>
                              <a:cubicBezTo>
                                <a:pt x="12589" y="14580"/>
                                <a:pt x="12605" y="14580"/>
                                <a:pt x="12611" y="14573"/>
                              </a:cubicBezTo>
                              <a:cubicBezTo>
                                <a:pt x="12622" y="14474"/>
                                <a:pt x="12622" y="14372"/>
                                <a:pt x="12611" y="14266"/>
                              </a:cubicBezTo>
                              <a:cubicBezTo>
                                <a:pt x="12611" y="14266"/>
                                <a:pt x="12611" y="14266"/>
                                <a:pt x="12611" y="14269"/>
                              </a:cubicBezTo>
                              <a:cubicBezTo>
                                <a:pt x="12687" y="14425"/>
                                <a:pt x="12757" y="14576"/>
                                <a:pt x="12828" y="14735"/>
                              </a:cubicBezTo>
                              <a:cubicBezTo>
                                <a:pt x="12833" y="14746"/>
                                <a:pt x="12855" y="14742"/>
                                <a:pt x="12855" y="14732"/>
                              </a:cubicBezTo>
                              <a:cubicBezTo>
                                <a:pt x="12833" y="14654"/>
                                <a:pt x="12811" y="14576"/>
                                <a:pt x="12784" y="14502"/>
                              </a:cubicBezTo>
                              <a:cubicBezTo>
                                <a:pt x="12877" y="14619"/>
                                <a:pt x="12980" y="14728"/>
                                <a:pt x="13093" y="14834"/>
                              </a:cubicBezTo>
                              <a:cubicBezTo>
                                <a:pt x="13110" y="14848"/>
                                <a:pt x="13148" y="14837"/>
                                <a:pt x="13131" y="14820"/>
                              </a:cubicBezTo>
                              <a:cubicBezTo>
                                <a:pt x="12985" y="14650"/>
                                <a:pt x="12866" y="14478"/>
                                <a:pt x="12768" y="14305"/>
                              </a:cubicBezTo>
                              <a:cubicBezTo>
                                <a:pt x="12866" y="14375"/>
                                <a:pt x="12969" y="14446"/>
                                <a:pt x="13077" y="14509"/>
                              </a:cubicBezTo>
                              <a:cubicBezTo>
                                <a:pt x="13088" y="14516"/>
                                <a:pt x="13104" y="14506"/>
                                <a:pt x="13093" y="14499"/>
                              </a:cubicBezTo>
                              <a:cubicBezTo>
                                <a:pt x="12969" y="14396"/>
                                <a:pt x="12811" y="14301"/>
                                <a:pt x="12703" y="14192"/>
                              </a:cubicBezTo>
                              <a:cubicBezTo>
                                <a:pt x="12676" y="14146"/>
                                <a:pt x="12654" y="14097"/>
                                <a:pt x="12633" y="14051"/>
                              </a:cubicBezTo>
                              <a:cubicBezTo>
                                <a:pt x="12736" y="14128"/>
                                <a:pt x="12855" y="14199"/>
                                <a:pt x="12980" y="14262"/>
                              </a:cubicBezTo>
                              <a:cubicBezTo>
                                <a:pt x="12996" y="14269"/>
                                <a:pt x="13012" y="14255"/>
                                <a:pt x="13001" y="14245"/>
                              </a:cubicBezTo>
                              <a:cubicBezTo>
                                <a:pt x="12833" y="14146"/>
                                <a:pt x="12692" y="14033"/>
                                <a:pt x="12573" y="13913"/>
                              </a:cubicBezTo>
                              <a:cubicBezTo>
                                <a:pt x="12551" y="13860"/>
                                <a:pt x="12535" y="13811"/>
                                <a:pt x="12513" y="13758"/>
                              </a:cubicBezTo>
                              <a:cubicBezTo>
                                <a:pt x="12573" y="13814"/>
                                <a:pt x="12643" y="13867"/>
                                <a:pt x="12719" y="13917"/>
                              </a:cubicBezTo>
                              <a:cubicBezTo>
                                <a:pt x="12736" y="13927"/>
                                <a:pt x="12757" y="13913"/>
                                <a:pt x="12746" y="13899"/>
                              </a:cubicBezTo>
                              <a:cubicBezTo>
                                <a:pt x="12627" y="13807"/>
                                <a:pt x="12540" y="13712"/>
                                <a:pt x="12470" y="13606"/>
                              </a:cubicBezTo>
                              <a:cubicBezTo>
                                <a:pt x="12443" y="13522"/>
                                <a:pt x="12421" y="13433"/>
                                <a:pt x="12405" y="13345"/>
                              </a:cubicBezTo>
                              <a:cubicBezTo>
                                <a:pt x="12421" y="13381"/>
                                <a:pt x="12454" y="13416"/>
                                <a:pt x="12481" y="13455"/>
                              </a:cubicBezTo>
                              <a:close/>
                              <a:moveTo>
                                <a:pt x="12356" y="14220"/>
                              </a:moveTo>
                              <a:cubicBezTo>
                                <a:pt x="12275" y="14012"/>
                                <a:pt x="12242" y="13793"/>
                                <a:pt x="12253" y="13575"/>
                              </a:cubicBezTo>
                              <a:cubicBezTo>
                                <a:pt x="12253" y="13539"/>
                                <a:pt x="12258" y="13504"/>
                                <a:pt x="12258" y="13469"/>
                              </a:cubicBezTo>
                              <a:cubicBezTo>
                                <a:pt x="12269" y="13515"/>
                                <a:pt x="12280" y="13557"/>
                                <a:pt x="12291" y="13603"/>
                              </a:cubicBezTo>
                              <a:cubicBezTo>
                                <a:pt x="12313" y="13719"/>
                                <a:pt x="12345" y="13836"/>
                                <a:pt x="12351" y="13956"/>
                              </a:cubicBezTo>
                              <a:cubicBezTo>
                                <a:pt x="12361" y="14044"/>
                                <a:pt x="12356" y="14132"/>
                                <a:pt x="12356" y="14220"/>
                              </a:cubicBezTo>
                              <a:close/>
                              <a:moveTo>
                                <a:pt x="11597" y="12897"/>
                              </a:moveTo>
                              <a:cubicBezTo>
                                <a:pt x="11310" y="13021"/>
                                <a:pt x="10957" y="13127"/>
                                <a:pt x="10751" y="13313"/>
                              </a:cubicBezTo>
                              <a:cubicBezTo>
                                <a:pt x="10952" y="12971"/>
                                <a:pt x="11283" y="12629"/>
                                <a:pt x="11743" y="12428"/>
                              </a:cubicBezTo>
                              <a:cubicBezTo>
                                <a:pt x="11868" y="12428"/>
                                <a:pt x="11993" y="12421"/>
                                <a:pt x="12112" y="12403"/>
                              </a:cubicBezTo>
                              <a:cubicBezTo>
                                <a:pt x="12080" y="12421"/>
                                <a:pt x="12052" y="12439"/>
                                <a:pt x="12020" y="12453"/>
                              </a:cubicBezTo>
                              <a:cubicBezTo>
                                <a:pt x="11895" y="12499"/>
                                <a:pt x="11760" y="12541"/>
                                <a:pt x="11613" y="12544"/>
                              </a:cubicBezTo>
                              <a:cubicBezTo>
                                <a:pt x="11597" y="12544"/>
                                <a:pt x="11597" y="12559"/>
                                <a:pt x="11613" y="12562"/>
                              </a:cubicBezTo>
                              <a:cubicBezTo>
                                <a:pt x="11695" y="12566"/>
                                <a:pt x="11781" y="12555"/>
                                <a:pt x="11868" y="12541"/>
                              </a:cubicBezTo>
                              <a:cubicBezTo>
                                <a:pt x="11836" y="12559"/>
                                <a:pt x="11808" y="12576"/>
                                <a:pt x="11776" y="12594"/>
                              </a:cubicBezTo>
                              <a:cubicBezTo>
                                <a:pt x="11651" y="12636"/>
                                <a:pt x="11521" y="12671"/>
                                <a:pt x="11375" y="12696"/>
                              </a:cubicBezTo>
                              <a:cubicBezTo>
                                <a:pt x="11358" y="12700"/>
                                <a:pt x="11364" y="12717"/>
                                <a:pt x="11380" y="12714"/>
                              </a:cubicBezTo>
                              <a:cubicBezTo>
                                <a:pt x="11467" y="12703"/>
                                <a:pt x="11554" y="12689"/>
                                <a:pt x="11635" y="12671"/>
                              </a:cubicBezTo>
                              <a:cubicBezTo>
                                <a:pt x="11516" y="12735"/>
                                <a:pt x="11402" y="12798"/>
                                <a:pt x="11277" y="12862"/>
                              </a:cubicBezTo>
                              <a:cubicBezTo>
                                <a:pt x="11255" y="12873"/>
                                <a:pt x="11277" y="12901"/>
                                <a:pt x="11299" y="12890"/>
                              </a:cubicBezTo>
                              <a:cubicBezTo>
                                <a:pt x="11429" y="12834"/>
                                <a:pt x="11564" y="12777"/>
                                <a:pt x="11695" y="12717"/>
                              </a:cubicBezTo>
                              <a:cubicBezTo>
                                <a:pt x="11640" y="12763"/>
                                <a:pt x="11586" y="12813"/>
                                <a:pt x="11537" y="12862"/>
                              </a:cubicBezTo>
                              <a:cubicBezTo>
                                <a:pt x="11527" y="12873"/>
                                <a:pt x="11554" y="12883"/>
                                <a:pt x="11564" y="12873"/>
                              </a:cubicBezTo>
                              <a:cubicBezTo>
                                <a:pt x="11657" y="12788"/>
                                <a:pt x="11770" y="12696"/>
                                <a:pt x="11895" y="12626"/>
                              </a:cubicBezTo>
                              <a:cubicBezTo>
                                <a:pt x="11906" y="12619"/>
                                <a:pt x="11922" y="12615"/>
                                <a:pt x="11933" y="12608"/>
                              </a:cubicBezTo>
                              <a:cubicBezTo>
                                <a:pt x="11879" y="12675"/>
                                <a:pt x="11830" y="12742"/>
                                <a:pt x="11787" y="12813"/>
                              </a:cubicBezTo>
                              <a:cubicBezTo>
                                <a:pt x="11733" y="12837"/>
                                <a:pt x="11662" y="12869"/>
                                <a:pt x="11597" y="12897"/>
                              </a:cubicBezTo>
                              <a:close/>
                              <a:moveTo>
                                <a:pt x="11863" y="12774"/>
                              </a:moveTo>
                              <a:cubicBezTo>
                                <a:pt x="11928" y="12689"/>
                                <a:pt x="12004" y="12608"/>
                                <a:pt x="12085" y="12534"/>
                              </a:cubicBezTo>
                              <a:cubicBezTo>
                                <a:pt x="12123" y="12516"/>
                                <a:pt x="12155" y="12499"/>
                                <a:pt x="12193" y="12481"/>
                              </a:cubicBezTo>
                              <a:cubicBezTo>
                                <a:pt x="12139" y="12544"/>
                                <a:pt x="12085" y="12608"/>
                                <a:pt x="12042" y="12675"/>
                              </a:cubicBezTo>
                              <a:cubicBezTo>
                                <a:pt x="11987" y="12707"/>
                                <a:pt x="11928" y="12742"/>
                                <a:pt x="11863" y="12774"/>
                              </a:cubicBezTo>
                              <a:close/>
                              <a:moveTo>
                                <a:pt x="12139" y="12615"/>
                              </a:moveTo>
                              <a:cubicBezTo>
                                <a:pt x="12210" y="12537"/>
                                <a:pt x="12286" y="12463"/>
                                <a:pt x="12367" y="12389"/>
                              </a:cubicBezTo>
                              <a:cubicBezTo>
                                <a:pt x="12421" y="12361"/>
                                <a:pt x="12475" y="12329"/>
                                <a:pt x="12530" y="12298"/>
                              </a:cubicBezTo>
                              <a:cubicBezTo>
                                <a:pt x="12427" y="12414"/>
                                <a:pt x="12291" y="12520"/>
                                <a:pt x="12139" y="12615"/>
                              </a:cubicBezTo>
                              <a:close/>
                              <a:moveTo>
                                <a:pt x="12286" y="12305"/>
                              </a:moveTo>
                              <a:cubicBezTo>
                                <a:pt x="12134" y="12347"/>
                                <a:pt x="11977" y="12379"/>
                                <a:pt x="11814" y="12396"/>
                              </a:cubicBezTo>
                              <a:cubicBezTo>
                                <a:pt x="12042" y="12301"/>
                                <a:pt x="12280" y="12216"/>
                                <a:pt x="12540" y="12171"/>
                              </a:cubicBezTo>
                              <a:cubicBezTo>
                                <a:pt x="12454" y="12213"/>
                                <a:pt x="12367" y="12259"/>
                                <a:pt x="12286" y="12305"/>
                              </a:cubicBezTo>
                              <a:close/>
                              <a:moveTo>
                                <a:pt x="16390" y="18623"/>
                              </a:moveTo>
                              <a:cubicBezTo>
                                <a:pt x="16655" y="18432"/>
                                <a:pt x="16975" y="18280"/>
                                <a:pt x="17279" y="18108"/>
                              </a:cubicBezTo>
                              <a:cubicBezTo>
                                <a:pt x="16975" y="18467"/>
                                <a:pt x="16959" y="18922"/>
                                <a:pt x="16683" y="19293"/>
                              </a:cubicBezTo>
                              <a:cubicBezTo>
                                <a:pt x="16525" y="19501"/>
                                <a:pt x="16303" y="19663"/>
                                <a:pt x="16010" y="19794"/>
                              </a:cubicBezTo>
                              <a:cubicBezTo>
                                <a:pt x="15913" y="19836"/>
                                <a:pt x="15815" y="19878"/>
                                <a:pt x="15723" y="19924"/>
                              </a:cubicBezTo>
                              <a:cubicBezTo>
                                <a:pt x="15907" y="19787"/>
                                <a:pt x="16086" y="19660"/>
                                <a:pt x="16314" y="19550"/>
                              </a:cubicBezTo>
                              <a:cubicBezTo>
                                <a:pt x="16330" y="19543"/>
                                <a:pt x="16314" y="19526"/>
                                <a:pt x="16298" y="19533"/>
                              </a:cubicBezTo>
                              <a:cubicBezTo>
                                <a:pt x="16102" y="19614"/>
                                <a:pt x="15918" y="19709"/>
                                <a:pt x="15766" y="19822"/>
                              </a:cubicBezTo>
                              <a:cubicBezTo>
                                <a:pt x="15815" y="19744"/>
                                <a:pt x="15869" y="19667"/>
                                <a:pt x="15924" y="19589"/>
                              </a:cubicBezTo>
                              <a:cubicBezTo>
                                <a:pt x="16092" y="19494"/>
                                <a:pt x="16265" y="19402"/>
                                <a:pt x="16460" y="19325"/>
                              </a:cubicBezTo>
                              <a:cubicBezTo>
                                <a:pt x="16477" y="19318"/>
                                <a:pt x="16460" y="19300"/>
                                <a:pt x="16444" y="19307"/>
                              </a:cubicBezTo>
                              <a:cubicBezTo>
                                <a:pt x="16292" y="19353"/>
                                <a:pt x="16146" y="19409"/>
                                <a:pt x="16005" y="19476"/>
                              </a:cubicBezTo>
                              <a:cubicBezTo>
                                <a:pt x="16016" y="19459"/>
                                <a:pt x="16032" y="19441"/>
                                <a:pt x="16043" y="19423"/>
                              </a:cubicBezTo>
                              <a:cubicBezTo>
                                <a:pt x="16227" y="19279"/>
                                <a:pt x="16417" y="19159"/>
                                <a:pt x="16672" y="19064"/>
                              </a:cubicBezTo>
                              <a:cubicBezTo>
                                <a:pt x="16693" y="19057"/>
                                <a:pt x="16672" y="19039"/>
                                <a:pt x="16655" y="19046"/>
                              </a:cubicBezTo>
                              <a:cubicBezTo>
                                <a:pt x="16493" y="19092"/>
                                <a:pt x="16330" y="19155"/>
                                <a:pt x="16195" y="19233"/>
                              </a:cubicBezTo>
                              <a:cubicBezTo>
                                <a:pt x="16216" y="19208"/>
                                <a:pt x="16233" y="19184"/>
                                <a:pt x="16254" y="19159"/>
                              </a:cubicBezTo>
                              <a:cubicBezTo>
                                <a:pt x="16422" y="19014"/>
                                <a:pt x="16607" y="18887"/>
                                <a:pt x="16840" y="18781"/>
                              </a:cubicBezTo>
                              <a:cubicBezTo>
                                <a:pt x="16856" y="18774"/>
                                <a:pt x="16840" y="18760"/>
                                <a:pt x="16824" y="18767"/>
                              </a:cubicBezTo>
                              <a:cubicBezTo>
                                <a:pt x="16683" y="18820"/>
                                <a:pt x="16552" y="18884"/>
                                <a:pt x="16433" y="18958"/>
                              </a:cubicBezTo>
                              <a:cubicBezTo>
                                <a:pt x="16590" y="18785"/>
                                <a:pt x="16753" y="18612"/>
                                <a:pt x="16921" y="18439"/>
                              </a:cubicBezTo>
                              <a:cubicBezTo>
                                <a:pt x="16932" y="18425"/>
                                <a:pt x="16905" y="18415"/>
                                <a:pt x="16889" y="18429"/>
                              </a:cubicBezTo>
                              <a:cubicBezTo>
                                <a:pt x="16775" y="18524"/>
                                <a:pt x="16666" y="18619"/>
                                <a:pt x="16552" y="18714"/>
                              </a:cubicBezTo>
                              <a:cubicBezTo>
                                <a:pt x="16580" y="18658"/>
                                <a:pt x="16596" y="18598"/>
                                <a:pt x="16601" y="18534"/>
                              </a:cubicBezTo>
                              <a:cubicBezTo>
                                <a:pt x="16601" y="18527"/>
                                <a:pt x="16585" y="18524"/>
                                <a:pt x="16580" y="18531"/>
                              </a:cubicBezTo>
                              <a:cubicBezTo>
                                <a:pt x="16552" y="18626"/>
                                <a:pt x="16504" y="18714"/>
                                <a:pt x="16433" y="18803"/>
                              </a:cubicBezTo>
                              <a:cubicBezTo>
                                <a:pt x="16428" y="18806"/>
                                <a:pt x="16428" y="18810"/>
                                <a:pt x="16433" y="18813"/>
                              </a:cubicBezTo>
                              <a:cubicBezTo>
                                <a:pt x="16406" y="18834"/>
                                <a:pt x="16384" y="18859"/>
                                <a:pt x="16357" y="18880"/>
                              </a:cubicBezTo>
                              <a:cubicBezTo>
                                <a:pt x="16390" y="18799"/>
                                <a:pt x="16395" y="18707"/>
                                <a:pt x="16390" y="18623"/>
                              </a:cubicBezTo>
                              <a:close/>
                              <a:moveTo>
                                <a:pt x="16211" y="18760"/>
                              </a:moveTo>
                              <a:cubicBezTo>
                                <a:pt x="16260" y="18718"/>
                                <a:pt x="16308" y="18679"/>
                                <a:pt x="16357" y="18644"/>
                              </a:cubicBezTo>
                              <a:cubicBezTo>
                                <a:pt x="16341" y="18767"/>
                                <a:pt x="16298" y="18877"/>
                                <a:pt x="16249" y="18993"/>
                              </a:cubicBezTo>
                              <a:cubicBezTo>
                                <a:pt x="16227" y="19011"/>
                                <a:pt x="16211" y="19032"/>
                                <a:pt x="16189" y="19049"/>
                              </a:cubicBezTo>
                              <a:cubicBezTo>
                                <a:pt x="16222" y="18958"/>
                                <a:pt x="16227" y="18855"/>
                                <a:pt x="16211" y="18760"/>
                              </a:cubicBezTo>
                              <a:close/>
                              <a:moveTo>
                                <a:pt x="15999" y="18986"/>
                              </a:moveTo>
                              <a:cubicBezTo>
                                <a:pt x="16048" y="18919"/>
                                <a:pt x="16108" y="18859"/>
                                <a:pt x="16167" y="18799"/>
                              </a:cubicBezTo>
                              <a:cubicBezTo>
                                <a:pt x="16146" y="18951"/>
                                <a:pt x="16092" y="19088"/>
                                <a:pt x="16005" y="19236"/>
                              </a:cubicBezTo>
                              <a:cubicBezTo>
                                <a:pt x="16005" y="19240"/>
                                <a:pt x="16005" y="19240"/>
                                <a:pt x="16005" y="19244"/>
                              </a:cubicBezTo>
                              <a:cubicBezTo>
                                <a:pt x="15999" y="19251"/>
                                <a:pt x="15994" y="19258"/>
                                <a:pt x="15989" y="19265"/>
                              </a:cubicBezTo>
                              <a:cubicBezTo>
                                <a:pt x="15999" y="19173"/>
                                <a:pt x="16005" y="19081"/>
                                <a:pt x="15999" y="18986"/>
                              </a:cubicBezTo>
                              <a:close/>
                              <a:moveTo>
                                <a:pt x="15961" y="19039"/>
                              </a:moveTo>
                              <a:cubicBezTo>
                                <a:pt x="15956" y="19159"/>
                                <a:pt x="15923" y="19279"/>
                                <a:pt x="15875" y="19395"/>
                              </a:cubicBezTo>
                              <a:cubicBezTo>
                                <a:pt x="15810" y="19480"/>
                                <a:pt x="15745" y="19565"/>
                                <a:pt x="15690" y="19649"/>
                              </a:cubicBezTo>
                              <a:cubicBezTo>
                                <a:pt x="15750" y="19441"/>
                                <a:pt x="15826" y="19236"/>
                                <a:pt x="15961" y="19039"/>
                              </a:cubicBezTo>
                              <a:close/>
                              <a:moveTo>
                                <a:pt x="10323" y="16795"/>
                              </a:moveTo>
                              <a:cubicBezTo>
                                <a:pt x="10317" y="16838"/>
                                <a:pt x="10307" y="16880"/>
                                <a:pt x="10290" y="16922"/>
                              </a:cubicBezTo>
                              <a:cubicBezTo>
                                <a:pt x="10225" y="16824"/>
                                <a:pt x="10144" y="16725"/>
                                <a:pt x="10030" y="16647"/>
                              </a:cubicBezTo>
                              <a:cubicBezTo>
                                <a:pt x="10079" y="16647"/>
                                <a:pt x="10133" y="16640"/>
                                <a:pt x="10193" y="16622"/>
                              </a:cubicBezTo>
                              <a:cubicBezTo>
                                <a:pt x="10247" y="16672"/>
                                <a:pt x="10296" y="16721"/>
                                <a:pt x="10350" y="16771"/>
                              </a:cubicBezTo>
                              <a:cubicBezTo>
                                <a:pt x="10334" y="16771"/>
                                <a:pt x="10323" y="16785"/>
                                <a:pt x="10323" y="16795"/>
                              </a:cubicBezTo>
                              <a:close/>
                              <a:moveTo>
                                <a:pt x="10426" y="16781"/>
                              </a:moveTo>
                              <a:cubicBezTo>
                                <a:pt x="10372" y="16721"/>
                                <a:pt x="10312" y="16658"/>
                                <a:pt x="10252" y="16598"/>
                              </a:cubicBezTo>
                              <a:cubicBezTo>
                                <a:pt x="10263" y="16594"/>
                                <a:pt x="10269" y="16591"/>
                                <a:pt x="10280" y="16587"/>
                              </a:cubicBezTo>
                              <a:cubicBezTo>
                                <a:pt x="10285" y="16584"/>
                                <a:pt x="10290" y="16580"/>
                                <a:pt x="10296" y="16580"/>
                              </a:cubicBezTo>
                              <a:cubicBezTo>
                                <a:pt x="10334" y="16598"/>
                                <a:pt x="10377" y="16612"/>
                                <a:pt x="10415" y="16619"/>
                              </a:cubicBezTo>
                              <a:cubicBezTo>
                                <a:pt x="10496" y="16707"/>
                                <a:pt x="10561" y="16802"/>
                                <a:pt x="10616" y="16898"/>
                              </a:cubicBezTo>
                              <a:cubicBezTo>
                                <a:pt x="10561" y="16852"/>
                                <a:pt x="10496" y="16816"/>
                                <a:pt x="10426" y="16781"/>
                              </a:cubicBezTo>
                              <a:close/>
                              <a:moveTo>
                                <a:pt x="10697" y="16968"/>
                              </a:moveTo>
                              <a:cubicBezTo>
                                <a:pt x="10648" y="16852"/>
                                <a:pt x="10583" y="16742"/>
                                <a:pt x="10502" y="16637"/>
                              </a:cubicBezTo>
                              <a:cubicBezTo>
                                <a:pt x="10545" y="16644"/>
                                <a:pt x="10589" y="16644"/>
                                <a:pt x="10627" y="16644"/>
                              </a:cubicBezTo>
                              <a:cubicBezTo>
                                <a:pt x="10713" y="16792"/>
                                <a:pt x="10778" y="16940"/>
                                <a:pt x="10827" y="17092"/>
                              </a:cubicBezTo>
                              <a:cubicBezTo>
                                <a:pt x="10827" y="17109"/>
                                <a:pt x="10833" y="17130"/>
                                <a:pt x="10833" y="17148"/>
                              </a:cubicBezTo>
                              <a:cubicBezTo>
                                <a:pt x="10795" y="17088"/>
                                <a:pt x="10751" y="17028"/>
                                <a:pt x="10697" y="16968"/>
                              </a:cubicBezTo>
                              <a:close/>
                              <a:moveTo>
                                <a:pt x="10860" y="16848"/>
                              </a:moveTo>
                              <a:cubicBezTo>
                                <a:pt x="10838" y="16845"/>
                                <a:pt x="10822" y="16848"/>
                                <a:pt x="10805" y="16855"/>
                              </a:cubicBezTo>
                              <a:cubicBezTo>
                                <a:pt x="10778" y="16781"/>
                                <a:pt x="10740" y="16707"/>
                                <a:pt x="10697" y="16637"/>
                              </a:cubicBezTo>
                              <a:cubicBezTo>
                                <a:pt x="10708" y="16637"/>
                                <a:pt x="10713" y="16633"/>
                                <a:pt x="10724" y="16633"/>
                              </a:cubicBezTo>
                              <a:cubicBezTo>
                                <a:pt x="10784" y="16707"/>
                                <a:pt x="10838" y="16781"/>
                                <a:pt x="10892" y="16859"/>
                              </a:cubicBezTo>
                              <a:cubicBezTo>
                                <a:pt x="10881" y="16852"/>
                                <a:pt x="10870" y="16852"/>
                                <a:pt x="10860" y="16848"/>
                              </a:cubicBezTo>
                              <a:close/>
                              <a:moveTo>
                                <a:pt x="11039" y="16883"/>
                              </a:moveTo>
                              <a:cubicBezTo>
                                <a:pt x="11006" y="16880"/>
                                <a:pt x="10973" y="16873"/>
                                <a:pt x="10946" y="16866"/>
                              </a:cubicBezTo>
                              <a:cubicBezTo>
                                <a:pt x="10903" y="16781"/>
                                <a:pt x="10849" y="16697"/>
                                <a:pt x="10789" y="16615"/>
                              </a:cubicBezTo>
                              <a:cubicBezTo>
                                <a:pt x="10800" y="16612"/>
                                <a:pt x="10811" y="16608"/>
                                <a:pt x="10822" y="16608"/>
                              </a:cubicBezTo>
                              <a:cubicBezTo>
                                <a:pt x="10914" y="16697"/>
                                <a:pt x="10990" y="16785"/>
                                <a:pt x="11039" y="16883"/>
                              </a:cubicBezTo>
                              <a:close/>
                              <a:moveTo>
                                <a:pt x="10876" y="15046"/>
                              </a:moveTo>
                              <a:cubicBezTo>
                                <a:pt x="10914" y="14993"/>
                                <a:pt x="10957" y="14940"/>
                                <a:pt x="11006" y="14887"/>
                              </a:cubicBezTo>
                              <a:cubicBezTo>
                                <a:pt x="11011" y="14880"/>
                                <a:pt x="10995" y="14873"/>
                                <a:pt x="10990" y="14876"/>
                              </a:cubicBezTo>
                              <a:cubicBezTo>
                                <a:pt x="10952" y="14908"/>
                                <a:pt x="10919" y="14940"/>
                                <a:pt x="10887" y="14975"/>
                              </a:cubicBezTo>
                              <a:cubicBezTo>
                                <a:pt x="10892" y="14940"/>
                                <a:pt x="10898" y="14901"/>
                                <a:pt x="10903" y="14866"/>
                              </a:cubicBezTo>
                              <a:cubicBezTo>
                                <a:pt x="10984" y="14792"/>
                                <a:pt x="11098" y="14732"/>
                                <a:pt x="11201" y="14668"/>
                              </a:cubicBezTo>
                              <a:cubicBezTo>
                                <a:pt x="11228" y="14753"/>
                                <a:pt x="11245" y="14834"/>
                                <a:pt x="11261" y="14919"/>
                              </a:cubicBezTo>
                              <a:cubicBezTo>
                                <a:pt x="11261" y="14919"/>
                                <a:pt x="11261" y="14919"/>
                                <a:pt x="11261" y="14922"/>
                              </a:cubicBezTo>
                              <a:cubicBezTo>
                                <a:pt x="11217" y="14947"/>
                                <a:pt x="11180" y="14975"/>
                                <a:pt x="11142" y="15000"/>
                              </a:cubicBezTo>
                              <a:cubicBezTo>
                                <a:pt x="11152" y="14968"/>
                                <a:pt x="11163" y="14936"/>
                                <a:pt x="11169" y="14904"/>
                              </a:cubicBezTo>
                              <a:cubicBezTo>
                                <a:pt x="11174" y="14894"/>
                                <a:pt x="11147" y="14890"/>
                                <a:pt x="11142" y="14901"/>
                              </a:cubicBezTo>
                              <a:cubicBezTo>
                                <a:pt x="11120" y="14954"/>
                                <a:pt x="11098" y="15003"/>
                                <a:pt x="11066" y="15056"/>
                              </a:cubicBezTo>
                              <a:cubicBezTo>
                                <a:pt x="11055" y="15063"/>
                                <a:pt x="11044" y="15074"/>
                                <a:pt x="11033" y="15081"/>
                              </a:cubicBezTo>
                              <a:cubicBezTo>
                                <a:pt x="11022" y="15081"/>
                                <a:pt x="11006" y="15081"/>
                                <a:pt x="10995" y="15081"/>
                              </a:cubicBezTo>
                              <a:cubicBezTo>
                                <a:pt x="11033" y="15003"/>
                                <a:pt x="11071" y="14929"/>
                                <a:pt x="11125" y="14855"/>
                              </a:cubicBezTo>
                              <a:cubicBezTo>
                                <a:pt x="11131" y="14844"/>
                                <a:pt x="11109" y="14834"/>
                                <a:pt x="11104" y="14844"/>
                              </a:cubicBezTo>
                              <a:cubicBezTo>
                                <a:pt x="11044" y="14919"/>
                                <a:pt x="10984" y="14996"/>
                                <a:pt x="10941" y="15074"/>
                              </a:cubicBezTo>
                              <a:cubicBezTo>
                                <a:pt x="10914" y="15070"/>
                                <a:pt x="10892" y="15067"/>
                                <a:pt x="10865" y="15063"/>
                              </a:cubicBezTo>
                              <a:cubicBezTo>
                                <a:pt x="10876" y="15060"/>
                                <a:pt x="10876" y="15053"/>
                                <a:pt x="10876" y="15046"/>
                              </a:cubicBezTo>
                              <a:close/>
                              <a:moveTo>
                                <a:pt x="10843" y="15398"/>
                              </a:moveTo>
                              <a:cubicBezTo>
                                <a:pt x="10973" y="15271"/>
                                <a:pt x="11109" y="15148"/>
                                <a:pt x="11277" y="15039"/>
                              </a:cubicBezTo>
                              <a:cubicBezTo>
                                <a:pt x="11418" y="14950"/>
                                <a:pt x="11575" y="14876"/>
                                <a:pt x="11738" y="14806"/>
                              </a:cubicBezTo>
                              <a:cubicBezTo>
                                <a:pt x="11722" y="14820"/>
                                <a:pt x="11705" y="14834"/>
                                <a:pt x="11695" y="14848"/>
                              </a:cubicBezTo>
                              <a:cubicBezTo>
                                <a:pt x="11451" y="15039"/>
                                <a:pt x="11272" y="15271"/>
                                <a:pt x="11158" y="15508"/>
                              </a:cubicBezTo>
                              <a:cubicBezTo>
                                <a:pt x="11152" y="15515"/>
                                <a:pt x="11174" y="15518"/>
                                <a:pt x="11180" y="15511"/>
                              </a:cubicBezTo>
                              <a:cubicBezTo>
                                <a:pt x="11250" y="15381"/>
                                <a:pt x="11342" y="15261"/>
                                <a:pt x="11445" y="15148"/>
                              </a:cubicBezTo>
                              <a:cubicBezTo>
                                <a:pt x="11369" y="15275"/>
                                <a:pt x="11320" y="15409"/>
                                <a:pt x="11299" y="15546"/>
                              </a:cubicBezTo>
                              <a:cubicBezTo>
                                <a:pt x="11266" y="15755"/>
                                <a:pt x="11283" y="15970"/>
                                <a:pt x="11196" y="16171"/>
                              </a:cubicBezTo>
                              <a:cubicBezTo>
                                <a:pt x="11104" y="16390"/>
                                <a:pt x="10773" y="16633"/>
                                <a:pt x="10415" y="16513"/>
                              </a:cubicBezTo>
                              <a:cubicBezTo>
                                <a:pt x="10518" y="16446"/>
                                <a:pt x="10583" y="16372"/>
                                <a:pt x="10632" y="16291"/>
                              </a:cubicBezTo>
                              <a:cubicBezTo>
                                <a:pt x="10800" y="16118"/>
                                <a:pt x="10914" y="15913"/>
                                <a:pt x="10990" y="15719"/>
                              </a:cubicBezTo>
                              <a:cubicBezTo>
                                <a:pt x="10995" y="15709"/>
                                <a:pt x="10968" y="15705"/>
                                <a:pt x="10963" y="15716"/>
                              </a:cubicBezTo>
                              <a:cubicBezTo>
                                <a:pt x="10898" y="15839"/>
                                <a:pt x="10816" y="15956"/>
                                <a:pt x="10724" y="16069"/>
                              </a:cubicBezTo>
                              <a:cubicBezTo>
                                <a:pt x="10724" y="16065"/>
                                <a:pt x="10730" y="16062"/>
                                <a:pt x="10730" y="16054"/>
                              </a:cubicBezTo>
                              <a:cubicBezTo>
                                <a:pt x="10746" y="15998"/>
                                <a:pt x="10762" y="15938"/>
                                <a:pt x="10778" y="15878"/>
                              </a:cubicBezTo>
                              <a:cubicBezTo>
                                <a:pt x="10822" y="15797"/>
                                <a:pt x="10870" y="15716"/>
                                <a:pt x="10925" y="15638"/>
                              </a:cubicBezTo>
                              <a:cubicBezTo>
                                <a:pt x="10930" y="15628"/>
                                <a:pt x="10914" y="15621"/>
                                <a:pt x="10903" y="15631"/>
                              </a:cubicBezTo>
                              <a:cubicBezTo>
                                <a:pt x="10870" y="15666"/>
                                <a:pt x="10838" y="15705"/>
                                <a:pt x="10805" y="15741"/>
                              </a:cubicBezTo>
                              <a:cubicBezTo>
                                <a:pt x="10822" y="15628"/>
                                <a:pt x="10833" y="15511"/>
                                <a:pt x="10843" y="15398"/>
                              </a:cubicBezTo>
                              <a:close/>
                              <a:moveTo>
                                <a:pt x="10274" y="14485"/>
                              </a:moveTo>
                              <a:cubicBezTo>
                                <a:pt x="10285" y="14615"/>
                                <a:pt x="10296" y="14742"/>
                                <a:pt x="10301" y="14873"/>
                              </a:cubicBezTo>
                              <a:cubicBezTo>
                                <a:pt x="10269" y="14894"/>
                                <a:pt x="10242" y="14912"/>
                                <a:pt x="10214" y="14933"/>
                              </a:cubicBezTo>
                              <a:cubicBezTo>
                                <a:pt x="10225" y="14912"/>
                                <a:pt x="10231" y="14890"/>
                                <a:pt x="10236" y="14869"/>
                              </a:cubicBezTo>
                              <a:cubicBezTo>
                                <a:pt x="10242" y="14855"/>
                                <a:pt x="10209" y="14852"/>
                                <a:pt x="10204" y="14862"/>
                              </a:cubicBezTo>
                              <a:cubicBezTo>
                                <a:pt x="10187" y="14904"/>
                                <a:pt x="10160" y="14943"/>
                                <a:pt x="10133" y="14986"/>
                              </a:cubicBezTo>
                              <a:cubicBezTo>
                                <a:pt x="10117" y="14996"/>
                                <a:pt x="10095" y="15010"/>
                                <a:pt x="10079" y="15021"/>
                              </a:cubicBezTo>
                              <a:cubicBezTo>
                                <a:pt x="10068" y="15017"/>
                                <a:pt x="10057" y="15014"/>
                                <a:pt x="10046" y="15010"/>
                              </a:cubicBezTo>
                              <a:cubicBezTo>
                                <a:pt x="10079" y="14936"/>
                                <a:pt x="10117" y="14859"/>
                                <a:pt x="10149" y="14785"/>
                              </a:cubicBezTo>
                              <a:cubicBezTo>
                                <a:pt x="10155" y="14770"/>
                                <a:pt x="10122" y="14767"/>
                                <a:pt x="10117" y="14777"/>
                              </a:cubicBezTo>
                              <a:cubicBezTo>
                                <a:pt x="10079" y="14848"/>
                                <a:pt x="10036" y="14922"/>
                                <a:pt x="9992" y="14989"/>
                              </a:cubicBezTo>
                              <a:cubicBezTo>
                                <a:pt x="9965" y="14979"/>
                                <a:pt x="9943" y="14968"/>
                                <a:pt x="9922" y="14954"/>
                              </a:cubicBezTo>
                              <a:cubicBezTo>
                                <a:pt x="9943" y="14904"/>
                                <a:pt x="9960" y="14855"/>
                                <a:pt x="9992" y="14806"/>
                              </a:cubicBezTo>
                              <a:cubicBezTo>
                                <a:pt x="9998" y="14799"/>
                                <a:pt x="9981" y="14795"/>
                                <a:pt x="9976" y="14802"/>
                              </a:cubicBezTo>
                              <a:cubicBezTo>
                                <a:pt x="9954" y="14834"/>
                                <a:pt x="9927" y="14862"/>
                                <a:pt x="9905" y="14894"/>
                              </a:cubicBezTo>
                              <a:cubicBezTo>
                                <a:pt x="9905" y="14862"/>
                                <a:pt x="9905" y="14830"/>
                                <a:pt x="9900" y="14799"/>
                              </a:cubicBezTo>
                              <a:cubicBezTo>
                                <a:pt x="9976" y="14686"/>
                                <a:pt x="10139" y="14580"/>
                                <a:pt x="10274" y="14485"/>
                              </a:cubicBezTo>
                              <a:close/>
                              <a:moveTo>
                                <a:pt x="8930" y="15638"/>
                              </a:moveTo>
                              <a:cubicBezTo>
                                <a:pt x="8967" y="15444"/>
                                <a:pt x="9141" y="15278"/>
                                <a:pt x="9277" y="15109"/>
                              </a:cubicBezTo>
                              <a:cubicBezTo>
                                <a:pt x="9401" y="14954"/>
                                <a:pt x="9493" y="14788"/>
                                <a:pt x="9548" y="14619"/>
                              </a:cubicBezTo>
                              <a:cubicBezTo>
                                <a:pt x="9558" y="14739"/>
                                <a:pt x="9575" y="14862"/>
                                <a:pt x="9526" y="14982"/>
                              </a:cubicBezTo>
                              <a:cubicBezTo>
                                <a:pt x="9520" y="14989"/>
                                <a:pt x="9542" y="14993"/>
                                <a:pt x="9542" y="14986"/>
                              </a:cubicBezTo>
                              <a:cubicBezTo>
                                <a:pt x="9640" y="14795"/>
                                <a:pt x="9602" y="14580"/>
                                <a:pt x="9618" y="14382"/>
                              </a:cubicBezTo>
                              <a:cubicBezTo>
                                <a:pt x="9813" y="14693"/>
                                <a:pt x="9813" y="15010"/>
                                <a:pt x="9672" y="15331"/>
                              </a:cubicBezTo>
                              <a:cubicBezTo>
                                <a:pt x="9580" y="15420"/>
                                <a:pt x="9493" y="15511"/>
                                <a:pt x="9434" y="15610"/>
                              </a:cubicBezTo>
                              <a:cubicBezTo>
                                <a:pt x="9428" y="15621"/>
                                <a:pt x="9417" y="15635"/>
                                <a:pt x="9412" y="15649"/>
                              </a:cubicBezTo>
                              <a:cubicBezTo>
                                <a:pt x="9423" y="15543"/>
                                <a:pt x="9450" y="15437"/>
                                <a:pt x="9483" y="15331"/>
                              </a:cubicBezTo>
                              <a:cubicBezTo>
                                <a:pt x="9483" y="15324"/>
                                <a:pt x="9472" y="15321"/>
                                <a:pt x="9466" y="15328"/>
                              </a:cubicBezTo>
                              <a:cubicBezTo>
                                <a:pt x="9352" y="15529"/>
                                <a:pt x="9298" y="15751"/>
                                <a:pt x="9320" y="15963"/>
                              </a:cubicBezTo>
                              <a:cubicBezTo>
                                <a:pt x="9314" y="16016"/>
                                <a:pt x="9320" y="16065"/>
                                <a:pt x="9325" y="16118"/>
                              </a:cubicBezTo>
                              <a:cubicBezTo>
                                <a:pt x="9011" y="16072"/>
                                <a:pt x="8886" y="15843"/>
                                <a:pt x="8930" y="15638"/>
                              </a:cubicBezTo>
                              <a:close/>
                              <a:moveTo>
                                <a:pt x="8393" y="16347"/>
                              </a:moveTo>
                              <a:cubicBezTo>
                                <a:pt x="8322" y="16351"/>
                                <a:pt x="8246" y="16354"/>
                                <a:pt x="8176" y="16358"/>
                              </a:cubicBezTo>
                              <a:cubicBezTo>
                                <a:pt x="8442" y="16234"/>
                                <a:pt x="8794" y="16192"/>
                                <a:pt x="9119" y="16178"/>
                              </a:cubicBezTo>
                              <a:cubicBezTo>
                                <a:pt x="9157" y="16189"/>
                                <a:pt x="9201" y="16199"/>
                                <a:pt x="9249" y="16206"/>
                              </a:cubicBezTo>
                              <a:cubicBezTo>
                                <a:pt x="8951" y="16217"/>
                                <a:pt x="8658" y="16270"/>
                                <a:pt x="8393" y="16347"/>
                              </a:cubicBezTo>
                              <a:close/>
                              <a:moveTo>
                                <a:pt x="8512" y="16347"/>
                              </a:moveTo>
                              <a:cubicBezTo>
                                <a:pt x="8789" y="16287"/>
                                <a:pt x="9070" y="16259"/>
                                <a:pt x="9369" y="16245"/>
                              </a:cubicBezTo>
                              <a:cubicBezTo>
                                <a:pt x="9374" y="16266"/>
                                <a:pt x="9385" y="16284"/>
                                <a:pt x="9396" y="16305"/>
                              </a:cubicBezTo>
                              <a:cubicBezTo>
                                <a:pt x="9206" y="16298"/>
                                <a:pt x="8989" y="16312"/>
                                <a:pt x="8805" y="16361"/>
                              </a:cubicBezTo>
                              <a:cubicBezTo>
                                <a:pt x="8799" y="16354"/>
                                <a:pt x="8783" y="16351"/>
                                <a:pt x="8767" y="16351"/>
                              </a:cubicBezTo>
                              <a:cubicBezTo>
                                <a:pt x="8680" y="16347"/>
                                <a:pt x="8593" y="16344"/>
                                <a:pt x="8512" y="16347"/>
                              </a:cubicBezTo>
                              <a:close/>
                              <a:moveTo>
                                <a:pt x="8789" y="16407"/>
                              </a:moveTo>
                              <a:cubicBezTo>
                                <a:pt x="8794" y="16404"/>
                                <a:pt x="8799" y="16400"/>
                                <a:pt x="8805" y="16397"/>
                              </a:cubicBezTo>
                              <a:cubicBezTo>
                                <a:pt x="9000" y="16358"/>
                                <a:pt x="9217" y="16361"/>
                                <a:pt x="9417" y="16354"/>
                              </a:cubicBezTo>
                              <a:cubicBezTo>
                                <a:pt x="9423" y="16365"/>
                                <a:pt x="9428" y="16372"/>
                                <a:pt x="9439" y="16383"/>
                              </a:cubicBezTo>
                              <a:cubicBezTo>
                                <a:pt x="9157" y="16400"/>
                                <a:pt x="8875" y="16443"/>
                                <a:pt x="8620" y="16517"/>
                              </a:cubicBezTo>
                              <a:cubicBezTo>
                                <a:pt x="8664" y="16474"/>
                                <a:pt x="8718" y="16439"/>
                                <a:pt x="8789" y="16407"/>
                              </a:cubicBezTo>
                              <a:close/>
                              <a:moveTo>
                                <a:pt x="8881" y="16481"/>
                              </a:moveTo>
                              <a:cubicBezTo>
                                <a:pt x="9070" y="16446"/>
                                <a:pt x="9260" y="16421"/>
                                <a:pt x="9461" y="16414"/>
                              </a:cubicBezTo>
                              <a:cubicBezTo>
                                <a:pt x="9472" y="16428"/>
                                <a:pt x="9483" y="16439"/>
                                <a:pt x="9493" y="16453"/>
                              </a:cubicBezTo>
                              <a:cubicBezTo>
                                <a:pt x="9293" y="16443"/>
                                <a:pt x="9087" y="16457"/>
                                <a:pt x="8881" y="16481"/>
                              </a:cubicBezTo>
                              <a:close/>
                              <a:moveTo>
                                <a:pt x="9889" y="15324"/>
                              </a:moveTo>
                              <a:cubicBezTo>
                                <a:pt x="10171" y="15081"/>
                                <a:pt x="10534" y="14880"/>
                                <a:pt x="10789" y="14626"/>
                              </a:cubicBezTo>
                              <a:cubicBezTo>
                                <a:pt x="10702" y="14749"/>
                                <a:pt x="10627" y="14880"/>
                                <a:pt x="10545" y="15007"/>
                              </a:cubicBezTo>
                              <a:cubicBezTo>
                                <a:pt x="10458" y="15137"/>
                                <a:pt x="10377" y="15268"/>
                                <a:pt x="10328" y="15405"/>
                              </a:cubicBezTo>
                              <a:cubicBezTo>
                                <a:pt x="10323" y="15412"/>
                                <a:pt x="10345" y="15416"/>
                                <a:pt x="10350" y="15409"/>
                              </a:cubicBezTo>
                              <a:cubicBezTo>
                                <a:pt x="10426" y="15264"/>
                                <a:pt x="10518" y="15123"/>
                                <a:pt x="10621" y="14982"/>
                              </a:cubicBezTo>
                              <a:cubicBezTo>
                                <a:pt x="10664" y="14922"/>
                                <a:pt x="10713" y="14859"/>
                                <a:pt x="10762" y="14795"/>
                              </a:cubicBezTo>
                              <a:cubicBezTo>
                                <a:pt x="10708" y="15049"/>
                                <a:pt x="10735" y="15321"/>
                                <a:pt x="10713" y="15564"/>
                              </a:cubicBezTo>
                              <a:cubicBezTo>
                                <a:pt x="10697" y="15779"/>
                                <a:pt x="10664" y="16005"/>
                                <a:pt x="10551" y="16206"/>
                              </a:cubicBezTo>
                              <a:cubicBezTo>
                                <a:pt x="10480" y="16333"/>
                                <a:pt x="10372" y="16446"/>
                                <a:pt x="10171" y="16503"/>
                              </a:cubicBezTo>
                              <a:cubicBezTo>
                                <a:pt x="10052" y="16538"/>
                                <a:pt x="9949" y="16527"/>
                                <a:pt x="9851" y="16503"/>
                              </a:cubicBezTo>
                              <a:cubicBezTo>
                                <a:pt x="9195" y="16291"/>
                                <a:pt x="9520" y="15638"/>
                                <a:pt x="9889" y="15324"/>
                              </a:cubicBezTo>
                              <a:close/>
                              <a:moveTo>
                                <a:pt x="9705" y="16753"/>
                              </a:moveTo>
                              <a:cubicBezTo>
                                <a:pt x="9705" y="16756"/>
                                <a:pt x="9705" y="16760"/>
                                <a:pt x="9705" y="16760"/>
                              </a:cubicBezTo>
                              <a:cubicBezTo>
                                <a:pt x="9705" y="16756"/>
                                <a:pt x="9699" y="16756"/>
                                <a:pt x="9699" y="16753"/>
                              </a:cubicBezTo>
                              <a:cubicBezTo>
                                <a:pt x="9705" y="16753"/>
                                <a:pt x="9705" y="16753"/>
                                <a:pt x="9705" y="16753"/>
                              </a:cubicBezTo>
                              <a:close/>
                              <a:moveTo>
                                <a:pt x="11077" y="19187"/>
                              </a:moveTo>
                              <a:cubicBezTo>
                                <a:pt x="11071" y="19184"/>
                                <a:pt x="11071" y="19176"/>
                                <a:pt x="11066" y="19173"/>
                              </a:cubicBezTo>
                              <a:cubicBezTo>
                                <a:pt x="11039" y="19145"/>
                                <a:pt x="11011" y="19117"/>
                                <a:pt x="10973" y="19092"/>
                              </a:cubicBezTo>
                              <a:cubicBezTo>
                                <a:pt x="10963" y="19085"/>
                                <a:pt x="10952" y="19092"/>
                                <a:pt x="10957" y="19102"/>
                              </a:cubicBezTo>
                              <a:cubicBezTo>
                                <a:pt x="10984" y="19138"/>
                                <a:pt x="11017" y="19173"/>
                                <a:pt x="11039" y="19208"/>
                              </a:cubicBezTo>
                              <a:cubicBezTo>
                                <a:pt x="11049" y="19226"/>
                                <a:pt x="11055" y="19247"/>
                                <a:pt x="11071" y="19268"/>
                              </a:cubicBezTo>
                              <a:cubicBezTo>
                                <a:pt x="11071" y="19279"/>
                                <a:pt x="11071" y="19293"/>
                                <a:pt x="11066" y="19303"/>
                              </a:cubicBezTo>
                              <a:cubicBezTo>
                                <a:pt x="10979" y="19187"/>
                                <a:pt x="10892" y="19074"/>
                                <a:pt x="10800" y="18961"/>
                              </a:cubicBezTo>
                              <a:cubicBezTo>
                                <a:pt x="10578" y="18693"/>
                                <a:pt x="10231" y="18485"/>
                                <a:pt x="9998" y="18220"/>
                              </a:cubicBezTo>
                              <a:cubicBezTo>
                                <a:pt x="9770" y="17966"/>
                                <a:pt x="9623" y="17688"/>
                                <a:pt x="9558" y="17395"/>
                              </a:cubicBezTo>
                              <a:cubicBezTo>
                                <a:pt x="9510" y="17173"/>
                                <a:pt x="9526" y="16958"/>
                                <a:pt x="9564" y="16742"/>
                              </a:cubicBezTo>
                              <a:cubicBezTo>
                                <a:pt x="9564" y="16746"/>
                                <a:pt x="9569" y="16749"/>
                                <a:pt x="9569" y="16753"/>
                              </a:cubicBezTo>
                              <a:cubicBezTo>
                                <a:pt x="9564" y="16951"/>
                                <a:pt x="9591" y="17148"/>
                                <a:pt x="9651" y="17346"/>
                              </a:cubicBezTo>
                              <a:cubicBezTo>
                                <a:pt x="9656" y="17356"/>
                                <a:pt x="9678" y="17353"/>
                                <a:pt x="9678" y="17342"/>
                              </a:cubicBezTo>
                              <a:cubicBezTo>
                                <a:pt x="9651" y="17180"/>
                                <a:pt x="9640" y="17014"/>
                                <a:pt x="9645" y="16848"/>
                              </a:cubicBezTo>
                              <a:cubicBezTo>
                                <a:pt x="9661" y="16869"/>
                                <a:pt x="9678" y="16887"/>
                                <a:pt x="9694" y="16908"/>
                              </a:cubicBezTo>
                              <a:cubicBezTo>
                                <a:pt x="9678" y="17289"/>
                                <a:pt x="9797" y="17681"/>
                                <a:pt x="10030" y="18026"/>
                              </a:cubicBezTo>
                              <a:cubicBezTo>
                                <a:pt x="10177" y="18245"/>
                                <a:pt x="10399" y="18400"/>
                                <a:pt x="10621" y="18584"/>
                              </a:cubicBezTo>
                              <a:cubicBezTo>
                                <a:pt x="10805" y="18739"/>
                                <a:pt x="10936" y="18912"/>
                                <a:pt x="11066" y="19085"/>
                              </a:cubicBezTo>
                              <a:cubicBezTo>
                                <a:pt x="11022" y="19042"/>
                                <a:pt x="10979" y="19004"/>
                                <a:pt x="10925" y="18965"/>
                              </a:cubicBezTo>
                              <a:cubicBezTo>
                                <a:pt x="10914" y="18958"/>
                                <a:pt x="10892" y="18968"/>
                                <a:pt x="10903" y="18975"/>
                              </a:cubicBezTo>
                              <a:cubicBezTo>
                                <a:pt x="10968" y="19035"/>
                                <a:pt x="11028" y="19095"/>
                                <a:pt x="11071" y="19159"/>
                              </a:cubicBezTo>
                              <a:cubicBezTo>
                                <a:pt x="11077" y="19169"/>
                                <a:pt x="11077" y="19180"/>
                                <a:pt x="11077" y="19187"/>
                              </a:cubicBezTo>
                              <a:close/>
                              <a:moveTo>
                                <a:pt x="11776" y="21141"/>
                              </a:moveTo>
                              <a:cubicBezTo>
                                <a:pt x="11646" y="21092"/>
                                <a:pt x="11467" y="21029"/>
                                <a:pt x="11266" y="20976"/>
                              </a:cubicBezTo>
                              <a:cubicBezTo>
                                <a:pt x="10903" y="20813"/>
                                <a:pt x="10523" y="20662"/>
                                <a:pt x="10171" y="20492"/>
                              </a:cubicBezTo>
                              <a:cubicBezTo>
                                <a:pt x="9835" y="20330"/>
                                <a:pt x="9537" y="20094"/>
                                <a:pt x="9125" y="20013"/>
                              </a:cubicBezTo>
                              <a:cubicBezTo>
                                <a:pt x="9179" y="19998"/>
                                <a:pt x="9233" y="19984"/>
                                <a:pt x="9287" y="19974"/>
                              </a:cubicBezTo>
                              <a:cubicBezTo>
                                <a:pt x="9358" y="19963"/>
                                <a:pt x="9428" y="19974"/>
                                <a:pt x="9499" y="19974"/>
                              </a:cubicBezTo>
                              <a:cubicBezTo>
                                <a:pt x="9499" y="19974"/>
                                <a:pt x="9499" y="19974"/>
                                <a:pt x="9504" y="19974"/>
                              </a:cubicBezTo>
                              <a:cubicBezTo>
                                <a:pt x="9553" y="19988"/>
                                <a:pt x="9586" y="19949"/>
                                <a:pt x="9542" y="19928"/>
                              </a:cubicBezTo>
                              <a:cubicBezTo>
                                <a:pt x="9358" y="19840"/>
                                <a:pt x="9157" y="19766"/>
                                <a:pt x="9022" y="19646"/>
                              </a:cubicBezTo>
                              <a:cubicBezTo>
                                <a:pt x="8930" y="19565"/>
                                <a:pt x="8854" y="19476"/>
                                <a:pt x="8778" y="19388"/>
                              </a:cubicBezTo>
                              <a:cubicBezTo>
                                <a:pt x="8875" y="19402"/>
                                <a:pt x="8978" y="19406"/>
                                <a:pt x="9076" y="19388"/>
                              </a:cubicBezTo>
                              <a:cubicBezTo>
                                <a:pt x="9108" y="19385"/>
                                <a:pt x="9103" y="19363"/>
                                <a:pt x="9087" y="19353"/>
                              </a:cubicBezTo>
                              <a:cubicBezTo>
                                <a:pt x="9081" y="19349"/>
                                <a:pt x="9081" y="19342"/>
                                <a:pt x="9070" y="19339"/>
                              </a:cubicBezTo>
                              <a:cubicBezTo>
                                <a:pt x="8653" y="19173"/>
                                <a:pt x="8442" y="18894"/>
                                <a:pt x="8246" y="18616"/>
                              </a:cubicBezTo>
                              <a:cubicBezTo>
                                <a:pt x="8133" y="18453"/>
                                <a:pt x="7986" y="18291"/>
                                <a:pt x="7753" y="18196"/>
                              </a:cubicBezTo>
                              <a:cubicBezTo>
                                <a:pt x="8122" y="18277"/>
                                <a:pt x="8442" y="18397"/>
                                <a:pt x="8761" y="18545"/>
                              </a:cubicBezTo>
                              <a:cubicBezTo>
                                <a:pt x="8821" y="18573"/>
                                <a:pt x="8870" y="18520"/>
                                <a:pt x="8848" y="18489"/>
                              </a:cubicBezTo>
                              <a:cubicBezTo>
                                <a:pt x="8799" y="18415"/>
                                <a:pt x="8751" y="18347"/>
                                <a:pt x="8675" y="18295"/>
                              </a:cubicBezTo>
                              <a:cubicBezTo>
                                <a:pt x="8908" y="18351"/>
                                <a:pt x="9125" y="18407"/>
                                <a:pt x="9331" y="18503"/>
                              </a:cubicBezTo>
                              <a:cubicBezTo>
                                <a:pt x="9569" y="18612"/>
                                <a:pt x="9792" y="18739"/>
                                <a:pt x="10008" y="18866"/>
                              </a:cubicBezTo>
                              <a:cubicBezTo>
                                <a:pt x="10469" y="19131"/>
                                <a:pt x="10892" y="19406"/>
                                <a:pt x="11190" y="19759"/>
                              </a:cubicBezTo>
                              <a:cubicBezTo>
                                <a:pt x="11434" y="20044"/>
                                <a:pt x="11613" y="20355"/>
                                <a:pt x="11808" y="20658"/>
                              </a:cubicBezTo>
                              <a:cubicBezTo>
                                <a:pt x="11657" y="20513"/>
                                <a:pt x="11532" y="20365"/>
                                <a:pt x="11423" y="20203"/>
                              </a:cubicBezTo>
                              <a:cubicBezTo>
                                <a:pt x="11326" y="20051"/>
                                <a:pt x="11239" y="19893"/>
                                <a:pt x="11125" y="19744"/>
                              </a:cubicBezTo>
                              <a:cubicBezTo>
                                <a:pt x="11114" y="19734"/>
                                <a:pt x="11093" y="19744"/>
                                <a:pt x="11098" y="19755"/>
                              </a:cubicBezTo>
                              <a:cubicBezTo>
                                <a:pt x="11201" y="19910"/>
                                <a:pt x="11272" y="20083"/>
                                <a:pt x="11364" y="20249"/>
                              </a:cubicBezTo>
                              <a:cubicBezTo>
                                <a:pt x="11098" y="20034"/>
                                <a:pt x="10930" y="19790"/>
                                <a:pt x="10773" y="19536"/>
                              </a:cubicBezTo>
                              <a:cubicBezTo>
                                <a:pt x="10767" y="19529"/>
                                <a:pt x="10751" y="19533"/>
                                <a:pt x="10757" y="19540"/>
                              </a:cubicBezTo>
                              <a:cubicBezTo>
                                <a:pt x="10827" y="19692"/>
                                <a:pt x="10903" y="19850"/>
                                <a:pt x="11006" y="19995"/>
                              </a:cubicBezTo>
                              <a:cubicBezTo>
                                <a:pt x="10968" y="19967"/>
                                <a:pt x="10925" y="19938"/>
                                <a:pt x="10887" y="19910"/>
                              </a:cubicBezTo>
                              <a:cubicBezTo>
                                <a:pt x="10730" y="19730"/>
                                <a:pt x="10621" y="19533"/>
                                <a:pt x="10496" y="19346"/>
                              </a:cubicBezTo>
                              <a:cubicBezTo>
                                <a:pt x="10491" y="19339"/>
                                <a:pt x="10469" y="19342"/>
                                <a:pt x="10475" y="19353"/>
                              </a:cubicBezTo>
                              <a:cubicBezTo>
                                <a:pt x="10556" y="19501"/>
                                <a:pt x="10643" y="19649"/>
                                <a:pt x="10730" y="19797"/>
                              </a:cubicBezTo>
                              <a:cubicBezTo>
                                <a:pt x="10730" y="19801"/>
                                <a:pt x="10735" y="19804"/>
                                <a:pt x="10735" y="19808"/>
                              </a:cubicBezTo>
                              <a:cubicBezTo>
                                <a:pt x="10686" y="19776"/>
                                <a:pt x="10637" y="19748"/>
                                <a:pt x="10589" y="19716"/>
                              </a:cubicBezTo>
                              <a:cubicBezTo>
                                <a:pt x="10404" y="19533"/>
                                <a:pt x="10258" y="19339"/>
                                <a:pt x="10149" y="19131"/>
                              </a:cubicBezTo>
                              <a:cubicBezTo>
                                <a:pt x="10144" y="19124"/>
                                <a:pt x="10128" y="19127"/>
                                <a:pt x="10133" y="19134"/>
                              </a:cubicBezTo>
                              <a:cubicBezTo>
                                <a:pt x="10187" y="19293"/>
                                <a:pt x="10269" y="19448"/>
                                <a:pt x="10383" y="19593"/>
                              </a:cubicBezTo>
                              <a:cubicBezTo>
                                <a:pt x="10372" y="19589"/>
                                <a:pt x="10366" y="19582"/>
                                <a:pt x="10355" y="19579"/>
                              </a:cubicBezTo>
                              <a:cubicBezTo>
                                <a:pt x="10355" y="19572"/>
                                <a:pt x="10350" y="19568"/>
                                <a:pt x="10345" y="19565"/>
                              </a:cubicBezTo>
                              <a:cubicBezTo>
                                <a:pt x="10117" y="19392"/>
                                <a:pt x="9916" y="19215"/>
                                <a:pt x="9770" y="19011"/>
                              </a:cubicBezTo>
                              <a:cubicBezTo>
                                <a:pt x="9764" y="19000"/>
                                <a:pt x="9737" y="19007"/>
                                <a:pt x="9743" y="19018"/>
                              </a:cubicBezTo>
                              <a:cubicBezTo>
                                <a:pt x="9835" y="19162"/>
                                <a:pt x="9949" y="19303"/>
                                <a:pt x="10090" y="19434"/>
                              </a:cubicBezTo>
                              <a:cubicBezTo>
                                <a:pt x="10025" y="19399"/>
                                <a:pt x="9954" y="19363"/>
                                <a:pt x="9884" y="19332"/>
                              </a:cubicBezTo>
                              <a:cubicBezTo>
                                <a:pt x="9705" y="19187"/>
                                <a:pt x="9580" y="19021"/>
                                <a:pt x="9455" y="18848"/>
                              </a:cubicBezTo>
                              <a:cubicBezTo>
                                <a:pt x="9450" y="18841"/>
                                <a:pt x="9434" y="18845"/>
                                <a:pt x="9434" y="18852"/>
                              </a:cubicBezTo>
                              <a:cubicBezTo>
                                <a:pt x="9504" y="18975"/>
                                <a:pt x="9580" y="19102"/>
                                <a:pt x="9678" y="19222"/>
                              </a:cubicBezTo>
                              <a:cubicBezTo>
                                <a:pt x="9591" y="19169"/>
                                <a:pt x="9504" y="19117"/>
                                <a:pt x="9423" y="19057"/>
                              </a:cubicBezTo>
                              <a:cubicBezTo>
                                <a:pt x="9304" y="18965"/>
                                <a:pt x="9206" y="18863"/>
                                <a:pt x="9114" y="18757"/>
                              </a:cubicBezTo>
                              <a:cubicBezTo>
                                <a:pt x="9108" y="18750"/>
                                <a:pt x="9087" y="18753"/>
                                <a:pt x="9092" y="18764"/>
                              </a:cubicBezTo>
                              <a:cubicBezTo>
                                <a:pt x="9168" y="18880"/>
                                <a:pt x="9271" y="19004"/>
                                <a:pt x="9407" y="19113"/>
                              </a:cubicBezTo>
                              <a:cubicBezTo>
                                <a:pt x="9081" y="18961"/>
                                <a:pt x="8761" y="18803"/>
                                <a:pt x="8512" y="18594"/>
                              </a:cubicBezTo>
                              <a:cubicBezTo>
                                <a:pt x="8496" y="18580"/>
                                <a:pt x="8463" y="18598"/>
                                <a:pt x="8480" y="18612"/>
                              </a:cubicBezTo>
                              <a:cubicBezTo>
                                <a:pt x="8680" y="18795"/>
                                <a:pt x="8930" y="18944"/>
                                <a:pt x="9195" y="19085"/>
                              </a:cubicBezTo>
                              <a:cubicBezTo>
                                <a:pt x="9049" y="19046"/>
                                <a:pt x="8902" y="19011"/>
                                <a:pt x="8751" y="18982"/>
                              </a:cubicBezTo>
                              <a:cubicBezTo>
                                <a:pt x="8734" y="18979"/>
                                <a:pt x="8729" y="18993"/>
                                <a:pt x="8745" y="18997"/>
                              </a:cubicBezTo>
                              <a:cubicBezTo>
                                <a:pt x="9022" y="19064"/>
                                <a:pt x="9271" y="19152"/>
                                <a:pt x="9520" y="19247"/>
                              </a:cubicBezTo>
                              <a:cubicBezTo>
                                <a:pt x="9542" y="19258"/>
                                <a:pt x="9564" y="19268"/>
                                <a:pt x="9586" y="19279"/>
                              </a:cubicBezTo>
                              <a:cubicBezTo>
                                <a:pt x="9390" y="19226"/>
                                <a:pt x="9184" y="19187"/>
                                <a:pt x="8984" y="19155"/>
                              </a:cubicBezTo>
                              <a:cubicBezTo>
                                <a:pt x="8967" y="19152"/>
                                <a:pt x="8957" y="19169"/>
                                <a:pt x="8978" y="19173"/>
                              </a:cubicBezTo>
                              <a:cubicBezTo>
                                <a:pt x="9336" y="19240"/>
                                <a:pt x="9651" y="19353"/>
                                <a:pt x="9965" y="19476"/>
                              </a:cubicBezTo>
                              <a:cubicBezTo>
                                <a:pt x="9998" y="19494"/>
                                <a:pt x="10025" y="19508"/>
                                <a:pt x="10052" y="19526"/>
                              </a:cubicBezTo>
                              <a:cubicBezTo>
                                <a:pt x="9813" y="19455"/>
                                <a:pt x="9564" y="19406"/>
                                <a:pt x="9314" y="19367"/>
                              </a:cubicBezTo>
                              <a:cubicBezTo>
                                <a:pt x="9304" y="19363"/>
                                <a:pt x="9298" y="19378"/>
                                <a:pt x="9309" y="19378"/>
                              </a:cubicBezTo>
                              <a:cubicBezTo>
                                <a:pt x="9721" y="19452"/>
                                <a:pt x="10063" y="19589"/>
                                <a:pt x="10415" y="19737"/>
                              </a:cubicBezTo>
                              <a:cubicBezTo>
                                <a:pt x="10448" y="19755"/>
                                <a:pt x="10475" y="19776"/>
                                <a:pt x="10507" y="19794"/>
                              </a:cubicBezTo>
                              <a:cubicBezTo>
                                <a:pt x="10469" y="19780"/>
                                <a:pt x="10431" y="19769"/>
                                <a:pt x="10393" y="19759"/>
                              </a:cubicBezTo>
                              <a:cubicBezTo>
                                <a:pt x="10139" y="19681"/>
                                <a:pt x="9867" y="19628"/>
                                <a:pt x="9591" y="19596"/>
                              </a:cubicBezTo>
                              <a:cubicBezTo>
                                <a:pt x="9569" y="19593"/>
                                <a:pt x="9564" y="19614"/>
                                <a:pt x="9586" y="19614"/>
                              </a:cubicBezTo>
                              <a:cubicBezTo>
                                <a:pt x="9862" y="19656"/>
                                <a:pt x="10128" y="19720"/>
                                <a:pt x="10377" y="19808"/>
                              </a:cubicBezTo>
                              <a:cubicBezTo>
                                <a:pt x="10524" y="19861"/>
                                <a:pt x="10659" y="19921"/>
                                <a:pt x="10795" y="19984"/>
                              </a:cubicBezTo>
                              <a:cubicBezTo>
                                <a:pt x="10800" y="19988"/>
                                <a:pt x="10811" y="19995"/>
                                <a:pt x="10816" y="19998"/>
                              </a:cubicBezTo>
                              <a:cubicBezTo>
                                <a:pt x="10762" y="19984"/>
                                <a:pt x="10713" y="19970"/>
                                <a:pt x="10664" y="19956"/>
                              </a:cubicBezTo>
                              <a:cubicBezTo>
                                <a:pt x="10377" y="19878"/>
                                <a:pt x="10079" y="19819"/>
                                <a:pt x="9770" y="19780"/>
                              </a:cubicBezTo>
                              <a:cubicBezTo>
                                <a:pt x="9754" y="19776"/>
                                <a:pt x="9748" y="19794"/>
                                <a:pt x="9764" y="19794"/>
                              </a:cubicBezTo>
                              <a:cubicBezTo>
                                <a:pt x="10041" y="19840"/>
                                <a:pt x="10312" y="19900"/>
                                <a:pt x="10572" y="19977"/>
                              </a:cubicBezTo>
                              <a:cubicBezTo>
                                <a:pt x="10708" y="20016"/>
                                <a:pt x="10849" y="20058"/>
                                <a:pt x="10979" y="20111"/>
                              </a:cubicBezTo>
                              <a:cubicBezTo>
                                <a:pt x="11087" y="20192"/>
                                <a:pt x="11196" y="20277"/>
                                <a:pt x="11299" y="20362"/>
                              </a:cubicBezTo>
                              <a:cubicBezTo>
                                <a:pt x="11174" y="20309"/>
                                <a:pt x="11039" y="20263"/>
                                <a:pt x="10908" y="20224"/>
                              </a:cubicBezTo>
                              <a:cubicBezTo>
                                <a:pt x="10578" y="20129"/>
                                <a:pt x="10225" y="20069"/>
                                <a:pt x="9873" y="20013"/>
                              </a:cubicBezTo>
                              <a:cubicBezTo>
                                <a:pt x="9851" y="20009"/>
                                <a:pt x="9846" y="20030"/>
                                <a:pt x="9862" y="20034"/>
                              </a:cubicBezTo>
                              <a:cubicBezTo>
                                <a:pt x="10198" y="20097"/>
                                <a:pt x="10534" y="20164"/>
                                <a:pt x="10849" y="20267"/>
                              </a:cubicBezTo>
                              <a:cubicBezTo>
                                <a:pt x="11104" y="20351"/>
                                <a:pt x="11315" y="20457"/>
                                <a:pt x="11527" y="20577"/>
                              </a:cubicBezTo>
                              <a:cubicBezTo>
                                <a:pt x="11125" y="20436"/>
                                <a:pt x="10654" y="20362"/>
                                <a:pt x="10242" y="20267"/>
                              </a:cubicBezTo>
                              <a:cubicBezTo>
                                <a:pt x="10220" y="20263"/>
                                <a:pt x="10214" y="20281"/>
                                <a:pt x="10231" y="20288"/>
                              </a:cubicBezTo>
                              <a:cubicBezTo>
                                <a:pt x="10757" y="20418"/>
                                <a:pt x="11288" y="20531"/>
                                <a:pt x="11727" y="20753"/>
                              </a:cubicBezTo>
                              <a:cubicBezTo>
                                <a:pt x="11770" y="20799"/>
                                <a:pt x="11814" y="20849"/>
                                <a:pt x="11857" y="20898"/>
                              </a:cubicBezTo>
                              <a:cubicBezTo>
                                <a:pt x="11803" y="20873"/>
                                <a:pt x="11743" y="20852"/>
                                <a:pt x="11689" y="20827"/>
                              </a:cubicBezTo>
                              <a:cubicBezTo>
                                <a:pt x="11396" y="20711"/>
                                <a:pt x="11082" y="20612"/>
                                <a:pt x="10762" y="20524"/>
                              </a:cubicBezTo>
                              <a:cubicBezTo>
                                <a:pt x="10746" y="20521"/>
                                <a:pt x="10735" y="20535"/>
                                <a:pt x="10746" y="20538"/>
                              </a:cubicBezTo>
                              <a:cubicBezTo>
                                <a:pt x="11163" y="20665"/>
                                <a:pt x="11635" y="20813"/>
                                <a:pt x="11966" y="21036"/>
                              </a:cubicBezTo>
                              <a:cubicBezTo>
                                <a:pt x="12063" y="21148"/>
                                <a:pt x="12161" y="21265"/>
                                <a:pt x="12280" y="21364"/>
                              </a:cubicBezTo>
                              <a:cubicBezTo>
                                <a:pt x="12128" y="21286"/>
                                <a:pt x="11955" y="21208"/>
                                <a:pt x="11776" y="21141"/>
                              </a:cubicBezTo>
                              <a:close/>
                              <a:moveTo>
                                <a:pt x="12058" y="20813"/>
                              </a:moveTo>
                              <a:cubicBezTo>
                                <a:pt x="12107" y="20707"/>
                                <a:pt x="12155" y="20602"/>
                                <a:pt x="12220" y="20499"/>
                              </a:cubicBezTo>
                              <a:cubicBezTo>
                                <a:pt x="12253" y="20450"/>
                                <a:pt x="12286" y="20397"/>
                                <a:pt x="12323" y="20348"/>
                              </a:cubicBezTo>
                              <a:cubicBezTo>
                                <a:pt x="12302" y="20415"/>
                                <a:pt x="12291" y="20485"/>
                                <a:pt x="12291" y="20556"/>
                              </a:cubicBezTo>
                              <a:cubicBezTo>
                                <a:pt x="12226" y="20676"/>
                                <a:pt x="12172" y="20803"/>
                                <a:pt x="12139" y="20930"/>
                              </a:cubicBezTo>
                              <a:cubicBezTo>
                                <a:pt x="12112" y="20891"/>
                                <a:pt x="12085" y="20852"/>
                                <a:pt x="12058" y="20813"/>
                              </a:cubicBezTo>
                              <a:close/>
                              <a:moveTo>
                                <a:pt x="12275" y="21106"/>
                              </a:moveTo>
                              <a:cubicBezTo>
                                <a:pt x="12248" y="21074"/>
                                <a:pt x="12226" y="21043"/>
                                <a:pt x="12199" y="21011"/>
                              </a:cubicBezTo>
                              <a:cubicBezTo>
                                <a:pt x="12226" y="20894"/>
                                <a:pt x="12253" y="20782"/>
                                <a:pt x="12296" y="20669"/>
                              </a:cubicBezTo>
                              <a:cubicBezTo>
                                <a:pt x="12302" y="20732"/>
                                <a:pt x="12313" y="20799"/>
                                <a:pt x="12323" y="20870"/>
                              </a:cubicBezTo>
                              <a:cubicBezTo>
                                <a:pt x="12296" y="20947"/>
                                <a:pt x="12286" y="21025"/>
                                <a:pt x="12275" y="21106"/>
                              </a:cubicBezTo>
                              <a:close/>
                              <a:moveTo>
                                <a:pt x="12448" y="21307"/>
                              </a:moveTo>
                              <a:cubicBezTo>
                                <a:pt x="12410" y="21265"/>
                                <a:pt x="12372" y="21223"/>
                                <a:pt x="12334" y="21180"/>
                              </a:cubicBezTo>
                              <a:cubicBezTo>
                                <a:pt x="12340" y="21120"/>
                                <a:pt x="12340" y="21060"/>
                                <a:pt x="12351" y="21004"/>
                              </a:cubicBezTo>
                              <a:cubicBezTo>
                                <a:pt x="12372" y="21106"/>
                                <a:pt x="12405" y="21208"/>
                                <a:pt x="12448" y="21307"/>
                              </a:cubicBezTo>
                              <a:close/>
                              <a:moveTo>
                                <a:pt x="12508" y="20094"/>
                              </a:moveTo>
                              <a:cubicBezTo>
                                <a:pt x="12475" y="20122"/>
                                <a:pt x="12443" y="20150"/>
                                <a:pt x="12416" y="20178"/>
                              </a:cubicBezTo>
                              <a:cubicBezTo>
                                <a:pt x="12416" y="20178"/>
                                <a:pt x="12416" y="20178"/>
                                <a:pt x="12416" y="20178"/>
                              </a:cubicBezTo>
                              <a:cubicBezTo>
                                <a:pt x="12334" y="20252"/>
                                <a:pt x="12264" y="20334"/>
                                <a:pt x="12204" y="20415"/>
                              </a:cubicBezTo>
                              <a:cubicBezTo>
                                <a:pt x="12128" y="20517"/>
                                <a:pt x="12063" y="20626"/>
                                <a:pt x="12004" y="20736"/>
                              </a:cubicBezTo>
                              <a:cubicBezTo>
                                <a:pt x="11993" y="20718"/>
                                <a:pt x="11982" y="20700"/>
                                <a:pt x="11971" y="20686"/>
                              </a:cubicBezTo>
                              <a:cubicBezTo>
                                <a:pt x="11960" y="20651"/>
                                <a:pt x="11955" y="20612"/>
                                <a:pt x="11949" y="20573"/>
                              </a:cubicBezTo>
                              <a:cubicBezTo>
                                <a:pt x="12042" y="20291"/>
                                <a:pt x="12275" y="20048"/>
                                <a:pt x="12459" y="19787"/>
                              </a:cubicBezTo>
                              <a:cubicBezTo>
                                <a:pt x="12464" y="19776"/>
                                <a:pt x="12443" y="19769"/>
                                <a:pt x="12437" y="19780"/>
                              </a:cubicBezTo>
                              <a:cubicBezTo>
                                <a:pt x="12258" y="19974"/>
                                <a:pt x="12047" y="20175"/>
                                <a:pt x="11928" y="20394"/>
                              </a:cubicBezTo>
                              <a:cubicBezTo>
                                <a:pt x="11928" y="20386"/>
                                <a:pt x="11928" y="20379"/>
                                <a:pt x="11928" y="20372"/>
                              </a:cubicBezTo>
                              <a:cubicBezTo>
                                <a:pt x="11977" y="20231"/>
                                <a:pt x="12031" y="20094"/>
                                <a:pt x="12128" y="19960"/>
                              </a:cubicBezTo>
                              <a:cubicBezTo>
                                <a:pt x="12231" y="19811"/>
                                <a:pt x="12372" y="19677"/>
                                <a:pt x="12519" y="19547"/>
                              </a:cubicBezTo>
                              <a:cubicBezTo>
                                <a:pt x="12524" y="19540"/>
                                <a:pt x="12508" y="19533"/>
                                <a:pt x="12502" y="19540"/>
                              </a:cubicBezTo>
                              <a:cubicBezTo>
                                <a:pt x="12248" y="19688"/>
                                <a:pt x="12042" y="19896"/>
                                <a:pt x="11922" y="20118"/>
                              </a:cubicBezTo>
                              <a:cubicBezTo>
                                <a:pt x="11922" y="20111"/>
                                <a:pt x="11922" y="20101"/>
                                <a:pt x="11922" y="20094"/>
                              </a:cubicBezTo>
                              <a:cubicBezTo>
                                <a:pt x="12004" y="19766"/>
                                <a:pt x="12329" y="19469"/>
                                <a:pt x="12649" y="19219"/>
                              </a:cubicBezTo>
                              <a:cubicBezTo>
                                <a:pt x="12665" y="19208"/>
                                <a:pt x="12643" y="19194"/>
                                <a:pt x="12627" y="19205"/>
                              </a:cubicBezTo>
                              <a:cubicBezTo>
                                <a:pt x="12432" y="19328"/>
                                <a:pt x="12258" y="19466"/>
                                <a:pt x="12112" y="19614"/>
                              </a:cubicBezTo>
                              <a:cubicBezTo>
                                <a:pt x="12063" y="19667"/>
                                <a:pt x="12009" y="19720"/>
                                <a:pt x="11966" y="19780"/>
                              </a:cubicBezTo>
                              <a:cubicBezTo>
                                <a:pt x="12112" y="19480"/>
                                <a:pt x="12345" y="19208"/>
                                <a:pt x="12687" y="18979"/>
                              </a:cubicBezTo>
                              <a:cubicBezTo>
                                <a:pt x="12703" y="18968"/>
                                <a:pt x="12681" y="18954"/>
                                <a:pt x="12665" y="18965"/>
                              </a:cubicBezTo>
                              <a:cubicBezTo>
                                <a:pt x="12378" y="19124"/>
                                <a:pt x="12145" y="19325"/>
                                <a:pt x="11993" y="19547"/>
                              </a:cubicBezTo>
                              <a:cubicBezTo>
                                <a:pt x="12004" y="19490"/>
                                <a:pt x="12014" y="19438"/>
                                <a:pt x="12025" y="19385"/>
                              </a:cubicBezTo>
                              <a:cubicBezTo>
                                <a:pt x="12025" y="19385"/>
                                <a:pt x="12025" y="19385"/>
                                <a:pt x="12025" y="19385"/>
                              </a:cubicBezTo>
                              <a:cubicBezTo>
                                <a:pt x="12183" y="19127"/>
                                <a:pt x="12389" y="18898"/>
                                <a:pt x="12698" y="18704"/>
                              </a:cubicBezTo>
                              <a:cubicBezTo>
                                <a:pt x="12708" y="18697"/>
                                <a:pt x="12692" y="18683"/>
                                <a:pt x="12676" y="18690"/>
                              </a:cubicBezTo>
                              <a:cubicBezTo>
                                <a:pt x="12437" y="18817"/>
                                <a:pt x="12226" y="18979"/>
                                <a:pt x="12080" y="19159"/>
                              </a:cubicBezTo>
                              <a:cubicBezTo>
                                <a:pt x="12096" y="19109"/>
                                <a:pt x="12112" y="19060"/>
                                <a:pt x="12128" y="19011"/>
                              </a:cubicBezTo>
                              <a:cubicBezTo>
                                <a:pt x="12286" y="18824"/>
                                <a:pt x="12470" y="18658"/>
                                <a:pt x="12703" y="18506"/>
                              </a:cubicBezTo>
                              <a:cubicBezTo>
                                <a:pt x="12714" y="18499"/>
                                <a:pt x="12698" y="18489"/>
                                <a:pt x="12687" y="18492"/>
                              </a:cubicBezTo>
                              <a:cubicBezTo>
                                <a:pt x="12513" y="18577"/>
                                <a:pt x="12351" y="18686"/>
                                <a:pt x="12220" y="18803"/>
                              </a:cubicBezTo>
                              <a:cubicBezTo>
                                <a:pt x="12367" y="18612"/>
                                <a:pt x="12551" y="18443"/>
                                <a:pt x="12801" y="18298"/>
                              </a:cubicBezTo>
                              <a:cubicBezTo>
                                <a:pt x="12811" y="18291"/>
                                <a:pt x="12795" y="18280"/>
                                <a:pt x="12784" y="18284"/>
                              </a:cubicBezTo>
                              <a:cubicBezTo>
                                <a:pt x="12595" y="18372"/>
                                <a:pt x="12427" y="18485"/>
                                <a:pt x="12296" y="18609"/>
                              </a:cubicBezTo>
                              <a:cubicBezTo>
                                <a:pt x="12307" y="18584"/>
                                <a:pt x="12318" y="18556"/>
                                <a:pt x="12334" y="18531"/>
                              </a:cubicBezTo>
                              <a:cubicBezTo>
                                <a:pt x="12437" y="18411"/>
                                <a:pt x="12551" y="18295"/>
                                <a:pt x="12681" y="18182"/>
                              </a:cubicBezTo>
                              <a:cubicBezTo>
                                <a:pt x="12692" y="18175"/>
                                <a:pt x="12670" y="18164"/>
                                <a:pt x="12660" y="18171"/>
                              </a:cubicBezTo>
                              <a:cubicBezTo>
                                <a:pt x="12567" y="18231"/>
                                <a:pt x="12481" y="18298"/>
                                <a:pt x="12405" y="18369"/>
                              </a:cubicBezTo>
                              <a:cubicBezTo>
                                <a:pt x="12464" y="18242"/>
                                <a:pt x="12519" y="18115"/>
                                <a:pt x="12567" y="17984"/>
                              </a:cubicBezTo>
                              <a:cubicBezTo>
                                <a:pt x="12573" y="17974"/>
                                <a:pt x="12546" y="17970"/>
                                <a:pt x="12540" y="17981"/>
                              </a:cubicBezTo>
                              <a:cubicBezTo>
                                <a:pt x="12464" y="18139"/>
                                <a:pt x="12378" y="18295"/>
                                <a:pt x="12291" y="18450"/>
                              </a:cubicBezTo>
                              <a:cubicBezTo>
                                <a:pt x="12286" y="18358"/>
                                <a:pt x="12269" y="18266"/>
                                <a:pt x="12242" y="18178"/>
                              </a:cubicBezTo>
                              <a:cubicBezTo>
                                <a:pt x="12242" y="18171"/>
                                <a:pt x="12220" y="18171"/>
                                <a:pt x="12220" y="18182"/>
                              </a:cubicBezTo>
                              <a:cubicBezTo>
                                <a:pt x="12242" y="18316"/>
                                <a:pt x="12231" y="18443"/>
                                <a:pt x="12220" y="18573"/>
                              </a:cubicBezTo>
                              <a:cubicBezTo>
                                <a:pt x="12220" y="18577"/>
                                <a:pt x="12215" y="18577"/>
                                <a:pt x="12215" y="18580"/>
                              </a:cubicBezTo>
                              <a:cubicBezTo>
                                <a:pt x="12210" y="18584"/>
                                <a:pt x="12210" y="18587"/>
                                <a:pt x="12215" y="18594"/>
                              </a:cubicBezTo>
                              <a:cubicBezTo>
                                <a:pt x="12199" y="18630"/>
                                <a:pt x="12177" y="18665"/>
                                <a:pt x="12161" y="18697"/>
                              </a:cubicBezTo>
                              <a:cubicBezTo>
                                <a:pt x="12139" y="18556"/>
                                <a:pt x="12101" y="18414"/>
                                <a:pt x="12063" y="18277"/>
                              </a:cubicBezTo>
                              <a:cubicBezTo>
                                <a:pt x="12063" y="18270"/>
                                <a:pt x="12042" y="18273"/>
                                <a:pt x="12047" y="18280"/>
                              </a:cubicBezTo>
                              <a:cubicBezTo>
                                <a:pt x="12090" y="18453"/>
                                <a:pt x="12101" y="18630"/>
                                <a:pt x="12112" y="18803"/>
                              </a:cubicBezTo>
                              <a:cubicBezTo>
                                <a:pt x="12085" y="18855"/>
                                <a:pt x="12058" y="18908"/>
                                <a:pt x="12036" y="18961"/>
                              </a:cubicBezTo>
                              <a:cubicBezTo>
                                <a:pt x="12009" y="18785"/>
                                <a:pt x="11949" y="18605"/>
                                <a:pt x="11873" y="18436"/>
                              </a:cubicBezTo>
                              <a:cubicBezTo>
                                <a:pt x="11868" y="18429"/>
                                <a:pt x="11852" y="18432"/>
                                <a:pt x="11857" y="18439"/>
                              </a:cubicBezTo>
                              <a:cubicBezTo>
                                <a:pt x="11933" y="18672"/>
                                <a:pt x="11949" y="18905"/>
                                <a:pt x="11960" y="19141"/>
                              </a:cubicBezTo>
                              <a:cubicBezTo>
                                <a:pt x="11944" y="19191"/>
                                <a:pt x="11928" y="19240"/>
                                <a:pt x="11911" y="19293"/>
                              </a:cubicBezTo>
                              <a:cubicBezTo>
                                <a:pt x="11884" y="19187"/>
                                <a:pt x="11852" y="19085"/>
                                <a:pt x="11808" y="18982"/>
                              </a:cubicBezTo>
                              <a:cubicBezTo>
                                <a:pt x="11803" y="18972"/>
                                <a:pt x="11787" y="18979"/>
                                <a:pt x="11787" y="18986"/>
                              </a:cubicBezTo>
                              <a:cubicBezTo>
                                <a:pt x="11825" y="19152"/>
                                <a:pt x="11846" y="19318"/>
                                <a:pt x="11868" y="19483"/>
                              </a:cubicBezTo>
                              <a:cubicBezTo>
                                <a:pt x="11868" y="19483"/>
                                <a:pt x="11868" y="19483"/>
                                <a:pt x="11868" y="19483"/>
                              </a:cubicBezTo>
                              <a:cubicBezTo>
                                <a:pt x="11863" y="19505"/>
                                <a:pt x="11857" y="19526"/>
                                <a:pt x="11857" y="19547"/>
                              </a:cubicBezTo>
                              <a:cubicBezTo>
                                <a:pt x="11841" y="19505"/>
                                <a:pt x="11825" y="19466"/>
                                <a:pt x="11814" y="19423"/>
                              </a:cubicBezTo>
                              <a:cubicBezTo>
                                <a:pt x="11765" y="19289"/>
                                <a:pt x="11695" y="19155"/>
                                <a:pt x="11630" y="19025"/>
                              </a:cubicBezTo>
                              <a:cubicBezTo>
                                <a:pt x="11624" y="19018"/>
                                <a:pt x="11608" y="19021"/>
                                <a:pt x="11608" y="19028"/>
                              </a:cubicBezTo>
                              <a:cubicBezTo>
                                <a:pt x="11667" y="19155"/>
                                <a:pt x="11711" y="19286"/>
                                <a:pt x="11749" y="19416"/>
                              </a:cubicBezTo>
                              <a:cubicBezTo>
                                <a:pt x="11781" y="19529"/>
                                <a:pt x="11792" y="19646"/>
                                <a:pt x="11825" y="19755"/>
                              </a:cubicBezTo>
                              <a:cubicBezTo>
                                <a:pt x="11819" y="19808"/>
                                <a:pt x="11808" y="19857"/>
                                <a:pt x="11803" y="19910"/>
                              </a:cubicBezTo>
                              <a:cubicBezTo>
                                <a:pt x="11781" y="19854"/>
                                <a:pt x="11760" y="19797"/>
                                <a:pt x="11738" y="19741"/>
                              </a:cubicBezTo>
                              <a:cubicBezTo>
                                <a:pt x="11667" y="19572"/>
                                <a:pt x="11570" y="19406"/>
                                <a:pt x="11461" y="19243"/>
                              </a:cubicBezTo>
                              <a:cubicBezTo>
                                <a:pt x="11456" y="19233"/>
                                <a:pt x="11429" y="19240"/>
                                <a:pt x="11434" y="19251"/>
                              </a:cubicBezTo>
                              <a:cubicBezTo>
                                <a:pt x="11537" y="19413"/>
                                <a:pt x="11613" y="19582"/>
                                <a:pt x="11667" y="19751"/>
                              </a:cubicBezTo>
                              <a:cubicBezTo>
                                <a:pt x="11722" y="19924"/>
                                <a:pt x="11738" y="20097"/>
                                <a:pt x="11781" y="20270"/>
                              </a:cubicBezTo>
                              <a:cubicBezTo>
                                <a:pt x="11781" y="20274"/>
                                <a:pt x="11781" y="20277"/>
                                <a:pt x="11787" y="20277"/>
                              </a:cubicBezTo>
                              <a:cubicBezTo>
                                <a:pt x="11787" y="20291"/>
                                <a:pt x="11787" y="20305"/>
                                <a:pt x="11792" y="20319"/>
                              </a:cubicBezTo>
                              <a:cubicBezTo>
                                <a:pt x="11722" y="20080"/>
                                <a:pt x="11624" y="19847"/>
                                <a:pt x="11499" y="19614"/>
                              </a:cubicBezTo>
                              <a:cubicBezTo>
                                <a:pt x="11494" y="19607"/>
                                <a:pt x="11472" y="19610"/>
                                <a:pt x="11478" y="19617"/>
                              </a:cubicBezTo>
                              <a:cubicBezTo>
                                <a:pt x="11575" y="19819"/>
                                <a:pt x="11630" y="20027"/>
                                <a:pt x="11684" y="20235"/>
                              </a:cubicBezTo>
                              <a:cubicBezTo>
                                <a:pt x="11673" y="20221"/>
                                <a:pt x="11667" y="20207"/>
                                <a:pt x="11657" y="20192"/>
                              </a:cubicBezTo>
                              <a:cubicBezTo>
                                <a:pt x="11570" y="19977"/>
                                <a:pt x="11451" y="19769"/>
                                <a:pt x="11386" y="19550"/>
                              </a:cubicBezTo>
                              <a:cubicBezTo>
                                <a:pt x="11304" y="19275"/>
                                <a:pt x="11293" y="18993"/>
                                <a:pt x="11402" y="18721"/>
                              </a:cubicBezTo>
                              <a:cubicBezTo>
                                <a:pt x="11478" y="18785"/>
                                <a:pt x="11570" y="18852"/>
                                <a:pt x="11678" y="18884"/>
                              </a:cubicBezTo>
                              <a:cubicBezTo>
                                <a:pt x="11689" y="18887"/>
                                <a:pt x="11705" y="18887"/>
                                <a:pt x="11716" y="18887"/>
                              </a:cubicBezTo>
                              <a:cubicBezTo>
                                <a:pt x="11743" y="18891"/>
                                <a:pt x="11770" y="18880"/>
                                <a:pt x="11770" y="18855"/>
                              </a:cubicBezTo>
                              <a:cubicBezTo>
                                <a:pt x="11754" y="18541"/>
                                <a:pt x="11776" y="18182"/>
                                <a:pt x="12025" y="17903"/>
                              </a:cubicBezTo>
                              <a:cubicBezTo>
                                <a:pt x="12042" y="17963"/>
                                <a:pt x="12074" y="18019"/>
                                <a:pt x="12161" y="18062"/>
                              </a:cubicBezTo>
                              <a:cubicBezTo>
                                <a:pt x="12183" y="18072"/>
                                <a:pt x="12220" y="18069"/>
                                <a:pt x="12226" y="18051"/>
                              </a:cubicBezTo>
                              <a:cubicBezTo>
                                <a:pt x="12307" y="17885"/>
                                <a:pt x="12416" y="17720"/>
                                <a:pt x="12573" y="17575"/>
                              </a:cubicBezTo>
                              <a:cubicBezTo>
                                <a:pt x="12708" y="17451"/>
                                <a:pt x="12887" y="17370"/>
                                <a:pt x="13066" y="17286"/>
                              </a:cubicBezTo>
                              <a:cubicBezTo>
                                <a:pt x="12996" y="17399"/>
                                <a:pt x="13017" y="17557"/>
                                <a:pt x="13023" y="17663"/>
                              </a:cubicBezTo>
                              <a:cubicBezTo>
                                <a:pt x="13034" y="17914"/>
                                <a:pt x="13055" y="18146"/>
                                <a:pt x="12969" y="18393"/>
                              </a:cubicBezTo>
                              <a:cubicBezTo>
                                <a:pt x="12952" y="18439"/>
                                <a:pt x="13050" y="18453"/>
                                <a:pt x="13077" y="18411"/>
                              </a:cubicBezTo>
                              <a:cubicBezTo>
                                <a:pt x="13077" y="18407"/>
                                <a:pt x="13083" y="18404"/>
                                <a:pt x="13083" y="18400"/>
                              </a:cubicBezTo>
                              <a:cubicBezTo>
                                <a:pt x="13180" y="18358"/>
                                <a:pt x="13267" y="18326"/>
                                <a:pt x="13375" y="18312"/>
                              </a:cubicBezTo>
                              <a:cubicBezTo>
                                <a:pt x="13289" y="18446"/>
                                <a:pt x="13267" y="18591"/>
                                <a:pt x="13223" y="18736"/>
                              </a:cubicBezTo>
                              <a:cubicBezTo>
                                <a:pt x="13158" y="18944"/>
                                <a:pt x="13023" y="19109"/>
                                <a:pt x="12806" y="19265"/>
                              </a:cubicBezTo>
                              <a:cubicBezTo>
                                <a:pt x="12790" y="19275"/>
                                <a:pt x="12790" y="19289"/>
                                <a:pt x="12801" y="19300"/>
                              </a:cubicBezTo>
                              <a:cubicBezTo>
                                <a:pt x="12795" y="19311"/>
                                <a:pt x="12811" y="19321"/>
                                <a:pt x="12828" y="19318"/>
                              </a:cubicBezTo>
                              <a:cubicBezTo>
                                <a:pt x="12833" y="19318"/>
                                <a:pt x="12833" y="19318"/>
                                <a:pt x="12839" y="19318"/>
                              </a:cubicBezTo>
                              <a:cubicBezTo>
                                <a:pt x="12844" y="19318"/>
                                <a:pt x="12849" y="19318"/>
                                <a:pt x="12855" y="19314"/>
                              </a:cubicBezTo>
                              <a:cubicBezTo>
                                <a:pt x="12947" y="19303"/>
                                <a:pt x="13017" y="19300"/>
                                <a:pt x="13099" y="19307"/>
                              </a:cubicBezTo>
                              <a:cubicBezTo>
                                <a:pt x="12849" y="19526"/>
                                <a:pt x="12562" y="19804"/>
                                <a:pt x="12502" y="20069"/>
                              </a:cubicBezTo>
                              <a:cubicBezTo>
                                <a:pt x="12508" y="20083"/>
                                <a:pt x="12508" y="20087"/>
                                <a:pt x="12508" y="20094"/>
                              </a:cubicBezTo>
                              <a:close/>
                              <a:moveTo>
                                <a:pt x="20494" y="17413"/>
                              </a:moveTo>
                              <a:cubicBezTo>
                                <a:pt x="20505" y="17406"/>
                                <a:pt x="20489" y="17391"/>
                                <a:pt x="20478" y="17399"/>
                              </a:cubicBezTo>
                              <a:cubicBezTo>
                                <a:pt x="20158" y="17557"/>
                                <a:pt x="19860" y="17737"/>
                                <a:pt x="19632" y="17952"/>
                              </a:cubicBezTo>
                              <a:cubicBezTo>
                                <a:pt x="19513" y="18065"/>
                                <a:pt x="19431" y="18175"/>
                                <a:pt x="19366" y="18291"/>
                              </a:cubicBezTo>
                              <a:cubicBezTo>
                                <a:pt x="19442" y="18083"/>
                                <a:pt x="19572" y="17878"/>
                                <a:pt x="19773" y="17727"/>
                              </a:cubicBezTo>
                              <a:cubicBezTo>
                                <a:pt x="20049" y="17511"/>
                                <a:pt x="20445" y="17321"/>
                                <a:pt x="20846" y="17205"/>
                              </a:cubicBezTo>
                              <a:cubicBezTo>
                                <a:pt x="20787" y="17254"/>
                                <a:pt x="20738" y="17310"/>
                                <a:pt x="20700" y="17370"/>
                              </a:cubicBezTo>
                              <a:cubicBezTo>
                                <a:pt x="20575" y="17547"/>
                                <a:pt x="20478" y="17730"/>
                                <a:pt x="20337" y="17899"/>
                              </a:cubicBezTo>
                              <a:cubicBezTo>
                                <a:pt x="20087" y="18206"/>
                                <a:pt x="19751" y="18467"/>
                                <a:pt x="19307" y="18651"/>
                              </a:cubicBezTo>
                              <a:cubicBezTo>
                                <a:pt x="19420" y="18161"/>
                                <a:pt x="19957" y="17741"/>
                                <a:pt x="20494" y="17413"/>
                              </a:cubicBezTo>
                              <a:close/>
                              <a:moveTo>
                                <a:pt x="17854" y="19455"/>
                              </a:moveTo>
                              <a:cubicBezTo>
                                <a:pt x="17740" y="19550"/>
                                <a:pt x="17642" y="19653"/>
                                <a:pt x="17523" y="19744"/>
                              </a:cubicBezTo>
                              <a:cubicBezTo>
                                <a:pt x="17344" y="19882"/>
                                <a:pt x="17111" y="19956"/>
                                <a:pt x="16851" y="19988"/>
                              </a:cubicBezTo>
                              <a:cubicBezTo>
                                <a:pt x="16829" y="19988"/>
                                <a:pt x="16813" y="19988"/>
                                <a:pt x="16791" y="19988"/>
                              </a:cubicBezTo>
                              <a:cubicBezTo>
                                <a:pt x="17073" y="19889"/>
                                <a:pt x="17322" y="19751"/>
                                <a:pt x="17534" y="19589"/>
                              </a:cubicBezTo>
                              <a:cubicBezTo>
                                <a:pt x="17545" y="19582"/>
                                <a:pt x="17528" y="19568"/>
                                <a:pt x="17512" y="19575"/>
                              </a:cubicBezTo>
                              <a:cubicBezTo>
                                <a:pt x="17246" y="19755"/>
                                <a:pt x="16927" y="19889"/>
                                <a:pt x="16580" y="19998"/>
                              </a:cubicBezTo>
                              <a:cubicBezTo>
                                <a:pt x="16558" y="19998"/>
                                <a:pt x="16542" y="20002"/>
                                <a:pt x="16520" y="20002"/>
                              </a:cubicBezTo>
                              <a:cubicBezTo>
                                <a:pt x="16851" y="19699"/>
                                <a:pt x="17317" y="19554"/>
                                <a:pt x="17854" y="19455"/>
                              </a:cubicBezTo>
                              <a:close/>
                              <a:moveTo>
                                <a:pt x="16623" y="20369"/>
                              </a:moveTo>
                              <a:cubicBezTo>
                                <a:pt x="16287" y="20330"/>
                                <a:pt x="15929" y="20312"/>
                                <a:pt x="15587" y="20337"/>
                              </a:cubicBezTo>
                              <a:cubicBezTo>
                                <a:pt x="15799" y="20288"/>
                                <a:pt x="16032" y="20259"/>
                                <a:pt x="16233" y="20277"/>
                              </a:cubicBezTo>
                              <a:cubicBezTo>
                                <a:pt x="16460" y="20295"/>
                                <a:pt x="16693" y="20348"/>
                                <a:pt x="16910" y="20408"/>
                              </a:cubicBezTo>
                              <a:cubicBezTo>
                                <a:pt x="16645" y="20425"/>
                                <a:pt x="16395" y="20485"/>
                                <a:pt x="16130" y="20510"/>
                              </a:cubicBezTo>
                              <a:cubicBezTo>
                                <a:pt x="15891" y="20531"/>
                                <a:pt x="15712" y="20496"/>
                                <a:pt x="15506" y="20422"/>
                              </a:cubicBezTo>
                              <a:cubicBezTo>
                                <a:pt x="15495" y="20418"/>
                                <a:pt x="15484" y="20415"/>
                                <a:pt x="15479" y="20411"/>
                              </a:cubicBezTo>
                              <a:cubicBezTo>
                                <a:pt x="15864" y="20386"/>
                                <a:pt x="16233" y="20369"/>
                                <a:pt x="16623" y="20386"/>
                              </a:cubicBezTo>
                              <a:cubicBezTo>
                                <a:pt x="16634" y="20386"/>
                                <a:pt x="16639" y="20369"/>
                                <a:pt x="16623" y="20369"/>
                              </a:cubicBezTo>
                              <a:close/>
                              <a:moveTo>
                                <a:pt x="15262" y="20259"/>
                              </a:moveTo>
                              <a:cubicBezTo>
                                <a:pt x="15230" y="20316"/>
                                <a:pt x="15186" y="20372"/>
                                <a:pt x="15137" y="20425"/>
                              </a:cubicBezTo>
                              <a:cubicBezTo>
                                <a:pt x="15154" y="20252"/>
                                <a:pt x="15202" y="20083"/>
                                <a:pt x="15278" y="19917"/>
                              </a:cubicBezTo>
                              <a:cubicBezTo>
                                <a:pt x="15311" y="20041"/>
                                <a:pt x="15316" y="20161"/>
                                <a:pt x="15262" y="20259"/>
                              </a:cubicBezTo>
                              <a:close/>
                              <a:moveTo>
                                <a:pt x="15257" y="19864"/>
                              </a:moveTo>
                              <a:cubicBezTo>
                                <a:pt x="15181" y="19984"/>
                                <a:pt x="15127" y="20108"/>
                                <a:pt x="15094" y="20235"/>
                              </a:cubicBezTo>
                              <a:cubicBezTo>
                                <a:pt x="15094" y="20214"/>
                                <a:pt x="15089" y="20196"/>
                                <a:pt x="15089" y="20175"/>
                              </a:cubicBezTo>
                              <a:cubicBezTo>
                                <a:pt x="15094" y="20171"/>
                                <a:pt x="15094" y="20168"/>
                                <a:pt x="15094" y="20164"/>
                              </a:cubicBezTo>
                              <a:cubicBezTo>
                                <a:pt x="15094" y="20002"/>
                                <a:pt x="15121" y="19847"/>
                                <a:pt x="15170" y="19692"/>
                              </a:cubicBezTo>
                              <a:cubicBezTo>
                                <a:pt x="15202" y="19744"/>
                                <a:pt x="15235" y="19804"/>
                                <a:pt x="15257" y="19864"/>
                              </a:cubicBezTo>
                              <a:close/>
                              <a:moveTo>
                                <a:pt x="14617" y="20111"/>
                              </a:moveTo>
                              <a:cubicBezTo>
                                <a:pt x="14519" y="19956"/>
                                <a:pt x="14395" y="19808"/>
                                <a:pt x="14330" y="19649"/>
                              </a:cubicBezTo>
                              <a:cubicBezTo>
                                <a:pt x="14216" y="19385"/>
                                <a:pt x="14292" y="19071"/>
                                <a:pt x="14069" y="18827"/>
                              </a:cubicBezTo>
                              <a:cubicBezTo>
                                <a:pt x="14481" y="19060"/>
                                <a:pt x="14904" y="19311"/>
                                <a:pt x="15132" y="19639"/>
                              </a:cubicBezTo>
                              <a:cubicBezTo>
                                <a:pt x="15132" y="19642"/>
                                <a:pt x="15137" y="19646"/>
                                <a:pt x="15137" y="19646"/>
                              </a:cubicBezTo>
                              <a:cubicBezTo>
                                <a:pt x="15094" y="19730"/>
                                <a:pt x="15061" y="19819"/>
                                <a:pt x="15040" y="19907"/>
                              </a:cubicBezTo>
                              <a:cubicBezTo>
                                <a:pt x="15034" y="19790"/>
                                <a:pt x="15029" y="19677"/>
                                <a:pt x="15045" y="19561"/>
                              </a:cubicBezTo>
                              <a:cubicBezTo>
                                <a:pt x="15045" y="19554"/>
                                <a:pt x="15023" y="19550"/>
                                <a:pt x="15023" y="19557"/>
                              </a:cubicBezTo>
                              <a:cubicBezTo>
                                <a:pt x="15002" y="19635"/>
                                <a:pt x="14986" y="19713"/>
                                <a:pt x="14975" y="19790"/>
                              </a:cubicBezTo>
                              <a:cubicBezTo>
                                <a:pt x="14953" y="19741"/>
                                <a:pt x="14931" y="19695"/>
                                <a:pt x="14904" y="19649"/>
                              </a:cubicBezTo>
                              <a:cubicBezTo>
                                <a:pt x="14888" y="19568"/>
                                <a:pt x="14877" y="19487"/>
                                <a:pt x="14877" y="19402"/>
                              </a:cubicBezTo>
                              <a:cubicBezTo>
                                <a:pt x="14877" y="19395"/>
                                <a:pt x="14861" y="19395"/>
                                <a:pt x="14855" y="19402"/>
                              </a:cubicBezTo>
                              <a:cubicBezTo>
                                <a:pt x="14845" y="19452"/>
                                <a:pt x="14845" y="19501"/>
                                <a:pt x="14845" y="19550"/>
                              </a:cubicBezTo>
                              <a:cubicBezTo>
                                <a:pt x="14758" y="19420"/>
                                <a:pt x="14644" y="19296"/>
                                <a:pt x="14503" y="19187"/>
                              </a:cubicBezTo>
                              <a:cubicBezTo>
                                <a:pt x="14487" y="19176"/>
                                <a:pt x="14454" y="19191"/>
                                <a:pt x="14470" y="19205"/>
                              </a:cubicBezTo>
                              <a:cubicBezTo>
                                <a:pt x="14633" y="19342"/>
                                <a:pt x="14742" y="19494"/>
                                <a:pt x="14812" y="19660"/>
                              </a:cubicBezTo>
                              <a:cubicBezTo>
                                <a:pt x="14704" y="19557"/>
                                <a:pt x="14568" y="19466"/>
                                <a:pt x="14422" y="19385"/>
                              </a:cubicBezTo>
                              <a:cubicBezTo>
                                <a:pt x="14405" y="19378"/>
                                <a:pt x="14389" y="19388"/>
                                <a:pt x="14400" y="19399"/>
                              </a:cubicBezTo>
                              <a:cubicBezTo>
                                <a:pt x="14595" y="19512"/>
                                <a:pt x="14742" y="19642"/>
                                <a:pt x="14861" y="19790"/>
                              </a:cubicBezTo>
                              <a:cubicBezTo>
                                <a:pt x="14866" y="19811"/>
                                <a:pt x="14872" y="19836"/>
                                <a:pt x="14877" y="19857"/>
                              </a:cubicBezTo>
                              <a:cubicBezTo>
                                <a:pt x="14883" y="19871"/>
                                <a:pt x="14883" y="19889"/>
                                <a:pt x="14888" y="19903"/>
                              </a:cubicBezTo>
                              <a:cubicBezTo>
                                <a:pt x="14774" y="19759"/>
                                <a:pt x="14606" y="19632"/>
                                <a:pt x="14411" y="19529"/>
                              </a:cubicBezTo>
                              <a:cubicBezTo>
                                <a:pt x="14400" y="19522"/>
                                <a:pt x="14384" y="19533"/>
                                <a:pt x="14395" y="19540"/>
                              </a:cubicBezTo>
                              <a:cubicBezTo>
                                <a:pt x="14639" y="19684"/>
                                <a:pt x="14790" y="19864"/>
                                <a:pt x="14893" y="20065"/>
                              </a:cubicBezTo>
                              <a:cubicBezTo>
                                <a:pt x="14780" y="19960"/>
                                <a:pt x="14622" y="19864"/>
                                <a:pt x="14481" y="19780"/>
                              </a:cubicBezTo>
                              <a:cubicBezTo>
                                <a:pt x="14470" y="19773"/>
                                <a:pt x="14454" y="19783"/>
                                <a:pt x="14465" y="19790"/>
                              </a:cubicBezTo>
                              <a:cubicBezTo>
                                <a:pt x="14682" y="19938"/>
                                <a:pt x="14850" y="20080"/>
                                <a:pt x="14948" y="20267"/>
                              </a:cubicBezTo>
                              <a:cubicBezTo>
                                <a:pt x="14948" y="20323"/>
                                <a:pt x="14948" y="20379"/>
                                <a:pt x="14937" y="20432"/>
                              </a:cubicBezTo>
                              <a:cubicBezTo>
                                <a:pt x="14888" y="20312"/>
                                <a:pt x="14769" y="20192"/>
                                <a:pt x="14617" y="20111"/>
                              </a:cubicBezTo>
                              <a:close/>
                              <a:moveTo>
                                <a:pt x="14780" y="20397"/>
                              </a:moveTo>
                              <a:cubicBezTo>
                                <a:pt x="14769" y="20390"/>
                                <a:pt x="14758" y="20379"/>
                                <a:pt x="14742" y="20372"/>
                              </a:cubicBezTo>
                              <a:cubicBezTo>
                                <a:pt x="14725" y="20316"/>
                                <a:pt x="14698" y="20259"/>
                                <a:pt x="14671" y="20203"/>
                              </a:cubicBezTo>
                              <a:cubicBezTo>
                                <a:pt x="14752" y="20277"/>
                                <a:pt x="14807" y="20358"/>
                                <a:pt x="14839" y="20446"/>
                              </a:cubicBezTo>
                              <a:cubicBezTo>
                                <a:pt x="14828" y="20429"/>
                                <a:pt x="14807" y="20411"/>
                                <a:pt x="14780" y="20397"/>
                              </a:cubicBezTo>
                              <a:close/>
                              <a:moveTo>
                                <a:pt x="17035" y="20947"/>
                              </a:moveTo>
                              <a:cubicBezTo>
                                <a:pt x="17035" y="20947"/>
                                <a:pt x="17035" y="20947"/>
                                <a:pt x="17035" y="20947"/>
                              </a:cubicBezTo>
                              <a:cubicBezTo>
                                <a:pt x="17035" y="20947"/>
                                <a:pt x="17040" y="20947"/>
                                <a:pt x="17040" y="20947"/>
                              </a:cubicBezTo>
                              <a:cubicBezTo>
                                <a:pt x="17040" y="20947"/>
                                <a:pt x="17040" y="20947"/>
                                <a:pt x="17040" y="20947"/>
                              </a:cubicBezTo>
                              <a:cubicBezTo>
                                <a:pt x="17040" y="20947"/>
                                <a:pt x="17040" y="20947"/>
                                <a:pt x="17035" y="20947"/>
                              </a:cubicBezTo>
                              <a:close/>
                              <a:moveTo>
                                <a:pt x="17393" y="20880"/>
                              </a:moveTo>
                              <a:cubicBezTo>
                                <a:pt x="17279" y="20898"/>
                                <a:pt x="17170" y="20916"/>
                                <a:pt x="17051" y="20912"/>
                              </a:cubicBezTo>
                              <a:cubicBezTo>
                                <a:pt x="17035" y="20912"/>
                                <a:pt x="17024" y="20909"/>
                                <a:pt x="17008" y="20909"/>
                              </a:cubicBezTo>
                              <a:cubicBezTo>
                                <a:pt x="17008" y="20909"/>
                                <a:pt x="17008" y="20905"/>
                                <a:pt x="17002" y="20905"/>
                              </a:cubicBezTo>
                              <a:cubicBezTo>
                                <a:pt x="17002" y="20905"/>
                                <a:pt x="17008" y="20905"/>
                                <a:pt x="17008" y="20905"/>
                              </a:cubicBezTo>
                              <a:cubicBezTo>
                                <a:pt x="17208" y="20838"/>
                                <a:pt x="17398" y="20757"/>
                                <a:pt x="17572" y="20669"/>
                              </a:cubicBezTo>
                              <a:cubicBezTo>
                                <a:pt x="17572" y="20669"/>
                                <a:pt x="17572" y="20669"/>
                                <a:pt x="17572" y="20669"/>
                              </a:cubicBezTo>
                              <a:cubicBezTo>
                                <a:pt x="17583" y="20704"/>
                                <a:pt x="17604" y="20736"/>
                                <a:pt x="17631" y="20767"/>
                              </a:cubicBezTo>
                              <a:cubicBezTo>
                                <a:pt x="17550" y="20806"/>
                                <a:pt x="17474" y="20842"/>
                                <a:pt x="17393" y="20880"/>
                              </a:cubicBezTo>
                              <a:close/>
                              <a:moveTo>
                                <a:pt x="16937" y="20827"/>
                              </a:moveTo>
                              <a:cubicBezTo>
                                <a:pt x="16937" y="20827"/>
                                <a:pt x="16937" y="20827"/>
                                <a:pt x="16937" y="20827"/>
                              </a:cubicBezTo>
                              <a:cubicBezTo>
                                <a:pt x="16921" y="20813"/>
                                <a:pt x="16910" y="20799"/>
                                <a:pt x="16894" y="20785"/>
                              </a:cubicBezTo>
                              <a:cubicBezTo>
                                <a:pt x="16699" y="20623"/>
                                <a:pt x="16401" y="20637"/>
                                <a:pt x="16124" y="20690"/>
                              </a:cubicBezTo>
                              <a:cubicBezTo>
                                <a:pt x="15652" y="20782"/>
                                <a:pt x="15192" y="20958"/>
                                <a:pt x="14817" y="21184"/>
                              </a:cubicBezTo>
                              <a:cubicBezTo>
                                <a:pt x="14910" y="21043"/>
                                <a:pt x="14964" y="20891"/>
                                <a:pt x="14964" y="20736"/>
                              </a:cubicBezTo>
                              <a:cubicBezTo>
                                <a:pt x="15040" y="20676"/>
                                <a:pt x="15110" y="20612"/>
                                <a:pt x="15181" y="20549"/>
                              </a:cubicBezTo>
                              <a:cubicBezTo>
                                <a:pt x="15230" y="20513"/>
                                <a:pt x="15278" y="20482"/>
                                <a:pt x="15333" y="20450"/>
                              </a:cubicBezTo>
                              <a:cubicBezTo>
                                <a:pt x="15430" y="20468"/>
                                <a:pt x="15582" y="20545"/>
                                <a:pt x="15642" y="20563"/>
                              </a:cubicBezTo>
                              <a:cubicBezTo>
                                <a:pt x="15783" y="20602"/>
                                <a:pt x="15918" y="20612"/>
                                <a:pt x="16070" y="20605"/>
                              </a:cubicBezTo>
                              <a:cubicBezTo>
                                <a:pt x="16433" y="20584"/>
                                <a:pt x="16758" y="20446"/>
                                <a:pt x="17133" y="20471"/>
                              </a:cubicBezTo>
                              <a:cubicBezTo>
                                <a:pt x="17187" y="20475"/>
                                <a:pt x="17192" y="20429"/>
                                <a:pt x="17154" y="20415"/>
                              </a:cubicBezTo>
                              <a:cubicBezTo>
                                <a:pt x="16786" y="20245"/>
                                <a:pt x="16287" y="20168"/>
                                <a:pt x="15842" y="20224"/>
                              </a:cubicBezTo>
                              <a:cubicBezTo>
                                <a:pt x="15907" y="20203"/>
                                <a:pt x="15972" y="20189"/>
                                <a:pt x="16037" y="20175"/>
                              </a:cubicBezTo>
                              <a:cubicBezTo>
                                <a:pt x="16439" y="20097"/>
                                <a:pt x="16894" y="20027"/>
                                <a:pt x="17301" y="20111"/>
                              </a:cubicBezTo>
                              <a:cubicBezTo>
                                <a:pt x="17447" y="20224"/>
                                <a:pt x="17512" y="20358"/>
                                <a:pt x="17604" y="20492"/>
                              </a:cubicBezTo>
                              <a:cubicBezTo>
                                <a:pt x="17610" y="20503"/>
                                <a:pt x="17620" y="20513"/>
                                <a:pt x="17631" y="20528"/>
                              </a:cubicBezTo>
                              <a:cubicBezTo>
                                <a:pt x="17414" y="20637"/>
                                <a:pt x="17181" y="20743"/>
                                <a:pt x="16937" y="20827"/>
                              </a:cubicBezTo>
                              <a:close/>
                              <a:moveTo>
                                <a:pt x="18380" y="20506"/>
                              </a:moveTo>
                              <a:cubicBezTo>
                                <a:pt x="18629" y="20672"/>
                                <a:pt x="18748" y="20891"/>
                                <a:pt x="18970" y="21067"/>
                              </a:cubicBezTo>
                              <a:cubicBezTo>
                                <a:pt x="18542" y="20976"/>
                                <a:pt x="18174" y="20905"/>
                                <a:pt x="17881" y="20644"/>
                              </a:cubicBezTo>
                              <a:cubicBezTo>
                                <a:pt x="17723" y="20506"/>
                                <a:pt x="17658" y="20327"/>
                                <a:pt x="17517" y="20185"/>
                              </a:cubicBezTo>
                              <a:cubicBezTo>
                                <a:pt x="17886" y="20365"/>
                                <a:pt x="18228" y="20581"/>
                                <a:pt x="18493" y="20827"/>
                              </a:cubicBezTo>
                              <a:cubicBezTo>
                                <a:pt x="18504" y="20838"/>
                                <a:pt x="18531" y="20827"/>
                                <a:pt x="18520" y="20817"/>
                              </a:cubicBezTo>
                              <a:cubicBezTo>
                                <a:pt x="18298" y="20595"/>
                                <a:pt x="18049" y="20394"/>
                                <a:pt x="17745" y="20221"/>
                              </a:cubicBezTo>
                              <a:cubicBezTo>
                                <a:pt x="17978" y="20291"/>
                                <a:pt x="18201" y="20383"/>
                                <a:pt x="18380" y="20506"/>
                              </a:cubicBezTo>
                              <a:close/>
                              <a:moveTo>
                                <a:pt x="18916" y="16030"/>
                              </a:moveTo>
                              <a:cubicBezTo>
                                <a:pt x="19068" y="16143"/>
                                <a:pt x="19225" y="16245"/>
                                <a:pt x="19307" y="16400"/>
                              </a:cubicBezTo>
                              <a:cubicBezTo>
                                <a:pt x="19393" y="16570"/>
                                <a:pt x="19388" y="16746"/>
                                <a:pt x="19334" y="16919"/>
                              </a:cubicBezTo>
                              <a:cubicBezTo>
                                <a:pt x="19317" y="16711"/>
                                <a:pt x="19198" y="16503"/>
                                <a:pt x="19074" y="16312"/>
                              </a:cubicBezTo>
                              <a:cubicBezTo>
                                <a:pt x="19068" y="16301"/>
                                <a:pt x="19041" y="16308"/>
                                <a:pt x="19046" y="16319"/>
                              </a:cubicBezTo>
                              <a:cubicBezTo>
                                <a:pt x="19198" y="16605"/>
                                <a:pt x="19247" y="16873"/>
                                <a:pt x="19182" y="17169"/>
                              </a:cubicBezTo>
                              <a:cubicBezTo>
                                <a:pt x="19166" y="17190"/>
                                <a:pt x="19155" y="17212"/>
                                <a:pt x="19139" y="17236"/>
                              </a:cubicBezTo>
                              <a:cubicBezTo>
                                <a:pt x="18721" y="16883"/>
                                <a:pt x="19052" y="16428"/>
                                <a:pt x="18916" y="16030"/>
                              </a:cubicBezTo>
                              <a:close/>
                              <a:moveTo>
                                <a:pt x="20114" y="9518"/>
                              </a:moveTo>
                              <a:cubicBezTo>
                                <a:pt x="20120" y="9518"/>
                                <a:pt x="20131" y="9518"/>
                                <a:pt x="20136" y="9518"/>
                              </a:cubicBezTo>
                              <a:cubicBezTo>
                                <a:pt x="20136" y="9521"/>
                                <a:pt x="20142" y="9521"/>
                                <a:pt x="20142" y="9525"/>
                              </a:cubicBezTo>
                              <a:cubicBezTo>
                                <a:pt x="20131" y="9521"/>
                                <a:pt x="20120" y="9521"/>
                                <a:pt x="20114" y="9518"/>
                              </a:cubicBezTo>
                              <a:close/>
                              <a:moveTo>
                                <a:pt x="20510" y="9327"/>
                              </a:moveTo>
                              <a:cubicBezTo>
                                <a:pt x="20364" y="9355"/>
                                <a:pt x="20223" y="9391"/>
                                <a:pt x="20087" y="9433"/>
                              </a:cubicBezTo>
                              <a:cubicBezTo>
                                <a:pt x="19984" y="9433"/>
                                <a:pt x="19881" y="9437"/>
                                <a:pt x="19778" y="9444"/>
                              </a:cubicBezTo>
                              <a:cubicBezTo>
                                <a:pt x="20017" y="9401"/>
                                <a:pt x="20261" y="9359"/>
                                <a:pt x="20510" y="9327"/>
                              </a:cubicBezTo>
                              <a:close/>
                              <a:moveTo>
                                <a:pt x="19052" y="9482"/>
                              </a:moveTo>
                              <a:cubicBezTo>
                                <a:pt x="19036" y="9482"/>
                                <a:pt x="19025" y="9482"/>
                                <a:pt x="19008" y="9482"/>
                              </a:cubicBezTo>
                              <a:cubicBezTo>
                                <a:pt x="19008" y="9482"/>
                                <a:pt x="19003" y="9482"/>
                                <a:pt x="19003" y="9479"/>
                              </a:cubicBezTo>
                              <a:cubicBezTo>
                                <a:pt x="19019" y="9482"/>
                                <a:pt x="19036" y="9482"/>
                                <a:pt x="19052" y="9482"/>
                              </a:cubicBezTo>
                              <a:close/>
                              <a:moveTo>
                                <a:pt x="17127" y="9105"/>
                              </a:moveTo>
                              <a:cubicBezTo>
                                <a:pt x="17583" y="8893"/>
                                <a:pt x="18184" y="8929"/>
                                <a:pt x="18705" y="9006"/>
                              </a:cubicBezTo>
                              <a:cubicBezTo>
                                <a:pt x="18363" y="9119"/>
                                <a:pt x="17962" y="9183"/>
                                <a:pt x="17583" y="9176"/>
                              </a:cubicBezTo>
                              <a:cubicBezTo>
                                <a:pt x="17572" y="9176"/>
                                <a:pt x="17566" y="9179"/>
                                <a:pt x="17561" y="9179"/>
                              </a:cubicBezTo>
                              <a:cubicBezTo>
                                <a:pt x="17447" y="9176"/>
                                <a:pt x="17333" y="9176"/>
                                <a:pt x="17219" y="9183"/>
                              </a:cubicBezTo>
                              <a:cubicBezTo>
                                <a:pt x="17566" y="9140"/>
                                <a:pt x="17908" y="9091"/>
                                <a:pt x="18249" y="9049"/>
                              </a:cubicBezTo>
                              <a:cubicBezTo>
                                <a:pt x="18260" y="9049"/>
                                <a:pt x="18260" y="9034"/>
                                <a:pt x="18244" y="9034"/>
                              </a:cubicBezTo>
                              <a:cubicBezTo>
                                <a:pt x="17864" y="9056"/>
                                <a:pt x="17480" y="9084"/>
                                <a:pt x="17105" y="9133"/>
                              </a:cubicBezTo>
                              <a:cubicBezTo>
                                <a:pt x="17116" y="9123"/>
                                <a:pt x="17122" y="9116"/>
                                <a:pt x="17127" y="9105"/>
                              </a:cubicBezTo>
                              <a:close/>
                              <a:moveTo>
                                <a:pt x="17284" y="9271"/>
                              </a:moveTo>
                              <a:cubicBezTo>
                                <a:pt x="17198" y="9295"/>
                                <a:pt x="17111" y="9324"/>
                                <a:pt x="17024" y="9352"/>
                              </a:cubicBezTo>
                              <a:cubicBezTo>
                                <a:pt x="17035" y="9331"/>
                                <a:pt x="17046" y="9310"/>
                                <a:pt x="17057" y="9285"/>
                              </a:cubicBezTo>
                              <a:cubicBezTo>
                                <a:pt x="17133" y="9278"/>
                                <a:pt x="17208" y="9274"/>
                                <a:pt x="17284" y="9271"/>
                              </a:cubicBezTo>
                              <a:close/>
                              <a:moveTo>
                                <a:pt x="17241" y="7824"/>
                              </a:moveTo>
                              <a:cubicBezTo>
                                <a:pt x="17181" y="7824"/>
                                <a:pt x="17122" y="7831"/>
                                <a:pt x="17057" y="7839"/>
                              </a:cubicBezTo>
                              <a:cubicBezTo>
                                <a:pt x="16878" y="7867"/>
                                <a:pt x="16720" y="7909"/>
                                <a:pt x="16536" y="7913"/>
                              </a:cubicBezTo>
                              <a:cubicBezTo>
                                <a:pt x="16477" y="7902"/>
                                <a:pt x="16411" y="7895"/>
                                <a:pt x="16357" y="7874"/>
                              </a:cubicBezTo>
                              <a:cubicBezTo>
                                <a:pt x="16281" y="7849"/>
                                <a:pt x="16216" y="7814"/>
                                <a:pt x="16146" y="7786"/>
                              </a:cubicBezTo>
                              <a:cubicBezTo>
                                <a:pt x="16135" y="7782"/>
                                <a:pt x="16124" y="7779"/>
                                <a:pt x="16119" y="7775"/>
                              </a:cubicBezTo>
                              <a:cubicBezTo>
                                <a:pt x="16325" y="7779"/>
                                <a:pt x="16536" y="7779"/>
                                <a:pt x="16742" y="7786"/>
                              </a:cubicBezTo>
                              <a:cubicBezTo>
                                <a:pt x="16753" y="7786"/>
                                <a:pt x="16753" y="7775"/>
                                <a:pt x="16742" y="7775"/>
                              </a:cubicBezTo>
                              <a:cubicBezTo>
                                <a:pt x="16455" y="7750"/>
                                <a:pt x="16167" y="7722"/>
                                <a:pt x="15880" y="7715"/>
                              </a:cubicBezTo>
                              <a:cubicBezTo>
                                <a:pt x="16346" y="7602"/>
                                <a:pt x="16786" y="7659"/>
                                <a:pt x="17241" y="7824"/>
                              </a:cubicBezTo>
                              <a:close/>
                              <a:moveTo>
                                <a:pt x="15295" y="8043"/>
                              </a:moveTo>
                              <a:cubicBezTo>
                                <a:pt x="15398" y="7980"/>
                                <a:pt x="15528" y="7909"/>
                                <a:pt x="15658" y="7874"/>
                              </a:cubicBezTo>
                              <a:cubicBezTo>
                                <a:pt x="15858" y="7817"/>
                                <a:pt x="15994" y="7856"/>
                                <a:pt x="16173" y="7920"/>
                              </a:cubicBezTo>
                              <a:cubicBezTo>
                                <a:pt x="16265" y="7955"/>
                                <a:pt x="16357" y="7976"/>
                                <a:pt x="16455" y="8001"/>
                              </a:cubicBezTo>
                              <a:cubicBezTo>
                                <a:pt x="16607" y="8047"/>
                                <a:pt x="16585" y="8061"/>
                                <a:pt x="16612" y="8163"/>
                              </a:cubicBezTo>
                              <a:cubicBezTo>
                                <a:pt x="16639" y="8279"/>
                                <a:pt x="16769" y="8279"/>
                                <a:pt x="16889" y="8350"/>
                              </a:cubicBezTo>
                              <a:cubicBezTo>
                                <a:pt x="16959" y="8392"/>
                                <a:pt x="17067" y="8477"/>
                                <a:pt x="17100" y="8541"/>
                              </a:cubicBezTo>
                              <a:cubicBezTo>
                                <a:pt x="17133" y="8622"/>
                                <a:pt x="17073" y="8724"/>
                                <a:pt x="17073" y="8809"/>
                              </a:cubicBezTo>
                              <a:cubicBezTo>
                                <a:pt x="17073" y="8823"/>
                                <a:pt x="17095" y="8833"/>
                                <a:pt x="17095" y="8844"/>
                              </a:cubicBezTo>
                              <a:cubicBezTo>
                                <a:pt x="17100" y="8904"/>
                                <a:pt x="17057" y="8981"/>
                                <a:pt x="17008" y="9038"/>
                              </a:cubicBezTo>
                              <a:cubicBezTo>
                                <a:pt x="16975" y="9077"/>
                                <a:pt x="16937" y="9101"/>
                                <a:pt x="16916" y="9147"/>
                              </a:cubicBezTo>
                              <a:cubicBezTo>
                                <a:pt x="16883" y="9228"/>
                                <a:pt x="16899" y="9310"/>
                                <a:pt x="16834" y="9391"/>
                              </a:cubicBezTo>
                              <a:cubicBezTo>
                                <a:pt x="16753" y="9489"/>
                                <a:pt x="16628" y="9574"/>
                                <a:pt x="16509" y="9655"/>
                              </a:cubicBezTo>
                              <a:cubicBezTo>
                                <a:pt x="16504" y="9659"/>
                                <a:pt x="16498" y="9666"/>
                                <a:pt x="16493" y="9669"/>
                              </a:cubicBezTo>
                              <a:cubicBezTo>
                                <a:pt x="16298" y="9652"/>
                                <a:pt x="16102" y="9662"/>
                                <a:pt x="15880" y="9680"/>
                              </a:cubicBezTo>
                              <a:cubicBezTo>
                                <a:pt x="15680" y="9698"/>
                                <a:pt x="15463" y="9712"/>
                                <a:pt x="15246" y="9736"/>
                              </a:cubicBezTo>
                              <a:cubicBezTo>
                                <a:pt x="15560" y="9673"/>
                                <a:pt x="15880" y="9620"/>
                                <a:pt x="16205" y="9574"/>
                              </a:cubicBezTo>
                              <a:cubicBezTo>
                                <a:pt x="16222" y="9571"/>
                                <a:pt x="16216" y="9556"/>
                                <a:pt x="16200" y="9556"/>
                              </a:cubicBezTo>
                              <a:cubicBezTo>
                                <a:pt x="15495" y="9616"/>
                                <a:pt x="14790" y="9740"/>
                                <a:pt x="14140" y="9927"/>
                              </a:cubicBezTo>
                              <a:cubicBezTo>
                                <a:pt x="14145" y="9906"/>
                                <a:pt x="14151" y="9881"/>
                                <a:pt x="14151" y="9860"/>
                              </a:cubicBezTo>
                              <a:cubicBezTo>
                                <a:pt x="14796" y="9669"/>
                                <a:pt x="15463" y="9521"/>
                                <a:pt x="16146" y="9412"/>
                              </a:cubicBezTo>
                              <a:cubicBezTo>
                                <a:pt x="16162" y="9408"/>
                                <a:pt x="16157" y="9391"/>
                                <a:pt x="16140" y="9394"/>
                              </a:cubicBezTo>
                              <a:cubicBezTo>
                                <a:pt x="15522" y="9468"/>
                                <a:pt x="14926" y="9585"/>
                                <a:pt x="14346" y="9736"/>
                              </a:cubicBezTo>
                              <a:cubicBezTo>
                                <a:pt x="14579" y="9645"/>
                                <a:pt x="14817" y="9556"/>
                                <a:pt x="15072" y="9482"/>
                              </a:cubicBezTo>
                              <a:cubicBezTo>
                                <a:pt x="15392" y="9391"/>
                                <a:pt x="15723" y="9310"/>
                                <a:pt x="16043" y="9221"/>
                              </a:cubicBezTo>
                              <a:cubicBezTo>
                                <a:pt x="16059" y="9218"/>
                                <a:pt x="16048" y="9200"/>
                                <a:pt x="16032" y="9204"/>
                              </a:cubicBezTo>
                              <a:cubicBezTo>
                                <a:pt x="15685" y="9274"/>
                                <a:pt x="15338" y="9352"/>
                                <a:pt x="14996" y="9444"/>
                              </a:cubicBezTo>
                              <a:cubicBezTo>
                                <a:pt x="14823" y="9489"/>
                                <a:pt x="14644" y="9542"/>
                                <a:pt x="14476" y="9602"/>
                              </a:cubicBezTo>
                              <a:cubicBezTo>
                                <a:pt x="14953" y="9362"/>
                                <a:pt x="15474" y="9158"/>
                                <a:pt x="16043" y="9017"/>
                              </a:cubicBezTo>
                              <a:cubicBezTo>
                                <a:pt x="16054" y="9013"/>
                                <a:pt x="16048" y="9006"/>
                                <a:pt x="16037" y="9006"/>
                              </a:cubicBezTo>
                              <a:cubicBezTo>
                                <a:pt x="15474" y="9119"/>
                                <a:pt x="14931" y="9292"/>
                                <a:pt x="14465" y="9525"/>
                              </a:cubicBezTo>
                              <a:cubicBezTo>
                                <a:pt x="14931" y="9246"/>
                                <a:pt x="15479" y="9038"/>
                                <a:pt x="16021" y="8819"/>
                              </a:cubicBezTo>
                              <a:cubicBezTo>
                                <a:pt x="16027" y="8816"/>
                                <a:pt x="16021" y="8809"/>
                                <a:pt x="16016" y="8812"/>
                              </a:cubicBezTo>
                              <a:cubicBezTo>
                                <a:pt x="15360" y="9020"/>
                                <a:pt x="14687" y="9260"/>
                                <a:pt x="14194" y="9613"/>
                              </a:cubicBezTo>
                              <a:cubicBezTo>
                                <a:pt x="14189" y="9613"/>
                                <a:pt x="14189" y="9609"/>
                                <a:pt x="14183" y="9609"/>
                              </a:cubicBezTo>
                              <a:cubicBezTo>
                                <a:pt x="14579" y="9317"/>
                                <a:pt x="15002" y="9038"/>
                                <a:pt x="15446" y="8773"/>
                              </a:cubicBezTo>
                              <a:cubicBezTo>
                                <a:pt x="15457" y="8766"/>
                                <a:pt x="15441" y="8756"/>
                                <a:pt x="15425" y="8759"/>
                              </a:cubicBezTo>
                              <a:cubicBezTo>
                                <a:pt x="15002" y="8978"/>
                                <a:pt x="14611" y="9218"/>
                                <a:pt x="14243" y="9472"/>
                              </a:cubicBezTo>
                              <a:cubicBezTo>
                                <a:pt x="14254" y="9461"/>
                                <a:pt x="14259" y="9451"/>
                                <a:pt x="14270" y="9444"/>
                              </a:cubicBezTo>
                              <a:cubicBezTo>
                                <a:pt x="14574" y="9190"/>
                                <a:pt x="14855" y="8929"/>
                                <a:pt x="15175" y="8685"/>
                              </a:cubicBezTo>
                              <a:cubicBezTo>
                                <a:pt x="15186" y="8678"/>
                                <a:pt x="15170" y="8668"/>
                                <a:pt x="15159" y="8675"/>
                              </a:cubicBezTo>
                              <a:cubicBezTo>
                                <a:pt x="14904" y="8847"/>
                                <a:pt x="14649" y="9024"/>
                                <a:pt x="14427" y="9214"/>
                              </a:cubicBezTo>
                              <a:cubicBezTo>
                                <a:pt x="14454" y="9168"/>
                                <a:pt x="14476" y="9123"/>
                                <a:pt x="14498" y="9077"/>
                              </a:cubicBezTo>
                              <a:cubicBezTo>
                                <a:pt x="14503" y="9070"/>
                                <a:pt x="14503" y="9066"/>
                                <a:pt x="14508" y="9059"/>
                              </a:cubicBezTo>
                              <a:cubicBezTo>
                                <a:pt x="14514" y="9059"/>
                                <a:pt x="14514" y="9056"/>
                                <a:pt x="14519" y="9052"/>
                              </a:cubicBezTo>
                              <a:cubicBezTo>
                                <a:pt x="14628" y="8939"/>
                                <a:pt x="14725" y="8823"/>
                                <a:pt x="14839" y="8713"/>
                              </a:cubicBezTo>
                              <a:cubicBezTo>
                                <a:pt x="14850" y="8706"/>
                                <a:pt x="14828" y="8696"/>
                                <a:pt x="14817" y="8703"/>
                              </a:cubicBezTo>
                              <a:cubicBezTo>
                                <a:pt x="14742" y="8763"/>
                                <a:pt x="14671" y="8826"/>
                                <a:pt x="14601" y="8890"/>
                              </a:cubicBezTo>
                              <a:cubicBezTo>
                                <a:pt x="14633" y="8823"/>
                                <a:pt x="14671" y="8759"/>
                                <a:pt x="14698" y="8692"/>
                              </a:cubicBezTo>
                              <a:cubicBezTo>
                                <a:pt x="14866" y="8466"/>
                                <a:pt x="15007" y="8223"/>
                                <a:pt x="15295" y="8043"/>
                              </a:cubicBezTo>
                              <a:close/>
                              <a:moveTo>
                                <a:pt x="16693" y="9705"/>
                              </a:moveTo>
                              <a:cubicBezTo>
                                <a:pt x="16683" y="9701"/>
                                <a:pt x="16666" y="9701"/>
                                <a:pt x="16655" y="9698"/>
                              </a:cubicBezTo>
                              <a:cubicBezTo>
                                <a:pt x="16655" y="9698"/>
                                <a:pt x="16661" y="9694"/>
                                <a:pt x="16661" y="9694"/>
                              </a:cubicBezTo>
                              <a:cubicBezTo>
                                <a:pt x="16672" y="9698"/>
                                <a:pt x="16683" y="9701"/>
                                <a:pt x="16693" y="9705"/>
                              </a:cubicBezTo>
                              <a:close/>
                              <a:moveTo>
                                <a:pt x="15051" y="8008"/>
                              </a:moveTo>
                              <a:cubicBezTo>
                                <a:pt x="15040" y="8022"/>
                                <a:pt x="15023" y="8033"/>
                                <a:pt x="15013" y="8047"/>
                              </a:cubicBezTo>
                              <a:cubicBezTo>
                                <a:pt x="15018" y="7990"/>
                                <a:pt x="15018" y="7934"/>
                                <a:pt x="15018" y="7874"/>
                              </a:cubicBezTo>
                              <a:cubicBezTo>
                                <a:pt x="15045" y="7754"/>
                                <a:pt x="15089" y="7637"/>
                                <a:pt x="15137" y="7525"/>
                              </a:cubicBezTo>
                              <a:cubicBezTo>
                                <a:pt x="15148" y="7690"/>
                                <a:pt x="15127" y="7860"/>
                                <a:pt x="15051" y="8008"/>
                              </a:cubicBezTo>
                              <a:close/>
                              <a:moveTo>
                                <a:pt x="15132" y="7447"/>
                              </a:moveTo>
                              <a:cubicBezTo>
                                <a:pt x="15083" y="7521"/>
                                <a:pt x="15040" y="7599"/>
                                <a:pt x="15007" y="7676"/>
                              </a:cubicBezTo>
                              <a:cubicBezTo>
                                <a:pt x="15007" y="7659"/>
                                <a:pt x="15002" y="7637"/>
                                <a:pt x="15002" y="7620"/>
                              </a:cubicBezTo>
                              <a:cubicBezTo>
                                <a:pt x="15018" y="7496"/>
                                <a:pt x="15056" y="7376"/>
                                <a:pt x="15099" y="7260"/>
                              </a:cubicBezTo>
                              <a:cubicBezTo>
                                <a:pt x="15110" y="7320"/>
                                <a:pt x="15127" y="7380"/>
                                <a:pt x="15132" y="7447"/>
                              </a:cubicBezTo>
                              <a:close/>
                              <a:moveTo>
                                <a:pt x="14123" y="6216"/>
                              </a:moveTo>
                              <a:cubicBezTo>
                                <a:pt x="14611" y="6375"/>
                                <a:pt x="14926" y="6734"/>
                                <a:pt x="15040" y="7062"/>
                              </a:cubicBezTo>
                              <a:cubicBezTo>
                                <a:pt x="15056" y="7105"/>
                                <a:pt x="15067" y="7147"/>
                                <a:pt x="15083" y="7193"/>
                              </a:cubicBezTo>
                              <a:cubicBezTo>
                                <a:pt x="15034" y="7274"/>
                                <a:pt x="14996" y="7355"/>
                                <a:pt x="14969" y="7443"/>
                              </a:cubicBezTo>
                              <a:cubicBezTo>
                                <a:pt x="14964" y="7415"/>
                                <a:pt x="14953" y="7387"/>
                                <a:pt x="14948" y="7355"/>
                              </a:cubicBezTo>
                              <a:cubicBezTo>
                                <a:pt x="14942" y="7246"/>
                                <a:pt x="14942" y="7137"/>
                                <a:pt x="14964" y="7027"/>
                              </a:cubicBezTo>
                              <a:cubicBezTo>
                                <a:pt x="14964" y="7020"/>
                                <a:pt x="14942" y="7017"/>
                                <a:pt x="14942" y="7024"/>
                              </a:cubicBezTo>
                              <a:cubicBezTo>
                                <a:pt x="14920" y="7080"/>
                                <a:pt x="14904" y="7137"/>
                                <a:pt x="14893" y="7193"/>
                              </a:cubicBezTo>
                              <a:cubicBezTo>
                                <a:pt x="14883" y="7161"/>
                                <a:pt x="14866" y="7126"/>
                                <a:pt x="14855" y="7094"/>
                              </a:cubicBezTo>
                              <a:cubicBezTo>
                                <a:pt x="14850" y="7013"/>
                                <a:pt x="14855" y="6932"/>
                                <a:pt x="14855" y="6847"/>
                              </a:cubicBezTo>
                              <a:cubicBezTo>
                                <a:pt x="14855" y="6840"/>
                                <a:pt x="14845" y="6840"/>
                                <a:pt x="14839" y="6847"/>
                              </a:cubicBezTo>
                              <a:cubicBezTo>
                                <a:pt x="14817" y="6890"/>
                                <a:pt x="14807" y="6935"/>
                                <a:pt x="14801" y="6981"/>
                              </a:cubicBezTo>
                              <a:cubicBezTo>
                                <a:pt x="14731" y="6837"/>
                                <a:pt x="14639" y="6696"/>
                                <a:pt x="14536" y="6558"/>
                              </a:cubicBezTo>
                              <a:cubicBezTo>
                                <a:pt x="14530" y="6547"/>
                                <a:pt x="14503" y="6554"/>
                                <a:pt x="14508" y="6565"/>
                              </a:cubicBezTo>
                              <a:cubicBezTo>
                                <a:pt x="14568" y="6671"/>
                                <a:pt x="14622" y="6780"/>
                                <a:pt x="14666" y="6893"/>
                              </a:cubicBezTo>
                              <a:cubicBezTo>
                                <a:pt x="14601" y="6833"/>
                                <a:pt x="14519" y="6780"/>
                                <a:pt x="14433" y="6738"/>
                              </a:cubicBezTo>
                              <a:cubicBezTo>
                                <a:pt x="14422" y="6734"/>
                                <a:pt x="14411" y="6745"/>
                                <a:pt x="14416" y="6748"/>
                              </a:cubicBezTo>
                              <a:cubicBezTo>
                                <a:pt x="14557" y="6840"/>
                                <a:pt x="14649" y="6942"/>
                                <a:pt x="14725" y="7059"/>
                              </a:cubicBezTo>
                              <a:cubicBezTo>
                                <a:pt x="14736" y="7084"/>
                                <a:pt x="14742" y="7108"/>
                                <a:pt x="14752" y="7133"/>
                              </a:cubicBezTo>
                              <a:cubicBezTo>
                                <a:pt x="14671" y="7069"/>
                                <a:pt x="14573" y="7017"/>
                                <a:pt x="14460" y="6981"/>
                              </a:cubicBezTo>
                              <a:cubicBezTo>
                                <a:pt x="14443" y="6978"/>
                                <a:pt x="14433" y="6988"/>
                                <a:pt x="14449" y="6995"/>
                              </a:cubicBezTo>
                              <a:cubicBezTo>
                                <a:pt x="14611" y="7066"/>
                                <a:pt x="14720" y="7158"/>
                                <a:pt x="14790" y="7267"/>
                              </a:cubicBezTo>
                              <a:cubicBezTo>
                                <a:pt x="14812" y="7348"/>
                                <a:pt x="14828" y="7429"/>
                                <a:pt x="14839" y="7510"/>
                              </a:cubicBezTo>
                              <a:cubicBezTo>
                                <a:pt x="14758" y="7383"/>
                                <a:pt x="14639" y="7267"/>
                                <a:pt x="14498" y="7161"/>
                              </a:cubicBezTo>
                              <a:cubicBezTo>
                                <a:pt x="14487" y="7151"/>
                                <a:pt x="14460" y="7165"/>
                                <a:pt x="14470" y="7175"/>
                              </a:cubicBezTo>
                              <a:cubicBezTo>
                                <a:pt x="14519" y="7218"/>
                                <a:pt x="14563" y="7260"/>
                                <a:pt x="14601" y="7306"/>
                              </a:cubicBezTo>
                              <a:cubicBezTo>
                                <a:pt x="14519" y="7253"/>
                                <a:pt x="14405" y="7232"/>
                                <a:pt x="14313" y="7189"/>
                              </a:cubicBezTo>
                              <a:cubicBezTo>
                                <a:pt x="14302" y="7186"/>
                                <a:pt x="14297" y="7182"/>
                                <a:pt x="14286" y="7179"/>
                              </a:cubicBezTo>
                              <a:cubicBezTo>
                                <a:pt x="14286" y="6868"/>
                                <a:pt x="14400" y="6473"/>
                                <a:pt x="14123" y="6216"/>
                              </a:cubicBezTo>
                              <a:close/>
                              <a:moveTo>
                                <a:pt x="12210" y="7701"/>
                              </a:moveTo>
                              <a:cubicBezTo>
                                <a:pt x="12226" y="7630"/>
                                <a:pt x="12248" y="7532"/>
                                <a:pt x="12323" y="7479"/>
                              </a:cubicBezTo>
                              <a:cubicBezTo>
                                <a:pt x="12405" y="7422"/>
                                <a:pt x="12475" y="7447"/>
                                <a:pt x="12567" y="7429"/>
                              </a:cubicBezTo>
                              <a:cubicBezTo>
                                <a:pt x="12703" y="7401"/>
                                <a:pt x="12763" y="7313"/>
                                <a:pt x="12920" y="7309"/>
                              </a:cubicBezTo>
                              <a:cubicBezTo>
                                <a:pt x="13039" y="7309"/>
                                <a:pt x="13137" y="7327"/>
                                <a:pt x="13256" y="7306"/>
                              </a:cubicBezTo>
                              <a:cubicBezTo>
                                <a:pt x="13332" y="7292"/>
                                <a:pt x="13381" y="7271"/>
                                <a:pt x="13462" y="7271"/>
                              </a:cubicBezTo>
                              <a:cubicBezTo>
                                <a:pt x="13505" y="7271"/>
                                <a:pt x="13543" y="7281"/>
                                <a:pt x="13592" y="7274"/>
                              </a:cubicBezTo>
                              <a:cubicBezTo>
                                <a:pt x="13636" y="7267"/>
                                <a:pt x="13679" y="7242"/>
                                <a:pt x="13717" y="7235"/>
                              </a:cubicBezTo>
                              <a:cubicBezTo>
                                <a:pt x="13961" y="7207"/>
                                <a:pt x="13863" y="7281"/>
                                <a:pt x="14010" y="7278"/>
                              </a:cubicBezTo>
                              <a:cubicBezTo>
                                <a:pt x="14080" y="7278"/>
                                <a:pt x="14134" y="7256"/>
                                <a:pt x="14194" y="7263"/>
                              </a:cubicBezTo>
                              <a:cubicBezTo>
                                <a:pt x="14205" y="7267"/>
                                <a:pt x="14216" y="7271"/>
                                <a:pt x="14232" y="7271"/>
                              </a:cubicBezTo>
                              <a:cubicBezTo>
                                <a:pt x="14232" y="7271"/>
                                <a:pt x="14237" y="7271"/>
                                <a:pt x="14237" y="7271"/>
                              </a:cubicBezTo>
                              <a:cubicBezTo>
                                <a:pt x="14259" y="7278"/>
                                <a:pt x="14292" y="7306"/>
                                <a:pt x="14319" y="7316"/>
                              </a:cubicBezTo>
                              <a:cubicBezTo>
                                <a:pt x="14411" y="7362"/>
                                <a:pt x="14519" y="7383"/>
                                <a:pt x="14584" y="7458"/>
                              </a:cubicBezTo>
                              <a:cubicBezTo>
                                <a:pt x="14704" y="7592"/>
                                <a:pt x="14742" y="7775"/>
                                <a:pt x="14747" y="7927"/>
                              </a:cubicBezTo>
                              <a:cubicBezTo>
                                <a:pt x="14752" y="8209"/>
                                <a:pt x="14622" y="8484"/>
                                <a:pt x="14487" y="8749"/>
                              </a:cubicBezTo>
                              <a:cubicBezTo>
                                <a:pt x="14373" y="8971"/>
                                <a:pt x="14270" y="9292"/>
                                <a:pt x="14026" y="9482"/>
                              </a:cubicBezTo>
                              <a:cubicBezTo>
                                <a:pt x="14124" y="9190"/>
                                <a:pt x="14194" y="8893"/>
                                <a:pt x="14248" y="8597"/>
                              </a:cubicBezTo>
                              <a:cubicBezTo>
                                <a:pt x="14248" y="8586"/>
                                <a:pt x="14221" y="8583"/>
                                <a:pt x="14216" y="8593"/>
                              </a:cubicBezTo>
                              <a:cubicBezTo>
                                <a:pt x="14151" y="8854"/>
                                <a:pt x="14069" y="9112"/>
                                <a:pt x="13977" y="9370"/>
                              </a:cubicBezTo>
                              <a:cubicBezTo>
                                <a:pt x="14048" y="8989"/>
                                <a:pt x="14064" y="8608"/>
                                <a:pt x="14096" y="8227"/>
                              </a:cubicBezTo>
                              <a:cubicBezTo>
                                <a:pt x="14096" y="8216"/>
                                <a:pt x="14069" y="8216"/>
                                <a:pt x="14069" y="8227"/>
                              </a:cubicBezTo>
                              <a:cubicBezTo>
                                <a:pt x="14031" y="8639"/>
                                <a:pt x="13939" y="9049"/>
                                <a:pt x="13869" y="9458"/>
                              </a:cubicBezTo>
                              <a:cubicBezTo>
                                <a:pt x="13863" y="9454"/>
                                <a:pt x="13852" y="9451"/>
                                <a:pt x="13842" y="9447"/>
                              </a:cubicBezTo>
                              <a:cubicBezTo>
                                <a:pt x="13885" y="9197"/>
                                <a:pt x="13874" y="8936"/>
                                <a:pt x="13852" y="8685"/>
                              </a:cubicBezTo>
                              <a:cubicBezTo>
                                <a:pt x="13831" y="8438"/>
                                <a:pt x="13798" y="8191"/>
                                <a:pt x="13722" y="7948"/>
                              </a:cubicBezTo>
                              <a:cubicBezTo>
                                <a:pt x="13722" y="7941"/>
                                <a:pt x="13706" y="7944"/>
                                <a:pt x="13706" y="7948"/>
                              </a:cubicBezTo>
                              <a:cubicBezTo>
                                <a:pt x="13739" y="8198"/>
                                <a:pt x="13771" y="8449"/>
                                <a:pt x="13782" y="8703"/>
                              </a:cubicBezTo>
                              <a:cubicBezTo>
                                <a:pt x="13787" y="8943"/>
                                <a:pt x="13760" y="9183"/>
                                <a:pt x="13749" y="9422"/>
                              </a:cubicBezTo>
                              <a:cubicBezTo>
                                <a:pt x="13722" y="9415"/>
                                <a:pt x="13690" y="9412"/>
                                <a:pt x="13663" y="9405"/>
                              </a:cubicBezTo>
                              <a:cubicBezTo>
                                <a:pt x="13701" y="9126"/>
                                <a:pt x="13657" y="8833"/>
                                <a:pt x="13619" y="8558"/>
                              </a:cubicBezTo>
                              <a:cubicBezTo>
                                <a:pt x="13581" y="8283"/>
                                <a:pt x="13533" y="8008"/>
                                <a:pt x="13440" y="7740"/>
                              </a:cubicBezTo>
                              <a:cubicBezTo>
                                <a:pt x="13435" y="7733"/>
                                <a:pt x="13413" y="7733"/>
                                <a:pt x="13419" y="7743"/>
                              </a:cubicBezTo>
                              <a:cubicBezTo>
                                <a:pt x="13462" y="8022"/>
                                <a:pt x="13516" y="8297"/>
                                <a:pt x="13543" y="8576"/>
                              </a:cubicBezTo>
                              <a:cubicBezTo>
                                <a:pt x="13565" y="8791"/>
                                <a:pt x="13554" y="9010"/>
                                <a:pt x="13565" y="9225"/>
                              </a:cubicBezTo>
                              <a:cubicBezTo>
                                <a:pt x="13446" y="8809"/>
                                <a:pt x="13305" y="8399"/>
                                <a:pt x="13153" y="7987"/>
                              </a:cubicBezTo>
                              <a:cubicBezTo>
                                <a:pt x="13148" y="7976"/>
                                <a:pt x="13126" y="7980"/>
                                <a:pt x="13131" y="7990"/>
                              </a:cubicBezTo>
                              <a:cubicBezTo>
                                <a:pt x="13283" y="8456"/>
                                <a:pt x="13408" y="8925"/>
                                <a:pt x="13522" y="9394"/>
                              </a:cubicBezTo>
                              <a:cubicBezTo>
                                <a:pt x="13511" y="9394"/>
                                <a:pt x="13495" y="9394"/>
                                <a:pt x="13484" y="9394"/>
                              </a:cubicBezTo>
                              <a:cubicBezTo>
                                <a:pt x="13478" y="9370"/>
                                <a:pt x="13462" y="9345"/>
                                <a:pt x="13440" y="9320"/>
                              </a:cubicBezTo>
                              <a:cubicBezTo>
                                <a:pt x="13337" y="8886"/>
                                <a:pt x="13137" y="8459"/>
                                <a:pt x="12914" y="8047"/>
                              </a:cubicBezTo>
                              <a:cubicBezTo>
                                <a:pt x="12909" y="8040"/>
                                <a:pt x="12893" y="8043"/>
                                <a:pt x="12898" y="8050"/>
                              </a:cubicBezTo>
                              <a:cubicBezTo>
                                <a:pt x="13072" y="8435"/>
                                <a:pt x="13196" y="8819"/>
                                <a:pt x="13316" y="9211"/>
                              </a:cubicBezTo>
                              <a:cubicBezTo>
                                <a:pt x="13267" y="9176"/>
                                <a:pt x="13218" y="9144"/>
                                <a:pt x="13191" y="9123"/>
                              </a:cubicBezTo>
                              <a:cubicBezTo>
                                <a:pt x="13186" y="9119"/>
                                <a:pt x="13180" y="9116"/>
                                <a:pt x="13175" y="9112"/>
                              </a:cubicBezTo>
                              <a:cubicBezTo>
                                <a:pt x="13088" y="8819"/>
                                <a:pt x="12931" y="8533"/>
                                <a:pt x="12736" y="8265"/>
                              </a:cubicBezTo>
                              <a:cubicBezTo>
                                <a:pt x="12730" y="8258"/>
                                <a:pt x="12714" y="8262"/>
                                <a:pt x="12719" y="8269"/>
                              </a:cubicBezTo>
                              <a:cubicBezTo>
                                <a:pt x="12866" y="8516"/>
                                <a:pt x="12974" y="8766"/>
                                <a:pt x="13061" y="9024"/>
                              </a:cubicBezTo>
                              <a:cubicBezTo>
                                <a:pt x="12990" y="8971"/>
                                <a:pt x="12914" y="8918"/>
                                <a:pt x="12839" y="8869"/>
                              </a:cubicBezTo>
                              <a:cubicBezTo>
                                <a:pt x="12437" y="8526"/>
                                <a:pt x="12107" y="8135"/>
                                <a:pt x="12210" y="7701"/>
                              </a:cubicBezTo>
                              <a:close/>
                              <a:moveTo>
                                <a:pt x="13684" y="10188"/>
                              </a:moveTo>
                              <a:cubicBezTo>
                                <a:pt x="13386" y="10262"/>
                                <a:pt x="12969" y="10206"/>
                                <a:pt x="12887" y="9980"/>
                              </a:cubicBezTo>
                              <a:cubicBezTo>
                                <a:pt x="12833" y="9839"/>
                                <a:pt x="12904" y="9698"/>
                                <a:pt x="13045" y="9602"/>
                              </a:cubicBezTo>
                              <a:cubicBezTo>
                                <a:pt x="13234" y="9497"/>
                                <a:pt x="13516" y="9458"/>
                                <a:pt x="13744" y="9542"/>
                              </a:cubicBezTo>
                              <a:cubicBezTo>
                                <a:pt x="14058" y="9655"/>
                                <a:pt x="14042" y="10096"/>
                                <a:pt x="13684" y="10188"/>
                              </a:cubicBezTo>
                              <a:close/>
                              <a:moveTo>
                                <a:pt x="10605" y="7094"/>
                              </a:moveTo>
                              <a:cubicBezTo>
                                <a:pt x="10610" y="7140"/>
                                <a:pt x="10616" y="7189"/>
                                <a:pt x="10621" y="7239"/>
                              </a:cubicBezTo>
                              <a:cubicBezTo>
                                <a:pt x="10594" y="7182"/>
                                <a:pt x="10572" y="7129"/>
                                <a:pt x="10551" y="7073"/>
                              </a:cubicBezTo>
                              <a:cubicBezTo>
                                <a:pt x="10431" y="6734"/>
                                <a:pt x="10410" y="6360"/>
                                <a:pt x="10529" y="6022"/>
                              </a:cubicBezTo>
                              <a:cubicBezTo>
                                <a:pt x="10540" y="6050"/>
                                <a:pt x="10556" y="6075"/>
                                <a:pt x="10578" y="6099"/>
                              </a:cubicBezTo>
                              <a:cubicBezTo>
                                <a:pt x="10610" y="6145"/>
                                <a:pt x="10654" y="6188"/>
                                <a:pt x="10724" y="6212"/>
                              </a:cubicBezTo>
                              <a:cubicBezTo>
                                <a:pt x="10746" y="6226"/>
                                <a:pt x="10795" y="6226"/>
                                <a:pt x="10800" y="6202"/>
                              </a:cubicBezTo>
                              <a:cubicBezTo>
                                <a:pt x="10822" y="6113"/>
                                <a:pt x="10838" y="6022"/>
                                <a:pt x="10881" y="5937"/>
                              </a:cubicBezTo>
                              <a:cubicBezTo>
                                <a:pt x="10925" y="5852"/>
                                <a:pt x="10995" y="5778"/>
                                <a:pt x="11017" y="5690"/>
                              </a:cubicBezTo>
                              <a:cubicBezTo>
                                <a:pt x="11055" y="5538"/>
                                <a:pt x="11044" y="5380"/>
                                <a:pt x="11104" y="5232"/>
                              </a:cubicBezTo>
                              <a:cubicBezTo>
                                <a:pt x="11109" y="5281"/>
                                <a:pt x="11136" y="5327"/>
                                <a:pt x="11174" y="5376"/>
                              </a:cubicBezTo>
                              <a:cubicBezTo>
                                <a:pt x="11196" y="5404"/>
                                <a:pt x="11255" y="5394"/>
                                <a:pt x="11266" y="5369"/>
                              </a:cubicBezTo>
                              <a:cubicBezTo>
                                <a:pt x="11402" y="5105"/>
                                <a:pt x="11602" y="4953"/>
                                <a:pt x="11933" y="4784"/>
                              </a:cubicBezTo>
                              <a:cubicBezTo>
                                <a:pt x="12069" y="4713"/>
                                <a:pt x="12237" y="4635"/>
                                <a:pt x="12345" y="4540"/>
                              </a:cubicBezTo>
                              <a:cubicBezTo>
                                <a:pt x="12291" y="4688"/>
                                <a:pt x="12307" y="4836"/>
                                <a:pt x="12302" y="4992"/>
                              </a:cubicBezTo>
                              <a:cubicBezTo>
                                <a:pt x="12296" y="5246"/>
                                <a:pt x="12237" y="5500"/>
                                <a:pt x="12145" y="5747"/>
                              </a:cubicBezTo>
                              <a:cubicBezTo>
                                <a:pt x="12134" y="5782"/>
                                <a:pt x="12199" y="5810"/>
                                <a:pt x="12237" y="5782"/>
                              </a:cubicBezTo>
                              <a:cubicBezTo>
                                <a:pt x="12383" y="5673"/>
                                <a:pt x="12562" y="5623"/>
                                <a:pt x="12773" y="5637"/>
                              </a:cubicBezTo>
                              <a:cubicBezTo>
                                <a:pt x="12773" y="5641"/>
                                <a:pt x="12768" y="5641"/>
                                <a:pt x="12768" y="5644"/>
                              </a:cubicBezTo>
                              <a:cubicBezTo>
                                <a:pt x="12535" y="5743"/>
                                <a:pt x="12454" y="5948"/>
                                <a:pt x="12383" y="6117"/>
                              </a:cubicBezTo>
                              <a:cubicBezTo>
                                <a:pt x="12313" y="6286"/>
                                <a:pt x="12231" y="6424"/>
                                <a:pt x="12058" y="6561"/>
                              </a:cubicBezTo>
                              <a:cubicBezTo>
                                <a:pt x="11955" y="6639"/>
                                <a:pt x="11863" y="6710"/>
                                <a:pt x="11803" y="6808"/>
                              </a:cubicBezTo>
                              <a:cubicBezTo>
                                <a:pt x="11781" y="6840"/>
                                <a:pt x="11846" y="6861"/>
                                <a:pt x="11884" y="6847"/>
                              </a:cubicBezTo>
                              <a:cubicBezTo>
                                <a:pt x="12025" y="6801"/>
                                <a:pt x="12172" y="6780"/>
                                <a:pt x="12323" y="6763"/>
                              </a:cubicBezTo>
                              <a:cubicBezTo>
                                <a:pt x="12090" y="6928"/>
                                <a:pt x="12058" y="7225"/>
                                <a:pt x="11863" y="7405"/>
                              </a:cubicBezTo>
                              <a:cubicBezTo>
                                <a:pt x="11619" y="7630"/>
                                <a:pt x="11255" y="7768"/>
                                <a:pt x="11109" y="8025"/>
                              </a:cubicBezTo>
                              <a:cubicBezTo>
                                <a:pt x="11093" y="8001"/>
                                <a:pt x="11082" y="7976"/>
                                <a:pt x="11066" y="7951"/>
                              </a:cubicBezTo>
                              <a:cubicBezTo>
                                <a:pt x="11071" y="7948"/>
                                <a:pt x="11071" y="7944"/>
                                <a:pt x="11071" y="7941"/>
                              </a:cubicBezTo>
                              <a:cubicBezTo>
                                <a:pt x="11136" y="7764"/>
                                <a:pt x="11245" y="7606"/>
                                <a:pt x="11429" y="7468"/>
                              </a:cubicBezTo>
                              <a:cubicBezTo>
                                <a:pt x="11440" y="7461"/>
                                <a:pt x="11423" y="7447"/>
                                <a:pt x="11413" y="7458"/>
                              </a:cubicBezTo>
                              <a:cubicBezTo>
                                <a:pt x="11234" y="7574"/>
                                <a:pt x="11093" y="7715"/>
                                <a:pt x="11017" y="7874"/>
                              </a:cubicBezTo>
                              <a:cubicBezTo>
                                <a:pt x="11001" y="7849"/>
                                <a:pt x="10984" y="7824"/>
                                <a:pt x="10968" y="7800"/>
                              </a:cubicBezTo>
                              <a:cubicBezTo>
                                <a:pt x="11017" y="7676"/>
                                <a:pt x="11109" y="7581"/>
                                <a:pt x="11223" y="7472"/>
                              </a:cubicBezTo>
                              <a:cubicBezTo>
                                <a:pt x="11353" y="7345"/>
                                <a:pt x="11499" y="7228"/>
                                <a:pt x="11657" y="7115"/>
                              </a:cubicBezTo>
                              <a:cubicBezTo>
                                <a:pt x="11673" y="7105"/>
                                <a:pt x="11651" y="7091"/>
                                <a:pt x="11635" y="7101"/>
                              </a:cubicBezTo>
                              <a:cubicBezTo>
                                <a:pt x="11456" y="7218"/>
                                <a:pt x="11283" y="7341"/>
                                <a:pt x="11136" y="7472"/>
                              </a:cubicBezTo>
                              <a:cubicBezTo>
                                <a:pt x="11066" y="7535"/>
                                <a:pt x="10973" y="7613"/>
                                <a:pt x="10919" y="7694"/>
                              </a:cubicBezTo>
                              <a:cubicBezTo>
                                <a:pt x="10908" y="7666"/>
                                <a:pt x="10903" y="7637"/>
                                <a:pt x="10892" y="7609"/>
                              </a:cubicBezTo>
                              <a:cubicBezTo>
                                <a:pt x="10973" y="7503"/>
                                <a:pt x="11049" y="7398"/>
                                <a:pt x="11163" y="7299"/>
                              </a:cubicBezTo>
                              <a:cubicBezTo>
                                <a:pt x="11310" y="7168"/>
                                <a:pt x="11483" y="7052"/>
                                <a:pt x="11684" y="6957"/>
                              </a:cubicBezTo>
                              <a:cubicBezTo>
                                <a:pt x="11700" y="6950"/>
                                <a:pt x="11684" y="6935"/>
                                <a:pt x="11667" y="6942"/>
                              </a:cubicBezTo>
                              <a:cubicBezTo>
                                <a:pt x="11358" y="7073"/>
                                <a:pt x="11049" y="7260"/>
                                <a:pt x="10865" y="7479"/>
                              </a:cubicBezTo>
                              <a:cubicBezTo>
                                <a:pt x="10865" y="7458"/>
                                <a:pt x="10860" y="7433"/>
                                <a:pt x="10860" y="7412"/>
                              </a:cubicBezTo>
                              <a:cubicBezTo>
                                <a:pt x="11033" y="7168"/>
                                <a:pt x="11320" y="6971"/>
                                <a:pt x="11624" y="6787"/>
                              </a:cubicBezTo>
                              <a:cubicBezTo>
                                <a:pt x="11635" y="6780"/>
                                <a:pt x="11619" y="6766"/>
                                <a:pt x="11608" y="6773"/>
                              </a:cubicBezTo>
                              <a:cubicBezTo>
                                <a:pt x="11331" y="6911"/>
                                <a:pt x="11049" y="7069"/>
                                <a:pt x="10865" y="7263"/>
                              </a:cubicBezTo>
                              <a:cubicBezTo>
                                <a:pt x="10865" y="7246"/>
                                <a:pt x="10870" y="7228"/>
                                <a:pt x="10870" y="7211"/>
                              </a:cubicBezTo>
                              <a:cubicBezTo>
                                <a:pt x="10936" y="7080"/>
                                <a:pt x="11060" y="6974"/>
                                <a:pt x="11196" y="6868"/>
                              </a:cubicBezTo>
                              <a:cubicBezTo>
                                <a:pt x="11348" y="6748"/>
                                <a:pt x="11521" y="6639"/>
                                <a:pt x="11705" y="6544"/>
                              </a:cubicBezTo>
                              <a:cubicBezTo>
                                <a:pt x="11716" y="6537"/>
                                <a:pt x="11700" y="6523"/>
                                <a:pt x="11689" y="6530"/>
                              </a:cubicBezTo>
                              <a:cubicBezTo>
                                <a:pt x="11467" y="6632"/>
                                <a:pt x="11255" y="6745"/>
                                <a:pt x="11077" y="6879"/>
                              </a:cubicBezTo>
                              <a:cubicBezTo>
                                <a:pt x="11044" y="6904"/>
                                <a:pt x="11006" y="6932"/>
                                <a:pt x="10973" y="6957"/>
                              </a:cubicBezTo>
                              <a:cubicBezTo>
                                <a:pt x="11060" y="6815"/>
                                <a:pt x="11174" y="6685"/>
                                <a:pt x="11320" y="6561"/>
                              </a:cubicBezTo>
                              <a:cubicBezTo>
                                <a:pt x="11494" y="6413"/>
                                <a:pt x="11695" y="6290"/>
                                <a:pt x="11890" y="6156"/>
                              </a:cubicBezTo>
                              <a:cubicBezTo>
                                <a:pt x="11901" y="6149"/>
                                <a:pt x="11884" y="6131"/>
                                <a:pt x="11868" y="6138"/>
                              </a:cubicBezTo>
                              <a:cubicBezTo>
                                <a:pt x="11543" y="6297"/>
                                <a:pt x="11217" y="6505"/>
                                <a:pt x="11006" y="6745"/>
                              </a:cubicBezTo>
                              <a:cubicBezTo>
                                <a:pt x="11120" y="6600"/>
                                <a:pt x="11245" y="6459"/>
                                <a:pt x="11391" y="6325"/>
                              </a:cubicBezTo>
                              <a:cubicBezTo>
                                <a:pt x="11554" y="6181"/>
                                <a:pt x="11743" y="6061"/>
                                <a:pt x="11928" y="5934"/>
                              </a:cubicBezTo>
                              <a:cubicBezTo>
                                <a:pt x="11933" y="5927"/>
                                <a:pt x="11928" y="5919"/>
                                <a:pt x="11917" y="5923"/>
                              </a:cubicBezTo>
                              <a:cubicBezTo>
                                <a:pt x="11608" y="6064"/>
                                <a:pt x="11337" y="6265"/>
                                <a:pt x="11131" y="6480"/>
                              </a:cubicBezTo>
                              <a:cubicBezTo>
                                <a:pt x="11152" y="6438"/>
                                <a:pt x="11180" y="6399"/>
                                <a:pt x="11207" y="6360"/>
                              </a:cubicBezTo>
                              <a:cubicBezTo>
                                <a:pt x="11299" y="6262"/>
                                <a:pt x="11391" y="6159"/>
                                <a:pt x="11499" y="6068"/>
                              </a:cubicBezTo>
                              <a:cubicBezTo>
                                <a:pt x="11640" y="5948"/>
                                <a:pt x="11798" y="5838"/>
                                <a:pt x="11966" y="5736"/>
                              </a:cubicBezTo>
                              <a:cubicBezTo>
                                <a:pt x="11977" y="5729"/>
                                <a:pt x="11960" y="5718"/>
                                <a:pt x="11949" y="5725"/>
                              </a:cubicBezTo>
                              <a:cubicBezTo>
                                <a:pt x="11770" y="5817"/>
                                <a:pt x="11597" y="5923"/>
                                <a:pt x="11440" y="6039"/>
                              </a:cubicBezTo>
                              <a:cubicBezTo>
                                <a:pt x="11461" y="6015"/>
                                <a:pt x="11478" y="5986"/>
                                <a:pt x="11499" y="5962"/>
                              </a:cubicBezTo>
                              <a:cubicBezTo>
                                <a:pt x="11559" y="5905"/>
                                <a:pt x="11624" y="5845"/>
                                <a:pt x="11689" y="5789"/>
                              </a:cubicBezTo>
                              <a:cubicBezTo>
                                <a:pt x="11808" y="5687"/>
                                <a:pt x="11944" y="5595"/>
                                <a:pt x="12063" y="5493"/>
                              </a:cubicBezTo>
                              <a:cubicBezTo>
                                <a:pt x="12074" y="5486"/>
                                <a:pt x="12058" y="5475"/>
                                <a:pt x="12047" y="5482"/>
                              </a:cubicBezTo>
                              <a:cubicBezTo>
                                <a:pt x="11917" y="5549"/>
                                <a:pt x="11792" y="5630"/>
                                <a:pt x="11678" y="5718"/>
                              </a:cubicBezTo>
                              <a:cubicBezTo>
                                <a:pt x="11695" y="5694"/>
                                <a:pt x="11711" y="5673"/>
                                <a:pt x="11727" y="5648"/>
                              </a:cubicBezTo>
                              <a:cubicBezTo>
                                <a:pt x="11776" y="5595"/>
                                <a:pt x="11830" y="5546"/>
                                <a:pt x="11884" y="5493"/>
                              </a:cubicBezTo>
                              <a:cubicBezTo>
                                <a:pt x="11977" y="5408"/>
                                <a:pt x="12080" y="5323"/>
                                <a:pt x="12166" y="5239"/>
                              </a:cubicBezTo>
                              <a:cubicBezTo>
                                <a:pt x="12172" y="5232"/>
                                <a:pt x="12155" y="5225"/>
                                <a:pt x="12150" y="5228"/>
                              </a:cubicBezTo>
                              <a:cubicBezTo>
                                <a:pt x="12047" y="5288"/>
                                <a:pt x="11944" y="5362"/>
                                <a:pt x="11852" y="5436"/>
                              </a:cubicBezTo>
                              <a:cubicBezTo>
                                <a:pt x="11933" y="5277"/>
                                <a:pt x="11998" y="5119"/>
                                <a:pt x="12063" y="4956"/>
                              </a:cubicBezTo>
                              <a:cubicBezTo>
                                <a:pt x="12069" y="4942"/>
                                <a:pt x="12036" y="4939"/>
                                <a:pt x="12031" y="4949"/>
                              </a:cubicBezTo>
                              <a:cubicBezTo>
                                <a:pt x="11966" y="5055"/>
                                <a:pt x="11895" y="5165"/>
                                <a:pt x="11825" y="5270"/>
                              </a:cubicBezTo>
                              <a:cubicBezTo>
                                <a:pt x="11819" y="5189"/>
                                <a:pt x="11798" y="5112"/>
                                <a:pt x="11754" y="5034"/>
                              </a:cubicBezTo>
                              <a:cubicBezTo>
                                <a:pt x="11749" y="5027"/>
                                <a:pt x="11733" y="5030"/>
                                <a:pt x="11733" y="5038"/>
                              </a:cubicBezTo>
                              <a:cubicBezTo>
                                <a:pt x="11770" y="5143"/>
                                <a:pt x="11781" y="5246"/>
                                <a:pt x="11770" y="5351"/>
                              </a:cubicBezTo>
                              <a:cubicBezTo>
                                <a:pt x="11754" y="5373"/>
                                <a:pt x="11738" y="5397"/>
                                <a:pt x="11727" y="5419"/>
                              </a:cubicBezTo>
                              <a:cubicBezTo>
                                <a:pt x="11722" y="5330"/>
                                <a:pt x="11700" y="5239"/>
                                <a:pt x="11673" y="5150"/>
                              </a:cubicBezTo>
                              <a:cubicBezTo>
                                <a:pt x="11667" y="5140"/>
                                <a:pt x="11651" y="5147"/>
                                <a:pt x="11651" y="5154"/>
                              </a:cubicBezTo>
                              <a:cubicBezTo>
                                <a:pt x="11678" y="5274"/>
                                <a:pt x="11678" y="5390"/>
                                <a:pt x="11662" y="5510"/>
                              </a:cubicBezTo>
                              <a:cubicBezTo>
                                <a:pt x="11646" y="5531"/>
                                <a:pt x="11635" y="5553"/>
                                <a:pt x="11619" y="5574"/>
                              </a:cubicBezTo>
                              <a:cubicBezTo>
                                <a:pt x="11613" y="5471"/>
                                <a:pt x="11597" y="5373"/>
                                <a:pt x="11581" y="5270"/>
                              </a:cubicBezTo>
                              <a:cubicBezTo>
                                <a:pt x="11581" y="5260"/>
                                <a:pt x="11559" y="5260"/>
                                <a:pt x="11559" y="5270"/>
                              </a:cubicBezTo>
                              <a:cubicBezTo>
                                <a:pt x="11570" y="5397"/>
                                <a:pt x="11575" y="5521"/>
                                <a:pt x="11570" y="5648"/>
                              </a:cubicBezTo>
                              <a:cubicBezTo>
                                <a:pt x="11543" y="5683"/>
                                <a:pt x="11521" y="5718"/>
                                <a:pt x="11494" y="5754"/>
                              </a:cubicBezTo>
                              <a:cubicBezTo>
                                <a:pt x="11478" y="5634"/>
                                <a:pt x="11456" y="5517"/>
                                <a:pt x="11440" y="5397"/>
                              </a:cubicBezTo>
                              <a:cubicBezTo>
                                <a:pt x="11440" y="5387"/>
                                <a:pt x="11413" y="5387"/>
                                <a:pt x="11413" y="5397"/>
                              </a:cubicBezTo>
                              <a:cubicBezTo>
                                <a:pt x="11429" y="5538"/>
                                <a:pt x="11434" y="5680"/>
                                <a:pt x="11445" y="5817"/>
                              </a:cubicBezTo>
                              <a:cubicBezTo>
                                <a:pt x="11413" y="5856"/>
                                <a:pt x="11386" y="5898"/>
                                <a:pt x="11353" y="5937"/>
                              </a:cubicBezTo>
                              <a:cubicBezTo>
                                <a:pt x="11353" y="5803"/>
                                <a:pt x="11342" y="5669"/>
                                <a:pt x="11320" y="5535"/>
                              </a:cubicBezTo>
                              <a:cubicBezTo>
                                <a:pt x="11320" y="5524"/>
                                <a:pt x="11299" y="5524"/>
                                <a:pt x="11299" y="5535"/>
                              </a:cubicBezTo>
                              <a:cubicBezTo>
                                <a:pt x="11315" y="5697"/>
                                <a:pt x="11310" y="5856"/>
                                <a:pt x="11293" y="6018"/>
                              </a:cubicBezTo>
                              <a:cubicBezTo>
                                <a:pt x="11293" y="6018"/>
                                <a:pt x="11293" y="6018"/>
                                <a:pt x="11293" y="6018"/>
                              </a:cubicBezTo>
                              <a:cubicBezTo>
                                <a:pt x="11272" y="6046"/>
                                <a:pt x="11255" y="6071"/>
                                <a:pt x="11234" y="6099"/>
                              </a:cubicBezTo>
                              <a:cubicBezTo>
                                <a:pt x="11217" y="5969"/>
                                <a:pt x="11196" y="5838"/>
                                <a:pt x="11185" y="5708"/>
                              </a:cubicBezTo>
                              <a:cubicBezTo>
                                <a:pt x="11185" y="5697"/>
                                <a:pt x="11158" y="5697"/>
                                <a:pt x="11158" y="5708"/>
                              </a:cubicBezTo>
                              <a:cubicBezTo>
                                <a:pt x="11169" y="5863"/>
                                <a:pt x="11163" y="6022"/>
                                <a:pt x="11174" y="6181"/>
                              </a:cubicBezTo>
                              <a:cubicBezTo>
                                <a:pt x="11158" y="6205"/>
                                <a:pt x="11136" y="6230"/>
                                <a:pt x="11120" y="6258"/>
                              </a:cubicBezTo>
                              <a:cubicBezTo>
                                <a:pt x="11109" y="6173"/>
                                <a:pt x="11098" y="6092"/>
                                <a:pt x="11087" y="6008"/>
                              </a:cubicBezTo>
                              <a:cubicBezTo>
                                <a:pt x="11087" y="5997"/>
                                <a:pt x="11060" y="5997"/>
                                <a:pt x="11060" y="6008"/>
                              </a:cubicBezTo>
                              <a:cubicBezTo>
                                <a:pt x="11060" y="6117"/>
                                <a:pt x="11066" y="6226"/>
                                <a:pt x="11071" y="6336"/>
                              </a:cubicBezTo>
                              <a:cubicBezTo>
                                <a:pt x="11055" y="6360"/>
                                <a:pt x="11039" y="6389"/>
                                <a:pt x="11022" y="6413"/>
                              </a:cubicBezTo>
                              <a:cubicBezTo>
                                <a:pt x="11006" y="6329"/>
                                <a:pt x="10990" y="6248"/>
                                <a:pt x="10973" y="6163"/>
                              </a:cubicBezTo>
                              <a:cubicBezTo>
                                <a:pt x="10973" y="6149"/>
                                <a:pt x="10941" y="6149"/>
                                <a:pt x="10941" y="6163"/>
                              </a:cubicBezTo>
                              <a:cubicBezTo>
                                <a:pt x="10952" y="6272"/>
                                <a:pt x="10963" y="6385"/>
                                <a:pt x="10973" y="6494"/>
                              </a:cubicBezTo>
                              <a:cubicBezTo>
                                <a:pt x="10973" y="6498"/>
                                <a:pt x="10968" y="6505"/>
                                <a:pt x="10963" y="6509"/>
                              </a:cubicBezTo>
                              <a:cubicBezTo>
                                <a:pt x="10941" y="6551"/>
                                <a:pt x="10919" y="6593"/>
                                <a:pt x="10903" y="6636"/>
                              </a:cubicBezTo>
                              <a:cubicBezTo>
                                <a:pt x="10876" y="6530"/>
                                <a:pt x="10849" y="6424"/>
                                <a:pt x="10827" y="6318"/>
                              </a:cubicBezTo>
                              <a:cubicBezTo>
                                <a:pt x="10827" y="6311"/>
                                <a:pt x="10800" y="6311"/>
                                <a:pt x="10805" y="6322"/>
                              </a:cubicBezTo>
                              <a:cubicBezTo>
                                <a:pt x="10827" y="6463"/>
                                <a:pt x="10843" y="6600"/>
                                <a:pt x="10865" y="6741"/>
                              </a:cubicBezTo>
                              <a:cubicBezTo>
                                <a:pt x="10849" y="6784"/>
                                <a:pt x="10833" y="6830"/>
                                <a:pt x="10816" y="6875"/>
                              </a:cubicBezTo>
                              <a:cubicBezTo>
                                <a:pt x="10778" y="6720"/>
                                <a:pt x="10719" y="6561"/>
                                <a:pt x="10681" y="6410"/>
                              </a:cubicBezTo>
                              <a:cubicBezTo>
                                <a:pt x="10675" y="6399"/>
                                <a:pt x="10654" y="6403"/>
                                <a:pt x="10654" y="6413"/>
                              </a:cubicBezTo>
                              <a:cubicBezTo>
                                <a:pt x="10702" y="6625"/>
                                <a:pt x="10708" y="6847"/>
                                <a:pt x="10767" y="7059"/>
                              </a:cubicBezTo>
                              <a:cubicBezTo>
                                <a:pt x="10757" y="7126"/>
                                <a:pt x="10746" y="7189"/>
                                <a:pt x="10740" y="7256"/>
                              </a:cubicBezTo>
                              <a:cubicBezTo>
                                <a:pt x="10724" y="7196"/>
                                <a:pt x="10708" y="7137"/>
                                <a:pt x="10692" y="7077"/>
                              </a:cubicBezTo>
                              <a:cubicBezTo>
                                <a:pt x="10648" y="6918"/>
                                <a:pt x="10605" y="6763"/>
                                <a:pt x="10556" y="6604"/>
                              </a:cubicBezTo>
                              <a:cubicBezTo>
                                <a:pt x="10556" y="6597"/>
                                <a:pt x="10534" y="6600"/>
                                <a:pt x="10540" y="6607"/>
                              </a:cubicBezTo>
                              <a:cubicBezTo>
                                <a:pt x="10551" y="6766"/>
                                <a:pt x="10583" y="6928"/>
                                <a:pt x="10605" y="7094"/>
                              </a:cubicBezTo>
                              <a:close/>
                              <a:moveTo>
                                <a:pt x="10670" y="7764"/>
                              </a:moveTo>
                              <a:cubicBezTo>
                                <a:pt x="10724" y="7786"/>
                                <a:pt x="10784" y="7810"/>
                                <a:pt x="10838" y="7835"/>
                              </a:cubicBezTo>
                              <a:cubicBezTo>
                                <a:pt x="10903" y="7923"/>
                                <a:pt x="10968" y="8011"/>
                                <a:pt x="11039" y="8096"/>
                              </a:cubicBezTo>
                              <a:cubicBezTo>
                                <a:pt x="11028" y="8096"/>
                                <a:pt x="11022" y="8096"/>
                                <a:pt x="11011" y="8096"/>
                              </a:cubicBezTo>
                              <a:cubicBezTo>
                                <a:pt x="10881" y="7987"/>
                                <a:pt x="10773" y="7877"/>
                                <a:pt x="10670" y="7764"/>
                              </a:cubicBezTo>
                              <a:close/>
                              <a:moveTo>
                                <a:pt x="10030" y="9398"/>
                              </a:moveTo>
                              <a:cubicBezTo>
                                <a:pt x="10036" y="9391"/>
                                <a:pt x="10041" y="9380"/>
                                <a:pt x="10041" y="9370"/>
                              </a:cubicBezTo>
                              <a:cubicBezTo>
                                <a:pt x="10057" y="9327"/>
                                <a:pt x="10068" y="9288"/>
                                <a:pt x="10068" y="9264"/>
                              </a:cubicBezTo>
                              <a:cubicBezTo>
                                <a:pt x="10068" y="9193"/>
                                <a:pt x="10046" y="9126"/>
                                <a:pt x="10079" y="9056"/>
                              </a:cubicBezTo>
                              <a:cubicBezTo>
                                <a:pt x="10111" y="8985"/>
                                <a:pt x="10198" y="8932"/>
                                <a:pt x="10231" y="8862"/>
                              </a:cubicBezTo>
                              <a:cubicBezTo>
                                <a:pt x="10258" y="8802"/>
                                <a:pt x="10231" y="8763"/>
                                <a:pt x="10225" y="8703"/>
                              </a:cubicBezTo>
                              <a:cubicBezTo>
                                <a:pt x="10209" y="8611"/>
                                <a:pt x="10225" y="8537"/>
                                <a:pt x="10350" y="8491"/>
                              </a:cubicBezTo>
                              <a:cubicBezTo>
                                <a:pt x="10399" y="8473"/>
                                <a:pt x="10458" y="8470"/>
                                <a:pt x="10507" y="8452"/>
                              </a:cubicBezTo>
                              <a:cubicBezTo>
                                <a:pt x="10572" y="8431"/>
                                <a:pt x="10632" y="8410"/>
                                <a:pt x="10675" y="8371"/>
                              </a:cubicBezTo>
                              <a:cubicBezTo>
                                <a:pt x="10713" y="8339"/>
                                <a:pt x="10719" y="8297"/>
                                <a:pt x="10751" y="8262"/>
                              </a:cubicBezTo>
                              <a:cubicBezTo>
                                <a:pt x="10833" y="8181"/>
                                <a:pt x="10968" y="8195"/>
                                <a:pt x="11098" y="8205"/>
                              </a:cubicBezTo>
                              <a:cubicBezTo>
                                <a:pt x="11342" y="8223"/>
                                <a:pt x="11516" y="8287"/>
                                <a:pt x="11705" y="8378"/>
                              </a:cubicBezTo>
                              <a:cubicBezTo>
                                <a:pt x="12014" y="8519"/>
                                <a:pt x="12313" y="8678"/>
                                <a:pt x="12584" y="8851"/>
                              </a:cubicBezTo>
                              <a:cubicBezTo>
                                <a:pt x="12714" y="8932"/>
                                <a:pt x="12839" y="9017"/>
                                <a:pt x="12958" y="9101"/>
                              </a:cubicBezTo>
                              <a:cubicBezTo>
                                <a:pt x="12990" y="9123"/>
                                <a:pt x="13310" y="9341"/>
                                <a:pt x="13348" y="9394"/>
                              </a:cubicBezTo>
                              <a:cubicBezTo>
                                <a:pt x="13327" y="9398"/>
                                <a:pt x="13305" y="9401"/>
                                <a:pt x="13283" y="9405"/>
                              </a:cubicBezTo>
                              <a:cubicBezTo>
                                <a:pt x="12980" y="9207"/>
                                <a:pt x="12616" y="9045"/>
                                <a:pt x="12253" y="8897"/>
                              </a:cubicBezTo>
                              <a:cubicBezTo>
                                <a:pt x="12237" y="8890"/>
                                <a:pt x="12226" y="8904"/>
                                <a:pt x="12242" y="8911"/>
                              </a:cubicBezTo>
                              <a:cubicBezTo>
                                <a:pt x="12584" y="9066"/>
                                <a:pt x="12887" y="9243"/>
                                <a:pt x="13196" y="9422"/>
                              </a:cubicBezTo>
                              <a:cubicBezTo>
                                <a:pt x="13180" y="9426"/>
                                <a:pt x="13169" y="9429"/>
                                <a:pt x="13153" y="9433"/>
                              </a:cubicBezTo>
                              <a:cubicBezTo>
                                <a:pt x="13142" y="9437"/>
                                <a:pt x="13131" y="9440"/>
                                <a:pt x="13120" y="9444"/>
                              </a:cubicBezTo>
                              <a:cubicBezTo>
                                <a:pt x="13120" y="9444"/>
                                <a:pt x="13120" y="9444"/>
                                <a:pt x="13120" y="9444"/>
                              </a:cubicBezTo>
                              <a:cubicBezTo>
                                <a:pt x="12752" y="9228"/>
                                <a:pt x="12275" y="9077"/>
                                <a:pt x="11836" y="8932"/>
                              </a:cubicBezTo>
                              <a:cubicBezTo>
                                <a:pt x="11819" y="8929"/>
                                <a:pt x="11803" y="8943"/>
                                <a:pt x="11819" y="8946"/>
                              </a:cubicBezTo>
                              <a:cubicBezTo>
                                <a:pt x="12042" y="9020"/>
                                <a:pt x="12258" y="9105"/>
                                <a:pt x="12464" y="9197"/>
                              </a:cubicBezTo>
                              <a:cubicBezTo>
                                <a:pt x="12660" y="9285"/>
                                <a:pt x="12844" y="9384"/>
                                <a:pt x="13045" y="9472"/>
                              </a:cubicBezTo>
                              <a:cubicBezTo>
                                <a:pt x="13034" y="9479"/>
                                <a:pt x="13017" y="9482"/>
                                <a:pt x="13007" y="9489"/>
                              </a:cubicBezTo>
                              <a:cubicBezTo>
                                <a:pt x="12535" y="9278"/>
                                <a:pt x="12020" y="9105"/>
                                <a:pt x="11499" y="8950"/>
                              </a:cubicBezTo>
                              <a:cubicBezTo>
                                <a:pt x="11483" y="8946"/>
                                <a:pt x="11467" y="8960"/>
                                <a:pt x="11483" y="8967"/>
                              </a:cubicBezTo>
                              <a:cubicBezTo>
                                <a:pt x="11993" y="9123"/>
                                <a:pt x="12475" y="9320"/>
                                <a:pt x="12936" y="9532"/>
                              </a:cubicBezTo>
                              <a:cubicBezTo>
                                <a:pt x="12920" y="9542"/>
                                <a:pt x="12904" y="9553"/>
                                <a:pt x="12893" y="9564"/>
                              </a:cubicBezTo>
                              <a:cubicBezTo>
                                <a:pt x="12367" y="9324"/>
                                <a:pt x="11754" y="9161"/>
                                <a:pt x="11174" y="8996"/>
                              </a:cubicBezTo>
                              <a:cubicBezTo>
                                <a:pt x="11158" y="8992"/>
                                <a:pt x="11147" y="9003"/>
                                <a:pt x="11163" y="9010"/>
                              </a:cubicBezTo>
                              <a:cubicBezTo>
                                <a:pt x="11738" y="9197"/>
                                <a:pt x="12307" y="9377"/>
                                <a:pt x="12839" y="9613"/>
                              </a:cubicBezTo>
                              <a:cubicBezTo>
                                <a:pt x="12828" y="9624"/>
                                <a:pt x="12817" y="9634"/>
                                <a:pt x="12806" y="9648"/>
                              </a:cubicBezTo>
                              <a:cubicBezTo>
                                <a:pt x="12806" y="9645"/>
                                <a:pt x="12801" y="9641"/>
                                <a:pt x="12790" y="9638"/>
                              </a:cubicBezTo>
                              <a:cubicBezTo>
                                <a:pt x="12557" y="9525"/>
                                <a:pt x="12269" y="9447"/>
                                <a:pt x="11998" y="9377"/>
                              </a:cubicBezTo>
                              <a:cubicBezTo>
                                <a:pt x="11711" y="9299"/>
                                <a:pt x="11418" y="9235"/>
                                <a:pt x="11125" y="9183"/>
                              </a:cubicBezTo>
                              <a:cubicBezTo>
                                <a:pt x="11109" y="9179"/>
                                <a:pt x="11104" y="9197"/>
                                <a:pt x="11120" y="9200"/>
                              </a:cubicBezTo>
                              <a:cubicBezTo>
                                <a:pt x="11413" y="9260"/>
                                <a:pt x="11700" y="9331"/>
                                <a:pt x="11977" y="9415"/>
                              </a:cubicBezTo>
                              <a:cubicBezTo>
                                <a:pt x="12242" y="9497"/>
                                <a:pt x="12492" y="9599"/>
                                <a:pt x="12757" y="9680"/>
                              </a:cubicBezTo>
                              <a:cubicBezTo>
                                <a:pt x="12768" y="9683"/>
                                <a:pt x="12774" y="9683"/>
                                <a:pt x="12784" y="9683"/>
                              </a:cubicBezTo>
                              <a:cubicBezTo>
                                <a:pt x="12779" y="9694"/>
                                <a:pt x="12768" y="9701"/>
                                <a:pt x="12763" y="9712"/>
                              </a:cubicBezTo>
                              <a:cubicBezTo>
                                <a:pt x="12313" y="9532"/>
                                <a:pt x="11760" y="9433"/>
                                <a:pt x="11245" y="9370"/>
                              </a:cubicBezTo>
                              <a:cubicBezTo>
                                <a:pt x="11228" y="9366"/>
                                <a:pt x="11217" y="9387"/>
                                <a:pt x="11239" y="9387"/>
                              </a:cubicBezTo>
                              <a:cubicBezTo>
                                <a:pt x="11499" y="9426"/>
                                <a:pt x="11760" y="9475"/>
                                <a:pt x="12009" y="9539"/>
                              </a:cubicBezTo>
                              <a:cubicBezTo>
                                <a:pt x="12258" y="9602"/>
                                <a:pt x="12492" y="9691"/>
                                <a:pt x="12730" y="9768"/>
                              </a:cubicBezTo>
                              <a:cubicBezTo>
                                <a:pt x="12730" y="9775"/>
                                <a:pt x="12725" y="9779"/>
                                <a:pt x="12725" y="9786"/>
                              </a:cubicBezTo>
                              <a:cubicBezTo>
                                <a:pt x="12275" y="9648"/>
                                <a:pt x="11776" y="9578"/>
                                <a:pt x="11283" y="9535"/>
                              </a:cubicBezTo>
                              <a:cubicBezTo>
                                <a:pt x="11266" y="9535"/>
                                <a:pt x="11261" y="9553"/>
                                <a:pt x="11277" y="9553"/>
                              </a:cubicBezTo>
                              <a:cubicBezTo>
                                <a:pt x="11776" y="9606"/>
                                <a:pt x="12242" y="9719"/>
                                <a:pt x="12708" y="9846"/>
                              </a:cubicBezTo>
                              <a:cubicBezTo>
                                <a:pt x="12708" y="9846"/>
                                <a:pt x="12708" y="9846"/>
                                <a:pt x="12708" y="9849"/>
                              </a:cubicBezTo>
                              <a:cubicBezTo>
                                <a:pt x="12286" y="9761"/>
                                <a:pt x="11836" y="9736"/>
                                <a:pt x="11396" y="9758"/>
                              </a:cubicBezTo>
                              <a:cubicBezTo>
                                <a:pt x="11380" y="9758"/>
                                <a:pt x="11380" y="9772"/>
                                <a:pt x="11396" y="9772"/>
                              </a:cubicBezTo>
                              <a:cubicBezTo>
                                <a:pt x="11846" y="9772"/>
                                <a:pt x="12275" y="9825"/>
                                <a:pt x="12703" y="9913"/>
                              </a:cubicBezTo>
                              <a:cubicBezTo>
                                <a:pt x="12703" y="9923"/>
                                <a:pt x="12703" y="9937"/>
                                <a:pt x="12703" y="9948"/>
                              </a:cubicBezTo>
                              <a:cubicBezTo>
                                <a:pt x="12703" y="9952"/>
                                <a:pt x="12703" y="9955"/>
                                <a:pt x="12703" y="9959"/>
                              </a:cubicBezTo>
                              <a:cubicBezTo>
                                <a:pt x="12302" y="9969"/>
                                <a:pt x="11901" y="10001"/>
                                <a:pt x="11494" y="9997"/>
                              </a:cubicBezTo>
                              <a:cubicBezTo>
                                <a:pt x="11114" y="9994"/>
                                <a:pt x="10572" y="9997"/>
                                <a:pt x="10280" y="9818"/>
                              </a:cubicBezTo>
                              <a:cubicBezTo>
                                <a:pt x="10220" y="9779"/>
                                <a:pt x="10046" y="9648"/>
                                <a:pt x="10003" y="9595"/>
                              </a:cubicBezTo>
                              <a:cubicBezTo>
                                <a:pt x="9970" y="9553"/>
                                <a:pt x="10003" y="9475"/>
                                <a:pt x="10030" y="9398"/>
                              </a:cubicBezTo>
                              <a:close/>
                              <a:moveTo>
                                <a:pt x="8252" y="10117"/>
                              </a:moveTo>
                              <a:cubicBezTo>
                                <a:pt x="7683" y="9941"/>
                                <a:pt x="7108" y="9722"/>
                                <a:pt x="6745" y="9380"/>
                              </a:cubicBezTo>
                              <a:cubicBezTo>
                                <a:pt x="7569" y="9602"/>
                                <a:pt x="8512" y="9331"/>
                                <a:pt x="9325" y="9592"/>
                              </a:cubicBezTo>
                              <a:cubicBezTo>
                                <a:pt x="9374" y="9606"/>
                                <a:pt x="9412" y="9564"/>
                                <a:pt x="9369" y="9546"/>
                              </a:cubicBezTo>
                              <a:cubicBezTo>
                                <a:pt x="9347" y="9539"/>
                                <a:pt x="9331" y="9528"/>
                                <a:pt x="9309" y="9521"/>
                              </a:cubicBezTo>
                              <a:cubicBezTo>
                                <a:pt x="9201" y="9422"/>
                                <a:pt x="9038" y="9327"/>
                                <a:pt x="8892" y="9239"/>
                              </a:cubicBezTo>
                              <a:cubicBezTo>
                                <a:pt x="9228" y="9288"/>
                                <a:pt x="9575" y="9324"/>
                                <a:pt x="9889" y="9408"/>
                              </a:cubicBezTo>
                              <a:cubicBezTo>
                                <a:pt x="9889" y="9412"/>
                                <a:pt x="9889" y="9412"/>
                                <a:pt x="9884" y="9415"/>
                              </a:cubicBezTo>
                              <a:cubicBezTo>
                                <a:pt x="9867" y="9447"/>
                                <a:pt x="9835" y="9475"/>
                                <a:pt x="9830" y="9511"/>
                              </a:cubicBezTo>
                              <a:cubicBezTo>
                                <a:pt x="9819" y="9574"/>
                                <a:pt x="9846" y="9609"/>
                                <a:pt x="9900" y="9659"/>
                              </a:cubicBezTo>
                              <a:cubicBezTo>
                                <a:pt x="9976" y="9722"/>
                                <a:pt x="10052" y="9800"/>
                                <a:pt x="10144" y="9863"/>
                              </a:cubicBezTo>
                              <a:cubicBezTo>
                                <a:pt x="9878" y="9796"/>
                                <a:pt x="9602" y="9740"/>
                                <a:pt x="9342" y="9669"/>
                              </a:cubicBezTo>
                              <a:cubicBezTo>
                                <a:pt x="9325" y="9666"/>
                                <a:pt x="9314" y="9683"/>
                                <a:pt x="9331" y="9687"/>
                              </a:cubicBezTo>
                              <a:cubicBezTo>
                                <a:pt x="9645" y="9775"/>
                                <a:pt x="9954" y="9874"/>
                                <a:pt x="10269" y="9962"/>
                              </a:cubicBezTo>
                              <a:cubicBezTo>
                                <a:pt x="10198" y="9959"/>
                                <a:pt x="10128" y="9959"/>
                                <a:pt x="10052" y="9955"/>
                              </a:cubicBezTo>
                              <a:cubicBezTo>
                                <a:pt x="9640" y="9881"/>
                                <a:pt x="9244" y="9782"/>
                                <a:pt x="8875" y="9631"/>
                              </a:cubicBezTo>
                              <a:cubicBezTo>
                                <a:pt x="8854" y="9624"/>
                                <a:pt x="8837" y="9641"/>
                                <a:pt x="8859" y="9652"/>
                              </a:cubicBezTo>
                              <a:cubicBezTo>
                                <a:pt x="9119" y="9765"/>
                                <a:pt x="9401" y="9867"/>
                                <a:pt x="9694" y="9941"/>
                              </a:cubicBezTo>
                              <a:cubicBezTo>
                                <a:pt x="9656" y="9937"/>
                                <a:pt x="9618" y="9937"/>
                                <a:pt x="9575" y="9934"/>
                              </a:cubicBezTo>
                              <a:cubicBezTo>
                                <a:pt x="9201" y="9856"/>
                                <a:pt x="8848" y="9743"/>
                                <a:pt x="8501" y="9624"/>
                              </a:cubicBezTo>
                              <a:cubicBezTo>
                                <a:pt x="8485" y="9616"/>
                                <a:pt x="8469" y="9634"/>
                                <a:pt x="8485" y="9641"/>
                              </a:cubicBezTo>
                              <a:cubicBezTo>
                                <a:pt x="8734" y="9736"/>
                                <a:pt x="8989" y="9835"/>
                                <a:pt x="9249" y="9916"/>
                              </a:cubicBezTo>
                              <a:cubicBezTo>
                                <a:pt x="9228" y="9916"/>
                                <a:pt x="9206" y="9913"/>
                                <a:pt x="9179" y="9913"/>
                              </a:cubicBezTo>
                              <a:cubicBezTo>
                                <a:pt x="9179" y="9913"/>
                                <a:pt x="9179" y="9913"/>
                                <a:pt x="9179" y="9913"/>
                              </a:cubicBezTo>
                              <a:cubicBezTo>
                                <a:pt x="8794" y="9832"/>
                                <a:pt x="8409" y="9758"/>
                                <a:pt x="8062" y="9613"/>
                              </a:cubicBezTo>
                              <a:cubicBezTo>
                                <a:pt x="8046" y="9606"/>
                                <a:pt x="8035" y="9620"/>
                                <a:pt x="8051" y="9627"/>
                              </a:cubicBezTo>
                              <a:cubicBezTo>
                                <a:pt x="8268" y="9726"/>
                                <a:pt x="8507" y="9807"/>
                                <a:pt x="8756" y="9870"/>
                              </a:cubicBezTo>
                              <a:cubicBezTo>
                                <a:pt x="8377" y="9828"/>
                                <a:pt x="8002" y="9761"/>
                                <a:pt x="7645" y="9659"/>
                              </a:cubicBezTo>
                              <a:cubicBezTo>
                                <a:pt x="7628" y="9655"/>
                                <a:pt x="7612" y="9669"/>
                                <a:pt x="7628" y="9676"/>
                              </a:cubicBezTo>
                              <a:cubicBezTo>
                                <a:pt x="7943" y="9786"/>
                                <a:pt x="8279" y="9867"/>
                                <a:pt x="8626" y="9934"/>
                              </a:cubicBezTo>
                              <a:cubicBezTo>
                                <a:pt x="8496" y="9945"/>
                                <a:pt x="8366" y="9962"/>
                                <a:pt x="8241" y="9983"/>
                              </a:cubicBezTo>
                              <a:cubicBezTo>
                                <a:pt x="8236" y="9983"/>
                                <a:pt x="8236" y="9994"/>
                                <a:pt x="8241" y="9994"/>
                              </a:cubicBezTo>
                              <a:cubicBezTo>
                                <a:pt x="8447" y="9980"/>
                                <a:pt x="8648" y="9976"/>
                                <a:pt x="8848" y="9976"/>
                              </a:cubicBezTo>
                              <a:cubicBezTo>
                                <a:pt x="8902" y="9987"/>
                                <a:pt x="8957" y="9994"/>
                                <a:pt x="9016" y="10001"/>
                              </a:cubicBezTo>
                              <a:cubicBezTo>
                                <a:pt x="8816" y="10015"/>
                                <a:pt x="8620" y="10036"/>
                                <a:pt x="8431" y="10068"/>
                              </a:cubicBezTo>
                              <a:cubicBezTo>
                                <a:pt x="8420" y="10072"/>
                                <a:pt x="8420" y="10082"/>
                                <a:pt x="8436" y="10082"/>
                              </a:cubicBezTo>
                              <a:cubicBezTo>
                                <a:pt x="8680" y="10072"/>
                                <a:pt x="8924" y="10054"/>
                                <a:pt x="9168" y="10047"/>
                              </a:cubicBezTo>
                              <a:cubicBezTo>
                                <a:pt x="9233" y="10047"/>
                                <a:pt x="9298" y="10043"/>
                                <a:pt x="9363" y="10043"/>
                              </a:cubicBezTo>
                              <a:cubicBezTo>
                                <a:pt x="9450" y="10054"/>
                                <a:pt x="9531" y="10061"/>
                                <a:pt x="9618" y="10068"/>
                              </a:cubicBezTo>
                              <a:cubicBezTo>
                                <a:pt x="9423" y="10103"/>
                                <a:pt x="9228" y="10146"/>
                                <a:pt x="9038" y="10188"/>
                              </a:cubicBezTo>
                              <a:cubicBezTo>
                                <a:pt x="9022" y="10191"/>
                                <a:pt x="9027" y="10209"/>
                                <a:pt x="9043" y="10206"/>
                              </a:cubicBezTo>
                              <a:cubicBezTo>
                                <a:pt x="9325" y="10153"/>
                                <a:pt x="9613" y="10121"/>
                                <a:pt x="9900" y="10089"/>
                              </a:cubicBezTo>
                              <a:cubicBezTo>
                                <a:pt x="9987" y="10096"/>
                                <a:pt x="10073" y="10100"/>
                                <a:pt x="10160" y="10103"/>
                              </a:cubicBezTo>
                              <a:cubicBezTo>
                                <a:pt x="9922" y="10153"/>
                                <a:pt x="9689" y="10216"/>
                                <a:pt x="9461" y="10290"/>
                              </a:cubicBezTo>
                              <a:cubicBezTo>
                                <a:pt x="9445" y="10297"/>
                                <a:pt x="9461" y="10315"/>
                                <a:pt x="9477" y="10308"/>
                              </a:cubicBezTo>
                              <a:cubicBezTo>
                                <a:pt x="9786" y="10220"/>
                                <a:pt x="10106" y="10156"/>
                                <a:pt x="10437" y="10114"/>
                              </a:cubicBezTo>
                              <a:cubicBezTo>
                                <a:pt x="10486" y="10114"/>
                                <a:pt x="10540" y="10117"/>
                                <a:pt x="10589" y="10117"/>
                              </a:cubicBezTo>
                              <a:cubicBezTo>
                                <a:pt x="10361" y="10181"/>
                                <a:pt x="10149" y="10266"/>
                                <a:pt x="9960" y="10361"/>
                              </a:cubicBezTo>
                              <a:cubicBezTo>
                                <a:pt x="9949" y="10368"/>
                                <a:pt x="9965" y="10378"/>
                                <a:pt x="9976" y="10375"/>
                              </a:cubicBezTo>
                              <a:cubicBezTo>
                                <a:pt x="10258" y="10262"/>
                                <a:pt x="10551" y="10188"/>
                                <a:pt x="10860" y="10121"/>
                              </a:cubicBezTo>
                              <a:cubicBezTo>
                                <a:pt x="10973" y="10121"/>
                                <a:pt x="11082" y="10121"/>
                                <a:pt x="11196" y="10117"/>
                              </a:cubicBezTo>
                              <a:cubicBezTo>
                                <a:pt x="10903" y="10184"/>
                                <a:pt x="10610" y="10269"/>
                                <a:pt x="10372" y="10389"/>
                              </a:cubicBezTo>
                              <a:cubicBezTo>
                                <a:pt x="10366" y="10393"/>
                                <a:pt x="10372" y="10396"/>
                                <a:pt x="10377" y="10396"/>
                              </a:cubicBezTo>
                              <a:cubicBezTo>
                                <a:pt x="10529" y="10354"/>
                                <a:pt x="10681" y="10311"/>
                                <a:pt x="10833" y="10273"/>
                              </a:cubicBezTo>
                              <a:cubicBezTo>
                                <a:pt x="10686" y="10333"/>
                                <a:pt x="10540" y="10400"/>
                                <a:pt x="10410" y="10474"/>
                              </a:cubicBezTo>
                              <a:cubicBezTo>
                                <a:pt x="9667" y="10414"/>
                                <a:pt x="8935" y="10329"/>
                                <a:pt x="8252" y="10117"/>
                              </a:cubicBezTo>
                              <a:close/>
                              <a:moveTo>
                                <a:pt x="9168" y="10770"/>
                              </a:moveTo>
                              <a:cubicBezTo>
                                <a:pt x="8913" y="10766"/>
                                <a:pt x="8658" y="10749"/>
                                <a:pt x="8414" y="10710"/>
                              </a:cubicBezTo>
                              <a:cubicBezTo>
                                <a:pt x="8604" y="10657"/>
                                <a:pt x="8789" y="10601"/>
                                <a:pt x="8984" y="10562"/>
                              </a:cubicBezTo>
                              <a:cubicBezTo>
                                <a:pt x="9211" y="10516"/>
                                <a:pt x="9439" y="10502"/>
                                <a:pt x="9667" y="10502"/>
                              </a:cubicBezTo>
                              <a:cubicBezTo>
                                <a:pt x="9802" y="10516"/>
                                <a:pt x="9933" y="10527"/>
                                <a:pt x="10068" y="10530"/>
                              </a:cubicBezTo>
                              <a:cubicBezTo>
                                <a:pt x="9699" y="10572"/>
                                <a:pt x="9336" y="10622"/>
                                <a:pt x="8967" y="10671"/>
                              </a:cubicBezTo>
                              <a:cubicBezTo>
                                <a:pt x="8951" y="10675"/>
                                <a:pt x="8957" y="10692"/>
                                <a:pt x="8973" y="10689"/>
                              </a:cubicBezTo>
                              <a:cubicBezTo>
                                <a:pt x="9396" y="10647"/>
                                <a:pt x="9824" y="10615"/>
                                <a:pt x="10247" y="10576"/>
                              </a:cubicBezTo>
                              <a:cubicBezTo>
                                <a:pt x="10155" y="10636"/>
                                <a:pt x="10068" y="10703"/>
                                <a:pt x="9992" y="10770"/>
                              </a:cubicBezTo>
                              <a:cubicBezTo>
                                <a:pt x="9727" y="10749"/>
                                <a:pt x="9439" y="10774"/>
                                <a:pt x="9168" y="10770"/>
                              </a:cubicBezTo>
                              <a:close/>
                              <a:moveTo>
                                <a:pt x="11098" y="12424"/>
                              </a:moveTo>
                              <a:cubicBezTo>
                                <a:pt x="11049" y="12446"/>
                                <a:pt x="11006" y="12463"/>
                                <a:pt x="10968" y="12484"/>
                              </a:cubicBezTo>
                              <a:cubicBezTo>
                                <a:pt x="10979" y="12336"/>
                                <a:pt x="11022" y="12202"/>
                                <a:pt x="11212" y="12089"/>
                              </a:cubicBezTo>
                              <a:cubicBezTo>
                                <a:pt x="11217" y="12086"/>
                                <a:pt x="11217" y="12082"/>
                                <a:pt x="11223" y="12079"/>
                              </a:cubicBezTo>
                              <a:cubicBezTo>
                                <a:pt x="11228" y="12075"/>
                                <a:pt x="11228" y="12075"/>
                                <a:pt x="11234" y="12072"/>
                              </a:cubicBezTo>
                              <a:cubicBezTo>
                                <a:pt x="11234" y="12072"/>
                                <a:pt x="11234" y="12072"/>
                                <a:pt x="11234" y="12072"/>
                              </a:cubicBezTo>
                              <a:cubicBezTo>
                                <a:pt x="11255" y="12086"/>
                                <a:pt x="11277" y="12103"/>
                                <a:pt x="11299" y="12114"/>
                              </a:cubicBezTo>
                              <a:cubicBezTo>
                                <a:pt x="11272" y="12149"/>
                                <a:pt x="11255" y="12185"/>
                                <a:pt x="11234" y="12220"/>
                              </a:cubicBezTo>
                              <a:cubicBezTo>
                                <a:pt x="11207" y="12259"/>
                                <a:pt x="11180" y="12294"/>
                                <a:pt x="11158" y="12333"/>
                              </a:cubicBezTo>
                              <a:cubicBezTo>
                                <a:pt x="11152" y="12340"/>
                                <a:pt x="11169" y="12343"/>
                                <a:pt x="11180" y="12340"/>
                              </a:cubicBezTo>
                              <a:cubicBezTo>
                                <a:pt x="11217" y="12301"/>
                                <a:pt x="11250" y="12259"/>
                                <a:pt x="11288" y="12216"/>
                              </a:cubicBezTo>
                              <a:cubicBezTo>
                                <a:pt x="11310" y="12192"/>
                                <a:pt x="11337" y="12167"/>
                                <a:pt x="11358" y="12142"/>
                              </a:cubicBezTo>
                              <a:cubicBezTo>
                                <a:pt x="11386" y="12153"/>
                                <a:pt x="11407" y="12163"/>
                                <a:pt x="11434" y="12171"/>
                              </a:cubicBezTo>
                              <a:cubicBezTo>
                                <a:pt x="11364" y="12266"/>
                                <a:pt x="11234" y="12368"/>
                                <a:pt x="11098" y="12424"/>
                              </a:cubicBezTo>
                              <a:close/>
                              <a:moveTo>
                                <a:pt x="12844" y="11384"/>
                              </a:moveTo>
                              <a:cubicBezTo>
                                <a:pt x="12784" y="11500"/>
                                <a:pt x="12703" y="11610"/>
                                <a:pt x="12557" y="11694"/>
                              </a:cubicBezTo>
                              <a:cubicBezTo>
                                <a:pt x="12378" y="11800"/>
                                <a:pt x="12183" y="11895"/>
                                <a:pt x="11998" y="11994"/>
                              </a:cubicBezTo>
                              <a:cubicBezTo>
                                <a:pt x="11863" y="12065"/>
                                <a:pt x="11711" y="12118"/>
                                <a:pt x="11532" y="12082"/>
                              </a:cubicBezTo>
                              <a:cubicBezTo>
                                <a:pt x="11407" y="12058"/>
                                <a:pt x="11348" y="11984"/>
                                <a:pt x="11239" y="11941"/>
                              </a:cubicBezTo>
                              <a:cubicBezTo>
                                <a:pt x="11185" y="11917"/>
                                <a:pt x="11120" y="11924"/>
                                <a:pt x="11066" y="11902"/>
                              </a:cubicBezTo>
                              <a:cubicBezTo>
                                <a:pt x="10952" y="11864"/>
                                <a:pt x="10941" y="11793"/>
                                <a:pt x="10870" y="11737"/>
                              </a:cubicBezTo>
                              <a:cubicBezTo>
                                <a:pt x="10751" y="11641"/>
                                <a:pt x="10540" y="11666"/>
                                <a:pt x="10480" y="11532"/>
                              </a:cubicBezTo>
                              <a:cubicBezTo>
                                <a:pt x="10442" y="11447"/>
                                <a:pt x="10480" y="11380"/>
                                <a:pt x="10345" y="11331"/>
                              </a:cubicBezTo>
                              <a:cubicBezTo>
                                <a:pt x="10252" y="11296"/>
                                <a:pt x="10193" y="11299"/>
                                <a:pt x="10166" y="11207"/>
                              </a:cubicBezTo>
                              <a:cubicBezTo>
                                <a:pt x="10160" y="11176"/>
                                <a:pt x="10182" y="11144"/>
                                <a:pt x="10160" y="11112"/>
                              </a:cubicBezTo>
                              <a:cubicBezTo>
                                <a:pt x="10122" y="11056"/>
                                <a:pt x="10025" y="11042"/>
                                <a:pt x="9933" y="11038"/>
                              </a:cubicBezTo>
                              <a:cubicBezTo>
                                <a:pt x="10307" y="10569"/>
                                <a:pt x="11039" y="10311"/>
                                <a:pt x="11760" y="10096"/>
                              </a:cubicBezTo>
                              <a:cubicBezTo>
                                <a:pt x="11825" y="10096"/>
                                <a:pt x="11895" y="10093"/>
                                <a:pt x="11960" y="10093"/>
                              </a:cubicBezTo>
                              <a:cubicBezTo>
                                <a:pt x="11765" y="10163"/>
                                <a:pt x="11575" y="10255"/>
                                <a:pt x="11407" y="10343"/>
                              </a:cubicBezTo>
                              <a:cubicBezTo>
                                <a:pt x="11402" y="10347"/>
                                <a:pt x="11407" y="10357"/>
                                <a:pt x="11418" y="10354"/>
                              </a:cubicBezTo>
                              <a:cubicBezTo>
                                <a:pt x="11543" y="10297"/>
                                <a:pt x="11678" y="10244"/>
                                <a:pt x="11814" y="10199"/>
                              </a:cubicBezTo>
                              <a:cubicBezTo>
                                <a:pt x="11928" y="10160"/>
                                <a:pt x="12052" y="10128"/>
                                <a:pt x="12166" y="10089"/>
                              </a:cubicBezTo>
                              <a:cubicBezTo>
                                <a:pt x="12193" y="10089"/>
                                <a:pt x="12215" y="10089"/>
                                <a:pt x="12242" y="10086"/>
                              </a:cubicBezTo>
                              <a:cubicBezTo>
                                <a:pt x="12096" y="10142"/>
                                <a:pt x="11955" y="10206"/>
                                <a:pt x="11819" y="10266"/>
                              </a:cubicBezTo>
                              <a:cubicBezTo>
                                <a:pt x="11624" y="10354"/>
                                <a:pt x="11434" y="10449"/>
                                <a:pt x="11255" y="10544"/>
                              </a:cubicBezTo>
                              <a:cubicBezTo>
                                <a:pt x="11245" y="10551"/>
                                <a:pt x="11261" y="10565"/>
                                <a:pt x="11272" y="10558"/>
                              </a:cubicBezTo>
                              <a:cubicBezTo>
                                <a:pt x="11467" y="10463"/>
                                <a:pt x="11667" y="10375"/>
                                <a:pt x="11874" y="10294"/>
                              </a:cubicBezTo>
                              <a:cubicBezTo>
                                <a:pt x="12063" y="10216"/>
                                <a:pt x="12269" y="10153"/>
                                <a:pt x="12459" y="10075"/>
                              </a:cubicBezTo>
                              <a:cubicBezTo>
                                <a:pt x="12481" y="10075"/>
                                <a:pt x="12502" y="10072"/>
                                <a:pt x="12524" y="10072"/>
                              </a:cubicBezTo>
                              <a:cubicBezTo>
                                <a:pt x="12313" y="10153"/>
                                <a:pt x="12107" y="10241"/>
                                <a:pt x="11906" y="10336"/>
                              </a:cubicBezTo>
                              <a:cubicBezTo>
                                <a:pt x="11662" y="10449"/>
                                <a:pt x="11418" y="10569"/>
                                <a:pt x="11201" y="10707"/>
                              </a:cubicBezTo>
                              <a:cubicBezTo>
                                <a:pt x="11190" y="10714"/>
                                <a:pt x="11207" y="10728"/>
                                <a:pt x="11217" y="10721"/>
                              </a:cubicBezTo>
                              <a:cubicBezTo>
                                <a:pt x="11467" y="10604"/>
                                <a:pt x="11705" y="10477"/>
                                <a:pt x="11960" y="10368"/>
                              </a:cubicBezTo>
                              <a:cubicBezTo>
                                <a:pt x="12210" y="10258"/>
                                <a:pt x="12470" y="10163"/>
                                <a:pt x="12730" y="10064"/>
                              </a:cubicBezTo>
                              <a:cubicBezTo>
                                <a:pt x="12736" y="10075"/>
                                <a:pt x="12741" y="10086"/>
                                <a:pt x="12752" y="10096"/>
                              </a:cubicBezTo>
                              <a:cubicBezTo>
                                <a:pt x="12139" y="10326"/>
                                <a:pt x="11651" y="10671"/>
                                <a:pt x="11180" y="11010"/>
                              </a:cubicBezTo>
                              <a:cubicBezTo>
                                <a:pt x="11169" y="11020"/>
                                <a:pt x="11185" y="11035"/>
                                <a:pt x="11201" y="11024"/>
                              </a:cubicBezTo>
                              <a:cubicBezTo>
                                <a:pt x="11695" y="10703"/>
                                <a:pt x="12193" y="10382"/>
                                <a:pt x="12795" y="10149"/>
                              </a:cubicBezTo>
                              <a:cubicBezTo>
                                <a:pt x="12801" y="10153"/>
                                <a:pt x="12806" y="10156"/>
                                <a:pt x="12806" y="10160"/>
                              </a:cubicBezTo>
                              <a:cubicBezTo>
                                <a:pt x="12242" y="10456"/>
                                <a:pt x="11781" y="10834"/>
                                <a:pt x="11299" y="11186"/>
                              </a:cubicBezTo>
                              <a:cubicBezTo>
                                <a:pt x="11288" y="11197"/>
                                <a:pt x="11304" y="11207"/>
                                <a:pt x="11320" y="11200"/>
                              </a:cubicBezTo>
                              <a:cubicBezTo>
                                <a:pt x="11586" y="11020"/>
                                <a:pt x="11857" y="10841"/>
                                <a:pt x="12123" y="10661"/>
                              </a:cubicBezTo>
                              <a:cubicBezTo>
                                <a:pt x="12361" y="10502"/>
                                <a:pt x="12611" y="10357"/>
                                <a:pt x="12871" y="10209"/>
                              </a:cubicBezTo>
                              <a:cubicBezTo>
                                <a:pt x="12871" y="10209"/>
                                <a:pt x="12871" y="10209"/>
                                <a:pt x="12871" y="10209"/>
                              </a:cubicBezTo>
                              <a:cubicBezTo>
                                <a:pt x="12378" y="10541"/>
                                <a:pt x="11949" y="10901"/>
                                <a:pt x="11532" y="11271"/>
                              </a:cubicBezTo>
                              <a:cubicBezTo>
                                <a:pt x="11527" y="11278"/>
                                <a:pt x="11543" y="11289"/>
                                <a:pt x="11548" y="11282"/>
                              </a:cubicBezTo>
                              <a:cubicBezTo>
                                <a:pt x="11993" y="10925"/>
                                <a:pt x="12443" y="10576"/>
                                <a:pt x="12942" y="10248"/>
                              </a:cubicBezTo>
                              <a:cubicBezTo>
                                <a:pt x="12947" y="10251"/>
                                <a:pt x="12952" y="10255"/>
                                <a:pt x="12958" y="10255"/>
                              </a:cubicBezTo>
                              <a:cubicBezTo>
                                <a:pt x="12752" y="10382"/>
                                <a:pt x="12589" y="10534"/>
                                <a:pt x="12427" y="10689"/>
                              </a:cubicBezTo>
                              <a:cubicBezTo>
                                <a:pt x="12220" y="10890"/>
                                <a:pt x="12020" y="11088"/>
                                <a:pt x="11863" y="11306"/>
                              </a:cubicBezTo>
                              <a:cubicBezTo>
                                <a:pt x="11857" y="11317"/>
                                <a:pt x="11879" y="11324"/>
                                <a:pt x="11884" y="11317"/>
                              </a:cubicBezTo>
                              <a:cubicBezTo>
                                <a:pt x="12052" y="11116"/>
                                <a:pt x="12258" y="10929"/>
                                <a:pt x="12464" y="10742"/>
                              </a:cubicBezTo>
                              <a:cubicBezTo>
                                <a:pt x="12616" y="10604"/>
                                <a:pt x="12768" y="10467"/>
                                <a:pt x="12952" y="10347"/>
                              </a:cubicBezTo>
                              <a:cubicBezTo>
                                <a:pt x="12822" y="10463"/>
                                <a:pt x="12736" y="10608"/>
                                <a:pt x="12638" y="10731"/>
                              </a:cubicBezTo>
                              <a:cubicBezTo>
                                <a:pt x="12481" y="10929"/>
                                <a:pt x="12313" y="11119"/>
                                <a:pt x="12150" y="11313"/>
                              </a:cubicBezTo>
                              <a:cubicBezTo>
                                <a:pt x="12145" y="11320"/>
                                <a:pt x="12155" y="11324"/>
                                <a:pt x="12166" y="11320"/>
                              </a:cubicBezTo>
                              <a:cubicBezTo>
                                <a:pt x="12356" y="11151"/>
                                <a:pt x="12524" y="10968"/>
                                <a:pt x="12681" y="10788"/>
                              </a:cubicBezTo>
                              <a:cubicBezTo>
                                <a:pt x="12817" y="10632"/>
                                <a:pt x="12925" y="10438"/>
                                <a:pt x="13131" y="10315"/>
                              </a:cubicBezTo>
                              <a:cubicBezTo>
                                <a:pt x="13142" y="10318"/>
                                <a:pt x="13153" y="10318"/>
                                <a:pt x="13164" y="10322"/>
                              </a:cubicBezTo>
                              <a:cubicBezTo>
                                <a:pt x="13034" y="10488"/>
                                <a:pt x="12887" y="10647"/>
                                <a:pt x="12774" y="10819"/>
                              </a:cubicBezTo>
                              <a:cubicBezTo>
                                <a:pt x="12649" y="11013"/>
                                <a:pt x="12546" y="11207"/>
                                <a:pt x="12432" y="11405"/>
                              </a:cubicBezTo>
                              <a:cubicBezTo>
                                <a:pt x="12427" y="11416"/>
                                <a:pt x="12454" y="11423"/>
                                <a:pt x="12459" y="11412"/>
                              </a:cubicBezTo>
                              <a:cubicBezTo>
                                <a:pt x="12584" y="11225"/>
                                <a:pt x="12708" y="11038"/>
                                <a:pt x="12839" y="10855"/>
                              </a:cubicBezTo>
                              <a:cubicBezTo>
                                <a:pt x="12893" y="10777"/>
                                <a:pt x="12958" y="10699"/>
                                <a:pt x="13023" y="10625"/>
                              </a:cubicBezTo>
                              <a:cubicBezTo>
                                <a:pt x="12931" y="10865"/>
                                <a:pt x="12860" y="11126"/>
                                <a:pt x="12844" y="11384"/>
                              </a:cubicBezTo>
                              <a:close/>
                              <a:moveTo>
                                <a:pt x="13077" y="12460"/>
                              </a:moveTo>
                              <a:cubicBezTo>
                                <a:pt x="13039" y="12379"/>
                                <a:pt x="13012" y="12294"/>
                                <a:pt x="12996" y="12209"/>
                              </a:cubicBezTo>
                              <a:cubicBezTo>
                                <a:pt x="13023" y="12245"/>
                                <a:pt x="13050" y="12280"/>
                                <a:pt x="13088" y="12312"/>
                              </a:cubicBezTo>
                              <a:cubicBezTo>
                                <a:pt x="13083" y="12361"/>
                                <a:pt x="13077" y="12410"/>
                                <a:pt x="13077" y="12460"/>
                              </a:cubicBezTo>
                              <a:close/>
                              <a:moveTo>
                                <a:pt x="13332" y="12873"/>
                              </a:moveTo>
                              <a:cubicBezTo>
                                <a:pt x="13245" y="12763"/>
                                <a:pt x="13169" y="12654"/>
                                <a:pt x="13110" y="12541"/>
                              </a:cubicBezTo>
                              <a:cubicBezTo>
                                <a:pt x="13120" y="12481"/>
                                <a:pt x="13137" y="12421"/>
                                <a:pt x="13148" y="12361"/>
                              </a:cubicBezTo>
                              <a:cubicBezTo>
                                <a:pt x="13169" y="12375"/>
                                <a:pt x="13191" y="12389"/>
                                <a:pt x="13218" y="12400"/>
                              </a:cubicBezTo>
                              <a:cubicBezTo>
                                <a:pt x="13234" y="12407"/>
                                <a:pt x="13245" y="12414"/>
                                <a:pt x="13256" y="12421"/>
                              </a:cubicBezTo>
                              <a:cubicBezTo>
                                <a:pt x="13261" y="12470"/>
                                <a:pt x="13261" y="12541"/>
                                <a:pt x="13261" y="12562"/>
                              </a:cubicBezTo>
                              <a:cubicBezTo>
                                <a:pt x="13267" y="12626"/>
                                <a:pt x="13272" y="12689"/>
                                <a:pt x="13272" y="12753"/>
                              </a:cubicBezTo>
                              <a:cubicBezTo>
                                <a:pt x="13272" y="12763"/>
                                <a:pt x="13299" y="12763"/>
                                <a:pt x="13299" y="12753"/>
                              </a:cubicBezTo>
                              <a:cubicBezTo>
                                <a:pt x="13310" y="12661"/>
                                <a:pt x="13316" y="12566"/>
                                <a:pt x="13316" y="12474"/>
                              </a:cubicBezTo>
                              <a:cubicBezTo>
                                <a:pt x="13332" y="12509"/>
                                <a:pt x="13354" y="12541"/>
                                <a:pt x="13375" y="12576"/>
                              </a:cubicBezTo>
                              <a:cubicBezTo>
                                <a:pt x="13397" y="12678"/>
                                <a:pt x="13424" y="12777"/>
                                <a:pt x="13440" y="12880"/>
                              </a:cubicBezTo>
                              <a:cubicBezTo>
                                <a:pt x="13440" y="12890"/>
                                <a:pt x="13467" y="12890"/>
                                <a:pt x="13467" y="12880"/>
                              </a:cubicBezTo>
                              <a:cubicBezTo>
                                <a:pt x="13467" y="12823"/>
                                <a:pt x="13462" y="12767"/>
                                <a:pt x="13462" y="12710"/>
                              </a:cubicBezTo>
                              <a:cubicBezTo>
                                <a:pt x="13489" y="12749"/>
                                <a:pt x="13516" y="12788"/>
                                <a:pt x="13538" y="12827"/>
                              </a:cubicBezTo>
                              <a:cubicBezTo>
                                <a:pt x="13570" y="12883"/>
                                <a:pt x="13614" y="13021"/>
                                <a:pt x="13695" y="13056"/>
                              </a:cubicBezTo>
                              <a:cubicBezTo>
                                <a:pt x="13701" y="13059"/>
                                <a:pt x="13706" y="13056"/>
                                <a:pt x="13711" y="13056"/>
                              </a:cubicBezTo>
                              <a:cubicBezTo>
                                <a:pt x="13711" y="13056"/>
                                <a:pt x="13717" y="13052"/>
                                <a:pt x="13717" y="13052"/>
                              </a:cubicBezTo>
                              <a:cubicBezTo>
                                <a:pt x="13728" y="13045"/>
                                <a:pt x="13717" y="13035"/>
                                <a:pt x="13706" y="13038"/>
                              </a:cubicBezTo>
                              <a:cubicBezTo>
                                <a:pt x="13701" y="13038"/>
                                <a:pt x="13657" y="12940"/>
                                <a:pt x="13598" y="12820"/>
                              </a:cubicBezTo>
                              <a:cubicBezTo>
                                <a:pt x="13636" y="12844"/>
                                <a:pt x="13674" y="12873"/>
                                <a:pt x="13717" y="12894"/>
                              </a:cubicBezTo>
                              <a:cubicBezTo>
                                <a:pt x="13733" y="12901"/>
                                <a:pt x="13755" y="12887"/>
                                <a:pt x="13739" y="12880"/>
                              </a:cubicBezTo>
                              <a:cubicBezTo>
                                <a:pt x="13663" y="12834"/>
                                <a:pt x="13603" y="12781"/>
                                <a:pt x="13549" y="12724"/>
                              </a:cubicBezTo>
                              <a:cubicBezTo>
                                <a:pt x="13533" y="12689"/>
                                <a:pt x="13516" y="12654"/>
                                <a:pt x="13500" y="12622"/>
                              </a:cubicBezTo>
                              <a:cubicBezTo>
                                <a:pt x="13570" y="12682"/>
                                <a:pt x="13652" y="12735"/>
                                <a:pt x="13739" y="12781"/>
                              </a:cubicBezTo>
                              <a:cubicBezTo>
                                <a:pt x="13749" y="12788"/>
                                <a:pt x="13771" y="12777"/>
                                <a:pt x="13760" y="12767"/>
                              </a:cubicBezTo>
                              <a:cubicBezTo>
                                <a:pt x="13657" y="12696"/>
                                <a:pt x="13570" y="12622"/>
                                <a:pt x="13495" y="12544"/>
                              </a:cubicBezTo>
                              <a:cubicBezTo>
                                <a:pt x="13527" y="12548"/>
                                <a:pt x="13560" y="12544"/>
                                <a:pt x="13598" y="12541"/>
                              </a:cubicBezTo>
                              <a:cubicBezTo>
                                <a:pt x="13657" y="12534"/>
                                <a:pt x="13701" y="12527"/>
                                <a:pt x="13739" y="12527"/>
                              </a:cubicBezTo>
                              <a:cubicBezTo>
                                <a:pt x="13858" y="12731"/>
                                <a:pt x="13847" y="12936"/>
                                <a:pt x="13842" y="13155"/>
                              </a:cubicBezTo>
                              <a:cubicBezTo>
                                <a:pt x="13842" y="13179"/>
                                <a:pt x="13869" y="13377"/>
                                <a:pt x="13901" y="13486"/>
                              </a:cubicBezTo>
                              <a:cubicBezTo>
                                <a:pt x="13657" y="13306"/>
                                <a:pt x="13500" y="13084"/>
                                <a:pt x="13332" y="12873"/>
                              </a:cubicBezTo>
                              <a:close/>
                              <a:moveTo>
                                <a:pt x="15717" y="11952"/>
                              </a:moveTo>
                              <a:cubicBezTo>
                                <a:pt x="15723" y="12005"/>
                                <a:pt x="15734" y="12068"/>
                                <a:pt x="15723" y="12121"/>
                              </a:cubicBezTo>
                              <a:cubicBezTo>
                                <a:pt x="15696" y="12259"/>
                                <a:pt x="15604" y="12262"/>
                                <a:pt x="15430" y="12280"/>
                              </a:cubicBezTo>
                              <a:cubicBezTo>
                                <a:pt x="15365" y="12287"/>
                                <a:pt x="15305" y="12294"/>
                                <a:pt x="15240" y="12308"/>
                              </a:cubicBezTo>
                              <a:cubicBezTo>
                                <a:pt x="15159" y="12329"/>
                                <a:pt x="15170" y="12365"/>
                                <a:pt x="15056" y="12372"/>
                              </a:cubicBezTo>
                              <a:cubicBezTo>
                                <a:pt x="14980" y="12375"/>
                                <a:pt x="14910" y="12347"/>
                                <a:pt x="14823" y="12357"/>
                              </a:cubicBezTo>
                              <a:cubicBezTo>
                                <a:pt x="14769" y="12365"/>
                                <a:pt x="14731" y="12382"/>
                                <a:pt x="14682" y="12393"/>
                              </a:cubicBezTo>
                              <a:cubicBezTo>
                                <a:pt x="14617" y="12410"/>
                                <a:pt x="14568" y="12432"/>
                                <a:pt x="14487" y="12432"/>
                              </a:cubicBezTo>
                              <a:cubicBezTo>
                                <a:pt x="14433" y="12432"/>
                                <a:pt x="14389" y="12414"/>
                                <a:pt x="14330" y="12417"/>
                              </a:cubicBezTo>
                              <a:cubicBezTo>
                                <a:pt x="14264" y="12421"/>
                                <a:pt x="14205" y="12456"/>
                                <a:pt x="14145" y="12463"/>
                              </a:cubicBezTo>
                              <a:cubicBezTo>
                                <a:pt x="14037" y="12477"/>
                                <a:pt x="13972" y="12424"/>
                                <a:pt x="13874" y="12410"/>
                              </a:cubicBezTo>
                              <a:cubicBezTo>
                                <a:pt x="13722" y="12386"/>
                                <a:pt x="13592" y="12467"/>
                                <a:pt x="13462" y="12400"/>
                              </a:cubicBezTo>
                              <a:cubicBezTo>
                                <a:pt x="13381" y="12357"/>
                                <a:pt x="13234" y="12283"/>
                                <a:pt x="13180" y="12234"/>
                              </a:cubicBezTo>
                              <a:cubicBezTo>
                                <a:pt x="12925" y="11984"/>
                                <a:pt x="12996" y="11571"/>
                                <a:pt x="13039" y="11289"/>
                              </a:cubicBezTo>
                              <a:cubicBezTo>
                                <a:pt x="13088" y="10971"/>
                                <a:pt x="13229" y="10678"/>
                                <a:pt x="13370" y="10378"/>
                              </a:cubicBezTo>
                              <a:cubicBezTo>
                                <a:pt x="13299" y="10823"/>
                                <a:pt x="13370" y="11271"/>
                                <a:pt x="13533" y="11701"/>
                              </a:cubicBezTo>
                              <a:cubicBezTo>
                                <a:pt x="13533" y="11708"/>
                                <a:pt x="13549" y="11705"/>
                                <a:pt x="13549" y="11698"/>
                              </a:cubicBezTo>
                              <a:cubicBezTo>
                                <a:pt x="13467" y="11401"/>
                                <a:pt x="13435" y="11105"/>
                                <a:pt x="13440" y="10805"/>
                              </a:cubicBezTo>
                              <a:cubicBezTo>
                                <a:pt x="13505" y="11144"/>
                                <a:pt x="13619" y="11476"/>
                                <a:pt x="13787" y="11797"/>
                              </a:cubicBezTo>
                              <a:cubicBezTo>
                                <a:pt x="13793" y="11807"/>
                                <a:pt x="13814" y="11804"/>
                                <a:pt x="13814" y="11793"/>
                              </a:cubicBezTo>
                              <a:cubicBezTo>
                                <a:pt x="13646" y="11342"/>
                                <a:pt x="13527" y="10883"/>
                                <a:pt x="13484" y="10421"/>
                              </a:cubicBezTo>
                              <a:cubicBezTo>
                                <a:pt x="13668" y="10929"/>
                                <a:pt x="13885" y="11430"/>
                                <a:pt x="14113" y="11931"/>
                              </a:cubicBezTo>
                              <a:cubicBezTo>
                                <a:pt x="14118" y="11938"/>
                                <a:pt x="14134" y="11934"/>
                                <a:pt x="14134" y="11927"/>
                              </a:cubicBezTo>
                              <a:cubicBezTo>
                                <a:pt x="13923" y="11398"/>
                                <a:pt x="13739" y="10865"/>
                                <a:pt x="13560" y="10333"/>
                              </a:cubicBezTo>
                              <a:cubicBezTo>
                                <a:pt x="13565" y="10333"/>
                                <a:pt x="13565" y="10333"/>
                                <a:pt x="13570" y="10333"/>
                              </a:cubicBezTo>
                              <a:cubicBezTo>
                                <a:pt x="13890" y="10908"/>
                                <a:pt x="14140" y="11490"/>
                                <a:pt x="14405" y="12075"/>
                              </a:cubicBezTo>
                              <a:cubicBezTo>
                                <a:pt x="14405" y="12079"/>
                                <a:pt x="14416" y="12079"/>
                                <a:pt x="14416" y="12072"/>
                              </a:cubicBezTo>
                              <a:cubicBezTo>
                                <a:pt x="14281" y="11536"/>
                                <a:pt x="14042" y="11006"/>
                                <a:pt x="13766" y="10495"/>
                              </a:cubicBezTo>
                              <a:cubicBezTo>
                                <a:pt x="13917" y="10685"/>
                                <a:pt x="14053" y="10876"/>
                                <a:pt x="14178" y="11073"/>
                              </a:cubicBezTo>
                              <a:cubicBezTo>
                                <a:pt x="14351" y="11341"/>
                                <a:pt x="14487" y="11617"/>
                                <a:pt x="14639" y="11888"/>
                              </a:cubicBezTo>
                              <a:cubicBezTo>
                                <a:pt x="14644" y="11895"/>
                                <a:pt x="14660" y="11892"/>
                                <a:pt x="14660" y="11885"/>
                              </a:cubicBezTo>
                              <a:cubicBezTo>
                                <a:pt x="14487" y="11341"/>
                                <a:pt x="14134" y="10812"/>
                                <a:pt x="13739" y="10322"/>
                              </a:cubicBezTo>
                              <a:cubicBezTo>
                                <a:pt x="13749" y="10333"/>
                                <a:pt x="13766" y="10343"/>
                                <a:pt x="13782" y="10357"/>
                              </a:cubicBezTo>
                              <a:cubicBezTo>
                                <a:pt x="13847" y="10414"/>
                                <a:pt x="13901" y="10477"/>
                                <a:pt x="13955" y="10537"/>
                              </a:cubicBezTo>
                              <a:cubicBezTo>
                                <a:pt x="14064" y="10664"/>
                                <a:pt x="14172" y="10795"/>
                                <a:pt x="14270" y="10929"/>
                              </a:cubicBezTo>
                              <a:cubicBezTo>
                                <a:pt x="14481" y="11200"/>
                                <a:pt x="14677" y="11479"/>
                                <a:pt x="14850" y="11761"/>
                              </a:cubicBezTo>
                              <a:cubicBezTo>
                                <a:pt x="14855" y="11772"/>
                                <a:pt x="14883" y="11768"/>
                                <a:pt x="14877" y="11758"/>
                              </a:cubicBezTo>
                              <a:cubicBezTo>
                                <a:pt x="14731" y="11497"/>
                                <a:pt x="14574" y="11243"/>
                                <a:pt x="14395" y="10989"/>
                              </a:cubicBezTo>
                              <a:cubicBezTo>
                                <a:pt x="14324" y="10886"/>
                                <a:pt x="14248" y="10788"/>
                                <a:pt x="14172" y="10685"/>
                              </a:cubicBezTo>
                              <a:cubicBezTo>
                                <a:pt x="14492" y="10961"/>
                                <a:pt x="14807" y="11246"/>
                                <a:pt x="15040" y="11553"/>
                              </a:cubicBezTo>
                              <a:cubicBezTo>
                                <a:pt x="15045" y="11557"/>
                                <a:pt x="15056" y="11553"/>
                                <a:pt x="15051" y="11550"/>
                              </a:cubicBezTo>
                              <a:cubicBezTo>
                                <a:pt x="14742" y="11102"/>
                                <a:pt x="14313" y="10707"/>
                                <a:pt x="13858" y="10318"/>
                              </a:cubicBezTo>
                              <a:cubicBezTo>
                                <a:pt x="14552" y="10601"/>
                                <a:pt x="15067" y="10957"/>
                                <a:pt x="15457" y="11433"/>
                              </a:cubicBezTo>
                              <a:cubicBezTo>
                                <a:pt x="15593" y="11599"/>
                                <a:pt x="15696" y="11765"/>
                                <a:pt x="15717" y="11952"/>
                              </a:cubicBezTo>
                              <a:close/>
                              <a:moveTo>
                                <a:pt x="16352" y="11437"/>
                              </a:moveTo>
                              <a:cubicBezTo>
                                <a:pt x="16005" y="11430"/>
                                <a:pt x="15745" y="11345"/>
                                <a:pt x="15484" y="11232"/>
                              </a:cubicBezTo>
                              <a:cubicBezTo>
                                <a:pt x="15408" y="11147"/>
                                <a:pt x="15322" y="11066"/>
                                <a:pt x="15235" y="10985"/>
                              </a:cubicBezTo>
                              <a:cubicBezTo>
                                <a:pt x="15392" y="11045"/>
                                <a:pt x="15566" y="11091"/>
                                <a:pt x="15750" y="11119"/>
                              </a:cubicBezTo>
                              <a:cubicBezTo>
                                <a:pt x="15766" y="11123"/>
                                <a:pt x="15772" y="11109"/>
                                <a:pt x="15755" y="11105"/>
                              </a:cubicBezTo>
                              <a:cubicBezTo>
                                <a:pt x="15522" y="11049"/>
                                <a:pt x="15311" y="10968"/>
                                <a:pt x="15110" y="10869"/>
                              </a:cubicBezTo>
                              <a:cubicBezTo>
                                <a:pt x="15105" y="10865"/>
                                <a:pt x="15099" y="10865"/>
                                <a:pt x="15099" y="10865"/>
                              </a:cubicBezTo>
                              <a:cubicBezTo>
                                <a:pt x="15083" y="10851"/>
                                <a:pt x="15061" y="10837"/>
                                <a:pt x="15045" y="10823"/>
                              </a:cubicBezTo>
                              <a:cubicBezTo>
                                <a:pt x="15343" y="10893"/>
                                <a:pt x="15674" y="10925"/>
                                <a:pt x="15972" y="10982"/>
                              </a:cubicBezTo>
                              <a:cubicBezTo>
                                <a:pt x="15989" y="10985"/>
                                <a:pt x="15994" y="10971"/>
                                <a:pt x="15978" y="10968"/>
                              </a:cubicBezTo>
                              <a:cubicBezTo>
                                <a:pt x="15761" y="10918"/>
                                <a:pt x="15544" y="10869"/>
                                <a:pt x="15327" y="10819"/>
                              </a:cubicBezTo>
                              <a:cubicBezTo>
                                <a:pt x="15175" y="10784"/>
                                <a:pt x="15029" y="10745"/>
                                <a:pt x="14883" y="10703"/>
                              </a:cubicBezTo>
                              <a:cubicBezTo>
                                <a:pt x="14823" y="10661"/>
                                <a:pt x="14763" y="10622"/>
                                <a:pt x="14698" y="10583"/>
                              </a:cubicBezTo>
                              <a:cubicBezTo>
                                <a:pt x="15154" y="10689"/>
                                <a:pt x="15625" y="10770"/>
                                <a:pt x="16086" y="10855"/>
                              </a:cubicBezTo>
                              <a:cubicBezTo>
                                <a:pt x="16108" y="10858"/>
                                <a:pt x="16113" y="10841"/>
                                <a:pt x="16097" y="10834"/>
                              </a:cubicBezTo>
                              <a:cubicBezTo>
                                <a:pt x="15544" y="10703"/>
                                <a:pt x="14991" y="10569"/>
                                <a:pt x="14438" y="10442"/>
                              </a:cubicBezTo>
                              <a:cubicBezTo>
                                <a:pt x="14357" y="10403"/>
                                <a:pt x="14270" y="10368"/>
                                <a:pt x="14183" y="10333"/>
                              </a:cubicBezTo>
                              <a:cubicBezTo>
                                <a:pt x="14839" y="10456"/>
                                <a:pt x="15528" y="10495"/>
                                <a:pt x="16184" y="10615"/>
                              </a:cubicBezTo>
                              <a:cubicBezTo>
                                <a:pt x="16200" y="10618"/>
                                <a:pt x="16211" y="10601"/>
                                <a:pt x="16189" y="10597"/>
                              </a:cubicBezTo>
                              <a:cubicBezTo>
                                <a:pt x="15495" y="10445"/>
                                <a:pt x="14758" y="10385"/>
                                <a:pt x="14058" y="10237"/>
                              </a:cubicBezTo>
                              <a:cubicBezTo>
                                <a:pt x="14075" y="10227"/>
                                <a:pt x="14086" y="10220"/>
                                <a:pt x="14102" y="10209"/>
                              </a:cubicBezTo>
                              <a:cubicBezTo>
                                <a:pt x="14877" y="10262"/>
                                <a:pt x="15636" y="10417"/>
                                <a:pt x="16406" y="10495"/>
                              </a:cubicBezTo>
                              <a:cubicBezTo>
                                <a:pt x="16417" y="10495"/>
                                <a:pt x="16422" y="10484"/>
                                <a:pt x="16411" y="10481"/>
                              </a:cubicBezTo>
                              <a:cubicBezTo>
                                <a:pt x="15994" y="10400"/>
                                <a:pt x="15577" y="10333"/>
                                <a:pt x="15148" y="10269"/>
                              </a:cubicBezTo>
                              <a:cubicBezTo>
                                <a:pt x="14828" y="10220"/>
                                <a:pt x="14503" y="10167"/>
                                <a:pt x="14178" y="10149"/>
                              </a:cubicBezTo>
                              <a:cubicBezTo>
                                <a:pt x="14189" y="10142"/>
                                <a:pt x="14199" y="10135"/>
                                <a:pt x="14210" y="10128"/>
                              </a:cubicBezTo>
                              <a:cubicBezTo>
                                <a:pt x="14915" y="10160"/>
                                <a:pt x="15598" y="10237"/>
                                <a:pt x="16292" y="10318"/>
                              </a:cubicBezTo>
                              <a:cubicBezTo>
                                <a:pt x="16314" y="10322"/>
                                <a:pt x="16319" y="10301"/>
                                <a:pt x="16303" y="10297"/>
                              </a:cubicBezTo>
                              <a:cubicBezTo>
                                <a:pt x="15820" y="10216"/>
                                <a:pt x="15327" y="10135"/>
                                <a:pt x="14823" y="10089"/>
                              </a:cubicBezTo>
                              <a:cubicBezTo>
                                <a:pt x="15327" y="10100"/>
                                <a:pt x="15826" y="10128"/>
                                <a:pt x="16325" y="10184"/>
                              </a:cubicBezTo>
                              <a:cubicBezTo>
                                <a:pt x="16346" y="10188"/>
                                <a:pt x="16352" y="10167"/>
                                <a:pt x="16336" y="10163"/>
                              </a:cubicBezTo>
                              <a:cubicBezTo>
                                <a:pt x="15934" y="10096"/>
                                <a:pt x="15517" y="10050"/>
                                <a:pt x="15094" y="10029"/>
                              </a:cubicBezTo>
                              <a:cubicBezTo>
                                <a:pt x="15116" y="10029"/>
                                <a:pt x="15137" y="10026"/>
                                <a:pt x="15159" y="10026"/>
                              </a:cubicBezTo>
                              <a:cubicBezTo>
                                <a:pt x="15533" y="10008"/>
                                <a:pt x="15913" y="10005"/>
                                <a:pt x="16287" y="10012"/>
                              </a:cubicBezTo>
                              <a:cubicBezTo>
                                <a:pt x="16298" y="10012"/>
                                <a:pt x="16298" y="10005"/>
                                <a:pt x="16287" y="10005"/>
                              </a:cubicBezTo>
                              <a:cubicBezTo>
                                <a:pt x="15902" y="9973"/>
                                <a:pt x="15517" y="9962"/>
                                <a:pt x="15132" y="9976"/>
                              </a:cubicBezTo>
                              <a:cubicBezTo>
                                <a:pt x="14910" y="9983"/>
                                <a:pt x="14677" y="9994"/>
                                <a:pt x="14454" y="10015"/>
                              </a:cubicBezTo>
                              <a:cubicBezTo>
                                <a:pt x="14400" y="10015"/>
                                <a:pt x="14346" y="10015"/>
                                <a:pt x="14292" y="10019"/>
                              </a:cubicBezTo>
                              <a:cubicBezTo>
                                <a:pt x="14731" y="9913"/>
                                <a:pt x="15197" y="9870"/>
                                <a:pt x="15663" y="9825"/>
                              </a:cubicBezTo>
                              <a:cubicBezTo>
                                <a:pt x="16010" y="9793"/>
                                <a:pt x="16395" y="9743"/>
                                <a:pt x="16731" y="9828"/>
                              </a:cubicBezTo>
                              <a:cubicBezTo>
                                <a:pt x="17051" y="9909"/>
                                <a:pt x="17333" y="10036"/>
                                <a:pt x="17545" y="10213"/>
                              </a:cubicBezTo>
                              <a:cubicBezTo>
                                <a:pt x="17512" y="10223"/>
                                <a:pt x="17474" y="10234"/>
                                <a:pt x="17442" y="10244"/>
                              </a:cubicBezTo>
                              <a:cubicBezTo>
                                <a:pt x="17311" y="10174"/>
                                <a:pt x="17154" y="10121"/>
                                <a:pt x="16992" y="10089"/>
                              </a:cubicBezTo>
                              <a:cubicBezTo>
                                <a:pt x="16975" y="10086"/>
                                <a:pt x="16970" y="10103"/>
                                <a:pt x="16986" y="10107"/>
                              </a:cubicBezTo>
                              <a:cubicBezTo>
                                <a:pt x="17133" y="10146"/>
                                <a:pt x="17263" y="10199"/>
                                <a:pt x="17377" y="10266"/>
                              </a:cubicBezTo>
                              <a:cubicBezTo>
                                <a:pt x="17377" y="10266"/>
                                <a:pt x="17377" y="10266"/>
                                <a:pt x="17377" y="10266"/>
                              </a:cubicBezTo>
                              <a:cubicBezTo>
                                <a:pt x="17360" y="10269"/>
                                <a:pt x="17349" y="10273"/>
                                <a:pt x="17333" y="10276"/>
                              </a:cubicBezTo>
                              <a:cubicBezTo>
                                <a:pt x="17333" y="10273"/>
                                <a:pt x="17328" y="10269"/>
                                <a:pt x="17322" y="10266"/>
                              </a:cubicBezTo>
                              <a:cubicBezTo>
                                <a:pt x="17246" y="10241"/>
                                <a:pt x="17165" y="10213"/>
                                <a:pt x="17089" y="10188"/>
                              </a:cubicBezTo>
                              <a:cubicBezTo>
                                <a:pt x="17067" y="10181"/>
                                <a:pt x="17046" y="10202"/>
                                <a:pt x="17067" y="10209"/>
                              </a:cubicBezTo>
                              <a:cubicBezTo>
                                <a:pt x="17133" y="10234"/>
                                <a:pt x="17203" y="10262"/>
                                <a:pt x="17263" y="10290"/>
                              </a:cubicBezTo>
                              <a:cubicBezTo>
                                <a:pt x="17149" y="10311"/>
                                <a:pt x="17024" y="10315"/>
                                <a:pt x="16921" y="10357"/>
                              </a:cubicBezTo>
                              <a:cubicBezTo>
                                <a:pt x="16710" y="10445"/>
                                <a:pt x="16585" y="10643"/>
                                <a:pt x="16509" y="10791"/>
                              </a:cubicBezTo>
                              <a:cubicBezTo>
                                <a:pt x="16411" y="10975"/>
                                <a:pt x="16406" y="11162"/>
                                <a:pt x="16531" y="11338"/>
                              </a:cubicBezTo>
                              <a:cubicBezTo>
                                <a:pt x="16471" y="11363"/>
                                <a:pt x="16417" y="11394"/>
                                <a:pt x="16373" y="11437"/>
                              </a:cubicBezTo>
                              <a:cubicBezTo>
                                <a:pt x="16368" y="11440"/>
                                <a:pt x="16357" y="11437"/>
                                <a:pt x="16352" y="11437"/>
                              </a:cubicBezTo>
                              <a:close/>
                              <a:moveTo>
                                <a:pt x="16840" y="11917"/>
                              </a:moveTo>
                              <a:cubicBezTo>
                                <a:pt x="16834" y="11906"/>
                                <a:pt x="16807" y="11909"/>
                                <a:pt x="16813" y="11920"/>
                              </a:cubicBezTo>
                              <a:cubicBezTo>
                                <a:pt x="16845" y="12079"/>
                                <a:pt x="16905" y="12238"/>
                                <a:pt x="16992" y="12386"/>
                              </a:cubicBezTo>
                              <a:cubicBezTo>
                                <a:pt x="16986" y="12393"/>
                                <a:pt x="16981" y="12400"/>
                                <a:pt x="16981" y="12407"/>
                              </a:cubicBezTo>
                              <a:cubicBezTo>
                                <a:pt x="16861" y="12294"/>
                                <a:pt x="16753" y="12174"/>
                                <a:pt x="16666" y="12047"/>
                              </a:cubicBezTo>
                              <a:cubicBezTo>
                                <a:pt x="16661" y="12036"/>
                                <a:pt x="16634" y="12044"/>
                                <a:pt x="16639" y="12054"/>
                              </a:cubicBezTo>
                              <a:cubicBezTo>
                                <a:pt x="16726" y="12199"/>
                                <a:pt x="16829" y="12336"/>
                                <a:pt x="16959" y="12467"/>
                              </a:cubicBezTo>
                              <a:cubicBezTo>
                                <a:pt x="16948" y="12499"/>
                                <a:pt x="16948" y="12534"/>
                                <a:pt x="16954" y="12573"/>
                              </a:cubicBezTo>
                              <a:cubicBezTo>
                                <a:pt x="16818" y="12470"/>
                                <a:pt x="16704" y="12361"/>
                                <a:pt x="16617" y="12238"/>
                              </a:cubicBezTo>
                              <a:cubicBezTo>
                                <a:pt x="16612" y="12230"/>
                                <a:pt x="16596" y="12234"/>
                                <a:pt x="16596" y="12245"/>
                              </a:cubicBezTo>
                              <a:cubicBezTo>
                                <a:pt x="16677" y="12403"/>
                                <a:pt x="16807" y="12548"/>
                                <a:pt x="16981" y="12675"/>
                              </a:cubicBezTo>
                              <a:cubicBezTo>
                                <a:pt x="16981" y="12678"/>
                                <a:pt x="16986" y="12682"/>
                                <a:pt x="16986" y="12689"/>
                              </a:cubicBezTo>
                              <a:cubicBezTo>
                                <a:pt x="16970" y="12756"/>
                                <a:pt x="16970" y="12823"/>
                                <a:pt x="16981" y="12894"/>
                              </a:cubicBezTo>
                              <a:cubicBezTo>
                                <a:pt x="16742" y="12689"/>
                                <a:pt x="16558" y="12460"/>
                                <a:pt x="16471" y="12206"/>
                              </a:cubicBezTo>
                              <a:cubicBezTo>
                                <a:pt x="16417" y="12054"/>
                                <a:pt x="16401" y="11902"/>
                                <a:pt x="16422" y="11747"/>
                              </a:cubicBezTo>
                              <a:cubicBezTo>
                                <a:pt x="16433" y="11666"/>
                                <a:pt x="16439" y="11564"/>
                                <a:pt x="16509" y="11493"/>
                              </a:cubicBezTo>
                              <a:cubicBezTo>
                                <a:pt x="16612" y="11387"/>
                                <a:pt x="16867" y="11370"/>
                                <a:pt x="17040" y="11387"/>
                              </a:cubicBezTo>
                              <a:cubicBezTo>
                                <a:pt x="17273" y="11412"/>
                                <a:pt x="17387" y="11543"/>
                                <a:pt x="17593" y="11606"/>
                              </a:cubicBezTo>
                              <a:cubicBezTo>
                                <a:pt x="17756" y="11659"/>
                                <a:pt x="17946" y="11663"/>
                                <a:pt x="18108" y="11712"/>
                              </a:cubicBezTo>
                              <a:cubicBezTo>
                                <a:pt x="18342" y="11782"/>
                                <a:pt x="18553" y="11945"/>
                                <a:pt x="18699" y="12086"/>
                              </a:cubicBezTo>
                              <a:cubicBezTo>
                                <a:pt x="18884" y="12269"/>
                                <a:pt x="18862" y="12453"/>
                                <a:pt x="18678" y="12629"/>
                              </a:cubicBezTo>
                              <a:cubicBezTo>
                                <a:pt x="18672" y="12633"/>
                                <a:pt x="18672" y="12636"/>
                                <a:pt x="18667" y="12640"/>
                              </a:cubicBezTo>
                              <a:cubicBezTo>
                                <a:pt x="18607" y="12622"/>
                                <a:pt x="18548" y="12604"/>
                                <a:pt x="18488" y="12587"/>
                              </a:cubicBezTo>
                              <a:cubicBezTo>
                                <a:pt x="18488" y="12583"/>
                                <a:pt x="18493" y="12583"/>
                                <a:pt x="18493" y="12580"/>
                              </a:cubicBezTo>
                              <a:cubicBezTo>
                                <a:pt x="18504" y="12492"/>
                                <a:pt x="18526" y="12407"/>
                                <a:pt x="18558" y="12319"/>
                              </a:cubicBezTo>
                              <a:cubicBezTo>
                                <a:pt x="18564" y="12308"/>
                                <a:pt x="18537" y="12301"/>
                                <a:pt x="18531" y="12315"/>
                              </a:cubicBezTo>
                              <a:cubicBezTo>
                                <a:pt x="18493" y="12400"/>
                                <a:pt x="18461" y="12488"/>
                                <a:pt x="18439" y="12573"/>
                              </a:cubicBezTo>
                              <a:cubicBezTo>
                                <a:pt x="18417" y="12566"/>
                                <a:pt x="18390" y="12559"/>
                                <a:pt x="18369" y="12555"/>
                              </a:cubicBezTo>
                              <a:cubicBezTo>
                                <a:pt x="18374" y="12439"/>
                                <a:pt x="18380" y="12322"/>
                                <a:pt x="18401" y="12206"/>
                              </a:cubicBezTo>
                              <a:cubicBezTo>
                                <a:pt x="18401" y="12195"/>
                                <a:pt x="18380" y="12195"/>
                                <a:pt x="18374" y="12202"/>
                              </a:cubicBezTo>
                              <a:cubicBezTo>
                                <a:pt x="18342" y="12312"/>
                                <a:pt x="18314" y="12424"/>
                                <a:pt x="18304" y="12537"/>
                              </a:cubicBezTo>
                              <a:cubicBezTo>
                                <a:pt x="18293" y="12534"/>
                                <a:pt x="18282" y="12534"/>
                                <a:pt x="18271" y="12530"/>
                              </a:cubicBezTo>
                              <a:cubicBezTo>
                                <a:pt x="18271" y="12523"/>
                                <a:pt x="18271" y="12516"/>
                                <a:pt x="18271" y="12509"/>
                              </a:cubicBezTo>
                              <a:cubicBezTo>
                                <a:pt x="18266" y="12499"/>
                                <a:pt x="18260" y="12492"/>
                                <a:pt x="18255" y="12484"/>
                              </a:cubicBezTo>
                              <a:cubicBezTo>
                                <a:pt x="18249" y="12357"/>
                                <a:pt x="18266" y="12234"/>
                                <a:pt x="18314" y="12111"/>
                              </a:cubicBezTo>
                              <a:cubicBezTo>
                                <a:pt x="18320" y="12096"/>
                                <a:pt x="18287" y="12089"/>
                                <a:pt x="18277" y="12103"/>
                              </a:cubicBezTo>
                              <a:cubicBezTo>
                                <a:pt x="18228" y="12202"/>
                                <a:pt x="18201" y="12305"/>
                                <a:pt x="18190" y="12407"/>
                              </a:cubicBezTo>
                              <a:cubicBezTo>
                                <a:pt x="18168" y="12386"/>
                                <a:pt x="18141" y="12368"/>
                                <a:pt x="18108" y="12350"/>
                              </a:cubicBezTo>
                              <a:cubicBezTo>
                                <a:pt x="18114" y="12241"/>
                                <a:pt x="18141" y="12139"/>
                                <a:pt x="18190" y="12033"/>
                              </a:cubicBezTo>
                              <a:cubicBezTo>
                                <a:pt x="18195" y="12022"/>
                                <a:pt x="18173" y="12015"/>
                                <a:pt x="18163" y="12026"/>
                              </a:cubicBezTo>
                              <a:cubicBezTo>
                                <a:pt x="18103" y="12118"/>
                                <a:pt x="18060" y="12216"/>
                                <a:pt x="18043" y="12319"/>
                              </a:cubicBezTo>
                              <a:cubicBezTo>
                                <a:pt x="18011" y="12305"/>
                                <a:pt x="17973" y="12290"/>
                                <a:pt x="17935" y="12276"/>
                              </a:cubicBezTo>
                              <a:cubicBezTo>
                                <a:pt x="17957" y="12174"/>
                                <a:pt x="17989" y="12072"/>
                                <a:pt x="18043" y="11973"/>
                              </a:cubicBezTo>
                              <a:cubicBezTo>
                                <a:pt x="18049" y="11962"/>
                                <a:pt x="18022" y="11955"/>
                                <a:pt x="18016" y="11966"/>
                              </a:cubicBezTo>
                              <a:cubicBezTo>
                                <a:pt x="17951" y="12061"/>
                                <a:pt x="17902" y="12156"/>
                                <a:pt x="17875" y="12259"/>
                              </a:cubicBezTo>
                              <a:cubicBezTo>
                                <a:pt x="17859" y="12255"/>
                                <a:pt x="17837" y="12248"/>
                                <a:pt x="17821" y="12245"/>
                              </a:cubicBezTo>
                              <a:cubicBezTo>
                                <a:pt x="17832" y="12121"/>
                                <a:pt x="17848" y="12001"/>
                                <a:pt x="17897" y="11878"/>
                              </a:cubicBezTo>
                              <a:cubicBezTo>
                                <a:pt x="17902" y="11864"/>
                                <a:pt x="17870" y="11860"/>
                                <a:pt x="17864" y="11871"/>
                              </a:cubicBezTo>
                              <a:cubicBezTo>
                                <a:pt x="17810" y="11987"/>
                                <a:pt x="17767" y="12107"/>
                                <a:pt x="17756" y="12227"/>
                              </a:cubicBezTo>
                              <a:cubicBezTo>
                                <a:pt x="17734" y="12223"/>
                                <a:pt x="17707" y="12220"/>
                                <a:pt x="17686" y="12216"/>
                              </a:cubicBezTo>
                              <a:cubicBezTo>
                                <a:pt x="17691" y="12082"/>
                                <a:pt x="17707" y="11952"/>
                                <a:pt x="17751" y="11818"/>
                              </a:cubicBezTo>
                              <a:cubicBezTo>
                                <a:pt x="17756" y="11807"/>
                                <a:pt x="17729" y="11800"/>
                                <a:pt x="17723" y="11814"/>
                              </a:cubicBezTo>
                              <a:cubicBezTo>
                                <a:pt x="17658" y="11941"/>
                                <a:pt x="17620" y="12075"/>
                                <a:pt x="17615" y="12209"/>
                              </a:cubicBezTo>
                              <a:cubicBezTo>
                                <a:pt x="17599" y="12209"/>
                                <a:pt x="17583" y="12206"/>
                                <a:pt x="17566" y="12206"/>
                              </a:cubicBezTo>
                              <a:cubicBezTo>
                                <a:pt x="17555" y="12065"/>
                                <a:pt x="17561" y="11927"/>
                                <a:pt x="17588" y="11786"/>
                              </a:cubicBezTo>
                              <a:cubicBezTo>
                                <a:pt x="17588" y="11775"/>
                                <a:pt x="17561" y="11772"/>
                                <a:pt x="17561" y="11782"/>
                              </a:cubicBezTo>
                              <a:cubicBezTo>
                                <a:pt x="17512" y="11920"/>
                                <a:pt x="17490" y="12061"/>
                                <a:pt x="17496" y="12202"/>
                              </a:cubicBezTo>
                              <a:cubicBezTo>
                                <a:pt x="17480" y="12202"/>
                                <a:pt x="17463" y="12202"/>
                                <a:pt x="17447" y="12202"/>
                              </a:cubicBezTo>
                              <a:cubicBezTo>
                                <a:pt x="17420" y="12058"/>
                                <a:pt x="17409" y="11913"/>
                                <a:pt x="17425" y="11768"/>
                              </a:cubicBezTo>
                              <a:cubicBezTo>
                                <a:pt x="17425" y="11758"/>
                                <a:pt x="17393" y="11754"/>
                                <a:pt x="17393" y="11765"/>
                              </a:cubicBezTo>
                              <a:cubicBezTo>
                                <a:pt x="17360" y="11913"/>
                                <a:pt x="17355" y="12061"/>
                                <a:pt x="17371" y="12209"/>
                              </a:cubicBezTo>
                              <a:cubicBezTo>
                                <a:pt x="17344" y="12213"/>
                                <a:pt x="17322" y="12216"/>
                                <a:pt x="17301" y="12220"/>
                              </a:cubicBezTo>
                              <a:cubicBezTo>
                                <a:pt x="17246" y="12082"/>
                                <a:pt x="17219" y="11941"/>
                                <a:pt x="17236" y="11800"/>
                              </a:cubicBezTo>
                              <a:cubicBezTo>
                                <a:pt x="17236" y="11786"/>
                                <a:pt x="17203" y="11786"/>
                                <a:pt x="17203" y="11800"/>
                              </a:cubicBezTo>
                              <a:cubicBezTo>
                                <a:pt x="17176" y="11948"/>
                                <a:pt x="17192" y="12093"/>
                                <a:pt x="17241" y="12234"/>
                              </a:cubicBezTo>
                              <a:cubicBezTo>
                                <a:pt x="17219" y="12241"/>
                                <a:pt x="17198" y="12248"/>
                                <a:pt x="17181" y="12255"/>
                              </a:cubicBezTo>
                              <a:cubicBezTo>
                                <a:pt x="17122" y="12125"/>
                                <a:pt x="17078" y="11994"/>
                                <a:pt x="17046" y="11857"/>
                              </a:cubicBezTo>
                              <a:cubicBezTo>
                                <a:pt x="17046" y="11849"/>
                                <a:pt x="17030" y="11853"/>
                                <a:pt x="17024" y="11857"/>
                              </a:cubicBezTo>
                              <a:cubicBezTo>
                                <a:pt x="17019" y="11998"/>
                                <a:pt x="17057" y="12142"/>
                                <a:pt x="17122" y="12280"/>
                              </a:cubicBezTo>
                              <a:cubicBezTo>
                                <a:pt x="17095" y="12294"/>
                                <a:pt x="17073" y="12312"/>
                                <a:pt x="17057" y="12329"/>
                              </a:cubicBezTo>
                              <a:cubicBezTo>
                                <a:pt x="16954" y="12199"/>
                                <a:pt x="16889" y="12058"/>
                                <a:pt x="16840" y="11917"/>
                              </a:cubicBezTo>
                              <a:close/>
                              <a:moveTo>
                                <a:pt x="17653" y="11543"/>
                              </a:moveTo>
                              <a:cubicBezTo>
                                <a:pt x="17664" y="11546"/>
                                <a:pt x="17675" y="11550"/>
                                <a:pt x="17686" y="11550"/>
                              </a:cubicBezTo>
                              <a:cubicBezTo>
                                <a:pt x="17686" y="11550"/>
                                <a:pt x="17686" y="11550"/>
                                <a:pt x="17686" y="11550"/>
                              </a:cubicBezTo>
                              <a:cubicBezTo>
                                <a:pt x="17675" y="11550"/>
                                <a:pt x="17664" y="11546"/>
                                <a:pt x="17653" y="11543"/>
                              </a:cubicBezTo>
                              <a:close/>
                              <a:moveTo>
                                <a:pt x="17832" y="11592"/>
                              </a:moveTo>
                              <a:cubicBezTo>
                                <a:pt x="17832" y="11592"/>
                                <a:pt x="17832" y="11592"/>
                                <a:pt x="17832" y="11592"/>
                              </a:cubicBezTo>
                              <a:cubicBezTo>
                                <a:pt x="17832" y="11592"/>
                                <a:pt x="17837" y="11592"/>
                                <a:pt x="17837" y="11592"/>
                              </a:cubicBezTo>
                              <a:cubicBezTo>
                                <a:pt x="17837" y="11592"/>
                                <a:pt x="17837" y="11592"/>
                                <a:pt x="17832" y="11592"/>
                              </a:cubicBezTo>
                              <a:close/>
                              <a:moveTo>
                                <a:pt x="19334" y="13532"/>
                              </a:moveTo>
                              <a:cubicBezTo>
                                <a:pt x="19247" y="13599"/>
                                <a:pt x="19155" y="13659"/>
                                <a:pt x="19046" y="13709"/>
                              </a:cubicBezTo>
                              <a:cubicBezTo>
                                <a:pt x="19046" y="13705"/>
                                <a:pt x="19046" y="13698"/>
                                <a:pt x="19046" y="13694"/>
                              </a:cubicBezTo>
                              <a:cubicBezTo>
                                <a:pt x="19149" y="13603"/>
                                <a:pt x="19258" y="13511"/>
                                <a:pt x="19355" y="13419"/>
                              </a:cubicBezTo>
                              <a:cubicBezTo>
                                <a:pt x="19372" y="13405"/>
                                <a:pt x="19339" y="13391"/>
                                <a:pt x="19323" y="13402"/>
                              </a:cubicBezTo>
                              <a:cubicBezTo>
                                <a:pt x="19220" y="13469"/>
                                <a:pt x="19122" y="13546"/>
                                <a:pt x="19036" y="13627"/>
                              </a:cubicBezTo>
                              <a:cubicBezTo>
                                <a:pt x="19030" y="13606"/>
                                <a:pt x="19025" y="13582"/>
                                <a:pt x="19014" y="13560"/>
                              </a:cubicBezTo>
                              <a:cubicBezTo>
                                <a:pt x="19090" y="13472"/>
                                <a:pt x="19177" y="13388"/>
                                <a:pt x="19269" y="13306"/>
                              </a:cubicBezTo>
                              <a:cubicBezTo>
                                <a:pt x="19285" y="13292"/>
                                <a:pt x="19252" y="13275"/>
                                <a:pt x="19236" y="13289"/>
                              </a:cubicBezTo>
                              <a:cubicBezTo>
                                <a:pt x="19144" y="13359"/>
                                <a:pt x="19063" y="13430"/>
                                <a:pt x="18987" y="13507"/>
                              </a:cubicBezTo>
                              <a:cubicBezTo>
                                <a:pt x="18970" y="13483"/>
                                <a:pt x="18954" y="13462"/>
                                <a:pt x="18933" y="13440"/>
                              </a:cubicBezTo>
                              <a:cubicBezTo>
                                <a:pt x="18998" y="13363"/>
                                <a:pt x="19068" y="13292"/>
                                <a:pt x="19155" y="13225"/>
                              </a:cubicBezTo>
                              <a:cubicBezTo>
                                <a:pt x="19177" y="13211"/>
                                <a:pt x="19144" y="13186"/>
                                <a:pt x="19122" y="13204"/>
                              </a:cubicBezTo>
                              <a:cubicBezTo>
                                <a:pt x="19041" y="13268"/>
                                <a:pt x="18960" y="13331"/>
                                <a:pt x="18895" y="13402"/>
                              </a:cubicBezTo>
                              <a:cubicBezTo>
                                <a:pt x="18878" y="13388"/>
                                <a:pt x="18862" y="13377"/>
                                <a:pt x="18846" y="13363"/>
                              </a:cubicBezTo>
                              <a:cubicBezTo>
                                <a:pt x="18895" y="13282"/>
                                <a:pt x="18954" y="13204"/>
                                <a:pt x="19025" y="13127"/>
                              </a:cubicBezTo>
                              <a:cubicBezTo>
                                <a:pt x="19036" y="13112"/>
                                <a:pt x="19003" y="13098"/>
                                <a:pt x="18992" y="13112"/>
                              </a:cubicBezTo>
                              <a:cubicBezTo>
                                <a:pt x="18922" y="13183"/>
                                <a:pt x="18857" y="13254"/>
                                <a:pt x="18802" y="13331"/>
                              </a:cubicBezTo>
                              <a:cubicBezTo>
                                <a:pt x="18786" y="13321"/>
                                <a:pt x="18770" y="13313"/>
                                <a:pt x="18754" y="13303"/>
                              </a:cubicBezTo>
                              <a:cubicBezTo>
                                <a:pt x="18802" y="13208"/>
                                <a:pt x="18867" y="13119"/>
                                <a:pt x="18949" y="13035"/>
                              </a:cubicBezTo>
                              <a:cubicBezTo>
                                <a:pt x="18960" y="13021"/>
                                <a:pt x="18927" y="13007"/>
                                <a:pt x="18916" y="13021"/>
                              </a:cubicBezTo>
                              <a:cubicBezTo>
                                <a:pt x="18835" y="13102"/>
                                <a:pt x="18764" y="13186"/>
                                <a:pt x="18705" y="13275"/>
                              </a:cubicBezTo>
                              <a:cubicBezTo>
                                <a:pt x="18689" y="13268"/>
                                <a:pt x="18672" y="13261"/>
                                <a:pt x="18651" y="13250"/>
                              </a:cubicBezTo>
                              <a:cubicBezTo>
                                <a:pt x="18699" y="13155"/>
                                <a:pt x="18748" y="13056"/>
                                <a:pt x="18786" y="12957"/>
                              </a:cubicBezTo>
                              <a:cubicBezTo>
                                <a:pt x="18792" y="12943"/>
                                <a:pt x="18759" y="12936"/>
                                <a:pt x="18754" y="12947"/>
                              </a:cubicBezTo>
                              <a:cubicBezTo>
                                <a:pt x="18689" y="13035"/>
                                <a:pt x="18640" y="13130"/>
                                <a:pt x="18586" y="13225"/>
                              </a:cubicBezTo>
                              <a:cubicBezTo>
                                <a:pt x="18575" y="13222"/>
                                <a:pt x="18564" y="13218"/>
                                <a:pt x="18548" y="13215"/>
                              </a:cubicBezTo>
                              <a:cubicBezTo>
                                <a:pt x="18591" y="13105"/>
                                <a:pt x="18629" y="12996"/>
                                <a:pt x="18667" y="12883"/>
                              </a:cubicBezTo>
                              <a:cubicBezTo>
                                <a:pt x="18672" y="12869"/>
                                <a:pt x="18640" y="12862"/>
                                <a:pt x="18634" y="12876"/>
                              </a:cubicBezTo>
                              <a:cubicBezTo>
                                <a:pt x="18580" y="12978"/>
                                <a:pt x="18526" y="13088"/>
                                <a:pt x="18483" y="13194"/>
                              </a:cubicBezTo>
                              <a:cubicBezTo>
                                <a:pt x="18455" y="13186"/>
                                <a:pt x="18428" y="13179"/>
                                <a:pt x="18401" y="13176"/>
                              </a:cubicBezTo>
                              <a:cubicBezTo>
                                <a:pt x="18439" y="13067"/>
                                <a:pt x="18477" y="12957"/>
                                <a:pt x="18520" y="12851"/>
                              </a:cubicBezTo>
                              <a:cubicBezTo>
                                <a:pt x="18526" y="12841"/>
                                <a:pt x="18499" y="12830"/>
                                <a:pt x="18488" y="12844"/>
                              </a:cubicBezTo>
                              <a:cubicBezTo>
                                <a:pt x="18417" y="12947"/>
                                <a:pt x="18363" y="13056"/>
                                <a:pt x="18320" y="13165"/>
                              </a:cubicBezTo>
                              <a:cubicBezTo>
                                <a:pt x="18293" y="13162"/>
                                <a:pt x="18266" y="13158"/>
                                <a:pt x="18233" y="13155"/>
                              </a:cubicBezTo>
                              <a:cubicBezTo>
                                <a:pt x="18255" y="13049"/>
                                <a:pt x="18271" y="12947"/>
                                <a:pt x="18309" y="12841"/>
                              </a:cubicBezTo>
                              <a:cubicBezTo>
                                <a:pt x="18314" y="12827"/>
                                <a:pt x="18282" y="12820"/>
                                <a:pt x="18277" y="12834"/>
                              </a:cubicBezTo>
                              <a:cubicBezTo>
                                <a:pt x="18217" y="12932"/>
                                <a:pt x="18190" y="13042"/>
                                <a:pt x="18168" y="13148"/>
                              </a:cubicBezTo>
                              <a:cubicBezTo>
                                <a:pt x="18152" y="13148"/>
                                <a:pt x="18136" y="13144"/>
                                <a:pt x="18119" y="13144"/>
                              </a:cubicBezTo>
                              <a:cubicBezTo>
                                <a:pt x="18130" y="13024"/>
                                <a:pt x="18141" y="12908"/>
                                <a:pt x="18163" y="12788"/>
                              </a:cubicBezTo>
                              <a:cubicBezTo>
                                <a:pt x="18163" y="12774"/>
                                <a:pt x="18130" y="12774"/>
                                <a:pt x="18130" y="12784"/>
                              </a:cubicBezTo>
                              <a:cubicBezTo>
                                <a:pt x="18098" y="12901"/>
                                <a:pt x="18071" y="13021"/>
                                <a:pt x="18054" y="13137"/>
                              </a:cubicBezTo>
                              <a:cubicBezTo>
                                <a:pt x="18033" y="13137"/>
                                <a:pt x="18005" y="13137"/>
                                <a:pt x="17984" y="13134"/>
                              </a:cubicBezTo>
                              <a:cubicBezTo>
                                <a:pt x="17967" y="13010"/>
                                <a:pt x="17957" y="12887"/>
                                <a:pt x="17967" y="12763"/>
                              </a:cubicBezTo>
                              <a:cubicBezTo>
                                <a:pt x="17967" y="12746"/>
                                <a:pt x="17930" y="12746"/>
                                <a:pt x="17924" y="12763"/>
                              </a:cubicBezTo>
                              <a:cubicBezTo>
                                <a:pt x="17908" y="12887"/>
                                <a:pt x="17902" y="13010"/>
                                <a:pt x="17913" y="13134"/>
                              </a:cubicBezTo>
                              <a:cubicBezTo>
                                <a:pt x="17886" y="13134"/>
                                <a:pt x="17864" y="13134"/>
                                <a:pt x="17837" y="13134"/>
                              </a:cubicBezTo>
                              <a:cubicBezTo>
                                <a:pt x="17805" y="13021"/>
                                <a:pt x="17783" y="12908"/>
                                <a:pt x="17778" y="12791"/>
                              </a:cubicBezTo>
                              <a:cubicBezTo>
                                <a:pt x="17778" y="12777"/>
                                <a:pt x="17740" y="12777"/>
                                <a:pt x="17740" y="12791"/>
                              </a:cubicBezTo>
                              <a:cubicBezTo>
                                <a:pt x="17740" y="12908"/>
                                <a:pt x="17751" y="13021"/>
                                <a:pt x="17772" y="13134"/>
                              </a:cubicBezTo>
                              <a:cubicBezTo>
                                <a:pt x="17751" y="13134"/>
                                <a:pt x="17734" y="13134"/>
                                <a:pt x="17713" y="13134"/>
                              </a:cubicBezTo>
                              <a:cubicBezTo>
                                <a:pt x="17648" y="13028"/>
                                <a:pt x="17610" y="12918"/>
                                <a:pt x="17599" y="12805"/>
                              </a:cubicBezTo>
                              <a:cubicBezTo>
                                <a:pt x="17599" y="12791"/>
                                <a:pt x="17566" y="12791"/>
                                <a:pt x="17566" y="12805"/>
                              </a:cubicBezTo>
                              <a:cubicBezTo>
                                <a:pt x="17566" y="12918"/>
                                <a:pt x="17588" y="13028"/>
                                <a:pt x="17637" y="13137"/>
                              </a:cubicBezTo>
                              <a:cubicBezTo>
                                <a:pt x="17631" y="13137"/>
                                <a:pt x="17621" y="13137"/>
                                <a:pt x="17615" y="13137"/>
                              </a:cubicBezTo>
                              <a:cubicBezTo>
                                <a:pt x="17501" y="13042"/>
                                <a:pt x="17452" y="12918"/>
                                <a:pt x="17420" y="12798"/>
                              </a:cubicBezTo>
                              <a:cubicBezTo>
                                <a:pt x="17420" y="12791"/>
                                <a:pt x="17398" y="12791"/>
                                <a:pt x="17398" y="12798"/>
                              </a:cubicBezTo>
                              <a:cubicBezTo>
                                <a:pt x="17414" y="12883"/>
                                <a:pt x="17425" y="12964"/>
                                <a:pt x="17463" y="13042"/>
                              </a:cubicBezTo>
                              <a:cubicBezTo>
                                <a:pt x="17458" y="13045"/>
                                <a:pt x="17452" y="13049"/>
                                <a:pt x="17447" y="13056"/>
                              </a:cubicBezTo>
                              <a:cubicBezTo>
                                <a:pt x="17436" y="13077"/>
                                <a:pt x="17431" y="13098"/>
                                <a:pt x="17425" y="13119"/>
                              </a:cubicBezTo>
                              <a:cubicBezTo>
                                <a:pt x="17387" y="13042"/>
                                <a:pt x="17344" y="12964"/>
                                <a:pt x="17317" y="12883"/>
                              </a:cubicBezTo>
                              <a:cubicBezTo>
                                <a:pt x="17311" y="12869"/>
                                <a:pt x="17284" y="12876"/>
                                <a:pt x="17284" y="12890"/>
                              </a:cubicBezTo>
                              <a:cubicBezTo>
                                <a:pt x="17317" y="13007"/>
                                <a:pt x="17349" y="13127"/>
                                <a:pt x="17404" y="13239"/>
                              </a:cubicBezTo>
                              <a:cubicBezTo>
                                <a:pt x="17398" y="13324"/>
                                <a:pt x="17404" y="13412"/>
                                <a:pt x="17431" y="13500"/>
                              </a:cubicBezTo>
                              <a:cubicBezTo>
                                <a:pt x="17425" y="13497"/>
                                <a:pt x="17420" y="13493"/>
                                <a:pt x="17409" y="13486"/>
                              </a:cubicBezTo>
                              <a:cubicBezTo>
                                <a:pt x="17284" y="13313"/>
                                <a:pt x="17181" y="13137"/>
                                <a:pt x="17133" y="12943"/>
                              </a:cubicBezTo>
                              <a:cubicBezTo>
                                <a:pt x="17084" y="12746"/>
                                <a:pt x="17078" y="12435"/>
                                <a:pt x="17528" y="12460"/>
                              </a:cubicBezTo>
                              <a:cubicBezTo>
                                <a:pt x="17707" y="12470"/>
                                <a:pt x="17913" y="12530"/>
                                <a:pt x="18081" y="12562"/>
                              </a:cubicBezTo>
                              <a:cubicBezTo>
                                <a:pt x="18488" y="12636"/>
                                <a:pt x="18851" y="12763"/>
                                <a:pt x="19193" y="12922"/>
                              </a:cubicBezTo>
                              <a:cubicBezTo>
                                <a:pt x="19372" y="13003"/>
                                <a:pt x="19458" y="13098"/>
                                <a:pt x="19545" y="13225"/>
                              </a:cubicBezTo>
                              <a:cubicBezTo>
                                <a:pt x="19681" y="13426"/>
                                <a:pt x="19572" y="13642"/>
                                <a:pt x="19290" y="13772"/>
                              </a:cubicBezTo>
                              <a:cubicBezTo>
                                <a:pt x="19280" y="13769"/>
                                <a:pt x="19274" y="13769"/>
                                <a:pt x="19263" y="13765"/>
                              </a:cubicBezTo>
                              <a:cubicBezTo>
                                <a:pt x="19198" y="13751"/>
                                <a:pt x="19106" y="13769"/>
                                <a:pt x="19046" y="13751"/>
                              </a:cubicBezTo>
                              <a:cubicBezTo>
                                <a:pt x="19041" y="13747"/>
                                <a:pt x="19036" y="13747"/>
                                <a:pt x="19030" y="13744"/>
                              </a:cubicBezTo>
                              <a:cubicBezTo>
                                <a:pt x="19030" y="13744"/>
                                <a:pt x="19030" y="13744"/>
                                <a:pt x="19036" y="13740"/>
                              </a:cubicBezTo>
                              <a:cubicBezTo>
                                <a:pt x="19046" y="13751"/>
                                <a:pt x="19068" y="13754"/>
                                <a:pt x="19090" y="13744"/>
                              </a:cubicBezTo>
                              <a:cubicBezTo>
                                <a:pt x="19193" y="13684"/>
                                <a:pt x="19290" y="13617"/>
                                <a:pt x="19366" y="13543"/>
                              </a:cubicBezTo>
                              <a:cubicBezTo>
                                <a:pt x="19372" y="13536"/>
                                <a:pt x="19345" y="13522"/>
                                <a:pt x="19334" y="13532"/>
                              </a:cubicBezTo>
                              <a:close/>
                              <a:moveTo>
                                <a:pt x="17469" y="13705"/>
                              </a:moveTo>
                              <a:cubicBezTo>
                                <a:pt x="17496" y="13726"/>
                                <a:pt x="17517" y="13747"/>
                                <a:pt x="17539" y="13772"/>
                              </a:cubicBezTo>
                              <a:cubicBezTo>
                                <a:pt x="17480" y="13747"/>
                                <a:pt x="17420" y="13723"/>
                                <a:pt x="17355" y="13705"/>
                              </a:cubicBezTo>
                              <a:cubicBezTo>
                                <a:pt x="17398" y="13705"/>
                                <a:pt x="17436" y="13705"/>
                                <a:pt x="17469" y="13705"/>
                              </a:cubicBezTo>
                              <a:close/>
                              <a:moveTo>
                                <a:pt x="17257" y="13677"/>
                              </a:moveTo>
                              <a:cubicBezTo>
                                <a:pt x="17165" y="13656"/>
                                <a:pt x="17073" y="13642"/>
                                <a:pt x="16975" y="13627"/>
                              </a:cubicBezTo>
                              <a:cubicBezTo>
                                <a:pt x="17111" y="13620"/>
                                <a:pt x="17252" y="13613"/>
                                <a:pt x="17377" y="13627"/>
                              </a:cubicBezTo>
                              <a:cubicBezTo>
                                <a:pt x="17393" y="13638"/>
                                <a:pt x="17404" y="13649"/>
                                <a:pt x="17420" y="13663"/>
                              </a:cubicBezTo>
                              <a:cubicBezTo>
                                <a:pt x="17366" y="13666"/>
                                <a:pt x="17311" y="13673"/>
                                <a:pt x="17257" y="13677"/>
                              </a:cubicBezTo>
                              <a:close/>
                              <a:moveTo>
                                <a:pt x="17089" y="13204"/>
                              </a:moveTo>
                              <a:cubicBezTo>
                                <a:pt x="17111" y="13243"/>
                                <a:pt x="17133" y="13278"/>
                                <a:pt x="17160" y="13313"/>
                              </a:cubicBezTo>
                              <a:cubicBezTo>
                                <a:pt x="17062" y="13254"/>
                                <a:pt x="16964" y="13190"/>
                                <a:pt x="16878" y="13123"/>
                              </a:cubicBezTo>
                              <a:cubicBezTo>
                                <a:pt x="16954" y="13148"/>
                                <a:pt x="17024" y="13176"/>
                                <a:pt x="17089" y="13204"/>
                              </a:cubicBezTo>
                              <a:close/>
                              <a:moveTo>
                                <a:pt x="16791" y="13095"/>
                              </a:moveTo>
                              <a:cubicBezTo>
                                <a:pt x="16867" y="13169"/>
                                <a:pt x="16948" y="13239"/>
                                <a:pt x="17040" y="13303"/>
                              </a:cubicBezTo>
                              <a:cubicBezTo>
                                <a:pt x="16981" y="13278"/>
                                <a:pt x="16921" y="13257"/>
                                <a:pt x="16856" y="13236"/>
                              </a:cubicBezTo>
                              <a:cubicBezTo>
                                <a:pt x="16742" y="13169"/>
                                <a:pt x="16634" y="13095"/>
                                <a:pt x="16525" y="13021"/>
                              </a:cubicBezTo>
                              <a:cubicBezTo>
                                <a:pt x="16623" y="13045"/>
                                <a:pt x="16710" y="13070"/>
                                <a:pt x="16791" y="13095"/>
                              </a:cubicBezTo>
                              <a:close/>
                              <a:moveTo>
                                <a:pt x="15240" y="12975"/>
                              </a:moveTo>
                              <a:cubicBezTo>
                                <a:pt x="15598" y="12883"/>
                                <a:pt x="16043" y="12915"/>
                                <a:pt x="16449" y="13003"/>
                              </a:cubicBezTo>
                              <a:cubicBezTo>
                                <a:pt x="16514" y="13063"/>
                                <a:pt x="16585" y="13123"/>
                                <a:pt x="16661" y="13176"/>
                              </a:cubicBezTo>
                              <a:cubicBezTo>
                                <a:pt x="16650" y="13172"/>
                                <a:pt x="16639" y="13169"/>
                                <a:pt x="16628" y="13169"/>
                              </a:cubicBezTo>
                              <a:cubicBezTo>
                                <a:pt x="16498" y="13119"/>
                                <a:pt x="16368" y="13074"/>
                                <a:pt x="16243" y="13014"/>
                              </a:cubicBezTo>
                              <a:cubicBezTo>
                                <a:pt x="16233" y="13010"/>
                                <a:pt x="16222" y="13021"/>
                                <a:pt x="16233" y="13024"/>
                              </a:cubicBezTo>
                              <a:cubicBezTo>
                                <a:pt x="16287" y="13056"/>
                                <a:pt x="16346" y="13088"/>
                                <a:pt x="16406" y="13116"/>
                              </a:cubicBezTo>
                              <a:cubicBezTo>
                                <a:pt x="16211" y="13074"/>
                                <a:pt x="16005" y="13042"/>
                                <a:pt x="15804" y="13014"/>
                              </a:cubicBezTo>
                              <a:cubicBezTo>
                                <a:pt x="15783" y="13010"/>
                                <a:pt x="15772" y="13031"/>
                                <a:pt x="15793" y="13035"/>
                              </a:cubicBezTo>
                              <a:cubicBezTo>
                                <a:pt x="15945" y="13063"/>
                                <a:pt x="16102" y="13098"/>
                                <a:pt x="16249" y="13134"/>
                              </a:cubicBezTo>
                              <a:cubicBezTo>
                                <a:pt x="16075" y="13134"/>
                                <a:pt x="15896" y="13155"/>
                                <a:pt x="15728" y="13169"/>
                              </a:cubicBezTo>
                              <a:cubicBezTo>
                                <a:pt x="15712" y="13169"/>
                                <a:pt x="15717" y="13186"/>
                                <a:pt x="15734" y="13186"/>
                              </a:cubicBezTo>
                              <a:cubicBezTo>
                                <a:pt x="15983" y="13172"/>
                                <a:pt x="16222" y="13172"/>
                                <a:pt x="16466" y="13194"/>
                              </a:cubicBezTo>
                              <a:cubicBezTo>
                                <a:pt x="16525" y="13211"/>
                                <a:pt x="16585" y="13229"/>
                                <a:pt x="16639" y="13250"/>
                              </a:cubicBezTo>
                              <a:cubicBezTo>
                                <a:pt x="16444" y="13236"/>
                                <a:pt x="16249" y="13246"/>
                                <a:pt x="16054" y="13268"/>
                              </a:cubicBezTo>
                              <a:cubicBezTo>
                                <a:pt x="16043" y="13268"/>
                                <a:pt x="16048" y="13278"/>
                                <a:pt x="16054" y="13278"/>
                              </a:cubicBezTo>
                              <a:cubicBezTo>
                                <a:pt x="16308" y="13257"/>
                                <a:pt x="16558" y="13278"/>
                                <a:pt x="16807" y="13313"/>
                              </a:cubicBezTo>
                              <a:cubicBezTo>
                                <a:pt x="16840" y="13328"/>
                                <a:pt x="16872" y="13342"/>
                                <a:pt x="16905" y="13356"/>
                              </a:cubicBezTo>
                              <a:cubicBezTo>
                                <a:pt x="16720" y="13356"/>
                                <a:pt x="16536" y="13366"/>
                                <a:pt x="16357" y="13381"/>
                              </a:cubicBezTo>
                              <a:cubicBezTo>
                                <a:pt x="16341" y="13381"/>
                                <a:pt x="16346" y="13398"/>
                                <a:pt x="16363" y="13398"/>
                              </a:cubicBezTo>
                              <a:cubicBezTo>
                                <a:pt x="16580" y="13384"/>
                                <a:pt x="16791" y="13391"/>
                                <a:pt x="17008" y="13402"/>
                              </a:cubicBezTo>
                              <a:cubicBezTo>
                                <a:pt x="17035" y="13412"/>
                                <a:pt x="17057" y="13426"/>
                                <a:pt x="17084" y="13440"/>
                              </a:cubicBezTo>
                              <a:cubicBezTo>
                                <a:pt x="16910" y="13433"/>
                                <a:pt x="16726" y="13451"/>
                                <a:pt x="16558" y="13465"/>
                              </a:cubicBezTo>
                              <a:cubicBezTo>
                                <a:pt x="16536" y="13465"/>
                                <a:pt x="16536" y="13490"/>
                                <a:pt x="16558" y="13486"/>
                              </a:cubicBezTo>
                              <a:cubicBezTo>
                                <a:pt x="16769" y="13469"/>
                                <a:pt x="16970" y="13486"/>
                                <a:pt x="17176" y="13493"/>
                              </a:cubicBezTo>
                              <a:cubicBezTo>
                                <a:pt x="17219" y="13518"/>
                                <a:pt x="17257" y="13543"/>
                                <a:pt x="17301" y="13571"/>
                              </a:cubicBezTo>
                              <a:cubicBezTo>
                                <a:pt x="17241" y="13571"/>
                                <a:pt x="17176" y="13578"/>
                                <a:pt x="17116" y="13582"/>
                              </a:cubicBezTo>
                              <a:cubicBezTo>
                                <a:pt x="17013" y="13589"/>
                                <a:pt x="16910" y="13599"/>
                                <a:pt x="16802" y="13606"/>
                              </a:cubicBezTo>
                              <a:cubicBezTo>
                                <a:pt x="16726" y="13599"/>
                                <a:pt x="16645" y="13592"/>
                                <a:pt x="16563" y="13589"/>
                              </a:cubicBezTo>
                              <a:cubicBezTo>
                                <a:pt x="16059" y="13458"/>
                                <a:pt x="15609" y="13243"/>
                                <a:pt x="15240" y="12975"/>
                              </a:cubicBezTo>
                              <a:close/>
                              <a:moveTo>
                                <a:pt x="17827" y="17533"/>
                              </a:moveTo>
                              <a:cubicBezTo>
                                <a:pt x="17799" y="17522"/>
                                <a:pt x="17767" y="17511"/>
                                <a:pt x="17740" y="17497"/>
                              </a:cubicBezTo>
                              <a:cubicBezTo>
                                <a:pt x="17593" y="17406"/>
                                <a:pt x="17469" y="17303"/>
                                <a:pt x="17322" y="17208"/>
                              </a:cubicBezTo>
                              <a:cubicBezTo>
                                <a:pt x="17138" y="17085"/>
                                <a:pt x="16943" y="16965"/>
                                <a:pt x="16796" y="16816"/>
                              </a:cubicBezTo>
                              <a:cubicBezTo>
                                <a:pt x="16786" y="16809"/>
                                <a:pt x="16764" y="16816"/>
                                <a:pt x="16775" y="16824"/>
                              </a:cubicBezTo>
                              <a:cubicBezTo>
                                <a:pt x="16916" y="16972"/>
                                <a:pt x="17078" y="17102"/>
                                <a:pt x="17252" y="17233"/>
                              </a:cubicBezTo>
                              <a:cubicBezTo>
                                <a:pt x="17311" y="17279"/>
                                <a:pt x="17366" y="17324"/>
                                <a:pt x="17425" y="17370"/>
                              </a:cubicBezTo>
                              <a:cubicBezTo>
                                <a:pt x="17420" y="17370"/>
                                <a:pt x="17420" y="17367"/>
                                <a:pt x="17414" y="17367"/>
                              </a:cubicBezTo>
                              <a:cubicBezTo>
                                <a:pt x="17409" y="17367"/>
                                <a:pt x="17409" y="17367"/>
                                <a:pt x="17404" y="17363"/>
                              </a:cubicBezTo>
                              <a:cubicBezTo>
                                <a:pt x="17317" y="17332"/>
                                <a:pt x="17236" y="17300"/>
                                <a:pt x="17149" y="17268"/>
                              </a:cubicBezTo>
                              <a:cubicBezTo>
                                <a:pt x="17024" y="17166"/>
                                <a:pt x="16872" y="17074"/>
                                <a:pt x="16742" y="16975"/>
                              </a:cubicBezTo>
                              <a:cubicBezTo>
                                <a:pt x="16596" y="16869"/>
                                <a:pt x="16455" y="16756"/>
                                <a:pt x="16325" y="16644"/>
                              </a:cubicBezTo>
                              <a:cubicBezTo>
                                <a:pt x="16314" y="16633"/>
                                <a:pt x="16287" y="16644"/>
                                <a:pt x="16298" y="16654"/>
                              </a:cubicBezTo>
                              <a:cubicBezTo>
                                <a:pt x="16471" y="16820"/>
                                <a:pt x="16650" y="17003"/>
                                <a:pt x="16856" y="17162"/>
                              </a:cubicBezTo>
                              <a:cubicBezTo>
                                <a:pt x="16791" y="17137"/>
                                <a:pt x="16726" y="17113"/>
                                <a:pt x="16655" y="17092"/>
                              </a:cubicBezTo>
                              <a:cubicBezTo>
                                <a:pt x="16525" y="17000"/>
                                <a:pt x="16384" y="16912"/>
                                <a:pt x="16254" y="16820"/>
                              </a:cubicBezTo>
                              <a:cubicBezTo>
                                <a:pt x="16102" y="16718"/>
                                <a:pt x="15956" y="16612"/>
                                <a:pt x="15815" y="16506"/>
                              </a:cubicBezTo>
                              <a:cubicBezTo>
                                <a:pt x="15804" y="16495"/>
                                <a:pt x="15783" y="16510"/>
                                <a:pt x="15793" y="16520"/>
                              </a:cubicBezTo>
                              <a:cubicBezTo>
                                <a:pt x="15983" y="16675"/>
                                <a:pt x="16167" y="16841"/>
                                <a:pt x="16373" y="16989"/>
                              </a:cubicBezTo>
                              <a:cubicBezTo>
                                <a:pt x="16298" y="16965"/>
                                <a:pt x="16227" y="16940"/>
                                <a:pt x="16151" y="16912"/>
                              </a:cubicBezTo>
                              <a:cubicBezTo>
                                <a:pt x="16151" y="16912"/>
                                <a:pt x="16151" y="16908"/>
                                <a:pt x="16146" y="16908"/>
                              </a:cubicBezTo>
                              <a:cubicBezTo>
                                <a:pt x="15880" y="16725"/>
                                <a:pt x="15593" y="16552"/>
                                <a:pt x="15343" y="16358"/>
                              </a:cubicBezTo>
                              <a:cubicBezTo>
                                <a:pt x="15327" y="16347"/>
                                <a:pt x="15305" y="16361"/>
                                <a:pt x="15316" y="16376"/>
                              </a:cubicBezTo>
                              <a:cubicBezTo>
                                <a:pt x="15511" y="16527"/>
                                <a:pt x="15701" y="16682"/>
                                <a:pt x="15902" y="16831"/>
                              </a:cubicBezTo>
                              <a:cubicBezTo>
                                <a:pt x="15831" y="16806"/>
                                <a:pt x="15755" y="16785"/>
                                <a:pt x="15685" y="16760"/>
                              </a:cubicBezTo>
                              <a:cubicBezTo>
                                <a:pt x="15441" y="16633"/>
                                <a:pt x="15208" y="16499"/>
                                <a:pt x="15007" y="16344"/>
                              </a:cubicBezTo>
                              <a:cubicBezTo>
                                <a:pt x="14996" y="16333"/>
                                <a:pt x="14969" y="16347"/>
                                <a:pt x="14980" y="16358"/>
                              </a:cubicBezTo>
                              <a:cubicBezTo>
                                <a:pt x="15110" y="16467"/>
                                <a:pt x="15246" y="16573"/>
                                <a:pt x="15392" y="16672"/>
                              </a:cubicBezTo>
                              <a:cubicBezTo>
                                <a:pt x="15343" y="16658"/>
                                <a:pt x="15295" y="16640"/>
                                <a:pt x="15240" y="16626"/>
                              </a:cubicBezTo>
                              <a:cubicBezTo>
                                <a:pt x="15116" y="16559"/>
                                <a:pt x="14980" y="16492"/>
                                <a:pt x="14855" y="16428"/>
                              </a:cubicBezTo>
                              <a:cubicBezTo>
                                <a:pt x="14845" y="16421"/>
                                <a:pt x="14828" y="16435"/>
                                <a:pt x="14839" y="16443"/>
                              </a:cubicBezTo>
                              <a:cubicBezTo>
                                <a:pt x="14893" y="16481"/>
                                <a:pt x="14953" y="16520"/>
                                <a:pt x="15007" y="16559"/>
                              </a:cubicBezTo>
                              <a:cubicBezTo>
                                <a:pt x="14460" y="16407"/>
                                <a:pt x="13852" y="16291"/>
                                <a:pt x="13294" y="16351"/>
                              </a:cubicBezTo>
                              <a:cubicBezTo>
                                <a:pt x="13278" y="16354"/>
                                <a:pt x="13283" y="16372"/>
                                <a:pt x="13299" y="16368"/>
                              </a:cubicBezTo>
                              <a:cubicBezTo>
                                <a:pt x="13641" y="16361"/>
                                <a:pt x="13988" y="16407"/>
                                <a:pt x="14324" y="16481"/>
                              </a:cubicBezTo>
                              <a:cubicBezTo>
                                <a:pt x="14031" y="16471"/>
                                <a:pt x="13733" y="16492"/>
                                <a:pt x="13446" y="16527"/>
                              </a:cubicBezTo>
                              <a:cubicBezTo>
                                <a:pt x="13435" y="16527"/>
                                <a:pt x="13435" y="16541"/>
                                <a:pt x="13446" y="16538"/>
                              </a:cubicBezTo>
                              <a:cubicBezTo>
                                <a:pt x="13874" y="16503"/>
                                <a:pt x="14292" y="16531"/>
                                <a:pt x="14714" y="16573"/>
                              </a:cubicBezTo>
                              <a:cubicBezTo>
                                <a:pt x="14812" y="16601"/>
                                <a:pt x="14910" y="16626"/>
                                <a:pt x="15007" y="16658"/>
                              </a:cubicBezTo>
                              <a:cubicBezTo>
                                <a:pt x="14611" y="16622"/>
                                <a:pt x="14210" y="16633"/>
                                <a:pt x="13820" y="16668"/>
                              </a:cubicBezTo>
                              <a:cubicBezTo>
                                <a:pt x="13809" y="16668"/>
                                <a:pt x="13804" y="16682"/>
                                <a:pt x="13820" y="16682"/>
                              </a:cubicBezTo>
                              <a:cubicBezTo>
                                <a:pt x="14346" y="16654"/>
                                <a:pt x="14855" y="16700"/>
                                <a:pt x="15365" y="16771"/>
                              </a:cubicBezTo>
                              <a:cubicBezTo>
                                <a:pt x="15441" y="16795"/>
                                <a:pt x="15517" y="16820"/>
                                <a:pt x="15593" y="16845"/>
                              </a:cubicBezTo>
                              <a:cubicBezTo>
                                <a:pt x="15289" y="16813"/>
                                <a:pt x="14964" y="16824"/>
                                <a:pt x="14677" y="16855"/>
                              </a:cubicBezTo>
                              <a:cubicBezTo>
                                <a:pt x="14660" y="16855"/>
                                <a:pt x="14666" y="16876"/>
                                <a:pt x="14682" y="16873"/>
                              </a:cubicBezTo>
                              <a:cubicBezTo>
                                <a:pt x="14915" y="16855"/>
                                <a:pt x="15148" y="16859"/>
                                <a:pt x="15376" y="16880"/>
                              </a:cubicBezTo>
                              <a:cubicBezTo>
                                <a:pt x="15517" y="16894"/>
                                <a:pt x="15652" y="16919"/>
                                <a:pt x="15783" y="16943"/>
                              </a:cubicBezTo>
                              <a:cubicBezTo>
                                <a:pt x="15522" y="16947"/>
                                <a:pt x="15251" y="16975"/>
                                <a:pt x="15007" y="16996"/>
                              </a:cubicBezTo>
                              <a:cubicBezTo>
                                <a:pt x="14991" y="16996"/>
                                <a:pt x="14991" y="17014"/>
                                <a:pt x="15007" y="17014"/>
                              </a:cubicBezTo>
                              <a:cubicBezTo>
                                <a:pt x="15230" y="17003"/>
                                <a:pt x="15457" y="16993"/>
                                <a:pt x="15680" y="16996"/>
                              </a:cubicBezTo>
                              <a:cubicBezTo>
                                <a:pt x="15826" y="16996"/>
                                <a:pt x="15972" y="17010"/>
                                <a:pt x="16119" y="17025"/>
                              </a:cubicBezTo>
                              <a:cubicBezTo>
                                <a:pt x="16178" y="17046"/>
                                <a:pt x="16233" y="17063"/>
                                <a:pt x="16292" y="17085"/>
                              </a:cubicBezTo>
                              <a:cubicBezTo>
                                <a:pt x="15989" y="17067"/>
                                <a:pt x="15680" y="17088"/>
                                <a:pt x="15387" y="17123"/>
                              </a:cubicBezTo>
                              <a:cubicBezTo>
                                <a:pt x="15376" y="17123"/>
                                <a:pt x="15376" y="17137"/>
                                <a:pt x="15392" y="17137"/>
                              </a:cubicBezTo>
                              <a:cubicBezTo>
                                <a:pt x="15799" y="17102"/>
                                <a:pt x="16189" y="17141"/>
                                <a:pt x="16585" y="17187"/>
                              </a:cubicBezTo>
                              <a:cubicBezTo>
                                <a:pt x="16617" y="17197"/>
                                <a:pt x="16650" y="17212"/>
                                <a:pt x="16688" y="17222"/>
                              </a:cubicBezTo>
                              <a:cubicBezTo>
                                <a:pt x="16596" y="17222"/>
                                <a:pt x="16504" y="17229"/>
                                <a:pt x="16411" y="17233"/>
                              </a:cubicBezTo>
                              <a:cubicBezTo>
                                <a:pt x="16178" y="17243"/>
                                <a:pt x="15945" y="17264"/>
                                <a:pt x="15712" y="17286"/>
                              </a:cubicBezTo>
                              <a:cubicBezTo>
                                <a:pt x="15696" y="17289"/>
                                <a:pt x="15696" y="17310"/>
                                <a:pt x="15717" y="17307"/>
                              </a:cubicBezTo>
                              <a:cubicBezTo>
                                <a:pt x="15940" y="17289"/>
                                <a:pt x="16162" y="17282"/>
                                <a:pt x="16384" y="17282"/>
                              </a:cubicBezTo>
                              <a:cubicBezTo>
                                <a:pt x="16552" y="17282"/>
                                <a:pt x="16731" y="17279"/>
                                <a:pt x="16899" y="17296"/>
                              </a:cubicBezTo>
                              <a:cubicBezTo>
                                <a:pt x="16948" y="17314"/>
                                <a:pt x="16997" y="17328"/>
                                <a:pt x="17040" y="17346"/>
                              </a:cubicBezTo>
                              <a:cubicBezTo>
                                <a:pt x="16954" y="17349"/>
                                <a:pt x="16867" y="17356"/>
                                <a:pt x="16780" y="17363"/>
                              </a:cubicBezTo>
                              <a:cubicBezTo>
                                <a:pt x="16547" y="17381"/>
                                <a:pt x="16314" y="17402"/>
                                <a:pt x="16081" y="17427"/>
                              </a:cubicBezTo>
                              <a:cubicBezTo>
                                <a:pt x="16064" y="17430"/>
                                <a:pt x="16070" y="17448"/>
                                <a:pt x="16086" y="17448"/>
                              </a:cubicBezTo>
                              <a:cubicBezTo>
                                <a:pt x="16308" y="17430"/>
                                <a:pt x="16531" y="17420"/>
                                <a:pt x="16753" y="17413"/>
                              </a:cubicBezTo>
                              <a:cubicBezTo>
                                <a:pt x="16910" y="17409"/>
                                <a:pt x="17073" y="17402"/>
                                <a:pt x="17236" y="17413"/>
                              </a:cubicBezTo>
                              <a:cubicBezTo>
                                <a:pt x="17322" y="17444"/>
                                <a:pt x="17414" y="17473"/>
                                <a:pt x="17501" y="17501"/>
                              </a:cubicBezTo>
                              <a:cubicBezTo>
                                <a:pt x="17165" y="17451"/>
                                <a:pt x="16802" y="17480"/>
                                <a:pt x="16482" y="17557"/>
                              </a:cubicBezTo>
                              <a:cubicBezTo>
                                <a:pt x="16471" y="17561"/>
                                <a:pt x="16471" y="17575"/>
                                <a:pt x="16487" y="17571"/>
                              </a:cubicBezTo>
                              <a:cubicBezTo>
                                <a:pt x="16851" y="17501"/>
                                <a:pt x="17203" y="17518"/>
                                <a:pt x="17550" y="17582"/>
                              </a:cubicBezTo>
                              <a:cubicBezTo>
                                <a:pt x="17301" y="17582"/>
                                <a:pt x="17040" y="17617"/>
                                <a:pt x="16834" y="17642"/>
                              </a:cubicBezTo>
                              <a:cubicBezTo>
                                <a:pt x="16552" y="17674"/>
                                <a:pt x="16265" y="17716"/>
                                <a:pt x="15978" y="17720"/>
                              </a:cubicBezTo>
                              <a:cubicBezTo>
                                <a:pt x="15734" y="17723"/>
                                <a:pt x="15495" y="17677"/>
                                <a:pt x="15251" y="17667"/>
                              </a:cubicBezTo>
                              <a:cubicBezTo>
                                <a:pt x="15370" y="17614"/>
                                <a:pt x="15495" y="17578"/>
                                <a:pt x="15625" y="17533"/>
                              </a:cubicBezTo>
                              <a:cubicBezTo>
                                <a:pt x="15625" y="17533"/>
                                <a:pt x="15625" y="17533"/>
                                <a:pt x="15625" y="17533"/>
                              </a:cubicBezTo>
                              <a:cubicBezTo>
                                <a:pt x="15680" y="17529"/>
                                <a:pt x="15674" y="17480"/>
                                <a:pt x="15620" y="17480"/>
                              </a:cubicBezTo>
                              <a:cubicBezTo>
                                <a:pt x="15186" y="17459"/>
                                <a:pt x="14747" y="17427"/>
                                <a:pt x="14340" y="17314"/>
                              </a:cubicBezTo>
                              <a:cubicBezTo>
                                <a:pt x="13972" y="17212"/>
                                <a:pt x="13690" y="17046"/>
                                <a:pt x="13413" y="16862"/>
                              </a:cubicBezTo>
                              <a:cubicBezTo>
                                <a:pt x="13158" y="16697"/>
                                <a:pt x="12882" y="16545"/>
                                <a:pt x="12573" y="16428"/>
                              </a:cubicBezTo>
                              <a:cubicBezTo>
                                <a:pt x="12394" y="16361"/>
                                <a:pt x="12134" y="16259"/>
                                <a:pt x="11895" y="16245"/>
                              </a:cubicBezTo>
                              <a:cubicBezTo>
                                <a:pt x="12839" y="16086"/>
                                <a:pt x="13842" y="16150"/>
                                <a:pt x="14752" y="16372"/>
                              </a:cubicBezTo>
                              <a:cubicBezTo>
                                <a:pt x="14801" y="16383"/>
                                <a:pt x="14839" y="16347"/>
                                <a:pt x="14828" y="16319"/>
                              </a:cubicBezTo>
                              <a:cubicBezTo>
                                <a:pt x="14801" y="16249"/>
                                <a:pt x="14763" y="16185"/>
                                <a:pt x="14698" y="16136"/>
                              </a:cubicBezTo>
                              <a:cubicBezTo>
                                <a:pt x="15007" y="16189"/>
                                <a:pt x="15322" y="16224"/>
                                <a:pt x="15625" y="16294"/>
                              </a:cubicBezTo>
                              <a:cubicBezTo>
                                <a:pt x="15983" y="16379"/>
                                <a:pt x="16314" y="16502"/>
                                <a:pt x="16612" y="16658"/>
                              </a:cubicBezTo>
                              <a:cubicBezTo>
                                <a:pt x="17089" y="16905"/>
                                <a:pt x="17452" y="17219"/>
                                <a:pt x="17827" y="17533"/>
                              </a:cubicBezTo>
                              <a:close/>
                              <a:moveTo>
                                <a:pt x="17593" y="14277"/>
                              </a:moveTo>
                              <a:cubicBezTo>
                                <a:pt x="17089" y="14442"/>
                                <a:pt x="16688" y="14763"/>
                                <a:pt x="16487" y="15095"/>
                              </a:cubicBezTo>
                              <a:cubicBezTo>
                                <a:pt x="16238" y="15501"/>
                                <a:pt x="16173" y="16097"/>
                                <a:pt x="16520" y="16506"/>
                              </a:cubicBezTo>
                              <a:cubicBezTo>
                                <a:pt x="16444" y="16471"/>
                                <a:pt x="16363" y="16435"/>
                                <a:pt x="16287" y="16404"/>
                              </a:cubicBezTo>
                              <a:cubicBezTo>
                                <a:pt x="16037" y="15931"/>
                                <a:pt x="16054" y="15430"/>
                                <a:pt x="16401" y="14979"/>
                              </a:cubicBezTo>
                              <a:cubicBezTo>
                                <a:pt x="16552" y="14785"/>
                                <a:pt x="16748" y="14601"/>
                                <a:pt x="16997" y="14453"/>
                              </a:cubicBezTo>
                              <a:cubicBezTo>
                                <a:pt x="17105" y="14386"/>
                                <a:pt x="17225" y="14337"/>
                                <a:pt x="17344" y="14291"/>
                              </a:cubicBezTo>
                              <a:cubicBezTo>
                                <a:pt x="17458" y="14262"/>
                                <a:pt x="17572" y="14234"/>
                                <a:pt x="17680" y="14199"/>
                              </a:cubicBezTo>
                              <a:cubicBezTo>
                                <a:pt x="17653" y="14224"/>
                                <a:pt x="17620" y="14252"/>
                                <a:pt x="17593" y="14277"/>
                              </a:cubicBezTo>
                              <a:close/>
                              <a:moveTo>
                                <a:pt x="17723" y="14238"/>
                              </a:moveTo>
                              <a:cubicBezTo>
                                <a:pt x="17723" y="14238"/>
                                <a:pt x="17729" y="14234"/>
                                <a:pt x="17729" y="14234"/>
                              </a:cubicBezTo>
                              <a:cubicBezTo>
                                <a:pt x="17729" y="14234"/>
                                <a:pt x="17729" y="14234"/>
                                <a:pt x="17729" y="14238"/>
                              </a:cubicBezTo>
                              <a:cubicBezTo>
                                <a:pt x="17729" y="14238"/>
                                <a:pt x="17723" y="14238"/>
                                <a:pt x="17723" y="14238"/>
                              </a:cubicBezTo>
                              <a:close/>
                              <a:moveTo>
                                <a:pt x="15468" y="14418"/>
                              </a:moveTo>
                              <a:cubicBezTo>
                                <a:pt x="15023" y="14428"/>
                                <a:pt x="14649" y="14347"/>
                                <a:pt x="14324" y="14150"/>
                              </a:cubicBezTo>
                              <a:cubicBezTo>
                                <a:pt x="14096" y="14012"/>
                                <a:pt x="13907" y="13948"/>
                                <a:pt x="13630" y="13906"/>
                              </a:cubicBezTo>
                              <a:cubicBezTo>
                                <a:pt x="13939" y="13772"/>
                                <a:pt x="14281" y="13733"/>
                                <a:pt x="14666" y="13772"/>
                              </a:cubicBezTo>
                              <a:cubicBezTo>
                                <a:pt x="14948" y="13800"/>
                                <a:pt x="15224" y="13843"/>
                                <a:pt x="15506" y="13797"/>
                              </a:cubicBezTo>
                              <a:cubicBezTo>
                                <a:pt x="15652" y="13772"/>
                                <a:pt x="15783" y="13719"/>
                                <a:pt x="15929" y="13698"/>
                              </a:cubicBezTo>
                              <a:cubicBezTo>
                                <a:pt x="16140" y="13666"/>
                                <a:pt x="16368" y="13684"/>
                                <a:pt x="16580" y="13694"/>
                              </a:cubicBezTo>
                              <a:cubicBezTo>
                                <a:pt x="16916" y="13709"/>
                                <a:pt x="17252" y="13737"/>
                                <a:pt x="17534" y="13850"/>
                              </a:cubicBezTo>
                              <a:cubicBezTo>
                                <a:pt x="17236" y="13797"/>
                                <a:pt x="16921" y="13769"/>
                                <a:pt x="16623" y="13723"/>
                              </a:cubicBezTo>
                              <a:cubicBezTo>
                                <a:pt x="16601" y="13719"/>
                                <a:pt x="16596" y="13737"/>
                                <a:pt x="16617" y="13740"/>
                              </a:cubicBezTo>
                              <a:cubicBezTo>
                                <a:pt x="16780" y="13769"/>
                                <a:pt x="16948" y="13804"/>
                                <a:pt x="17111" y="13839"/>
                              </a:cubicBezTo>
                              <a:cubicBezTo>
                                <a:pt x="16775" y="13818"/>
                                <a:pt x="16433" y="13818"/>
                                <a:pt x="16102" y="13761"/>
                              </a:cubicBezTo>
                              <a:cubicBezTo>
                                <a:pt x="16086" y="13758"/>
                                <a:pt x="16075" y="13776"/>
                                <a:pt x="16097" y="13779"/>
                              </a:cubicBezTo>
                              <a:cubicBezTo>
                                <a:pt x="16276" y="13814"/>
                                <a:pt x="16460" y="13846"/>
                                <a:pt x="16645" y="13867"/>
                              </a:cubicBezTo>
                              <a:cubicBezTo>
                                <a:pt x="16292" y="13860"/>
                                <a:pt x="15940" y="13881"/>
                                <a:pt x="15593" y="13825"/>
                              </a:cubicBezTo>
                              <a:cubicBezTo>
                                <a:pt x="15577" y="13821"/>
                                <a:pt x="15571" y="13839"/>
                                <a:pt x="15587" y="13839"/>
                              </a:cubicBezTo>
                              <a:cubicBezTo>
                                <a:pt x="15799" y="13878"/>
                                <a:pt x="16021" y="13903"/>
                                <a:pt x="16243" y="13913"/>
                              </a:cubicBezTo>
                              <a:cubicBezTo>
                                <a:pt x="16205" y="13917"/>
                                <a:pt x="16167" y="13920"/>
                                <a:pt x="16130" y="13924"/>
                              </a:cubicBezTo>
                              <a:cubicBezTo>
                                <a:pt x="15799" y="13917"/>
                                <a:pt x="15479" y="13917"/>
                                <a:pt x="15154" y="13867"/>
                              </a:cubicBezTo>
                              <a:cubicBezTo>
                                <a:pt x="15137" y="13864"/>
                                <a:pt x="15127" y="13881"/>
                                <a:pt x="15148" y="13885"/>
                              </a:cubicBezTo>
                              <a:cubicBezTo>
                                <a:pt x="15284" y="13913"/>
                                <a:pt x="15425" y="13934"/>
                                <a:pt x="15566" y="13956"/>
                              </a:cubicBezTo>
                              <a:cubicBezTo>
                                <a:pt x="15533" y="13956"/>
                                <a:pt x="15495" y="13956"/>
                                <a:pt x="15463" y="13952"/>
                              </a:cubicBezTo>
                              <a:cubicBezTo>
                                <a:pt x="15159" y="13938"/>
                                <a:pt x="14877" y="13885"/>
                                <a:pt x="14568" y="13896"/>
                              </a:cubicBezTo>
                              <a:cubicBezTo>
                                <a:pt x="14546" y="13896"/>
                                <a:pt x="14546" y="13917"/>
                                <a:pt x="14568" y="13917"/>
                              </a:cubicBezTo>
                              <a:cubicBezTo>
                                <a:pt x="14855" y="13920"/>
                                <a:pt x="15121" y="13991"/>
                                <a:pt x="15403" y="14019"/>
                              </a:cubicBezTo>
                              <a:cubicBezTo>
                                <a:pt x="15419" y="14019"/>
                                <a:pt x="15436" y="14023"/>
                                <a:pt x="15452" y="14023"/>
                              </a:cubicBezTo>
                              <a:cubicBezTo>
                                <a:pt x="15333" y="14051"/>
                                <a:pt x="15213" y="14079"/>
                                <a:pt x="15099" y="14114"/>
                              </a:cubicBezTo>
                              <a:cubicBezTo>
                                <a:pt x="15083" y="14118"/>
                                <a:pt x="15094" y="14135"/>
                                <a:pt x="15110" y="14132"/>
                              </a:cubicBezTo>
                              <a:cubicBezTo>
                                <a:pt x="15284" y="14090"/>
                                <a:pt x="15463" y="14058"/>
                                <a:pt x="15636" y="14033"/>
                              </a:cubicBezTo>
                              <a:cubicBezTo>
                                <a:pt x="15723" y="14033"/>
                                <a:pt x="15804" y="14033"/>
                                <a:pt x="15891" y="14030"/>
                              </a:cubicBezTo>
                              <a:cubicBezTo>
                                <a:pt x="15696" y="14075"/>
                                <a:pt x="15506" y="14132"/>
                                <a:pt x="15327" y="14181"/>
                              </a:cubicBezTo>
                              <a:cubicBezTo>
                                <a:pt x="15305" y="14188"/>
                                <a:pt x="15322" y="14213"/>
                                <a:pt x="15343" y="14206"/>
                              </a:cubicBezTo>
                              <a:cubicBezTo>
                                <a:pt x="15539" y="14157"/>
                                <a:pt x="15739" y="14111"/>
                                <a:pt x="15940" y="14068"/>
                              </a:cubicBezTo>
                              <a:cubicBezTo>
                                <a:pt x="16119" y="14033"/>
                                <a:pt x="16298" y="14008"/>
                                <a:pt x="16477" y="13973"/>
                              </a:cubicBezTo>
                              <a:cubicBezTo>
                                <a:pt x="16498" y="13970"/>
                                <a:pt x="16520" y="13970"/>
                                <a:pt x="16547" y="13966"/>
                              </a:cubicBezTo>
                              <a:cubicBezTo>
                                <a:pt x="16330" y="14015"/>
                                <a:pt x="16119" y="14083"/>
                                <a:pt x="15918" y="14160"/>
                              </a:cubicBezTo>
                              <a:cubicBezTo>
                                <a:pt x="15891" y="14171"/>
                                <a:pt x="15918" y="14199"/>
                                <a:pt x="15945" y="14188"/>
                              </a:cubicBezTo>
                              <a:cubicBezTo>
                                <a:pt x="16270" y="14061"/>
                                <a:pt x="16623" y="13984"/>
                                <a:pt x="16992" y="13941"/>
                              </a:cubicBezTo>
                              <a:cubicBezTo>
                                <a:pt x="16813" y="13980"/>
                                <a:pt x="16645" y="14037"/>
                                <a:pt x="16487" y="14104"/>
                              </a:cubicBezTo>
                              <a:cubicBezTo>
                                <a:pt x="16471" y="14111"/>
                                <a:pt x="16487" y="14128"/>
                                <a:pt x="16504" y="14121"/>
                              </a:cubicBezTo>
                              <a:cubicBezTo>
                                <a:pt x="16769" y="14023"/>
                                <a:pt x="17051" y="13966"/>
                                <a:pt x="17349" y="13934"/>
                              </a:cubicBezTo>
                              <a:cubicBezTo>
                                <a:pt x="17382" y="13938"/>
                                <a:pt x="17414" y="13941"/>
                                <a:pt x="17447" y="13945"/>
                              </a:cubicBezTo>
                              <a:cubicBezTo>
                                <a:pt x="17274" y="13977"/>
                                <a:pt x="17105" y="14030"/>
                                <a:pt x="16954" y="14079"/>
                              </a:cubicBezTo>
                              <a:cubicBezTo>
                                <a:pt x="16932" y="14086"/>
                                <a:pt x="16948" y="14107"/>
                                <a:pt x="16975" y="14100"/>
                              </a:cubicBezTo>
                              <a:cubicBezTo>
                                <a:pt x="17192" y="14033"/>
                                <a:pt x="17409" y="14005"/>
                                <a:pt x="17637" y="13970"/>
                              </a:cubicBezTo>
                              <a:cubicBezTo>
                                <a:pt x="17691" y="13980"/>
                                <a:pt x="17740" y="13991"/>
                                <a:pt x="17794" y="14001"/>
                              </a:cubicBezTo>
                              <a:cubicBezTo>
                                <a:pt x="17810" y="14012"/>
                                <a:pt x="17827" y="14026"/>
                                <a:pt x="17843" y="14037"/>
                              </a:cubicBezTo>
                              <a:cubicBezTo>
                                <a:pt x="17051" y="14217"/>
                                <a:pt x="16308" y="14400"/>
                                <a:pt x="15468" y="14418"/>
                              </a:cubicBezTo>
                              <a:close/>
                              <a:moveTo>
                                <a:pt x="17864" y="14206"/>
                              </a:moveTo>
                              <a:cubicBezTo>
                                <a:pt x="17864" y="14206"/>
                                <a:pt x="17864" y="14202"/>
                                <a:pt x="17864" y="14206"/>
                              </a:cubicBezTo>
                              <a:cubicBezTo>
                                <a:pt x="17864" y="14202"/>
                                <a:pt x="17870" y="14202"/>
                                <a:pt x="17864" y="14206"/>
                              </a:cubicBezTo>
                              <a:cubicBezTo>
                                <a:pt x="17864" y="14206"/>
                                <a:pt x="17864" y="14206"/>
                                <a:pt x="17864" y="14206"/>
                              </a:cubicBezTo>
                              <a:close/>
                              <a:moveTo>
                                <a:pt x="20077" y="15755"/>
                              </a:moveTo>
                              <a:cubicBezTo>
                                <a:pt x="19930" y="15681"/>
                                <a:pt x="19778" y="15610"/>
                                <a:pt x="19616" y="15546"/>
                              </a:cubicBezTo>
                              <a:cubicBezTo>
                                <a:pt x="19393" y="15462"/>
                                <a:pt x="19160" y="15388"/>
                                <a:pt x="18987" y="15257"/>
                              </a:cubicBezTo>
                              <a:cubicBezTo>
                                <a:pt x="18672" y="15024"/>
                                <a:pt x="18450" y="14689"/>
                                <a:pt x="18472" y="14375"/>
                              </a:cubicBezTo>
                              <a:cubicBezTo>
                                <a:pt x="18564" y="14411"/>
                                <a:pt x="18661" y="14442"/>
                                <a:pt x="18764" y="14467"/>
                              </a:cubicBezTo>
                              <a:cubicBezTo>
                                <a:pt x="18770" y="14492"/>
                                <a:pt x="18781" y="14541"/>
                                <a:pt x="18781" y="14538"/>
                              </a:cubicBezTo>
                              <a:cubicBezTo>
                                <a:pt x="18786" y="14562"/>
                                <a:pt x="18786" y="14587"/>
                                <a:pt x="18786" y="14612"/>
                              </a:cubicBezTo>
                              <a:cubicBezTo>
                                <a:pt x="18792" y="14661"/>
                                <a:pt x="18792" y="14710"/>
                                <a:pt x="18792" y="14760"/>
                              </a:cubicBezTo>
                              <a:cubicBezTo>
                                <a:pt x="18792" y="14770"/>
                                <a:pt x="18819" y="14770"/>
                                <a:pt x="18819" y="14760"/>
                              </a:cubicBezTo>
                              <a:cubicBezTo>
                                <a:pt x="18824" y="14679"/>
                                <a:pt x="18846" y="14598"/>
                                <a:pt x="18840" y="14516"/>
                              </a:cubicBezTo>
                              <a:cubicBezTo>
                                <a:pt x="18840" y="14513"/>
                                <a:pt x="18840" y="14506"/>
                                <a:pt x="18840" y="14502"/>
                              </a:cubicBezTo>
                              <a:cubicBezTo>
                                <a:pt x="18857" y="14513"/>
                                <a:pt x="18873" y="14523"/>
                                <a:pt x="18884" y="14534"/>
                              </a:cubicBezTo>
                              <a:cubicBezTo>
                                <a:pt x="18943" y="14633"/>
                                <a:pt x="18976" y="14739"/>
                                <a:pt x="18970" y="14848"/>
                              </a:cubicBezTo>
                              <a:cubicBezTo>
                                <a:pt x="18970" y="14859"/>
                                <a:pt x="18992" y="14859"/>
                                <a:pt x="18992" y="14848"/>
                              </a:cubicBezTo>
                              <a:cubicBezTo>
                                <a:pt x="19003" y="14767"/>
                                <a:pt x="19003" y="14686"/>
                                <a:pt x="18987" y="14608"/>
                              </a:cubicBezTo>
                              <a:cubicBezTo>
                                <a:pt x="19003" y="14622"/>
                                <a:pt x="19019" y="14636"/>
                                <a:pt x="19041" y="14650"/>
                              </a:cubicBezTo>
                              <a:cubicBezTo>
                                <a:pt x="19111" y="14785"/>
                                <a:pt x="19182" y="14915"/>
                                <a:pt x="19204" y="15056"/>
                              </a:cubicBezTo>
                              <a:cubicBezTo>
                                <a:pt x="19204" y="15067"/>
                                <a:pt x="19231" y="15067"/>
                                <a:pt x="19231" y="15056"/>
                              </a:cubicBezTo>
                              <a:cubicBezTo>
                                <a:pt x="19225" y="14950"/>
                                <a:pt x="19198" y="14848"/>
                                <a:pt x="19160" y="14749"/>
                              </a:cubicBezTo>
                              <a:cubicBezTo>
                                <a:pt x="19198" y="14781"/>
                                <a:pt x="19231" y="14809"/>
                                <a:pt x="19263" y="14841"/>
                              </a:cubicBezTo>
                              <a:cubicBezTo>
                                <a:pt x="19334" y="14979"/>
                                <a:pt x="19393" y="15116"/>
                                <a:pt x="19426" y="15264"/>
                              </a:cubicBezTo>
                              <a:cubicBezTo>
                                <a:pt x="19426" y="15271"/>
                                <a:pt x="19448" y="15271"/>
                                <a:pt x="19448" y="15261"/>
                              </a:cubicBezTo>
                              <a:cubicBezTo>
                                <a:pt x="19437" y="15162"/>
                                <a:pt x="19420" y="15060"/>
                                <a:pt x="19388" y="14964"/>
                              </a:cubicBezTo>
                              <a:cubicBezTo>
                                <a:pt x="19399" y="14979"/>
                                <a:pt x="19415" y="14989"/>
                                <a:pt x="19426" y="15003"/>
                              </a:cubicBezTo>
                              <a:cubicBezTo>
                                <a:pt x="19491" y="15127"/>
                                <a:pt x="19556" y="15250"/>
                                <a:pt x="19599" y="15377"/>
                              </a:cubicBezTo>
                              <a:cubicBezTo>
                                <a:pt x="19605" y="15388"/>
                                <a:pt x="19632" y="15388"/>
                                <a:pt x="19632" y="15374"/>
                              </a:cubicBezTo>
                              <a:cubicBezTo>
                                <a:pt x="19621" y="15303"/>
                                <a:pt x="19599" y="15233"/>
                                <a:pt x="19578" y="15166"/>
                              </a:cubicBezTo>
                              <a:cubicBezTo>
                                <a:pt x="19664" y="15261"/>
                                <a:pt x="19746" y="15363"/>
                                <a:pt x="19827" y="15462"/>
                              </a:cubicBezTo>
                              <a:cubicBezTo>
                                <a:pt x="19833" y="15472"/>
                                <a:pt x="19860" y="15465"/>
                                <a:pt x="19854" y="15455"/>
                              </a:cubicBezTo>
                              <a:cubicBezTo>
                                <a:pt x="19784" y="15338"/>
                                <a:pt x="19713" y="15215"/>
                                <a:pt x="19627" y="15098"/>
                              </a:cubicBezTo>
                              <a:cubicBezTo>
                                <a:pt x="19708" y="15141"/>
                                <a:pt x="19789" y="15183"/>
                                <a:pt x="19870" y="15222"/>
                              </a:cubicBezTo>
                              <a:cubicBezTo>
                                <a:pt x="19881" y="15229"/>
                                <a:pt x="19898" y="15215"/>
                                <a:pt x="19887" y="15208"/>
                              </a:cubicBezTo>
                              <a:cubicBezTo>
                                <a:pt x="19762" y="15141"/>
                                <a:pt x="19654" y="15067"/>
                                <a:pt x="19545" y="14989"/>
                              </a:cubicBezTo>
                              <a:cubicBezTo>
                                <a:pt x="19529" y="14968"/>
                                <a:pt x="19513" y="14947"/>
                                <a:pt x="19491" y="14926"/>
                              </a:cubicBezTo>
                              <a:cubicBezTo>
                                <a:pt x="19583" y="14971"/>
                                <a:pt x="19681" y="15014"/>
                                <a:pt x="19773" y="15056"/>
                              </a:cubicBezTo>
                              <a:cubicBezTo>
                                <a:pt x="19784" y="15063"/>
                                <a:pt x="19800" y="15049"/>
                                <a:pt x="19789" y="15042"/>
                              </a:cubicBezTo>
                              <a:cubicBezTo>
                                <a:pt x="19648" y="14968"/>
                                <a:pt x="19518" y="14887"/>
                                <a:pt x="19383" y="14809"/>
                              </a:cubicBezTo>
                              <a:cubicBezTo>
                                <a:pt x="19350" y="14777"/>
                                <a:pt x="19323" y="14749"/>
                                <a:pt x="19290" y="14717"/>
                              </a:cubicBezTo>
                              <a:cubicBezTo>
                                <a:pt x="19410" y="14770"/>
                                <a:pt x="19534" y="14816"/>
                                <a:pt x="19654" y="14866"/>
                              </a:cubicBezTo>
                              <a:cubicBezTo>
                                <a:pt x="19670" y="14873"/>
                                <a:pt x="19681" y="14855"/>
                                <a:pt x="19670" y="14852"/>
                              </a:cubicBezTo>
                              <a:cubicBezTo>
                                <a:pt x="19442" y="14753"/>
                                <a:pt x="19236" y="14633"/>
                                <a:pt x="19025" y="14523"/>
                              </a:cubicBezTo>
                              <a:cubicBezTo>
                                <a:pt x="19041" y="14527"/>
                                <a:pt x="19057" y="14527"/>
                                <a:pt x="19079" y="14527"/>
                              </a:cubicBezTo>
                              <a:cubicBezTo>
                                <a:pt x="19247" y="14583"/>
                                <a:pt x="19415" y="14636"/>
                                <a:pt x="19583" y="14693"/>
                              </a:cubicBezTo>
                              <a:cubicBezTo>
                                <a:pt x="19605" y="14700"/>
                                <a:pt x="19621" y="14682"/>
                                <a:pt x="19599" y="14675"/>
                              </a:cubicBezTo>
                              <a:cubicBezTo>
                                <a:pt x="19480" y="14633"/>
                                <a:pt x="19366" y="14587"/>
                                <a:pt x="19247" y="14545"/>
                              </a:cubicBezTo>
                              <a:cubicBezTo>
                                <a:pt x="19328" y="14548"/>
                                <a:pt x="19404" y="14552"/>
                                <a:pt x="19486" y="14552"/>
                              </a:cubicBezTo>
                              <a:cubicBezTo>
                                <a:pt x="19860" y="14855"/>
                                <a:pt x="20234" y="15352"/>
                                <a:pt x="20077" y="15755"/>
                              </a:cubicBezTo>
                              <a:close/>
                              <a:moveTo>
                                <a:pt x="19789" y="14047"/>
                              </a:moveTo>
                              <a:cubicBezTo>
                                <a:pt x="19898" y="14058"/>
                                <a:pt x="20006" y="14075"/>
                                <a:pt x="20109" y="14093"/>
                              </a:cubicBezTo>
                              <a:cubicBezTo>
                                <a:pt x="20033" y="14111"/>
                                <a:pt x="19963" y="14132"/>
                                <a:pt x="19892" y="14160"/>
                              </a:cubicBezTo>
                              <a:cubicBezTo>
                                <a:pt x="19849" y="14178"/>
                                <a:pt x="19865" y="14213"/>
                                <a:pt x="19898" y="14224"/>
                              </a:cubicBezTo>
                              <a:cubicBezTo>
                                <a:pt x="19903" y="14227"/>
                                <a:pt x="19903" y="14231"/>
                                <a:pt x="19914" y="14234"/>
                              </a:cubicBezTo>
                              <a:cubicBezTo>
                                <a:pt x="20066" y="14287"/>
                                <a:pt x="20201" y="14333"/>
                                <a:pt x="20331" y="14400"/>
                              </a:cubicBezTo>
                              <a:cubicBezTo>
                                <a:pt x="19925" y="14463"/>
                                <a:pt x="19415" y="14474"/>
                                <a:pt x="19019" y="14425"/>
                              </a:cubicBezTo>
                              <a:cubicBezTo>
                                <a:pt x="18580" y="14368"/>
                                <a:pt x="18277" y="14185"/>
                                <a:pt x="17951" y="14005"/>
                              </a:cubicBezTo>
                              <a:cubicBezTo>
                                <a:pt x="17864" y="13934"/>
                                <a:pt x="17783" y="13864"/>
                                <a:pt x="17718" y="13783"/>
                              </a:cubicBezTo>
                              <a:cubicBezTo>
                                <a:pt x="17718" y="13779"/>
                                <a:pt x="17713" y="13772"/>
                                <a:pt x="17713" y="13769"/>
                              </a:cubicBezTo>
                              <a:cubicBezTo>
                                <a:pt x="17702" y="13751"/>
                                <a:pt x="17686" y="13737"/>
                                <a:pt x="17669" y="13719"/>
                              </a:cubicBezTo>
                              <a:cubicBezTo>
                                <a:pt x="17561" y="13560"/>
                                <a:pt x="17523" y="13398"/>
                                <a:pt x="17523" y="13229"/>
                              </a:cubicBezTo>
                              <a:cubicBezTo>
                                <a:pt x="17642" y="13440"/>
                                <a:pt x="17962" y="13627"/>
                                <a:pt x="18314" y="13599"/>
                              </a:cubicBezTo>
                              <a:cubicBezTo>
                                <a:pt x="18428" y="13592"/>
                                <a:pt x="18678" y="13504"/>
                                <a:pt x="18721" y="13578"/>
                              </a:cubicBezTo>
                              <a:cubicBezTo>
                                <a:pt x="18754" y="13638"/>
                                <a:pt x="18699" y="13698"/>
                                <a:pt x="18764" y="13758"/>
                              </a:cubicBezTo>
                              <a:cubicBezTo>
                                <a:pt x="18813" y="13804"/>
                                <a:pt x="18889" y="13818"/>
                                <a:pt x="18965" y="13829"/>
                              </a:cubicBezTo>
                              <a:cubicBezTo>
                                <a:pt x="19025" y="13839"/>
                                <a:pt x="19090" y="13836"/>
                                <a:pt x="19144" y="13843"/>
                              </a:cubicBezTo>
                              <a:cubicBezTo>
                                <a:pt x="19280" y="13860"/>
                                <a:pt x="19242" y="13899"/>
                                <a:pt x="19236" y="13984"/>
                              </a:cubicBezTo>
                              <a:cubicBezTo>
                                <a:pt x="19231" y="14019"/>
                                <a:pt x="19285" y="14030"/>
                                <a:pt x="19323" y="14023"/>
                              </a:cubicBezTo>
                              <a:cubicBezTo>
                                <a:pt x="19475" y="14037"/>
                                <a:pt x="19632" y="14033"/>
                                <a:pt x="19789" y="14047"/>
                              </a:cubicBezTo>
                              <a:close/>
                              <a:moveTo>
                                <a:pt x="20011" y="14202"/>
                              </a:moveTo>
                              <a:cubicBezTo>
                                <a:pt x="20011" y="14202"/>
                                <a:pt x="20006" y="14202"/>
                                <a:pt x="20006" y="14202"/>
                              </a:cubicBezTo>
                              <a:cubicBezTo>
                                <a:pt x="20006" y="14202"/>
                                <a:pt x="20006" y="14202"/>
                                <a:pt x="20011" y="14202"/>
                              </a:cubicBezTo>
                              <a:cubicBezTo>
                                <a:pt x="20011" y="14202"/>
                                <a:pt x="20011" y="14202"/>
                                <a:pt x="20011" y="14202"/>
                              </a:cubicBezTo>
                              <a:close/>
                              <a:moveTo>
                                <a:pt x="20320" y="12298"/>
                              </a:moveTo>
                              <a:cubicBezTo>
                                <a:pt x="20516" y="12403"/>
                                <a:pt x="20738" y="12513"/>
                                <a:pt x="20857" y="12657"/>
                              </a:cubicBezTo>
                              <a:cubicBezTo>
                                <a:pt x="21047" y="12883"/>
                                <a:pt x="20749" y="13081"/>
                                <a:pt x="20532" y="13239"/>
                              </a:cubicBezTo>
                              <a:cubicBezTo>
                                <a:pt x="20451" y="13232"/>
                                <a:pt x="20369" y="13236"/>
                                <a:pt x="20293" y="13243"/>
                              </a:cubicBezTo>
                              <a:cubicBezTo>
                                <a:pt x="20293" y="13243"/>
                                <a:pt x="20293" y="13243"/>
                                <a:pt x="20293" y="13243"/>
                              </a:cubicBezTo>
                              <a:cubicBezTo>
                                <a:pt x="20293" y="13243"/>
                                <a:pt x="20293" y="13239"/>
                                <a:pt x="20293" y="13239"/>
                              </a:cubicBezTo>
                              <a:cubicBezTo>
                                <a:pt x="20440" y="13183"/>
                                <a:pt x="20570" y="13105"/>
                                <a:pt x="20678" y="13024"/>
                              </a:cubicBezTo>
                              <a:cubicBezTo>
                                <a:pt x="20689" y="13014"/>
                                <a:pt x="20673" y="13003"/>
                                <a:pt x="20657" y="13010"/>
                              </a:cubicBezTo>
                              <a:cubicBezTo>
                                <a:pt x="20537" y="13077"/>
                                <a:pt x="20413" y="13130"/>
                                <a:pt x="20283" y="13183"/>
                              </a:cubicBezTo>
                              <a:cubicBezTo>
                                <a:pt x="20277" y="13165"/>
                                <a:pt x="20272" y="13151"/>
                                <a:pt x="20266" y="13134"/>
                              </a:cubicBezTo>
                              <a:cubicBezTo>
                                <a:pt x="20429" y="13052"/>
                                <a:pt x="20575" y="12954"/>
                                <a:pt x="20716" y="12858"/>
                              </a:cubicBezTo>
                              <a:cubicBezTo>
                                <a:pt x="20733" y="12848"/>
                                <a:pt x="20705" y="12830"/>
                                <a:pt x="20689" y="12841"/>
                              </a:cubicBezTo>
                              <a:cubicBezTo>
                                <a:pt x="20543" y="12925"/>
                                <a:pt x="20391" y="13003"/>
                                <a:pt x="20239" y="13081"/>
                              </a:cubicBezTo>
                              <a:cubicBezTo>
                                <a:pt x="20234" y="13070"/>
                                <a:pt x="20223" y="13059"/>
                                <a:pt x="20217" y="13049"/>
                              </a:cubicBezTo>
                              <a:cubicBezTo>
                                <a:pt x="20380" y="12954"/>
                                <a:pt x="20521" y="12844"/>
                                <a:pt x="20635" y="12721"/>
                              </a:cubicBezTo>
                              <a:cubicBezTo>
                                <a:pt x="20640" y="12717"/>
                                <a:pt x="20630" y="12710"/>
                                <a:pt x="20624" y="12714"/>
                              </a:cubicBezTo>
                              <a:cubicBezTo>
                                <a:pt x="20494" y="12820"/>
                                <a:pt x="20348" y="12918"/>
                                <a:pt x="20185" y="13007"/>
                              </a:cubicBezTo>
                              <a:cubicBezTo>
                                <a:pt x="20169" y="12992"/>
                                <a:pt x="20158" y="12975"/>
                                <a:pt x="20142" y="12961"/>
                              </a:cubicBezTo>
                              <a:cubicBezTo>
                                <a:pt x="20304" y="12844"/>
                                <a:pt x="20451" y="12721"/>
                                <a:pt x="20581" y="12590"/>
                              </a:cubicBezTo>
                              <a:cubicBezTo>
                                <a:pt x="20592" y="12580"/>
                                <a:pt x="20564" y="12569"/>
                                <a:pt x="20554" y="12580"/>
                              </a:cubicBezTo>
                              <a:cubicBezTo>
                                <a:pt x="20413" y="12700"/>
                                <a:pt x="20261" y="12816"/>
                                <a:pt x="20093" y="12922"/>
                              </a:cubicBezTo>
                              <a:cubicBezTo>
                                <a:pt x="20082" y="12915"/>
                                <a:pt x="20077" y="12908"/>
                                <a:pt x="20066" y="12897"/>
                              </a:cubicBezTo>
                              <a:cubicBezTo>
                                <a:pt x="20217" y="12777"/>
                                <a:pt x="20348" y="12647"/>
                                <a:pt x="20467" y="12516"/>
                              </a:cubicBezTo>
                              <a:cubicBezTo>
                                <a:pt x="20478" y="12506"/>
                                <a:pt x="20451" y="12495"/>
                                <a:pt x="20440" y="12506"/>
                              </a:cubicBezTo>
                              <a:cubicBezTo>
                                <a:pt x="20310" y="12629"/>
                                <a:pt x="20163" y="12746"/>
                                <a:pt x="20017" y="12862"/>
                              </a:cubicBezTo>
                              <a:cubicBezTo>
                                <a:pt x="20001" y="12851"/>
                                <a:pt x="19979" y="12837"/>
                                <a:pt x="19963" y="12827"/>
                              </a:cubicBezTo>
                              <a:cubicBezTo>
                                <a:pt x="20093" y="12707"/>
                                <a:pt x="20212" y="12587"/>
                                <a:pt x="20337" y="12467"/>
                              </a:cubicBezTo>
                              <a:cubicBezTo>
                                <a:pt x="20348" y="12456"/>
                                <a:pt x="20320" y="12442"/>
                                <a:pt x="20310" y="12453"/>
                              </a:cubicBezTo>
                              <a:cubicBezTo>
                                <a:pt x="20174" y="12566"/>
                                <a:pt x="20039" y="12678"/>
                                <a:pt x="19908" y="12795"/>
                              </a:cubicBezTo>
                              <a:cubicBezTo>
                                <a:pt x="19892" y="12788"/>
                                <a:pt x="19876" y="12777"/>
                                <a:pt x="19865" y="12770"/>
                              </a:cubicBezTo>
                              <a:cubicBezTo>
                                <a:pt x="19957" y="12647"/>
                                <a:pt x="20066" y="12527"/>
                                <a:pt x="20185" y="12414"/>
                              </a:cubicBezTo>
                              <a:cubicBezTo>
                                <a:pt x="20196" y="12403"/>
                                <a:pt x="20169" y="12393"/>
                                <a:pt x="20158" y="12403"/>
                              </a:cubicBezTo>
                              <a:cubicBezTo>
                                <a:pt x="20033" y="12513"/>
                                <a:pt x="19919" y="12626"/>
                                <a:pt x="19816" y="12746"/>
                              </a:cubicBezTo>
                              <a:cubicBezTo>
                                <a:pt x="19805" y="12738"/>
                                <a:pt x="19789" y="12731"/>
                                <a:pt x="19778" y="12728"/>
                              </a:cubicBezTo>
                              <a:cubicBezTo>
                                <a:pt x="19876" y="12608"/>
                                <a:pt x="19973" y="12488"/>
                                <a:pt x="20044" y="12361"/>
                              </a:cubicBezTo>
                              <a:cubicBezTo>
                                <a:pt x="20049" y="12354"/>
                                <a:pt x="20028" y="12347"/>
                                <a:pt x="20022" y="12354"/>
                              </a:cubicBezTo>
                              <a:cubicBezTo>
                                <a:pt x="19919" y="12467"/>
                                <a:pt x="19827" y="12587"/>
                                <a:pt x="19724" y="12703"/>
                              </a:cubicBezTo>
                              <a:cubicBezTo>
                                <a:pt x="19708" y="12696"/>
                                <a:pt x="19697" y="12693"/>
                                <a:pt x="19681" y="12686"/>
                              </a:cubicBezTo>
                              <a:cubicBezTo>
                                <a:pt x="19762" y="12559"/>
                                <a:pt x="19838" y="12432"/>
                                <a:pt x="19914" y="12305"/>
                              </a:cubicBezTo>
                              <a:cubicBezTo>
                                <a:pt x="19919" y="12294"/>
                                <a:pt x="19892" y="12283"/>
                                <a:pt x="19881" y="12294"/>
                              </a:cubicBezTo>
                              <a:cubicBezTo>
                                <a:pt x="19795" y="12417"/>
                                <a:pt x="19708" y="12537"/>
                                <a:pt x="19621" y="12661"/>
                              </a:cubicBezTo>
                              <a:cubicBezTo>
                                <a:pt x="19610" y="12657"/>
                                <a:pt x="19605" y="12654"/>
                                <a:pt x="19594" y="12650"/>
                              </a:cubicBezTo>
                              <a:cubicBezTo>
                                <a:pt x="19627" y="12516"/>
                                <a:pt x="19681" y="12386"/>
                                <a:pt x="19762" y="12259"/>
                              </a:cubicBezTo>
                              <a:cubicBezTo>
                                <a:pt x="19773" y="12245"/>
                                <a:pt x="19740" y="12230"/>
                                <a:pt x="19730" y="12245"/>
                              </a:cubicBezTo>
                              <a:cubicBezTo>
                                <a:pt x="19637" y="12368"/>
                                <a:pt x="19572" y="12495"/>
                                <a:pt x="19529" y="12629"/>
                              </a:cubicBezTo>
                              <a:cubicBezTo>
                                <a:pt x="19513" y="12626"/>
                                <a:pt x="19496" y="12619"/>
                                <a:pt x="19486" y="12615"/>
                              </a:cubicBezTo>
                              <a:cubicBezTo>
                                <a:pt x="19524" y="12488"/>
                                <a:pt x="19567" y="12368"/>
                                <a:pt x="19637" y="12245"/>
                              </a:cubicBezTo>
                              <a:cubicBezTo>
                                <a:pt x="19643" y="12234"/>
                                <a:pt x="19616" y="12227"/>
                                <a:pt x="19610" y="12238"/>
                              </a:cubicBezTo>
                              <a:cubicBezTo>
                                <a:pt x="19529" y="12350"/>
                                <a:pt x="19458" y="12474"/>
                                <a:pt x="19420" y="12597"/>
                              </a:cubicBezTo>
                              <a:cubicBezTo>
                                <a:pt x="19393" y="12590"/>
                                <a:pt x="19366" y="12583"/>
                                <a:pt x="19339" y="12580"/>
                              </a:cubicBezTo>
                              <a:cubicBezTo>
                                <a:pt x="19366" y="12474"/>
                                <a:pt x="19404" y="12375"/>
                                <a:pt x="19464" y="12269"/>
                              </a:cubicBezTo>
                              <a:cubicBezTo>
                                <a:pt x="19469" y="12259"/>
                                <a:pt x="19448" y="12252"/>
                                <a:pt x="19437" y="12262"/>
                              </a:cubicBezTo>
                              <a:cubicBezTo>
                                <a:pt x="19361" y="12357"/>
                                <a:pt x="19307" y="12460"/>
                                <a:pt x="19274" y="12566"/>
                              </a:cubicBezTo>
                              <a:cubicBezTo>
                                <a:pt x="19252" y="12562"/>
                                <a:pt x="19236" y="12559"/>
                                <a:pt x="19214" y="12555"/>
                              </a:cubicBezTo>
                              <a:cubicBezTo>
                                <a:pt x="19236" y="12435"/>
                                <a:pt x="19274" y="12319"/>
                                <a:pt x="19328" y="12202"/>
                              </a:cubicBezTo>
                              <a:cubicBezTo>
                                <a:pt x="19334" y="12188"/>
                                <a:pt x="19301" y="12185"/>
                                <a:pt x="19296" y="12195"/>
                              </a:cubicBezTo>
                              <a:cubicBezTo>
                                <a:pt x="19231" y="12308"/>
                                <a:pt x="19177" y="12428"/>
                                <a:pt x="19149" y="12548"/>
                              </a:cubicBezTo>
                              <a:cubicBezTo>
                                <a:pt x="19122" y="12544"/>
                                <a:pt x="19095" y="12544"/>
                                <a:pt x="19068" y="12541"/>
                              </a:cubicBezTo>
                              <a:cubicBezTo>
                                <a:pt x="19084" y="12417"/>
                                <a:pt x="19106" y="12287"/>
                                <a:pt x="19193" y="12178"/>
                              </a:cubicBezTo>
                              <a:cubicBezTo>
                                <a:pt x="19198" y="12167"/>
                                <a:pt x="19182" y="12160"/>
                                <a:pt x="19171" y="12171"/>
                              </a:cubicBezTo>
                              <a:cubicBezTo>
                                <a:pt x="19068" y="12273"/>
                                <a:pt x="19030" y="12410"/>
                                <a:pt x="19008" y="12541"/>
                              </a:cubicBezTo>
                              <a:cubicBezTo>
                                <a:pt x="18998" y="12541"/>
                                <a:pt x="18992" y="12541"/>
                                <a:pt x="18981" y="12541"/>
                              </a:cubicBezTo>
                              <a:cubicBezTo>
                                <a:pt x="19003" y="12407"/>
                                <a:pt x="19025" y="12276"/>
                                <a:pt x="19052" y="12142"/>
                              </a:cubicBezTo>
                              <a:cubicBezTo>
                                <a:pt x="19052" y="12132"/>
                                <a:pt x="19025" y="12128"/>
                                <a:pt x="19025" y="12139"/>
                              </a:cubicBezTo>
                              <a:cubicBezTo>
                                <a:pt x="19003" y="12192"/>
                                <a:pt x="18987" y="12241"/>
                                <a:pt x="18970" y="12294"/>
                              </a:cubicBezTo>
                              <a:cubicBezTo>
                                <a:pt x="18943" y="12181"/>
                                <a:pt x="18867" y="12075"/>
                                <a:pt x="18754" y="11976"/>
                              </a:cubicBezTo>
                              <a:cubicBezTo>
                                <a:pt x="19019" y="11938"/>
                                <a:pt x="19231" y="11906"/>
                                <a:pt x="19507" y="11966"/>
                              </a:cubicBezTo>
                              <a:cubicBezTo>
                                <a:pt x="19800" y="12040"/>
                                <a:pt x="20071" y="12163"/>
                                <a:pt x="20320" y="12298"/>
                              </a:cubicBezTo>
                              <a:close/>
                              <a:moveTo>
                                <a:pt x="18710" y="10315"/>
                              </a:moveTo>
                              <a:cubicBezTo>
                                <a:pt x="18954" y="10343"/>
                                <a:pt x="19171" y="10442"/>
                                <a:pt x="19372" y="10530"/>
                              </a:cubicBezTo>
                              <a:cubicBezTo>
                                <a:pt x="19610" y="10636"/>
                                <a:pt x="19795" y="10745"/>
                                <a:pt x="19870" y="10932"/>
                              </a:cubicBezTo>
                              <a:cubicBezTo>
                                <a:pt x="20017" y="11278"/>
                                <a:pt x="19892" y="11599"/>
                                <a:pt x="19702" y="11920"/>
                              </a:cubicBezTo>
                              <a:cubicBezTo>
                                <a:pt x="19648" y="11902"/>
                                <a:pt x="19594" y="11888"/>
                                <a:pt x="19545" y="11878"/>
                              </a:cubicBezTo>
                              <a:cubicBezTo>
                                <a:pt x="19561" y="11849"/>
                                <a:pt x="19572" y="11811"/>
                                <a:pt x="19583" y="11786"/>
                              </a:cubicBezTo>
                              <a:cubicBezTo>
                                <a:pt x="19599" y="11747"/>
                                <a:pt x="19621" y="11708"/>
                                <a:pt x="19632" y="11666"/>
                              </a:cubicBezTo>
                              <a:cubicBezTo>
                                <a:pt x="19637" y="11655"/>
                                <a:pt x="19610" y="11652"/>
                                <a:pt x="19605" y="11663"/>
                              </a:cubicBezTo>
                              <a:cubicBezTo>
                                <a:pt x="19594" y="11694"/>
                                <a:pt x="19572" y="11726"/>
                                <a:pt x="19551" y="11754"/>
                              </a:cubicBezTo>
                              <a:cubicBezTo>
                                <a:pt x="19529" y="11786"/>
                                <a:pt x="19513" y="11835"/>
                                <a:pt x="19480" y="11867"/>
                              </a:cubicBezTo>
                              <a:cubicBezTo>
                                <a:pt x="19480" y="11867"/>
                                <a:pt x="19480" y="11867"/>
                                <a:pt x="19480" y="11867"/>
                              </a:cubicBezTo>
                              <a:cubicBezTo>
                                <a:pt x="19448" y="11860"/>
                                <a:pt x="19410" y="11853"/>
                                <a:pt x="19377" y="11849"/>
                              </a:cubicBezTo>
                              <a:cubicBezTo>
                                <a:pt x="19475" y="11719"/>
                                <a:pt x="19567" y="11588"/>
                                <a:pt x="19659" y="11454"/>
                              </a:cubicBezTo>
                              <a:cubicBezTo>
                                <a:pt x="19664" y="11444"/>
                                <a:pt x="19643" y="11433"/>
                                <a:pt x="19632" y="11444"/>
                              </a:cubicBezTo>
                              <a:cubicBezTo>
                                <a:pt x="19518" y="11574"/>
                                <a:pt x="19404" y="11705"/>
                                <a:pt x="19301" y="11839"/>
                              </a:cubicBezTo>
                              <a:cubicBezTo>
                                <a:pt x="19290" y="11839"/>
                                <a:pt x="19285" y="11839"/>
                                <a:pt x="19274" y="11835"/>
                              </a:cubicBezTo>
                              <a:cubicBezTo>
                                <a:pt x="19269" y="11825"/>
                                <a:pt x="19269" y="11818"/>
                                <a:pt x="19263" y="11807"/>
                              </a:cubicBezTo>
                              <a:cubicBezTo>
                                <a:pt x="19377" y="11645"/>
                                <a:pt x="19469" y="11479"/>
                                <a:pt x="19540" y="11306"/>
                              </a:cubicBezTo>
                              <a:cubicBezTo>
                                <a:pt x="19545" y="11296"/>
                                <a:pt x="19518" y="11292"/>
                                <a:pt x="19513" y="11303"/>
                              </a:cubicBezTo>
                              <a:cubicBezTo>
                                <a:pt x="19437" y="11454"/>
                                <a:pt x="19339" y="11603"/>
                                <a:pt x="19231" y="11744"/>
                              </a:cubicBezTo>
                              <a:cubicBezTo>
                                <a:pt x="19225" y="11737"/>
                                <a:pt x="19220" y="11730"/>
                                <a:pt x="19214" y="11722"/>
                              </a:cubicBezTo>
                              <a:cubicBezTo>
                                <a:pt x="19290" y="11557"/>
                                <a:pt x="19366" y="11391"/>
                                <a:pt x="19442" y="11225"/>
                              </a:cubicBezTo>
                              <a:cubicBezTo>
                                <a:pt x="19448" y="11211"/>
                                <a:pt x="19420" y="11207"/>
                                <a:pt x="19415" y="11222"/>
                              </a:cubicBezTo>
                              <a:cubicBezTo>
                                <a:pt x="19323" y="11366"/>
                                <a:pt x="19242" y="11514"/>
                                <a:pt x="19171" y="11663"/>
                              </a:cubicBezTo>
                              <a:cubicBezTo>
                                <a:pt x="19155" y="11641"/>
                                <a:pt x="19139" y="11624"/>
                                <a:pt x="19117" y="11606"/>
                              </a:cubicBezTo>
                              <a:cubicBezTo>
                                <a:pt x="19166" y="11458"/>
                                <a:pt x="19225" y="11313"/>
                                <a:pt x="19312" y="11169"/>
                              </a:cubicBezTo>
                              <a:cubicBezTo>
                                <a:pt x="19317" y="11162"/>
                                <a:pt x="19301" y="11158"/>
                                <a:pt x="19296" y="11165"/>
                              </a:cubicBezTo>
                              <a:cubicBezTo>
                                <a:pt x="19198" y="11289"/>
                                <a:pt x="19117" y="11423"/>
                                <a:pt x="19063" y="11560"/>
                              </a:cubicBezTo>
                              <a:cubicBezTo>
                                <a:pt x="19046" y="11546"/>
                                <a:pt x="19030" y="11536"/>
                                <a:pt x="19014" y="11521"/>
                              </a:cubicBezTo>
                              <a:cubicBezTo>
                                <a:pt x="19036" y="11373"/>
                                <a:pt x="19084" y="11225"/>
                                <a:pt x="19171" y="11080"/>
                              </a:cubicBezTo>
                              <a:cubicBezTo>
                                <a:pt x="19177" y="11070"/>
                                <a:pt x="19149" y="11063"/>
                                <a:pt x="19144" y="11073"/>
                              </a:cubicBezTo>
                              <a:cubicBezTo>
                                <a:pt x="19052" y="11204"/>
                                <a:pt x="18987" y="11341"/>
                                <a:pt x="18954" y="11479"/>
                              </a:cubicBezTo>
                              <a:cubicBezTo>
                                <a:pt x="18933" y="11465"/>
                                <a:pt x="18916" y="11454"/>
                                <a:pt x="18895" y="11444"/>
                              </a:cubicBezTo>
                              <a:cubicBezTo>
                                <a:pt x="18922" y="11292"/>
                                <a:pt x="18954" y="11144"/>
                                <a:pt x="19057" y="11003"/>
                              </a:cubicBezTo>
                              <a:cubicBezTo>
                                <a:pt x="19068" y="10992"/>
                                <a:pt x="19041" y="10982"/>
                                <a:pt x="19030" y="10992"/>
                              </a:cubicBezTo>
                              <a:cubicBezTo>
                                <a:pt x="18916" y="11123"/>
                                <a:pt x="18862" y="11264"/>
                                <a:pt x="18835" y="11412"/>
                              </a:cubicBezTo>
                              <a:cubicBezTo>
                                <a:pt x="18819" y="11405"/>
                                <a:pt x="18808" y="11398"/>
                                <a:pt x="18792" y="11391"/>
                              </a:cubicBezTo>
                              <a:cubicBezTo>
                                <a:pt x="18824" y="11243"/>
                                <a:pt x="18862" y="11098"/>
                                <a:pt x="18927" y="10953"/>
                              </a:cubicBezTo>
                              <a:cubicBezTo>
                                <a:pt x="18933" y="10946"/>
                                <a:pt x="18916" y="10946"/>
                                <a:pt x="18911" y="10950"/>
                              </a:cubicBezTo>
                              <a:cubicBezTo>
                                <a:pt x="18830" y="11084"/>
                                <a:pt x="18764" y="11222"/>
                                <a:pt x="18721" y="11363"/>
                              </a:cubicBezTo>
                              <a:cubicBezTo>
                                <a:pt x="18699" y="11352"/>
                                <a:pt x="18672" y="11341"/>
                                <a:pt x="18645" y="11334"/>
                              </a:cubicBezTo>
                              <a:cubicBezTo>
                                <a:pt x="18667" y="11179"/>
                                <a:pt x="18716" y="11024"/>
                                <a:pt x="18808" y="10879"/>
                              </a:cubicBezTo>
                              <a:cubicBezTo>
                                <a:pt x="18813" y="10869"/>
                                <a:pt x="18786" y="10862"/>
                                <a:pt x="18781" y="10872"/>
                              </a:cubicBezTo>
                              <a:cubicBezTo>
                                <a:pt x="18683" y="11013"/>
                                <a:pt x="18613" y="11162"/>
                                <a:pt x="18580" y="11313"/>
                              </a:cubicBezTo>
                              <a:cubicBezTo>
                                <a:pt x="18558" y="11306"/>
                                <a:pt x="18531" y="11299"/>
                                <a:pt x="18504" y="11292"/>
                              </a:cubicBezTo>
                              <a:cubicBezTo>
                                <a:pt x="18515" y="11140"/>
                                <a:pt x="18542" y="10992"/>
                                <a:pt x="18607" y="10841"/>
                              </a:cubicBezTo>
                              <a:cubicBezTo>
                                <a:pt x="18613" y="10830"/>
                                <a:pt x="18586" y="10823"/>
                                <a:pt x="18580" y="10837"/>
                              </a:cubicBezTo>
                              <a:cubicBezTo>
                                <a:pt x="18504" y="10975"/>
                                <a:pt x="18450" y="11123"/>
                                <a:pt x="18434" y="11271"/>
                              </a:cubicBezTo>
                              <a:cubicBezTo>
                                <a:pt x="18412" y="11267"/>
                                <a:pt x="18396" y="11260"/>
                                <a:pt x="18374" y="11257"/>
                              </a:cubicBezTo>
                              <a:cubicBezTo>
                                <a:pt x="18380" y="11088"/>
                                <a:pt x="18407" y="10918"/>
                                <a:pt x="18450" y="10745"/>
                              </a:cubicBezTo>
                              <a:cubicBezTo>
                                <a:pt x="18455" y="10735"/>
                                <a:pt x="18428" y="10731"/>
                                <a:pt x="18423" y="10742"/>
                              </a:cubicBezTo>
                              <a:cubicBezTo>
                                <a:pt x="18369" y="10904"/>
                                <a:pt x="18309" y="11073"/>
                                <a:pt x="18293" y="11243"/>
                              </a:cubicBezTo>
                              <a:cubicBezTo>
                                <a:pt x="18266" y="11236"/>
                                <a:pt x="18233" y="11232"/>
                                <a:pt x="18206" y="11225"/>
                              </a:cubicBezTo>
                              <a:cubicBezTo>
                                <a:pt x="18206" y="11038"/>
                                <a:pt x="18233" y="10855"/>
                                <a:pt x="18309" y="10671"/>
                              </a:cubicBezTo>
                              <a:cubicBezTo>
                                <a:pt x="18314" y="10661"/>
                                <a:pt x="18287" y="10657"/>
                                <a:pt x="18282" y="10668"/>
                              </a:cubicBezTo>
                              <a:cubicBezTo>
                                <a:pt x="18195" y="10841"/>
                                <a:pt x="18136" y="11028"/>
                                <a:pt x="18125" y="11215"/>
                              </a:cubicBezTo>
                              <a:cubicBezTo>
                                <a:pt x="18098" y="11211"/>
                                <a:pt x="18076" y="11207"/>
                                <a:pt x="18049" y="11204"/>
                              </a:cubicBezTo>
                              <a:cubicBezTo>
                                <a:pt x="18049" y="11013"/>
                                <a:pt x="18076" y="10826"/>
                                <a:pt x="18136" y="10639"/>
                              </a:cubicBezTo>
                              <a:cubicBezTo>
                                <a:pt x="18141" y="10625"/>
                                <a:pt x="18108" y="10622"/>
                                <a:pt x="18103" y="10632"/>
                              </a:cubicBezTo>
                              <a:cubicBezTo>
                                <a:pt x="18033" y="10816"/>
                                <a:pt x="17984" y="11006"/>
                                <a:pt x="17973" y="11197"/>
                              </a:cubicBezTo>
                              <a:cubicBezTo>
                                <a:pt x="17951" y="11193"/>
                                <a:pt x="17924" y="11193"/>
                                <a:pt x="17902" y="11190"/>
                              </a:cubicBezTo>
                              <a:cubicBezTo>
                                <a:pt x="17902" y="10999"/>
                                <a:pt x="17919" y="10812"/>
                                <a:pt x="17967" y="10625"/>
                              </a:cubicBezTo>
                              <a:cubicBezTo>
                                <a:pt x="17973" y="10611"/>
                                <a:pt x="17940" y="10608"/>
                                <a:pt x="17940" y="10622"/>
                              </a:cubicBezTo>
                              <a:cubicBezTo>
                                <a:pt x="17881" y="10805"/>
                                <a:pt x="17837" y="10996"/>
                                <a:pt x="17827" y="11186"/>
                              </a:cubicBezTo>
                              <a:cubicBezTo>
                                <a:pt x="17789" y="11186"/>
                                <a:pt x="17756" y="11183"/>
                                <a:pt x="17718" y="11183"/>
                              </a:cubicBezTo>
                              <a:cubicBezTo>
                                <a:pt x="17696" y="10996"/>
                                <a:pt x="17707" y="10805"/>
                                <a:pt x="17751" y="10618"/>
                              </a:cubicBezTo>
                              <a:cubicBezTo>
                                <a:pt x="17756" y="10604"/>
                                <a:pt x="17724" y="10601"/>
                                <a:pt x="17724" y="10615"/>
                              </a:cubicBezTo>
                              <a:cubicBezTo>
                                <a:pt x="17669" y="10805"/>
                                <a:pt x="17648" y="10996"/>
                                <a:pt x="17658" y="11186"/>
                              </a:cubicBezTo>
                              <a:cubicBezTo>
                                <a:pt x="17631" y="11186"/>
                                <a:pt x="17610" y="11186"/>
                                <a:pt x="17583" y="11186"/>
                              </a:cubicBezTo>
                              <a:cubicBezTo>
                                <a:pt x="17545" y="10999"/>
                                <a:pt x="17534" y="10812"/>
                                <a:pt x="17555" y="10618"/>
                              </a:cubicBezTo>
                              <a:cubicBezTo>
                                <a:pt x="17555" y="10608"/>
                                <a:pt x="17534" y="10608"/>
                                <a:pt x="17528" y="10615"/>
                              </a:cubicBezTo>
                              <a:cubicBezTo>
                                <a:pt x="17485" y="10802"/>
                                <a:pt x="17474" y="10996"/>
                                <a:pt x="17501" y="11186"/>
                              </a:cubicBezTo>
                              <a:cubicBezTo>
                                <a:pt x="17469" y="11190"/>
                                <a:pt x="17442" y="11190"/>
                                <a:pt x="17409" y="11193"/>
                              </a:cubicBezTo>
                              <a:cubicBezTo>
                                <a:pt x="17387" y="11140"/>
                                <a:pt x="17366" y="11088"/>
                                <a:pt x="17349" y="11035"/>
                              </a:cubicBezTo>
                              <a:cubicBezTo>
                                <a:pt x="17317" y="10904"/>
                                <a:pt x="17306" y="10770"/>
                                <a:pt x="17322" y="10639"/>
                              </a:cubicBezTo>
                              <a:cubicBezTo>
                                <a:pt x="17322" y="10625"/>
                                <a:pt x="17295" y="10629"/>
                                <a:pt x="17295" y="10639"/>
                              </a:cubicBezTo>
                              <a:cubicBezTo>
                                <a:pt x="17279" y="10781"/>
                                <a:pt x="17274" y="10918"/>
                                <a:pt x="17301" y="11056"/>
                              </a:cubicBezTo>
                              <a:cubicBezTo>
                                <a:pt x="17311" y="11102"/>
                                <a:pt x="17322" y="11155"/>
                                <a:pt x="17333" y="11204"/>
                              </a:cubicBezTo>
                              <a:cubicBezTo>
                                <a:pt x="17301" y="11207"/>
                                <a:pt x="17274" y="11211"/>
                                <a:pt x="17241" y="11218"/>
                              </a:cubicBezTo>
                              <a:cubicBezTo>
                                <a:pt x="17192" y="11059"/>
                                <a:pt x="17160" y="10904"/>
                                <a:pt x="17154" y="10742"/>
                              </a:cubicBezTo>
                              <a:cubicBezTo>
                                <a:pt x="17154" y="10731"/>
                                <a:pt x="17127" y="10731"/>
                                <a:pt x="17127" y="10742"/>
                              </a:cubicBezTo>
                              <a:cubicBezTo>
                                <a:pt x="17116" y="10904"/>
                                <a:pt x="17133" y="11070"/>
                                <a:pt x="17176" y="11232"/>
                              </a:cubicBezTo>
                              <a:cubicBezTo>
                                <a:pt x="17160" y="11236"/>
                                <a:pt x="17149" y="11239"/>
                                <a:pt x="17138" y="11239"/>
                              </a:cubicBezTo>
                              <a:cubicBezTo>
                                <a:pt x="17057" y="11088"/>
                                <a:pt x="16997" y="10936"/>
                                <a:pt x="16970" y="10777"/>
                              </a:cubicBezTo>
                              <a:cubicBezTo>
                                <a:pt x="16970" y="10763"/>
                                <a:pt x="16937" y="10763"/>
                                <a:pt x="16937" y="10777"/>
                              </a:cubicBezTo>
                              <a:cubicBezTo>
                                <a:pt x="16948" y="10939"/>
                                <a:pt x="16986" y="11102"/>
                                <a:pt x="17067" y="11253"/>
                              </a:cubicBezTo>
                              <a:cubicBezTo>
                                <a:pt x="17046" y="11260"/>
                                <a:pt x="17024" y="11264"/>
                                <a:pt x="17002" y="11271"/>
                              </a:cubicBezTo>
                              <a:cubicBezTo>
                                <a:pt x="16905" y="11144"/>
                                <a:pt x="16834" y="11010"/>
                                <a:pt x="16786" y="10872"/>
                              </a:cubicBezTo>
                              <a:cubicBezTo>
                                <a:pt x="16780" y="10858"/>
                                <a:pt x="16753" y="10865"/>
                                <a:pt x="16753" y="10879"/>
                              </a:cubicBezTo>
                              <a:cubicBezTo>
                                <a:pt x="16786" y="11020"/>
                                <a:pt x="16840" y="11158"/>
                                <a:pt x="16927" y="11289"/>
                              </a:cubicBezTo>
                              <a:cubicBezTo>
                                <a:pt x="16916" y="11289"/>
                                <a:pt x="16899" y="11289"/>
                                <a:pt x="16883" y="11289"/>
                              </a:cubicBezTo>
                              <a:cubicBezTo>
                                <a:pt x="16851" y="11289"/>
                                <a:pt x="16813" y="11292"/>
                                <a:pt x="16780" y="11296"/>
                              </a:cubicBezTo>
                              <a:cubicBezTo>
                                <a:pt x="16742" y="11236"/>
                                <a:pt x="16720" y="11172"/>
                                <a:pt x="16699" y="11109"/>
                              </a:cubicBezTo>
                              <a:cubicBezTo>
                                <a:pt x="16693" y="11095"/>
                                <a:pt x="16666" y="11102"/>
                                <a:pt x="16666" y="11116"/>
                              </a:cubicBezTo>
                              <a:cubicBezTo>
                                <a:pt x="16683" y="11179"/>
                                <a:pt x="16704" y="11239"/>
                                <a:pt x="16726" y="11299"/>
                              </a:cubicBezTo>
                              <a:cubicBezTo>
                                <a:pt x="16688" y="11303"/>
                                <a:pt x="16645" y="11310"/>
                                <a:pt x="16607" y="11317"/>
                              </a:cubicBezTo>
                              <a:cubicBezTo>
                                <a:pt x="16531" y="11133"/>
                                <a:pt x="16547" y="10950"/>
                                <a:pt x="16650" y="10770"/>
                              </a:cubicBezTo>
                              <a:cubicBezTo>
                                <a:pt x="16699" y="10689"/>
                                <a:pt x="16764" y="10601"/>
                                <a:pt x="16845" y="10527"/>
                              </a:cubicBezTo>
                              <a:cubicBezTo>
                                <a:pt x="16954" y="10428"/>
                                <a:pt x="17105" y="10428"/>
                                <a:pt x="17263" y="10396"/>
                              </a:cubicBezTo>
                              <a:cubicBezTo>
                                <a:pt x="17339" y="10382"/>
                                <a:pt x="17404" y="10350"/>
                                <a:pt x="17474" y="10329"/>
                              </a:cubicBezTo>
                              <a:cubicBezTo>
                                <a:pt x="17653" y="10273"/>
                                <a:pt x="17816" y="10308"/>
                                <a:pt x="18000" y="10326"/>
                              </a:cubicBezTo>
                              <a:cubicBezTo>
                                <a:pt x="18260" y="10343"/>
                                <a:pt x="18483" y="10287"/>
                                <a:pt x="18710" y="10315"/>
                              </a:cubicBezTo>
                              <a:close/>
                              <a:moveTo>
                                <a:pt x="20358" y="10181"/>
                              </a:moveTo>
                              <a:cubicBezTo>
                                <a:pt x="19507" y="10209"/>
                                <a:pt x="18716" y="10121"/>
                                <a:pt x="17902" y="9945"/>
                              </a:cubicBezTo>
                              <a:cubicBezTo>
                                <a:pt x="17886" y="9941"/>
                                <a:pt x="17875" y="9945"/>
                                <a:pt x="17870" y="9952"/>
                              </a:cubicBezTo>
                              <a:cubicBezTo>
                                <a:pt x="17859" y="9959"/>
                                <a:pt x="17848" y="9969"/>
                                <a:pt x="17859" y="9980"/>
                              </a:cubicBezTo>
                              <a:cubicBezTo>
                                <a:pt x="17962" y="10082"/>
                                <a:pt x="18141" y="10181"/>
                                <a:pt x="18325" y="10241"/>
                              </a:cubicBezTo>
                              <a:cubicBezTo>
                                <a:pt x="18239" y="10248"/>
                                <a:pt x="18152" y="10251"/>
                                <a:pt x="18065" y="10241"/>
                              </a:cubicBezTo>
                              <a:cubicBezTo>
                                <a:pt x="17946" y="10230"/>
                                <a:pt x="17837" y="10199"/>
                                <a:pt x="17713" y="10195"/>
                              </a:cubicBezTo>
                              <a:cubicBezTo>
                                <a:pt x="17713" y="10188"/>
                                <a:pt x="17707" y="10184"/>
                                <a:pt x="17702" y="10177"/>
                              </a:cubicBezTo>
                              <a:cubicBezTo>
                                <a:pt x="17534" y="10015"/>
                                <a:pt x="17301" y="9899"/>
                                <a:pt x="17040" y="9803"/>
                              </a:cubicBezTo>
                              <a:cubicBezTo>
                                <a:pt x="17181" y="9839"/>
                                <a:pt x="17322" y="9870"/>
                                <a:pt x="17463" y="9895"/>
                              </a:cubicBezTo>
                              <a:cubicBezTo>
                                <a:pt x="17474" y="9899"/>
                                <a:pt x="17485" y="9885"/>
                                <a:pt x="17474" y="9881"/>
                              </a:cubicBezTo>
                              <a:cubicBezTo>
                                <a:pt x="17225" y="9803"/>
                                <a:pt x="16981" y="9722"/>
                                <a:pt x="16731" y="9645"/>
                              </a:cubicBezTo>
                              <a:cubicBezTo>
                                <a:pt x="16748" y="9631"/>
                                <a:pt x="16769" y="9620"/>
                                <a:pt x="16786" y="9606"/>
                              </a:cubicBezTo>
                              <a:cubicBezTo>
                                <a:pt x="16791" y="9606"/>
                                <a:pt x="16802" y="9606"/>
                                <a:pt x="16807" y="9606"/>
                              </a:cubicBezTo>
                              <a:cubicBezTo>
                                <a:pt x="17133" y="9627"/>
                                <a:pt x="17425" y="9726"/>
                                <a:pt x="17696" y="9832"/>
                              </a:cubicBezTo>
                              <a:cubicBezTo>
                                <a:pt x="17707" y="9835"/>
                                <a:pt x="17713" y="9825"/>
                                <a:pt x="17707" y="9821"/>
                              </a:cubicBezTo>
                              <a:cubicBezTo>
                                <a:pt x="17555" y="9751"/>
                                <a:pt x="17404" y="9676"/>
                                <a:pt x="17236" y="9620"/>
                              </a:cubicBezTo>
                              <a:cubicBezTo>
                                <a:pt x="17263" y="9620"/>
                                <a:pt x="17284" y="9620"/>
                                <a:pt x="17311" y="9620"/>
                              </a:cubicBezTo>
                              <a:cubicBezTo>
                                <a:pt x="17490" y="9645"/>
                                <a:pt x="17653" y="9666"/>
                                <a:pt x="17816" y="9729"/>
                              </a:cubicBezTo>
                              <a:cubicBezTo>
                                <a:pt x="17967" y="9789"/>
                                <a:pt x="18114" y="9860"/>
                                <a:pt x="18255" y="9930"/>
                              </a:cubicBezTo>
                              <a:cubicBezTo>
                                <a:pt x="18266" y="9937"/>
                                <a:pt x="18282" y="9923"/>
                                <a:pt x="18271" y="9916"/>
                              </a:cubicBezTo>
                              <a:cubicBezTo>
                                <a:pt x="18081" y="9796"/>
                                <a:pt x="17881" y="9687"/>
                                <a:pt x="17648" y="9620"/>
                              </a:cubicBezTo>
                              <a:cubicBezTo>
                                <a:pt x="17723" y="9627"/>
                                <a:pt x="17805" y="9638"/>
                                <a:pt x="17881" y="9648"/>
                              </a:cubicBezTo>
                              <a:cubicBezTo>
                                <a:pt x="18000" y="9683"/>
                                <a:pt x="18114" y="9736"/>
                                <a:pt x="18217" y="9775"/>
                              </a:cubicBezTo>
                              <a:cubicBezTo>
                                <a:pt x="18396" y="9842"/>
                                <a:pt x="18580" y="9909"/>
                                <a:pt x="18759" y="9973"/>
                              </a:cubicBezTo>
                              <a:cubicBezTo>
                                <a:pt x="18775" y="9980"/>
                                <a:pt x="18786" y="9966"/>
                                <a:pt x="18770" y="9959"/>
                              </a:cubicBezTo>
                              <a:cubicBezTo>
                                <a:pt x="18569" y="9870"/>
                                <a:pt x="18369" y="9782"/>
                                <a:pt x="18163" y="9698"/>
                              </a:cubicBezTo>
                              <a:cubicBezTo>
                                <a:pt x="18157" y="9698"/>
                                <a:pt x="18157" y="9694"/>
                                <a:pt x="18152" y="9694"/>
                              </a:cubicBezTo>
                              <a:cubicBezTo>
                                <a:pt x="18336" y="9712"/>
                                <a:pt x="18504" y="9761"/>
                                <a:pt x="18672" y="9821"/>
                              </a:cubicBezTo>
                              <a:cubicBezTo>
                                <a:pt x="18851" y="9888"/>
                                <a:pt x="19036" y="9955"/>
                                <a:pt x="19214" y="10019"/>
                              </a:cubicBezTo>
                              <a:cubicBezTo>
                                <a:pt x="19231" y="10026"/>
                                <a:pt x="19242" y="10008"/>
                                <a:pt x="19231" y="10005"/>
                              </a:cubicBezTo>
                              <a:cubicBezTo>
                                <a:pt x="19084" y="9937"/>
                                <a:pt x="18933" y="9860"/>
                                <a:pt x="18770" y="9793"/>
                              </a:cubicBezTo>
                              <a:cubicBezTo>
                                <a:pt x="19041" y="9846"/>
                                <a:pt x="19301" y="9909"/>
                                <a:pt x="19561" y="9983"/>
                              </a:cubicBezTo>
                              <a:cubicBezTo>
                                <a:pt x="19589" y="9990"/>
                                <a:pt x="19610" y="9966"/>
                                <a:pt x="19583" y="9959"/>
                              </a:cubicBezTo>
                              <a:cubicBezTo>
                                <a:pt x="19280" y="9860"/>
                                <a:pt x="18970" y="9772"/>
                                <a:pt x="18656" y="9701"/>
                              </a:cubicBezTo>
                              <a:cubicBezTo>
                                <a:pt x="18775" y="9698"/>
                                <a:pt x="18895" y="9694"/>
                                <a:pt x="19008" y="9687"/>
                              </a:cubicBezTo>
                              <a:cubicBezTo>
                                <a:pt x="19025" y="9687"/>
                                <a:pt x="19025" y="9673"/>
                                <a:pt x="19008" y="9669"/>
                              </a:cubicBezTo>
                              <a:cubicBezTo>
                                <a:pt x="18819" y="9662"/>
                                <a:pt x="18629" y="9655"/>
                                <a:pt x="18439" y="9655"/>
                              </a:cubicBezTo>
                              <a:cubicBezTo>
                                <a:pt x="18369" y="9641"/>
                                <a:pt x="18304" y="9631"/>
                                <a:pt x="18233" y="9616"/>
                              </a:cubicBezTo>
                              <a:cubicBezTo>
                                <a:pt x="18385" y="9606"/>
                                <a:pt x="18542" y="9585"/>
                                <a:pt x="18683" y="9560"/>
                              </a:cubicBezTo>
                              <a:cubicBezTo>
                                <a:pt x="18699" y="9556"/>
                                <a:pt x="18694" y="9539"/>
                                <a:pt x="18678" y="9542"/>
                              </a:cubicBezTo>
                              <a:cubicBezTo>
                                <a:pt x="18423" y="9560"/>
                                <a:pt x="18174" y="9567"/>
                                <a:pt x="17924" y="9571"/>
                              </a:cubicBezTo>
                              <a:cubicBezTo>
                                <a:pt x="17864" y="9564"/>
                                <a:pt x="17810" y="9553"/>
                                <a:pt x="17751" y="9549"/>
                              </a:cubicBezTo>
                              <a:cubicBezTo>
                                <a:pt x="17908" y="9532"/>
                                <a:pt x="18060" y="9500"/>
                                <a:pt x="18201" y="9465"/>
                              </a:cubicBezTo>
                              <a:cubicBezTo>
                                <a:pt x="18222" y="9461"/>
                                <a:pt x="18211" y="9440"/>
                                <a:pt x="18190" y="9444"/>
                              </a:cubicBezTo>
                              <a:cubicBezTo>
                                <a:pt x="17892" y="9497"/>
                                <a:pt x="17599" y="9507"/>
                                <a:pt x="17295" y="9514"/>
                              </a:cubicBezTo>
                              <a:cubicBezTo>
                                <a:pt x="17279" y="9514"/>
                                <a:pt x="17257" y="9514"/>
                                <a:pt x="17241" y="9514"/>
                              </a:cubicBezTo>
                              <a:cubicBezTo>
                                <a:pt x="17263" y="9511"/>
                                <a:pt x="17284" y="9507"/>
                                <a:pt x="17301" y="9500"/>
                              </a:cubicBezTo>
                              <a:cubicBezTo>
                                <a:pt x="17480" y="9465"/>
                                <a:pt x="17658" y="9419"/>
                                <a:pt x="17827" y="9366"/>
                              </a:cubicBezTo>
                              <a:cubicBezTo>
                                <a:pt x="17843" y="9362"/>
                                <a:pt x="17832" y="9345"/>
                                <a:pt x="17816" y="9348"/>
                              </a:cubicBezTo>
                              <a:cubicBezTo>
                                <a:pt x="17648" y="9387"/>
                                <a:pt x="17474" y="9419"/>
                                <a:pt x="17301" y="9447"/>
                              </a:cubicBezTo>
                              <a:cubicBezTo>
                                <a:pt x="17170" y="9468"/>
                                <a:pt x="17030" y="9497"/>
                                <a:pt x="16889" y="9507"/>
                              </a:cubicBezTo>
                              <a:cubicBezTo>
                                <a:pt x="16910" y="9486"/>
                                <a:pt x="16932" y="9465"/>
                                <a:pt x="16948" y="9444"/>
                              </a:cubicBezTo>
                              <a:cubicBezTo>
                                <a:pt x="17095" y="9394"/>
                                <a:pt x="17252" y="9341"/>
                                <a:pt x="17393" y="9278"/>
                              </a:cubicBezTo>
                              <a:cubicBezTo>
                                <a:pt x="18537" y="9274"/>
                                <a:pt x="19458" y="9772"/>
                                <a:pt x="20358" y="10181"/>
                              </a:cubicBezTo>
                              <a:close/>
                              <a:moveTo>
                                <a:pt x="20630" y="8121"/>
                              </a:moveTo>
                              <a:cubicBezTo>
                                <a:pt x="20635" y="8004"/>
                                <a:pt x="20635" y="7888"/>
                                <a:pt x="20635" y="7771"/>
                              </a:cubicBezTo>
                              <a:cubicBezTo>
                                <a:pt x="20635" y="7764"/>
                                <a:pt x="20619" y="7764"/>
                                <a:pt x="20619" y="7771"/>
                              </a:cubicBezTo>
                              <a:cubicBezTo>
                                <a:pt x="20608" y="7846"/>
                                <a:pt x="20602" y="7920"/>
                                <a:pt x="20592" y="7990"/>
                              </a:cubicBezTo>
                              <a:cubicBezTo>
                                <a:pt x="20543" y="7824"/>
                                <a:pt x="20483" y="7662"/>
                                <a:pt x="20429" y="7507"/>
                              </a:cubicBezTo>
                              <a:cubicBezTo>
                                <a:pt x="20423" y="7489"/>
                                <a:pt x="20386" y="7496"/>
                                <a:pt x="20391" y="7514"/>
                              </a:cubicBezTo>
                              <a:cubicBezTo>
                                <a:pt x="20440" y="7694"/>
                                <a:pt x="20472" y="7867"/>
                                <a:pt x="20494" y="8040"/>
                              </a:cubicBezTo>
                              <a:cubicBezTo>
                                <a:pt x="20440" y="7966"/>
                                <a:pt x="20375" y="7895"/>
                                <a:pt x="20293" y="7831"/>
                              </a:cubicBezTo>
                              <a:cubicBezTo>
                                <a:pt x="20288" y="7828"/>
                                <a:pt x="20272" y="7831"/>
                                <a:pt x="20277" y="7839"/>
                              </a:cubicBezTo>
                              <a:cubicBezTo>
                                <a:pt x="20386" y="7934"/>
                                <a:pt x="20456" y="8033"/>
                                <a:pt x="20499" y="8142"/>
                              </a:cubicBezTo>
                              <a:cubicBezTo>
                                <a:pt x="20505" y="8188"/>
                                <a:pt x="20505" y="8230"/>
                                <a:pt x="20510" y="8276"/>
                              </a:cubicBezTo>
                              <a:cubicBezTo>
                                <a:pt x="20510" y="8272"/>
                                <a:pt x="20505" y="8269"/>
                                <a:pt x="20505" y="8265"/>
                              </a:cubicBezTo>
                              <a:cubicBezTo>
                                <a:pt x="20445" y="8191"/>
                                <a:pt x="20375" y="8085"/>
                                <a:pt x="20255" y="8047"/>
                              </a:cubicBezTo>
                              <a:cubicBezTo>
                                <a:pt x="20245" y="8043"/>
                                <a:pt x="20239" y="8054"/>
                                <a:pt x="20245" y="8057"/>
                              </a:cubicBezTo>
                              <a:cubicBezTo>
                                <a:pt x="20364" y="8114"/>
                                <a:pt x="20445" y="8248"/>
                                <a:pt x="20494" y="8332"/>
                              </a:cubicBezTo>
                              <a:cubicBezTo>
                                <a:pt x="20499" y="8346"/>
                                <a:pt x="20510" y="8357"/>
                                <a:pt x="20516" y="8371"/>
                              </a:cubicBezTo>
                              <a:cubicBezTo>
                                <a:pt x="20516" y="8435"/>
                                <a:pt x="20516" y="8498"/>
                                <a:pt x="20516" y="8562"/>
                              </a:cubicBezTo>
                              <a:cubicBezTo>
                                <a:pt x="20461" y="8473"/>
                                <a:pt x="20391" y="8389"/>
                                <a:pt x="20299" y="8311"/>
                              </a:cubicBezTo>
                              <a:cubicBezTo>
                                <a:pt x="20288" y="8301"/>
                                <a:pt x="20261" y="8311"/>
                                <a:pt x="20272" y="8322"/>
                              </a:cubicBezTo>
                              <a:cubicBezTo>
                                <a:pt x="20391" y="8438"/>
                                <a:pt x="20461" y="8562"/>
                                <a:pt x="20505" y="8692"/>
                              </a:cubicBezTo>
                              <a:cubicBezTo>
                                <a:pt x="20499" y="8731"/>
                                <a:pt x="20499" y="8770"/>
                                <a:pt x="20494" y="8809"/>
                              </a:cubicBezTo>
                              <a:cubicBezTo>
                                <a:pt x="20380" y="8713"/>
                                <a:pt x="20283" y="8622"/>
                                <a:pt x="20223" y="8502"/>
                              </a:cubicBezTo>
                              <a:cubicBezTo>
                                <a:pt x="20136" y="8325"/>
                                <a:pt x="20158" y="8124"/>
                                <a:pt x="20180" y="7941"/>
                              </a:cubicBezTo>
                              <a:cubicBezTo>
                                <a:pt x="20212" y="7704"/>
                                <a:pt x="20353" y="7433"/>
                                <a:pt x="20245" y="7200"/>
                              </a:cubicBezTo>
                              <a:cubicBezTo>
                                <a:pt x="20564" y="7493"/>
                                <a:pt x="20814" y="7870"/>
                                <a:pt x="20836" y="8241"/>
                              </a:cubicBezTo>
                              <a:cubicBezTo>
                                <a:pt x="20776" y="8315"/>
                                <a:pt x="20722" y="8396"/>
                                <a:pt x="20678" y="8477"/>
                              </a:cubicBezTo>
                              <a:cubicBezTo>
                                <a:pt x="20678" y="8452"/>
                                <a:pt x="20673" y="8424"/>
                                <a:pt x="20673" y="8399"/>
                              </a:cubicBezTo>
                              <a:cubicBezTo>
                                <a:pt x="20684" y="8269"/>
                                <a:pt x="20700" y="8142"/>
                                <a:pt x="20760" y="8015"/>
                              </a:cubicBezTo>
                              <a:cubicBezTo>
                                <a:pt x="20765" y="8001"/>
                                <a:pt x="20738" y="7997"/>
                                <a:pt x="20733" y="8011"/>
                              </a:cubicBezTo>
                              <a:cubicBezTo>
                                <a:pt x="20695" y="8078"/>
                                <a:pt x="20667" y="8145"/>
                                <a:pt x="20646" y="8216"/>
                              </a:cubicBezTo>
                              <a:cubicBezTo>
                                <a:pt x="20646" y="8184"/>
                                <a:pt x="20635" y="8152"/>
                                <a:pt x="20630" y="8121"/>
                              </a:cubicBezTo>
                              <a:close/>
                              <a:moveTo>
                                <a:pt x="20684" y="8685"/>
                              </a:moveTo>
                              <a:cubicBezTo>
                                <a:pt x="20727" y="8562"/>
                                <a:pt x="20781" y="8438"/>
                                <a:pt x="20846" y="8318"/>
                              </a:cubicBezTo>
                              <a:cubicBezTo>
                                <a:pt x="20841" y="8484"/>
                                <a:pt x="20787" y="8646"/>
                                <a:pt x="20662" y="8798"/>
                              </a:cubicBezTo>
                              <a:cubicBezTo>
                                <a:pt x="20673" y="8759"/>
                                <a:pt x="20678" y="8724"/>
                                <a:pt x="20684" y="8685"/>
                              </a:cubicBezTo>
                              <a:close/>
                              <a:moveTo>
                                <a:pt x="19307" y="14181"/>
                              </a:moveTo>
                              <a:cubicBezTo>
                                <a:pt x="19149" y="14224"/>
                                <a:pt x="18992" y="14255"/>
                                <a:pt x="18824" y="14280"/>
                              </a:cubicBezTo>
                              <a:cubicBezTo>
                                <a:pt x="18786" y="14287"/>
                                <a:pt x="18802" y="14326"/>
                                <a:pt x="18840" y="14319"/>
                              </a:cubicBezTo>
                              <a:cubicBezTo>
                                <a:pt x="19003" y="14287"/>
                                <a:pt x="19160" y="14245"/>
                                <a:pt x="19312" y="14195"/>
                              </a:cubicBezTo>
                              <a:cubicBezTo>
                                <a:pt x="19328" y="14192"/>
                                <a:pt x="19323" y="14178"/>
                                <a:pt x="19307" y="14181"/>
                              </a:cubicBezTo>
                              <a:close/>
                              <a:moveTo>
                                <a:pt x="21361" y="7087"/>
                              </a:moveTo>
                              <a:cubicBezTo>
                                <a:pt x="21405" y="7182"/>
                                <a:pt x="21459" y="7278"/>
                                <a:pt x="21530" y="7369"/>
                              </a:cubicBezTo>
                              <a:lnTo>
                                <a:pt x="21530" y="7285"/>
                              </a:lnTo>
                              <a:cubicBezTo>
                                <a:pt x="21475" y="7221"/>
                                <a:pt x="21427" y="7154"/>
                                <a:pt x="21383" y="7087"/>
                              </a:cubicBezTo>
                              <a:cubicBezTo>
                                <a:pt x="21372" y="7077"/>
                                <a:pt x="21356" y="7077"/>
                                <a:pt x="21361" y="7087"/>
                              </a:cubicBezTo>
                              <a:close/>
                              <a:moveTo>
                                <a:pt x="19518" y="2473"/>
                              </a:moveTo>
                              <a:cubicBezTo>
                                <a:pt x="19242" y="2646"/>
                                <a:pt x="18846" y="2836"/>
                                <a:pt x="18455" y="2868"/>
                              </a:cubicBezTo>
                              <a:cubicBezTo>
                                <a:pt x="18412" y="2872"/>
                                <a:pt x="18412" y="2914"/>
                                <a:pt x="18455" y="2914"/>
                              </a:cubicBezTo>
                              <a:cubicBezTo>
                                <a:pt x="18943" y="2896"/>
                                <a:pt x="19323" y="2808"/>
                                <a:pt x="19664" y="2572"/>
                              </a:cubicBezTo>
                              <a:cubicBezTo>
                                <a:pt x="19946" y="2378"/>
                                <a:pt x="20142" y="2117"/>
                                <a:pt x="20120" y="1845"/>
                              </a:cubicBezTo>
                              <a:cubicBezTo>
                                <a:pt x="20120" y="1827"/>
                                <a:pt x="20082" y="1827"/>
                                <a:pt x="20082" y="1845"/>
                              </a:cubicBezTo>
                              <a:cubicBezTo>
                                <a:pt x="20066" y="2113"/>
                                <a:pt x="19805" y="2293"/>
                                <a:pt x="19518" y="2473"/>
                              </a:cubicBezTo>
                              <a:close/>
                              <a:moveTo>
                                <a:pt x="21177" y="7133"/>
                              </a:moveTo>
                              <a:cubicBezTo>
                                <a:pt x="21193" y="7158"/>
                                <a:pt x="21210" y="7182"/>
                                <a:pt x="21226" y="7207"/>
                              </a:cubicBezTo>
                              <a:cubicBezTo>
                                <a:pt x="21237" y="7221"/>
                                <a:pt x="21264" y="7207"/>
                                <a:pt x="21253" y="7196"/>
                              </a:cubicBezTo>
                              <a:cubicBezTo>
                                <a:pt x="21231" y="7175"/>
                                <a:pt x="21210" y="7151"/>
                                <a:pt x="21188" y="7129"/>
                              </a:cubicBezTo>
                              <a:cubicBezTo>
                                <a:pt x="21183" y="7122"/>
                                <a:pt x="21172" y="7126"/>
                                <a:pt x="21177" y="7133"/>
                              </a:cubicBezTo>
                              <a:close/>
                              <a:moveTo>
                                <a:pt x="20825" y="1044"/>
                              </a:moveTo>
                              <a:cubicBezTo>
                                <a:pt x="20960" y="1023"/>
                                <a:pt x="21096" y="1009"/>
                                <a:pt x="21237" y="1002"/>
                              </a:cubicBezTo>
                              <a:cubicBezTo>
                                <a:pt x="21329" y="995"/>
                                <a:pt x="21421" y="991"/>
                                <a:pt x="21513" y="991"/>
                              </a:cubicBezTo>
                              <a:cubicBezTo>
                                <a:pt x="21519" y="991"/>
                                <a:pt x="21524" y="991"/>
                                <a:pt x="21524" y="991"/>
                              </a:cubicBezTo>
                              <a:lnTo>
                                <a:pt x="21524" y="543"/>
                              </a:lnTo>
                              <a:cubicBezTo>
                                <a:pt x="21389" y="660"/>
                                <a:pt x="21220" y="762"/>
                                <a:pt x="21074" y="875"/>
                              </a:cubicBezTo>
                              <a:cubicBezTo>
                                <a:pt x="20906" y="889"/>
                                <a:pt x="20743" y="914"/>
                                <a:pt x="20586" y="942"/>
                              </a:cubicBezTo>
                              <a:cubicBezTo>
                                <a:pt x="20586" y="942"/>
                                <a:pt x="20586" y="938"/>
                                <a:pt x="20581" y="938"/>
                              </a:cubicBezTo>
                              <a:cubicBezTo>
                                <a:pt x="20716" y="896"/>
                                <a:pt x="20857" y="850"/>
                                <a:pt x="20993" y="804"/>
                              </a:cubicBezTo>
                              <a:cubicBezTo>
                                <a:pt x="21014" y="797"/>
                                <a:pt x="20998" y="776"/>
                                <a:pt x="20977" y="780"/>
                              </a:cubicBezTo>
                              <a:cubicBezTo>
                                <a:pt x="20830" y="818"/>
                                <a:pt x="20684" y="857"/>
                                <a:pt x="20537" y="896"/>
                              </a:cubicBezTo>
                              <a:cubicBezTo>
                                <a:pt x="20521" y="882"/>
                                <a:pt x="20505" y="864"/>
                                <a:pt x="20489" y="850"/>
                              </a:cubicBezTo>
                              <a:cubicBezTo>
                                <a:pt x="20722" y="758"/>
                                <a:pt x="20966" y="670"/>
                                <a:pt x="21204" y="589"/>
                              </a:cubicBezTo>
                              <a:cubicBezTo>
                                <a:pt x="21226" y="582"/>
                                <a:pt x="21204" y="564"/>
                                <a:pt x="21188" y="571"/>
                              </a:cubicBezTo>
                              <a:cubicBezTo>
                                <a:pt x="20933" y="646"/>
                                <a:pt x="20684" y="723"/>
                                <a:pt x="20440" y="808"/>
                              </a:cubicBezTo>
                              <a:cubicBezTo>
                                <a:pt x="20424" y="790"/>
                                <a:pt x="20402" y="773"/>
                                <a:pt x="20386" y="755"/>
                              </a:cubicBezTo>
                              <a:cubicBezTo>
                                <a:pt x="20716" y="614"/>
                                <a:pt x="21047" y="480"/>
                                <a:pt x="21410" y="370"/>
                              </a:cubicBezTo>
                              <a:cubicBezTo>
                                <a:pt x="21427" y="367"/>
                                <a:pt x="21416" y="349"/>
                                <a:pt x="21399" y="353"/>
                              </a:cubicBezTo>
                              <a:cubicBezTo>
                                <a:pt x="21025" y="441"/>
                                <a:pt x="20662" y="554"/>
                                <a:pt x="20326" y="698"/>
                              </a:cubicBezTo>
                              <a:cubicBezTo>
                                <a:pt x="20320" y="695"/>
                                <a:pt x="20315" y="688"/>
                                <a:pt x="20310" y="681"/>
                              </a:cubicBezTo>
                              <a:cubicBezTo>
                                <a:pt x="20657" y="515"/>
                                <a:pt x="21009" y="353"/>
                                <a:pt x="21383" y="212"/>
                              </a:cubicBezTo>
                              <a:cubicBezTo>
                                <a:pt x="21405" y="201"/>
                                <a:pt x="21389" y="180"/>
                                <a:pt x="21361" y="187"/>
                              </a:cubicBezTo>
                              <a:cubicBezTo>
                                <a:pt x="20977" y="307"/>
                                <a:pt x="20597" y="448"/>
                                <a:pt x="20261" y="621"/>
                              </a:cubicBezTo>
                              <a:cubicBezTo>
                                <a:pt x="20250" y="610"/>
                                <a:pt x="20245" y="596"/>
                                <a:pt x="20234" y="586"/>
                              </a:cubicBezTo>
                              <a:cubicBezTo>
                                <a:pt x="20570" y="413"/>
                                <a:pt x="20906" y="247"/>
                                <a:pt x="21275" y="99"/>
                              </a:cubicBezTo>
                              <a:cubicBezTo>
                                <a:pt x="21286" y="95"/>
                                <a:pt x="21275" y="88"/>
                                <a:pt x="21269" y="92"/>
                              </a:cubicBezTo>
                              <a:cubicBezTo>
                                <a:pt x="20890" y="205"/>
                                <a:pt x="20516" y="346"/>
                                <a:pt x="20190" y="519"/>
                              </a:cubicBezTo>
                              <a:cubicBezTo>
                                <a:pt x="20185" y="512"/>
                                <a:pt x="20180" y="501"/>
                                <a:pt x="20174" y="494"/>
                              </a:cubicBezTo>
                              <a:cubicBezTo>
                                <a:pt x="20293" y="427"/>
                                <a:pt x="20413" y="360"/>
                                <a:pt x="20537" y="293"/>
                              </a:cubicBezTo>
                              <a:cubicBezTo>
                                <a:pt x="20722" y="198"/>
                                <a:pt x="20928" y="81"/>
                                <a:pt x="21155" y="32"/>
                              </a:cubicBezTo>
                              <a:cubicBezTo>
                                <a:pt x="21177" y="28"/>
                                <a:pt x="21166" y="11"/>
                                <a:pt x="21145" y="11"/>
                              </a:cubicBezTo>
                              <a:cubicBezTo>
                                <a:pt x="20911" y="39"/>
                                <a:pt x="20705" y="141"/>
                                <a:pt x="20521" y="226"/>
                              </a:cubicBezTo>
                              <a:cubicBezTo>
                                <a:pt x="20386" y="286"/>
                                <a:pt x="20255" y="353"/>
                                <a:pt x="20131" y="420"/>
                              </a:cubicBezTo>
                              <a:cubicBezTo>
                                <a:pt x="20125" y="409"/>
                                <a:pt x="20120" y="399"/>
                                <a:pt x="20114" y="388"/>
                              </a:cubicBezTo>
                              <a:cubicBezTo>
                                <a:pt x="20304" y="233"/>
                                <a:pt x="20586" y="120"/>
                                <a:pt x="20830" y="7"/>
                              </a:cubicBezTo>
                              <a:lnTo>
                                <a:pt x="20733" y="7"/>
                              </a:lnTo>
                              <a:cubicBezTo>
                                <a:pt x="20586" y="56"/>
                                <a:pt x="20445" y="113"/>
                                <a:pt x="20315" y="176"/>
                              </a:cubicBezTo>
                              <a:cubicBezTo>
                                <a:pt x="20234" y="215"/>
                                <a:pt x="20142" y="258"/>
                                <a:pt x="20077" y="307"/>
                              </a:cubicBezTo>
                              <a:cubicBezTo>
                                <a:pt x="20077" y="275"/>
                                <a:pt x="20077" y="243"/>
                                <a:pt x="20066" y="215"/>
                              </a:cubicBezTo>
                              <a:cubicBezTo>
                                <a:pt x="20190" y="145"/>
                                <a:pt x="20315" y="74"/>
                                <a:pt x="20445" y="7"/>
                              </a:cubicBezTo>
                              <a:lnTo>
                                <a:pt x="20348" y="7"/>
                              </a:lnTo>
                              <a:cubicBezTo>
                                <a:pt x="20245" y="56"/>
                                <a:pt x="20136" y="109"/>
                                <a:pt x="20039" y="162"/>
                              </a:cubicBezTo>
                              <a:cubicBezTo>
                                <a:pt x="20022" y="141"/>
                                <a:pt x="20006" y="120"/>
                                <a:pt x="19979" y="102"/>
                              </a:cubicBezTo>
                              <a:cubicBezTo>
                                <a:pt x="20022" y="74"/>
                                <a:pt x="20066" y="42"/>
                                <a:pt x="20109" y="7"/>
                              </a:cubicBezTo>
                              <a:lnTo>
                                <a:pt x="19990" y="7"/>
                              </a:lnTo>
                              <a:cubicBezTo>
                                <a:pt x="19963" y="25"/>
                                <a:pt x="19936" y="42"/>
                                <a:pt x="19914" y="60"/>
                              </a:cubicBezTo>
                              <a:cubicBezTo>
                                <a:pt x="19914" y="60"/>
                                <a:pt x="19908" y="60"/>
                                <a:pt x="19908" y="56"/>
                              </a:cubicBezTo>
                              <a:cubicBezTo>
                                <a:pt x="19876" y="39"/>
                                <a:pt x="19849" y="25"/>
                                <a:pt x="19827" y="7"/>
                              </a:cubicBezTo>
                              <a:lnTo>
                                <a:pt x="19513" y="7"/>
                              </a:lnTo>
                              <a:cubicBezTo>
                                <a:pt x="19524" y="21"/>
                                <a:pt x="19540" y="35"/>
                                <a:pt x="19561" y="49"/>
                              </a:cubicBezTo>
                              <a:cubicBezTo>
                                <a:pt x="19572" y="56"/>
                                <a:pt x="19589" y="63"/>
                                <a:pt x="19605" y="71"/>
                              </a:cubicBezTo>
                              <a:cubicBezTo>
                                <a:pt x="19648" y="88"/>
                                <a:pt x="19702" y="99"/>
                                <a:pt x="19746" y="113"/>
                              </a:cubicBezTo>
                              <a:cubicBezTo>
                                <a:pt x="19767" y="120"/>
                                <a:pt x="19789" y="127"/>
                                <a:pt x="19805" y="138"/>
                              </a:cubicBezTo>
                              <a:cubicBezTo>
                                <a:pt x="19811" y="141"/>
                                <a:pt x="19816" y="145"/>
                                <a:pt x="19827" y="148"/>
                              </a:cubicBezTo>
                              <a:cubicBezTo>
                                <a:pt x="19876" y="187"/>
                                <a:pt x="19908" y="222"/>
                                <a:pt x="19930" y="265"/>
                              </a:cubicBezTo>
                              <a:cubicBezTo>
                                <a:pt x="19946" y="314"/>
                                <a:pt x="19930" y="367"/>
                                <a:pt x="19892" y="416"/>
                              </a:cubicBezTo>
                              <a:cubicBezTo>
                                <a:pt x="19887" y="427"/>
                                <a:pt x="19881" y="434"/>
                                <a:pt x="19870" y="444"/>
                              </a:cubicBezTo>
                              <a:cubicBezTo>
                                <a:pt x="19854" y="462"/>
                                <a:pt x="19838" y="480"/>
                                <a:pt x="19822" y="497"/>
                              </a:cubicBezTo>
                              <a:cubicBezTo>
                                <a:pt x="19811" y="508"/>
                                <a:pt x="19805" y="515"/>
                                <a:pt x="19795" y="522"/>
                              </a:cubicBezTo>
                              <a:cubicBezTo>
                                <a:pt x="19778" y="540"/>
                                <a:pt x="19757" y="554"/>
                                <a:pt x="19740" y="571"/>
                              </a:cubicBezTo>
                              <a:cubicBezTo>
                                <a:pt x="19702" y="603"/>
                                <a:pt x="19654" y="631"/>
                                <a:pt x="19605" y="660"/>
                              </a:cubicBezTo>
                              <a:cubicBezTo>
                                <a:pt x="19572" y="677"/>
                                <a:pt x="19540" y="695"/>
                                <a:pt x="19507" y="713"/>
                              </a:cubicBezTo>
                              <a:cubicBezTo>
                                <a:pt x="19496" y="720"/>
                                <a:pt x="19486" y="727"/>
                                <a:pt x="19469" y="734"/>
                              </a:cubicBezTo>
                              <a:cubicBezTo>
                                <a:pt x="19453" y="744"/>
                                <a:pt x="19437" y="751"/>
                                <a:pt x="19420" y="762"/>
                              </a:cubicBezTo>
                              <a:cubicBezTo>
                                <a:pt x="19377" y="787"/>
                                <a:pt x="19339" y="815"/>
                                <a:pt x="19307" y="843"/>
                              </a:cubicBezTo>
                              <a:cubicBezTo>
                                <a:pt x="19290" y="857"/>
                                <a:pt x="19280" y="875"/>
                                <a:pt x="19263" y="889"/>
                              </a:cubicBezTo>
                              <a:cubicBezTo>
                                <a:pt x="19247" y="910"/>
                                <a:pt x="19242" y="928"/>
                                <a:pt x="19236" y="945"/>
                              </a:cubicBezTo>
                              <a:cubicBezTo>
                                <a:pt x="19231" y="956"/>
                                <a:pt x="19231" y="967"/>
                                <a:pt x="19231" y="974"/>
                              </a:cubicBezTo>
                              <a:cubicBezTo>
                                <a:pt x="19231" y="981"/>
                                <a:pt x="19231" y="995"/>
                                <a:pt x="19231" y="1005"/>
                              </a:cubicBezTo>
                              <a:cubicBezTo>
                                <a:pt x="19231" y="1012"/>
                                <a:pt x="19231" y="1020"/>
                                <a:pt x="19236" y="1023"/>
                              </a:cubicBezTo>
                              <a:cubicBezTo>
                                <a:pt x="19242" y="1048"/>
                                <a:pt x="19258" y="1069"/>
                                <a:pt x="19269" y="1094"/>
                              </a:cubicBezTo>
                              <a:cubicBezTo>
                                <a:pt x="19274" y="1101"/>
                                <a:pt x="19274" y="1108"/>
                                <a:pt x="19280" y="1115"/>
                              </a:cubicBezTo>
                              <a:cubicBezTo>
                                <a:pt x="19285" y="1125"/>
                                <a:pt x="19285" y="1136"/>
                                <a:pt x="19290" y="1146"/>
                              </a:cubicBezTo>
                              <a:cubicBezTo>
                                <a:pt x="19301" y="1231"/>
                                <a:pt x="19263" y="1305"/>
                                <a:pt x="19182" y="1369"/>
                              </a:cubicBezTo>
                              <a:cubicBezTo>
                                <a:pt x="19171" y="1379"/>
                                <a:pt x="19160" y="1386"/>
                                <a:pt x="19144" y="1397"/>
                              </a:cubicBezTo>
                              <a:cubicBezTo>
                                <a:pt x="19101" y="1425"/>
                                <a:pt x="19046" y="1453"/>
                                <a:pt x="18998" y="1478"/>
                              </a:cubicBezTo>
                              <a:cubicBezTo>
                                <a:pt x="18943" y="1503"/>
                                <a:pt x="18895" y="1527"/>
                                <a:pt x="18840" y="1552"/>
                              </a:cubicBezTo>
                              <a:cubicBezTo>
                                <a:pt x="18732" y="1598"/>
                                <a:pt x="18624" y="1647"/>
                                <a:pt x="18531" y="1707"/>
                              </a:cubicBezTo>
                              <a:cubicBezTo>
                                <a:pt x="18510" y="1722"/>
                                <a:pt x="18488" y="1736"/>
                                <a:pt x="18466" y="1750"/>
                              </a:cubicBezTo>
                              <a:cubicBezTo>
                                <a:pt x="18407" y="1792"/>
                                <a:pt x="18347" y="1841"/>
                                <a:pt x="18293" y="1891"/>
                              </a:cubicBezTo>
                              <a:cubicBezTo>
                                <a:pt x="18222" y="1958"/>
                                <a:pt x="18163" y="2025"/>
                                <a:pt x="18114" y="2099"/>
                              </a:cubicBezTo>
                              <a:cubicBezTo>
                                <a:pt x="18103" y="2113"/>
                                <a:pt x="18092" y="2127"/>
                                <a:pt x="18081" y="2145"/>
                              </a:cubicBezTo>
                              <a:cubicBezTo>
                                <a:pt x="18060" y="2177"/>
                                <a:pt x="18038" y="2212"/>
                                <a:pt x="18022" y="2251"/>
                              </a:cubicBezTo>
                              <a:cubicBezTo>
                                <a:pt x="18011" y="2268"/>
                                <a:pt x="18000" y="2289"/>
                                <a:pt x="17995" y="2307"/>
                              </a:cubicBezTo>
                              <a:cubicBezTo>
                                <a:pt x="17973" y="2349"/>
                                <a:pt x="17957" y="2395"/>
                                <a:pt x="17946" y="2441"/>
                              </a:cubicBezTo>
                              <a:cubicBezTo>
                                <a:pt x="17935" y="2476"/>
                                <a:pt x="17924" y="2512"/>
                                <a:pt x="17924" y="2547"/>
                              </a:cubicBezTo>
                              <a:cubicBezTo>
                                <a:pt x="17924" y="2551"/>
                                <a:pt x="17924" y="2551"/>
                                <a:pt x="17924" y="2554"/>
                              </a:cubicBezTo>
                              <a:cubicBezTo>
                                <a:pt x="17902" y="2455"/>
                                <a:pt x="17897" y="2353"/>
                                <a:pt x="17908" y="2251"/>
                              </a:cubicBezTo>
                              <a:cubicBezTo>
                                <a:pt x="17924" y="2078"/>
                                <a:pt x="17973" y="1905"/>
                                <a:pt x="18043" y="1760"/>
                              </a:cubicBezTo>
                              <a:cubicBezTo>
                                <a:pt x="18070" y="1707"/>
                                <a:pt x="18098" y="1654"/>
                                <a:pt x="18136" y="1605"/>
                              </a:cubicBezTo>
                              <a:cubicBezTo>
                                <a:pt x="18157" y="1570"/>
                                <a:pt x="18184" y="1538"/>
                                <a:pt x="18211" y="1506"/>
                              </a:cubicBezTo>
                              <a:cubicBezTo>
                                <a:pt x="18342" y="1344"/>
                                <a:pt x="18504" y="1189"/>
                                <a:pt x="18651" y="1030"/>
                              </a:cubicBezTo>
                              <a:cubicBezTo>
                                <a:pt x="18667" y="1016"/>
                                <a:pt x="18678" y="998"/>
                                <a:pt x="18694" y="984"/>
                              </a:cubicBezTo>
                              <a:cubicBezTo>
                                <a:pt x="18781" y="889"/>
                                <a:pt x="18857" y="787"/>
                                <a:pt x="18922" y="684"/>
                              </a:cubicBezTo>
                              <a:cubicBezTo>
                                <a:pt x="19019" y="526"/>
                                <a:pt x="19084" y="353"/>
                                <a:pt x="19084" y="183"/>
                              </a:cubicBezTo>
                              <a:cubicBezTo>
                                <a:pt x="19084" y="123"/>
                                <a:pt x="19074" y="60"/>
                                <a:pt x="19052" y="0"/>
                              </a:cubicBezTo>
                              <a:lnTo>
                                <a:pt x="18943" y="0"/>
                              </a:lnTo>
                              <a:cubicBezTo>
                                <a:pt x="18976" y="102"/>
                                <a:pt x="18976" y="208"/>
                                <a:pt x="18954" y="310"/>
                              </a:cubicBezTo>
                              <a:cubicBezTo>
                                <a:pt x="18933" y="212"/>
                                <a:pt x="18911" y="113"/>
                                <a:pt x="18889" y="11"/>
                              </a:cubicBezTo>
                              <a:cubicBezTo>
                                <a:pt x="18889" y="0"/>
                                <a:pt x="18862" y="4"/>
                                <a:pt x="18867" y="14"/>
                              </a:cubicBezTo>
                              <a:cubicBezTo>
                                <a:pt x="18873" y="134"/>
                                <a:pt x="18873" y="254"/>
                                <a:pt x="18884" y="374"/>
                              </a:cubicBezTo>
                              <a:cubicBezTo>
                                <a:pt x="18851" y="370"/>
                                <a:pt x="18824" y="367"/>
                                <a:pt x="18792" y="363"/>
                              </a:cubicBezTo>
                              <a:cubicBezTo>
                                <a:pt x="18781" y="250"/>
                                <a:pt x="18759" y="141"/>
                                <a:pt x="18748" y="28"/>
                              </a:cubicBezTo>
                              <a:cubicBezTo>
                                <a:pt x="18748" y="14"/>
                                <a:pt x="18716" y="14"/>
                                <a:pt x="18716" y="28"/>
                              </a:cubicBezTo>
                              <a:cubicBezTo>
                                <a:pt x="18710" y="134"/>
                                <a:pt x="18705" y="243"/>
                                <a:pt x="18710" y="349"/>
                              </a:cubicBezTo>
                              <a:cubicBezTo>
                                <a:pt x="18689" y="346"/>
                                <a:pt x="18661" y="339"/>
                                <a:pt x="18640" y="335"/>
                              </a:cubicBezTo>
                              <a:cubicBezTo>
                                <a:pt x="18634" y="293"/>
                                <a:pt x="18618" y="250"/>
                                <a:pt x="18613" y="212"/>
                              </a:cubicBezTo>
                              <a:cubicBezTo>
                                <a:pt x="18602" y="141"/>
                                <a:pt x="18591" y="74"/>
                                <a:pt x="18591" y="4"/>
                              </a:cubicBezTo>
                              <a:cubicBezTo>
                                <a:pt x="18591" y="4"/>
                                <a:pt x="18591" y="0"/>
                                <a:pt x="18591" y="0"/>
                              </a:cubicBezTo>
                              <a:lnTo>
                                <a:pt x="18569" y="0"/>
                              </a:lnTo>
                              <a:cubicBezTo>
                                <a:pt x="18569" y="0"/>
                                <a:pt x="18569" y="4"/>
                                <a:pt x="18564" y="4"/>
                              </a:cubicBezTo>
                              <a:cubicBezTo>
                                <a:pt x="18548" y="109"/>
                                <a:pt x="18558" y="212"/>
                                <a:pt x="18564" y="314"/>
                              </a:cubicBezTo>
                              <a:cubicBezTo>
                                <a:pt x="18520" y="300"/>
                                <a:pt x="18472" y="286"/>
                                <a:pt x="18428" y="268"/>
                              </a:cubicBezTo>
                              <a:cubicBezTo>
                                <a:pt x="18401" y="180"/>
                                <a:pt x="18380" y="95"/>
                                <a:pt x="18358" y="7"/>
                              </a:cubicBezTo>
                              <a:cubicBezTo>
                                <a:pt x="18358" y="4"/>
                                <a:pt x="18352" y="4"/>
                                <a:pt x="18352" y="0"/>
                              </a:cubicBezTo>
                              <a:lnTo>
                                <a:pt x="18331" y="0"/>
                              </a:lnTo>
                              <a:cubicBezTo>
                                <a:pt x="18331" y="0"/>
                                <a:pt x="18325" y="4"/>
                                <a:pt x="18325" y="7"/>
                              </a:cubicBezTo>
                              <a:cubicBezTo>
                                <a:pt x="18325" y="56"/>
                                <a:pt x="18325" y="109"/>
                                <a:pt x="18331" y="159"/>
                              </a:cubicBezTo>
                              <a:cubicBezTo>
                                <a:pt x="18331" y="159"/>
                                <a:pt x="18325" y="155"/>
                                <a:pt x="18325" y="152"/>
                              </a:cubicBezTo>
                              <a:cubicBezTo>
                                <a:pt x="18314" y="145"/>
                                <a:pt x="18304" y="138"/>
                                <a:pt x="18293" y="134"/>
                              </a:cubicBezTo>
                              <a:cubicBezTo>
                                <a:pt x="18271" y="123"/>
                                <a:pt x="18255" y="116"/>
                                <a:pt x="18233" y="109"/>
                              </a:cubicBezTo>
                              <a:cubicBezTo>
                                <a:pt x="18228" y="74"/>
                                <a:pt x="18217" y="35"/>
                                <a:pt x="18206" y="0"/>
                              </a:cubicBezTo>
                              <a:lnTo>
                                <a:pt x="18146" y="0"/>
                              </a:lnTo>
                              <a:cubicBezTo>
                                <a:pt x="18152" y="32"/>
                                <a:pt x="18152" y="60"/>
                                <a:pt x="18152" y="92"/>
                              </a:cubicBezTo>
                              <a:cubicBezTo>
                                <a:pt x="18130" y="85"/>
                                <a:pt x="18103" y="81"/>
                                <a:pt x="18076" y="78"/>
                              </a:cubicBezTo>
                              <a:cubicBezTo>
                                <a:pt x="18070" y="63"/>
                                <a:pt x="18065" y="49"/>
                                <a:pt x="18054" y="35"/>
                              </a:cubicBezTo>
                              <a:cubicBezTo>
                                <a:pt x="18049" y="25"/>
                                <a:pt x="18043" y="11"/>
                                <a:pt x="18033" y="0"/>
                              </a:cubicBezTo>
                              <a:lnTo>
                                <a:pt x="18011" y="0"/>
                              </a:lnTo>
                              <a:cubicBezTo>
                                <a:pt x="18011" y="14"/>
                                <a:pt x="18011" y="25"/>
                                <a:pt x="18016" y="39"/>
                              </a:cubicBezTo>
                              <a:cubicBezTo>
                                <a:pt x="18016" y="49"/>
                                <a:pt x="18022" y="60"/>
                                <a:pt x="18022" y="71"/>
                              </a:cubicBezTo>
                              <a:cubicBezTo>
                                <a:pt x="18022" y="71"/>
                                <a:pt x="18016" y="71"/>
                                <a:pt x="18016" y="71"/>
                              </a:cubicBezTo>
                              <a:cubicBezTo>
                                <a:pt x="18011" y="71"/>
                                <a:pt x="18005" y="71"/>
                                <a:pt x="18005" y="71"/>
                              </a:cubicBezTo>
                              <a:cubicBezTo>
                                <a:pt x="17984" y="67"/>
                                <a:pt x="17957" y="67"/>
                                <a:pt x="17935" y="67"/>
                              </a:cubicBezTo>
                              <a:cubicBezTo>
                                <a:pt x="17924" y="46"/>
                                <a:pt x="17913" y="25"/>
                                <a:pt x="17908" y="4"/>
                              </a:cubicBezTo>
                              <a:lnTo>
                                <a:pt x="17875" y="4"/>
                              </a:lnTo>
                              <a:cubicBezTo>
                                <a:pt x="17875" y="25"/>
                                <a:pt x="17881" y="46"/>
                                <a:pt x="17886" y="67"/>
                              </a:cubicBezTo>
                              <a:cubicBezTo>
                                <a:pt x="17859" y="67"/>
                                <a:pt x="17832" y="71"/>
                                <a:pt x="17805" y="74"/>
                              </a:cubicBezTo>
                              <a:cubicBezTo>
                                <a:pt x="17794" y="53"/>
                                <a:pt x="17783" y="28"/>
                                <a:pt x="17778" y="7"/>
                              </a:cubicBezTo>
                              <a:cubicBezTo>
                                <a:pt x="17778" y="7"/>
                                <a:pt x="17778" y="7"/>
                                <a:pt x="17778" y="7"/>
                              </a:cubicBezTo>
                              <a:lnTo>
                                <a:pt x="17756" y="7"/>
                              </a:lnTo>
                              <a:cubicBezTo>
                                <a:pt x="17756" y="7"/>
                                <a:pt x="17756" y="11"/>
                                <a:pt x="17756" y="11"/>
                              </a:cubicBezTo>
                              <a:cubicBezTo>
                                <a:pt x="17756" y="32"/>
                                <a:pt x="17756" y="60"/>
                                <a:pt x="17767" y="81"/>
                              </a:cubicBezTo>
                              <a:cubicBezTo>
                                <a:pt x="17734" y="88"/>
                                <a:pt x="17702" y="95"/>
                                <a:pt x="17675" y="102"/>
                              </a:cubicBezTo>
                              <a:cubicBezTo>
                                <a:pt x="17658" y="78"/>
                                <a:pt x="17637" y="49"/>
                                <a:pt x="17610" y="35"/>
                              </a:cubicBezTo>
                              <a:cubicBezTo>
                                <a:pt x="17604" y="32"/>
                                <a:pt x="17588" y="35"/>
                                <a:pt x="17593" y="42"/>
                              </a:cubicBezTo>
                              <a:cubicBezTo>
                                <a:pt x="17604" y="60"/>
                                <a:pt x="17620" y="78"/>
                                <a:pt x="17631" y="95"/>
                              </a:cubicBezTo>
                              <a:cubicBezTo>
                                <a:pt x="17637" y="102"/>
                                <a:pt x="17637" y="109"/>
                                <a:pt x="17642" y="116"/>
                              </a:cubicBezTo>
                              <a:cubicBezTo>
                                <a:pt x="17637" y="120"/>
                                <a:pt x="17626" y="123"/>
                                <a:pt x="17620" y="127"/>
                              </a:cubicBezTo>
                              <a:cubicBezTo>
                                <a:pt x="17599" y="138"/>
                                <a:pt x="17583" y="148"/>
                                <a:pt x="17572" y="159"/>
                              </a:cubicBezTo>
                              <a:cubicBezTo>
                                <a:pt x="17550" y="131"/>
                                <a:pt x="17528" y="102"/>
                                <a:pt x="17501" y="78"/>
                              </a:cubicBezTo>
                              <a:cubicBezTo>
                                <a:pt x="17496" y="71"/>
                                <a:pt x="17480" y="74"/>
                                <a:pt x="17485" y="81"/>
                              </a:cubicBezTo>
                              <a:cubicBezTo>
                                <a:pt x="17501" y="120"/>
                                <a:pt x="17523" y="155"/>
                                <a:pt x="17545" y="190"/>
                              </a:cubicBezTo>
                              <a:cubicBezTo>
                                <a:pt x="17534" y="205"/>
                                <a:pt x="17528" y="222"/>
                                <a:pt x="17528" y="236"/>
                              </a:cubicBezTo>
                              <a:cubicBezTo>
                                <a:pt x="17528" y="254"/>
                                <a:pt x="17534" y="268"/>
                                <a:pt x="17539" y="286"/>
                              </a:cubicBezTo>
                              <a:cubicBezTo>
                                <a:pt x="17545" y="293"/>
                                <a:pt x="17550" y="300"/>
                                <a:pt x="17555" y="307"/>
                              </a:cubicBezTo>
                              <a:cubicBezTo>
                                <a:pt x="17555" y="314"/>
                                <a:pt x="17555" y="317"/>
                                <a:pt x="17555" y="325"/>
                              </a:cubicBezTo>
                              <a:cubicBezTo>
                                <a:pt x="17501" y="250"/>
                                <a:pt x="17436" y="176"/>
                                <a:pt x="17371" y="109"/>
                              </a:cubicBezTo>
                              <a:cubicBezTo>
                                <a:pt x="17360" y="99"/>
                                <a:pt x="17333" y="109"/>
                                <a:pt x="17344" y="120"/>
                              </a:cubicBezTo>
                              <a:cubicBezTo>
                                <a:pt x="17420" y="219"/>
                                <a:pt x="17480" y="317"/>
                                <a:pt x="17528" y="420"/>
                              </a:cubicBezTo>
                              <a:cubicBezTo>
                                <a:pt x="17528" y="420"/>
                                <a:pt x="17528" y="420"/>
                                <a:pt x="17528" y="423"/>
                              </a:cubicBezTo>
                              <a:cubicBezTo>
                                <a:pt x="17523" y="434"/>
                                <a:pt x="17523" y="444"/>
                                <a:pt x="17517" y="455"/>
                              </a:cubicBezTo>
                              <a:cubicBezTo>
                                <a:pt x="17512" y="473"/>
                                <a:pt x="17501" y="487"/>
                                <a:pt x="17496" y="504"/>
                              </a:cubicBezTo>
                              <a:cubicBezTo>
                                <a:pt x="17485" y="504"/>
                                <a:pt x="17474" y="501"/>
                                <a:pt x="17463" y="501"/>
                              </a:cubicBezTo>
                              <a:cubicBezTo>
                                <a:pt x="17463" y="497"/>
                                <a:pt x="17463" y="497"/>
                                <a:pt x="17463" y="494"/>
                              </a:cubicBezTo>
                              <a:cubicBezTo>
                                <a:pt x="17431" y="441"/>
                                <a:pt x="17393" y="392"/>
                                <a:pt x="17349" y="346"/>
                              </a:cubicBezTo>
                              <a:cubicBezTo>
                                <a:pt x="17306" y="293"/>
                                <a:pt x="17257" y="243"/>
                                <a:pt x="17203" y="194"/>
                              </a:cubicBezTo>
                              <a:cubicBezTo>
                                <a:pt x="17192" y="183"/>
                                <a:pt x="17160" y="194"/>
                                <a:pt x="17170" y="205"/>
                              </a:cubicBezTo>
                              <a:cubicBezTo>
                                <a:pt x="17241" y="286"/>
                                <a:pt x="17295" y="367"/>
                                <a:pt x="17344" y="455"/>
                              </a:cubicBezTo>
                              <a:cubicBezTo>
                                <a:pt x="17349" y="466"/>
                                <a:pt x="17360" y="469"/>
                                <a:pt x="17371" y="469"/>
                              </a:cubicBezTo>
                              <a:cubicBezTo>
                                <a:pt x="17371" y="473"/>
                                <a:pt x="17377" y="476"/>
                                <a:pt x="17377" y="480"/>
                              </a:cubicBezTo>
                              <a:cubicBezTo>
                                <a:pt x="17290" y="459"/>
                                <a:pt x="17214" y="427"/>
                                <a:pt x="17160" y="381"/>
                              </a:cubicBezTo>
                              <a:cubicBezTo>
                                <a:pt x="17127" y="353"/>
                                <a:pt x="17100" y="321"/>
                                <a:pt x="17089" y="282"/>
                              </a:cubicBezTo>
                              <a:cubicBezTo>
                                <a:pt x="17051" y="194"/>
                                <a:pt x="17073" y="95"/>
                                <a:pt x="17122" y="7"/>
                              </a:cubicBezTo>
                              <a:lnTo>
                                <a:pt x="17067" y="7"/>
                              </a:lnTo>
                              <a:cubicBezTo>
                                <a:pt x="17013" y="78"/>
                                <a:pt x="16970" y="169"/>
                                <a:pt x="16964" y="254"/>
                              </a:cubicBezTo>
                              <a:cubicBezTo>
                                <a:pt x="16937" y="229"/>
                                <a:pt x="16905" y="201"/>
                                <a:pt x="16878" y="176"/>
                              </a:cubicBezTo>
                              <a:cubicBezTo>
                                <a:pt x="16867" y="166"/>
                                <a:pt x="16840" y="176"/>
                                <a:pt x="16851" y="187"/>
                              </a:cubicBezTo>
                              <a:cubicBezTo>
                                <a:pt x="16894" y="229"/>
                                <a:pt x="16932" y="275"/>
                                <a:pt x="16970" y="321"/>
                              </a:cubicBezTo>
                              <a:cubicBezTo>
                                <a:pt x="16981" y="367"/>
                                <a:pt x="17008" y="409"/>
                                <a:pt x="17051" y="444"/>
                              </a:cubicBezTo>
                              <a:lnTo>
                                <a:pt x="17051" y="444"/>
                              </a:lnTo>
                              <a:cubicBezTo>
                                <a:pt x="17073" y="480"/>
                                <a:pt x="17100" y="519"/>
                                <a:pt x="17127" y="554"/>
                              </a:cubicBezTo>
                              <a:cubicBezTo>
                                <a:pt x="17138" y="571"/>
                                <a:pt x="17149" y="593"/>
                                <a:pt x="17160" y="610"/>
                              </a:cubicBezTo>
                              <a:cubicBezTo>
                                <a:pt x="17160" y="610"/>
                                <a:pt x="17160" y="614"/>
                                <a:pt x="17160" y="614"/>
                              </a:cubicBezTo>
                              <a:cubicBezTo>
                                <a:pt x="17160" y="614"/>
                                <a:pt x="17154" y="614"/>
                                <a:pt x="17154" y="617"/>
                              </a:cubicBezTo>
                              <a:cubicBezTo>
                                <a:pt x="17154" y="617"/>
                                <a:pt x="17154" y="617"/>
                                <a:pt x="17154" y="617"/>
                              </a:cubicBezTo>
                              <a:cubicBezTo>
                                <a:pt x="17062" y="504"/>
                                <a:pt x="16948" y="402"/>
                                <a:pt x="16824" y="303"/>
                              </a:cubicBezTo>
                              <a:cubicBezTo>
                                <a:pt x="16813" y="296"/>
                                <a:pt x="16796" y="307"/>
                                <a:pt x="16802" y="314"/>
                              </a:cubicBezTo>
                              <a:cubicBezTo>
                                <a:pt x="16916" y="420"/>
                                <a:pt x="17008" y="536"/>
                                <a:pt x="17084" y="656"/>
                              </a:cubicBezTo>
                              <a:cubicBezTo>
                                <a:pt x="17062" y="667"/>
                                <a:pt x="17040" y="681"/>
                                <a:pt x="17019" y="691"/>
                              </a:cubicBezTo>
                              <a:cubicBezTo>
                                <a:pt x="16954" y="607"/>
                                <a:pt x="16861" y="529"/>
                                <a:pt x="16764" y="455"/>
                              </a:cubicBezTo>
                              <a:cubicBezTo>
                                <a:pt x="16748" y="444"/>
                                <a:pt x="16726" y="459"/>
                                <a:pt x="16742" y="469"/>
                              </a:cubicBezTo>
                              <a:cubicBezTo>
                                <a:pt x="16834" y="547"/>
                                <a:pt x="16899" y="631"/>
                                <a:pt x="16954" y="723"/>
                              </a:cubicBezTo>
                              <a:cubicBezTo>
                                <a:pt x="16932" y="734"/>
                                <a:pt x="16916" y="741"/>
                                <a:pt x="16894" y="748"/>
                              </a:cubicBezTo>
                              <a:cubicBezTo>
                                <a:pt x="16813" y="670"/>
                                <a:pt x="16726" y="593"/>
                                <a:pt x="16634" y="519"/>
                              </a:cubicBezTo>
                              <a:cubicBezTo>
                                <a:pt x="16623" y="508"/>
                                <a:pt x="16596" y="519"/>
                                <a:pt x="16607" y="529"/>
                              </a:cubicBezTo>
                              <a:cubicBezTo>
                                <a:pt x="16683" y="610"/>
                                <a:pt x="16753" y="691"/>
                                <a:pt x="16824" y="773"/>
                              </a:cubicBezTo>
                              <a:cubicBezTo>
                                <a:pt x="16802" y="780"/>
                                <a:pt x="16786" y="783"/>
                                <a:pt x="16764" y="787"/>
                              </a:cubicBezTo>
                              <a:cubicBezTo>
                                <a:pt x="16737" y="758"/>
                                <a:pt x="16699" y="730"/>
                                <a:pt x="16672" y="702"/>
                              </a:cubicBezTo>
                              <a:cubicBezTo>
                                <a:pt x="16612" y="653"/>
                                <a:pt x="16552" y="603"/>
                                <a:pt x="16482" y="561"/>
                              </a:cubicBezTo>
                              <a:cubicBezTo>
                                <a:pt x="16471" y="554"/>
                                <a:pt x="16455" y="564"/>
                                <a:pt x="16460" y="571"/>
                              </a:cubicBezTo>
                              <a:cubicBezTo>
                                <a:pt x="16514" y="621"/>
                                <a:pt x="16574" y="670"/>
                                <a:pt x="16623" y="723"/>
                              </a:cubicBezTo>
                              <a:cubicBezTo>
                                <a:pt x="16645" y="748"/>
                                <a:pt x="16666" y="773"/>
                                <a:pt x="16683" y="797"/>
                              </a:cubicBezTo>
                              <a:cubicBezTo>
                                <a:pt x="16661" y="797"/>
                                <a:pt x="16639" y="801"/>
                                <a:pt x="16623" y="801"/>
                              </a:cubicBezTo>
                              <a:cubicBezTo>
                                <a:pt x="16558" y="755"/>
                                <a:pt x="16498" y="706"/>
                                <a:pt x="16439" y="656"/>
                              </a:cubicBezTo>
                              <a:cubicBezTo>
                                <a:pt x="16417" y="635"/>
                                <a:pt x="16379" y="582"/>
                                <a:pt x="16341" y="561"/>
                              </a:cubicBezTo>
                              <a:cubicBezTo>
                                <a:pt x="16325" y="459"/>
                                <a:pt x="16336" y="353"/>
                                <a:pt x="16406" y="279"/>
                              </a:cubicBezTo>
                              <a:cubicBezTo>
                                <a:pt x="16433" y="250"/>
                                <a:pt x="16466" y="226"/>
                                <a:pt x="16504" y="205"/>
                              </a:cubicBezTo>
                              <a:cubicBezTo>
                                <a:pt x="16514" y="205"/>
                                <a:pt x="16531" y="205"/>
                                <a:pt x="16547" y="198"/>
                              </a:cubicBezTo>
                              <a:cubicBezTo>
                                <a:pt x="16710" y="141"/>
                                <a:pt x="16856" y="74"/>
                                <a:pt x="17013" y="7"/>
                              </a:cubicBezTo>
                              <a:lnTo>
                                <a:pt x="16466" y="7"/>
                              </a:lnTo>
                              <a:cubicBezTo>
                                <a:pt x="16477" y="14"/>
                                <a:pt x="16487" y="21"/>
                                <a:pt x="16498" y="28"/>
                              </a:cubicBezTo>
                              <a:cubicBezTo>
                                <a:pt x="16477" y="46"/>
                                <a:pt x="16455" y="63"/>
                                <a:pt x="16433" y="85"/>
                              </a:cubicBezTo>
                              <a:cubicBezTo>
                                <a:pt x="16384" y="56"/>
                                <a:pt x="16330" y="32"/>
                                <a:pt x="16270" y="7"/>
                              </a:cubicBezTo>
                              <a:lnTo>
                                <a:pt x="16184" y="7"/>
                              </a:lnTo>
                              <a:cubicBezTo>
                                <a:pt x="16260" y="42"/>
                                <a:pt x="16325" y="81"/>
                                <a:pt x="16390" y="123"/>
                              </a:cubicBezTo>
                              <a:cubicBezTo>
                                <a:pt x="16373" y="138"/>
                                <a:pt x="16363" y="152"/>
                                <a:pt x="16352" y="162"/>
                              </a:cubicBezTo>
                              <a:cubicBezTo>
                                <a:pt x="16211" y="113"/>
                                <a:pt x="16070" y="74"/>
                                <a:pt x="15918" y="35"/>
                              </a:cubicBezTo>
                              <a:cubicBezTo>
                                <a:pt x="15902" y="32"/>
                                <a:pt x="15896" y="49"/>
                                <a:pt x="15913" y="53"/>
                              </a:cubicBezTo>
                              <a:cubicBezTo>
                                <a:pt x="16054" y="92"/>
                                <a:pt x="16195" y="145"/>
                                <a:pt x="16314" y="201"/>
                              </a:cubicBezTo>
                              <a:cubicBezTo>
                                <a:pt x="16308" y="208"/>
                                <a:pt x="16303" y="212"/>
                                <a:pt x="16298" y="219"/>
                              </a:cubicBezTo>
                              <a:cubicBezTo>
                                <a:pt x="16281" y="226"/>
                                <a:pt x="16265" y="233"/>
                                <a:pt x="16243" y="240"/>
                              </a:cubicBezTo>
                              <a:cubicBezTo>
                                <a:pt x="16238" y="243"/>
                                <a:pt x="16227" y="247"/>
                                <a:pt x="16222" y="250"/>
                              </a:cubicBezTo>
                              <a:cubicBezTo>
                                <a:pt x="16222" y="250"/>
                                <a:pt x="16222" y="250"/>
                                <a:pt x="16222" y="250"/>
                              </a:cubicBezTo>
                              <a:cubicBezTo>
                                <a:pt x="16140" y="208"/>
                                <a:pt x="16048" y="173"/>
                                <a:pt x="15956" y="145"/>
                              </a:cubicBezTo>
                              <a:cubicBezTo>
                                <a:pt x="15940" y="138"/>
                                <a:pt x="15923" y="155"/>
                                <a:pt x="15940" y="162"/>
                              </a:cubicBezTo>
                              <a:cubicBezTo>
                                <a:pt x="16021" y="198"/>
                                <a:pt x="16092" y="236"/>
                                <a:pt x="16157" y="279"/>
                              </a:cubicBezTo>
                              <a:cubicBezTo>
                                <a:pt x="16108" y="303"/>
                                <a:pt x="16054" y="328"/>
                                <a:pt x="16010" y="353"/>
                              </a:cubicBezTo>
                              <a:cubicBezTo>
                                <a:pt x="15961" y="325"/>
                                <a:pt x="15907" y="293"/>
                                <a:pt x="15864" y="261"/>
                              </a:cubicBezTo>
                              <a:cubicBezTo>
                                <a:pt x="15831" y="240"/>
                                <a:pt x="15804" y="215"/>
                                <a:pt x="15777" y="190"/>
                              </a:cubicBezTo>
                              <a:cubicBezTo>
                                <a:pt x="15739" y="155"/>
                                <a:pt x="15707" y="116"/>
                                <a:pt x="15680" y="74"/>
                              </a:cubicBezTo>
                              <a:cubicBezTo>
                                <a:pt x="15663" y="49"/>
                                <a:pt x="15658" y="28"/>
                                <a:pt x="15652" y="7"/>
                              </a:cubicBezTo>
                              <a:lnTo>
                                <a:pt x="15365" y="7"/>
                              </a:lnTo>
                              <a:cubicBezTo>
                                <a:pt x="15354" y="21"/>
                                <a:pt x="15343" y="35"/>
                                <a:pt x="15327" y="49"/>
                              </a:cubicBezTo>
                              <a:cubicBezTo>
                                <a:pt x="15295" y="35"/>
                                <a:pt x="15257" y="21"/>
                                <a:pt x="15219" y="7"/>
                              </a:cubicBezTo>
                              <a:lnTo>
                                <a:pt x="15089" y="7"/>
                              </a:lnTo>
                              <a:cubicBezTo>
                                <a:pt x="15154" y="32"/>
                                <a:pt x="15219" y="60"/>
                                <a:pt x="15284" y="92"/>
                              </a:cubicBezTo>
                              <a:cubicBezTo>
                                <a:pt x="15284" y="95"/>
                                <a:pt x="15278" y="95"/>
                                <a:pt x="15278" y="99"/>
                              </a:cubicBezTo>
                              <a:cubicBezTo>
                                <a:pt x="15262" y="116"/>
                                <a:pt x="15240" y="131"/>
                                <a:pt x="15224" y="148"/>
                              </a:cubicBezTo>
                              <a:cubicBezTo>
                                <a:pt x="15072" y="99"/>
                                <a:pt x="14904" y="60"/>
                                <a:pt x="14736" y="39"/>
                              </a:cubicBezTo>
                              <a:cubicBezTo>
                                <a:pt x="14720" y="35"/>
                                <a:pt x="14714" y="53"/>
                                <a:pt x="14731" y="56"/>
                              </a:cubicBezTo>
                              <a:cubicBezTo>
                                <a:pt x="14888" y="92"/>
                                <a:pt x="15034" y="138"/>
                                <a:pt x="15175" y="190"/>
                              </a:cubicBezTo>
                              <a:cubicBezTo>
                                <a:pt x="15159" y="205"/>
                                <a:pt x="15143" y="219"/>
                                <a:pt x="15127" y="229"/>
                              </a:cubicBezTo>
                              <a:cubicBezTo>
                                <a:pt x="14969" y="183"/>
                                <a:pt x="14807" y="145"/>
                                <a:pt x="14639" y="116"/>
                              </a:cubicBezTo>
                              <a:cubicBezTo>
                                <a:pt x="14617" y="113"/>
                                <a:pt x="14611" y="134"/>
                                <a:pt x="14628" y="138"/>
                              </a:cubicBezTo>
                              <a:cubicBezTo>
                                <a:pt x="14785" y="169"/>
                                <a:pt x="14931" y="219"/>
                                <a:pt x="15072" y="272"/>
                              </a:cubicBezTo>
                              <a:cubicBezTo>
                                <a:pt x="15061" y="279"/>
                                <a:pt x="15051" y="289"/>
                                <a:pt x="15040" y="296"/>
                              </a:cubicBezTo>
                              <a:cubicBezTo>
                                <a:pt x="14893" y="268"/>
                                <a:pt x="14742" y="243"/>
                                <a:pt x="14590" y="222"/>
                              </a:cubicBezTo>
                              <a:cubicBezTo>
                                <a:pt x="14568" y="219"/>
                                <a:pt x="14557" y="240"/>
                                <a:pt x="14579" y="247"/>
                              </a:cubicBezTo>
                              <a:cubicBezTo>
                                <a:pt x="14698" y="272"/>
                                <a:pt x="14817" y="300"/>
                                <a:pt x="14931" y="328"/>
                              </a:cubicBezTo>
                              <a:cubicBezTo>
                                <a:pt x="14877" y="346"/>
                                <a:pt x="14828" y="363"/>
                                <a:pt x="14780" y="385"/>
                              </a:cubicBezTo>
                              <a:cubicBezTo>
                                <a:pt x="14709" y="374"/>
                                <a:pt x="14633" y="363"/>
                                <a:pt x="14563" y="349"/>
                              </a:cubicBezTo>
                              <a:cubicBezTo>
                                <a:pt x="14541" y="346"/>
                                <a:pt x="14536" y="363"/>
                                <a:pt x="14552" y="370"/>
                              </a:cubicBezTo>
                              <a:cubicBezTo>
                                <a:pt x="14606" y="385"/>
                                <a:pt x="14666" y="395"/>
                                <a:pt x="14720" y="409"/>
                              </a:cubicBezTo>
                              <a:cubicBezTo>
                                <a:pt x="14639" y="444"/>
                                <a:pt x="14563" y="483"/>
                                <a:pt x="14492" y="526"/>
                              </a:cubicBezTo>
                              <a:cubicBezTo>
                                <a:pt x="14470" y="501"/>
                                <a:pt x="14443" y="473"/>
                                <a:pt x="14427" y="448"/>
                              </a:cubicBezTo>
                              <a:cubicBezTo>
                                <a:pt x="14411" y="423"/>
                                <a:pt x="14389" y="392"/>
                                <a:pt x="14373" y="363"/>
                              </a:cubicBezTo>
                              <a:cubicBezTo>
                                <a:pt x="14308" y="247"/>
                                <a:pt x="14292" y="120"/>
                                <a:pt x="14367" y="7"/>
                              </a:cubicBezTo>
                              <a:lnTo>
                                <a:pt x="14178" y="7"/>
                              </a:lnTo>
                              <a:cubicBezTo>
                                <a:pt x="14151" y="60"/>
                                <a:pt x="14140" y="116"/>
                                <a:pt x="14134" y="173"/>
                              </a:cubicBezTo>
                              <a:cubicBezTo>
                                <a:pt x="13912" y="109"/>
                                <a:pt x="13684" y="85"/>
                                <a:pt x="13435" y="99"/>
                              </a:cubicBezTo>
                              <a:cubicBezTo>
                                <a:pt x="13375" y="102"/>
                                <a:pt x="13327" y="152"/>
                                <a:pt x="13381" y="180"/>
                              </a:cubicBezTo>
                              <a:cubicBezTo>
                                <a:pt x="13386" y="183"/>
                                <a:pt x="13386" y="187"/>
                                <a:pt x="13392" y="194"/>
                              </a:cubicBezTo>
                              <a:cubicBezTo>
                                <a:pt x="13066" y="180"/>
                                <a:pt x="12741" y="176"/>
                                <a:pt x="12416" y="180"/>
                              </a:cubicBezTo>
                              <a:cubicBezTo>
                                <a:pt x="12334" y="180"/>
                                <a:pt x="12313" y="261"/>
                                <a:pt x="12394" y="275"/>
                              </a:cubicBezTo>
                              <a:cubicBezTo>
                                <a:pt x="12399" y="279"/>
                                <a:pt x="12410" y="282"/>
                                <a:pt x="12416" y="286"/>
                              </a:cubicBezTo>
                              <a:cubicBezTo>
                                <a:pt x="12052" y="300"/>
                                <a:pt x="11689" y="332"/>
                                <a:pt x="11369" y="462"/>
                              </a:cubicBezTo>
                              <a:cubicBezTo>
                                <a:pt x="11315" y="483"/>
                                <a:pt x="11326" y="547"/>
                                <a:pt x="11391" y="550"/>
                              </a:cubicBezTo>
                              <a:cubicBezTo>
                                <a:pt x="10963" y="684"/>
                                <a:pt x="10502" y="755"/>
                                <a:pt x="10220" y="1034"/>
                              </a:cubicBezTo>
                              <a:cubicBezTo>
                                <a:pt x="10198" y="1058"/>
                                <a:pt x="10247" y="1087"/>
                                <a:pt x="10280" y="1072"/>
                              </a:cubicBezTo>
                              <a:cubicBezTo>
                                <a:pt x="10784" y="1076"/>
                                <a:pt x="11201" y="1104"/>
                                <a:pt x="11640" y="1249"/>
                              </a:cubicBezTo>
                              <a:cubicBezTo>
                                <a:pt x="11602" y="1252"/>
                                <a:pt x="11559" y="1259"/>
                                <a:pt x="11521" y="1266"/>
                              </a:cubicBezTo>
                              <a:cubicBezTo>
                                <a:pt x="11489" y="1270"/>
                                <a:pt x="11467" y="1305"/>
                                <a:pt x="11499" y="1323"/>
                              </a:cubicBezTo>
                              <a:cubicBezTo>
                                <a:pt x="11798" y="1478"/>
                                <a:pt x="12134" y="1580"/>
                                <a:pt x="12502" y="1630"/>
                              </a:cubicBezTo>
                              <a:cubicBezTo>
                                <a:pt x="12459" y="1640"/>
                                <a:pt x="12448" y="1683"/>
                                <a:pt x="12492" y="1697"/>
                              </a:cubicBezTo>
                              <a:cubicBezTo>
                                <a:pt x="12562" y="1722"/>
                                <a:pt x="12627" y="1739"/>
                                <a:pt x="12698" y="1757"/>
                              </a:cubicBezTo>
                              <a:cubicBezTo>
                                <a:pt x="12502" y="1764"/>
                                <a:pt x="12318" y="1792"/>
                                <a:pt x="12134" y="1838"/>
                              </a:cubicBezTo>
                              <a:cubicBezTo>
                                <a:pt x="12069" y="1856"/>
                                <a:pt x="12074" y="1905"/>
                                <a:pt x="12134" y="1919"/>
                              </a:cubicBezTo>
                              <a:cubicBezTo>
                                <a:pt x="12145" y="1923"/>
                                <a:pt x="12161" y="1926"/>
                                <a:pt x="12172" y="1930"/>
                              </a:cubicBezTo>
                              <a:cubicBezTo>
                                <a:pt x="11667" y="2053"/>
                                <a:pt x="11196" y="2187"/>
                                <a:pt x="10822" y="2455"/>
                              </a:cubicBezTo>
                              <a:cubicBezTo>
                                <a:pt x="10789" y="2476"/>
                                <a:pt x="10833" y="2519"/>
                                <a:pt x="10876" y="2501"/>
                              </a:cubicBezTo>
                              <a:cubicBezTo>
                                <a:pt x="10892" y="2494"/>
                                <a:pt x="10914" y="2483"/>
                                <a:pt x="10930" y="2476"/>
                              </a:cubicBezTo>
                              <a:cubicBezTo>
                                <a:pt x="11402" y="2399"/>
                                <a:pt x="11857" y="2328"/>
                                <a:pt x="12340" y="2297"/>
                              </a:cubicBezTo>
                              <a:cubicBezTo>
                                <a:pt x="12296" y="2314"/>
                                <a:pt x="12248" y="2328"/>
                                <a:pt x="12204" y="2346"/>
                              </a:cubicBezTo>
                              <a:cubicBezTo>
                                <a:pt x="12161" y="2364"/>
                                <a:pt x="12183" y="2406"/>
                                <a:pt x="12231" y="2409"/>
                              </a:cubicBezTo>
                              <a:cubicBezTo>
                                <a:pt x="12730" y="2420"/>
                                <a:pt x="13207" y="2346"/>
                                <a:pt x="13657" y="2215"/>
                              </a:cubicBezTo>
                              <a:cubicBezTo>
                                <a:pt x="13636" y="2237"/>
                                <a:pt x="13614" y="2258"/>
                                <a:pt x="13581" y="2275"/>
                              </a:cubicBezTo>
                              <a:cubicBezTo>
                                <a:pt x="13538" y="2304"/>
                                <a:pt x="13570" y="2349"/>
                                <a:pt x="13630" y="2353"/>
                              </a:cubicBezTo>
                              <a:cubicBezTo>
                                <a:pt x="13852" y="2360"/>
                                <a:pt x="14075" y="2346"/>
                                <a:pt x="14281" y="2289"/>
                              </a:cubicBezTo>
                              <a:cubicBezTo>
                                <a:pt x="14292" y="2381"/>
                                <a:pt x="14313" y="2476"/>
                                <a:pt x="14367" y="2561"/>
                              </a:cubicBezTo>
                              <a:cubicBezTo>
                                <a:pt x="14519" y="2805"/>
                                <a:pt x="14883" y="2974"/>
                                <a:pt x="15284" y="2977"/>
                              </a:cubicBezTo>
                              <a:cubicBezTo>
                                <a:pt x="15278" y="2991"/>
                                <a:pt x="15273" y="3009"/>
                                <a:pt x="15273" y="3023"/>
                              </a:cubicBezTo>
                              <a:cubicBezTo>
                                <a:pt x="15224" y="3263"/>
                                <a:pt x="15360" y="3552"/>
                                <a:pt x="15577" y="3746"/>
                              </a:cubicBezTo>
                              <a:cubicBezTo>
                                <a:pt x="15788" y="3933"/>
                                <a:pt x="16097" y="4015"/>
                                <a:pt x="16439" y="4039"/>
                              </a:cubicBezTo>
                              <a:cubicBezTo>
                                <a:pt x="16894" y="4078"/>
                                <a:pt x="17344" y="4071"/>
                                <a:pt x="17794" y="4141"/>
                              </a:cubicBezTo>
                              <a:cubicBezTo>
                                <a:pt x="18282" y="4216"/>
                                <a:pt x="18694" y="4367"/>
                                <a:pt x="19144" y="4501"/>
                              </a:cubicBezTo>
                              <a:cubicBezTo>
                                <a:pt x="19209" y="4522"/>
                                <a:pt x="19280" y="4540"/>
                                <a:pt x="19345" y="4554"/>
                              </a:cubicBezTo>
                              <a:cubicBezTo>
                                <a:pt x="19404" y="4847"/>
                                <a:pt x="19594" y="5098"/>
                                <a:pt x="19903" y="5313"/>
                              </a:cubicBezTo>
                              <a:cubicBezTo>
                                <a:pt x="19930" y="5334"/>
                                <a:pt x="19990" y="5323"/>
                                <a:pt x="20001" y="5295"/>
                              </a:cubicBezTo>
                              <a:cubicBezTo>
                                <a:pt x="20006" y="5274"/>
                                <a:pt x="20017" y="5253"/>
                                <a:pt x="20022" y="5228"/>
                              </a:cubicBezTo>
                              <a:cubicBezTo>
                                <a:pt x="20109" y="5366"/>
                                <a:pt x="20201" y="5503"/>
                                <a:pt x="20320" y="5634"/>
                              </a:cubicBezTo>
                              <a:cubicBezTo>
                                <a:pt x="20483" y="5810"/>
                                <a:pt x="20711" y="5934"/>
                                <a:pt x="20928" y="6085"/>
                              </a:cubicBezTo>
                              <a:cubicBezTo>
                                <a:pt x="20966" y="6110"/>
                                <a:pt x="21031" y="6092"/>
                                <a:pt x="21031" y="6057"/>
                              </a:cubicBezTo>
                              <a:cubicBezTo>
                                <a:pt x="21042" y="5761"/>
                                <a:pt x="20987" y="5471"/>
                                <a:pt x="20917" y="5182"/>
                              </a:cubicBezTo>
                              <a:cubicBezTo>
                                <a:pt x="20949" y="5200"/>
                                <a:pt x="20987" y="5221"/>
                                <a:pt x="21020" y="5242"/>
                              </a:cubicBezTo>
                              <a:cubicBezTo>
                                <a:pt x="21058" y="5263"/>
                                <a:pt x="21117" y="5249"/>
                                <a:pt x="21117" y="5214"/>
                              </a:cubicBezTo>
                              <a:cubicBezTo>
                                <a:pt x="21112" y="5045"/>
                                <a:pt x="21058" y="4886"/>
                                <a:pt x="20944" y="4738"/>
                              </a:cubicBezTo>
                              <a:cubicBezTo>
                                <a:pt x="21063" y="4780"/>
                                <a:pt x="21188" y="4815"/>
                                <a:pt x="21318" y="4854"/>
                              </a:cubicBezTo>
                              <a:cubicBezTo>
                                <a:pt x="21378" y="4872"/>
                                <a:pt x="21459" y="4844"/>
                                <a:pt x="21437" y="4794"/>
                              </a:cubicBezTo>
                              <a:cubicBezTo>
                                <a:pt x="21421" y="4769"/>
                                <a:pt x="21410" y="4741"/>
                                <a:pt x="21405" y="4717"/>
                              </a:cubicBezTo>
                              <a:cubicBezTo>
                                <a:pt x="21448" y="4745"/>
                                <a:pt x="21492" y="4769"/>
                                <a:pt x="21535" y="4794"/>
                              </a:cubicBezTo>
                              <a:lnTo>
                                <a:pt x="21535" y="4678"/>
                              </a:lnTo>
                              <a:cubicBezTo>
                                <a:pt x="21486" y="4649"/>
                                <a:pt x="21443" y="4621"/>
                                <a:pt x="21399" y="4590"/>
                              </a:cubicBezTo>
                              <a:cubicBezTo>
                                <a:pt x="21367" y="4565"/>
                                <a:pt x="21296" y="4579"/>
                                <a:pt x="21286" y="4607"/>
                              </a:cubicBezTo>
                              <a:cubicBezTo>
                                <a:pt x="21275" y="4646"/>
                                <a:pt x="21264" y="4681"/>
                                <a:pt x="21269" y="4720"/>
                              </a:cubicBezTo>
                              <a:cubicBezTo>
                                <a:pt x="21117" y="4671"/>
                                <a:pt x="20960" y="4632"/>
                                <a:pt x="20836" y="4551"/>
                              </a:cubicBezTo>
                              <a:cubicBezTo>
                                <a:pt x="20700" y="4466"/>
                                <a:pt x="20597" y="4364"/>
                                <a:pt x="20505" y="4258"/>
                              </a:cubicBezTo>
                              <a:cubicBezTo>
                                <a:pt x="20537" y="4219"/>
                                <a:pt x="20564" y="4180"/>
                                <a:pt x="20592" y="4138"/>
                              </a:cubicBezTo>
                              <a:cubicBezTo>
                                <a:pt x="20678" y="4230"/>
                                <a:pt x="20776" y="4318"/>
                                <a:pt x="20874" y="4403"/>
                              </a:cubicBezTo>
                              <a:cubicBezTo>
                                <a:pt x="20890" y="4417"/>
                                <a:pt x="20917" y="4403"/>
                                <a:pt x="20906" y="4388"/>
                              </a:cubicBezTo>
                              <a:cubicBezTo>
                                <a:pt x="20808" y="4283"/>
                                <a:pt x="20727" y="4173"/>
                                <a:pt x="20630" y="4067"/>
                              </a:cubicBezTo>
                              <a:cubicBezTo>
                                <a:pt x="20646" y="4036"/>
                                <a:pt x="20657" y="4004"/>
                                <a:pt x="20667" y="3972"/>
                              </a:cubicBezTo>
                              <a:cubicBezTo>
                                <a:pt x="20673" y="3958"/>
                                <a:pt x="20673" y="3940"/>
                                <a:pt x="20678" y="3926"/>
                              </a:cubicBezTo>
                              <a:cubicBezTo>
                                <a:pt x="20825" y="4099"/>
                                <a:pt x="20982" y="4272"/>
                                <a:pt x="21134" y="4441"/>
                              </a:cubicBezTo>
                              <a:cubicBezTo>
                                <a:pt x="21145" y="4455"/>
                                <a:pt x="21183" y="4445"/>
                                <a:pt x="21172" y="4427"/>
                              </a:cubicBezTo>
                              <a:cubicBezTo>
                                <a:pt x="21014" y="4223"/>
                                <a:pt x="20863" y="4018"/>
                                <a:pt x="20695" y="3813"/>
                              </a:cubicBezTo>
                              <a:cubicBezTo>
                                <a:pt x="20695" y="3761"/>
                                <a:pt x="20695" y="3708"/>
                                <a:pt x="20684" y="3655"/>
                              </a:cubicBezTo>
                              <a:cubicBezTo>
                                <a:pt x="20787" y="3775"/>
                                <a:pt x="20901" y="3895"/>
                                <a:pt x="20993" y="4022"/>
                              </a:cubicBezTo>
                              <a:cubicBezTo>
                                <a:pt x="21096" y="4166"/>
                                <a:pt x="21188" y="4318"/>
                                <a:pt x="21340" y="4441"/>
                              </a:cubicBezTo>
                              <a:cubicBezTo>
                                <a:pt x="21351" y="4452"/>
                                <a:pt x="21372" y="4438"/>
                                <a:pt x="21361" y="4431"/>
                              </a:cubicBezTo>
                              <a:cubicBezTo>
                                <a:pt x="21150" y="4191"/>
                                <a:pt x="21031" y="3916"/>
                                <a:pt x="20825" y="3676"/>
                              </a:cubicBezTo>
                              <a:cubicBezTo>
                                <a:pt x="20857" y="3690"/>
                                <a:pt x="20895" y="3704"/>
                                <a:pt x="20933" y="3722"/>
                              </a:cubicBezTo>
                              <a:cubicBezTo>
                                <a:pt x="21134" y="3958"/>
                                <a:pt x="21340" y="4191"/>
                                <a:pt x="21546" y="4424"/>
                              </a:cubicBezTo>
                              <a:lnTo>
                                <a:pt x="21546" y="4346"/>
                              </a:lnTo>
                              <a:cubicBezTo>
                                <a:pt x="21405" y="4163"/>
                                <a:pt x="21264" y="3976"/>
                                <a:pt x="21112" y="3796"/>
                              </a:cubicBezTo>
                              <a:cubicBezTo>
                                <a:pt x="21155" y="3813"/>
                                <a:pt x="21199" y="3831"/>
                                <a:pt x="21242" y="3849"/>
                              </a:cubicBezTo>
                              <a:cubicBezTo>
                                <a:pt x="21345" y="3958"/>
                                <a:pt x="21443" y="4067"/>
                                <a:pt x="21546" y="4177"/>
                              </a:cubicBezTo>
                              <a:lnTo>
                                <a:pt x="21546" y="4064"/>
                              </a:lnTo>
                              <a:cubicBezTo>
                                <a:pt x="21508" y="4018"/>
                                <a:pt x="21470" y="3969"/>
                                <a:pt x="21432" y="3923"/>
                              </a:cubicBezTo>
                              <a:cubicBezTo>
                                <a:pt x="21470" y="3937"/>
                                <a:pt x="21508" y="3955"/>
                                <a:pt x="21546" y="3969"/>
                              </a:cubicBezTo>
                              <a:lnTo>
                                <a:pt x="21546" y="3715"/>
                              </a:lnTo>
                              <a:cubicBezTo>
                                <a:pt x="21508" y="3711"/>
                                <a:pt x="21475" y="3708"/>
                                <a:pt x="21437" y="3708"/>
                              </a:cubicBezTo>
                              <a:cubicBezTo>
                                <a:pt x="21399" y="3690"/>
                                <a:pt x="21361" y="3669"/>
                                <a:pt x="21324" y="3651"/>
                              </a:cubicBezTo>
                              <a:cubicBezTo>
                                <a:pt x="21399" y="3651"/>
                                <a:pt x="21475" y="3655"/>
                                <a:pt x="21551" y="3655"/>
                              </a:cubicBezTo>
                              <a:lnTo>
                                <a:pt x="21551" y="3591"/>
                              </a:lnTo>
                              <a:cubicBezTo>
                                <a:pt x="21432" y="3588"/>
                                <a:pt x="21313" y="3584"/>
                                <a:pt x="21193" y="3581"/>
                              </a:cubicBezTo>
                              <a:cubicBezTo>
                                <a:pt x="21193" y="3581"/>
                                <a:pt x="21193" y="3581"/>
                                <a:pt x="21193" y="3581"/>
                              </a:cubicBezTo>
                              <a:cubicBezTo>
                                <a:pt x="21204" y="3581"/>
                                <a:pt x="21215" y="3577"/>
                                <a:pt x="21226" y="3577"/>
                              </a:cubicBezTo>
                              <a:cubicBezTo>
                                <a:pt x="21242" y="3574"/>
                                <a:pt x="21258" y="3574"/>
                                <a:pt x="21280" y="3574"/>
                              </a:cubicBezTo>
                              <a:cubicBezTo>
                                <a:pt x="21372" y="3581"/>
                                <a:pt x="21464" y="3581"/>
                                <a:pt x="21551" y="3577"/>
                              </a:cubicBezTo>
                              <a:lnTo>
                                <a:pt x="21551" y="3447"/>
                              </a:lnTo>
                              <a:cubicBezTo>
                                <a:pt x="21215" y="3499"/>
                                <a:pt x="20852" y="3425"/>
                                <a:pt x="20537" y="3341"/>
                              </a:cubicBezTo>
                              <a:cubicBezTo>
                                <a:pt x="20456" y="3231"/>
                                <a:pt x="20353" y="3129"/>
                                <a:pt x="20223" y="3044"/>
                              </a:cubicBezTo>
                              <a:cubicBezTo>
                                <a:pt x="20255" y="3034"/>
                                <a:pt x="20288" y="3023"/>
                                <a:pt x="20315" y="3013"/>
                              </a:cubicBezTo>
                              <a:cubicBezTo>
                                <a:pt x="20570" y="3104"/>
                                <a:pt x="20808" y="3210"/>
                                <a:pt x="21052" y="3312"/>
                              </a:cubicBezTo>
                              <a:cubicBezTo>
                                <a:pt x="21063" y="3316"/>
                                <a:pt x="21074" y="3305"/>
                                <a:pt x="21069" y="3298"/>
                              </a:cubicBezTo>
                              <a:cubicBezTo>
                                <a:pt x="20879" y="3168"/>
                                <a:pt x="20646" y="3062"/>
                                <a:pt x="20407" y="2970"/>
                              </a:cubicBezTo>
                              <a:cubicBezTo>
                                <a:pt x="20429" y="2960"/>
                                <a:pt x="20451" y="2949"/>
                                <a:pt x="20472" y="2935"/>
                              </a:cubicBezTo>
                              <a:cubicBezTo>
                                <a:pt x="20570" y="2956"/>
                                <a:pt x="20662" y="2981"/>
                                <a:pt x="20760" y="3006"/>
                              </a:cubicBezTo>
                              <a:cubicBezTo>
                                <a:pt x="20955" y="3059"/>
                                <a:pt x="21123" y="3136"/>
                                <a:pt x="21313" y="3196"/>
                              </a:cubicBezTo>
                              <a:cubicBezTo>
                                <a:pt x="21318" y="3200"/>
                                <a:pt x="21334" y="3193"/>
                                <a:pt x="21324" y="3189"/>
                              </a:cubicBezTo>
                              <a:cubicBezTo>
                                <a:pt x="21204" y="3090"/>
                                <a:pt x="21009" y="3023"/>
                                <a:pt x="20836" y="2967"/>
                              </a:cubicBezTo>
                              <a:cubicBezTo>
                                <a:pt x="20743" y="2939"/>
                                <a:pt x="20651" y="2910"/>
                                <a:pt x="20554" y="2886"/>
                              </a:cubicBezTo>
                              <a:cubicBezTo>
                                <a:pt x="20570" y="2875"/>
                                <a:pt x="20586" y="2861"/>
                                <a:pt x="20602" y="2850"/>
                              </a:cubicBezTo>
                              <a:cubicBezTo>
                                <a:pt x="20700" y="2864"/>
                                <a:pt x="20792" y="2882"/>
                                <a:pt x="20884" y="2903"/>
                              </a:cubicBezTo>
                              <a:cubicBezTo>
                                <a:pt x="21096" y="2953"/>
                                <a:pt x="21291" y="3023"/>
                                <a:pt x="21497" y="3076"/>
                              </a:cubicBezTo>
                              <a:cubicBezTo>
                                <a:pt x="21513" y="3080"/>
                                <a:pt x="21530" y="3066"/>
                                <a:pt x="21513" y="3059"/>
                              </a:cubicBezTo>
                              <a:cubicBezTo>
                                <a:pt x="21351" y="2963"/>
                                <a:pt x="21134" y="2900"/>
                                <a:pt x="20933" y="2850"/>
                              </a:cubicBezTo>
                              <a:cubicBezTo>
                                <a:pt x="20852" y="2829"/>
                                <a:pt x="20765" y="2812"/>
                                <a:pt x="20678" y="2794"/>
                              </a:cubicBezTo>
                              <a:cubicBezTo>
                                <a:pt x="20689" y="2787"/>
                                <a:pt x="20700" y="2776"/>
                                <a:pt x="20711" y="2769"/>
                              </a:cubicBezTo>
                              <a:cubicBezTo>
                                <a:pt x="21004" y="2801"/>
                                <a:pt x="21286" y="2861"/>
                                <a:pt x="21557" y="2946"/>
                              </a:cubicBezTo>
                              <a:lnTo>
                                <a:pt x="21557" y="2914"/>
                              </a:lnTo>
                              <a:cubicBezTo>
                                <a:pt x="21313" y="2819"/>
                                <a:pt x="21052" y="2752"/>
                                <a:pt x="20776" y="2713"/>
                              </a:cubicBezTo>
                              <a:cubicBezTo>
                                <a:pt x="20787" y="2706"/>
                                <a:pt x="20798" y="2695"/>
                                <a:pt x="20808" y="2688"/>
                              </a:cubicBezTo>
                              <a:cubicBezTo>
                                <a:pt x="20814" y="2681"/>
                                <a:pt x="20825" y="2678"/>
                                <a:pt x="20830" y="2670"/>
                              </a:cubicBezTo>
                              <a:cubicBezTo>
                                <a:pt x="21074" y="2699"/>
                                <a:pt x="21318" y="2734"/>
                                <a:pt x="21562" y="2776"/>
                              </a:cubicBezTo>
                              <a:lnTo>
                                <a:pt x="21562" y="2723"/>
                              </a:lnTo>
                              <a:cubicBezTo>
                                <a:pt x="21351" y="2670"/>
                                <a:pt x="21134" y="2632"/>
                                <a:pt x="20906" y="2603"/>
                              </a:cubicBezTo>
                              <a:cubicBezTo>
                                <a:pt x="20922" y="2586"/>
                                <a:pt x="20944" y="2568"/>
                                <a:pt x="20960" y="2551"/>
                              </a:cubicBezTo>
                              <a:cubicBezTo>
                                <a:pt x="21161" y="2572"/>
                                <a:pt x="21361" y="2600"/>
                                <a:pt x="21562" y="2635"/>
                              </a:cubicBezTo>
                              <a:lnTo>
                                <a:pt x="21562" y="2575"/>
                              </a:lnTo>
                              <a:cubicBezTo>
                                <a:pt x="21389" y="2533"/>
                                <a:pt x="21210" y="2501"/>
                                <a:pt x="21025" y="2480"/>
                              </a:cubicBezTo>
                              <a:cubicBezTo>
                                <a:pt x="21031" y="2473"/>
                                <a:pt x="21042" y="2462"/>
                                <a:pt x="21047" y="2455"/>
                              </a:cubicBezTo>
                              <a:cubicBezTo>
                                <a:pt x="21220" y="2462"/>
                                <a:pt x="21394" y="2473"/>
                                <a:pt x="21562" y="2491"/>
                              </a:cubicBezTo>
                              <a:lnTo>
                                <a:pt x="21562" y="2431"/>
                              </a:lnTo>
                              <a:cubicBezTo>
                                <a:pt x="21410" y="2409"/>
                                <a:pt x="21253" y="2392"/>
                                <a:pt x="21096" y="2385"/>
                              </a:cubicBezTo>
                              <a:cubicBezTo>
                                <a:pt x="21123" y="2342"/>
                                <a:pt x="21145" y="2300"/>
                                <a:pt x="21161" y="2254"/>
                              </a:cubicBezTo>
                              <a:cubicBezTo>
                                <a:pt x="21296" y="2251"/>
                                <a:pt x="21432" y="2247"/>
                                <a:pt x="21567" y="2251"/>
                              </a:cubicBezTo>
                              <a:lnTo>
                                <a:pt x="21567" y="2205"/>
                              </a:lnTo>
                              <a:cubicBezTo>
                                <a:pt x="21437" y="2198"/>
                                <a:pt x="21307" y="2194"/>
                                <a:pt x="21177" y="2194"/>
                              </a:cubicBezTo>
                              <a:cubicBezTo>
                                <a:pt x="21177" y="2184"/>
                                <a:pt x="21183" y="2173"/>
                                <a:pt x="21183" y="2162"/>
                              </a:cubicBezTo>
                              <a:cubicBezTo>
                                <a:pt x="21220" y="2159"/>
                                <a:pt x="21253" y="2155"/>
                                <a:pt x="21291" y="2155"/>
                              </a:cubicBezTo>
                              <a:cubicBezTo>
                                <a:pt x="21383" y="2152"/>
                                <a:pt x="21475" y="2152"/>
                                <a:pt x="21567" y="2155"/>
                              </a:cubicBezTo>
                              <a:lnTo>
                                <a:pt x="21567" y="2095"/>
                              </a:lnTo>
                              <a:cubicBezTo>
                                <a:pt x="21443" y="2092"/>
                                <a:pt x="21307" y="2088"/>
                                <a:pt x="21177" y="2095"/>
                              </a:cubicBezTo>
                              <a:cubicBezTo>
                                <a:pt x="21177" y="2088"/>
                                <a:pt x="21177" y="2078"/>
                                <a:pt x="21172" y="2071"/>
                              </a:cubicBezTo>
                              <a:cubicBezTo>
                                <a:pt x="21275" y="2064"/>
                                <a:pt x="21383" y="2057"/>
                                <a:pt x="21486" y="2053"/>
                              </a:cubicBezTo>
                              <a:cubicBezTo>
                                <a:pt x="21513" y="2053"/>
                                <a:pt x="21540" y="2057"/>
                                <a:pt x="21567" y="2057"/>
                              </a:cubicBezTo>
                              <a:lnTo>
                                <a:pt x="21567" y="1990"/>
                              </a:lnTo>
                              <a:cubicBezTo>
                                <a:pt x="21562" y="1990"/>
                                <a:pt x="21551" y="1990"/>
                                <a:pt x="21546" y="1990"/>
                              </a:cubicBezTo>
                              <a:cubicBezTo>
                                <a:pt x="21519" y="1990"/>
                                <a:pt x="21486" y="1990"/>
                                <a:pt x="21454" y="1990"/>
                              </a:cubicBezTo>
                              <a:cubicBezTo>
                                <a:pt x="21351" y="1979"/>
                                <a:pt x="21242" y="1972"/>
                                <a:pt x="21134" y="1968"/>
                              </a:cubicBezTo>
                              <a:cubicBezTo>
                                <a:pt x="21134" y="1965"/>
                                <a:pt x="21128" y="1961"/>
                                <a:pt x="21128" y="1958"/>
                              </a:cubicBezTo>
                              <a:cubicBezTo>
                                <a:pt x="21253" y="1937"/>
                                <a:pt x="21378" y="1919"/>
                                <a:pt x="21513" y="1905"/>
                              </a:cubicBezTo>
                              <a:cubicBezTo>
                                <a:pt x="21530" y="1905"/>
                                <a:pt x="21551" y="1901"/>
                                <a:pt x="21567" y="1901"/>
                              </a:cubicBezTo>
                              <a:lnTo>
                                <a:pt x="21567" y="1834"/>
                              </a:lnTo>
                              <a:cubicBezTo>
                                <a:pt x="21405" y="1841"/>
                                <a:pt x="21237" y="1856"/>
                                <a:pt x="21080" y="1880"/>
                              </a:cubicBezTo>
                              <a:cubicBezTo>
                                <a:pt x="21074" y="1877"/>
                                <a:pt x="21074" y="1873"/>
                                <a:pt x="21069" y="1866"/>
                              </a:cubicBezTo>
                              <a:cubicBezTo>
                                <a:pt x="21237" y="1838"/>
                                <a:pt x="21399" y="1813"/>
                                <a:pt x="21567" y="1792"/>
                              </a:cubicBezTo>
                              <a:lnTo>
                                <a:pt x="21567" y="1729"/>
                              </a:lnTo>
                              <a:cubicBezTo>
                                <a:pt x="21378" y="1743"/>
                                <a:pt x="21188" y="1764"/>
                                <a:pt x="21009" y="1796"/>
                              </a:cubicBezTo>
                              <a:cubicBezTo>
                                <a:pt x="20993" y="1781"/>
                                <a:pt x="20977" y="1764"/>
                                <a:pt x="20960" y="1750"/>
                              </a:cubicBezTo>
                              <a:cubicBezTo>
                                <a:pt x="21074" y="1722"/>
                                <a:pt x="21188" y="1693"/>
                                <a:pt x="21302" y="1672"/>
                              </a:cubicBezTo>
                              <a:cubicBezTo>
                                <a:pt x="21389" y="1654"/>
                                <a:pt x="21481" y="1640"/>
                                <a:pt x="21567" y="1626"/>
                              </a:cubicBezTo>
                              <a:lnTo>
                                <a:pt x="21567" y="1563"/>
                              </a:lnTo>
                              <a:cubicBezTo>
                                <a:pt x="21475" y="1573"/>
                                <a:pt x="21389" y="1584"/>
                                <a:pt x="21302" y="1598"/>
                              </a:cubicBezTo>
                              <a:cubicBezTo>
                                <a:pt x="21166" y="1619"/>
                                <a:pt x="21020" y="1644"/>
                                <a:pt x="20884" y="1676"/>
                              </a:cubicBezTo>
                              <a:cubicBezTo>
                                <a:pt x="20879" y="1669"/>
                                <a:pt x="20868" y="1665"/>
                                <a:pt x="20863" y="1658"/>
                              </a:cubicBezTo>
                              <a:cubicBezTo>
                                <a:pt x="20987" y="1619"/>
                                <a:pt x="21112" y="1580"/>
                                <a:pt x="21242" y="1545"/>
                              </a:cubicBezTo>
                              <a:cubicBezTo>
                                <a:pt x="21351" y="1517"/>
                                <a:pt x="21459" y="1496"/>
                                <a:pt x="21573" y="1475"/>
                              </a:cubicBezTo>
                              <a:lnTo>
                                <a:pt x="21573" y="1422"/>
                              </a:lnTo>
                              <a:cubicBezTo>
                                <a:pt x="21443" y="1443"/>
                                <a:pt x="21318" y="1471"/>
                                <a:pt x="21199" y="1499"/>
                              </a:cubicBezTo>
                              <a:cubicBezTo>
                                <a:pt x="21063" y="1531"/>
                                <a:pt x="20922" y="1566"/>
                                <a:pt x="20787" y="1609"/>
                              </a:cubicBezTo>
                              <a:cubicBezTo>
                                <a:pt x="20776" y="1602"/>
                                <a:pt x="20765" y="1595"/>
                                <a:pt x="20754" y="1587"/>
                              </a:cubicBezTo>
                              <a:cubicBezTo>
                                <a:pt x="20879" y="1538"/>
                                <a:pt x="21004" y="1492"/>
                                <a:pt x="21139" y="1453"/>
                              </a:cubicBezTo>
                              <a:cubicBezTo>
                                <a:pt x="21280" y="1411"/>
                                <a:pt x="21427" y="1379"/>
                                <a:pt x="21578" y="1351"/>
                              </a:cubicBezTo>
                              <a:lnTo>
                                <a:pt x="21578" y="1305"/>
                              </a:lnTo>
                              <a:cubicBezTo>
                                <a:pt x="21258" y="1348"/>
                                <a:pt x="20949" y="1425"/>
                                <a:pt x="20673" y="1535"/>
                              </a:cubicBezTo>
                              <a:cubicBezTo>
                                <a:pt x="20646" y="1517"/>
                                <a:pt x="20613" y="1499"/>
                                <a:pt x="20581" y="1485"/>
                              </a:cubicBezTo>
                              <a:cubicBezTo>
                                <a:pt x="20868" y="1372"/>
                                <a:pt x="21177" y="1281"/>
                                <a:pt x="21508" y="1221"/>
                              </a:cubicBezTo>
                              <a:cubicBezTo>
                                <a:pt x="21524" y="1217"/>
                                <a:pt x="21519" y="1203"/>
                                <a:pt x="21502" y="1203"/>
                              </a:cubicBezTo>
                              <a:cubicBezTo>
                                <a:pt x="21150" y="1242"/>
                                <a:pt x="20808" y="1326"/>
                                <a:pt x="20499" y="1443"/>
                              </a:cubicBezTo>
                              <a:cubicBezTo>
                                <a:pt x="20461" y="1422"/>
                                <a:pt x="20418" y="1404"/>
                                <a:pt x="20380" y="1383"/>
                              </a:cubicBezTo>
                              <a:cubicBezTo>
                                <a:pt x="20543" y="1319"/>
                                <a:pt x="20700" y="1256"/>
                                <a:pt x="20879" y="1206"/>
                              </a:cubicBezTo>
                              <a:cubicBezTo>
                                <a:pt x="20895" y="1203"/>
                                <a:pt x="20884" y="1185"/>
                                <a:pt x="20868" y="1189"/>
                              </a:cubicBezTo>
                              <a:cubicBezTo>
                                <a:pt x="20678" y="1224"/>
                                <a:pt x="20472" y="1273"/>
                                <a:pt x="20304" y="1348"/>
                              </a:cubicBezTo>
                              <a:cubicBezTo>
                                <a:pt x="20239" y="1316"/>
                                <a:pt x="20174" y="1288"/>
                                <a:pt x="20114" y="1263"/>
                              </a:cubicBezTo>
                              <a:cubicBezTo>
                                <a:pt x="20104" y="1252"/>
                                <a:pt x="20093" y="1242"/>
                                <a:pt x="20087" y="1231"/>
                              </a:cubicBezTo>
                              <a:cubicBezTo>
                                <a:pt x="20093" y="1231"/>
                                <a:pt x="20093" y="1231"/>
                                <a:pt x="20098" y="1228"/>
                              </a:cubicBezTo>
                              <a:cubicBezTo>
                                <a:pt x="20288" y="1143"/>
                                <a:pt x="20554" y="1083"/>
                                <a:pt x="20825" y="1044"/>
                              </a:cubicBezTo>
                              <a:close/>
                              <a:moveTo>
                                <a:pt x="18260" y="272"/>
                              </a:moveTo>
                              <a:lnTo>
                                <a:pt x="18260" y="272"/>
                              </a:lnTo>
                              <a:cubicBezTo>
                                <a:pt x="18260" y="272"/>
                                <a:pt x="18260" y="275"/>
                                <a:pt x="18260" y="272"/>
                              </a:cubicBezTo>
                              <a:cubicBezTo>
                                <a:pt x="18271" y="286"/>
                                <a:pt x="18282" y="300"/>
                                <a:pt x="18282" y="310"/>
                              </a:cubicBezTo>
                              <a:cubicBezTo>
                                <a:pt x="18282" y="317"/>
                                <a:pt x="18287" y="325"/>
                                <a:pt x="18282" y="332"/>
                              </a:cubicBezTo>
                              <a:cubicBezTo>
                                <a:pt x="18282" y="339"/>
                                <a:pt x="18282" y="346"/>
                                <a:pt x="18277" y="353"/>
                              </a:cubicBezTo>
                              <a:cubicBezTo>
                                <a:pt x="18266" y="367"/>
                                <a:pt x="18249" y="377"/>
                                <a:pt x="18233" y="388"/>
                              </a:cubicBezTo>
                              <a:cubicBezTo>
                                <a:pt x="18211" y="402"/>
                                <a:pt x="18190" y="416"/>
                                <a:pt x="18163" y="427"/>
                              </a:cubicBezTo>
                              <a:cubicBezTo>
                                <a:pt x="18163" y="427"/>
                                <a:pt x="18163" y="427"/>
                                <a:pt x="18163" y="427"/>
                              </a:cubicBezTo>
                              <a:cubicBezTo>
                                <a:pt x="18146" y="402"/>
                                <a:pt x="18130" y="374"/>
                                <a:pt x="18119" y="349"/>
                              </a:cubicBezTo>
                              <a:cubicBezTo>
                                <a:pt x="18179" y="328"/>
                                <a:pt x="18222" y="300"/>
                                <a:pt x="18260" y="272"/>
                              </a:cubicBezTo>
                              <a:close/>
                              <a:moveTo>
                                <a:pt x="17875" y="409"/>
                              </a:moveTo>
                              <a:cubicBezTo>
                                <a:pt x="17902" y="406"/>
                                <a:pt x="17935" y="402"/>
                                <a:pt x="17962" y="399"/>
                              </a:cubicBezTo>
                              <a:cubicBezTo>
                                <a:pt x="17967" y="399"/>
                                <a:pt x="17967" y="399"/>
                                <a:pt x="17973" y="395"/>
                              </a:cubicBezTo>
                              <a:cubicBezTo>
                                <a:pt x="17978" y="409"/>
                                <a:pt x="17978" y="420"/>
                                <a:pt x="17984" y="434"/>
                              </a:cubicBezTo>
                              <a:cubicBezTo>
                                <a:pt x="17989" y="452"/>
                                <a:pt x="17989" y="469"/>
                                <a:pt x="18000" y="483"/>
                              </a:cubicBezTo>
                              <a:cubicBezTo>
                                <a:pt x="17962" y="490"/>
                                <a:pt x="17924" y="497"/>
                                <a:pt x="17886" y="504"/>
                              </a:cubicBezTo>
                              <a:cubicBezTo>
                                <a:pt x="17886" y="504"/>
                                <a:pt x="17886" y="501"/>
                                <a:pt x="17886" y="497"/>
                              </a:cubicBezTo>
                              <a:cubicBezTo>
                                <a:pt x="17886" y="469"/>
                                <a:pt x="17881" y="437"/>
                                <a:pt x="17875" y="409"/>
                              </a:cubicBezTo>
                              <a:close/>
                              <a:moveTo>
                                <a:pt x="17995" y="388"/>
                              </a:moveTo>
                              <a:cubicBezTo>
                                <a:pt x="18033" y="377"/>
                                <a:pt x="18076" y="367"/>
                                <a:pt x="18108" y="353"/>
                              </a:cubicBezTo>
                              <a:cubicBezTo>
                                <a:pt x="18119" y="377"/>
                                <a:pt x="18130" y="406"/>
                                <a:pt x="18141" y="434"/>
                              </a:cubicBezTo>
                              <a:cubicBezTo>
                                <a:pt x="18141" y="437"/>
                                <a:pt x="18141" y="437"/>
                                <a:pt x="18146" y="437"/>
                              </a:cubicBezTo>
                              <a:cubicBezTo>
                                <a:pt x="18108" y="452"/>
                                <a:pt x="18070" y="462"/>
                                <a:pt x="18033" y="473"/>
                              </a:cubicBezTo>
                              <a:cubicBezTo>
                                <a:pt x="18011" y="448"/>
                                <a:pt x="18000" y="420"/>
                                <a:pt x="17995" y="388"/>
                              </a:cubicBezTo>
                              <a:close/>
                              <a:moveTo>
                                <a:pt x="17702" y="183"/>
                              </a:moveTo>
                              <a:cubicBezTo>
                                <a:pt x="17718" y="180"/>
                                <a:pt x="17734" y="173"/>
                                <a:pt x="17751" y="169"/>
                              </a:cubicBezTo>
                              <a:cubicBezTo>
                                <a:pt x="17816" y="155"/>
                                <a:pt x="17897" y="152"/>
                                <a:pt x="17967" y="159"/>
                              </a:cubicBezTo>
                              <a:cubicBezTo>
                                <a:pt x="18005" y="162"/>
                                <a:pt x="18038" y="169"/>
                                <a:pt x="18076" y="176"/>
                              </a:cubicBezTo>
                              <a:cubicBezTo>
                                <a:pt x="18092" y="180"/>
                                <a:pt x="18108" y="183"/>
                                <a:pt x="18125" y="187"/>
                              </a:cubicBezTo>
                              <a:cubicBezTo>
                                <a:pt x="18163" y="198"/>
                                <a:pt x="18195" y="215"/>
                                <a:pt x="18228" y="236"/>
                              </a:cubicBezTo>
                              <a:cubicBezTo>
                                <a:pt x="18206" y="247"/>
                                <a:pt x="18184" y="258"/>
                                <a:pt x="18163" y="268"/>
                              </a:cubicBezTo>
                              <a:cubicBezTo>
                                <a:pt x="18163" y="268"/>
                                <a:pt x="18163" y="268"/>
                                <a:pt x="18163" y="268"/>
                              </a:cubicBezTo>
                              <a:cubicBezTo>
                                <a:pt x="18081" y="222"/>
                                <a:pt x="17973" y="201"/>
                                <a:pt x="17864" y="212"/>
                              </a:cubicBezTo>
                              <a:cubicBezTo>
                                <a:pt x="17794" y="219"/>
                                <a:pt x="17696" y="243"/>
                                <a:pt x="17664" y="289"/>
                              </a:cubicBezTo>
                              <a:cubicBezTo>
                                <a:pt x="17658" y="286"/>
                                <a:pt x="17658" y="282"/>
                                <a:pt x="17653" y="282"/>
                              </a:cubicBezTo>
                              <a:cubicBezTo>
                                <a:pt x="17620" y="250"/>
                                <a:pt x="17626" y="212"/>
                                <a:pt x="17702" y="183"/>
                              </a:cubicBezTo>
                              <a:close/>
                              <a:moveTo>
                                <a:pt x="17745" y="406"/>
                              </a:moveTo>
                              <a:cubicBezTo>
                                <a:pt x="17767" y="409"/>
                                <a:pt x="17789" y="409"/>
                                <a:pt x="17805" y="409"/>
                              </a:cubicBezTo>
                              <a:cubicBezTo>
                                <a:pt x="17816" y="409"/>
                                <a:pt x="17827" y="409"/>
                                <a:pt x="17843" y="409"/>
                              </a:cubicBezTo>
                              <a:cubicBezTo>
                                <a:pt x="17843" y="437"/>
                                <a:pt x="17848" y="469"/>
                                <a:pt x="17848" y="497"/>
                              </a:cubicBezTo>
                              <a:cubicBezTo>
                                <a:pt x="17848" y="501"/>
                                <a:pt x="17854" y="504"/>
                                <a:pt x="17854" y="508"/>
                              </a:cubicBezTo>
                              <a:cubicBezTo>
                                <a:pt x="17832" y="512"/>
                                <a:pt x="17805" y="512"/>
                                <a:pt x="17783" y="515"/>
                              </a:cubicBezTo>
                              <a:cubicBezTo>
                                <a:pt x="17783" y="515"/>
                                <a:pt x="17778" y="515"/>
                                <a:pt x="17778" y="515"/>
                              </a:cubicBezTo>
                              <a:cubicBezTo>
                                <a:pt x="17778" y="515"/>
                                <a:pt x="17772" y="512"/>
                                <a:pt x="17767" y="512"/>
                              </a:cubicBezTo>
                              <a:cubicBezTo>
                                <a:pt x="17761" y="512"/>
                                <a:pt x="17751" y="512"/>
                                <a:pt x="17745" y="508"/>
                              </a:cubicBezTo>
                              <a:cubicBezTo>
                                <a:pt x="17751" y="476"/>
                                <a:pt x="17751" y="441"/>
                                <a:pt x="17745" y="406"/>
                              </a:cubicBezTo>
                              <a:close/>
                              <a:moveTo>
                                <a:pt x="17610" y="480"/>
                              </a:moveTo>
                              <a:cubicBezTo>
                                <a:pt x="17615" y="455"/>
                                <a:pt x="17620" y="430"/>
                                <a:pt x="17620" y="406"/>
                              </a:cubicBezTo>
                              <a:cubicBezTo>
                                <a:pt x="17620" y="395"/>
                                <a:pt x="17620" y="381"/>
                                <a:pt x="17620" y="370"/>
                              </a:cubicBezTo>
                              <a:cubicBezTo>
                                <a:pt x="17631" y="377"/>
                                <a:pt x="17642" y="381"/>
                                <a:pt x="17658" y="385"/>
                              </a:cubicBezTo>
                              <a:cubicBezTo>
                                <a:pt x="17669" y="388"/>
                                <a:pt x="17686" y="392"/>
                                <a:pt x="17702" y="395"/>
                              </a:cubicBezTo>
                              <a:cubicBezTo>
                                <a:pt x="17707" y="395"/>
                                <a:pt x="17707" y="395"/>
                                <a:pt x="17713" y="395"/>
                              </a:cubicBezTo>
                              <a:cubicBezTo>
                                <a:pt x="17713" y="413"/>
                                <a:pt x="17713" y="427"/>
                                <a:pt x="17713" y="444"/>
                              </a:cubicBezTo>
                              <a:cubicBezTo>
                                <a:pt x="17713" y="466"/>
                                <a:pt x="17713" y="483"/>
                                <a:pt x="17718" y="504"/>
                              </a:cubicBezTo>
                              <a:cubicBezTo>
                                <a:pt x="17686" y="501"/>
                                <a:pt x="17648" y="497"/>
                                <a:pt x="17615" y="494"/>
                              </a:cubicBezTo>
                              <a:cubicBezTo>
                                <a:pt x="17604" y="490"/>
                                <a:pt x="17604" y="487"/>
                                <a:pt x="17610" y="480"/>
                              </a:cubicBezTo>
                              <a:close/>
                              <a:moveTo>
                                <a:pt x="17469" y="600"/>
                              </a:moveTo>
                              <a:cubicBezTo>
                                <a:pt x="17566" y="610"/>
                                <a:pt x="17669" y="614"/>
                                <a:pt x="17767" y="610"/>
                              </a:cubicBezTo>
                              <a:cubicBezTo>
                                <a:pt x="17816" y="607"/>
                                <a:pt x="17864" y="603"/>
                                <a:pt x="17913" y="596"/>
                              </a:cubicBezTo>
                              <a:cubicBezTo>
                                <a:pt x="17984" y="586"/>
                                <a:pt x="18054" y="571"/>
                                <a:pt x="18114" y="550"/>
                              </a:cubicBezTo>
                              <a:cubicBezTo>
                                <a:pt x="18174" y="529"/>
                                <a:pt x="18228" y="504"/>
                                <a:pt x="18271" y="469"/>
                              </a:cubicBezTo>
                              <a:cubicBezTo>
                                <a:pt x="18287" y="462"/>
                                <a:pt x="18304" y="459"/>
                                <a:pt x="18314" y="452"/>
                              </a:cubicBezTo>
                              <a:cubicBezTo>
                                <a:pt x="18325" y="444"/>
                                <a:pt x="18342" y="437"/>
                                <a:pt x="18347" y="427"/>
                              </a:cubicBezTo>
                              <a:cubicBezTo>
                                <a:pt x="18352" y="444"/>
                                <a:pt x="18352" y="466"/>
                                <a:pt x="18358" y="483"/>
                              </a:cubicBezTo>
                              <a:cubicBezTo>
                                <a:pt x="18363" y="501"/>
                                <a:pt x="18369" y="519"/>
                                <a:pt x="18374" y="540"/>
                              </a:cubicBezTo>
                              <a:cubicBezTo>
                                <a:pt x="18390" y="575"/>
                                <a:pt x="18407" y="610"/>
                                <a:pt x="18428" y="646"/>
                              </a:cubicBezTo>
                              <a:cubicBezTo>
                                <a:pt x="18450" y="681"/>
                                <a:pt x="18477" y="713"/>
                                <a:pt x="18510" y="741"/>
                              </a:cubicBezTo>
                              <a:cubicBezTo>
                                <a:pt x="18542" y="769"/>
                                <a:pt x="18586" y="797"/>
                                <a:pt x="18629" y="822"/>
                              </a:cubicBezTo>
                              <a:cubicBezTo>
                                <a:pt x="18591" y="868"/>
                                <a:pt x="18548" y="917"/>
                                <a:pt x="18504" y="963"/>
                              </a:cubicBezTo>
                              <a:cubicBezTo>
                                <a:pt x="18445" y="871"/>
                                <a:pt x="18385" y="780"/>
                                <a:pt x="18342" y="681"/>
                              </a:cubicBezTo>
                              <a:cubicBezTo>
                                <a:pt x="18336" y="670"/>
                                <a:pt x="18320" y="677"/>
                                <a:pt x="18320" y="684"/>
                              </a:cubicBezTo>
                              <a:cubicBezTo>
                                <a:pt x="18352" y="794"/>
                                <a:pt x="18390" y="907"/>
                                <a:pt x="18461" y="1009"/>
                              </a:cubicBezTo>
                              <a:cubicBezTo>
                                <a:pt x="18439" y="1034"/>
                                <a:pt x="18412" y="1058"/>
                                <a:pt x="18390" y="1083"/>
                              </a:cubicBezTo>
                              <a:cubicBezTo>
                                <a:pt x="18336" y="960"/>
                                <a:pt x="18282" y="833"/>
                                <a:pt x="18206" y="713"/>
                              </a:cubicBezTo>
                              <a:cubicBezTo>
                                <a:pt x="18201" y="702"/>
                                <a:pt x="18179" y="706"/>
                                <a:pt x="18179" y="716"/>
                              </a:cubicBezTo>
                              <a:cubicBezTo>
                                <a:pt x="18239" y="854"/>
                                <a:pt x="18293" y="988"/>
                                <a:pt x="18342" y="1129"/>
                              </a:cubicBezTo>
                              <a:cubicBezTo>
                                <a:pt x="18336" y="1136"/>
                                <a:pt x="18331" y="1143"/>
                                <a:pt x="18325" y="1146"/>
                              </a:cubicBezTo>
                              <a:cubicBezTo>
                                <a:pt x="18320" y="1154"/>
                                <a:pt x="18309" y="1161"/>
                                <a:pt x="18304" y="1168"/>
                              </a:cubicBezTo>
                              <a:cubicBezTo>
                                <a:pt x="18287" y="1175"/>
                                <a:pt x="18271" y="1178"/>
                                <a:pt x="18255" y="1185"/>
                              </a:cubicBezTo>
                              <a:cubicBezTo>
                                <a:pt x="18211" y="1041"/>
                                <a:pt x="18152" y="893"/>
                                <a:pt x="18081" y="755"/>
                              </a:cubicBezTo>
                              <a:cubicBezTo>
                                <a:pt x="18076" y="744"/>
                                <a:pt x="18049" y="748"/>
                                <a:pt x="18054" y="758"/>
                              </a:cubicBezTo>
                              <a:cubicBezTo>
                                <a:pt x="18098" y="907"/>
                                <a:pt x="18152" y="1055"/>
                                <a:pt x="18201" y="1199"/>
                              </a:cubicBezTo>
                              <a:cubicBezTo>
                                <a:pt x="18168" y="1210"/>
                                <a:pt x="18130" y="1217"/>
                                <a:pt x="18098" y="1224"/>
                              </a:cubicBezTo>
                              <a:cubicBezTo>
                                <a:pt x="18054" y="1072"/>
                                <a:pt x="17995" y="921"/>
                                <a:pt x="17946" y="769"/>
                              </a:cubicBezTo>
                              <a:cubicBezTo>
                                <a:pt x="17940" y="758"/>
                                <a:pt x="17919" y="762"/>
                                <a:pt x="17919" y="773"/>
                              </a:cubicBezTo>
                              <a:cubicBezTo>
                                <a:pt x="17957" y="924"/>
                                <a:pt x="17984" y="1083"/>
                                <a:pt x="18027" y="1235"/>
                              </a:cubicBezTo>
                              <a:cubicBezTo>
                                <a:pt x="17984" y="1242"/>
                                <a:pt x="17940" y="1249"/>
                                <a:pt x="17897" y="1252"/>
                              </a:cubicBezTo>
                              <a:cubicBezTo>
                                <a:pt x="17854" y="1083"/>
                                <a:pt x="17810" y="917"/>
                                <a:pt x="17756" y="751"/>
                              </a:cubicBezTo>
                              <a:cubicBezTo>
                                <a:pt x="17756" y="744"/>
                                <a:pt x="17734" y="744"/>
                                <a:pt x="17734" y="755"/>
                              </a:cubicBezTo>
                              <a:cubicBezTo>
                                <a:pt x="17761" y="924"/>
                                <a:pt x="17794" y="1090"/>
                                <a:pt x="17832" y="1259"/>
                              </a:cubicBezTo>
                              <a:cubicBezTo>
                                <a:pt x="17794" y="1263"/>
                                <a:pt x="17751" y="1263"/>
                                <a:pt x="17713" y="1263"/>
                              </a:cubicBezTo>
                              <a:cubicBezTo>
                                <a:pt x="17680" y="1097"/>
                                <a:pt x="17648" y="928"/>
                                <a:pt x="17615" y="762"/>
                              </a:cubicBezTo>
                              <a:cubicBezTo>
                                <a:pt x="17615" y="755"/>
                                <a:pt x="17593" y="755"/>
                                <a:pt x="17593" y="762"/>
                              </a:cubicBezTo>
                              <a:cubicBezTo>
                                <a:pt x="17610" y="928"/>
                                <a:pt x="17631" y="1097"/>
                                <a:pt x="17658" y="1263"/>
                              </a:cubicBezTo>
                              <a:cubicBezTo>
                                <a:pt x="17620" y="1263"/>
                                <a:pt x="17588" y="1259"/>
                                <a:pt x="17550" y="1256"/>
                              </a:cubicBezTo>
                              <a:cubicBezTo>
                                <a:pt x="17539" y="1087"/>
                                <a:pt x="17496" y="914"/>
                                <a:pt x="17442" y="748"/>
                              </a:cubicBezTo>
                              <a:cubicBezTo>
                                <a:pt x="17442" y="741"/>
                                <a:pt x="17420" y="744"/>
                                <a:pt x="17425" y="751"/>
                              </a:cubicBezTo>
                              <a:cubicBezTo>
                                <a:pt x="17463" y="914"/>
                                <a:pt x="17480" y="1076"/>
                                <a:pt x="17490" y="1238"/>
                              </a:cubicBezTo>
                              <a:cubicBezTo>
                                <a:pt x="17447" y="1221"/>
                                <a:pt x="17404" y="1199"/>
                                <a:pt x="17366" y="1178"/>
                              </a:cubicBezTo>
                              <a:cubicBezTo>
                                <a:pt x="17371" y="1150"/>
                                <a:pt x="17371" y="1118"/>
                                <a:pt x="17371" y="1090"/>
                              </a:cubicBezTo>
                              <a:cubicBezTo>
                                <a:pt x="17371" y="1048"/>
                                <a:pt x="17366" y="1009"/>
                                <a:pt x="17360" y="967"/>
                              </a:cubicBezTo>
                              <a:cubicBezTo>
                                <a:pt x="17344" y="885"/>
                                <a:pt x="17317" y="804"/>
                                <a:pt x="17284" y="727"/>
                              </a:cubicBezTo>
                              <a:cubicBezTo>
                                <a:pt x="17268" y="691"/>
                                <a:pt x="17252" y="660"/>
                                <a:pt x="17236" y="624"/>
                              </a:cubicBezTo>
                              <a:cubicBezTo>
                                <a:pt x="17219" y="589"/>
                                <a:pt x="17198" y="557"/>
                                <a:pt x="17170" y="526"/>
                              </a:cubicBezTo>
                              <a:cubicBezTo>
                                <a:pt x="17279" y="568"/>
                                <a:pt x="17371" y="586"/>
                                <a:pt x="17469" y="600"/>
                              </a:cubicBezTo>
                              <a:close/>
                              <a:moveTo>
                                <a:pt x="17035" y="1781"/>
                              </a:moveTo>
                              <a:cubicBezTo>
                                <a:pt x="17067" y="1796"/>
                                <a:pt x="17095" y="1810"/>
                                <a:pt x="17122" y="1824"/>
                              </a:cubicBezTo>
                              <a:cubicBezTo>
                                <a:pt x="17143" y="1947"/>
                                <a:pt x="17192" y="2067"/>
                                <a:pt x="17257" y="2187"/>
                              </a:cubicBezTo>
                              <a:cubicBezTo>
                                <a:pt x="17263" y="2194"/>
                                <a:pt x="17284" y="2191"/>
                                <a:pt x="17279" y="2184"/>
                              </a:cubicBezTo>
                              <a:cubicBezTo>
                                <a:pt x="17241" y="2081"/>
                                <a:pt x="17219" y="1979"/>
                                <a:pt x="17208" y="1873"/>
                              </a:cubicBezTo>
                              <a:cubicBezTo>
                                <a:pt x="17230" y="1884"/>
                                <a:pt x="17246" y="1898"/>
                                <a:pt x="17268" y="1908"/>
                              </a:cubicBezTo>
                              <a:cubicBezTo>
                                <a:pt x="17279" y="1916"/>
                                <a:pt x="17295" y="1923"/>
                                <a:pt x="17306" y="1933"/>
                              </a:cubicBezTo>
                              <a:cubicBezTo>
                                <a:pt x="17322" y="2053"/>
                                <a:pt x="17355" y="2173"/>
                                <a:pt x="17420" y="2286"/>
                              </a:cubicBezTo>
                              <a:cubicBezTo>
                                <a:pt x="17425" y="2297"/>
                                <a:pt x="17452" y="2293"/>
                                <a:pt x="17452" y="2279"/>
                              </a:cubicBezTo>
                              <a:cubicBezTo>
                                <a:pt x="17431" y="2180"/>
                                <a:pt x="17404" y="2081"/>
                                <a:pt x="17387" y="1983"/>
                              </a:cubicBezTo>
                              <a:cubicBezTo>
                                <a:pt x="17409" y="1993"/>
                                <a:pt x="17425" y="2007"/>
                                <a:pt x="17447" y="2018"/>
                              </a:cubicBezTo>
                              <a:cubicBezTo>
                                <a:pt x="17480" y="2134"/>
                                <a:pt x="17517" y="2251"/>
                                <a:pt x="17577" y="2364"/>
                              </a:cubicBezTo>
                              <a:cubicBezTo>
                                <a:pt x="17583" y="2374"/>
                                <a:pt x="17604" y="2371"/>
                                <a:pt x="17599" y="2360"/>
                              </a:cubicBezTo>
                              <a:cubicBezTo>
                                <a:pt x="17572" y="2261"/>
                                <a:pt x="17545" y="2162"/>
                                <a:pt x="17523" y="2064"/>
                              </a:cubicBezTo>
                              <a:cubicBezTo>
                                <a:pt x="17550" y="2081"/>
                                <a:pt x="17577" y="2099"/>
                                <a:pt x="17610" y="2117"/>
                              </a:cubicBezTo>
                              <a:cubicBezTo>
                                <a:pt x="17631" y="2215"/>
                                <a:pt x="17675" y="2314"/>
                                <a:pt x="17745" y="2406"/>
                              </a:cubicBezTo>
                              <a:cubicBezTo>
                                <a:pt x="17751" y="2448"/>
                                <a:pt x="17751" y="2487"/>
                                <a:pt x="17756" y="2529"/>
                              </a:cubicBezTo>
                              <a:cubicBezTo>
                                <a:pt x="17761" y="2565"/>
                                <a:pt x="17767" y="2600"/>
                                <a:pt x="17778" y="2632"/>
                              </a:cubicBezTo>
                              <a:cubicBezTo>
                                <a:pt x="17696" y="2632"/>
                                <a:pt x="17615" y="2618"/>
                                <a:pt x="17539" y="2607"/>
                              </a:cubicBezTo>
                              <a:cubicBezTo>
                                <a:pt x="17420" y="2593"/>
                                <a:pt x="17333" y="2565"/>
                                <a:pt x="17252" y="2508"/>
                              </a:cubicBezTo>
                              <a:cubicBezTo>
                                <a:pt x="17236" y="2498"/>
                                <a:pt x="17208" y="2512"/>
                                <a:pt x="17219" y="2522"/>
                              </a:cubicBezTo>
                              <a:cubicBezTo>
                                <a:pt x="17371" y="2660"/>
                                <a:pt x="17566" y="2780"/>
                                <a:pt x="17832" y="2766"/>
                              </a:cubicBezTo>
                              <a:cubicBezTo>
                                <a:pt x="17843" y="2780"/>
                                <a:pt x="17848" y="2794"/>
                                <a:pt x="17859" y="2808"/>
                              </a:cubicBezTo>
                              <a:cubicBezTo>
                                <a:pt x="17783" y="2822"/>
                                <a:pt x="17707" y="2822"/>
                                <a:pt x="17637" y="2815"/>
                              </a:cubicBezTo>
                              <a:cubicBezTo>
                                <a:pt x="17414" y="2794"/>
                                <a:pt x="17203" y="2695"/>
                                <a:pt x="17084" y="2568"/>
                              </a:cubicBezTo>
                              <a:cubicBezTo>
                                <a:pt x="17024" y="2508"/>
                                <a:pt x="16997" y="2445"/>
                                <a:pt x="16981" y="2378"/>
                              </a:cubicBezTo>
                              <a:cubicBezTo>
                                <a:pt x="16964" y="2293"/>
                                <a:pt x="16964" y="2205"/>
                                <a:pt x="16964" y="2124"/>
                              </a:cubicBezTo>
                              <a:cubicBezTo>
                                <a:pt x="16964" y="2081"/>
                                <a:pt x="16959" y="2043"/>
                                <a:pt x="16954" y="2004"/>
                              </a:cubicBezTo>
                              <a:cubicBezTo>
                                <a:pt x="16954" y="1983"/>
                                <a:pt x="16948" y="1961"/>
                                <a:pt x="16943" y="1940"/>
                              </a:cubicBezTo>
                              <a:cubicBezTo>
                                <a:pt x="16932" y="1901"/>
                                <a:pt x="16921" y="1863"/>
                                <a:pt x="16905" y="1827"/>
                              </a:cubicBezTo>
                              <a:cubicBezTo>
                                <a:pt x="16889" y="1792"/>
                                <a:pt x="16867" y="1760"/>
                                <a:pt x="16845" y="1729"/>
                              </a:cubicBezTo>
                              <a:cubicBezTo>
                                <a:pt x="16872" y="1736"/>
                                <a:pt x="16905" y="1743"/>
                                <a:pt x="16937" y="1750"/>
                              </a:cubicBezTo>
                              <a:cubicBezTo>
                                <a:pt x="16986" y="1856"/>
                                <a:pt x="17035" y="1958"/>
                                <a:pt x="17067" y="2067"/>
                              </a:cubicBezTo>
                              <a:cubicBezTo>
                                <a:pt x="17067" y="2074"/>
                                <a:pt x="17089" y="2074"/>
                                <a:pt x="17089" y="2064"/>
                              </a:cubicBezTo>
                              <a:cubicBezTo>
                                <a:pt x="17078" y="1968"/>
                                <a:pt x="17067" y="1877"/>
                                <a:pt x="17035" y="1781"/>
                              </a:cubicBezTo>
                              <a:close/>
                              <a:moveTo>
                                <a:pt x="17691" y="2173"/>
                              </a:moveTo>
                              <a:cubicBezTo>
                                <a:pt x="17707" y="2191"/>
                                <a:pt x="17723" y="2208"/>
                                <a:pt x="17745" y="2226"/>
                              </a:cubicBezTo>
                              <a:cubicBezTo>
                                <a:pt x="17745" y="2254"/>
                                <a:pt x="17745" y="2282"/>
                                <a:pt x="17745" y="2311"/>
                              </a:cubicBezTo>
                              <a:cubicBezTo>
                                <a:pt x="17723" y="2268"/>
                                <a:pt x="17707" y="2222"/>
                                <a:pt x="17691" y="2173"/>
                              </a:cubicBezTo>
                              <a:close/>
                              <a:moveTo>
                                <a:pt x="16352" y="646"/>
                              </a:moveTo>
                              <a:cubicBezTo>
                                <a:pt x="16379" y="674"/>
                                <a:pt x="16406" y="702"/>
                                <a:pt x="16439" y="730"/>
                              </a:cubicBezTo>
                              <a:cubicBezTo>
                                <a:pt x="16460" y="751"/>
                                <a:pt x="16487" y="773"/>
                                <a:pt x="16509" y="790"/>
                              </a:cubicBezTo>
                              <a:cubicBezTo>
                                <a:pt x="16466" y="783"/>
                                <a:pt x="16428" y="769"/>
                                <a:pt x="16390" y="748"/>
                              </a:cubicBezTo>
                              <a:cubicBezTo>
                                <a:pt x="16384" y="737"/>
                                <a:pt x="16373" y="723"/>
                                <a:pt x="16368" y="713"/>
                              </a:cubicBezTo>
                              <a:cubicBezTo>
                                <a:pt x="16352" y="688"/>
                                <a:pt x="16341" y="656"/>
                                <a:pt x="16336" y="624"/>
                              </a:cubicBezTo>
                              <a:cubicBezTo>
                                <a:pt x="16341" y="631"/>
                                <a:pt x="16346" y="639"/>
                                <a:pt x="16352" y="646"/>
                              </a:cubicBezTo>
                              <a:close/>
                              <a:moveTo>
                                <a:pt x="16243" y="332"/>
                              </a:moveTo>
                              <a:cubicBezTo>
                                <a:pt x="16281" y="314"/>
                                <a:pt x="16314" y="293"/>
                                <a:pt x="16352" y="275"/>
                              </a:cubicBezTo>
                              <a:cubicBezTo>
                                <a:pt x="16330" y="293"/>
                                <a:pt x="16314" y="307"/>
                                <a:pt x="16298" y="325"/>
                              </a:cubicBezTo>
                              <a:cubicBezTo>
                                <a:pt x="16265" y="360"/>
                                <a:pt x="16238" y="395"/>
                                <a:pt x="16222" y="434"/>
                              </a:cubicBezTo>
                              <a:cubicBezTo>
                                <a:pt x="16216" y="444"/>
                                <a:pt x="16211" y="452"/>
                                <a:pt x="16211" y="462"/>
                              </a:cubicBezTo>
                              <a:cubicBezTo>
                                <a:pt x="16205" y="483"/>
                                <a:pt x="16200" y="501"/>
                                <a:pt x="16195" y="522"/>
                              </a:cubicBezTo>
                              <a:cubicBezTo>
                                <a:pt x="16195" y="533"/>
                                <a:pt x="16195" y="543"/>
                                <a:pt x="16195" y="554"/>
                              </a:cubicBezTo>
                              <a:cubicBezTo>
                                <a:pt x="16195" y="589"/>
                                <a:pt x="16200" y="624"/>
                                <a:pt x="16211" y="660"/>
                              </a:cubicBezTo>
                              <a:cubicBezTo>
                                <a:pt x="16222" y="691"/>
                                <a:pt x="16238" y="723"/>
                                <a:pt x="16254" y="755"/>
                              </a:cubicBezTo>
                              <a:cubicBezTo>
                                <a:pt x="16254" y="755"/>
                                <a:pt x="16254" y="758"/>
                                <a:pt x="16254" y="758"/>
                              </a:cubicBezTo>
                              <a:cubicBezTo>
                                <a:pt x="16276" y="790"/>
                                <a:pt x="16298" y="818"/>
                                <a:pt x="16325" y="843"/>
                              </a:cubicBezTo>
                              <a:cubicBezTo>
                                <a:pt x="16330" y="850"/>
                                <a:pt x="16341" y="857"/>
                                <a:pt x="16346" y="861"/>
                              </a:cubicBezTo>
                              <a:cubicBezTo>
                                <a:pt x="16379" y="889"/>
                                <a:pt x="16417" y="914"/>
                                <a:pt x="16455" y="935"/>
                              </a:cubicBezTo>
                              <a:cubicBezTo>
                                <a:pt x="16471" y="942"/>
                                <a:pt x="16482" y="949"/>
                                <a:pt x="16498" y="960"/>
                              </a:cubicBezTo>
                              <a:cubicBezTo>
                                <a:pt x="16531" y="974"/>
                                <a:pt x="16558" y="988"/>
                                <a:pt x="16590" y="1002"/>
                              </a:cubicBezTo>
                              <a:cubicBezTo>
                                <a:pt x="16704" y="1048"/>
                                <a:pt x="16829" y="1087"/>
                                <a:pt x="16948" y="1129"/>
                              </a:cubicBezTo>
                              <a:cubicBezTo>
                                <a:pt x="17149" y="1203"/>
                                <a:pt x="17387" y="1309"/>
                                <a:pt x="17566" y="1436"/>
                              </a:cubicBezTo>
                              <a:cubicBezTo>
                                <a:pt x="17626" y="1478"/>
                                <a:pt x="17680" y="1524"/>
                                <a:pt x="17723" y="1573"/>
                              </a:cubicBezTo>
                              <a:cubicBezTo>
                                <a:pt x="17740" y="1591"/>
                                <a:pt x="17751" y="1605"/>
                                <a:pt x="17767" y="1623"/>
                              </a:cubicBezTo>
                              <a:cubicBezTo>
                                <a:pt x="17805" y="1672"/>
                                <a:pt x="17832" y="1725"/>
                                <a:pt x="17843" y="1778"/>
                              </a:cubicBezTo>
                              <a:cubicBezTo>
                                <a:pt x="17837" y="1792"/>
                                <a:pt x="17832" y="1806"/>
                                <a:pt x="17827" y="1820"/>
                              </a:cubicBezTo>
                              <a:cubicBezTo>
                                <a:pt x="17810" y="1863"/>
                                <a:pt x="17794" y="1905"/>
                                <a:pt x="17783" y="1947"/>
                              </a:cubicBezTo>
                              <a:cubicBezTo>
                                <a:pt x="17724" y="1834"/>
                                <a:pt x="17599" y="1739"/>
                                <a:pt x="17409" y="1683"/>
                              </a:cubicBezTo>
                              <a:cubicBezTo>
                                <a:pt x="17317" y="1654"/>
                                <a:pt x="17225" y="1647"/>
                                <a:pt x="17127" y="1640"/>
                              </a:cubicBezTo>
                              <a:cubicBezTo>
                                <a:pt x="17035" y="1633"/>
                                <a:pt x="16943" y="1630"/>
                                <a:pt x="16856" y="1612"/>
                              </a:cubicBezTo>
                              <a:cubicBezTo>
                                <a:pt x="16693" y="1580"/>
                                <a:pt x="16639" y="1520"/>
                                <a:pt x="16596" y="1453"/>
                              </a:cubicBezTo>
                              <a:cubicBezTo>
                                <a:pt x="16563" y="1400"/>
                                <a:pt x="16536" y="1344"/>
                                <a:pt x="16466" y="1295"/>
                              </a:cubicBezTo>
                              <a:cubicBezTo>
                                <a:pt x="16373" y="1228"/>
                                <a:pt x="16238" y="1224"/>
                                <a:pt x="16113" y="1199"/>
                              </a:cubicBezTo>
                              <a:cubicBezTo>
                                <a:pt x="16010" y="1182"/>
                                <a:pt x="15929" y="1150"/>
                                <a:pt x="15869" y="1111"/>
                              </a:cubicBezTo>
                              <a:cubicBezTo>
                                <a:pt x="15853" y="1101"/>
                                <a:pt x="15842" y="1090"/>
                                <a:pt x="15831" y="1079"/>
                              </a:cubicBezTo>
                              <a:cubicBezTo>
                                <a:pt x="15810" y="1058"/>
                                <a:pt x="15788" y="1034"/>
                                <a:pt x="15772" y="1009"/>
                              </a:cubicBezTo>
                              <a:cubicBezTo>
                                <a:pt x="15766" y="998"/>
                                <a:pt x="15761" y="984"/>
                                <a:pt x="15755" y="970"/>
                              </a:cubicBezTo>
                              <a:cubicBezTo>
                                <a:pt x="15745" y="945"/>
                                <a:pt x="15739" y="917"/>
                                <a:pt x="15739" y="889"/>
                              </a:cubicBezTo>
                              <a:cubicBezTo>
                                <a:pt x="15739" y="875"/>
                                <a:pt x="15739" y="861"/>
                                <a:pt x="15739" y="847"/>
                              </a:cubicBezTo>
                              <a:cubicBezTo>
                                <a:pt x="15750" y="776"/>
                                <a:pt x="15783" y="702"/>
                                <a:pt x="15837" y="635"/>
                              </a:cubicBezTo>
                              <a:cubicBezTo>
                                <a:pt x="15940" y="515"/>
                                <a:pt x="16081" y="416"/>
                                <a:pt x="16243" y="332"/>
                              </a:cubicBezTo>
                              <a:close/>
                              <a:moveTo>
                                <a:pt x="12670" y="1679"/>
                              </a:moveTo>
                              <a:cubicBezTo>
                                <a:pt x="12703" y="1672"/>
                                <a:pt x="12741" y="1669"/>
                                <a:pt x="12773" y="1662"/>
                              </a:cubicBezTo>
                              <a:cubicBezTo>
                                <a:pt x="12839" y="1651"/>
                                <a:pt x="12817" y="1595"/>
                                <a:pt x="12757" y="1587"/>
                              </a:cubicBezTo>
                              <a:cubicBezTo>
                                <a:pt x="12345" y="1556"/>
                                <a:pt x="11977" y="1460"/>
                                <a:pt x="11630" y="1316"/>
                              </a:cubicBezTo>
                              <a:cubicBezTo>
                                <a:pt x="11678" y="1309"/>
                                <a:pt x="11727" y="1305"/>
                                <a:pt x="11781" y="1309"/>
                              </a:cubicBezTo>
                              <a:cubicBezTo>
                                <a:pt x="11825" y="1309"/>
                                <a:pt x="11857" y="1270"/>
                                <a:pt x="11819" y="1249"/>
                              </a:cubicBezTo>
                              <a:cubicBezTo>
                                <a:pt x="11429" y="1041"/>
                                <a:pt x="10838" y="924"/>
                                <a:pt x="10339" y="1023"/>
                              </a:cubicBezTo>
                              <a:cubicBezTo>
                                <a:pt x="10681" y="804"/>
                                <a:pt x="11207" y="734"/>
                                <a:pt x="11619" y="579"/>
                              </a:cubicBezTo>
                              <a:cubicBezTo>
                                <a:pt x="11667" y="561"/>
                                <a:pt x="11667" y="515"/>
                                <a:pt x="11619" y="497"/>
                              </a:cubicBezTo>
                              <a:cubicBezTo>
                                <a:pt x="11613" y="494"/>
                                <a:pt x="11608" y="494"/>
                                <a:pt x="11602" y="490"/>
                              </a:cubicBezTo>
                              <a:cubicBezTo>
                                <a:pt x="11901" y="406"/>
                                <a:pt x="12226" y="385"/>
                                <a:pt x="12562" y="374"/>
                              </a:cubicBezTo>
                              <a:cubicBezTo>
                                <a:pt x="12605" y="374"/>
                                <a:pt x="12649" y="346"/>
                                <a:pt x="12633" y="314"/>
                              </a:cubicBezTo>
                              <a:cubicBezTo>
                                <a:pt x="12622" y="300"/>
                                <a:pt x="12616" y="286"/>
                                <a:pt x="12605" y="272"/>
                              </a:cubicBezTo>
                              <a:cubicBezTo>
                                <a:pt x="12898" y="268"/>
                                <a:pt x="13196" y="272"/>
                                <a:pt x="13489" y="289"/>
                              </a:cubicBezTo>
                              <a:cubicBezTo>
                                <a:pt x="13527" y="293"/>
                                <a:pt x="13560" y="268"/>
                                <a:pt x="13560" y="243"/>
                              </a:cubicBezTo>
                              <a:cubicBezTo>
                                <a:pt x="13560" y="226"/>
                                <a:pt x="13554" y="208"/>
                                <a:pt x="13549" y="194"/>
                              </a:cubicBezTo>
                              <a:cubicBezTo>
                                <a:pt x="13744" y="201"/>
                                <a:pt x="13939" y="222"/>
                                <a:pt x="14123" y="261"/>
                              </a:cubicBezTo>
                              <a:cubicBezTo>
                                <a:pt x="14140" y="332"/>
                                <a:pt x="14172" y="399"/>
                                <a:pt x="14216" y="466"/>
                              </a:cubicBezTo>
                              <a:cubicBezTo>
                                <a:pt x="14161" y="441"/>
                                <a:pt x="14107" y="420"/>
                                <a:pt x="14053" y="395"/>
                              </a:cubicBezTo>
                              <a:cubicBezTo>
                                <a:pt x="13955" y="356"/>
                                <a:pt x="13847" y="296"/>
                                <a:pt x="13733" y="286"/>
                              </a:cubicBezTo>
                              <a:cubicBezTo>
                                <a:pt x="13722" y="286"/>
                                <a:pt x="13706" y="293"/>
                                <a:pt x="13711" y="303"/>
                              </a:cubicBezTo>
                              <a:cubicBezTo>
                                <a:pt x="13777" y="360"/>
                                <a:pt x="13885" y="392"/>
                                <a:pt x="13972" y="430"/>
                              </a:cubicBezTo>
                              <a:cubicBezTo>
                                <a:pt x="14026" y="455"/>
                                <a:pt x="14075" y="480"/>
                                <a:pt x="14129" y="504"/>
                              </a:cubicBezTo>
                              <a:cubicBezTo>
                                <a:pt x="14091" y="501"/>
                                <a:pt x="14058" y="501"/>
                                <a:pt x="14020" y="497"/>
                              </a:cubicBezTo>
                              <a:cubicBezTo>
                                <a:pt x="13869" y="434"/>
                                <a:pt x="13711" y="370"/>
                                <a:pt x="13543" y="339"/>
                              </a:cubicBezTo>
                              <a:cubicBezTo>
                                <a:pt x="13538" y="339"/>
                                <a:pt x="13527" y="346"/>
                                <a:pt x="13533" y="349"/>
                              </a:cubicBezTo>
                              <a:cubicBezTo>
                                <a:pt x="13625" y="402"/>
                                <a:pt x="13733" y="448"/>
                                <a:pt x="13836" y="494"/>
                              </a:cubicBezTo>
                              <a:cubicBezTo>
                                <a:pt x="13793" y="494"/>
                                <a:pt x="13749" y="494"/>
                                <a:pt x="13706" y="490"/>
                              </a:cubicBezTo>
                              <a:cubicBezTo>
                                <a:pt x="13549" y="434"/>
                                <a:pt x="13381" y="381"/>
                                <a:pt x="13218" y="374"/>
                              </a:cubicBezTo>
                              <a:cubicBezTo>
                                <a:pt x="13202" y="374"/>
                                <a:pt x="13202" y="388"/>
                                <a:pt x="13213" y="392"/>
                              </a:cubicBezTo>
                              <a:cubicBezTo>
                                <a:pt x="13327" y="406"/>
                                <a:pt x="13446" y="448"/>
                                <a:pt x="13560" y="490"/>
                              </a:cubicBezTo>
                              <a:cubicBezTo>
                                <a:pt x="13489" y="490"/>
                                <a:pt x="13413" y="494"/>
                                <a:pt x="13343" y="497"/>
                              </a:cubicBezTo>
                              <a:cubicBezTo>
                                <a:pt x="13218" y="466"/>
                                <a:pt x="13088" y="437"/>
                                <a:pt x="12952" y="420"/>
                              </a:cubicBezTo>
                              <a:cubicBezTo>
                                <a:pt x="12942" y="420"/>
                                <a:pt x="12936" y="427"/>
                                <a:pt x="12947" y="430"/>
                              </a:cubicBezTo>
                              <a:cubicBezTo>
                                <a:pt x="13034" y="455"/>
                                <a:pt x="13120" y="480"/>
                                <a:pt x="13207" y="504"/>
                              </a:cubicBezTo>
                              <a:cubicBezTo>
                                <a:pt x="13126" y="508"/>
                                <a:pt x="13045" y="515"/>
                                <a:pt x="12969" y="522"/>
                              </a:cubicBezTo>
                              <a:cubicBezTo>
                                <a:pt x="12882" y="504"/>
                                <a:pt x="12795" y="487"/>
                                <a:pt x="12703" y="480"/>
                              </a:cubicBezTo>
                              <a:cubicBezTo>
                                <a:pt x="12687" y="480"/>
                                <a:pt x="12670" y="494"/>
                                <a:pt x="12692" y="501"/>
                              </a:cubicBezTo>
                              <a:cubicBezTo>
                                <a:pt x="12736" y="515"/>
                                <a:pt x="12784" y="526"/>
                                <a:pt x="12828" y="536"/>
                              </a:cubicBezTo>
                              <a:cubicBezTo>
                                <a:pt x="12736" y="547"/>
                                <a:pt x="12649" y="557"/>
                                <a:pt x="12557" y="568"/>
                              </a:cubicBezTo>
                              <a:cubicBezTo>
                                <a:pt x="12486" y="557"/>
                                <a:pt x="12416" y="547"/>
                                <a:pt x="12345" y="540"/>
                              </a:cubicBezTo>
                              <a:cubicBezTo>
                                <a:pt x="12329" y="536"/>
                                <a:pt x="12318" y="554"/>
                                <a:pt x="12340" y="557"/>
                              </a:cubicBezTo>
                              <a:cubicBezTo>
                                <a:pt x="12383" y="564"/>
                                <a:pt x="12421" y="575"/>
                                <a:pt x="12459" y="586"/>
                              </a:cubicBezTo>
                              <a:cubicBezTo>
                                <a:pt x="12020" y="653"/>
                                <a:pt x="11586" y="748"/>
                                <a:pt x="11190" y="861"/>
                              </a:cubicBezTo>
                              <a:cubicBezTo>
                                <a:pt x="11174" y="864"/>
                                <a:pt x="11185" y="885"/>
                                <a:pt x="11207" y="882"/>
                              </a:cubicBezTo>
                              <a:cubicBezTo>
                                <a:pt x="11586" y="797"/>
                                <a:pt x="11966" y="737"/>
                                <a:pt x="12356" y="706"/>
                              </a:cubicBezTo>
                              <a:cubicBezTo>
                                <a:pt x="12329" y="713"/>
                                <a:pt x="12302" y="720"/>
                                <a:pt x="12280" y="727"/>
                              </a:cubicBezTo>
                              <a:cubicBezTo>
                                <a:pt x="12047" y="790"/>
                                <a:pt x="11814" y="864"/>
                                <a:pt x="11608" y="960"/>
                              </a:cubicBezTo>
                              <a:cubicBezTo>
                                <a:pt x="11586" y="970"/>
                                <a:pt x="11602" y="991"/>
                                <a:pt x="11630" y="981"/>
                              </a:cubicBezTo>
                              <a:cubicBezTo>
                                <a:pt x="11863" y="910"/>
                                <a:pt x="12085" y="836"/>
                                <a:pt x="12329" y="776"/>
                              </a:cubicBezTo>
                              <a:cubicBezTo>
                                <a:pt x="12513" y="734"/>
                                <a:pt x="12698" y="706"/>
                                <a:pt x="12882" y="674"/>
                              </a:cubicBezTo>
                              <a:cubicBezTo>
                                <a:pt x="12914" y="674"/>
                                <a:pt x="12947" y="670"/>
                                <a:pt x="12980" y="670"/>
                              </a:cubicBezTo>
                              <a:cubicBezTo>
                                <a:pt x="12931" y="681"/>
                                <a:pt x="12887" y="691"/>
                                <a:pt x="12839" y="706"/>
                              </a:cubicBezTo>
                              <a:cubicBezTo>
                                <a:pt x="12578" y="773"/>
                                <a:pt x="12302" y="847"/>
                                <a:pt x="12069" y="949"/>
                              </a:cubicBezTo>
                              <a:cubicBezTo>
                                <a:pt x="12058" y="956"/>
                                <a:pt x="12063" y="970"/>
                                <a:pt x="12080" y="967"/>
                              </a:cubicBezTo>
                              <a:cubicBezTo>
                                <a:pt x="12351" y="903"/>
                                <a:pt x="12611" y="818"/>
                                <a:pt x="12882" y="755"/>
                              </a:cubicBezTo>
                              <a:cubicBezTo>
                                <a:pt x="13007" y="727"/>
                                <a:pt x="13137" y="698"/>
                                <a:pt x="13267" y="674"/>
                              </a:cubicBezTo>
                              <a:cubicBezTo>
                                <a:pt x="13392" y="677"/>
                                <a:pt x="13511" y="681"/>
                                <a:pt x="13636" y="684"/>
                              </a:cubicBezTo>
                              <a:cubicBezTo>
                                <a:pt x="13229" y="776"/>
                                <a:pt x="12839" y="896"/>
                                <a:pt x="12475" y="1048"/>
                              </a:cubicBezTo>
                              <a:cubicBezTo>
                                <a:pt x="12459" y="1055"/>
                                <a:pt x="12475" y="1072"/>
                                <a:pt x="12492" y="1065"/>
                              </a:cubicBezTo>
                              <a:cubicBezTo>
                                <a:pt x="12942" y="910"/>
                                <a:pt x="13419" y="787"/>
                                <a:pt x="13907" y="698"/>
                              </a:cubicBezTo>
                              <a:cubicBezTo>
                                <a:pt x="13939" y="698"/>
                                <a:pt x="13972" y="702"/>
                                <a:pt x="14004" y="702"/>
                              </a:cubicBezTo>
                              <a:cubicBezTo>
                                <a:pt x="13587" y="790"/>
                                <a:pt x="13175" y="942"/>
                                <a:pt x="12839" y="1111"/>
                              </a:cubicBezTo>
                              <a:cubicBezTo>
                                <a:pt x="12822" y="1118"/>
                                <a:pt x="12844" y="1132"/>
                                <a:pt x="12855" y="1125"/>
                              </a:cubicBezTo>
                              <a:cubicBezTo>
                                <a:pt x="13088" y="1041"/>
                                <a:pt x="13316" y="956"/>
                                <a:pt x="13560" y="885"/>
                              </a:cubicBezTo>
                              <a:cubicBezTo>
                                <a:pt x="13771" y="825"/>
                                <a:pt x="13988" y="783"/>
                                <a:pt x="14205" y="737"/>
                              </a:cubicBezTo>
                              <a:cubicBezTo>
                                <a:pt x="14178" y="766"/>
                                <a:pt x="14156" y="790"/>
                                <a:pt x="14134" y="818"/>
                              </a:cubicBezTo>
                              <a:cubicBezTo>
                                <a:pt x="13782" y="885"/>
                                <a:pt x="13435" y="1020"/>
                                <a:pt x="13153" y="1164"/>
                              </a:cubicBezTo>
                              <a:cubicBezTo>
                                <a:pt x="13142" y="1171"/>
                                <a:pt x="13158" y="1182"/>
                                <a:pt x="13169" y="1178"/>
                              </a:cubicBezTo>
                              <a:cubicBezTo>
                                <a:pt x="13332" y="1118"/>
                                <a:pt x="13495" y="1058"/>
                                <a:pt x="13663" y="1009"/>
                              </a:cubicBezTo>
                              <a:cubicBezTo>
                                <a:pt x="13798" y="967"/>
                                <a:pt x="13939" y="938"/>
                                <a:pt x="14080" y="903"/>
                              </a:cubicBezTo>
                              <a:cubicBezTo>
                                <a:pt x="14069" y="928"/>
                                <a:pt x="14058" y="949"/>
                                <a:pt x="14048" y="974"/>
                              </a:cubicBezTo>
                              <a:cubicBezTo>
                                <a:pt x="13820" y="1072"/>
                                <a:pt x="13538" y="1129"/>
                                <a:pt x="13343" y="1256"/>
                              </a:cubicBezTo>
                              <a:cubicBezTo>
                                <a:pt x="13332" y="1263"/>
                                <a:pt x="13348" y="1277"/>
                                <a:pt x="13359" y="1270"/>
                              </a:cubicBezTo>
                              <a:cubicBezTo>
                                <a:pt x="13570" y="1182"/>
                                <a:pt x="13804" y="1132"/>
                                <a:pt x="14020" y="1055"/>
                              </a:cubicBezTo>
                              <a:cubicBezTo>
                                <a:pt x="14015" y="1090"/>
                                <a:pt x="14010" y="1125"/>
                                <a:pt x="14010" y="1161"/>
                              </a:cubicBezTo>
                              <a:cubicBezTo>
                                <a:pt x="13874" y="1206"/>
                                <a:pt x="13739" y="1249"/>
                                <a:pt x="13603" y="1295"/>
                              </a:cubicBezTo>
                              <a:cubicBezTo>
                                <a:pt x="13587" y="1302"/>
                                <a:pt x="13598" y="1323"/>
                                <a:pt x="13619" y="1316"/>
                              </a:cubicBezTo>
                              <a:cubicBezTo>
                                <a:pt x="13749" y="1284"/>
                                <a:pt x="13885" y="1245"/>
                                <a:pt x="14015" y="1210"/>
                              </a:cubicBezTo>
                              <a:cubicBezTo>
                                <a:pt x="14020" y="1245"/>
                                <a:pt x="14026" y="1284"/>
                                <a:pt x="14037" y="1323"/>
                              </a:cubicBezTo>
                              <a:cubicBezTo>
                                <a:pt x="13988" y="1341"/>
                                <a:pt x="13939" y="1358"/>
                                <a:pt x="13890" y="1379"/>
                              </a:cubicBezTo>
                              <a:cubicBezTo>
                                <a:pt x="13869" y="1386"/>
                                <a:pt x="13885" y="1411"/>
                                <a:pt x="13907" y="1404"/>
                              </a:cubicBezTo>
                              <a:cubicBezTo>
                                <a:pt x="13955" y="1390"/>
                                <a:pt x="14004" y="1379"/>
                                <a:pt x="14048" y="1365"/>
                              </a:cubicBezTo>
                              <a:cubicBezTo>
                                <a:pt x="14058" y="1390"/>
                                <a:pt x="14069" y="1415"/>
                                <a:pt x="14080" y="1443"/>
                              </a:cubicBezTo>
                              <a:cubicBezTo>
                                <a:pt x="14080" y="1446"/>
                                <a:pt x="14086" y="1450"/>
                                <a:pt x="14086" y="1457"/>
                              </a:cubicBezTo>
                              <a:cubicBezTo>
                                <a:pt x="14075" y="1460"/>
                                <a:pt x="14064" y="1464"/>
                                <a:pt x="14058" y="1468"/>
                              </a:cubicBezTo>
                              <a:cubicBezTo>
                                <a:pt x="14053" y="1468"/>
                                <a:pt x="14048" y="1468"/>
                                <a:pt x="14048" y="1468"/>
                              </a:cubicBezTo>
                              <a:cubicBezTo>
                                <a:pt x="14042" y="1468"/>
                                <a:pt x="14042" y="1471"/>
                                <a:pt x="14037" y="1475"/>
                              </a:cubicBezTo>
                              <a:cubicBezTo>
                                <a:pt x="14031" y="1478"/>
                                <a:pt x="14037" y="1485"/>
                                <a:pt x="14042" y="1489"/>
                              </a:cubicBezTo>
                              <a:cubicBezTo>
                                <a:pt x="14058" y="1503"/>
                                <a:pt x="14080" y="1496"/>
                                <a:pt x="14102" y="1492"/>
                              </a:cubicBezTo>
                              <a:cubicBezTo>
                                <a:pt x="14102" y="1492"/>
                                <a:pt x="14107" y="1492"/>
                                <a:pt x="14107" y="1492"/>
                              </a:cubicBezTo>
                              <a:cubicBezTo>
                                <a:pt x="14167" y="1626"/>
                                <a:pt x="14210" y="1753"/>
                                <a:pt x="14226" y="1891"/>
                              </a:cubicBezTo>
                              <a:cubicBezTo>
                                <a:pt x="14123" y="1898"/>
                                <a:pt x="14031" y="1898"/>
                                <a:pt x="13928" y="1894"/>
                              </a:cubicBezTo>
                              <a:cubicBezTo>
                                <a:pt x="13950" y="1880"/>
                                <a:pt x="13966" y="1870"/>
                                <a:pt x="13988" y="1852"/>
                              </a:cubicBezTo>
                              <a:cubicBezTo>
                                <a:pt x="14026" y="1824"/>
                                <a:pt x="14004" y="1774"/>
                                <a:pt x="13939" y="1774"/>
                              </a:cubicBezTo>
                              <a:cubicBezTo>
                                <a:pt x="13522" y="1778"/>
                                <a:pt x="13077" y="1781"/>
                                <a:pt x="12670" y="1679"/>
                              </a:cubicBezTo>
                              <a:close/>
                              <a:moveTo>
                                <a:pt x="13462" y="1859"/>
                              </a:moveTo>
                              <a:cubicBezTo>
                                <a:pt x="13392" y="1870"/>
                                <a:pt x="13321" y="1884"/>
                                <a:pt x="13256" y="1898"/>
                              </a:cubicBezTo>
                              <a:cubicBezTo>
                                <a:pt x="13083" y="1877"/>
                                <a:pt x="12909" y="1849"/>
                                <a:pt x="12741" y="1817"/>
                              </a:cubicBezTo>
                              <a:cubicBezTo>
                                <a:pt x="12790" y="1813"/>
                                <a:pt x="12839" y="1810"/>
                                <a:pt x="12887" y="1806"/>
                              </a:cubicBezTo>
                              <a:cubicBezTo>
                                <a:pt x="13072" y="1838"/>
                                <a:pt x="13267" y="1852"/>
                                <a:pt x="13462" y="1859"/>
                              </a:cubicBezTo>
                              <a:close/>
                              <a:moveTo>
                                <a:pt x="12665" y="1824"/>
                              </a:moveTo>
                              <a:cubicBezTo>
                                <a:pt x="12801" y="1863"/>
                                <a:pt x="12942" y="1894"/>
                                <a:pt x="13088" y="1919"/>
                              </a:cubicBezTo>
                              <a:cubicBezTo>
                                <a:pt x="13066" y="1926"/>
                                <a:pt x="13045" y="1930"/>
                                <a:pt x="13023" y="1937"/>
                              </a:cubicBezTo>
                              <a:cubicBezTo>
                                <a:pt x="12817" y="1912"/>
                                <a:pt x="12611" y="1887"/>
                                <a:pt x="12405" y="1863"/>
                              </a:cubicBezTo>
                              <a:cubicBezTo>
                                <a:pt x="12486" y="1849"/>
                                <a:pt x="12573" y="1834"/>
                                <a:pt x="12665" y="1824"/>
                              </a:cubicBezTo>
                              <a:close/>
                              <a:moveTo>
                                <a:pt x="12356" y="1873"/>
                              </a:moveTo>
                              <a:cubicBezTo>
                                <a:pt x="12519" y="1905"/>
                                <a:pt x="12681" y="1937"/>
                                <a:pt x="12844" y="1965"/>
                              </a:cubicBezTo>
                              <a:cubicBezTo>
                                <a:pt x="12817" y="1968"/>
                                <a:pt x="12790" y="1976"/>
                                <a:pt x="12763" y="1979"/>
                              </a:cubicBezTo>
                              <a:cubicBezTo>
                                <a:pt x="12627" y="1968"/>
                                <a:pt x="12497" y="1961"/>
                                <a:pt x="12361" y="1947"/>
                              </a:cubicBezTo>
                              <a:cubicBezTo>
                                <a:pt x="12367" y="1933"/>
                                <a:pt x="12361" y="1916"/>
                                <a:pt x="12340" y="1905"/>
                              </a:cubicBezTo>
                              <a:cubicBezTo>
                                <a:pt x="12323" y="1901"/>
                                <a:pt x="12302" y="1894"/>
                                <a:pt x="12286" y="1891"/>
                              </a:cubicBezTo>
                              <a:cubicBezTo>
                                <a:pt x="12307" y="1884"/>
                                <a:pt x="12334" y="1880"/>
                                <a:pt x="12356" y="1873"/>
                              </a:cubicBezTo>
                              <a:close/>
                              <a:moveTo>
                                <a:pt x="13717" y="2268"/>
                              </a:moveTo>
                              <a:cubicBezTo>
                                <a:pt x="13739" y="2237"/>
                                <a:pt x="13755" y="2208"/>
                                <a:pt x="13777" y="2166"/>
                              </a:cubicBezTo>
                              <a:cubicBezTo>
                                <a:pt x="13787" y="2145"/>
                                <a:pt x="13755" y="2124"/>
                                <a:pt x="13722" y="2131"/>
                              </a:cubicBezTo>
                              <a:cubicBezTo>
                                <a:pt x="13294" y="2229"/>
                                <a:pt x="12871" y="2332"/>
                                <a:pt x="12416" y="2346"/>
                              </a:cubicBezTo>
                              <a:cubicBezTo>
                                <a:pt x="12475" y="2325"/>
                                <a:pt x="12535" y="2304"/>
                                <a:pt x="12600" y="2282"/>
                              </a:cubicBezTo>
                              <a:cubicBezTo>
                                <a:pt x="12654" y="2265"/>
                                <a:pt x="12622" y="2215"/>
                                <a:pt x="12573" y="2212"/>
                              </a:cubicBezTo>
                              <a:cubicBezTo>
                                <a:pt x="12123" y="2194"/>
                                <a:pt x="11630" y="2233"/>
                                <a:pt x="11196" y="2342"/>
                              </a:cubicBezTo>
                              <a:cubicBezTo>
                                <a:pt x="11548" y="2184"/>
                                <a:pt x="11917" y="2032"/>
                                <a:pt x="12329" y="1965"/>
                              </a:cubicBezTo>
                              <a:cubicBezTo>
                                <a:pt x="12334" y="1965"/>
                                <a:pt x="12334" y="1965"/>
                                <a:pt x="12340" y="1961"/>
                              </a:cubicBezTo>
                              <a:cubicBezTo>
                                <a:pt x="12421" y="1979"/>
                                <a:pt x="12508" y="1993"/>
                                <a:pt x="12595" y="2004"/>
                              </a:cubicBezTo>
                              <a:cubicBezTo>
                                <a:pt x="12464" y="2014"/>
                                <a:pt x="12334" y="2021"/>
                                <a:pt x="12204" y="2021"/>
                              </a:cubicBezTo>
                              <a:cubicBezTo>
                                <a:pt x="12183" y="2021"/>
                                <a:pt x="12188" y="2039"/>
                                <a:pt x="12204" y="2039"/>
                              </a:cubicBezTo>
                              <a:cubicBezTo>
                                <a:pt x="12275" y="2043"/>
                                <a:pt x="12345" y="2046"/>
                                <a:pt x="12416" y="2046"/>
                              </a:cubicBezTo>
                              <a:cubicBezTo>
                                <a:pt x="12280" y="2081"/>
                                <a:pt x="12145" y="2124"/>
                                <a:pt x="12014" y="2170"/>
                              </a:cubicBezTo>
                              <a:cubicBezTo>
                                <a:pt x="12004" y="2173"/>
                                <a:pt x="12009" y="2187"/>
                                <a:pt x="12025" y="2184"/>
                              </a:cubicBezTo>
                              <a:cubicBezTo>
                                <a:pt x="12183" y="2145"/>
                                <a:pt x="12340" y="2113"/>
                                <a:pt x="12497" y="2085"/>
                              </a:cubicBezTo>
                              <a:cubicBezTo>
                                <a:pt x="12524" y="2081"/>
                                <a:pt x="12557" y="2078"/>
                                <a:pt x="12584" y="2074"/>
                              </a:cubicBezTo>
                              <a:cubicBezTo>
                                <a:pt x="12502" y="2102"/>
                                <a:pt x="12427" y="2131"/>
                                <a:pt x="12351" y="2162"/>
                              </a:cubicBezTo>
                              <a:cubicBezTo>
                                <a:pt x="12334" y="2170"/>
                                <a:pt x="12351" y="2187"/>
                                <a:pt x="12367" y="2180"/>
                              </a:cubicBezTo>
                              <a:cubicBezTo>
                                <a:pt x="12497" y="2134"/>
                                <a:pt x="12627" y="2095"/>
                                <a:pt x="12763" y="2057"/>
                              </a:cubicBezTo>
                              <a:cubicBezTo>
                                <a:pt x="12828" y="2050"/>
                                <a:pt x="12887" y="2046"/>
                                <a:pt x="12952" y="2039"/>
                              </a:cubicBezTo>
                              <a:cubicBezTo>
                                <a:pt x="12855" y="2078"/>
                                <a:pt x="12757" y="2124"/>
                                <a:pt x="12670" y="2170"/>
                              </a:cubicBezTo>
                              <a:cubicBezTo>
                                <a:pt x="12660" y="2177"/>
                                <a:pt x="12676" y="2191"/>
                                <a:pt x="12687" y="2184"/>
                              </a:cubicBezTo>
                              <a:cubicBezTo>
                                <a:pt x="12839" y="2124"/>
                                <a:pt x="12990" y="2071"/>
                                <a:pt x="13153" y="2021"/>
                              </a:cubicBezTo>
                              <a:cubicBezTo>
                                <a:pt x="13186" y="2018"/>
                                <a:pt x="13218" y="2018"/>
                                <a:pt x="13256" y="2014"/>
                              </a:cubicBezTo>
                              <a:cubicBezTo>
                                <a:pt x="13272" y="2014"/>
                                <a:pt x="13283" y="2014"/>
                                <a:pt x="13299" y="2011"/>
                              </a:cubicBezTo>
                              <a:cubicBezTo>
                                <a:pt x="13169" y="2067"/>
                                <a:pt x="13045" y="2134"/>
                                <a:pt x="12931" y="2198"/>
                              </a:cubicBezTo>
                              <a:cubicBezTo>
                                <a:pt x="12914" y="2205"/>
                                <a:pt x="12936" y="2222"/>
                                <a:pt x="12952" y="2215"/>
                              </a:cubicBezTo>
                              <a:cubicBezTo>
                                <a:pt x="13120" y="2131"/>
                                <a:pt x="13299" y="2064"/>
                                <a:pt x="13478" y="2000"/>
                              </a:cubicBezTo>
                              <a:cubicBezTo>
                                <a:pt x="13522" y="1997"/>
                                <a:pt x="13560" y="1997"/>
                                <a:pt x="13603" y="1993"/>
                              </a:cubicBezTo>
                              <a:cubicBezTo>
                                <a:pt x="13473" y="2046"/>
                                <a:pt x="13348" y="2106"/>
                                <a:pt x="13234" y="2170"/>
                              </a:cubicBezTo>
                              <a:cubicBezTo>
                                <a:pt x="13218" y="2177"/>
                                <a:pt x="13240" y="2194"/>
                                <a:pt x="13256" y="2187"/>
                              </a:cubicBezTo>
                              <a:cubicBezTo>
                                <a:pt x="13451" y="2110"/>
                                <a:pt x="13641" y="2032"/>
                                <a:pt x="13847" y="1961"/>
                              </a:cubicBezTo>
                              <a:cubicBezTo>
                                <a:pt x="13885" y="1965"/>
                                <a:pt x="13923" y="1968"/>
                                <a:pt x="13955" y="1968"/>
                              </a:cubicBezTo>
                              <a:cubicBezTo>
                                <a:pt x="13863" y="2007"/>
                                <a:pt x="13771" y="2046"/>
                                <a:pt x="13690" y="2088"/>
                              </a:cubicBezTo>
                              <a:cubicBezTo>
                                <a:pt x="13674" y="2099"/>
                                <a:pt x="13695" y="2117"/>
                                <a:pt x="13711" y="2110"/>
                              </a:cubicBezTo>
                              <a:cubicBezTo>
                                <a:pt x="13831" y="2060"/>
                                <a:pt x="13950" y="2011"/>
                                <a:pt x="14075" y="1972"/>
                              </a:cubicBezTo>
                              <a:cubicBezTo>
                                <a:pt x="14129" y="1972"/>
                                <a:pt x="14183" y="1968"/>
                                <a:pt x="14237" y="1965"/>
                              </a:cubicBezTo>
                              <a:cubicBezTo>
                                <a:pt x="14129" y="2021"/>
                                <a:pt x="14020" y="2074"/>
                                <a:pt x="13912" y="2131"/>
                              </a:cubicBezTo>
                              <a:cubicBezTo>
                                <a:pt x="13896" y="2141"/>
                                <a:pt x="13917" y="2159"/>
                                <a:pt x="13939" y="2148"/>
                              </a:cubicBezTo>
                              <a:cubicBezTo>
                                <a:pt x="14042" y="2095"/>
                                <a:pt x="14156" y="2043"/>
                                <a:pt x="14270" y="1997"/>
                              </a:cubicBezTo>
                              <a:cubicBezTo>
                                <a:pt x="14270" y="2011"/>
                                <a:pt x="14270" y="2021"/>
                                <a:pt x="14270" y="2035"/>
                              </a:cubicBezTo>
                              <a:cubicBezTo>
                                <a:pt x="14270" y="2088"/>
                                <a:pt x="14270" y="2141"/>
                                <a:pt x="14275" y="2198"/>
                              </a:cubicBezTo>
                              <a:cubicBezTo>
                                <a:pt x="14075" y="2244"/>
                                <a:pt x="13907" y="2265"/>
                                <a:pt x="13717" y="2268"/>
                              </a:cubicBezTo>
                              <a:close/>
                              <a:moveTo>
                                <a:pt x="14465" y="2233"/>
                              </a:moveTo>
                              <a:cubicBezTo>
                                <a:pt x="14460" y="2138"/>
                                <a:pt x="14460" y="2046"/>
                                <a:pt x="14449" y="1954"/>
                              </a:cubicBezTo>
                              <a:cubicBezTo>
                                <a:pt x="14443" y="1863"/>
                                <a:pt x="14433" y="1771"/>
                                <a:pt x="14411" y="1679"/>
                              </a:cubicBezTo>
                              <a:cubicBezTo>
                                <a:pt x="14395" y="1619"/>
                                <a:pt x="14373" y="1556"/>
                                <a:pt x="14346" y="1496"/>
                              </a:cubicBezTo>
                              <a:cubicBezTo>
                                <a:pt x="14313" y="1422"/>
                                <a:pt x="14281" y="1351"/>
                                <a:pt x="14264" y="1284"/>
                              </a:cubicBezTo>
                              <a:cubicBezTo>
                                <a:pt x="14248" y="1214"/>
                                <a:pt x="14243" y="1146"/>
                                <a:pt x="14248" y="1083"/>
                              </a:cubicBezTo>
                              <a:cubicBezTo>
                                <a:pt x="14264" y="967"/>
                                <a:pt x="14319" y="857"/>
                                <a:pt x="14438" y="744"/>
                              </a:cubicBezTo>
                              <a:cubicBezTo>
                                <a:pt x="14454" y="730"/>
                                <a:pt x="14476" y="713"/>
                                <a:pt x="14492" y="698"/>
                              </a:cubicBezTo>
                              <a:cubicBezTo>
                                <a:pt x="14601" y="614"/>
                                <a:pt x="14725" y="543"/>
                                <a:pt x="14866" y="487"/>
                              </a:cubicBezTo>
                              <a:cubicBezTo>
                                <a:pt x="14986" y="441"/>
                                <a:pt x="15110" y="402"/>
                                <a:pt x="15240" y="367"/>
                              </a:cubicBezTo>
                              <a:cubicBezTo>
                                <a:pt x="15343" y="342"/>
                                <a:pt x="15452" y="317"/>
                                <a:pt x="15555" y="296"/>
                              </a:cubicBezTo>
                              <a:cubicBezTo>
                                <a:pt x="15582" y="293"/>
                                <a:pt x="15609" y="286"/>
                                <a:pt x="15636" y="282"/>
                              </a:cubicBezTo>
                              <a:cubicBezTo>
                                <a:pt x="15642" y="282"/>
                                <a:pt x="15642" y="282"/>
                                <a:pt x="15647" y="279"/>
                              </a:cubicBezTo>
                              <a:cubicBezTo>
                                <a:pt x="15674" y="296"/>
                                <a:pt x="15707" y="317"/>
                                <a:pt x="15734" y="332"/>
                              </a:cubicBezTo>
                              <a:cubicBezTo>
                                <a:pt x="15755" y="388"/>
                                <a:pt x="15766" y="441"/>
                                <a:pt x="15772" y="501"/>
                              </a:cubicBezTo>
                              <a:cubicBezTo>
                                <a:pt x="15772" y="504"/>
                                <a:pt x="15772" y="508"/>
                                <a:pt x="15777" y="512"/>
                              </a:cubicBezTo>
                              <a:cubicBezTo>
                                <a:pt x="15772" y="515"/>
                                <a:pt x="15772" y="515"/>
                                <a:pt x="15766" y="519"/>
                              </a:cubicBezTo>
                              <a:cubicBezTo>
                                <a:pt x="15723" y="494"/>
                                <a:pt x="15674" y="473"/>
                                <a:pt x="15625" y="455"/>
                              </a:cubicBezTo>
                              <a:cubicBezTo>
                                <a:pt x="15604" y="448"/>
                                <a:pt x="15587" y="466"/>
                                <a:pt x="15609" y="476"/>
                              </a:cubicBezTo>
                              <a:cubicBezTo>
                                <a:pt x="15658" y="497"/>
                                <a:pt x="15696" y="522"/>
                                <a:pt x="15734" y="550"/>
                              </a:cubicBezTo>
                              <a:cubicBezTo>
                                <a:pt x="15707" y="579"/>
                                <a:pt x="15680" y="610"/>
                                <a:pt x="15658" y="642"/>
                              </a:cubicBezTo>
                              <a:cubicBezTo>
                                <a:pt x="15582" y="600"/>
                                <a:pt x="15484" y="568"/>
                                <a:pt x="15387" y="557"/>
                              </a:cubicBezTo>
                              <a:cubicBezTo>
                                <a:pt x="15365" y="554"/>
                                <a:pt x="15354" y="575"/>
                                <a:pt x="15376" y="582"/>
                              </a:cubicBezTo>
                              <a:cubicBezTo>
                                <a:pt x="15479" y="607"/>
                                <a:pt x="15555" y="642"/>
                                <a:pt x="15625" y="688"/>
                              </a:cubicBezTo>
                              <a:cubicBezTo>
                                <a:pt x="15609" y="713"/>
                                <a:pt x="15598" y="741"/>
                                <a:pt x="15587" y="766"/>
                              </a:cubicBezTo>
                              <a:cubicBezTo>
                                <a:pt x="15468" y="716"/>
                                <a:pt x="15327" y="688"/>
                                <a:pt x="15192" y="674"/>
                              </a:cubicBezTo>
                              <a:cubicBezTo>
                                <a:pt x="15170" y="670"/>
                                <a:pt x="15164" y="691"/>
                                <a:pt x="15181" y="695"/>
                              </a:cubicBezTo>
                              <a:cubicBezTo>
                                <a:pt x="15327" y="727"/>
                                <a:pt x="15441" y="776"/>
                                <a:pt x="15566" y="825"/>
                              </a:cubicBezTo>
                              <a:cubicBezTo>
                                <a:pt x="15560" y="843"/>
                                <a:pt x="15560" y="864"/>
                                <a:pt x="15560" y="882"/>
                              </a:cubicBezTo>
                              <a:cubicBezTo>
                                <a:pt x="15392" y="840"/>
                                <a:pt x="15219" y="804"/>
                                <a:pt x="15040" y="787"/>
                              </a:cubicBezTo>
                              <a:cubicBezTo>
                                <a:pt x="15023" y="783"/>
                                <a:pt x="15013" y="801"/>
                                <a:pt x="15034" y="804"/>
                              </a:cubicBezTo>
                              <a:cubicBezTo>
                                <a:pt x="15219" y="836"/>
                                <a:pt x="15403" y="878"/>
                                <a:pt x="15571" y="938"/>
                              </a:cubicBezTo>
                              <a:cubicBezTo>
                                <a:pt x="15577" y="963"/>
                                <a:pt x="15587" y="988"/>
                                <a:pt x="15598" y="1009"/>
                              </a:cubicBezTo>
                              <a:cubicBezTo>
                                <a:pt x="15381" y="956"/>
                                <a:pt x="15132" y="938"/>
                                <a:pt x="14926" y="896"/>
                              </a:cubicBezTo>
                              <a:cubicBezTo>
                                <a:pt x="14910" y="893"/>
                                <a:pt x="14904" y="910"/>
                                <a:pt x="14920" y="914"/>
                              </a:cubicBezTo>
                              <a:cubicBezTo>
                                <a:pt x="15186" y="977"/>
                                <a:pt x="15457" y="1012"/>
                                <a:pt x="15685" y="1108"/>
                              </a:cubicBezTo>
                              <a:cubicBezTo>
                                <a:pt x="15707" y="1125"/>
                                <a:pt x="15728" y="1143"/>
                                <a:pt x="15761" y="1161"/>
                              </a:cubicBezTo>
                              <a:cubicBezTo>
                                <a:pt x="15799" y="1185"/>
                                <a:pt x="15837" y="1199"/>
                                <a:pt x="15880" y="1210"/>
                              </a:cubicBezTo>
                              <a:cubicBezTo>
                                <a:pt x="15880" y="1210"/>
                                <a:pt x="15880" y="1210"/>
                                <a:pt x="15886" y="1214"/>
                              </a:cubicBezTo>
                              <a:cubicBezTo>
                                <a:pt x="15896" y="1221"/>
                                <a:pt x="15907" y="1224"/>
                                <a:pt x="15923" y="1221"/>
                              </a:cubicBezTo>
                              <a:cubicBezTo>
                                <a:pt x="15956" y="1228"/>
                                <a:pt x="15989" y="1235"/>
                                <a:pt x="16021" y="1238"/>
                              </a:cubicBezTo>
                              <a:cubicBezTo>
                                <a:pt x="16027" y="1238"/>
                                <a:pt x="16032" y="1238"/>
                                <a:pt x="16032" y="1242"/>
                              </a:cubicBezTo>
                              <a:cubicBezTo>
                                <a:pt x="16043" y="1273"/>
                                <a:pt x="16048" y="1302"/>
                                <a:pt x="16048" y="1333"/>
                              </a:cubicBezTo>
                              <a:cubicBezTo>
                                <a:pt x="15723" y="1175"/>
                                <a:pt x="15316" y="1101"/>
                                <a:pt x="14915" y="1037"/>
                              </a:cubicBezTo>
                              <a:cubicBezTo>
                                <a:pt x="14893" y="1034"/>
                                <a:pt x="14888" y="1051"/>
                                <a:pt x="14904" y="1058"/>
                              </a:cubicBezTo>
                              <a:cubicBezTo>
                                <a:pt x="15311" y="1136"/>
                                <a:pt x="15728" y="1238"/>
                                <a:pt x="16048" y="1422"/>
                              </a:cubicBezTo>
                              <a:cubicBezTo>
                                <a:pt x="16048" y="1436"/>
                                <a:pt x="16048" y="1450"/>
                                <a:pt x="16048" y="1468"/>
                              </a:cubicBezTo>
                              <a:cubicBezTo>
                                <a:pt x="15712" y="1316"/>
                                <a:pt x="15311" y="1221"/>
                                <a:pt x="14910" y="1182"/>
                              </a:cubicBezTo>
                              <a:cubicBezTo>
                                <a:pt x="14893" y="1182"/>
                                <a:pt x="14883" y="1196"/>
                                <a:pt x="14904" y="1199"/>
                              </a:cubicBezTo>
                              <a:cubicBezTo>
                                <a:pt x="15333" y="1263"/>
                                <a:pt x="15701" y="1386"/>
                                <a:pt x="16037" y="1552"/>
                              </a:cubicBezTo>
                              <a:cubicBezTo>
                                <a:pt x="16037" y="1559"/>
                                <a:pt x="16037" y="1563"/>
                                <a:pt x="16032" y="1570"/>
                              </a:cubicBezTo>
                              <a:cubicBezTo>
                                <a:pt x="15614" y="1400"/>
                                <a:pt x="15105" y="1291"/>
                                <a:pt x="14639" y="1295"/>
                              </a:cubicBezTo>
                              <a:cubicBezTo>
                                <a:pt x="14622" y="1295"/>
                                <a:pt x="14617" y="1312"/>
                                <a:pt x="14633" y="1312"/>
                              </a:cubicBezTo>
                              <a:cubicBezTo>
                                <a:pt x="14937" y="1358"/>
                                <a:pt x="15246" y="1404"/>
                                <a:pt x="15533" y="1485"/>
                              </a:cubicBezTo>
                              <a:cubicBezTo>
                                <a:pt x="15701" y="1531"/>
                                <a:pt x="15858" y="1591"/>
                                <a:pt x="16010" y="1654"/>
                              </a:cubicBezTo>
                              <a:cubicBezTo>
                                <a:pt x="16005" y="1672"/>
                                <a:pt x="15999" y="1693"/>
                                <a:pt x="15999" y="1711"/>
                              </a:cubicBezTo>
                              <a:cubicBezTo>
                                <a:pt x="15647" y="1584"/>
                                <a:pt x="15262" y="1499"/>
                                <a:pt x="14861" y="1460"/>
                              </a:cubicBezTo>
                              <a:cubicBezTo>
                                <a:pt x="14845" y="1460"/>
                                <a:pt x="14839" y="1471"/>
                                <a:pt x="14855" y="1475"/>
                              </a:cubicBezTo>
                              <a:cubicBezTo>
                                <a:pt x="15257" y="1535"/>
                                <a:pt x="15636" y="1637"/>
                                <a:pt x="15983" y="1774"/>
                              </a:cubicBezTo>
                              <a:cubicBezTo>
                                <a:pt x="15978" y="1789"/>
                                <a:pt x="15978" y="1803"/>
                                <a:pt x="15972" y="1817"/>
                              </a:cubicBezTo>
                              <a:cubicBezTo>
                                <a:pt x="15663" y="1704"/>
                                <a:pt x="15305" y="1640"/>
                                <a:pt x="14964" y="1626"/>
                              </a:cubicBezTo>
                              <a:cubicBezTo>
                                <a:pt x="14942" y="1626"/>
                                <a:pt x="14942" y="1644"/>
                                <a:pt x="14964" y="1647"/>
                              </a:cubicBezTo>
                              <a:cubicBezTo>
                                <a:pt x="15251" y="1672"/>
                                <a:pt x="15528" y="1729"/>
                                <a:pt x="15777" y="1820"/>
                              </a:cubicBezTo>
                              <a:cubicBezTo>
                                <a:pt x="15842" y="1841"/>
                                <a:pt x="15896" y="1866"/>
                                <a:pt x="15956" y="1891"/>
                              </a:cubicBezTo>
                              <a:cubicBezTo>
                                <a:pt x="15956" y="1901"/>
                                <a:pt x="15951" y="1912"/>
                                <a:pt x="15951" y="1923"/>
                              </a:cubicBezTo>
                              <a:cubicBezTo>
                                <a:pt x="15658" y="1810"/>
                                <a:pt x="15322" y="1743"/>
                                <a:pt x="14991" y="1725"/>
                              </a:cubicBezTo>
                              <a:cubicBezTo>
                                <a:pt x="14969" y="1725"/>
                                <a:pt x="14964" y="1746"/>
                                <a:pt x="14986" y="1750"/>
                              </a:cubicBezTo>
                              <a:cubicBezTo>
                                <a:pt x="15343" y="1785"/>
                                <a:pt x="15652" y="1873"/>
                                <a:pt x="15940" y="2000"/>
                              </a:cubicBezTo>
                              <a:cubicBezTo>
                                <a:pt x="15934" y="2021"/>
                                <a:pt x="15934" y="2043"/>
                                <a:pt x="15934" y="2064"/>
                              </a:cubicBezTo>
                              <a:cubicBezTo>
                                <a:pt x="15652" y="1961"/>
                                <a:pt x="15322" y="1916"/>
                                <a:pt x="14996" y="1877"/>
                              </a:cubicBezTo>
                              <a:cubicBezTo>
                                <a:pt x="14986" y="1877"/>
                                <a:pt x="14980" y="1887"/>
                                <a:pt x="14991" y="1887"/>
                              </a:cubicBezTo>
                              <a:cubicBezTo>
                                <a:pt x="15322" y="1937"/>
                                <a:pt x="15647" y="2011"/>
                                <a:pt x="15924" y="2131"/>
                              </a:cubicBezTo>
                              <a:cubicBezTo>
                                <a:pt x="15924" y="2159"/>
                                <a:pt x="15924" y="2187"/>
                                <a:pt x="15918" y="2212"/>
                              </a:cubicBezTo>
                              <a:cubicBezTo>
                                <a:pt x="15636" y="2081"/>
                                <a:pt x="15278" y="2035"/>
                                <a:pt x="14948" y="1986"/>
                              </a:cubicBezTo>
                              <a:cubicBezTo>
                                <a:pt x="14926" y="1983"/>
                                <a:pt x="14915" y="2004"/>
                                <a:pt x="14937" y="2007"/>
                              </a:cubicBezTo>
                              <a:cubicBezTo>
                                <a:pt x="15289" y="2071"/>
                                <a:pt x="15636" y="2148"/>
                                <a:pt x="15918" y="2297"/>
                              </a:cubicBezTo>
                              <a:cubicBezTo>
                                <a:pt x="15918" y="2307"/>
                                <a:pt x="15918" y="2318"/>
                                <a:pt x="15918" y="2328"/>
                              </a:cubicBezTo>
                              <a:cubicBezTo>
                                <a:pt x="15815" y="2286"/>
                                <a:pt x="15701" y="2258"/>
                                <a:pt x="15587" y="2229"/>
                              </a:cubicBezTo>
                              <a:cubicBezTo>
                                <a:pt x="15365" y="2180"/>
                                <a:pt x="15137" y="2124"/>
                                <a:pt x="14910" y="2099"/>
                              </a:cubicBezTo>
                              <a:cubicBezTo>
                                <a:pt x="14888" y="2095"/>
                                <a:pt x="14877" y="2120"/>
                                <a:pt x="14899" y="2124"/>
                              </a:cubicBezTo>
                              <a:cubicBezTo>
                                <a:pt x="15099" y="2155"/>
                                <a:pt x="15289" y="2212"/>
                                <a:pt x="15484" y="2261"/>
                              </a:cubicBezTo>
                              <a:cubicBezTo>
                                <a:pt x="15642" y="2300"/>
                                <a:pt x="15793" y="2342"/>
                                <a:pt x="15929" y="2409"/>
                              </a:cubicBezTo>
                              <a:cubicBezTo>
                                <a:pt x="15929" y="2413"/>
                                <a:pt x="15934" y="2420"/>
                                <a:pt x="15934" y="2424"/>
                              </a:cubicBezTo>
                              <a:cubicBezTo>
                                <a:pt x="15913" y="2431"/>
                                <a:pt x="15896" y="2438"/>
                                <a:pt x="15875" y="2445"/>
                              </a:cubicBezTo>
                              <a:cubicBezTo>
                                <a:pt x="15582" y="2307"/>
                                <a:pt x="15164" y="2282"/>
                                <a:pt x="14823" y="2247"/>
                              </a:cubicBezTo>
                              <a:cubicBezTo>
                                <a:pt x="14801" y="2244"/>
                                <a:pt x="14790" y="2265"/>
                                <a:pt x="14812" y="2268"/>
                              </a:cubicBezTo>
                              <a:cubicBezTo>
                                <a:pt x="15137" y="2307"/>
                                <a:pt x="15501" y="2356"/>
                                <a:pt x="15783" y="2483"/>
                              </a:cubicBezTo>
                              <a:cubicBezTo>
                                <a:pt x="15755" y="2494"/>
                                <a:pt x="15734" y="2505"/>
                                <a:pt x="15707" y="2519"/>
                              </a:cubicBezTo>
                              <a:cubicBezTo>
                                <a:pt x="15614" y="2487"/>
                                <a:pt x="15506" y="2473"/>
                                <a:pt x="15403" y="2462"/>
                              </a:cubicBezTo>
                              <a:cubicBezTo>
                                <a:pt x="15219" y="2438"/>
                                <a:pt x="15034" y="2424"/>
                                <a:pt x="14845" y="2409"/>
                              </a:cubicBezTo>
                              <a:cubicBezTo>
                                <a:pt x="14828" y="2409"/>
                                <a:pt x="14823" y="2427"/>
                                <a:pt x="14839" y="2427"/>
                              </a:cubicBezTo>
                              <a:cubicBezTo>
                                <a:pt x="15083" y="2452"/>
                                <a:pt x="15398" y="2476"/>
                                <a:pt x="15625" y="2561"/>
                              </a:cubicBezTo>
                              <a:cubicBezTo>
                                <a:pt x="15620" y="2561"/>
                                <a:pt x="15620" y="2565"/>
                                <a:pt x="15614" y="2565"/>
                              </a:cubicBezTo>
                              <a:cubicBezTo>
                                <a:pt x="15474" y="2649"/>
                                <a:pt x="15360" y="2748"/>
                                <a:pt x="15295" y="2868"/>
                              </a:cubicBezTo>
                              <a:cubicBezTo>
                                <a:pt x="14763" y="2836"/>
                                <a:pt x="14492" y="2575"/>
                                <a:pt x="14465" y="2233"/>
                              </a:cubicBezTo>
                              <a:close/>
                              <a:moveTo>
                                <a:pt x="20776" y="4678"/>
                              </a:moveTo>
                              <a:cubicBezTo>
                                <a:pt x="20890" y="4822"/>
                                <a:pt x="20960" y="4978"/>
                                <a:pt x="20987" y="5140"/>
                              </a:cubicBezTo>
                              <a:cubicBezTo>
                                <a:pt x="20944" y="5119"/>
                                <a:pt x="20906" y="5098"/>
                                <a:pt x="20863" y="5076"/>
                              </a:cubicBezTo>
                              <a:cubicBezTo>
                                <a:pt x="20819" y="5055"/>
                                <a:pt x="20776" y="5090"/>
                                <a:pt x="20781" y="5119"/>
                              </a:cubicBezTo>
                              <a:cubicBezTo>
                                <a:pt x="20852" y="5401"/>
                                <a:pt x="20879" y="5687"/>
                                <a:pt x="20901" y="5969"/>
                              </a:cubicBezTo>
                              <a:cubicBezTo>
                                <a:pt x="20727" y="5856"/>
                                <a:pt x="20559" y="5747"/>
                                <a:pt x="20424" y="5605"/>
                              </a:cubicBezTo>
                              <a:cubicBezTo>
                                <a:pt x="20277" y="5443"/>
                                <a:pt x="20169" y="5270"/>
                                <a:pt x="20060" y="5098"/>
                              </a:cubicBezTo>
                              <a:cubicBezTo>
                                <a:pt x="20039" y="5066"/>
                                <a:pt x="19957" y="5055"/>
                                <a:pt x="19941" y="5098"/>
                              </a:cubicBezTo>
                              <a:cubicBezTo>
                                <a:pt x="19930" y="5136"/>
                                <a:pt x="19914" y="5175"/>
                                <a:pt x="19903" y="5214"/>
                              </a:cubicBezTo>
                              <a:cubicBezTo>
                                <a:pt x="19675" y="5034"/>
                                <a:pt x="19534" y="4822"/>
                                <a:pt x="19480" y="4590"/>
                              </a:cubicBezTo>
                              <a:cubicBezTo>
                                <a:pt x="19524" y="4597"/>
                                <a:pt x="19572" y="4600"/>
                                <a:pt x="19616" y="4600"/>
                              </a:cubicBezTo>
                              <a:cubicBezTo>
                                <a:pt x="19616" y="4611"/>
                                <a:pt x="19621" y="4621"/>
                                <a:pt x="19621" y="4632"/>
                              </a:cubicBezTo>
                              <a:cubicBezTo>
                                <a:pt x="19621" y="4660"/>
                                <a:pt x="19621" y="4685"/>
                                <a:pt x="19616" y="4713"/>
                              </a:cubicBezTo>
                              <a:cubicBezTo>
                                <a:pt x="19616" y="4731"/>
                                <a:pt x="19654" y="4731"/>
                                <a:pt x="19654" y="4713"/>
                              </a:cubicBezTo>
                              <a:cubicBezTo>
                                <a:pt x="19659" y="4685"/>
                                <a:pt x="19664" y="4653"/>
                                <a:pt x="19664" y="4625"/>
                              </a:cubicBezTo>
                              <a:cubicBezTo>
                                <a:pt x="19664" y="4618"/>
                                <a:pt x="19664" y="4611"/>
                                <a:pt x="19664" y="4604"/>
                              </a:cubicBezTo>
                              <a:cubicBezTo>
                                <a:pt x="19686" y="4604"/>
                                <a:pt x="19702" y="4604"/>
                                <a:pt x="19724" y="4604"/>
                              </a:cubicBezTo>
                              <a:cubicBezTo>
                                <a:pt x="19730" y="4692"/>
                                <a:pt x="19735" y="4780"/>
                                <a:pt x="19740" y="4865"/>
                              </a:cubicBezTo>
                              <a:cubicBezTo>
                                <a:pt x="19740" y="4879"/>
                                <a:pt x="19773" y="4879"/>
                                <a:pt x="19778" y="4865"/>
                              </a:cubicBezTo>
                              <a:cubicBezTo>
                                <a:pt x="19789" y="4776"/>
                                <a:pt x="19795" y="4688"/>
                                <a:pt x="19805" y="4597"/>
                              </a:cubicBezTo>
                              <a:cubicBezTo>
                                <a:pt x="19827" y="4593"/>
                                <a:pt x="19854" y="4593"/>
                                <a:pt x="19876" y="4590"/>
                              </a:cubicBezTo>
                              <a:cubicBezTo>
                                <a:pt x="19898" y="4734"/>
                                <a:pt x="19903" y="4882"/>
                                <a:pt x="19892" y="5027"/>
                              </a:cubicBezTo>
                              <a:cubicBezTo>
                                <a:pt x="19892" y="5041"/>
                                <a:pt x="19925" y="5041"/>
                                <a:pt x="19925" y="5027"/>
                              </a:cubicBezTo>
                              <a:cubicBezTo>
                                <a:pt x="19952" y="4875"/>
                                <a:pt x="19968" y="4724"/>
                                <a:pt x="19974" y="4568"/>
                              </a:cubicBezTo>
                              <a:cubicBezTo>
                                <a:pt x="19995" y="4565"/>
                                <a:pt x="20011" y="4558"/>
                                <a:pt x="20033" y="4554"/>
                              </a:cubicBezTo>
                              <a:cubicBezTo>
                                <a:pt x="20104" y="4724"/>
                                <a:pt x="20136" y="4896"/>
                                <a:pt x="20109" y="5069"/>
                              </a:cubicBezTo>
                              <a:cubicBezTo>
                                <a:pt x="20109" y="5083"/>
                                <a:pt x="20142" y="5087"/>
                                <a:pt x="20147" y="5073"/>
                              </a:cubicBezTo>
                              <a:cubicBezTo>
                                <a:pt x="20180" y="4956"/>
                                <a:pt x="20190" y="4836"/>
                                <a:pt x="20174" y="4720"/>
                              </a:cubicBezTo>
                              <a:cubicBezTo>
                                <a:pt x="20201" y="4755"/>
                                <a:pt x="20228" y="4787"/>
                                <a:pt x="20255" y="4822"/>
                              </a:cubicBezTo>
                              <a:cubicBezTo>
                                <a:pt x="20288" y="4985"/>
                                <a:pt x="20315" y="5150"/>
                                <a:pt x="20326" y="5313"/>
                              </a:cubicBezTo>
                              <a:cubicBezTo>
                                <a:pt x="20326" y="5327"/>
                                <a:pt x="20358" y="5327"/>
                                <a:pt x="20358" y="5313"/>
                              </a:cubicBezTo>
                              <a:cubicBezTo>
                                <a:pt x="20375" y="5203"/>
                                <a:pt x="20380" y="5094"/>
                                <a:pt x="20375" y="4985"/>
                              </a:cubicBezTo>
                              <a:cubicBezTo>
                                <a:pt x="20391" y="5009"/>
                                <a:pt x="20407" y="5038"/>
                                <a:pt x="20423" y="5062"/>
                              </a:cubicBezTo>
                              <a:cubicBezTo>
                                <a:pt x="20429" y="5115"/>
                                <a:pt x="20429" y="5168"/>
                                <a:pt x="20434" y="5210"/>
                              </a:cubicBezTo>
                              <a:cubicBezTo>
                                <a:pt x="20440" y="5299"/>
                                <a:pt x="20434" y="5387"/>
                                <a:pt x="20434" y="5475"/>
                              </a:cubicBezTo>
                              <a:cubicBezTo>
                                <a:pt x="20434" y="5489"/>
                                <a:pt x="20467" y="5493"/>
                                <a:pt x="20472" y="5478"/>
                              </a:cubicBezTo>
                              <a:cubicBezTo>
                                <a:pt x="20489" y="5404"/>
                                <a:pt x="20499" y="5330"/>
                                <a:pt x="20510" y="5253"/>
                              </a:cubicBezTo>
                              <a:cubicBezTo>
                                <a:pt x="20559" y="5373"/>
                                <a:pt x="20608" y="5493"/>
                                <a:pt x="20662" y="5613"/>
                              </a:cubicBezTo>
                              <a:cubicBezTo>
                                <a:pt x="20667" y="5627"/>
                                <a:pt x="20695" y="5620"/>
                                <a:pt x="20695" y="5605"/>
                              </a:cubicBezTo>
                              <a:cubicBezTo>
                                <a:pt x="20667" y="5517"/>
                                <a:pt x="20646" y="5429"/>
                                <a:pt x="20624" y="5337"/>
                              </a:cubicBezTo>
                              <a:cubicBezTo>
                                <a:pt x="20651" y="5355"/>
                                <a:pt x="20678" y="5369"/>
                                <a:pt x="20705" y="5383"/>
                              </a:cubicBezTo>
                              <a:cubicBezTo>
                                <a:pt x="20722" y="5390"/>
                                <a:pt x="20743" y="5380"/>
                                <a:pt x="20727" y="5369"/>
                              </a:cubicBezTo>
                              <a:cubicBezTo>
                                <a:pt x="20678" y="5337"/>
                                <a:pt x="20646" y="5299"/>
                                <a:pt x="20608" y="5263"/>
                              </a:cubicBezTo>
                              <a:cubicBezTo>
                                <a:pt x="20597" y="5232"/>
                                <a:pt x="20592" y="5200"/>
                                <a:pt x="20581" y="5165"/>
                              </a:cubicBezTo>
                              <a:cubicBezTo>
                                <a:pt x="20624" y="5189"/>
                                <a:pt x="20673" y="5214"/>
                                <a:pt x="20722" y="5228"/>
                              </a:cubicBezTo>
                              <a:cubicBezTo>
                                <a:pt x="20738" y="5235"/>
                                <a:pt x="20760" y="5217"/>
                                <a:pt x="20743" y="5210"/>
                              </a:cubicBezTo>
                              <a:cubicBezTo>
                                <a:pt x="20667" y="5165"/>
                                <a:pt x="20602" y="5115"/>
                                <a:pt x="20548" y="5062"/>
                              </a:cubicBezTo>
                              <a:cubicBezTo>
                                <a:pt x="20548" y="5062"/>
                                <a:pt x="20548" y="5059"/>
                                <a:pt x="20548" y="5059"/>
                              </a:cubicBezTo>
                              <a:cubicBezTo>
                                <a:pt x="20543" y="5034"/>
                                <a:pt x="20537" y="5006"/>
                                <a:pt x="20527" y="4981"/>
                              </a:cubicBezTo>
                              <a:cubicBezTo>
                                <a:pt x="20592" y="5016"/>
                                <a:pt x="20657" y="5048"/>
                                <a:pt x="20733" y="5076"/>
                              </a:cubicBezTo>
                              <a:cubicBezTo>
                                <a:pt x="20754" y="5083"/>
                                <a:pt x="20770" y="5066"/>
                                <a:pt x="20749" y="5055"/>
                              </a:cubicBezTo>
                              <a:cubicBezTo>
                                <a:pt x="20662" y="5016"/>
                                <a:pt x="20581" y="4967"/>
                                <a:pt x="20505" y="4918"/>
                              </a:cubicBezTo>
                              <a:cubicBezTo>
                                <a:pt x="20494" y="4882"/>
                                <a:pt x="20483" y="4844"/>
                                <a:pt x="20472" y="4808"/>
                              </a:cubicBezTo>
                              <a:cubicBezTo>
                                <a:pt x="20586" y="4861"/>
                                <a:pt x="20705" y="4911"/>
                                <a:pt x="20825" y="4949"/>
                              </a:cubicBezTo>
                              <a:cubicBezTo>
                                <a:pt x="20852" y="4960"/>
                                <a:pt x="20879" y="4932"/>
                                <a:pt x="20852" y="4921"/>
                              </a:cubicBezTo>
                              <a:cubicBezTo>
                                <a:pt x="20705" y="4854"/>
                                <a:pt x="20570" y="4784"/>
                                <a:pt x="20434" y="4706"/>
                              </a:cubicBezTo>
                              <a:cubicBezTo>
                                <a:pt x="20429" y="4692"/>
                                <a:pt x="20423" y="4674"/>
                                <a:pt x="20418" y="4660"/>
                              </a:cubicBezTo>
                              <a:cubicBezTo>
                                <a:pt x="20548" y="4709"/>
                                <a:pt x="20673" y="4755"/>
                                <a:pt x="20808" y="4798"/>
                              </a:cubicBezTo>
                              <a:cubicBezTo>
                                <a:pt x="20830" y="4805"/>
                                <a:pt x="20846" y="4784"/>
                                <a:pt x="20825" y="4776"/>
                              </a:cubicBezTo>
                              <a:cubicBezTo>
                                <a:pt x="20678" y="4717"/>
                                <a:pt x="20532" y="4660"/>
                                <a:pt x="20391" y="4597"/>
                              </a:cubicBezTo>
                              <a:cubicBezTo>
                                <a:pt x="20380" y="4568"/>
                                <a:pt x="20364" y="4540"/>
                                <a:pt x="20348" y="4512"/>
                              </a:cubicBezTo>
                              <a:cubicBezTo>
                                <a:pt x="20396" y="4533"/>
                                <a:pt x="20445" y="4558"/>
                                <a:pt x="20499" y="4575"/>
                              </a:cubicBezTo>
                              <a:cubicBezTo>
                                <a:pt x="20570" y="4600"/>
                                <a:pt x="20646" y="4621"/>
                                <a:pt x="20727" y="4639"/>
                              </a:cubicBezTo>
                              <a:cubicBezTo>
                                <a:pt x="20733" y="4653"/>
                                <a:pt x="20754" y="4664"/>
                                <a:pt x="20776" y="4678"/>
                              </a:cubicBezTo>
                              <a:close/>
                              <a:moveTo>
                                <a:pt x="20532" y="4480"/>
                              </a:moveTo>
                              <a:cubicBezTo>
                                <a:pt x="20559" y="4508"/>
                                <a:pt x="20586" y="4533"/>
                                <a:pt x="20613" y="4561"/>
                              </a:cubicBezTo>
                              <a:cubicBezTo>
                                <a:pt x="20510" y="4522"/>
                                <a:pt x="20407" y="4477"/>
                                <a:pt x="20304" y="4434"/>
                              </a:cubicBezTo>
                              <a:cubicBezTo>
                                <a:pt x="20315" y="4427"/>
                                <a:pt x="20320" y="4424"/>
                                <a:pt x="20331" y="4417"/>
                              </a:cubicBezTo>
                              <a:cubicBezTo>
                                <a:pt x="20342" y="4420"/>
                                <a:pt x="20353" y="4424"/>
                                <a:pt x="20358" y="4424"/>
                              </a:cubicBezTo>
                              <a:cubicBezTo>
                                <a:pt x="20391" y="4434"/>
                                <a:pt x="20423" y="4441"/>
                                <a:pt x="20456" y="4452"/>
                              </a:cubicBezTo>
                              <a:cubicBezTo>
                                <a:pt x="20483" y="4459"/>
                                <a:pt x="20505" y="4470"/>
                                <a:pt x="20532" y="4480"/>
                              </a:cubicBezTo>
                              <a:close/>
                              <a:moveTo>
                                <a:pt x="20391" y="4371"/>
                              </a:moveTo>
                              <a:cubicBezTo>
                                <a:pt x="20402" y="4360"/>
                                <a:pt x="20413" y="4353"/>
                                <a:pt x="20423" y="4343"/>
                              </a:cubicBezTo>
                              <a:cubicBezTo>
                                <a:pt x="20440" y="4364"/>
                                <a:pt x="20451" y="4381"/>
                                <a:pt x="20467" y="4399"/>
                              </a:cubicBezTo>
                              <a:cubicBezTo>
                                <a:pt x="20461" y="4395"/>
                                <a:pt x="20456" y="4395"/>
                                <a:pt x="20451" y="4392"/>
                              </a:cubicBezTo>
                              <a:cubicBezTo>
                                <a:pt x="20434" y="4388"/>
                                <a:pt x="20413" y="4378"/>
                                <a:pt x="20391" y="4371"/>
                              </a:cubicBezTo>
                              <a:close/>
                              <a:moveTo>
                                <a:pt x="20304" y="3372"/>
                              </a:moveTo>
                              <a:cubicBezTo>
                                <a:pt x="20348" y="3429"/>
                                <a:pt x="20386" y="3489"/>
                                <a:pt x="20418" y="3549"/>
                              </a:cubicBezTo>
                              <a:cubicBezTo>
                                <a:pt x="20434" y="3581"/>
                                <a:pt x="20445" y="3609"/>
                                <a:pt x="20451" y="3641"/>
                              </a:cubicBezTo>
                              <a:cubicBezTo>
                                <a:pt x="20456" y="3655"/>
                                <a:pt x="20461" y="3672"/>
                                <a:pt x="20461" y="3686"/>
                              </a:cubicBezTo>
                              <a:cubicBezTo>
                                <a:pt x="20499" y="3859"/>
                                <a:pt x="20456" y="4039"/>
                                <a:pt x="20310" y="4205"/>
                              </a:cubicBezTo>
                              <a:cubicBezTo>
                                <a:pt x="20158" y="4374"/>
                                <a:pt x="19952" y="4445"/>
                                <a:pt x="19730" y="4455"/>
                              </a:cubicBezTo>
                              <a:cubicBezTo>
                                <a:pt x="19643" y="4459"/>
                                <a:pt x="19556" y="4455"/>
                                <a:pt x="19469" y="4441"/>
                              </a:cubicBezTo>
                              <a:cubicBezTo>
                                <a:pt x="19323" y="4424"/>
                                <a:pt x="19171" y="4385"/>
                                <a:pt x="19030" y="4339"/>
                              </a:cubicBezTo>
                              <a:cubicBezTo>
                                <a:pt x="18835" y="4276"/>
                                <a:pt x="18634" y="4216"/>
                                <a:pt x="18434" y="4166"/>
                              </a:cubicBezTo>
                              <a:cubicBezTo>
                                <a:pt x="18266" y="4124"/>
                                <a:pt x="18098" y="4089"/>
                                <a:pt x="17919" y="4060"/>
                              </a:cubicBezTo>
                              <a:cubicBezTo>
                                <a:pt x="17734" y="4032"/>
                                <a:pt x="17545" y="4011"/>
                                <a:pt x="17355" y="3997"/>
                              </a:cubicBezTo>
                              <a:cubicBezTo>
                                <a:pt x="17306" y="3993"/>
                                <a:pt x="17263" y="3990"/>
                                <a:pt x="17214" y="3986"/>
                              </a:cubicBezTo>
                              <a:cubicBezTo>
                                <a:pt x="17073" y="3979"/>
                                <a:pt x="16927" y="3972"/>
                                <a:pt x="16786" y="3972"/>
                              </a:cubicBezTo>
                              <a:cubicBezTo>
                                <a:pt x="16520" y="3969"/>
                                <a:pt x="16265" y="3955"/>
                                <a:pt x="16048" y="3895"/>
                              </a:cubicBezTo>
                              <a:cubicBezTo>
                                <a:pt x="16021" y="3888"/>
                                <a:pt x="15994" y="3880"/>
                                <a:pt x="15972" y="3870"/>
                              </a:cubicBezTo>
                              <a:cubicBezTo>
                                <a:pt x="15793" y="3810"/>
                                <a:pt x="15647" y="3711"/>
                                <a:pt x="15555" y="3552"/>
                              </a:cubicBezTo>
                              <a:cubicBezTo>
                                <a:pt x="15501" y="3464"/>
                                <a:pt x="15468" y="3372"/>
                                <a:pt x="15452" y="3281"/>
                              </a:cubicBezTo>
                              <a:cubicBezTo>
                                <a:pt x="15436" y="3189"/>
                                <a:pt x="15446" y="3101"/>
                                <a:pt x="15479" y="3013"/>
                              </a:cubicBezTo>
                              <a:cubicBezTo>
                                <a:pt x="15495" y="2970"/>
                                <a:pt x="15522" y="2924"/>
                                <a:pt x="15549" y="2882"/>
                              </a:cubicBezTo>
                              <a:cubicBezTo>
                                <a:pt x="15560" y="2868"/>
                                <a:pt x="15571" y="2854"/>
                                <a:pt x="15582" y="2840"/>
                              </a:cubicBezTo>
                              <a:cubicBezTo>
                                <a:pt x="15620" y="2797"/>
                                <a:pt x="15663" y="2755"/>
                                <a:pt x="15712" y="2716"/>
                              </a:cubicBezTo>
                              <a:cubicBezTo>
                                <a:pt x="15728" y="2702"/>
                                <a:pt x="15750" y="2692"/>
                                <a:pt x="15766" y="2678"/>
                              </a:cubicBezTo>
                              <a:cubicBezTo>
                                <a:pt x="15810" y="2649"/>
                                <a:pt x="15853" y="2625"/>
                                <a:pt x="15902" y="2603"/>
                              </a:cubicBezTo>
                              <a:cubicBezTo>
                                <a:pt x="15945" y="2582"/>
                                <a:pt x="15989" y="2565"/>
                                <a:pt x="16037" y="2547"/>
                              </a:cubicBezTo>
                              <a:cubicBezTo>
                                <a:pt x="16135" y="2512"/>
                                <a:pt x="16238" y="2480"/>
                                <a:pt x="16341" y="2455"/>
                              </a:cubicBezTo>
                              <a:cubicBezTo>
                                <a:pt x="16373" y="2448"/>
                                <a:pt x="16401" y="2441"/>
                                <a:pt x="16433" y="2434"/>
                              </a:cubicBezTo>
                              <a:cubicBezTo>
                                <a:pt x="16482" y="2424"/>
                                <a:pt x="16531" y="2416"/>
                                <a:pt x="16585" y="2406"/>
                              </a:cubicBezTo>
                              <a:cubicBezTo>
                                <a:pt x="16612" y="2402"/>
                                <a:pt x="16634" y="2399"/>
                                <a:pt x="16661" y="2392"/>
                              </a:cubicBezTo>
                              <a:cubicBezTo>
                                <a:pt x="16672" y="2388"/>
                                <a:pt x="16688" y="2388"/>
                                <a:pt x="16699" y="2385"/>
                              </a:cubicBezTo>
                              <a:cubicBezTo>
                                <a:pt x="16715" y="2406"/>
                                <a:pt x="16720" y="2431"/>
                                <a:pt x="16726" y="2455"/>
                              </a:cubicBezTo>
                              <a:cubicBezTo>
                                <a:pt x="16552" y="2487"/>
                                <a:pt x="16390" y="2536"/>
                                <a:pt x="16233" y="2593"/>
                              </a:cubicBezTo>
                              <a:cubicBezTo>
                                <a:pt x="16216" y="2600"/>
                                <a:pt x="16233" y="2614"/>
                                <a:pt x="16249" y="2610"/>
                              </a:cubicBezTo>
                              <a:cubicBezTo>
                                <a:pt x="16411" y="2561"/>
                                <a:pt x="16574" y="2533"/>
                                <a:pt x="16742" y="2512"/>
                              </a:cubicBezTo>
                              <a:cubicBezTo>
                                <a:pt x="16742" y="2526"/>
                                <a:pt x="16748" y="2540"/>
                                <a:pt x="16748" y="2554"/>
                              </a:cubicBezTo>
                              <a:cubicBezTo>
                                <a:pt x="16487" y="2618"/>
                                <a:pt x="16238" y="2695"/>
                                <a:pt x="16027" y="2819"/>
                              </a:cubicBezTo>
                              <a:cubicBezTo>
                                <a:pt x="16010" y="2826"/>
                                <a:pt x="16032" y="2843"/>
                                <a:pt x="16048" y="2836"/>
                              </a:cubicBezTo>
                              <a:cubicBezTo>
                                <a:pt x="16260" y="2734"/>
                                <a:pt x="16504" y="2670"/>
                                <a:pt x="16753" y="2618"/>
                              </a:cubicBezTo>
                              <a:cubicBezTo>
                                <a:pt x="16753" y="2646"/>
                                <a:pt x="16758" y="2670"/>
                                <a:pt x="16764" y="2699"/>
                              </a:cubicBezTo>
                              <a:cubicBezTo>
                                <a:pt x="16460" y="2773"/>
                                <a:pt x="16173" y="2886"/>
                                <a:pt x="15929" y="3027"/>
                              </a:cubicBezTo>
                              <a:cubicBezTo>
                                <a:pt x="15913" y="3034"/>
                                <a:pt x="15934" y="3051"/>
                                <a:pt x="15951" y="3044"/>
                              </a:cubicBezTo>
                              <a:cubicBezTo>
                                <a:pt x="16211" y="2921"/>
                                <a:pt x="16487" y="2829"/>
                                <a:pt x="16786" y="2762"/>
                              </a:cubicBezTo>
                              <a:cubicBezTo>
                                <a:pt x="16791" y="2769"/>
                                <a:pt x="16791" y="2780"/>
                                <a:pt x="16796" y="2787"/>
                              </a:cubicBezTo>
                              <a:cubicBezTo>
                                <a:pt x="16449" y="2907"/>
                                <a:pt x="16173" y="3069"/>
                                <a:pt x="15923" y="3274"/>
                              </a:cubicBezTo>
                              <a:cubicBezTo>
                                <a:pt x="15913" y="3284"/>
                                <a:pt x="15929" y="3295"/>
                                <a:pt x="15945" y="3288"/>
                              </a:cubicBezTo>
                              <a:cubicBezTo>
                                <a:pt x="16189" y="3104"/>
                                <a:pt x="16504" y="2956"/>
                                <a:pt x="16840" y="2850"/>
                              </a:cubicBezTo>
                              <a:cubicBezTo>
                                <a:pt x="16851" y="2868"/>
                                <a:pt x="16867" y="2882"/>
                                <a:pt x="16883" y="2900"/>
                              </a:cubicBezTo>
                              <a:cubicBezTo>
                                <a:pt x="16748" y="2960"/>
                                <a:pt x="16628" y="3030"/>
                                <a:pt x="16525" y="3108"/>
                              </a:cubicBezTo>
                              <a:cubicBezTo>
                                <a:pt x="16401" y="3200"/>
                                <a:pt x="16249" y="3309"/>
                                <a:pt x="16167" y="3422"/>
                              </a:cubicBezTo>
                              <a:cubicBezTo>
                                <a:pt x="16157" y="3432"/>
                                <a:pt x="16184" y="3443"/>
                                <a:pt x="16195" y="3432"/>
                              </a:cubicBezTo>
                              <a:cubicBezTo>
                                <a:pt x="16298" y="3330"/>
                                <a:pt x="16449" y="3235"/>
                                <a:pt x="16585" y="3147"/>
                              </a:cubicBezTo>
                              <a:cubicBezTo>
                                <a:pt x="16699" y="3073"/>
                                <a:pt x="16813" y="3009"/>
                                <a:pt x="16943" y="2953"/>
                              </a:cubicBezTo>
                              <a:cubicBezTo>
                                <a:pt x="16954" y="2960"/>
                                <a:pt x="16964" y="2970"/>
                                <a:pt x="16970" y="2977"/>
                              </a:cubicBezTo>
                              <a:cubicBezTo>
                                <a:pt x="16715" y="3143"/>
                                <a:pt x="16536" y="3365"/>
                                <a:pt x="16357" y="3559"/>
                              </a:cubicBezTo>
                              <a:cubicBezTo>
                                <a:pt x="16346" y="3570"/>
                                <a:pt x="16374" y="3581"/>
                                <a:pt x="16384" y="3570"/>
                              </a:cubicBezTo>
                              <a:cubicBezTo>
                                <a:pt x="16574" y="3387"/>
                                <a:pt x="16780" y="3178"/>
                                <a:pt x="17040" y="3023"/>
                              </a:cubicBezTo>
                              <a:cubicBezTo>
                                <a:pt x="17062" y="3037"/>
                                <a:pt x="17078" y="3048"/>
                                <a:pt x="17100" y="3059"/>
                              </a:cubicBezTo>
                              <a:cubicBezTo>
                                <a:pt x="16916" y="3217"/>
                                <a:pt x="16775" y="3394"/>
                                <a:pt x="16688" y="3584"/>
                              </a:cubicBezTo>
                              <a:cubicBezTo>
                                <a:pt x="16683" y="3602"/>
                                <a:pt x="16715" y="3605"/>
                                <a:pt x="16726" y="3591"/>
                              </a:cubicBezTo>
                              <a:cubicBezTo>
                                <a:pt x="16840" y="3411"/>
                                <a:pt x="16992" y="3245"/>
                                <a:pt x="17176" y="3097"/>
                              </a:cubicBezTo>
                              <a:cubicBezTo>
                                <a:pt x="17187" y="3101"/>
                                <a:pt x="17198" y="3104"/>
                                <a:pt x="17203" y="3108"/>
                              </a:cubicBezTo>
                              <a:cubicBezTo>
                                <a:pt x="17067" y="3263"/>
                                <a:pt x="16954" y="3432"/>
                                <a:pt x="16889" y="3605"/>
                              </a:cubicBezTo>
                              <a:cubicBezTo>
                                <a:pt x="16883" y="3616"/>
                                <a:pt x="16905" y="3623"/>
                                <a:pt x="16916" y="3612"/>
                              </a:cubicBezTo>
                              <a:cubicBezTo>
                                <a:pt x="17030" y="3450"/>
                                <a:pt x="17149" y="3288"/>
                                <a:pt x="17290" y="3136"/>
                              </a:cubicBezTo>
                              <a:cubicBezTo>
                                <a:pt x="17306" y="3143"/>
                                <a:pt x="17328" y="3147"/>
                                <a:pt x="17344" y="3150"/>
                              </a:cubicBezTo>
                              <a:cubicBezTo>
                                <a:pt x="17263" y="3291"/>
                                <a:pt x="17214" y="3443"/>
                                <a:pt x="17192" y="3595"/>
                              </a:cubicBezTo>
                              <a:cubicBezTo>
                                <a:pt x="17192" y="3609"/>
                                <a:pt x="17219" y="3609"/>
                                <a:pt x="17225" y="3598"/>
                              </a:cubicBezTo>
                              <a:cubicBezTo>
                                <a:pt x="17279" y="3450"/>
                                <a:pt x="17355" y="3309"/>
                                <a:pt x="17442" y="3171"/>
                              </a:cubicBezTo>
                              <a:cubicBezTo>
                                <a:pt x="17469" y="3175"/>
                                <a:pt x="17496" y="3178"/>
                                <a:pt x="17523" y="3182"/>
                              </a:cubicBezTo>
                              <a:cubicBezTo>
                                <a:pt x="17480" y="3298"/>
                                <a:pt x="17447" y="3418"/>
                                <a:pt x="17452" y="3538"/>
                              </a:cubicBezTo>
                              <a:cubicBezTo>
                                <a:pt x="17452" y="3549"/>
                                <a:pt x="17480" y="3552"/>
                                <a:pt x="17480" y="3542"/>
                              </a:cubicBezTo>
                              <a:cubicBezTo>
                                <a:pt x="17517" y="3422"/>
                                <a:pt x="17550" y="3305"/>
                                <a:pt x="17604" y="3189"/>
                              </a:cubicBezTo>
                              <a:cubicBezTo>
                                <a:pt x="17631" y="3189"/>
                                <a:pt x="17664" y="3193"/>
                                <a:pt x="17691" y="3193"/>
                              </a:cubicBezTo>
                              <a:cubicBezTo>
                                <a:pt x="17658" y="3298"/>
                                <a:pt x="17631" y="3408"/>
                                <a:pt x="17615" y="3517"/>
                              </a:cubicBezTo>
                              <a:cubicBezTo>
                                <a:pt x="17615" y="3535"/>
                                <a:pt x="17658" y="3538"/>
                                <a:pt x="17664" y="3521"/>
                              </a:cubicBezTo>
                              <a:cubicBezTo>
                                <a:pt x="17696" y="3411"/>
                                <a:pt x="17734" y="3302"/>
                                <a:pt x="17778" y="3193"/>
                              </a:cubicBezTo>
                              <a:cubicBezTo>
                                <a:pt x="17783" y="3193"/>
                                <a:pt x="17789" y="3193"/>
                                <a:pt x="17794" y="3193"/>
                              </a:cubicBezTo>
                              <a:cubicBezTo>
                                <a:pt x="17810" y="3193"/>
                                <a:pt x="17821" y="3193"/>
                                <a:pt x="17837" y="3193"/>
                              </a:cubicBezTo>
                              <a:cubicBezTo>
                                <a:pt x="17799" y="3380"/>
                                <a:pt x="17799" y="3570"/>
                                <a:pt x="17816" y="3761"/>
                              </a:cubicBezTo>
                              <a:cubicBezTo>
                                <a:pt x="17816" y="3771"/>
                                <a:pt x="17837" y="3771"/>
                                <a:pt x="17837" y="3761"/>
                              </a:cubicBezTo>
                              <a:cubicBezTo>
                                <a:pt x="17843" y="3570"/>
                                <a:pt x="17881" y="3383"/>
                                <a:pt x="17930" y="3196"/>
                              </a:cubicBezTo>
                              <a:cubicBezTo>
                                <a:pt x="17951" y="3196"/>
                                <a:pt x="17967" y="3200"/>
                                <a:pt x="17989" y="3200"/>
                              </a:cubicBezTo>
                              <a:cubicBezTo>
                                <a:pt x="17978" y="3380"/>
                                <a:pt x="18005" y="3559"/>
                                <a:pt x="18038" y="3736"/>
                              </a:cubicBezTo>
                              <a:cubicBezTo>
                                <a:pt x="18038" y="3750"/>
                                <a:pt x="18070" y="3750"/>
                                <a:pt x="18070" y="3736"/>
                              </a:cubicBezTo>
                              <a:cubicBezTo>
                                <a:pt x="18065" y="3559"/>
                                <a:pt x="18081" y="3387"/>
                                <a:pt x="18092" y="3210"/>
                              </a:cubicBezTo>
                              <a:cubicBezTo>
                                <a:pt x="18114" y="3214"/>
                                <a:pt x="18136" y="3214"/>
                                <a:pt x="18157" y="3217"/>
                              </a:cubicBezTo>
                              <a:cubicBezTo>
                                <a:pt x="18174" y="3411"/>
                                <a:pt x="18222" y="3605"/>
                                <a:pt x="18255" y="3796"/>
                              </a:cubicBezTo>
                              <a:cubicBezTo>
                                <a:pt x="18255" y="3810"/>
                                <a:pt x="18293" y="3810"/>
                                <a:pt x="18287" y="3796"/>
                              </a:cubicBezTo>
                              <a:cubicBezTo>
                                <a:pt x="18260" y="3609"/>
                                <a:pt x="18266" y="3418"/>
                                <a:pt x="18255" y="3231"/>
                              </a:cubicBezTo>
                              <a:cubicBezTo>
                                <a:pt x="18282" y="3235"/>
                                <a:pt x="18314" y="3238"/>
                                <a:pt x="18342" y="3242"/>
                              </a:cubicBezTo>
                              <a:cubicBezTo>
                                <a:pt x="18363" y="3439"/>
                                <a:pt x="18412" y="3634"/>
                                <a:pt x="18472" y="3831"/>
                              </a:cubicBezTo>
                              <a:cubicBezTo>
                                <a:pt x="18477" y="3845"/>
                                <a:pt x="18510" y="3838"/>
                                <a:pt x="18504" y="3824"/>
                              </a:cubicBezTo>
                              <a:cubicBezTo>
                                <a:pt x="18461" y="3637"/>
                                <a:pt x="18445" y="3443"/>
                                <a:pt x="18434" y="3256"/>
                              </a:cubicBezTo>
                              <a:cubicBezTo>
                                <a:pt x="18450" y="3260"/>
                                <a:pt x="18466" y="3260"/>
                                <a:pt x="18483" y="3263"/>
                              </a:cubicBezTo>
                              <a:cubicBezTo>
                                <a:pt x="18537" y="3454"/>
                                <a:pt x="18613" y="3641"/>
                                <a:pt x="18710" y="3824"/>
                              </a:cubicBezTo>
                              <a:cubicBezTo>
                                <a:pt x="18716" y="3838"/>
                                <a:pt x="18748" y="3831"/>
                                <a:pt x="18743" y="3817"/>
                              </a:cubicBezTo>
                              <a:cubicBezTo>
                                <a:pt x="18661" y="3637"/>
                                <a:pt x="18613" y="3454"/>
                                <a:pt x="18580" y="3270"/>
                              </a:cubicBezTo>
                              <a:cubicBezTo>
                                <a:pt x="18596" y="3270"/>
                                <a:pt x="18613" y="3274"/>
                                <a:pt x="18634" y="3274"/>
                              </a:cubicBezTo>
                              <a:cubicBezTo>
                                <a:pt x="18737" y="3461"/>
                                <a:pt x="18867" y="3637"/>
                                <a:pt x="18998" y="3817"/>
                              </a:cubicBezTo>
                              <a:cubicBezTo>
                                <a:pt x="19008" y="3831"/>
                                <a:pt x="19041" y="3820"/>
                                <a:pt x="19030" y="3806"/>
                              </a:cubicBezTo>
                              <a:cubicBezTo>
                                <a:pt x="18927" y="3630"/>
                                <a:pt x="18840" y="3454"/>
                                <a:pt x="18743" y="3277"/>
                              </a:cubicBezTo>
                              <a:cubicBezTo>
                                <a:pt x="18781" y="3277"/>
                                <a:pt x="18819" y="3277"/>
                                <a:pt x="18857" y="3274"/>
                              </a:cubicBezTo>
                              <a:cubicBezTo>
                                <a:pt x="18987" y="3461"/>
                                <a:pt x="19117" y="3651"/>
                                <a:pt x="19214" y="3845"/>
                              </a:cubicBezTo>
                              <a:cubicBezTo>
                                <a:pt x="19220" y="3859"/>
                                <a:pt x="19258" y="3852"/>
                                <a:pt x="19252" y="3838"/>
                              </a:cubicBezTo>
                              <a:cubicBezTo>
                                <a:pt x="19171" y="3641"/>
                                <a:pt x="19084" y="3447"/>
                                <a:pt x="18960" y="3260"/>
                              </a:cubicBezTo>
                              <a:cubicBezTo>
                                <a:pt x="18987" y="3256"/>
                                <a:pt x="19014" y="3249"/>
                                <a:pt x="19041" y="3242"/>
                              </a:cubicBezTo>
                              <a:cubicBezTo>
                                <a:pt x="19101" y="3334"/>
                                <a:pt x="19171" y="3422"/>
                                <a:pt x="19225" y="3514"/>
                              </a:cubicBezTo>
                              <a:cubicBezTo>
                                <a:pt x="19296" y="3634"/>
                                <a:pt x="19361" y="3753"/>
                                <a:pt x="19420" y="3873"/>
                              </a:cubicBezTo>
                              <a:cubicBezTo>
                                <a:pt x="19426" y="3888"/>
                                <a:pt x="19464" y="3884"/>
                                <a:pt x="19458" y="3866"/>
                              </a:cubicBezTo>
                              <a:cubicBezTo>
                                <a:pt x="19393" y="3648"/>
                                <a:pt x="19296" y="3411"/>
                                <a:pt x="19139" y="3210"/>
                              </a:cubicBezTo>
                              <a:cubicBezTo>
                                <a:pt x="19149" y="3207"/>
                                <a:pt x="19160" y="3203"/>
                                <a:pt x="19171" y="3200"/>
                              </a:cubicBezTo>
                              <a:cubicBezTo>
                                <a:pt x="19345" y="3404"/>
                                <a:pt x="19518" y="3612"/>
                                <a:pt x="19664" y="3831"/>
                              </a:cubicBezTo>
                              <a:cubicBezTo>
                                <a:pt x="19675" y="3845"/>
                                <a:pt x="19708" y="3835"/>
                                <a:pt x="19702" y="3820"/>
                              </a:cubicBezTo>
                              <a:cubicBezTo>
                                <a:pt x="19578" y="3595"/>
                                <a:pt x="19442" y="3372"/>
                                <a:pt x="19263" y="3164"/>
                              </a:cubicBezTo>
                              <a:cubicBezTo>
                                <a:pt x="19269" y="3164"/>
                                <a:pt x="19269" y="3161"/>
                                <a:pt x="19274" y="3161"/>
                              </a:cubicBezTo>
                              <a:cubicBezTo>
                                <a:pt x="19502" y="3330"/>
                                <a:pt x="19697" y="3524"/>
                                <a:pt x="19833" y="3732"/>
                              </a:cubicBezTo>
                              <a:cubicBezTo>
                                <a:pt x="19843" y="3746"/>
                                <a:pt x="19876" y="3736"/>
                                <a:pt x="19870" y="3722"/>
                              </a:cubicBezTo>
                              <a:cubicBezTo>
                                <a:pt x="19751" y="3499"/>
                                <a:pt x="19578" y="3302"/>
                                <a:pt x="19355" y="3122"/>
                              </a:cubicBezTo>
                              <a:cubicBezTo>
                                <a:pt x="19372" y="3115"/>
                                <a:pt x="19388" y="3104"/>
                                <a:pt x="19410" y="3097"/>
                              </a:cubicBezTo>
                              <a:cubicBezTo>
                                <a:pt x="19632" y="3238"/>
                                <a:pt x="19822" y="3404"/>
                                <a:pt x="19963" y="3588"/>
                              </a:cubicBezTo>
                              <a:cubicBezTo>
                                <a:pt x="19973" y="3602"/>
                                <a:pt x="20006" y="3591"/>
                                <a:pt x="20001" y="3577"/>
                              </a:cubicBezTo>
                              <a:cubicBezTo>
                                <a:pt x="19887" y="3380"/>
                                <a:pt x="19719" y="3207"/>
                                <a:pt x="19496" y="3055"/>
                              </a:cubicBezTo>
                              <a:cubicBezTo>
                                <a:pt x="19523" y="3041"/>
                                <a:pt x="19551" y="3030"/>
                                <a:pt x="19578" y="3016"/>
                              </a:cubicBezTo>
                              <a:cubicBezTo>
                                <a:pt x="19762" y="3118"/>
                                <a:pt x="19908" y="3245"/>
                                <a:pt x="20049" y="3372"/>
                              </a:cubicBezTo>
                              <a:cubicBezTo>
                                <a:pt x="20066" y="3387"/>
                                <a:pt x="20098" y="3376"/>
                                <a:pt x="20082" y="3358"/>
                              </a:cubicBezTo>
                              <a:cubicBezTo>
                                <a:pt x="19963" y="3221"/>
                                <a:pt x="19838" y="3083"/>
                                <a:pt x="19664" y="2977"/>
                              </a:cubicBezTo>
                              <a:cubicBezTo>
                                <a:pt x="19692" y="2967"/>
                                <a:pt x="19713" y="2960"/>
                                <a:pt x="19740" y="2949"/>
                              </a:cubicBezTo>
                              <a:cubicBezTo>
                                <a:pt x="19751" y="2953"/>
                                <a:pt x="19762" y="2960"/>
                                <a:pt x="19773" y="2963"/>
                              </a:cubicBezTo>
                              <a:cubicBezTo>
                                <a:pt x="19914" y="3030"/>
                                <a:pt x="20039" y="3111"/>
                                <a:pt x="20147" y="3200"/>
                              </a:cubicBezTo>
                              <a:cubicBezTo>
                                <a:pt x="20207" y="3260"/>
                                <a:pt x="20261" y="3316"/>
                                <a:pt x="20304" y="3372"/>
                              </a:cubicBezTo>
                              <a:close/>
                              <a:moveTo>
                                <a:pt x="20044" y="1450"/>
                              </a:moveTo>
                              <a:cubicBezTo>
                                <a:pt x="20180" y="1644"/>
                                <a:pt x="20272" y="1834"/>
                                <a:pt x="20217" y="2046"/>
                              </a:cubicBezTo>
                              <a:cubicBezTo>
                                <a:pt x="20207" y="2092"/>
                                <a:pt x="20190" y="2134"/>
                                <a:pt x="20169" y="2184"/>
                              </a:cubicBezTo>
                              <a:cubicBezTo>
                                <a:pt x="20104" y="2307"/>
                                <a:pt x="20011" y="2431"/>
                                <a:pt x="19892" y="2540"/>
                              </a:cubicBezTo>
                              <a:cubicBezTo>
                                <a:pt x="19822" y="2603"/>
                                <a:pt x="19746" y="2660"/>
                                <a:pt x="19659" y="2716"/>
                              </a:cubicBezTo>
                              <a:cubicBezTo>
                                <a:pt x="19572" y="2769"/>
                                <a:pt x="19480" y="2819"/>
                                <a:pt x="19383" y="2857"/>
                              </a:cubicBezTo>
                              <a:cubicBezTo>
                                <a:pt x="19355" y="2868"/>
                                <a:pt x="19334" y="2879"/>
                                <a:pt x="19307" y="2886"/>
                              </a:cubicBezTo>
                              <a:cubicBezTo>
                                <a:pt x="19285" y="2893"/>
                                <a:pt x="19263" y="2900"/>
                                <a:pt x="19242" y="2907"/>
                              </a:cubicBezTo>
                              <a:cubicBezTo>
                                <a:pt x="19198" y="2921"/>
                                <a:pt x="19149" y="2935"/>
                                <a:pt x="19095" y="2946"/>
                              </a:cubicBezTo>
                              <a:cubicBezTo>
                                <a:pt x="19046" y="2956"/>
                                <a:pt x="18992" y="2967"/>
                                <a:pt x="18938" y="2977"/>
                              </a:cubicBezTo>
                              <a:cubicBezTo>
                                <a:pt x="18911" y="2981"/>
                                <a:pt x="18884" y="2984"/>
                                <a:pt x="18857" y="2988"/>
                              </a:cubicBezTo>
                              <a:cubicBezTo>
                                <a:pt x="18721" y="3002"/>
                                <a:pt x="18586" y="3006"/>
                                <a:pt x="18455" y="2991"/>
                              </a:cubicBezTo>
                              <a:cubicBezTo>
                                <a:pt x="18445" y="2991"/>
                                <a:pt x="18439" y="2988"/>
                                <a:pt x="18428" y="2988"/>
                              </a:cubicBezTo>
                              <a:cubicBezTo>
                                <a:pt x="18390" y="2984"/>
                                <a:pt x="18358" y="2977"/>
                                <a:pt x="18320" y="2967"/>
                              </a:cubicBezTo>
                              <a:cubicBezTo>
                                <a:pt x="18271" y="2956"/>
                                <a:pt x="18228" y="2942"/>
                                <a:pt x="18184" y="2921"/>
                              </a:cubicBezTo>
                              <a:cubicBezTo>
                                <a:pt x="18173" y="2917"/>
                                <a:pt x="18163" y="2914"/>
                                <a:pt x="18157" y="2907"/>
                              </a:cubicBezTo>
                              <a:cubicBezTo>
                                <a:pt x="18141" y="2900"/>
                                <a:pt x="18125" y="2889"/>
                                <a:pt x="18108" y="2879"/>
                              </a:cubicBezTo>
                              <a:cubicBezTo>
                                <a:pt x="18098" y="2857"/>
                                <a:pt x="18087" y="2836"/>
                                <a:pt x="18081" y="2815"/>
                              </a:cubicBezTo>
                              <a:cubicBezTo>
                                <a:pt x="18070" y="2780"/>
                                <a:pt x="18065" y="2748"/>
                                <a:pt x="18065" y="2709"/>
                              </a:cubicBezTo>
                              <a:cubicBezTo>
                                <a:pt x="18065" y="2685"/>
                                <a:pt x="18065" y="2660"/>
                                <a:pt x="18070" y="2639"/>
                              </a:cubicBezTo>
                              <a:cubicBezTo>
                                <a:pt x="18081" y="2565"/>
                                <a:pt x="18103" y="2494"/>
                                <a:pt x="18130" y="2424"/>
                              </a:cubicBezTo>
                              <a:cubicBezTo>
                                <a:pt x="18146" y="2388"/>
                                <a:pt x="18157" y="2356"/>
                                <a:pt x="18173" y="2325"/>
                              </a:cubicBezTo>
                              <a:cubicBezTo>
                                <a:pt x="18173" y="2321"/>
                                <a:pt x="18179" y="2318"/>
                                <a:pt x="18179" y="2318"/>
                              </a:cubicBezTo>
                              <a:cubicBezTo>
                                <a:pt x="18190" y="2416"/>
                                <a:pt x="18195" y="2515"/>
                                <a:pt x="18195" y="2614"/>
                              </a:cubicBezTo>
                              <a:cubicBezTo>
                                <a:pt x="18195" y="2625"/>
                                <a:pt x="18217" y="2625"/>
                                <a:pt x="18222" y="2618"/>
                              </a:cubicBezTo>
                              <a:cubicBezTo>
                                <a:pt x="18255" y="2483"/>
                                <a:pt x="18260" y="2346"/>
                                <a:pt x="18249" y="2212"/>
                              </a:cubicBezTo>
                              <a:cubicBezTo>
                                <a:pt x="18271" y="2194"/>
                                <a:pt x="18293" y="2180"/>
                                <a:pt x="18320" y="2166"/>
                              </a:cubicBezTo>
                              <a:cubicBezTo>
                                <a:pt x="18331" y="2219"/>
                                <a:pt x="18342" y="2286"/>
                                <a:pt x="18347" y="2293"/>
                              </a:cubicBezTo>
                              <a:cubicBezTo>
                                <a:pt x="18369" y="2374"/>
                                <a:pt x="18385" y="2455"/>
                                <a:pt x="18401" y="2536"/>
                              </a:cubicBezTo>
                              <a:cubicBezTo>
                                <a:pt x="18401" y="2551"/>
                                <a:pt x="18439" y="2551"/>
                                <a:pt x="18439" y="2536"/>
                              </a:cubicBezTo>
                              <a:cubicBezTo>
                                <a:pt x="18434" y="2441"/>
                                <a:pt x="18428" y="2349"/>
                                <a:pt x="18417" y="2254"/>
                              </a:cubicBezTo>
                              <a:cubicBezTo>
                                <a:pt x="18412" y="2215"/>
                                <a:pt x="18412" y="2173"/>
                                <a:pt x="18407" y="2131"/>
                              </a:cubicBezTo>
                              <a:cubicBezTo>
                                <a:pt x="18428" y="2124"/>
                                <a:pt x="18450" y="2113"/>
                                <a:pt x="18477" y="2106"/>
                              </a:cubicBezTo>
                              <a:cubicBezTo>
                                <a:pt x="18526" y="2226"/>
                                <a:pt x="18553" y="2349"/>
                                <a:pt x="18596" y="2473"/>
                              </a:cubicBezTo>
                              <a:cubicBezTo>
                                <a:pt x="18602" y="2480"/>
                                <a:pt x="18618" y="2476"/>
                                <a:pt x="18618" y="2469"/>
                              </a:cubicBezTo>
                              <a:cubicBezTo>
                                <a:pt x="18640" y="2342"/>
                                <a:pt x="18607" y="2205"/>
                                <a:pt x="18564" y="2078"/>
                              </a:cubicBezTo>
                              <a:cubicBezTo>
                                <a:pt x="18591" y="2071"/>
                                <a:pt x="18613" y="2064"/>
                                <a:pt x="18640" y="2057"/>
                              </a:cubicBezTo>
                              <a:cubicBezTo>
                                <a:pt x="18710" y="2173"/>
                                <a:pt x="18759" y="2293"/>
                                <a:pt x="18824" y="2413"/>
                              </a:cubicBezTo>
                              <a:cubicBezTo>
                                <a:pt x="18824" y="2416"/>
                                <a:pt x="18830" y="2416"/>
                                <a:pt x="18830" y="2413"/>
                              </a:cubicBezTo>
                              <a:cubicBezTo>
                                <a:pt x="18835" y="2286"/>
                                <a:pt x="18781" y="2159"/>
                                <a:pt x="18716" y="2035"/>
                              </a:cubicBezTo>
                              <a:cubicBezTo>
                                <a:pt x="18743" y="2028"/>
                                <a:pt x="18775" y="2018"/>
                                <a:pt x="18802" y="2011"/>
                              </a:cubicBezTo>
                              <a:cubicBezTo>
                                <a:pt x="18873" y="2131"/>
                                <a:pt x="18943" y="2251"/>
                                <a:pt x="19003" y="2374"/>
                              </a:cubicBezTo>
                              <a:cubicBezTo>
                                <a:pt x="19008" y="2388"/>
                                <a:pt x="19041" y="2381"/>
                                <a:pt x="19036" y="2367"/>
                              </a:cubicBezTo>
                              <a:cubicBezTo>
                                <a:pt x="18987" y="2240"/>
                                <a:pt x="18933" y="2110"/>
                                <a:pt x="18873" y="1986"/>
                              </a:cubicBezTo>
                              <a:cubicBezTo>
                                <a:pt x="18911" y="1972"/>
                                <a:pt x="18943" y="1958"/>
                                <a:pt x="18976" y="1944"/>
                              </a:cubicBezTo>
                              <a:cubicBezTo>
                                <a:pt x="19052" y="2060"/>
                                <a:pt x="19111" y="2180"/>
                                <a:pt x="19166" y="2304"/>
                              </a:cubicBezTo>
                              <a:cubicBezTo>
                                <a:pt x="19171" y="2318"/>
                                <a:pt x="19204" y="2311"/>
                                <a:pt x="19198" y="2297"/>
                              </a:cubicBezTo>
                              <a:cubicBezTo>
                                <a:pt x="19155" y="2166"/>
                                <a:pt x="19101" y="2039"/>
                                <a:pt x="19041" y="1912"/>
                              </a:cubicBezTo>
                              <a:cubicBezTo>
                                <a:pt x="19073" y="1894"/>
                                <a:pt x="19106" y="1877"/>
                                <a:pt x="19139" y="1859"/>
                              </a:cubicBezTo>
                              <a:cubicBezTo>
                                <a:pt x="19214" y="1976"/>
                                <a:pt x="19290" y="2095"/>
                                <a:pt x="19345" y="2219"/>
                              </a:cubicBezTo>
                              <a:cubicBezTo>
                                <a:pt x="19350" y="2233"/>
                                <a:pt x="19383" y="2226"/>
                                <a:pt x="19377" y="2212"/>
                              </a:cubicBezTo>
                              <a:cubicBezTo>
                                <a:pt x="19334" y="2078"/>
                                <a:pt x="19285" y="1940"/>
                                <a:pt x="19209" y="1813"/>
                              </a:cubicBezTo>
                              <a:cubicBezTo>
                                <a:pt x="19225" y="1803"/>
                                <a:pt x="19236" y="1792"/>
                                <a:pt x="19252" y="1781"/>
                              </a:cubicBezTo>
                              <a:cubicBezTo>
                                <a:pt x="19317" y="1884"/>
                                <a:pt x="19388" y="1986"/>
                                <a:pt x="19458" y="2088"/>
                              </a:cubicBezTo>
                              <a:cubicBezTo>
                                <a:pt x="19464" y="2099"/>
                                <a:pt x="19486" y="2092"/>
                                <a:pt x="19486" y="2081"/>
                              </a:cubicBezTo>
                              <a:cubicBezTo>
                                <a:pt x="19437" y="1961"/>
                                <a:pt x="19372" y="1845"/>
                                <a:pt x="19317" y="1729"/>
                              </a:cubicBezTo>
                              <a:cubicBezTo>
                                <a:pt x="19328" y="1718"/>
                                <a:pt x="19345" y="1704"/>
                                <a:pt x="19355" y="1693"/>
                              </a:cubicBezTo>
                              <a:cubicBezTo>
                                <a:pt x="19426" y="1767"/>
                                <a:pt x="19491" y="1841"/>
                                <a:pt x="19556" y="1912"/>
                              </a:cubicBezTo>
                              <a:cubicBezTo>
                                <a:pt x="19567" y="1923"/>
                                <a:pt x="19594" y="1912"/>
                                <a:pt x="19583" y="1901"/>
                              </a:cubicBezTo>
                              <a:cubicBezTo>
                                <a:pt x="19523" y="1817"/>
                                <a:pt x="19458" y="1729"/>
                                <a:pt x="19399" y="1644"/>
                              </a:cubicBezTo>
                              <a:cubicBezTo>
                                <a:pt x="19410" y="1626"/>
                                <a:pt x="19420" y="1612"/>
                                <a:pt x="19431" y="1595"/>
                              </a:cubicBezTo>
                              <a:cubicBezTo>
                                <a:pt x="19431" y="1598"/>
                                <a:pt x="19437" y="1598"/>
                                <a:pt x="19437" y="1602"/>
                              </a:cubicBezTo>
                              <a:cubicBezTo>
                                <a:pt x="19458" y="1623"/>
                                <a:pt x="19486" y="1647"/>
                                <a:pt x="19507" y="1669"/>
                              </a:cubicBezTo>
                              <a:cubicBezTo>
                                <a:pt x="19556" y="1718"/>
                                <a:pt x="19610" y="1764"/>
                                <a:pt x="19664" y="1810"/>
                              </a:cubicBezTo>
                              <a:cubicBezTo>
                                <a:pt x="19681" y="1824"/>
                                <a:pt x="19708" y="1810"/>
                                <a:pt x="19697" y="1799"/>
                              </a:cubicBezTo>
                              <a:cubicBezTo>
                                <a:pt x="19648" y="1743"/>
                                <a:pt x="19599" y="1683"/>
                                <a:pt x="19545" y="1626"/>
                              </a:cubicBezTo>
                              <a:cubicBezTo>
                                <a:pt x="19518" y="1598"/>
                                <a:pt x="19496" y="1559"/>
                                <a:pt x="19464" y="1527"/>
                              </a:cubicBezTo>
                              <a:cubicBezTo>
                                <a:pt x="19475" y="1499"/>
                                <a:pt x="19486" y="1475"/>
                                <a:pt x="19496" y="1446"/>
                              </a:cubicBezTo>
                              <a:cubicBezTo>
                                <a:pt x="19556" y="1517"/>
                                <a:pt x="19626" y="1584"/>
                                <a:pt x="19702" y="1647"/>
                              </a:cubicBezTo>
                              <a:cubicBezTo>
                                <a:pt x="19713" y="1654"/>
                                <a:pt x="19735" y="1644"/>
                                <a:pt x="19724" y="1637"/>
                              </a:cubicBezTo>
                              <a:cubicBezTo>
                                <a:pt x="19637" y="1552"/>
                                <a:pt x="19572" y="1460"/>
                                <a:pt x="19518" y="1365"/>
                              </a:cubicBezTo>
                              <a:cubicBezTo>
                                <a:pt x="19523" y="1337"/>
                                <a:pt x="19534" y="1309"/>
                                <a:pt x="19540" y="1281"/>
                              </a:cubicBezTo>
                              <a:cubicBezTo>
                                <a:pt x="19599" y="1376"/>
                                <a:pt x="19681" y="1464"/>
                                <a:pt x="19784" y="1538"/>
                              </a:cubicBezTo>
                              <a:cubicBezTo>
                                <a:pt x="19795" y="1545"/>
                                <a:pt x="19811" y="1535"/>
                                <a:pt x="19805" y="1527"/>
                              </a:cubicBezTo>
                              <a:cubicBezTo>
                                <a:pt x="19724" y="1404"/>
                                <a:pt x="19632" y="1288"/>
                                <a:pt x="19572" y="1161"/>
                              </a:cubicBezTo>
                              <a:cubicBezTo>
                                <a:pt x="19578" y="1132"/>
                                <a:pt x="19589" y="1104"/>
                                <a:pt x="19599" y="1079"/>
                              </a:cubicBezTo>
                              <a:cubicBezTo>
                                <a:pt x="19664" y="1214"/>
                                <a:pt x="19773" y="1344"/>
                                <a:pt x="19925" y="1446"/>
                              </a:cubicBezTo>
                              <a:cubicBezTo>
                                <a:pt x="19930" y="1450"/>
                                <a:pt x="19946" y="1446"/>
                                <a:pt x="19941" y="1439"/>
                              </a:cubicBezTo>
                              <a:cubicBezTo>
                                <a:pt x="19805" y="1288"/>
                                <a:pt x="19713" y="1132"/>
                                <a:pt x="19654" y="963"/>
                              </a:cubicBezTo>
                              <a:cubicBezTo>
                                <a:pt x="19670" y="935"/>
                                <a:pt x="19686" y="907"/>
                                <a:pt x="19713" y="878"/>
                              </a:cubicBezTo>
                              <a:cubicBezTo>
                                <a:pt x="19735" y="981"/>
                                <a:pt x="19784" y="1076"/>
                                <a:pt x="19849" y="1175"/>
                              </a:cubicBezTo>
                              <a:cubicBezTo>
                                <a:pt x="19870" y="1210"/>
                                <a:pt x="19898" y="1245"/>
                                <a:pt x="19925" y="1281"/>
                              </a:cubicBezTo>
                              <a:cubicBezTo>
                                <a:pt x="19968" y="1341"/>
                                <a:pt x="20006" y="1397"/>
                                <a:pt x="20044" y="1450"/>
                              </a:cubicBezTo>
                              <a:close/>
                              <a:moveTo>
                                <a:pt x="21307" y="6530"/>
                              </a:moveTo>
                              <a:cubicBezTo>
                                <a:pt x="21248" y="6519"/>
                                <a:pt x="21188" y="6516"/>
                                <a:pt x="21123" y="6523"/>
                              </a:cubicBezTo>
                              <a:cubicBezTo>
                                <a:pt x="20836" y="6561"/>
                                <a:pt x="20846" y="6801"/>
                                <a:pt x="20895" y="6942"/>
                              </a:cubicBezTo>
                              <a:cubicBezTo>
                                <a:pt x="20933" y="7062"/>
                                <a:pt x="21220" y="7535"/>
                                <a:pt x="21524" y="7680"/>
                              </a:cubicBezTo>
                              <a:lnTo>
                                <a:pt x="21524" y="7574"/>
                              </a:lnTo>
                              <a:cubicBezTo>
                                <a:pt x="21313" y="7436"/>
                                <a:pt x="21112" y="7115"/>
                                <a:pt x="21085" y="7059"/>
                              </a:cubicBezTo>
                              <a:cubicBezTo>
                                <a:pt x="21031" y="6957"/>
                                <a:pt x="20960" y="6815"/>
                                <a:pt x="21025" y="6710"/>
                              </a:cubicBezTo>
                              <a:cubicBezTo>
                                <a:pt x="21145" y="6516"/>
                                <a:pt x="21399" y="6639"/>
                                <a:pt x="21524" y="6756"/>
                              </a:cubicBezTo>
                              <a:lnTo>
                                <a:pt x="21524" y="6569"/>
                              </a:lnTo>
                              <a:cubicBezTo>
                                <a:pt x="21524" y="6569"/>
                                <a:pt x="21524" y="6569"/>
                                <a:pt x="21524" y="6569"/>
                              </a:cubicBezTo>
                              <a:cubicBezTo>
                                <a:pt x="21513" y="6554"/>
                                <a:pt x="21502" y="6537"/>
                                <a:pt x="21492" y="6523"/>
                              </a:cubicBezTo>
                              <a:cubicBezTo>
                                <a:pt x="21502" y="6519"/>
                                <a:pt x="21513" y="6516"/>
                                <a:pt x="21524" y="6512"/>
                              </a:cubicBezTo>
                              <a:lnTo>
                                <a:pt x="21524" y="6417"/>
                              </a:lnTo>
                              <a:cubicBezTo>
                                <a:pt x="21454" y="6438"/>
                                <a:pt x="21345" y="6477"/>
                                <a:pt x="21307" y="6530"/>
                              </a:cubicBezTo>
                              <a:close/>
                              <a:moveTo>
                                <a:pt x="21470" y="6530"/>
                              </a:moveTo>
                              <a:cubicBezTo>
                                <a:pt x="21475" y="6544"/>
                                <a:pt x="21486" y="6558"/>
                                <a:pt x="21492" y="6572"/>
                              </a:cubicBezTo>
                              <a:cubicBezTo>
                                <a:pt x="21481" y="6576"/>
                                <a:pt x="21464" y="6576"/>
                                <a:pt x="21454" y="6579"/>
                              </a:cubicBezTo>
                              <a:cubicBezTo>
                                <a:pt x="21437" y="6572"/>
                                <a:pt x="21421" y="6565"/>
                                <a:pt x="21410" y="6558"/>
                              </a:cubicBezTo>
                              <a:cubicBezTo>
                                <a:pt x="21421" y="6547"/>
                                <a:pt x="21443" y="6537"/>
                                <a:pt x="21470" y="6530"/>
                              </a:cubicBezTo>
                              <a:close/>
                              <a:moveTo>
                                <a:pt x="21416" y="7017"/>
                              </a:moveTo>
                              <a:cubicBezTo>
                                <a:pt x="21448" y="7069"/>
                                <a:pt x="21486" y="7126"/>
                                <a:pt x="21530" y="7179"/>
                              </a:cubicBezTo>
                              <a:lnTo>
                                <a:pt x="21530" y="7119"/>
                              </a:lnTo>
                              <a:cubicBezTo>
                                <a:pt x="21497" y="7084"/>
                                <a:pt x="21470" y="7048"/>
                                <a:pt x="21443" y="7010"/>
                              </a:cubicBezTo>
                              <a:cubicBezTo>
                                <a:pt x="21432" y="7002"/>
                                <a:pt x="21410" y="7006"/>
                                <a:pt x="21416" y="7017"/>
                              </a:cubicBezTo>
                              <a:close/>
                              <a:moveTo>
                                <a:pt x="21448" y="6932"/>
                              </a:moveTo>
                              <a:cubicBezTo>
                                <a:pt x="21470" y="6967"/>
                                <a:pt x="21497" y="6999"/>
                                <a:pt x="21524" y="7031"/>
                              </a:cubicBezTo>
                              <a:lnTo>
                                <a:pt x="21524" y="6981"/>
                              </a:lnTo>
                              <a:cubicBezTo>
                                <a:pt x="21508" y="6964"/>
                                <a:pt x="21486" y="6942"/>
                                <a:pt x="21470" y="6925"/>
                              </a:cubicBezTo>
                              <a:cubicBezTo>
                                <a:pt x="21464" y="6918"/>
                                <a:pt x="21443" y="6925"/>
                                <a:pt x="21448" y="6932"/>
                              </a:cubicBezTo>
                              <a:close/>
                              <a:moveTo>
                                <a:pt x="14720" y="12128"/>
                              </a:moveTo>
                              <a:cubicBezTo>
                                <a:pt x="14720" y="12178"/>
                                <a:pt x="14725" y="12230"/>
                                <a:pt x="14720" y="12280"/>
                              </a:cubicBezTo>
                              <a:cubicBezTo>
                                <a:pt x="14720" y="12308"/>
                                <a:pt x="14785" y="12305"/>
                                <a:pt x="14780" y="12276"/>
                              </a:cubicBezTo>
                              <a:cubicBezTo>
                                <a:pt x="14769" y="12227"/>
                                <a:pt x="14758" y="12178"/>
                                <a:pt x="14747" y="12125"/>
                              </a:cubicBezTo>
                              <a:cubicBezTo>
                                <a:pt x="14747" y="12114"/>
                                <a:pt x="14720" y="12118"/>
                                <a:pt x="14720" y="12128"/>
                              </a:cubicBezTo>
                              <a:close/>
                              <a:moveTo>
                                <a:pt x="15441" y="11758"/>
                              </a:moveTo>
                              <a:cubicBezTo>
                                <a:pt x="15463" y="11867"/>
                                <a:pt x="15479" y="11980"/>
                                <a:pt x="15484" y="12089"/>
                              </a:cubicBezTo>
                              <a:cubicBezTo>
                                <a:pt x="15484" y="12118"/>
                                <a:pt x="15549" y="12114"/>
                                <a:pt x="15549" y="12089"/>
                              </a:cubicBezTo>
                              <a:cubicBezTo>
                                <a:pt x="15528" y="11976"/>
                                <a:pt x="15501" y="11864"/>
                                <a:pt x="15468" y="11754"/>
                              </a:cubicBezTo>
                              <a:cubicBezTo>
                                <a:pt x="15463" y="11740"/>
                                <a:pt x="15436" y="11747"/>
                                <a:pt x="15441" y="11758"/>
                              </a:cubicBezTo>
                              <a:close/>
                              <a:moveTo>
                                <a:pt x="17864" y="13680"/>
                              </a:moveTo>
                              <a:cubicBezTo>
                                <a:pt x="17837" y="13705"/>
                                <a:pt x="17810" y="13733"/>
                                <a:pt x="17789" y="13758"/>
                              </a:cubicBezTo>
                              <a:cubicBezTo>
                                <a:pt x="17778" y="13772"/>
                                <a:pt x="17810" y="13783"/>
                                <a:pt x="17821" y="13772"/>
                              </a:cubicBezTo>
                              <a:cubicBezTo>
                                <a:pt x="17848" y="13744"/>
                                <a:pt x="17864" y="13719"/>
                                <a:pt x="17892" y="13691"/>
                              </a:cubicBezTo>
                              <a:cubicBezTo>
                                <a:pt x="17902" y="13677"/>
                                <a:pt x="17875" y="13670"/>
                                <a:pt x="17864" y="13680"/>
                              </a:cubicBezTo>
                              <a:close/>
                              <a:moveTo>
                                <a:pt x="18033" y="13705"/>
                              </a:moveTo>
                              <a:cubicBezTo>
                                <a:pt x="17978" y="13740"/>
                                <a:pt x="17930" y="13776"/>
                                <a:pt x="17881" y="13811"/>
                              </a:cubicBezTo>
                              <a:cubicBezTo>
                                <a:pt x="17859" y="13829"/>
                                <a:pt x="17897" y="13846"/>
                                <a:pt x="17919" y="13829"/>
                              </a:cubicBezTo>
                              <a:cubicBezTo>
                                <a:pt x="17957" y="13790"/>
                                <a:pt x="18005" y="13751"/>
                                <a:pt x="18054" y="13719"/>
                              </a:cubicBezTo>
                              <a:cubicBezTo>
                                <a:pt x="18065" y="13712"/>
                                <a:pt x="18043" y="13698"/>
                                <a:pt x="18033" y="13705"/>
                              </a:cubicBezTo>
                              <a:close/>
                              <a:moveTo>
                                <a:pt x="14850" y="12058"/>
                              </a:moveTo>
                              <a:cubicBezTo>
                                <a:pt x="14845" y="12047"/>
                                <a:pt x="14817" y="12051"/>
                                <a:pt x="14823" y="12061"/>
                              </a:cubicBezTo>
                              <a:cubicBezTo>
                                <a:pt x="14839" y="12118"/>
                                <a:pt x="14855" y="12171"/>
                                <a:pt x="14855" y="12227"/>
                              </a:cubicBezTo>
                              <a:cubicBezTo>
                                <a:pt x="14855" y="12255"/>
                                <a:pt x="14931" y="12252"/>
                                <a:pt x="14920" y="12220"/>
                              </a:cubicBezTo>
                              <a:cubicBezTo>
                                <a:pt x="14893" y="12171"/>
                                <a:pt x="14883" y="12114"/>
                                <a:pt x="14850" y="12058"/>
                              </a:cubicBezTo>
                              <a:close/>
                              <a:moveTo>
                                <a:pt x="18228" y="13765"/>
                              </a:moveTo>
                              <a:cubicBezTo>
                                <a:pt x="18152" y="13807"/>
                                <a:pt x="18081" y="13857"/>
                                <a:pt x="18005" y="13899"/>
                              </a:cubicBezTo>
                              <a:cubicBezTo>
                                <a:pt x="17978" y="13913"/>
                                <a:pt x="18022" y="13938"/>
                                <a:pt x="18043" y="13924"/>
                              </a:cubicBezTo>
                              <a:cubicBezTo>
                                <a:pt x="18108" y="13871"/>
                                <a:pt x="18179" y="13825"/>
                                <a:pt x="18244" y="13776"/>
                              </a:cubicBezTo>
                              <a:cubicBezTo>
                                <a:pt x="18255" y="13769"/>
                                <a:pt x="18239" y="13761"/>
                                <a:pt x="18228" y="13765"/>
                              </a:cubicBezTo>
                              <a:close/>
                              <a:moveTo>
                                <a:pt x="14942" y="11976"/>
                              </a:moveTo>
                              <a:cubicBezTo>
                                <a:pt x="14975" y="12061"/>
                                <a:pt x="14996" y="12142"/>
                                <a:pt x="14991" y="12230"/>
                              </a:cubicBezTo>
                              <a:cubicBezTo>
                                <a:pt x="14991" y="12259"/>
                                <a:pt x="15061" y="12259"/>
                                <a:pt x="15056" y="12230"/>
                              </a:cubicBezTo>
                              <a:cubicBezTo>
                                <a:pt x="15040" y="12142"/>
                                <a:pt x="15018" y="12054"/>
                                <a:pt x="14969" y="11973"/>
                              </a:cubicBezTo>
                              <a:cubicBezTo>
                                <a:pt x="14958" y="11966"/>
                                <a:pt x="14937" y="11969"/>
                                <a:pt x="14942" y="11976"/>
                              </a:cubicBezTo>
                              <a:close/>
                              <a:moveTo>
                                <a:pt x="18331" y="13804"/>
                              </a:moveTo>
                              <a:cubicBezTo>
                                <a:pt x="18249" y="13853"/>
                                <a:pt x="18174" y="13903"/>
                                <a:pt x="18092" y="13956"/>
                              </a:cubicBezTo>
                              <a:cubicBezTo>
                                <a:pt x="18070" y="13970"/>
                                <a:pt x="18103" y="13994"/>
                                <a:pt x="18125" y="13977"/>
                              </a:cubicBezTo>
                              <a:cubicBezTo>
                                <a:pt x="18201" y="13924"/>
                                <a:pt x="18271" y="13867"/>
                                <a:pt x="18347" y="13814"/>
                              </a:cubicBezTo>
                              <a:cubicBezTo>
                                <a:pt x="18363" y="13807"/>
                                <a:pt x="18347" y="13797"/>
                                <a:pt x="18331" y="13804"/>
                              </a:cubicBezTo>
                              <a:close/>
                              <a:moveTo>
                                <a:pt x="19063" y="13948"/>
                              </a:moveTo>
                              <a:cubicBezTo>
                                <a:pt x="18857" y="14044"/>
                                <a:pt x="18634" y="14097"/>
                                <a:pt x="18407" y="14157"/>
                              </a:cubicBezTo>
                              <a:cubicBezTo>
                                <a:pt x="18369" y="14167"/>
                                <a:pt x="18385" y="14206"/>
                                <a:pt x="18423" y="14199"/>
                              </a:cubicBezTo>
                              <a:cubicBezTo>
                                <a:pt x="18656" y="14150"/>
                                <a:pt x="18905" y="14079"/>
                                <a:pt x="19074" y="13959"/>
                              </a:cubicBezTo>
                              <a:cubicBezTo>
                                <a:pt x="19079" y="13956"/>
                                <a:pt x="19068" y="13945"/>
                                <a:pt x="19063" y="13948"/>
                              </a:cubicBezTo>
                              <a:close/>
                              <a:moveTo>
                                <a:pt x="19052" y="14051"/>
                              </a:moveTo>
                              <a:cubicBezTo>
                                <a:pt x="18889" y="14100"/>
                                <a:pt x="18727" y="14150"/>
                                <a:pt x="18564" y="14192"/>
                              </a:cubicBezTo>
                              <a:cubicBezTo>
                                <a:pt x="18531" y="14199"/>
                                <a:pt x="18548" y="14234"/>
                                <a:pt x="18580" y="14227"/>
                              </a:cubicBezTo>
                              <a:cubicBezTo>
                                <a:pt x="18748" y="14181"/>
                                <a:pt x="18911" y="14128"/>
                                <a:pt x="19068" y="14065"/>
                              </a:cubicBezTo>
                              <a:cubicBezTo>
                                <a:pt x="19079" y="14061"/>
                                <a:pt x="19063" y="14047"/>
                                <a:pt x="19052" y="14051"/>
                              </a:cubicBezTo>
                              <a:close/>
                              <a:moveTo>
                                <a:pt x="19139" y="14125"/>
                              </a:moveTo>
                              <a:cubicBezTo>
                                <a:pt x="18992" y="14164"/>
                                <a:pt x="18846" y="14195"/>
                                <a:pt x="18699" y="14224"/>
                              </a:cubicBezTo>
                              <a:cubicBezTo>
                                <a:pt x="18667" y="14231"/>
                                <a:pt x="18678" y="14266"/>
                                <a:pt x="18716" y="14259"/>
                              </a:cubicBezTo>
                              <a:cubicBezTo>
                                <a:pt x="18862" y="14224"/>
                                <a:pt x="19008" y="14185"/>
                                <a:pt x="19149" y="14142"/>
                              </a:cubicBezTo>
                              <a:cubicBezTo>
                                <a:pt x="19160" y="14135"/>
                                <a:pt x="19155" y="14121"/>
                                <a:pt x="19139" y="14125"/>
                              </a:cubicBezTo>
                              <a:close/>
                              <a:moveTo>
                                <a:pt x="11527" y="21462"/>
                              </a:moveTo>
                              <a:cubicBezTo>
                                <a:pt x="11673" y="21505"/>
                                <a:pt x="11819" y="21551"/>
                                <a:pt x="11960" y="21600"/>
                              </a:cubicBezTo>
                              <a:lnTo>
                                <a:pt x="12074" y="21600"/>
                              </a:lnTo>
                              <a:cubicBezTo>
                                <a:pt x="11901" y="21544"/>
                                <a:pt x="11716" y="21494"/>
                                <a:pt x="11543" y="21445"/>
                              </a:cubicBezTo>
                              <a:cubicBezTo>
                                <a:pt x="11527" y="21441"/>
                                <a:pt x="11510" y="21455"/>
                                <a:pt x="11527" y="21462"/>
                              </a:cubicBezTo>
                              <a:close/>
                              <a:moveTo>
                                <a:pt x="18716" y="13899"/>
                              </a:moveTo>
                              <a:cubicBezTo>
                                <a:pt x="18575" y="13963"/>
                                <a:pt x="18428" y="14008"/>
                                <a:pt x="18271" y="14058"/>
                              </a:cubicBezTo>
                              <a:cubicBezTo>
                                <a:pt x="18239" y="14068"/>
                                <a:pt x="18266" y="14100"/>
                                <a:pt x="18298" y="14090"/>
                              </a:cubicBezTo>
                              <a:cubicBezTo>
                                <a:pt x="18455" y="14044"/>
                                <a:pt x="18596" y="13980"/>
                                <a:pt x="18721" y="13906"/>
                              </a:cubicBezTo>
                              <a:cubicBezTo>
                                <a:pt x="18732" y="13903"/>
                                <a:pt x="18721" y="13892"/>
                                <a:pt x="18716" y="13899"/>
                              </a:cubicBezTo>
                              <a:close/>
                              <a:moveTo>
                                <a:pt x="19350" y="14375"/>
                              </a:moveTo>
                              <a:cubicBezTo>
                                <a:pt x="19486" y="14358"/>
                                <a:pt x="19621" y="14340"/>
                                <a:pt x="19751" y="14315"/>
                              </a:cubicBezTo>
                              <a:cubicBezTo>
                                <a:pt x="19767" y="14312"/>
                                <a:pt x="19767" y="14294"/>
                                <a:pt x="19746" y="14294"/>
                              </a:cubicBezTo>
                              <a:cubicBezTo>
                                <a:pt x="19610" y="14305"/>
                                <a:pt x="19469" y="14322"/>
                                <a:pt x="19334" y="14340"/>
                              </a:cubicBezTo>
                              <a:cubicBezTo>
                                <a:pt x="19301" y="14344"/>
                                <a:pt x="19317" y="14382"/>
                                <a:pt x="19350" y="14375"/>
                              </a:cubicBezTo>
                              <a:close/>
                              <a:moveTo>
                                <a:pt x="18483" y="13850"/>
                              </a:moveTo>
                              <a:cubicBezTo>
                                <a:pt x="18374" y="13903"/>
                                <a:pt x="18271" y="13956"/>
                                <a:pt x="18179" y="14015"/>
                              </a:cubicBezTo>
                              <a:cubicBezTo>
                                <a:pt x="18157" y="14030"/>
                                <a:pt x="18190" y="14051"/>
                                <a:pt x="18211" y="14037"/>
                              </a:cubicBezTo>
                              <a:cubicBezTo>
                                <a:pt x="18304" y="13977"/>
                                <a:pt x="18401" y="13920"/>
                                <a:pt x="18504" y="13867"/>
                              </a:cubicBezTo>
                              <a:cubicBezTo>
                                <a:pt x="18515" y="13857"/>
                                <a:pt x="18499" y="13843"/>
                                <a:pt x="18483" y="13850"/>
                              </a:cubicBezTo>
                              <a:close/>
                              <a:moveTo>
                                <a:pt x="17019" y="21512"/>
                              </a:moveTo>
                              <a:cubicBezTo>
                                <a:pt x="16867" y="21522"/>
                                <a:pt x="16720" y="21537"/>
                                <a:pt x="16574" y="21568"/>
                              </a:cubicBezTo>
                              <a:cubicBezTo>
                                <a:pt x="16558" y="21572"/>
                                <a:pt x="16563" y="21589"/>
                                <a:pt x="16580" y="21586"/>
                              </a:cubicBezTo>
                              <a:cubicBezTo>
                                <a:pt x="16720" y="21565"/>
                                <a:pt x="16867" y="21554"/>
                                <a:pt x="17013" y="21558"/>
                              </a:cubicBezTo>
                              <a:cubicBezTo>
                                <a:pt x="17062" y="21558"/>
                                <a:pt x="17057" y="21512"/>
                                <a:pt x="17019" y="21512"/>
                              </a:cubicBezTo>
                              <a:close/>
                              <a:moveTo>
                                <a:pt x="20836" y="21466"/>
                              </a:moveTo>
                              <a:cubicBezTo>
                                <a:pt x="21058" y="21244"/>
                                <a:pt x="21074" y="20926"/>
                                <a:pt x="21036" y="20679"/>
                              </a:cubicBezTo>
                              <a:cubicBezTo>
                                <a:pt x="20977" y="20270"/>
                                <a:pt x="20592" y="20055"/>
                                <a:pt x="20131" y="19801"/>
                              </a:cubicBezTo>
                              <a:cubicBezTo>
                                <a:pt x="20120" y="19794"/>
                                <a:pt x="20104" y="19794"/>
                                <a:pt x="20093" y="19794"/>
                              </a:cubicBezTo>
                              <a:cubicBezTo>
                                <a:pt x="20066" y="19794"/>
                                <a:pt x="20039" y="19808"/>
                                <a:pt x="20049" y="19829"/>
                              </a:cubicBezTo>
                              <a:cubicBezTo>
                                <a:pt x="20217" y="20196"/>
                                <a:pt x="19941" y="20542"/>
                                <a:pt x="19963" y="20909"/>
                              </a:cubicBezTo>
                              <a:cubicBezTo>
                                <a:pt x="19979" y="21177"/>
                                <a:pt x="20190" y="21410"/>
                                <a:pt x="20472" y="21596"/>
                              </a:cubicBezTo>
                              <a:lnTo>
                                <a:pt x="20711" y="21596"/>
                              </a:lnTo>
                              <a:cubicBezTo>
                                <a:pt x="20917" y="21501"/>
                                <a:pt x="21107" y="21388"/>
                                <a:pt x="21264" y="21258"/>
                              </a:cubicBezTo>
                              <a:cubicBezTo>
                                <a:pt x="21356" y="21180"/>
                                <a:pt x="21443" y="21096"/>
                                <a:pt x="21530" y="21011"/>
                              </a:cubicBezTo>
                              <a:lnTo>
                                <a:pt x="21530" y="20894"/>
                              </a:lnTo>
                              <a:cubicBezTo>
                                <a:pt x="21389" y="21053"/>
                                <a:pt x="21237" y="21212"/>
                                <a:pt x="21042" y="21346"/>
                              </a:cubicBezTo>
                              <a:cubicBezTo>
                                <a:pt x="20971" y="21392"/>
                                <a:pt x="20906" y="21431"/>
                                <a:pt x="20836" y="21466"/>
                              </a:cubicBezTo>
                              <a:close/>
                              <a:moveTo>
                                <a:pt x="20602" y="20961"/>
                              </a:moveTo>
                              <a:cubicBezTo>
                                <a:pt x="20527" y="20845"/>
                                <a:pt x="20423" y="20736"/>
                                <a:pt x="20293" y="20637"/>
                              </a:cubicBezTo>
                              <a:cubicBezTo>
                                <a:pt x="20277" y="20626"/>
                                <a:pt x="20255" y="20640"/>
                                <a:pt x="20272" y="20651"/>
                              </a:cubicBezTo>
                              <a:cubicBezTo>
                                <a:pt x="20434" y="20785"/>
                                <a:pt x="20537" y="20940"/>
                                <a:pt x="20592" y="21106"/>
                              </a:cubicBezTo>
                              <a:cubicBezTo>
                                <a:pt x="20586" y="21141"/>
                                <a:pt x="20581" y="21180"/>
                                <a:pt x="20575" y="21215"/>
                              </a:cubicBezTo>
                              <a:cubicBezTo>
                                <a:pt x="20521" y="21057"/>
                                <a:pt x="20413" y="20905"/>
                                <a:pt x="20272" y="20771"/>
                              </a:cubicBezTo>
                              <a:cubicBezTo>
                                <a:pt x="20261" y="20760"/>
                                <a:pt x="20239" y="20771"/>
                                <a:pt x="20250" y="20778"/>
                              </a:cubicBezTo>
                              <a:cubicBezTo>
                                <a:pt x="20434" y="20969"/>
                                <a:pt x="20510" y="21180"/>
                                <a:pt x="20527" y="21402"/>
                              </a:cubicBezTo>
                              <a:cubicBezTo>
                                <a:pt x="20527" y="21402"/>
                                <a:pt x="20527" y="21402"/>
                                <a:pt x="20527" y="21402"/>
                              </a:cubicBezTo>
                              <a:cubicBezTo>
                                <a:pt x="20516" y="21434"/>
                                <a:pt x="20505" y="21466"/>
                                <a:pt x="20489" y="21498"/>
                              </a:cubicBezTo>
                              <a:cubicBezTo>
                                <a:pt x="20391" y="21417"/>
                                <a:pt x="20293" y="21332"/>
                                <a:pt x="20223" y="21237"/>
                              </a:cubicBezTo>
                              <a:cubicBezTo>
                                <a:pt x="20066" y="21032"/>
                                <a:pt x="20087" y="20820"/>
                                <a:pt x="20142" y="20602"/>
                              </a:cubicBezTo>
                              <a:cubicBezTo>
                                <a:pt x="20201" y="20372"/>
                                <a:pt x="20277" y="20143"/>
                                <a:pt x="20190" y="19917"/>
                              </a:cubicBezTo>
                              <a:cubicBezTo>
                                <a:pt x="20510" y="20118"/>
                                <a:pt x="20830" y="20295"/>
                                <a:pt x="20901" y="20602"/>
                              </a:cubicBezTo>
                              <a:cubicBezTo>
                                <a:pt x="20928" y="20722"/>
                                <a:pt x="20939" y="20845"/>
                                <a:pt x="20922" y="20961"/>
                              </a:cubicBezTo>
                              <a:cubicBezTo>
                                <a:pt x="20863" y="20993"/>
                                <a:pt x="20781" y="21085"/>
                                <a:pt x="20765" y="21103"/>
                              </a:cubicBezTo>
                              <a:cubicBezTo>
                                <a:pt x="20749" y="21117"/>
                                <a:pt x="20733" y="21134"/>
                                <a:pt x="20722" y="21152"/>
                              </a:cubicBezTo>
                              <a:cubicBezTo>
                                <a:pt x="20722" y="21124"/>
                                <a:pt x="20722" y="21096"/>
                                <a:pt x="20722" y="21067"/>
                              </a:cubicBezTo>
                              <a:cubicBezTo>
                                <a:pt x="20754" y="20965"/>
                                <a:pt x="20808" y="20866"/>
                                <a:pt x="20884" y="20771"/>
                              </a:cubicBezTo>
                              <a:cubicBezTo>
                                <a:pt x="20895" y="20757"/>
                                <a:pt x="20868" y="20746"/>
                                <a:pt x="20852" y="20760"/>
                              </a:cubicBezTo>
                              <a:cubicBezTo>
                                <a:pt x="20798" y="20820"/>
                                <a:pt x="20749" y="20880"/>
                                <a:pt x="20711" y="20944"/>
                              </a:cubicBezTo>
                              <a:cubicBezTo>
                                <a:pt x="20705" y="20894"/>
                                <a:pt x="20700" y="20849"/>
                                <a:pt x="20689" y="20799"/>
                              </a:cubicBezTo>
                              <a:cubicBezTo>
                                <a:pt x="20727" y="20704"/>
                                <a:pt x="20770" y="20612"/>
                                <a:pt x="20836" y="20524"/>
                              </a:cubicBezTo>
                              <a:cubicBezTo>
                                <a:pt x="20841" y="20513"/>
                                <a:pt x="20819" y="20503"/>
                                <a:pt x="20814" y="20513"/>
                              </a:cubicBezTo>
                              <a:cubicBezTo>
                                <a:pt x="20760" y="20581"/>
                                <a:pt x="20711" y="20648"/>
                                <a:pt x="20673" y="20718"/>
                              </a:cubicBezTo>
                              <a:cubicBezTo>
                                <a:pt x="20635" y="20573"/>
                                <a:pt x="20570" y="20436"/>
                                <a:pt x="20478" y="20298"/>
                              </a:cubicBezTo>
                              <a:cubicBezTo>
                                <a:pt x="20472" y="20288"/>
                                <a:pt x="20440" y="20295"/>
                                <a:pt x="20445" y="20305"/>
                              </a:cubicBezTo>
                              <a:cubicBezTo>
                                <a:pt x="20510" y="20443"/>
                                <a:pt x="20554" y="20581"/>
                                <a:pt x="20575" y="20715"/>
                              </a:cubicBezTo>
                              <a:cubicBezTo>
                                <a:pt x="20570" y="20708"/>
                                <a:pt x="20570" y="20704"/>
                                <a:pt x="20564" y="20697"/>
                              </a:cubicBezTo>
                              <a:cubicBezTo>
                                <a:pt x="20505" y="20616"/>
                                <a:pt x="20424" y="20538"/>
                                <a:pt x="20331" y="20471"/>
                              </a:cubicBezTo>
                              <a:cubicBezTo>
                                <a:pt x="20320" y="20464"/>
                                <a:pt x="20299" y="20471"/>
                                <a:pt x="20310" y="20482"/>
                              </a:cubicBezTo>
                              <a:cubicBezTo>
                                <a:pt x="20391" y="20556"/>
                                <a:pt x="20467" y="20637"/>
                                <a:pt x="20516" y="20725"/>
                              </a:cubicBezTo>
                              <a:cubicBezTo>
                                <a:pt x="20548" y="20785"/>
                                <a:pt x="20564" y="20849"/>
                                <a:pt x="20592" y="20909"/>
                              </a:cubicBezTo>
                              <a:cubicBezTo>
                                <a:pt x="20592" y="20912"/>
                                <a:pt x="20592" y="20916"/>
                                <a:pt x="20586" y="20923"/>
                              </a:cubicBezTo>
                              <a:cubicBezTo>
                                <a:pt x="20586" y="20930"/>
                                <a:pt x="20586" y="20933"/>
                                <a:pt x="20592" y="20937"/>
                              </a:cubicBezTo>
                              <a:cubicBezTo>
                                <a:pt x="20602" y="20958"/>
                                <a:pt x="20602" y="20961"/>
                                <a:pt x="20602" y="20961"/>
                              </a:cubicBezTo>
                              <a:close/>
                              <a:moveTo>
                                <a:pt x="20667" y="21491"/>
                              </a:moveTo>
                              <a:cubicBezTo>
                                <a:pt x="20689" y="21427"/>
                                <a:pt x="20705" y="21360"/>
                                <a:pt x="20711" y="21293"/>
                              </a:cubicBezTo>
                              <a:cubicBezTo>
                                <a:pt x="20743" y="21233"/>
                                <a:pt x="20787" y="21177"/>
                                <a:pt x="20841" y="21120"/>
                              </a:cubicBezTo>
                              <a:cubicBezTo>
                                <a:pt x="20852" y="21106"/>
                                <a:pt x="20890" y="21078"/>
                                <a:pt x="20917" y="21050"/>
                              </a:cubicBezTo>
                              <a:cubicBezTo>
                                <a:pt x="20884" y="21205"/>
                                <a:pt x="20803" y="21357"/>
                                <a:pt x="20667" y="21491"/>
                              </a:cubicBezTo>
                              <a:close/>
                              <a:moveTo>
                                <a:pt x="16997" y="21385"/>
                              </a:moveTo>
                              <a:cubicBezTo>
                                <a:pt x="16802" y="21402"/>
                                <a:pt x="16612" y="21431"/>
                                <a:pt x="16428" y="21469"/>
                              </a:cubicBezTo>
                              <a:cubicBezTo>
                                <a:pt x="16411" y="21473"/>
                                <a:pt x="16417" y="21487"/>
                                <a:pt x="16433" y="21487"/>
                              </a:cubicBezTo>
                              <a:cubicBezTo>
                                <a:pt x="16623" y="21455"/>
                                <a:pt x="16813" y="21434"/>
                                <a:pt x="17002" y="21427"/>
                              </a:cubicBezTo>
                              <a:cubicBezTo>
                                <a:pt x="17051" y="21424"/>
                                <a:pt x="17040" y="21378"/>
                                <a:pt x="16997" y="21385"/>
                              </a:cubicBezTo>
                              <a:close/>
                              <a:moveTo>
                                <a:pt x="15961" y="21537"/>
                              </a:moveTo>
                              <a:cubicBezTo>
                                <a:pt x="15853" y="21554"/>
                                <a:pt x="15745" y="21579"/>
                                <a:pt x="15636" y="21600"/>
                              </a:cubicBezTo>
                              <a:lnTo>
                                <a:pt x="15766" y="21600"/>
                              </a:lnTo>
                              <a:cubicBezTo>
                                <a:pt x="15831" y="21586"/>
                                <a:pt x="15896" y="21568"/>
                                <a:pt x="15967" y="21554"/>
                              </a:cubicBezTo>
                              <a:cubicBezTo>
                                <a:pt x="15983" y="21551"/>
                                <a:pt x="15978" y="21533"/>
                                <a:pt x="15961" y="21537"/>
                              </a:cubicBezTo>
                              <a:close/>
                              <a:moveTo>
                                <a:pt x="9830" y="15733"/>
                              </a:moveTo>
                              <a:cubicBezTo>
                                <a:pt x="9710" y="15832"/>
                                <a:pt x="9596" y="15942"/>
                                <a:pt x="9580" y="16069"/>
                              </a:cubicBezTo>
                              <a:cubicBezTo>
                                <a:pt x="9575" y="16090"/>
                                <a:pt x="9629" y="16093"/>
                                <a:pt x="9640" y="16072"/>
                              </a:cubicBezTo>
                              <a:cubicBezTo>
                                <a:pt x="9672" y="15949"/>
                                <a:pt x="9759" y="15850"/>
                                <a:pt x="9851" y="15741"/>
                              </a:cubicBezTo>
                              <a:cubicBezTo>
                                <a:pt x="9846" y="15737"/>
                                <a:pt x="9835" y="15730"/>
                                <a:pt x="9830" y="15733"/>
                              </a:cubicBezTo>
                              <a:close/>
                              <a:moveTo>
                                <a:pt x="15918" y="21007"/>
                              </a:moveTo>
                              <a:cubicBezTo>
                                <a:pt x="16102" y="20933"/>
                                <a:pt x="16292" y="20884"/>
                                <a:pt x="16504" y="20863"/>
                              </a:cubicBezTo>
                              <a:cubicBezTo>
                                <a:pt x="16542" y="20859"/>
                                <a:pt x="16525" y="20820"/>
                                <a:pt x="16487" y="20824"/>
                              </a:cubicBezTo>
                              <a:cubicBezTo>
                                <a:pt x="16276" y="20856"/>
                                <a:pt x="16081" y="20912"/>
                                <a:pt x="15913" y="21000"/>
                              </a:cubicBezTo>
                              <a:cubicBezTo>
                                <a:pt x="15902" y="21004"/>
                                <a:pt x="15913" y="21011"/>
                                <a:pt x="15918" y="21007"/>
                              </a:cubicBezTo>
                              <a:close/>
                              <a:moveTo>
                                <a:pt x="18260" y="21572"/>
                              </a:moveTo>
                              <a:cubicBezTo>
                                <a:pt x="18141" y="21579"/>
                                <a:pt x="18022" y="21589"/>
                                <a:pt x="17902" y="21600"/>
                              </a:cubicBezTo>
                              <a:lnTo>
                                <a:pt x="18201" y="21600"/>
                              </a:lnTo>
                              <a:cubicBezTo>
                                <a:pt x="18222" y="21596"/>
                                <a:pt x="18244" y="21593"/>
                                <a:pt x="18260" y="21589"/>
                              </a:cubicBezTo>
                              <a:cubicBezTo>
                                <a:pt x="18277" y="21586"/>
                                <a:pt x="18277" y="21572"/>
                                <a:pt x="18260" y="21572"/>
                              </a:cubicBezTo>
                              <a:close/>
                              <a:moveTo>
                                <a:pt x="21437" y="19646"/>
                              </a:moveTo>
                              <a:cubicBezTo>
                                <a:pt x="21459" y="19695"/>
                                <a:pt x="21492" y="19744"/>
                                <a:pt x="21530" y="19790"/>
                              </a:cubicBezTo>
                              <a:lnTo>
                                <a:pt x="21530" y="19734"/>
                              </a:lnTo>
                              <a:cubicBezTo>
                                <a:pt x="21502" y="19702"/>
                                <a:pt x="21481" y="19674"/>
                                <a:pt x="21459" y="19639"/>
                              </a:cubicBezTo>
                              <a:cubicBezTo>
                                <a:pt x="21454" y="19635"/>
                                <a:pt x="21432" y="19639"/>
                                <a:pt x="21437" y="19646"/>
                              </a:cubicBezTo>
                              <a:close/>
                              <a:moveTo>
                                <a:pt x="21497" y="19586"/>
                              </a:moveTo>
                              <a:cubicBezTo>
                                <a:pt x="21508" y="19600"/>
                                <a:pt x="21519" y="19617"/>
                                <a:pt x="21530" y="19632"/>
                              </a:cubicBezTo>
                              <a:lnTo>
                                <a:pt x="21530" y="19596"/>
                              </a:lnTo>
                              <a:cubicBezTo>
                                <a:pt x="21524" y="19593"/>
                                <a:pt x="21524" y="19586"/>
                                <a:pt x="21519" y="19582"/>
                              </a:cubicBezTo>
                              <a:cubicBezTo>
                                <a:pt x="21508" y="19575"/>
                                <a:pt x="21492" y="19579"/>
                                <a:pt x="21497" y="19586"/>
                              </a:cubicBezTo>
                              <a:close/>
                              <a:moveTo>
                                <a:pt x="21248" y="19131"/>
                              </a:moveTo>
                              <a:cubicBezTo>
                                <a:pt x="20971" y="19099"/>
                                <a:pt x="20841" y="19247"/>
                                <a:pt x="20852" y="19406"/>
                              </a:cubicBezTo>
                              <a:cubicBezTo>
                                <a:pt x="20868" y="19667"/>
                                <a:pt x="21117" y="20090"/>
                                <a:pt x="21524" y="20228"/>
                              </a:cubicBezTo>
                              <a:lnTo>
                                <a:pt x="21524" y="20129"/>
                              </a:lnTo>
                              <a:cubicBezTo>
                                <a:pt x="21269" y="20027"/>
                                <a:pt x="21112" y="19790"/>
                                <a:pt x="21036" y="19614"/>
                              </a:cubicBezTo>
                              <a:cubicBezTo>
                                <a:pt x="21009" y="19547"/>
                                <a:pt x="20982" y="19473"/>
                                <a:pt x="20977" y="19406"/>
                              </a:cubicBezTo>
                              <a:cubicBezTo>
                                <a:pt x="20971" y="19265"/>
                                <a:pt x="21199" y="19184"/>
                                <a:pt x="21399" y="19265"/>
                              </a:cubicBezTo>
                              <a:cubicBezTo>
                                <a:pt x="21454" y="19286"/>
                                <a:pt x="21492" y="19318"/>
                                <a:pt x="21519" y="19349"/>
                              </a:cubicBezTo>
                              <a:lnTo>
                                <a:pt x="21519" y="19215"/>
                              </a:lnTo>
                              <a:cubicBezTo>
                                <a:pt x="21519" y="19215"/>
                                <a:pt x="21519" y="19215"/>
                                <a:pt x="21519" y="19215"/>
                              </a:cubicBezTo>
                              <a:cubicBezTo>
                                <a:pt x="21508" y="19191"/>
                                <a:pt x="21502" y="19166"/>
                                <a:pt x="21486" y="19141"/>
                              </a:cubicBezTo>
                              <a:cubicBezTo>
                                <a:pt x="21497" y="19138"/>
                                <a:pt x="21508" y="19134"/>
                                <a:pt x="21519" y="19131"/>
                              </a:cubicBezTo>
                              <a:lnTo>
                                <a:pt x="21519" y="19049"/>
                              </a:lnTo>
                              <a:cubicBezTo>
                                <a:pt x="21443" y="19067"/>
                                <a:pt x="21372" y="19099"/>
                                <a:pt x="21307" y="19138"/>
                              </a:cubicBezTo>
                              <a:cubicBezTo>
                                <a:pt x="21296" y="19134"/>
                                <a:pt x="21275" y="19131"/>
                                <a:pt x="21248" y="19131"/>
                              </a:cubicBezTo>
                              <a:close/>
                              <a:moveTo>
                                <a:pt x="21459" y="19155"/>
                              </a:moveTo>
                              <a:cubicBezTo>
                                <a:pt x="21464" y="19166"/>
                                <a:pt x="21464" y="19180"/>
                                <a:pt x="21470" y="19191"/>
                              </a:cubicBezTo>
                              <a:cubicBezTo>
                                <a:pt x="21454" y="19184"/>
                                <a:pt x="21437" y="19176"/>
                                <a:pt x="21421" y="19169"/>
                              </a:cubicBezTo>
                              <a:cubicBezTo>
                                <a:pt x="21437" y="19166"/>
                                <a:pt x="21448" y="19159"/>
                                <a:pt x="21459" y="19155"/>
                              </a:cubicBezTo>
                              <a:close/>
                              <a:moveTo>
                                <a:pt x="21345" y="19815"/>
                              </a:moveTo>
                              <a:cubicBezTo>
                                <a:pt x="21394" y="19896"/>
                                <a:pt x="21448" y="19977"/>
                                <a:pt x="21524" y="20048"/>
                              </a:cubicBezTo>
                              <a:lnTo>
                                <a:pt x="21524" y="19998"/>
                              </a:lnTo>
                              <a:cubicBezTo>
                                <a:pt x="21454" y="19942"/>
                                <a:pt x="21405" y="19878"/>
                                <a:pt x="21356" y="19811"/>
                              </a:cubicBezTo>
                              <a:cubicBezTo>
                                <a:pt x="21351" y="19808"/>
                                <a:pt x="21340" y="19811"/>
                                <a:pt x="21345" y="19815"/>
                              </a:cubicBezTo>
                              <a:close/>
                              <a:moveTo>
                                <a:pt x="21242" y="19815"/>
                              </a:moveTo>
                              <a:cubicBezTo>
                                <a:pt x="21258" y="19871"/>
                                <a:pt x="21307" y="19928"/>
                                <a:pt x="21361" y="19977"/>
                              </a:cubicBezTo>
                              <a:cubicBezTo>
                                <a:pt x="21378" y="19991"/>
                                <a:pt x="21416" y="19977"/>
                                <a:pt x="21394" y="19960"/>
                              </a:cubicBezTo>
                              <a:cubicBezTo>
                                <a:pt x="21334" y="19914"/>
                                <a:pt x="21296" y="19864"/>
                                <a:pt x="21258" y="19811"/>
                              </a:cubicBezTo>
                              <a:cubicBezTo>
                                <a:pt x="21253" y="19804"/>
                                <a:pt x="21242" y="19808"/>
                                <a:pt x="21242" y="19815"/>
                              </a:cubicBezTo>
                              <a:close/>
                              <a:moveTo>
                                <a:pt x="21427" y="19783"/>
                              </a:moveTo>
                              <a:cubicBezTo>
                                <a:pt x="21454" y="19833"/>
                                <a:pt x="21486" y="19878"/>
                                <a:pt x="21524" y="19924"/>
                              </a:cubicBezTo>
                              <a:lnTo>
                                <a:pt x="21524" y="19871"/>
                              </a:lnTo>
                              <a:cubicBezTo>
                                <a:pt x="21497" y="19843"/>
                                <a:pt x="21464" y="19811"/>
                                <a:pt x="21443" y="19780"/>
                              </a:cubicBezTo>
                              <a:cubicBezTo>
                                <a:pt x="21437" y="19776"/>
                                <a:pt x="21427" y="19776"/>
                                <a:pt x="21427" y="19783"/>
                              </a:cubicBezTo>
                              <a:close/>
                              <a:moveTo>
                                <a:pt x="13663" y="20976"/>
                              </a:moveTo>
                              <a:cubicBezTo>
                                <a:pt x="13614" y="21163"/>
                                <a:pt x="13587" y="21353"/>
                                <a:pt x="13543" y="21540"/>
                              </a:cubicBezTo>
                              <a:cubicBezTo>
                                <a:pt x="13538" y="21561"/>
                                <a:pt x="13533" y="21579"/>
                                <a:pt x="13527" y="21596"/>
                              </a:cubicBezTo>
                              <a:lnTo>
                                <a:pt x="13614" y="21596"/>
                              </a:lnTo>
                              <a:cubicBezTo>
                                <a:pt x="13652" y="21388"/>
                                <a:pt x="13679" y="21180"/>
                                <a:pt x="13679" y="20976"/>
                              </a:cubicBezTo>
                              <a:cubicBezTo>
                                <a:pt x="13673" y="20972"/>
                                <a:pt x="13663" y="20972"/>
                                <a:pt x="13663" y="20976"/>
                              </a:cubicBezTo>
                              <a:close/>
                              <a:moveTo>
                                <a:pt x="13256" y="21043"/>
                              </a:moveTo>
                              <a:cubicBezTo>
                                <a:pt x="13256" y="21036"/>
                                <a:pt x="13240" y="21036"/>
                                <a:pt x="13240" y="21043"/>
                              </a:cubicBezTo>
                              <a:cubicBezTo>
                                <a:pt x="13234" y="21215"/>
                                <a:pt x="13234" y="21385"/>
                                <a:pt x="13245" y="21558"/>
                              </a:cubicBezTo>
                              <a:cubicBezTo>
                                <a:pt x="13245" y="21572"/>
                                <a:pt x="13245" y="21586"/>
                                <a:pt x="13245" y="21600"/>
                              </a:cubicBezTo>
                              <a:lnTo>
                                <a:pt x="13316" y="21600"/>
                              </a:lnTo>
                              <a:cubicBezTo>
                                <a:pt x="13310" y="21579"/>
                                <a:pt x="13310" y="21561"/>
                                <a:pt x="13305" y="21540"/>
                              </a:cubicBezTo>
                              <a:cubicBezTo>
                                <a:pt x="13278" y="21374"/>
                                <a:pt x="13261" y="21208"/>
                                <a:pt x="13256" y="21043"/>
                              </a:cubicBezTo>
                              <a:close/>
                              <a:moveTo>
                                <a:pt x="13419" y="20521"/>
                              </a:moveTo>
                              <a:cubicBezTo>
                                <a:pt x="13408" y="20418"/>
                                <a:pt x="13397" y="20316"/>
                                <a:pt x="13359" y="20217"/>
                              </a:cubicBezTo>
                              <a:cubicBezTo>
                                <a:pt x="13348" y="20192"/>
                                <a:pt x="13289" y="20203"/>
                                <a:pt x="13299" y="20228"/>
                              </a:cubicBezTo>
                              <a:cubicBezTo>
                                <a:pt x="13337" y="20323"/>
                                <a:pt x="13370" y="20422"/>
                                <a:pt x="13386" y="20521"/>
                              </a:cubicBezTo>
                              <a:cubicBezTo>
                                <a:pt x="13386" y="20535"/>
                                <a:pt x="13419" y="20535"/>
                                <a:pt x="13419" y="20521"/>
                              </a:cubicBezTo>
                              <a:close/>
                              <a:moveTo>
                                <a:pt x="15425" y="21402"/>
                              </a:moveTo>
                              <a:cubicBezTo>
                                <a:pt x="15251" y="21462"/>
                                <a:pt x="15078" y="21529"/>
                                <a:pt x="14904" y="21600"/>
                              </a:cubicBezTo>
                              <a:lnTo>
                                <a:pt x="15023" y="21600"/>
                              </a:lnTo>
                              <a:cubicBezTo>
                                <a:pt x="15159" y="21537"/>
                                <a:pt x="15300" y="21480"/>
                                <a:pt x="15436" y="21417"/>
                              </a:cubicBezTo>
                              <a:cubicBezTo>
                                <a:pt x="15446" y="21410"/>
                                <a:pt x="15436" y="21399"/>
                                <a:pt x="15425" y="21402"/>
                              </a:cubicBezTo>
                              <a:close/>
                              <a:moveTo>
                                <a:pt x="13495" y="20849"/>
                              </a:moveTo>
                              <a:cubicBezTo>
                                <a:pt x="13462" y="21099"/>
                                <a:pt x="13424" y="21350"/>
                                <a:pt x="13386" y="21600"/>
                              </a:cubicBezTo>
                              <a:lnTo>
                                <a:pt x="13473" y="21600"/>
                              </a:lnTo>
                              <a:cubicBezTo>
                                <a:pt x="13500" y="21350"/>
                                <a:pt x="13511" y="21096"/>
                                <a:pt x="13522" y="20849"/>
                              </a:cubicBezTo>
                              <a:cubicBezTo>
                                <a:pt x="13522" y="20834"/>
                                <a:pt x="13495" y="20838"/>
                                <a:pt x="13495" y="20849"/>
                              </a:cubicBezTo>
                              <a:close/>
                              <a:moveTo>
                                <a:pt x="12925" y="21385"/>
                              </a:moveTo>
                              <a:cubicBezTo>
                                <a:pt x="12947" y="21455"/>
                                <a:pt x="12974" y="21529"/>
                                <a:pt x="12996" y="21600"/>
                              </a:cubicBezTo>
                              <a:lnTo>
                                <a:pt x="13039" y="21600"/>
                              </a:lnTo>
                              <a:cubicBezTo>
                                <a:pt x="13007" y="21526"/>
                                <a:pt x="12969" y="21455"/>
                                <a:pt x="12936" y="21381"/>
                              </a:cubicBezTo>
                              <a:cubicBezTo>
                                <a:pt x="12936" y="21374"/>
                                <a:pt x="12925" y="21378"/>
                                <a:pt x="12925" y="21385"/>
                              </a:cubicBezTo>
                              <a:close/>
                              <a:moveTo>
                                <a:pt x="13083" y="21156"/>
                              </a:moveTo>
                              <a:cubicBezTo>
                                <a:pt x="13093" y="21304"/>
                                <a:pt x="13110" y="21452"/>
                                <a:pt x="13137" y="21600"/>
                              </a:cubicBezTo>
                              <a:lnTo>
                                <a:pt x="13202" y="21600"/>
                              </a:lnTo>
                              <a:cubicBezTo>
                                <a:pt x="13158" y="21452"/>
                                <a:pt x="13126" y="21307"/>
                                <a:pt x="13104" y="21156"/>
                              </a:cubicBezTo>
                              <a:cubicBezTo>
                                <a:pt x="13104" y="21148"/>
                                <a:pt x="13083" y="21145"/>
                                <a:pt x="13083" y="21156"/>
                              </a:cubicBezTo>
                              <a:close/>
                              <a:moveTo>
                                <a:pt x="13126" y="20200"/>
                              </a:moveTo>
                              <a:cubicBezTo>
                                <a:pt x="13153" y="20242"/>
                                <a:pt x="13169" y="20291"/>
                                <a:pt x="13186" y="20337"/>
                              </a:cubicBezTo>
                              <a:cubicBezTo>
                                <a:pt x="13191" y="20351"/>
                                <a:pt x="13218" y="20344"/>
                                <a:pt x="13218" y="20330"/>
                              </a:cubicBezTo>
                              <a:cubicBezTo>
                                <a:pt x="13207" y="20281"/>
                                <a:pt x="13186" y="20235"/>
                                <a:pt x="13175" y="20185"/>
                              </a:cubicBezTo>
                              <a:cubicBezTo>
                                <a:pt x="13169" y="20164"/>
                                <a:pt x="13110" y="20175"/>
                                <a:pt x="13126" y="20200"/>
                              </a:cubicBezTo>
                              <a:close/>
                              <a:moveTo>
                                <a:pt x="14178" y="21395"/>
                              </a:moveTo>
                              <a:cubicBezTo>
                                <a:pt x="14113" y="21466"/>
                                <a:pt x="14048" y="21533"/>
                                <a:pt x="13977" y="21600"/>
                              </a:cubicBezTo>
                              <a:lnTo>
                                <a:pt x="14031" y="21600"/>
                              </a:lnTo>
                              <a:cubicBezTo>
                                <a:pt x="14086" y="21533"/>
                                <a:pt x="14145" y="21469"/>
                                <a:pt x="14199" y="21402"/>
                              </a:cubicBezTo>
                              <a:cubicBezTo>
                                <a:pt x="14205" y="21392"/>
                                <a:pt x="14183" y="21385"/>
                                <a:pt x="14178" y="21395"/>
                              </a:cubicBezTo>
                              <a:close/>
                              <a:moveTo>
                                <a:pt x="14042" y="21191"/>
                              </a:moveTo>
                              <a:cubicBezTo>
                                <a:pt x="13972" y="21332"/>
                                <a:pt x="13890" y="21469"/>
                                <a:pt x="13798" y="21600"/>
                              </a:cubicBezTo>
                              <a:lnTo>
                                <a:pt x="13880" y="21600"/>
                              </a:lnTo>
                              <a:cubicBezTo>
                                <a:pt x="13955" y="21466"/>
                                <a:pt x="14015" y="21328"/>
                                <a:pt x="14075" y="21194"/>
                              </a:cubicBezTo>
                              <a:cubicBezTo>
                                <a:pt x="14069" y="21184"/>
                                <a:pt x="14048" y="21180"/>
                                <a:pt x="14042" y="21191"/>
                              </a:cubicBezTo>
                              <a:close/>
                              <a:moveTo>
                                <a:pt x="15127" y="21332"/>
                              </a:moveTo>
                              <a:cubicBezTo>
                                <a:pt x="14931" y="21417"/>
                                <a:pt x="14742" y="21501"/>
                                <a:pt x="14557" y="21600"/>
                              </a:cubicBezTo>
                              <a:lnTo>
                                <a:pt x="14644" y="21600"/>
                              </a:lnTo>
                              <a:cubicBezTo>
                                <a:pt x="14801" y="21512"/>
                                <a:pt x="14969" y="21427"/>
                                <a:pt x="15137" y="21350"/>
                              </a:cubicBezTo>
                              <a:cubicBezTo>
                                <a:pt x="15154" y="21342"/>
                                <a:pt x="15143" y="21325"/>
                                <a:pt x="15127" y="21332"/>
                              </a:cubicBezTo>
                              <a:close/>
                              <a:moveTo>
                                <a:pt x="9591" y="3320"/>
                              </a:moveTo>
                              <a:cubicBezTo>
                                <a:pt x="9558" y="3288"/>
                                <a:pt x="9531" y="3249"/>
                                <a:pt x="9493" y="3217"/>
                              </a:cubicBezTo>
                              <a:cubicBezTo>
                                <a:pt x="9483" y="3210"/>
                                <a:pt x="9466" y="3217"/>
                                <a:pt x="9472" y="3224"/>
                              </a:cubicBezTo>
                              <a:cubicBezTo>
                                <a:pt x="9488" y="3260"/>
                                <a:pt x="9526" y="3295"/>
                                <a:pt x="9553" y="3330"/>
                              </a:cubicBezTo>
                              <a:cubicBezTo>
                                <a:pt x="9564" y="3348"/>
                                <a:pt x="9607" y="3334"/>
                                <a:pt x="9591" y="3320"/>
                              </a:cubicBezTo>
                              <a:close/>
                              <a:moveTo>
                                <a:pt x="13538" y="20623"/>
                              </a:moveTo>
                              <a:cubicBezTo>
                                <a:pt x="13538" y="20513"/>
                                <a:pt x="13538" y="20401"/>
                                <a:pt x="13522" y="20291"/>
                              </a:cubicBezTo>
                              <a:cubicBezTo>
                                <a:pt x="13516" y="20263"/>
                                <a:pt x="13446" y="20263"/>
                                <a:pt x="13451" y="20291"/>
                              </a:cubicBezTo>
                              <a:cubicBezTo>
                                <a:pt x="13467" y="20401"/>
                                <a:pt x="13495" y="20510"/>
                                <a:pt x="13505" y="20623"/>
                              </a:cubicBezTo>
                              <a:cubicBezTo>
                                <a:pt x="13511" y="20637"/>
                                <a:pt x="13538" y="20637"/>
                                <a:pt x="13538" y="20623"/>
                              </a:cubicBezTo>
                              <a:close/>
                              <a:moveTo>
                                <a:pt x="13858" y="21050"/>
                              </a:moveTo>
                              <a:cubicBezTo>
                                <a:pt x="13804" y="21237"/>
                                <a:pt x="13733" y="21417"/>
                                <a:pt x="13657" y="21600"/>
                              </a:cubicBezTo>
                              <a:lnTo>
                                <a:pt x="13728" y="21600"/>
                              </a:lnTo>
                              <a:cubicBezTo>
                                <a:pt x="13787" y="21420"/>
                                <a:pt x="13831" y="21237"/>
                                <a:pt x="13880" y="21053"/>
                              </a:cubicBezTo>
                              <a:cubicBezTo>
                                <a:pt x="13885" y="21043"/>
                                <a:pt x="13863" y="21039"/>
                                <a:pt x="13858" y="21050"/>
                              </a:cubicBezTo>
                              <a:close/>
                              <a:moveTo>
                                <a:pt x="16536" y="20919"/>
                              </a:moveTo>
                              <a:cubicBezTo>
                                <a:pt x="16482" y="20930"/>
                                <a:pt x="16428" y="20947"/>
                                <a:pt x="16368" y="20958"/>
                              </a:cubicBezTo>
                              <a:cubicBezTo>
                                <a:pt x="16357" y="20961"/>
                                <a:pt x="16363" y="20972"/>
                                <a:pt x="16373" y="20972"/>
                              </a:cubicBezTo>
                              <a:cubicBezTo>
                                <a:pt x="16428" y="20961"/>
                                <a:pt x="16487" y="20954"/>
                                <a:pt x="16547" y="20947"/>
                              </a:cubicBezTo>
                              <a:cubicBezTo>
                                <a:pt x="16574" y="20944"/>
                                <a:pt x="16563" y="20912"/>
                                <a:pt x="16536" y="20919"/>
                              </a:cubicBezTo>
                              <a:close/>
                              <a:moveTo>
                                <a:pt x="11001" y="16280"/>
                              </a:moveTo>
                              <a:cubicBezTo>
                                <a:pt x="11066" y="16178"/>
                                <a:pt x="11109" y="16069"/>
                                <a:pt x="11152" y="15963"/>
                              </a:cubicBezTo>
                              <a:cubicBezTo>
                                <a:pt x="11158" y="15952"/>
                                <a:pt x="11136" y="15949"/>
                                <a:pt x="11131" y="15959"/>
                              </a:cubicBezTo>
                              <a:cubicBezTo>
                                <a:pt x="11082" y="16065"/>
                                <a:pt x="11011" y="16164"/>
                                <a:pt x="10946" y="16263"/>
                              </a:cubicBezTo>
                              <a:cubicBezTo>
                                <a:pt x="10919" y="16291"/>
                                <a:pt x="10979" y="16308"/>
                                <a:pt x="11001" y="16280"/>
                              </a:cubicBezTo>
                              <a:close/>
                              <a:moveTo>
                                <a:pt x="10702" y="16421"/>
                              </a:moveTo>
                              <a:cubicBezTo>
                                <a:pt x="10887" y="16227"/>
                                <a:pt x="11001" y="16005"/>
                                <a:pt x="11071" y="15783"/>
                              </a:cubicBezTo>
                              <a:cubicBezTo>
                                <a:pt x="11077" y="15772"/>
                                <a:pt x="11049" y="15765"/>
                                <a:pt x="11044" y="15779"/>
                              </a:cubicBezTo>
                              <a:cubicBezTo>
                                <a:pt x="10957" y="16002"/>
                                <a:pt x="10811" y="16199"/>
                                <a:pt x="10632" y="16397"/>
                              </a:cubicBezTo>
                              <a:cubicBezTo>
                                <a:pt x="10610" y="16425"/>
                                <a:pt x="10675" y="16450"/>
                                <a:pt x="10702" y="16421"/>
                              </a:cubicBezTo>
                              <a:close/>
                              <a:moveTo>
                                <a:pt x="9255" y="15949"/>
                              </a:moveTo>
                              <a:cubicBezTo>
                                <a:pt x="9239" y="15744"/>
                                <a:pt x="9260" y="15546"/>
                                <a:pt x="9342" y="15349"/>
                              </a:cubicBezTo>
                              <a:cubicBezTo>
                                <a:pt x="9347" y="15342"/>
                                <a:pt x="9325" y="15338"/>
                                <a:pt x="9320" y="15345"/>
                              </a:cubicBezTo>
                              <a:cubicBezTo>
                                <a:pt x="9206" y="15539"/>
                                <a:pt x="9152" y="15744"/>
                                <a:pt x="9179" y="15949"/>
                              </a:cubicBezTo>
                              <a:cubicBezTo>
                                <a:pt x="9184" y="15977"/>
                                <a:pt x="9255" y="15980"/>
                                <a:pt x="9255" y="15949"/>
                              </a:cubicBezTo>
                              <a:close/>
                              <a:moveTo>
                                <a:pt x="8848" y="3517"/>
                              </a:moveTo>
                              <a:cubicBezTo>
                                <a:pt x="8837" y="3510"/>
                                <a:pt x="8821" y="3521"/>
                                <a:pt x="8832" y="3528"/>
                              </a:cubicBezTo>
                              <a:cubicBezTo>
                                <a:pt x="8935" y="3609"/>
                                <a:pt x="9027" y="3697"/>
                                <a:pt x="9103" y="3789"/>
                              </a:cubicBezTo>
                              <a:cubicBezTo>
                                <a:pt x="9125" y="3813"/>
                                <a:pt x="9179" y="3792"/>
                                <a:pt x="9157" y="3768"/>
                              </a:cubicBezTo>
                              <a:cubicBezTo>
                                <a:pt x="9070" y="3672"/>
                                <a:pt x="8967" y="3591"/>
                                <a:pt x="8848" y="3517"/>
                              </a:cubicBezTo>
                              <a:close/>
                              <a:moveTo>
                                <a:pt x="9136" y="15412"/>
                              </a:moveTo>
                              <a:cubicBezTo>
                                <a:pt x="9065" y="15536"/>
                                <a:pt x="9027" y="15670"/>
                                <a:pt x="9022" y="15804"/>
                              </a:cubicBezTo>
                              <a:cubicBezTo>
                                <a:pt x="9022" y="15829"/>
                                <a:pt x="9076" y="15829"/>
                                <a:pt x="9076" y="15804"/>
                              </a:cubicBezTo>
                              <a:cubicBezTo>
                                <a:pt x="9081" y="15673"/>
                                <a:pt x="9108" y="15546"/>
                                <a:pt x="9152" y="15416"/>
                              </a:cubicBezTo>
                              <a:cubicBezTo>
                                <a:pt x="9152" y="15409"/>
                                <a:pt x="9141" y="15405"/>
                                <a:pt x="9136" y="15412"/>
                              </a:cubicBezTo>
                              <a:close/>
                              <a:moveTo>
                                <a:pt x="8756" y="3605"/>
                              </a:moveTo>
                              <a:cubicBezTo>
                                <a:pt x="8751" y="3602"/>
                                <a:pt x="8740" y="3609"/>
                                <a:pt x="8745" y="3612"/>
                              </a:cubicBezTo>
                              <a:cubicBezTo>
                                <a:pt x="8870" y="3711"/>
                                <a:pt x="8973" y="3817"/>
                                <a:pt x="9065" y="3933"/>
                              </a:cubicBezTo>
                              <a:cubicBezTo>
                                <a:pt x="9087" y="3962"/>
                                <a:pt x="9152" y="3937"/>
                                <a:pt x="9130" y="3909"/>
                              </a:cubicBezTo>
                              <a:cubicBezTo>
                                <a:pt x="9033" y="3796"/>
                                <a:pt x="8902" y="3693"/>
                                <a:pt x="8756" y="3605"/>
                              </a:cubicBezTo>
                              <a:close/>
                              <a:moveTo>
                                <a:pt x="8718" y="3693"/>
                              </a:moveTo>
                              <a:cubicBezTo>
                                <a:pt x="8713" y="3690"/>
                                <a:pt x="8702" y="3693"/>
                                <a:pt x="8707" y="3701"/>
                              </a:cubicBezTo>
                              <a:cubicBezTo>
                                <a:pt x="8821" y="3817"/>
                                <a:pt x="8930" y="3933"/>
                                <a:pt x="9027" y="4053"/>
                              </a:cubicBezTo>
                              <a:cubicBezTo>
                                <a:pt x="9049" y="4082"/>
                                <a:pt x="9114" y="4057"/>
                                <a:pt x="9092" y="4029"/>
                              </a:cubicBezTo>
                              <a:cubicBezTo>
                                <a:pt x="8984" y="3909"/>
                                <a:pt x="8859" y="3796"/>
                                <a:pt x="8718" y="3693"/>
                              </a:cubicBezTo>
                              <a:close/>
                              <a:moveTo>
                                <a:pt x="9851" y="16379"/>
                              </a:moveTo>
                              <a:cubicBezTo>
                                <a:pt x="9916" y="16206"/>
                                <a:pt x="9981" y="16040"/>
                                <a:pt x="10073" y="15871"/>
                              </a:cubicBezTo>
                              <a:cubicBezTo>
                                <a:pt x="10079" y="15860"/>
                                <a:pt x="10052" y="15853"/>
                                <a:pt x="10046" y="15864"/>
                              </a:cubicBezTo>
                              <a:cubicBezTo>
                                <a:pt x="9922" y="16019"/>
                                <a:pt x="9824" y="16192"/>
                                <a:pt x="9786" y="16368"/>
                              </a:cubicBezTo>
                              <a:cubicBezTo>
                                <a:pt x="9781" y="16393"/>
                                <a:pt x="9840" y="16407"/>
                                <a:pt x="9851" y="16379"/>
                              </a:cubicBezTo>
                              <a:close/>
                              <a:moveTo>
                                <a:pt x="10377" y="16270"/>
                              </a:moveTo>
                              <a:cubicBezTo>
                                <a:pt x="10469" y="16111"/>
                                <a:pt x="10518" y="15931"/>
                                <a:pt x="10529" y="15758"/>
                              </a:cubicBezTo>
                              <a:cubicBezTo>
                                <a:pt x="10529" y="15751"/>
                                <a:pt x="10518" y="15751"/>
                                <a:pt x="10513" y="15758"/>
                              </a:cubicBezTo>
                              <a:cubicBezTo>
                                <a:pt x="10448" y="15924"/>
                                <a:pt x="10377" y="16090"/>
                                <a:pt x="10301" y="16256"/>
                              </a:cubicBezTo>
                              <a:cubicBezTo>
                                <a:pt x="10285" y="16287"/>
                                <a:pt x="10355" y="16301"/>
                                <a:pt x="10377" y="16270"/>
                              </a:cubicBezTo>
                              <a:close/>
                              <a:moveTo>
                                <a:pt x="9596" y="3549"/>
                              </a:moveTo>
                              <a:cubicBezTo>
                                <a:pt x="9613" y="3566"/>
                                <a:pt x="9661" y="3556"/>
                                <a:pt x="9651" y="3535"/>
                              </a:cubicBezTo>
                              <a:cubicBezTo>
                                <a:pt x="9591" y="3439"/>
                                <a:pt x="9520" y="3334"/>
                                <a:pt x="9417" y="3256"/>
                              </a:cubicBezTo>
                              <a:cubicBezTo>
                                <a:pt x="9412" y="3253"/>
                                <a:pt x="9396" y="3256"/>
                                <a:pt x="9401" y="3263"/>
                              </a:cubicBezTo>
                              <a:cubicBezTo>
                                <a:pt x="9483" y="3355"/>
                                <a:pt x="9515" y="3461"/>
                                <a:pt x="9596" y="3549"/>
                              </a:cubicBezTo>
                              <a:close/>
                              <a:moveTo>
                                <a:pt x="9998" y="16428"/>
                              </a:moveTo>
                              <a:cubicBezTo>
                                <a:pt x="10063" y="16224"/>
                                <a:pt x="10122" y="16023"/>
                                <a:pt x="10236" y="15825"/>
                              </a:cubicBezTo>
                              <a:cubicBezTo>
                                <a:pt x="10242" y="15818"/>
                                <a:pt x="10220" y="15811"/>
                                <a:pt x="10214" y="15818"/>
                              </a:cubicBezTo>
                              <a:cubicBezTo>
                                <a:pt x="10073" y="16009"/>
                                <a:pt x="9954" y="16210"/>
                                <a:pt x="9916" y="16421"/>
                              </a:cubicBezTo>
                              <a:cubicBezTo>
                                <a:pt x="9916" y="16450"/>
                                <a:pt x="9992" y="16457"/>
                                <a:pt x="9998" y="16428"/>
                              </a:cubicBezTo>
                              <a:close/>
                              <a:moveTo>
                                <a:pt x="10160" y="16383"/>
                              </a:moveTo>
                              <a:cubicBezTo>
                                <a:pt x="10258" y="16185"/>
                                <a:pt x="10334" y="15984"/>
                                <a:pt x="10410" y="15783"/>
                              </a:cubicBezTo>
                              <a:cubicBezTo>
                                <a:pt x="10415" y="15772"/>
                                <a:pt x="10388" y="15769"/>
                                <a:pt x="10388" y="15779"/>
                              </a:cubicBezTo>
                              <a:cubicBezTo>
                                <a:pt x="10296" y="15977"/>
                                <a:pt x="10182" y="16171"/>
                                <a:pt x="10084" y="16368"/>
                              </a:cubicBezTo>
                              <a:cubicBezTo>
                                <a:pt x="10063" y="16400"/>
                                <a:pt x="10144" y="16414"/>
                                <a:pt x="10160" y="16383"/>
                              </a:cubicBezTo>
                              <a:close/>
                              <a:moveTo>
                                <a:pt x="10263" y="15360"/>
                              </a:moveTo>
                              <a:cubicBezTo>
                                <a:pt x="10323" y="15236"/>
                                <a:pt x="10393" y="15113"/>
                                <a:pt x="10491" y="15000"/>
                              </a:cubicBezTo>
                              <a:cubicBezTo>
                                <a:pt x="10507" y="14982"/>
                                <a:pt x="10464" y="14968"/>
                                <a:pt x="10453" y="14986"/>
                              </a:cubicBezTo>
                              <a:cubicBezTo>
                                <a:pt x="10361" y="15102"/>
                                <a:pt x="10285" y="15229"/>
                                <a:pt x="10247" y="15360"/>
                              </a:cubicBezTo>
                              <a:cubicBezTo>
                                <a:pt x="10247" y="15363"/>
                                <a:pt x="10263" y="15367"/>
                                <a:pt x="10263" y="15360"/>
                              </a:cubicBezTo>
                              <a:close/>
                              <a:moveTo>
                                <a:pt x="9629" y="15846"/>
                              </a:moveTo>
                              <a:cubicBezTo>
                                <a:pt x="9656" y="15790"/>
                                <a:pt x="9689" y="15737"/>
                                <a:pt x="9727" y="15684"/>
                              </a:cubicBezTo>
                              <a:cubicBezTo>
                                <a:pt x="9732" y="15677"/>
                                <a:pt x="9721" y="15673"/>
                                <a:pt x="9710" y="15677"/>
                              </a:cubicBezTo>
                              <a:cubicBezTo>
                                <a:pt x="9656" y="15726"/>
                                <a:pt x="9618" y="15779"/>
                                <a:pt x="9586" y="15836"/>
                              </a:cubicBezTo>
                              <a:cubicBezTo>
                                <a:pt x="9575" y="15853"/>
                                <a:pt x="9623" y="15864"/>
                                <a:pt x="9629" y="15846"/>
                              </a:cubicBezTo>
                              <a:close/>
                              <a:moveTo>
                                <a:pt x="7428" y="3693"/>
                              </a:moveTo>
                              <a:cubicBezTo>
                                <a:pt x="7422" y="3686"/>
                                <a:pt x="7406" y="3690"/>
                                <a:pt x="7411" y="3697"/>
                              </a:cubicBezTo>
                              <a:cubicBezTo>
                                <a:pt x="7444" y="3799"/>
                                <a:pt x="7498" y="3898"/>
                                <a:pt x="7569" y="3990"/>
                              </a:cubicBezTo>
                              <a:cubicBezTo>
                                <a:pt x="7585" y="4015"/>
                                <a:pt x="7645" y="3993"/>
                                <a:pt x="7623" y="3969"/>
                              </a:cubicBezTo>
                              <a:cubicBezTo>
                                <a:pt x="7547" y="3880"/>
                                <a:pt x="7482" y="3789"/>
                                <a:pt x="7428" y="3693"/>
                              </a:cubicBezTo>
                              <a:close/>
                              <a:moveTo>
                                <a:pt x="7536" y="3683"/>
                              </a:moveTo>
                              <a:cubicBezTo>
                                <a:pt x="7531" y="3676"/>
                                <a:pt x="7514" y="3679"/>
                                <a:pt x="7514" y="3690"/>
                              </a:cubicBezTo>
                              <a:cubicBezTo>
                                <a:pt x="7596" y="3838"/>
                                <a:pt x="7661" y="4039"/>
                                <a:pt x="7856" y="4149"/>
                              </a:cubicBezTo>
                              <a:cubicBezTo>
                                <a:pt x="7894" y="4170"/>
                                <a:pt x="7943" y="4134"/>
                                <a:pt x="7910" y="4113"/>
                              </a:cubicBezTo>
                              <a:cubicBezTo>
                                <a:pt x="7731" y="4000"/>
                                <a:pt x="7639" y="3828"/>
                                <a:pt x="7536" y="3683"/>
                              </a:cubicBezTo>
                              <a:close/>
                              <a:moveTo>
                                <a:pt x="7336" y="3676"/>
                              </a:moveTo>
                              <a:cubicBezTo>
                                <a:pt x="7336" y="3669"/>
                                <a:pt x="7319" y="3672"/>
                                <a:pt x="7319" y="3676"/>
                              </a:cubicBezTo>
                              <a:cubicBezTo>
                                <a:pt x="7325" y="3753"/>
                                <a:pt x="7357" y="3824"/>
                                <a:pt x="7411" y="3895"/>
                              </a:cubicBezTo>
                              <a:cubicBezTo>
                                <a:pt x="7428" y="3912"/>
                                <a:pt x="7471" y="3895"/>
                                <a:pt x="7455" y="3880"/>
                              </a:cubicBezTo>
                              <a:cubicBezTo>
                                <a:pt x="7390" y="3817"/>
                                <a:pt x="7357" y="3750"/>
                                <a:pt x="7336" y="3676"/>
                              </a:cubicBezTo>
                              <a:close/>
                              <a:moveTo>
                                <a:pt x="9569" y="3732"/>
                              </a:moveTo>
                              <a:cubicBezTo>
                                <a:pt x="9580" y="3761"/>
                                <a:pt x="9645" y="3750"/>
                                <a:pt x="9634" y="3722"/>
                              </a:cubicBezTo>
                              <a:cubicBezTo>
                                <a:pt x="9569" y="3570"/>
                                <a:pt x="9461" y="3429"/>
                                <a:pt x="9336" y="3295"/>
                              </a:cubicBezTo>
                              <a:cubicBezTo>
                                <a:pt x="9331" y="3288"/>
                                <a:pt x="9314" y="3295"/>
                                <a:pt x="9320" y="3302"/>
                              </a:cubicBezTo>
                              <a:cubicBezTo>
                                <a:pt x="9423" y="3439"/>
                                <a:pt x="9499" y="3584"/>
                                <a:pt x="9569" y="3732"/>
                              </a:cubicBezTo>
                              <a:close/>
                              <a:moveTo>
                                <a:pt x="9483" y="3877"/>
                              </a:moveTo>
                              <a:cubicBezTo>
                                <a:pt x="9493" y="3902"/>
                                <a:pt x="9558" y="3898"/>
                                <a:pt x="9553" y="3870"/>
                              </a:cubicBezTo>
                              <a:cubicBezTo>
                                <a:pt x="9515" y="3676"/>
                                <a:pt x="9385" y="3478"/>
                                <a:pt x="9217" y="3316"/>
                              </a:cubicBezTo>
                              <a:cubicBezTo>
                                <a:pt x="9211" y="3309"/>
                                <a:pt x="9201" y="3316"/>
                                <a:pt x="9206" y="3320"/>
                              </a:cubicBezTo>
                              <a:cubicBezTo>
                                <a:pt x="9325" y="3503"/>
                                <a:pt x="9401" y="3686"/>
                                <a:pt x="9483" y="3877"/>
                              </a:cubicBezTo>
                              <a:close/>
                              <a:moveTo>
                                <a:pt x="8637" y="3753"/>
                              </a:moveTo>
                              <a:cubicBezTo>
                                <a:pt x="8631" y="3746"/>
                                <a:pt x="8615" y="3753"/>
                                <a:pt x="8620" y="3761"/>
                              </a:cubicBezTo>
                              <a:cubicBezTo>
                                <a:pt x="8740" y="3895"/>
                                <a:pt x="8854" y="4032"/>
                                <a:pt x="8973" y="4170"/>
                              </a:cubicBezTo>
                              <a:cubicBezTo>
                                <a:pt x="8995" y="4194"/>
                                <a:pt x="9060" y="4173"/>
                                <a:pt x="9033" y="4145"/>
                              </a:cubicBezTo>
                              <a:cubicBezTo>
                                <a:pt x="8913" y="4007"/>
                                <a:pt x="8778" y="3880"/>
                                <a:pt x="8637" y="3753"/>
                              </a:cubicBezTo>
                              <a:close/>
                              <a:moveTo>
                                <a:pt x="8122" y="3327"/>
                              </a:moveTo>
                              <a:cubicBezTo>
                                <a:pt x="8008" y="3171"/>
                                <a:pt x="7921" y="3013"/>
                                <a:pt x="7872" y="2843"/>
                              </a:cubicBezTo>
                              <a:cubicBezTo>
                                <a:pt x="7872" y="2836"/>
                                <a:pt x="7851" y="2840"/>
                                <a:pt x="7856" y="2843"/>
                              </a:cubicBezTo>
                              <a:cubicBezTo>
                                <a:pt x="7889" y="3016"/>
                                <a:pt x="7959" y="3185"/>
                                <a:pt x="8084" y="3337"/>
                              </a:cubicBezTo>
                              <a:cubicBezTo>
                                <a:pt x="8100" y="3358"/>
                                <a:pt x="8133" y="3344"/>
                                <a:pt x="8122" y="3327"/>
                              </a:cubicBezTo>
                              <a:close/>
                              <a:moveTo>
                                <a:pt x="8431" y="3813"/>
                              </a:moveTo>
                              <a:cubicBezTo>
                                <a:pt x="8425" y="3810"/>
                                <a:pt x="8414" y="3813"/>
                                <a:pt x="8420" y="3817"/>
                              </a:cubicBezTo>
                              <a:cubicBezTo>
                                <a:pt x="8490" y="3962"/>
                                <a:pt x="8572" y="4113"/>
                                <a:pt x="8686" y="4244"/>
                              </a:cubicBezTo>
                              <a:cubicBezTo>
                                <a:pt x="8713" y="4272"/>
                                <a:pt x="8772" y="4247"/>
                                <a:pt x="8751" y="4219"/>
                              </a:cubicBezTo>
                              <a:cubicBezTo>
                                <a:pt x="8658" y="4082"/>
                                <a:pt x="8539" y="3947"/>
                                <a:pt x="8431" y="3813"/>
                              </a:cubicBezTo>
                              <a:close/>
                              <a:moveTo>
                                <a:pt x="8420" y="3993"/>
                              </a:moveTo>
                              <a:cubicBezTo>
                                <a:pt x="8382" y="3937"/>
                                <a:pt x="8355" y="3873"/>
                                <a:pt x="8306" y="3820"/>
                              </a:cubicBezTo>
                              <a:cubicBezTo>
                                <a:pt x="8306" y="3820"/>
                                <a:pt x="8301" y="3820"/>
                                <a:pt x="8301" y="3820"/>
                              </a:cubicBezTo>
                              <a:cubicBezTo>
                                <a:pt x="8317" y="3944"/>
                                <a:pt x="8404" y="4078"/>
                                <a:pt x="8485" y="4187"/>
                              </a:cubicBezTo>
                              <a:cubicBezTo>
                                <a:pt x="8507" y="4216"/>
                                <a:pt x="8566" y="4191"/>
                                <a:pt x="8545" y="4163"/>
                              </a:cubicBezTo>
                              <a:cubicBezTo>
                                <a:pt x="8507" y="4110"/>
                                <a:pt x="8463" y="4053"/>
                                <a:pt x="8420" y="3993"/>
                              </a:cubicBezTo>
                              <a:close/>
                              <a:moveTo>
                                <a:pt x="7856" y="3083"/>
                              </a:moveTo>
                              <a:cubicBezTo>
                                <a:pt x="7851" y="3073"/>
                                <a:pt x="7823" y="3076"/>
                                <a:pt x="7829" y="3087"/>
                              </a:cubicBezTo>
                              <a:cubicBezTo>
                                <a:pt x="7867" y="3171"/>
                                <a:pt x="7910" y="3260"/>
                                <a:pt x="7959" y="3341"/>
                              </a:cubicBezTo>
                              <a:cubicBezTo>
                                <a:pt x="7970" y="3355"/>
                                <a:pt x="8008" y="3348"/>
                                <a:pt x="7997" y="3334"/>
                              </a:cubicBezTo>
                              <a:cubicBezTo>
                                <a:pt x="7948" y="3253"/>
                                <a:pt x="7899" y="3168"/>
                                <a:pt x="7856" y="3083"/>
                              </a:cubicBezTo>
                              <a:close/>
                              <a:moveTo>
                                <a:pt x="8555" y="3796"/>
                              </a:moveTo>
                              <a:cubicBezTo>
                                <a:pt x="8550" y="3789"/>
                                <a:pt x="8528" y="3792"/>
                                <a:pt x="8534" y="3803"/>
                              </a:cubicBezTo>
                              <a:cubicBezTo>
                                <a:pt x="8620" y="3951"/>
                                <a:pt x="8729" y="4092"/>
                                <a:pt x="8864" y="4223"/>
                              </a:cubicBezTo>
                              <a:cubicBezTo>
                                <a:pt x="8886" y="4244"/>
                                <a:pt x="8940" y="4226"/>
                                <a:pt x="8919" y="4201"/>
                              </a:cubicBezTo>
                              <a:cubicBezTo>
                                <a:pt x="8794" y="4067"/>
                                <a:pt x="8669" y="3933"/>
                                <a:pt x="8555" y="3796"/>
                              </a:cubicBezTo>
                              <a:close/>
                              <a:moveTo>
                                <a:pt x="8062" y="3796"/>
                              </a:moveTo>
                              <a:cubicBezTo>
                                <a:pt x="8057" y="3785"/>
                                <a:pt x="8035" y="3789"/>
                                <a:pt x="8040" y="3799"/>
                              </a:cubicBezTo>
                              <a:cubicBezTo>
                                <a:pt x="8067" y="3873"/>
                                <a:pt x="8100" y="3944"/>
                                <a:pt x="8149" y="4015"/>
                              </a:cubicBezTo>
                              <a:cubicBezTo>
                                <a:pt x="8160" y="4036"/>
                                <a:pt x="8208" y="4018"/>
                                <a:pt x="8192" y="3997"/>
                              </a:cubicBezTo>
                              <a:cubicBezTo>
                                <a:pt x="8143" y="3933"/>
                                <a:pt x="8100" y="3866"/>
                                <a:pt x="8062" y="3796"/>
                              </a:cubicBezTo>
                              <a:close/>
                              <a:moveTo>
                                <a:pt x="8181" y="3813"/>
                              </a:moveTo>
                              <a:cubicBezTo>
                                <a:pt x="8176" y="3806"/>
                                <a:pt x="8165" y="3810"/>
                                <a:pt x="8165" y="3817"/>
                              </a:cubicBezTo>
                              <a:cubicBezTo>
                                <a:pt x="8192" y="3926"/>
                                <a:pt x="8241" y="4036"/>
                                <a:pt x="8328" y="4131"/>
                              </a:cubicBezTo>
                              <a:cubicBezTo>
                                <a:pt x="8344" y="4152"/>
                                <a:pt x="8393" y="4134"/>
                                <a:pt x="8377" y="4113"/>
                              </a:cubicBezTo>
                              <a:cubicBezTo>
                                <a:pt x="8301" y="4015"/>
                                <a:pt x="8230" y="3916"/>
                                <a:pt x="8181" y="3813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6" name="Circle"/>
                      <wps:cNvSpPr/>
                      <wps:spPr>
                        <a:xfrm>
                          <a:off x="762001" y="1854201"/>
                          <a:ext cx="3522980" cy="352298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chemeClr val="bg1"/>
                          </a:solidFill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7" name="Circle"/>
                      <wps:cNvSpPr/>
                      <wps:spPr>
                        <a:xfrm>
                          <a:off x="812801" y="1905001"/>
                          <a:ext cx="3431540" cy="343154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1BDBF5EB" id="Group 114" o:spid="_x0000_s1026" style="position:absolute;margin-left:-73pt;margin-top:-34.45pt;width:398.4pt;height:612.45pt;z-index:-251653120" coordsize="50596,77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">
              <v:rect id="Rectangle" o:spid="_x0000_s1027" style="position:absolute;left:127;width:50292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" fillcolor="#2c414f [3215]" stroked="f" strokeweight="1pt">
                <v:stroke miterlimit="4"/>
                <v:textbox inset="3pt,3pt,3pt,3pt"/>
              </v:rect>
              <v:shape id="Shape" o:spid="_x0000_s1028" style="position:absolute;left:127;width:50393;height:7772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" path="m729,2400v49,-81,104,-159,164,-236c980,1969,1002,1758,898,1564,817,1408,659,1306,506,1193v136,399,-201,858,223,1207xm1208,713v164,63,316,134,463,208c1785,628,1617,286,1377,l1023,v180,194,311,409,436,618c1464,628,1437,635,1432,625,1257,406,1078,194,860,l185,v93,159,229,304,392,424c751,554,985,628,1208,713xm1791,5093v92,222,11,455,-49,685c1688,5996,1666,6208,1824,6413v92,120,223,222,348,328c2509,6469,2586,6124,2504,5778v-76,-307,-392,-484,-713,-685xm1361,2891v-316,243,-457,617,-495,935c1328,3642,1671,3374,1922,3064v141,-173,245,-353,364,-530c2330,2474,2373,2418,2433,2368v-403,117,-794,307,-1072,523xm1671,13479v158,-403,-218,-900,-582,-1214c931,12265,778,12258,626,12240v414,244,637,604,833,935c1464,13186,1437,13193,1432,13182,1149,12822,844,12494,408,12205v-125,-25,-239,-60,-348,-103c38,12416,256,12748,577,12981v174,131,408,201,631,290c1372,13331,1524,13405,1671,13479xm4785,6275v250,-166,544,-402,920,-430c4720,5693,3745,6035,3065,6498v,,-6,3,-6,3c3027,6529,2994,6558,2956,6586v664,78,1339,14,1829,-311xm1339,21441v-147,-77,-267,-173,-359,-279c915,21311,844,21455,768,21600r974,c1742,21600,1742,21596,1742,21596v-147,-35,-283,-88,-403,-155xm250,21484r147,116l452,21600v38,-109,81,-222,130,-328c490,21353,376,21427,250,21484xm12085,6551v174,-135,256,-276,326,-445c12482,5940,12569,5735,12798,5633v,-4,5,-4,5,-7c12596,5612,12411,5661,12264,5771v-38,28,-109,-4,-92,-36c12270,5488,12324,5234,12330,4980v5,-155,-11,-304,43,-452c12264,4627,12096,4705,11959,4772v-332,169,-533,321,-669,586c11279,5382,11219,5393,11197,5365v-38,-50,-65,-96,-70,-145c11067,5368,11078,5524,11040,5679v-22,88,-93,162,-137,247c10860,6011,10838,6102,10822,6191v-6,24,-55,24,-76,10c10675,6176,10637,6134,10599,6088v-17,-24,-39,-49,-49,-77c10430,6353,10452,6727,10571,7062v44,117,98,230,164,339c10713,7091,10827,6755,10963,6494v126,-243,316,-473,490,-702c11666,5509,11851,5220,12036,4927v11,-14,38,-7,32,7c11976,5164,11883,5389,11742,5608v-153,233,-343,456,-501,688c10963,6709,10746,7264,10936,7722v65,96,125,191,180,290c11268,7754,11633,7616,11872,7391v196,-180,229,-477,463,-643c12183,6766,12041,6787,11894,6833v-38,11,-98,-7,-81,-39c11894,6699,11987,6628,12085,6551xm20299,8492v71,152,212,261,359,377c21181,8351,20832,7662,20321,7189v114,233,-33,505,-66,742c20228,8114,20212,8315,20299,8492xm4709,1500v76,-39,168,-56,277,-42c4997,1458,5003,1465,5008,1468v16,4,33,11,44,14c5264,1320,4986,1147,4714,1175v-71,7,-158,14,-223,32c4333,1253,4366,1313,4426,1391v119,3,228,42,283,109xm17757,10172v5,7,11,14,11,17c17888,10189,18002,10221,18122,10235v87,11,174,7,261,c18198,10175,18024,10080,17915,9974v-11,-10,-6,-21,11,-28c17931,9939,17942,9935,17958,9939v817,176,1612,268,2466,236c19428,9724,18399,9162,17109,9279v-27,81,-87,162,-169,233c17365,9466,17800,9522,18220,9593v500,81,979,205,1437,356c19684,9956,19662,9981,19635,9974v-441,-123,-893,-219,-1361,-286c17811,9621,17310,9558,16837,9600v-44,32,-87,64,-136,92c16804,9709,16908,9734,17011,9769v294,99,561,223,746,403xm20000,5089v16,-42,98,-31,119,c20228,5262,20337,5439,20484,5598v131,141,299,250,479,363c20941,5675,20914,5393,20843,5111v-5,-29,38,-64,82,-43c20969,5089,21012,5111,21050,5132v-22,-166,-92,-318,-212,-463c20805,4652,20773,4631,20745,4606v-103,-81,-190,-177,-261,-272c20446,4369,20402,4401,20353,4429v6,4,6,11,11,15c20511,4712,20587,5005,20647,5287v6,14,-27,21,-38,7c20479,5026,20294,4789,20087,4546v-185,53,-370,60,-556,35c19580,4811,19722,5026,19956,5206v16,-39,27,-78,44,-117xm16614,13592v103,7,207,14,305,24c17164,13638,17398,13684,17594,13768v-409,-395,-1067,-600,-1753,-730c15819,13034,15830,13013,15852,13016v490,68,1007,166,1404,357c17213,13316,17174,13260,17142,13200v-490,-205,-1285,-374,-1857,-229c15656,13239,16107,13454,16614,13592xm7822,5855c7518,5721,7142,5658,6799,5562v250,113,463,262,621,431c7528,6113,7599,6236,7670,6367v103,205,288,321,566,434c8274,6815,8247,6851,8209,6844v-6,,-6,,-11,c8062,6822,7937,6819,7811,6829v240,135,480,262,768,346c8857,7256,9156,7306,9455,7352v316,49,675,102,980,197c9515,6953,8356,6526,7496,5884v-11,-8,5,-18,16,-11c7986,6187,8541,6441,9074,6709v294,149,588,300,877,456c10103,7246,10267,7327,10419,7415v-103,-95,-207,-187,-327,-275c9869,6971,9651,6801,9445,6625,8998,6244,8486,5824,7762,5665v44,42,82,88,120,130c7888,5802,7888,5809,7882,5816v17,25,-22,53,-60,39xm13854,1966v-180,42,-381,39,-572,53c12988,2040,12694,2068,12400,2096v-10,,-16,-10,-5,-14c12662,2015,12934,1955,13211,1906v93,-18,196,-39,294,-53c13309,1846,13114,1832,12928,1800v-212,14,-408,35,-604,85c12341,1892,12362,1895,12379,1899v43,14,32,60,-11,67c11954,2033,11584,2185,11230,2344v436,-110,931,-149,1383,-131c12667,2216,12694,2262,12640,2284v-60,21,-120,42,-185,63c12912,2333,13337,2231,13767,2132v32,-7,65,14,54,35c13799,2206,13783,2234,13761,2269v191,-3,365,-24,545,-60c14306,2156,14306,2104,14300,2047v,-25,,-49,-5,-74c14148,1984,14001,1980,13854,1966xm11649,572v-414,155,-936,222,-1284,444c10860,918,11459,1034,11851,1242v38,22,5,60,-38,60c11758,1299,11709,1302,11660,1309v343,149,713,244,1132,272c12852,1585,12874,1641,12809,1655v-33,7,-71,11,-104,18c13114,1775,13560,1772,13995,1768v66,,87,50,49,78c14023,1860,14006,1874,13984,1888v98,4,196,,300,-3c14262,1733,14213,1592,14142,1444v-141,-283,-65,-530,136,-731c13783,688,13304,660,12803,681v-539,21,-1050,92,-1568,205c11214,889,11203,868,11219,865v931,-265,2041,-441,3065,-346c14219,441,14175,356,14159,268v-191,-39,-381,-63,-577,-67c13587,215,13593,229,13593,251v,24,-33,49,-71,45c13228,282,12928,275,12634,279v11,14,22,25,28,42c12678,349,12634,378,12591,381v-332,11,-659,28,-964,117c11633,501,11638,501,11644,505v54,,54,46,5,67xm1492,11947v-33,-11,-49,-46,-6,-63c1557,11855,1628,11834,1704,11816v-109,-17,-212,-35,-321,-45c1225,11756,1072,11760,915,11749v-39,11,-93,-3,-88,-38c833,11629,876,11591,735,11569v-60,-7,-125,-3,-180,-14c479,11541,403,11527,354,11485v-71,-60,-11,-120,-44,-180c278,11248,125,11284,,11308r,660c180,12049,376,12116,610,12145v403,53,909,42,1317,-25c1796,12053,1660,12007,1508,11954v-11,,-11,-3,-16,-7xm10441,10468v266,-152,582,-275,903,-360c10103,10136,8759,10045,7648,9667v-16,-7,,-21,17,-18c8269,9822,8917,9886,9570,9925v266,17,539,21,811,31c10337,9942,10299,9925,10261,9907v-131,-67,-239,-173,-332,-258c9875,9600,9847,9565,9858,9501v6,-35,38,-63,55,-95c9913,9402,9913,9402,9918,9399,9597,9314,9254,9279,8917,9229v147,85,310,184,419,283c9357,9519,9374,9526,9396,9536v43,22,5,64,-44,46c8530,9321,7588,9596,6761,9371v365,345,936,561,1513,737c8955,10324,9690,10408,10441,10468xm20756,17365v44,-60,87,-117,147,-166c20500,17315,20103,17506,19825,17721v-315,244,-457,618,-495,935c19793,18473,20136,18205,20386,17894v147,-169,250,-353,370,-529xm20261,19927v92,222,11,455,-49,685c20157,20831,20136,21042,20294,21247v92,120,223,222,348,328c20979,21304,21056,20958,20974,20612v-76,-307,-392,-484,-713,-685xm21529,21332v-32,28,-65,56,-103,84c21480,21424,21540,21427,21595,21434r,-145c21573,21304,21556,21318,21535,21328v,,-6,,-6,4xm19374,16398v-82,-156,-240,-258,-392,-371c19118,16426,18780,16881,19205,17231v49,-82,103,-159,163,-237c19455,16800,19472,16592,19374,16398xm21360,8816v82,15,158,25,235,29l21595,8672v-55,28,-104,60,-158,88c21415,8778,21388,8795,21360,8816xm20718,3978v-27,98,-82,197,-158,282c20653,4366,20756,4468,20892,4553v126,81,283,120,436,169c21328,4687,21333,4648,21344,4609v11,-31,82,-42,114,-17c21502,4624,21546,4652,21595,4680r,-702c21301,3858,21001,3745,20718,3618v33,116,33,240,,360xm21132,3533v163,67,316,141,468,219l21600,3558v-158,10,-316,,-468,-25xm20805,9296v-343,29,-680,89,-1018,149c19635,9487,19482,9526,19319,9544v485,127,1116,162,1611,88c21154,9600,21371,9522,21595,9466r,-141c21339,9289,21072,9275,20805,9296xm19678,15544v164,63,316,134,463,208c20299,15349,19923,14852,19559,14538v-158,,-311,-7,-463,-25c19510,14756,19733,15116,19929,15448v5,11,-22,18,-27,7c19619,15095,19314,14767,18878,14478v-125,-25,-239,-60,-348,-103c18508,14689,18726,15021,19047,15258v174,127,408,201,631,286xm17060,13924v-299,10,-593,56,-887,84c15928,14029,15683,14044,15438,14015v-283,-28,-544,-99,-838,-102c14578,13913,14578,13895,14600,13892v304,-14,593,39,898,56c15835,13966,16162,13924,16489,13885v359,-43,783,-89,1154,-21c17343,13733,16989,13701,16630,13687v-218,-11,-441,-25,-653,4c15830,13712,15699,13765,15552,13789v-283,50,-566,4,-844,-24c14327,13729,13984,13765,13669,13899v277,39,468,106,697,243c14692,14340,15073,14421,15514,14411v838,-18,1590,-202,2368,-378c17866,14022,17849,14008,17833,13998v-256,-50,-495,-85,-773,-74xm20397,14396v-131,-67,-267,-112,-419,-165c19972,14227,19967,14224,19961,14220v-32,-11,-48,-46,-5,-64c20027,14128,20098,14107,20174,14089v-109,-17,-213,-35,-321,-45c19695,14029,19542,14033,19384,14022v-38,11,-92,-3,-87,-38c19303,13902,19346,13864,19205,13842v-60,-7,-125,-3,-180,-14c18949,13814,18873,13800,18824,13758v-71,-60,-11,-120,-44,-180c18737,13500,18486,13588,18372,13599v-354,28,-675,-159,-795,-371c17583,13398,17615,13560,17724,13719v17,17,27,32,44,49c17773,13772,17773,13779,17773,13782v66,82,147,152,234,223c18334,14185,18639,14368,19080,14425v397,46,909,35,1317,-29xm10713,19909v-376,-257,-789,-480,-1230,-695c9118,19038,8770,18851,8503,18611v-17,-15,22,-32,32,-18c8862,18865,9308,19052,9733,19253v397,183,768,385,1105,614c11186,20104,11491,20365,11774,20636v44,43,82,82,126,124c11676,20425,11486,20082,11214,19765v-300,-353,-724,-629,-1187,-893c9809,18745,9586,18618,9347,18508v-207,-95,-430,-152,-659,-208c8764,18356,8813,18420,8862,18494v22,32,-27,85,-87,57c8454,18402,8127,18282,7763,18201v234,92,381,258,495,420c8454,18896,8666,19179,9085,19345v11,3,17,7,17,14c9118,19369,9123,19391,9091,19394v-104,18,-202,14,-300,c8868,19482,8944,19571,9036,19652v142,120,343,194,523,282c9602,19955,9564,19994,9521,19980v,,,,-6,c9445,19980,9374,19969,9303,19980v-54,7,-109,25,-163,39c9553,20100,9853,20336,10190,20499v354,173,735,325,1100,483c11486,21035,11671,21099,11802,21148v179,67,353,145,517,233c12085,21184,11927,20933,11720,20728v-299,-293,-642,-564,-1007,-819xm7028,16246v-430,21,-860,60,-1247,180c5743,16440,5683,16408,5705,16380v11,-11,16,-25,27,-35c5536,16391,5362,16454,5188,16532v-115,102,-245,194,-392,282c4888,16786,4986,16761,5073,16733v262,-74,528,-145,801,-201c5884,16528,5895,16539,5884,16542v-255,99,-506,198,-756,304c4970,16913,4818,17001,4638,17044v-98,70,-207,134,-338,183c4322,17248,4344,17266,4371,17287v49,42,104,85,158,127c4703,17365,4856,17312,5008,17234v-49,-18,-87,-32,-147,-53c4834,17171,4839,17139,4867,17132v430,-103,860,-201,1219,-378c6021,16765,5950,16772,5884,16782v-59,7,-87,-42,-43,-63c6168,16518,6587,16345,7028,16246xm3201,7147c2515,7031,1775,7031,1127,7235v397,134,805,131,1246,81c2580,7295,2776,7256,2972,7207v76,-21,147,-46,229,-60xm4366,17033v-55,-7,-87,-53,-38,-81c4671,16775,5014,16595,5226,16345v-33,10,-66,17,-98,28c5062,16391,5024,16338,5068,16309v288,-197,479,-423,599,-677c5623,15646,5580,15667,5542,15692v-33,17,-98,,-88,-32c5547,15339,5895,15000,6374,14873v-484,-25,-958,138,-1426,191c4894,15071,4850,15035,4867,15000v,-4,5,-7,5,-11c4556,15049,4284,15169,4017,15300v-32,18,-92,14,-109,-18c3898,15268,3892,15254,3892,15240v-228,120,-452,247,-664,381c3201,15639,3152,15635,3130,15614v-16,-14,-27,-28,-38,-42c2945,15656,2820,15755,2716,15865v71,74,120,159,147,243c3555,15611,4583,15286,5563,15102v22,-3,28,18,11,22c5068,15251,4605,15409,4170,15614v-403,191,-746,413,-1100,639c3424,16324,3729,16482,3898,16758v87,144,196,275,326,398c4306,17118,4388,17082,4458,17036v-32,,-60,,-92,-3xm1666,7641c1394,7479,1078,7345,740,7242,501,7168,256,7105,,7059r,787c392,7948,822,8008,1241,8026v332,18,708,-25,1034,28c2074,7920,1883,7772,1666,7641xm13337,16348v751,-81,1606,163,2264,371c16380,16962,17142,17241,17882,17531v-376,-315,-740,-629,-1225,-883c16358,16493,16031,16369,15667,16285v-305,-71,-621,-106,-931,-159c14801,16179,14845,16242,14866,16309v11,29,-27,64,-76,53c13881,16140,12869,16076,11921,16235v240,18,501,117,681,184c12918,16535,13190,16687,13446,16853v277,183,566,349,930,452c14785,17418,15226,17449,15661,17471v55,3,60,53,6,53c15667,17524,15667,17524,15667,17524v-131,45,-256,81,-376,134c15536,17668,15770,17711,16020,17711v289,-4,577,-43,860,-78c17158,17601,17523,17552,17839,17584v-714,-226,-1405,-484,-2113,-720c15002,16624,14159,16341,13331,16355v-11,11,-16,-7,6,-7xm13119,18420v-27,42,-125,28,-109,-18c13103,18155,13075,17922,13065,17672v-6,-106,-28,-265,43,-378c12923,17379,12749,17460,12613,17584v-158,144,-267,307,-349,476c12253,18081,12221,18085,12199,18071v-87,-46,-120,-99,-136,-159c11813,18191,11791,18551,11807,18865v,24,-27,31,-54,31c11742,18900,11725,18896,11715,18893v-109,-32,-202,-99,-278,-162c11328,19002,11339,19285,11421,19560v65,219,185,427,272,642c11742,20276,11791,20351,11840,20425v-44,-343,16,-699,87,-1034c12030,18896,12357,18448,12585,17975v6,-10,28,-7,28,4c12449,18434,12172,18872,12068,19338v-92,427,-158,914,-54,1351c12155,20901,12302,21113,12487,21311v-97,-216,-130,-452,-152,-667c12313,20456,12357,20241,12553,20093v,-4,-6,-7,,-14c12613,19814,12901,19539,13152,19316v-82,-7,-153,-3,-245,8c12901,19324,12896,19327,12890,19327v-5,,-5,,-11,c12863,19331,12847,19316,12852,19309v-11,-10,-11,-24,6,-35c13075,19119,13211,18953,13277,18745v43,-145,65,-290,152,-424c13320,18332,13233,18367,13135,18409v-16,4,-16,7,-16,11xe" fillcolor="#036665 [3205]" stroked="f" strokeweight="1pt">
                <v:stroke miterlimit="4" joinstyle="miter"/>
                <v:path arrowok="t" o:extrusionok="f" o:connecttype="custom" o:connectlocs="2519681,3886200;2519681,3886200;2519681,3886200;2519681,3886200" o:connectangles="0,90,180,270"/>
              </v:shape>
              <v:shape id="Shape" o:spid="_x0000_s1029" style="position:absolute;left:40005;top:32131;width:3797;height:885;visibility:visible;mso-wrap-style:square;v-text-anchor:middle" coordsize="21600,17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" path="m578,11364c289,13397,144,15430,,17717,2167,16701,4262,16192,6357,16701v72,-255,217,-255,289,-255c11703,16701,17049,12381,21600,4249,14665,-1088,6646,-3883,578,11364xe" fillcolor="#a8ccae [3208]" stroked="f" strokeweight="1pt">
                <v:stroke miterlimit="4" joinstyle="miter"/>
                <v:path arrowok="t" o:extrusionok="f" o:connecttype="custom" o:connectlocs="189865,44273;189865,44273;189865,44273;189865,44273" o:connectangles="0,90,180,270"/>
              </v:shape>
              <v:shape id="Shape" o:spid="_x0000_s1030" style="position:absolute;left:38862;top:24638;width:3733;height:187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" path="m,21600c4922,20141,9845,18389,14180,13281,16531,10508,18367,7005,20131,2919,20645,1751,21086,730,21600,,17045,1897,12490,3795,8375,8027,4922,11384,2351,16054,,21600xe" fillcolor="#a8ccae [3208]" stroked="f" strokeweight="1pt">
                <v:stroke miterlimit="4" joinstyle="miter"/>
                <v:path arrowok="t" o:extrusionok="f" o:connecttype="custom" o:connectlocs="186691,93981;186691,93981;186691,93981;186691,93981" o:connectangles="0,90,180,270"/>
              </v:shape>
              <v:shape id="Shape" o:spid="_x0000_s1031" style="position:absolute;left:37846;top:50800;width:4549;height:8610;visibility:visible;mso-wrap-style:square;v-text-anchor:middle" coordsize="20745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" path="m19413,c17444,605,15302,1147,13101,1593v-1274,414,-2548,860,-3706,1465c6731,4396,4646,6053,3025,7805,-681,11883,-855,16407,1809,20676v868,287,1679,605,2490,924c593,17904,1288,12520,3951,8857,6731,5002,13043,1274,20745,542,20224,382,19818,191,19413,xe" fillcolor="#a8ccae [3208]" stroked="f" strokeweight="1pt">
                <v:stroke miterlimit="4" joinstyle="miter"/>
                <v:path arrowok="t" o:extrusionok="f" o:connecttype="custom" o:connectlocs="227485,430531;227485,430531;227485,430531;227485,430531" o:connectangles="0,90,180,270"/>
              </v:shape>
              <v:shape id="Shape" o:spid="_x0000_s1032" style="position:absolute;left:38735;top:69977;width:3111;height:198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" path="m16222,11354c18162,7754,19749,3738,21600,,12784,3877,5290,9554,,21600v1763,-415,3527,-692,5290,-692c9522,19523,13313,16615,16222,11354xe" fillcolor="#a8ccae [3208]" stroked="f" strokeweight="1pt">
                <v:stroke miterlimit="4" joinstyle="miter"/>
                <v:path arrowok="t" o:extrusionok="f" o:connecttype="custom" o:connectlocs="155576,99061;155576,99061;155576,99061;155576,99061" o:connectangles="0,90,180,270"/>
              </v:shape>
              <v:shape id="Shape" o:spid="_x0000_s1033" style="position:absolute;left:39878;top:74168;width:1841;height:148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" path="m2830,21416c9534,16062,15790,10523,21600,4431,20855,2954,19961,1477,19217,,13407,6092,7001,11446,149,15877v,,-149,,-149,c745,17908,1490,19754,2532,21600v149,-184,149,-184,298,-184xe" fillcolor="#a8ccae [3208]" stroked="f" strokeweight="1pt">
                <v:stroke miterlimit="4" joinstyle="miter"/>
                <v:path arrowok="t" o:extrusionok="f" o:connecttype="custom" o:connectlocs="92075,74296;92075,74296;92075,74296;92075,74296" o:connectangles="0,90,180,270"/>
              </v:shape>
              <v:shape id="Shape" o:spid="_x0000_s1034" style="position:absolute;left:44323;top:30353;width:6121;height:3787;visibility:visible;mso-wrap-style:square;v-text-anchor:middle" coordsize="21600,21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" path="m,20599v269,214,538,500,807,715c4078,21600,7125,18525,10038,16450v2644,-1859,5064,-4005,7260,-7152c18911,6938,20345,4363,21600,1574l21600,c16760,10943,8201,17666,,20599xe" fillcolor="#a8ccae [3208]" stroked="f" strokeweight="1pt">
                <v:stroke miterlimit="4" joinstyle="miter"/>
                <v:path arrowok="t" o:extrusionok="f" o:connecttype="custom" o:connectlocs="306071,189396;306071,189396;306071,189396;306071,189396" o:connectangles="0,90,180,270"/>
              </v:shape>
              <v:shape id="Shape" o:spid="_x0000_s1035" style="position:absolute;left:42037;top:56515;width:8420;height:1672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" path="m7330,11792c7591,9545,8796,7364,11012,5396,13064,3575,15964,1935,19613,918v619,-180,1303,-328,1987,-459l21600,c18603,443,15996,1345,13879,2477,9350,4904,6255,8397,6027,11743v196,279,326,574,456,869c6516,12711,6223,12793,6125,12678,5082,11595,4268,10497,2672,9578,1857,9102,912,8676,,8250v358,278,717,557,1075,836c1401,9184,1662,9381,1890,9529v391,246,716,508,1042,771c3812,11021,4626,11776,5082,12579v913,1575,1401,3395,424,4970c4626,18943,3225,20206,1401,21305v261,98,521,197,782,295c4072,20501,5571,19255,6516,17795v879,-1935,586,-4018,814,-6003xe" fillcolor="#a8ccae [3208]" stroked="f" strokeweight="1pt">
                <v:stroke miterlimit="4" joinstyle="miter"/>
                <v:path arrowok="t" o:extrusionok="f" o:connecttype="custom" o:connectlocs="421005,836295;421005,836295;421005,836295;421005,836295" o:connectangles="0,90,180,270"/>
              </v:shape>
              <v:shape id="Shape" o:spid="_x0000_s1036" style="position:absolute;left:41021;top:72517;width:3492;height:330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" path="m21600,21600c18380,17529,16652,12295,13039,8391,9425,4486,4791,1911,,,2435,3489,3377,8142,5812,11631v4242,6147,9583,7809,15788,9969xe" fillcolor="#a8ccae [3208]" stroked="f" strokeweight="1pt">
                <v:stroke miterlimit="4" joinstyle="miter"/>
                <v:path arrowok="t" o:extrusionok="f" o:connecttype="custom" o:connectlocs="174626,165100;174626,165100;174626,165100;174626,165100" o:connectangles="0,90,180,270"/>
              </v:shape>
              <v:shape id="Shape" o:spid="_x0000_s1037" style="position:absolute;left:48514;top:75565;width:1917;height:2108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" path="m21600,c19454,3123,17166,6116,14591,9108,10442,13923,5579,18087,,21600r5150,c10871,17436,15878,12361,20312,6506v430,-520,716,-911,1145,-1431l21457,r143,xe" fillcolor="#a8ccae [3208]" stroked="f" strokeweight="1pt">
                <v:stroke miterlimit="4" joinstyle="miter"/>
                <v:path arrowok="t" o:extrusionok="f" o:connecttype="custom" o:connectlocs="95885,105410;95885,105410;95885,105410;95885,105410" o:connectangles="0,90,180,270"/>
              </v:shape>
              <v:shape id="Shape" o:spid="_x0000_s1038" style="position:absolute;left:33147;top:22352;width:2387;height:6604;visibility:visible;mso-wrap-style:square;v-text-anchor:middle" coordsize="20401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" path="m18561,21102v3039,-3490,1845,-7851,-217,-11133c15956,6106,9769,1869,,,5536,3074,3365,7685,3365,11298v108,42,325,84,543,125c5861,11922,8358,12212,9986,12918v1954,790,3148,2077,3907,3116c14328,16532,14545,17072,14870,17571,14110,13002,11831,8432,7706,4112v-108,-124,435,-207,543,-83c15413,9595,18778,15494,17801,21600v217,-166,434,-332,760,-498xe" fillcolor="black" stroked="f" strokeweight="1pt">
                <v:stroke miterlimit="4" joinstyle="miter"/>
                <v:path arrowok="t" o:extrusionok="f" o:connecttype="custom" o:connectlocs="119350,330200;119350,330200;119350,330200;119350,330200" o:connectangles="0,90,180,270"/>
              </v:shape>
              <v:shape id="Shape" o:spid="_x0000_s1039" style="position:absolute;left:32893;top:16002;width:3581;height:6896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" path="m20757,21600c17923,14639,11260,8751,3677,2824v-154,-119,229,-238,383,-119c10953,7558,18613,12888,21600,18815,20834,14718,18383,10820,13787,7439,9957,4614,5055,2228,,,4596,3938,3217,9189,6128,13485v2068,3063,5898,4614,10953,6405c18613,20407,19762,20964,20757,21600xe" fillcolor="#a8ccae [3208]" stroked="f" strokeweight="1pt">
                <v:stroke miterlimit="4" joinstyle="miter"/>
                <v:path arrowok="t" o:extrusionok="f" o:connecttype="custom" o:connectlocs="179071,344805;179071,344805;179071,344805;179071,344805" o:connectangles="0,90,180,270"/>
              </v:shape>
              <v:shape id="Shape" o:spid="_x0000_s1040" style="position:absolute;left:37084;top:27559;width:3276;height:922;visibility:visible;mso-wrap-style:square;v-text-anchor:middle" coordsize="21600,17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" path="m7953,14954v921,1457,1842,1942,2763,2670c13563,17381,15991,14469,18753,12527v921,-728,1926,-970,2847,-970c14400,-93,7451,-3976,,4761v1507,,3014,1214,4688,4126c5777,10828,6781,13255,7953,14954xe" fillcolor="black" stroked="f" strokeweight="1pt">
                <v:stroke miterlimit="4" joinstyle="miter"/>
                <v:path arrowok="t" o:extrusionok="f" o:connecttype="custom" o:connectlocs="163831,46113;163831,46113;163831,46113;163831,46113" o:connectangles="0,90,180,270"/>
              </v:shape>
              <v:shape id="Shape" o:spid="_x0000_s1041" style="position:absolute;left:25019;top:27940;width:863;height:118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" path="m,c6353,7432,12388,14632,20012,21600v635,,953,,1588,c17471,16026,13659,10219,9847,4413,6353,3019,3176,1394,,xe" fillcolor="black" stroked="f" strokeweight="1pt">
                <v:stroke miterlimit="4" joinstyle="miter"/>
                <v:path arrowok="t" o:extrusionok="f" o:connecttype="custom" o:connectlocs="43181,59056;43181,59056;43181,59056;43181,59056" o:connectangles="0,90,180,270"/>
              </v:shape>
              <v:shape id="Shape" o:spid="_x0000_s1042" style="position:absolute;left:33020;top:67691;width:2880;height:6159;visibility:visible;mso-wrap-style:square;v-text-anchor:middle" coordsize="20581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" path="m19876,18082v1724,-2361,,-5567,-2088,-7839c13976,6057,6897,2939,,,3721,3073,2450,7037,4356,10377v1815,3117,5718,5923,6989,9130c11526,19596,11708,19729,11980,19819v1089,579,1815,1113,2269,1781c15338,18928,14430,15632,13613,13049,12706,10021,10619,7259,6807,4854v-273,-178,272,-356,544,-222c11708,7170,14430,10243,15882,13450v999,2360,1906,5077,1089,7526c18060,20041,19150,19106,19876,18082xe" fillcolor="#a8ccae [3208]" stroked="f" strokeweight="1pt">
                <v:stroke miterlimit="4" joinstyle="miter"/>
                <v:path arrowok="t" o:extrusionok="f" o:connecttype="custom" o:connectlocs="144001,307976;144001,307976;144001,307976;144001,307976" o:connectangles="0,90,180,270"/>
              </v:shape>
              <v:shape id="Shape" o:spid="_x0000_s1043" style="position:absolute;left:36703;top:65151;width:3733;height:659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" path="m73,21600v1396,-624,2866,-1165,4335,-1706c8376,18312,11388,16439,13518,13984,17339,9614,17486,4245,21600,,14988,3246,8008,5868,4041,10613,1984,13027,882,15607,,18229,3820,12943,10286,8240,16310,3787v221,-125,588,,441,125c10433,9655,4482,15316,73,21600xe" fillcolor="#a8ccae [3208]" stroked="f" strokeweight="1pt">
                <v:stroke miterlimit="4" joinstyle="miter"/>
                <v:path arrowok="t" o:extrusionok="f" o:connecttype="custom" o:connectlocs="186691,329566;186691,329566;186691,329566;186691,329566" o:connectangles="0,90,180,270"/>
              </v:shape>
              <v:shape id="Shape" o:spid="_x0000_s1044" style="position:absolute;left:36703;top:20193;width:3683;height:6286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" path="m7299,12829c4469,15535,894,18415,,21600v3650,-873,7225,-1527,10055,-3404c13481,15971,14748,13004,15716,10167,16908,6676,17876,2836,21600,,11992,4102,4767,9338,1564,16058v,44,,131,,175c2681,15185,3873,14225,4841,13309,8268,10167,11917,7113,15865,4233v223,-131,596,43,447,174c13183,7200,10204,9993,7299,12829xe" fillcolor="#a8ccae [3208]" stroked="f" strokeweight="1pt">
                <v:stroke miterlimit="4" joinstyle="miter"/>
                <v:path arrowok="t" o:extrusionok="f" o:connecttype="custom" o:connectlocs="184150,314326;184150,314326;184150,314326;184150,314326" o:connectangles="0,90,180,270"/>
              </v:shape>
              <v:shape id="Shape" o:spid="_x0000_s1045" style="position:absolute;left:36195;top:72898;width:3479;height:875;visibility:visible;mso-wrap-style:square;v-text-anchor:middle" coordsize="21600,19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" path="m10248,18851v3863,-1683,7489,-6733,11352,-8135c18447,5947,15057,1459,11746,337,8277,-1066,4099,2020,631,7630,394,8191,236,8752,,9313v394,842,710,1403,1104,2244c4178,17729,6780,20534,10248,18851xe" fillcolor="#a8ccae [3208]" stroked="f" strokeweight="1pt">
                <v:stroke miterlimit="4" joinstyle="miter"/>
                <v:path arrowok="t" o:extrusionok="f" o:connecttype="custom" o:connectlocs="173990,43761;173990,43761;173990,43761;173990,43761" o:connectangles="0,90,180,270"/>
              </v:shape>
              <v:shape id="Shape" o:spid="_x0000_s1046" style="position:absolute;left:41275;top:27178;width:2654;height:2768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" path="m,c1964,3765,2997,9413,4134,11395v2480,4161,6614,7431,11368,8917c17466,20906,19636,21105,21600,21600,15296,13673,9198,4657,,xe" fillcolor="#a8ccae [3208]" stroked="f" strokeweight="1pt">
                <v:stroke miterlimit="4" joinstyle="miter"/>
                <v:path arrowok="t" o:extrusionok="f" o:connecttype="custom" o:connectlocs="132716,138431;132716,138431;132716,138431;132716,138431" o:connectangles="0,90,180,270"/>
              </v:shape>
              <v:shape id="Shape" o:spid="_x0000_s1047" style="position:absolute;top:2921;width:11023;height:16613;visibility:visible;mso-wrap-style:square;v-text-anchor:middle" coordsize="21600,21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" path="m21600,1235c20729,643,19908,215,18539,67,17270,-64,15951,2,14707,215,12268,610,10128,1563,8411,2780,4952,5213,2588,8714,2414,12067v149,280,249,576,348,872c2787,13037,2563,13119,2488,13004,1717,11969,1120,10917,,10013r,558c,10588,25,10604,25,10604v672,724,1294,1480,1642,2285c2364,14467,2737,16292,1991,17870,1518,18856,846,19777,,20615r,888c1194,20500,2140,19399,2762,18133v622,-1956,398,-4044,597,-6033c3559,9848,4479,7662,6171,5689,7739,3865,9954,2221,12741,1202v2389,-872,5773,-1299,7888,131c20978,1284,21301,1251,21600,1235xe" fillcolor="#a8ccae [3208]" stroked="f" strokeweight="1pt">
                <v:stroke miterlimit="4" joinstyle="miter"/>
                <v:path arrowok="t" o:extrusionok="f" o:connecttype="custom" o:connectlocs="551181,830656;551181,830656;551181,830656;551181,830656" o:connectangles="0,90,180,270"/>
              </v:shape>
              <v:shape id="Shape" o:spid="_x0000_s1048" style="position:absolute;left:16256;top:39116;width:1638;height:328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" path="m15405,9007c11219,5754,4354,3169,,,4019,6255,8707,12259,15907,17847v1674,1334,3684,2585,5693,3753c19758,17347,20260,12927,15405,9007xe" fillcolor="black" stroked="f" strokeweight="1pt">
                <v:stroke miterlimit="4" joinstyle="miter"/>
                <v:path arrowok="t" o:extrusionok="f" o:connecttype="custom" o:connectlocs="81915,164466;81915,164466;81915,164466;81915,164466" o:connectangles="0,90,180,270"/>
              </v:shape>
              <v:shape id="Shape" o:spid="_x0000_s1049" style="position:absolute;left:2159;top:19685;width:6883;height:6223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" path="m14267,11858c10840,16795,5300,19528,,21203v199,133,438,265,638,397c2471,20366,4543,19660,6655,19264v3946,-1675,6855,-4453,9246,-8288c18133,7494,20484,4276,21600,176,21122,309,20683,220,20285,v80,88,119,176,119,309c20245,1807,19488,3042,18770,4232v-1514,2557,-2829,5201,-4503,7626xe" fillcolor="#a8ccae [3208]" stroked="f" strokeweight="1pt">
                <v:stroke miterlimit="4" joinstyle="miter"/>
                <v:path arrowok="t" o:extrusionok="f" o:connecttype="custom" o:connectlocs="344171,311151;344171,311151;344171,311151;344171,311151" o:connectangles="0,90,180,270"/>
              </v:shape>
              <v:shape id="Shape" o:spid="_x0000_s1050" style="position:absolute;left:16129;top:43688;width:2997;height:753;visibility:visible;mso-wrap-style:square;v-text-anchor:middle" coordsize="21600,16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" path="m5766,10698v4851,7382,12722,9296,15834,-6562c14095,-1333,7322,-1606,,4683v2014,,3753,3007,5766,6015xe" fillcolor="black" stroked="f" strokeweight="1pt">
                <v:stroke miterlimit="4" joinstyle="miter"/>
                <v:path arrowok="t" o:extrusionok="f" o:connecttype="custom" o:connectlocs="149861,37674;149861,37674;149861,37674;149861,37674" o:connectangles="0,90,180,270"/>
              </v:shape>
              <v:shape id="Shape" o:spid="_x0000_s1051" style="position:absolute;left:30480;top:43942;width:2171;height:455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" path="m20084,16065v126,-3731,253,-7220,-2400,-10710c16674,5415,15663,5535,14400,5596v-1137,60,-2021,180,-3158,c11242,5596,11116,5596,11116,5596v2021,3068,5431,8543,5558,8543c16926,14079,17179,14320,16926,14380v,,-126,60,-126,60c16674,14500,16547,14500,16421,14440v-2021,-602,-2905,-2948,-3663,-3911c10990,8363,8716,6318,7200,4091,6568,3791,5937,3490,5305,3249,2905,2467,1137,1324,,,1011,3971,3916,7581,7958,11311v3916,3610,7579,7401,13642,10289c20716,19855,20084,16486,20084,16065xe" fillcolor="black" stroked="f" strokeweight="1pt">
                <v:stroke miterlimit="4" joinstyle="miter"/>
                <v:path arrowok="t" o:extrusionok="f" o:connecttype="custom" o:connectlocs="108586,227966;108586,227966;108586,227966;108586,227966" o:connectangles="0,90,180,270"/>
              </v:shape>
              <v:shape id="Shape" o:spid="_x0000_s1052" style="position:absolute;left:127;top:20447;width:1308;height:1943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" path="m,l,16094v6711,2259,13841,3671,21600,5506c13421,14965,8808,6494,,xe" fillcolor="#a8ccae [3208]" stroked="f" strokeweight="1pt">
                <v:stroke miterlimit="4" joinstyle="miter"/>
                <v:path arrowok="t" o:extrusionok="f" o:connecttype="custom" o:connectlocs="65406,97156;65406,97156;65406,97156;65406,97156" o:connectangles="0,90,180,270"/>
              </v:shape>
              <v:shape id="Shape" o:spid="_x0000_s1053" style="position:absolute;left:40640;top:77470;width:2997;height:311;visibility:visible;mso-wrap-style:square;v-text-anchor:middle" coordsize="21600,17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" path="m14644,2528c9610,-3952,4668,2528,,16208v,720,,1440,,1440l19953,17648v549,-1440,1098,-2880,1647,-4320c19220,10448,17024,5408,14644,2528xe" fillcolor="#a8ccae [3208]" stroked="f" strokeweight="1pt">
                <v:stroke miterlimit="4" joinstyle="miter"/>
                <v:path arrowok="t" o:extrusionok="f" o:connecttype="custom" o:connectlocs="149861,15566;149861,15566;149861,15566;149861,15566" o:connectangles="0,90,180,270"/>
              </v:shape>
              <v:shape id="Shape" o:spid="_x0000_s1054" style="position:absolute;left:127;top:24130;width:482;height:25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" path="m,l,21600c7389,17280,14211,12960,21600,7560,14211,5400,6821,3240,,xe" fillcolor="black" stroked="f" strokeweight="1pt">
                <v:stroke miterlimit="4" joinstyle="miter"/>
                <v:path arrowok="t" o:extrusionok="f" o:connecttype="custom" o:connectlocs="24131,12700;24131,12700;24131,12700;24131,12700" o:connectangles="0,90,180,270"/>
              </v:shape>
              <v:shape id="Shape" o:spid="_x0000_s1055" style="position:absolute;left:19812;top:41910;width:1828;height:2438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" path="m21600,21600c20400,15750,16650,10912,10500,7200,6750,4950,2700,2925,,,2400,9337,10500,16987,21600,21600xe" fillcolor="black" stroked="f" strokeweight="1pt">
                <v:stroke miterlimit="4" joinstyle="miter"/>
                <v:path arrowok="t" o:extrusionok="f" o:connecttype="custom" o:connectlocs="91440,121921;91440,121921;91440,121921;91440,121921" o:connectangles="0,90,180,270"/>
              </v:shape>
              <v:shape id="Shape" o:spid="_x0000_s1056" style="position:absolute;left:19685;top:37719;width:4445;height:966;visibility:visible;mso-wrap-style:square;v-text-anchor:middle" coordsize="21600,21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" path="m,16551v2777,3085,5678,4488,8578,4768c11664,21600,14935,19636,18021,21319,19070,14868,20304,8416,21600,2805,19131,2805,16725,1683,14256,,11602,,9072,1403,6480,4769,4197,7855,2098,12343,,16551xe" fillcolor="black" stroked="f" strokeweight="1pt">
                <v:stroke miterlimit="4" joinstyle="miter"/>
                <v:path arrowok="t" o:extrusionok="f" o:connecttype="custom" o:connectlocs="222250,48324;222250,48324;222250,48324;222250,48324" o:connectangles="0,90,180,270"/>
              </v:shape>
              <v:shape id="Shape" o:spid="_x0000_s1057" style="position:absolute;left:21082;top:15621;width:3454;height:1076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" path="m2144,1299v80,26,80,76,159,102c2621,1605,2938,1783,3256,1987v79,25,79,51,159,76c3733,2292,4050,2522,4368,2751v,25,,25,79,51c4765,3031,5003,3235,5241,3464v80,26,80,77,159,102c5956,4050,6353,4534,6750,5018v,25,80,51,80,102c6988,5349,7227,5604,7385,5833v,,,,,c7544,6088,7703,6368,7862,6623v,,,,,c7941,6801,8100,6979,8180,7132v,26,,51,,76c8259,7361,8338,7514,8418,7667v,76,79,127,79,204c8577,7973,8577,8100,8656,8202v79,178,159,356,238,535c9053,9068,9132,9399,9212,9730v,51,,102,79,153c9371,10189,9450,10520,9530,10851v,76,,153,79,204c9688,11386,9768,11717,9768,12048v79,357,159,688,238,1044c10085,13500,10244,13908,10324,14315v79,204,158,408,238,611c10641,15105,10721,15283,10800,15461v,51,79,102,79,153c10959,15742,11038,15894,11118,16022v,51,79,102,79,153c11356,16353,11435,16531,11594,16709v,,,,,c11753,16888,11912,17066,12071,17244v79,51,79,102,158,153c12388,17525,12547,17652,12706,17779v79,51,159,102,159,153c13103,18110,13341,18289,13579,18442v,,,,,c13579,18467,13659,18492,13659,18492v1588,612,3176,1223,4765,1834c19456,20734,20568,21167,21600,21600v-318,-178,-715,-357,-1032,-535c20171,20836,19774,20607,19376,20377v-79,-76,-238,-127,-317,-203c18741,19995,18503,19817,18185,19639v-79,-51,-159,-128,-238,-179c17629,19231,17312,19002,16994,18747v-79,-51,-79,-76,-159,-127c16597,18416,16359,18212,16121,18034v-80,-76,-159,-153,-239,-204c15644,17626,15406,17423,15247,17219v-79,-51,-79,-102,-159,-127c14850,16837,14612,16608,14453,16353v-79,-51,-79,-128,-159,-178c14135,15971,13976,15792,13818,15589v-80,-77,-80,-153,-159,-230c13500,15105,13341,14850,13182,14595v-317,-637,-635,-1248,-794,-1910c12309,12481,12309,12252,12229,12048,11832,9883,11515,7743,9768,5629,9529,5349,9291,5069,9053,4814,8497,4279,7941,3719,7306,3209,6988,2955,6671,2675,6353,2420,5321,1630,4368,764,2621,102,2224,76,1747,25,1271,,953,51,556,102,159,153,79,178,,229,,255,318,408,635,535,874,688r,c1350,866,1747,1095,2144,1299xe" fillcolor="#a8ccae [3208]" stroked="f" strokeweight="1pt">
                <v:stroke miterlimit="4" joinstyle="miter"/>
                <v:path arrowok="t" o:extrusionok="f" o:connecttype="custom" o:connectlocs="172721,538480;172721,538480;172721,538480;172721,538480" o:connectangles="0,90,180,270"/>
              </v:shape>
              <v:shape id="Shape" o:spid="_x0000_s1058" style="position:absolute;left:25781;top:43434;width:1079;height:148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" path="m5845,18462c12198,15508,18297,10338,21600,5169,19567,4431,17534,3508,15755,2400,14485,1662,13468,738,12452,v,,,,,c12198,185,12198,185,11944,369v,185,-254,370,-509,554c2287,6831,508,13846,,21600,1525,20492,3303,19569,5845,18462xe" fillcolor="black" stroked="f" strokeweight="1pt">
                <v:stroke miterlimit="4" joinstyle="miter"/>
                <v:path arrowok="t" o:extrusionok="f" o:connecttype="custom" o:connectlocs="53976,74296;53976,74296;53976,74296;53976,74296" o:connectangles="0,90,180,270"/>
              </v:shape>
              <v:shape id="Shape" o:spid="_x0000_s1059" style="position:absolute;left:22479;top:42799;width:2641;height:965;visibility:visible;mso-wrap-style:square;v-text-anchor:middle" coordsize="21600,20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" path="m,c3635,6015,6438,13671,10696,17499v3842,3281,7269,4101,10904,2460c18485,13397,15473,6835,11735,3828,7996,547,3842,1914,,xe" fillcolor="black" stroked="f" strokeweight="1pt">
                <v:stroke miterlimit="4" joinstyle="miter"/>
                <v:path arrowok="t" o:extrusionok="f" o:connecttype="custom" o:connectlocs="132081,48261;132081,48261;132081,48261;132081,48261" o:connectangles="0,90,180,270"/>
              </v:shape>
              <v:shape id="Shape" o:spid="_x0000_s1060" style="position:absolute;left:22352;top:59436;width:4110;height:11074;visibility:visible;mso-wrap-style:square;v-text-anchor:middle" coordsize="21185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" path="m5607,11865v2814,1858,7003,3319,9687,5202c17389,18553,19287,20089,21185,21600v-262,-347,-458,-669,-589,-1040c20400,20114,20269,19668,20203,19222,17978,17587,16210,15878,13134,14417,10450,13128,7767,12014,6000,10503,2400,7382,1025,3740,2530,372,1941,272,1418,149,960,,174,2031,-415,3988,370,6069v720,2056,2488,4013,5237,5796xe" fillcolor="#a8ccae [3208]" stroked="f" strokeweight="1pt">
                <v:stroke miterlimit="4" joinstyle="miter"/>
                <v:path arrowok="t" o:extrusionok="f" o:connecttype="custom" o:connectlocs="205529,553721;205529,553721;205529,553721;205529,553721" o:connectangles="0,90,180,270"/>
              </v:shape>
              <v:shape id="Shape" o:spid="_x0000_s1061" style="position:absolute;left:20193;top:44831;width:2667;height:207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" path="m21600,v-926,133,-1851,133,-2880,133c10903,4903,4011,11131,,21600,8743,16299,20160,14444,21600,xe" fillcolor="black" stroked="f" strokeweight="1pt">
                <v:stroke miterlimit="4" joinstyle="miter"/>
                <v:path arrowok="t" o:extrusionok="f" o:connecttype="custom" o:connectlocs="133350,103506;133350,103506;133350,103506;133350,103506" o:connectangles="0,90,180,270"/>
              </v:shape>
              <v:shape id="Shape" o:spid="_x0000_s1062" style="position:absolute;left:25146;top:43815;width:4191;height:411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" path="m21535,2467c17018,6600,11782,10067,6742,13467v-327,200,-589,-267,-262,-534c11716,8800,16495,4133,21600,,18196,933,15120,2733,12240,4667,6545,8467,2487,15000,,21600,2487,18067,6742,16067,10211,13733,14531,10933,18851,7067,21535,2467xe" fillcolor="black" stroked="f" strokeweight="1pt">
                <v:stroke miterlimit="4" joinstyle="miter"/>
                <v:path arrowok="t" o:extrusionok="f" o:connecttype="custom" o:connectlocs="209551,205741;209551,205741;209551,205741;209551,205741" o:connectangles="0,90,180,270"/>
              </v:shape>
              <v:shape id="Shape" o:spid="_x0000_s1063" style="position:absolute;left:28702;top:48006;width:2759;height:6464;visibility:visible;mso-wrap-style:square;v-text-anchor:middle" coordsize="21143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" path="m21143,21600c19392,20115,19392,18205,18905,16635,17932,13792,15986,11118,13067,8530,10343,6068,7132,3777,4213,1358,3630,891,3143,467,2559,,4700,6281,8397,12009,15597,17738v292,212,-389,382,-681,170c7424,13198,1878,7384,127,1528,30,1952,30,2376,30,2801v-487,7511,5059,15277,21113,18799xe" fillcolor="#a8ccae [3208]" stroked="f" strokeweight="1pt">
                <v:stroke miterlimit="4" joinstyle="miter"/>
                <v:path arrowok="t" o:extrusionok="f" o:connecttype="custom" o:connectlocs="137986,323216;137986,323216;137986,323216;137986,323216" o:connectangles="0,90,180,270"/>
              </v:shape>
              <v:shape id="Shape" o:spid="_x0000_s1064" style="position:absolute;left:889;top:34798;width:5096;height:5423;visibility:visible;mso-wrap-style:square;v-text-anchor:middle" coordsize="20394,21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" path="m7573,15729v965,1592,2083,3583,1880,5524c11435,19212,13824,17918,16772,18267v2084,-2290,4828,-5027,3049,-8212c18703,8014,16568,6422,14790,4978,12503,3137,9911,1345,7064,449,4523,-347,2490,51,,599v2135,2886,3100,6320,610,9655c610,10304,559,10304,559,10353v457,249,864,498,1321,747c3913,12294,6353,13588,7573,15729xe" fillcolor="#ac5360 [3204]" stroked="f" strokeweight="1pt">
                <v:stroke miterlimit="4" joinstyle="miter"/>
                <v:path arrowok="t" o:extrusionok="f" o:connecttype="custom" o:connectlocs="254807,271162;254807,271162;254807,271162;254807,271162" o:connectangles="0,90,180,270"/>
              </v:shape>
              <v:shape id="Shape" o:spid="_x0000_s1065" style="position:absolute;left:127;top:34417;width:959;height:2819;visibility:visible;mso-wrap-style:square;v-text-anchor:middle" coordsize="18985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" path="m12056,21308v8539,-4865,9544,-9924,1004,-14984c9544,4281,5023,2043,,l,19557v4019,584,7786,1265,11805,2043c11805,21503,11805,21405,12056,21308xe" fillcolor="#ac5360 [3204]" stroked="f" strokeweight="1pt">
                <v:stroke miterlimit="4" joinstyle="miter"/>
                <v:path arrowok="t" o:extrusionok="f" o:connecttype="custom" o:connectlocs="47999,140971;47999,140971;47999,140971;47999,140971" o:connectangles="0,90,180,270"/>
              </v:shape>
              <v:shape id="Shape" o:spid="_x0000_s1066" style="position:absolute;left:3429;top:31496;width:6934;height:6237;visibility:visible;mso-wrap-style:square;v-text-anchor:middle" coordsize="21562,21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" path="m4778,15095v1580,1552,3988,3535,4265,6079c9872,20872,10741,20657,11649,20700v2685,-2328,6437,-4312,9912,-3536c21600,14491,20455,11732,19270,9447,18086,7205,16348,5955,14255,4920,12320,3929,10583,2894,8766,1600,6516,5,4423,-426,1895,436,2409,4144,1501,8024,,11344v1856,1121,3554,2587,4778,3751xe" fillcolor="#ac5360 [3204]" stroked="f" strokeweight="1pt">
                <v:stroke miterlimit="4" joinstyle="miter"/>
                <v:path arrowok="t" o:extrusionok="f" o:connecttype="custom" o:connectlocs="346727,311858;346727,311858;346727,311858;346727,311858" o:connectangles="0,90,180,270"/>
              </v:shape>
              <v:shape id="Shape" o:spid="_x0000_s1067" style="position:absolute;left:30226;top:34163;width:2572;height:2598;visibility:visible;mso-wrap-style:square;v-text-anchor:middle" coordsize="19356,19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" path="m3093,2849c609,5502,-634,9197,322,12986v1433,5968,8793,7579,14049,5590c20679,16112,20966,4270,15423,1239,11313,-1035,6343,7,3093,2849xe" fillcolor="black" stroked="f" strokeweight="1pt">
                <v:stroke miterlimit="4" joinstyle="miter"/>
                <v:path arrowok="t" o:extrusionok="f" o:connecttype="custom" o:connectlocs="128601,129935;128601,129935;128601,129935;128601,129935" o:connectangles="0,90,180,270"/>
              </v:shape>
              <v:shape id="Shape" o:spid="_x0000_s1068" style="position:absolute;left:2286;top:39751;width:5401;height:3785;visibility:visible;mso-wrap-style:square;v-text-anchor:middle" coordsize="21265,20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" path="m8500,15472v-950,414,-1800,1035,-2650,1657c7450,17750,8900,18992,10150,20510v1500,,3000,276,4450,-345c15900,19613,17250,18578,18400,17612v1700,-1381,3200,-3106,2800,-6211c20950,9468,19950,7605,18950,6225,17050,3672,13900,1187,11250,290,7950,-814,5550,1394,3200,4155,2600,6432,1400,8640,50,10090v100,621,,1380,-50,2208c2800,11539,6300,12436,8600,14299v350,345,250,966,-100,1173xe" fillcolor="#ac5360 [3204]" stroked="f" strokeweight="1pt">
                <v:stroke miterlimit="4" joinstyle="miter"/>
                <v:path arrowok="t" o:extrusionok="f" o:connecttype="custom" o:connectlocs="270070,189290;270070,189290;270070,189290;270070,189290" o:connectangles="0,90,180,270"/>
              </v:shape>
              <v:shape id="Shape" o:spid="_x0000_s1069" style="position:absolute;left:7493;top:36830;width:6004;height:7064;visibility:visible;mso-wrap-style:square;v-text-anchor:middle" coordsize="20757,2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" path="m18922,16811v1229,-1736,2678,-3766,1229,-5760c19449,10091,18483,9426,18044,8282,17429,6694,17254,5438,15893,4072,14663,2854,13171,1488,11459,712,7507,-1060,3600,860,,2300v132,37,263,74,395,111c1932,2891,2590,4146,3951,4811v1317,627,2371,997,3117,2215c7727,8134,7771,9426,7595,10645v,,,37,,37c8210,10977,8649,11420,9351,11900v2020,1366,4127,3397,2854,5612c11678,18472,11239,19654,10405,20540v1361,-37,2766,-74,4083,-406c16551,19506,17868,18325,18922,16811xe" fillcolor="black" stroked="f" strokeweight="1pt">
                <v:stroke miterlimit="4" joinstyle="miter"/>
                <v:path arrowok="t" o:extrusionok="f" o:connecttype="custom" o:connectlocs="300227,353244;300227,353244;300227,353244;300227,353244" o:connectangles="0,90,180,270"/>
              </v:shape>
              <v:shape id="Shape" o:spid="_x0000_s1070" style="position:absolute;left:127;top:28956;width:3579;height:5878;visibility:visible;mso-wrap-style:square;v-text-anchor:middle" coordsize="20497,21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" path="m,19174v1309,698,2618,1536,3709,2374c7636,19407,12655,19872,17382,21269v2545,-4237,4218,-8473,2254,-13035c18545,5767,16145,4324,12945,2927,10255,1764,7273,460,4073,88,2764,-52,1382,-5,73,88r,19086l,19174xe" fillcolor="#ac5360 [3204]" stroked="f" strokeweight="1pt">
                <v:stroke miterlimit="4" joinstyle="miter"/>
                <v:path arrowok="t" o:extrusionok="f" o:connecttype="custom" o:connectlocs="178963,293938;178963,293938;178963,293938;178963,293938" o:connectangles="0,90,180,270"/>
              </v:shape>
              <v:shape id="Shape" o:spid="_x0000_s1071" style="position:absolute;left:5461;top:37846;width:3998;height:2881;visibility:visible;mso-wrap-style:square;v-text-anchor:middle" coordsize="21385,21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" path="m,11817v3872,1489,7743,5120,10460,9310c10528,20941,10664,20848,10868,20755v3057,-1769,6521,-2794,9781,-2421c20853,18334,21057,18427,21260,18427v340,-3352,68,-7076,-1834,-9497c18204,7348,16506,7068,15147,5765,13585,4182,12906,1761,11004,737,8966,-473,6860,86,4755,458,4551,4461,2174,8837,,11817xe" fillcolor="#ac5360 [3204]" stroked="f" strokeweight="1pt">
                <v:stroke miterlimit="4" joinstyle="miter"/>
                <v:path arrowok="t" o:extrusionok="f" o:connecttype="custom" o:connectlocs="199924,144097;199924,144097;199924,144097;199924,144097" o:connectangles="0,90,180,270"/>
              </v:shape>
              <v:shape id="Shape" o:spid="_x0000_s1072" style="position:absolute;top:37338;width:2784;height:4089;visibility:visible;mso-wrap-style:square;v-text-anchor:middle" coordsize="20328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" path="m4357,15630v649,-67,1391,-269,1947,67c7045,16032,6860,16904,7045,17441v557,1275,1855,3086,3801,3757c11866,21533,13442,21265,14554,21466v186,67,279,67,464,134c19839,19118,21600,15026,19375,11202,17892,8720,16409,6976,13349,5434,9085,3287,4728,1409,,l,16301v1483,-269,2874,-537,4357,-671xe" fillcolor="#ac5360 [3204]" stroked="f" strokeweight="1pt">
                <v:stroke miterlimit="4" joinstyle="miter"/>
                <v:path arrowok="t" o:extrusionok="f" o:connecttype="custom" o:connectlocs="139240,204471;139240,204471;139240,204471;139240,204471" o:connectangles="0,90,180,270"/>
              </v:shape>
              <v:shape id="Shape" o:spid="_x0000_s1073" style="position:absolute;left:6350;top:40767;width:4351;height:3427;visibility:visible;mso-wrap-style:square;v-text-anchor:middle" coordsize="21147,2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" path="m11232,20051v1851,-149,3888,-373,5554,-1267c19008,17593,19255,15433,20242,13049v988,-2383,1358,-3947,124,-6480c19502,4782,18144,3515,16910,2175,13639,-1326,9504,89,5678,1653v123,149,185,373,308,522c7035,4037,8085,6718,7838,9027v-185,2011,-1420,3054,-2654,4246c3456,14837,1790,16177,,17146v3086,2681,7467,3128,11232,2905xe" fillcolor="#ac5360 [3204]" stroked="f" strokeweight="1pt">
                <v:stroke miterlimit="4" joinstyle="miter"/>
                <v:path arrowok="t" o:extrusionok="f" o:connecttype="custom" o:connectlocs="217592,171366;217592,171366;217592,171366;217592,171366" o:connectangles="0,90,180,270"/>
              </v:shape>
              <v:shape id="Shape" o:spid="_x0000_s1074" style="position:absolute;left:23368;top:25908;width:17825;height:51771;visibility:visible;mso-wrap-style:square;v-text-anchor:middle" coordsize="21335,2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" path="m8673,6093v-122,424,-304,1043,395,1418c9205,7586,9631,7702,9859,7760v364,101,729,-21,1155,16c11287,7797,11470,7871,11774,7855v167,-10,334,-63,517,-68c12473,7781,12579,7808,12731,7808v228,,365,-32,548,-58c13416,7728,13507,7707,13674,7697v243,-16,441,31,654,21c14647,7707,14616,7654,14844,7623v183,-22,335,-32,532,-43c15878,7554,16136,7548,16197,7342v31,-79,,-175,-15,-254c16121,6808,15832,6564,15468,6321,14328,5580,12823,5030,10755,4601v-349,58,-729,79,-1109,74c9220,5146,8810,5601,8673,6093xm921,3892v836,275,2341,265,3405,270c5466,4167,6590,4125,7715,4104v,-6,,-11,,-16c7639,3760,8202,3437,9007,3326v183,-32,365,-53,563,-64c9448,3178,8551,2855,8475,2823,8141,2696,7791,2569,7426,2447,6651,2188,5830,1950,4964,1738,4417,1606,3930,1511,3262,1479v-365,-16,-745,-37,-973,85c2197,1611,2182,1675,2076,1728v-122,58,-289,90,-471,121c1468,1871,1301,1881,1164,1908v-365,68,-395,180,-350,317c845,2315,921,2373,829,2463v-91,106,-334,180,-425,291c313,2860,373,2961,373,3067v,42,-30,100,-76,158c297,3241,282,3252,267,3268v-76,111,-167,232,-91,291c267,3638,753,3834,921,3892xm12731,2786v-288,275,-532,587,-1140,794c11804,3744,11835,3956,11698,4151v1398,-317,3344,-381,4925,-449c17246,3675,17793,3659,18340,3686v16,-6,31,-16,46,-22c18721,3543,19070,3416,19298,3268v183,-122,137,-244,228,-365c19572,2834,19678,2797,19785,2738v136,-84,258,-195,243,-291c20028,2426,19967,2416,19967,2395v,-127,167,-286,76,-403c19967,1897,19663,1770,19450,1707v-334,-106,-699,-106,-775,-281c18614,1273,18675,1252,18234,1183v-274,-43,-532,-74,-790,-122c16957,966,16577,908,16000,992v-365,53,-730,159,-1019,254c14176,1511,13780,1881,13279,2225v-152,180,-350,371,-548,561xm9099,2850v197,79,775,259,820,402c10406,3246,10877,3294,11242,3405v30,11,61,16,76,27c12093,3151,12397,2633,12731,2278v380,-397,745,-809,730,-1233c13446,818,13355,548,13005,341,12823,230,12519,199,12260,130v-76,-16,-152,-58,-228,-69c12032,61,12017,61,12017,61v-30,,-76,,-106,-11c11743,45,11591,72,11394,72v-411,5,-137,-101,-821,-64c10451,13,10345,56,10223,66v-136,11,-228,-5,-364,-5c9631,61,9479,93,9281,114v-334,32,-608,5,-942,5c7898,124,7730,257,7350,299v-258,27,-456,-11,-684,74c6454,453,6393,601,6347,707v-304,650,623,1238,1748,1751c8445,2590,8779,2717,9099,2850xm13111,19867v-243,-85,-486,-185,-790,-243c12002,19560,11637,19491,11303,19439v-532,-80,-806,15,-1292,26c9159,19481,8855,19126,7898,19259v-1125,158,-1019,762,-882,1084c7168,20714,7274,21074,7776,21412v76,53,152,106,243,154l12002,21566v669,-307,1231,-635,1459,-995c13613,20317,13659,20063,13111,19867xm19009,3913v-942,-127,-2021,-58,-2994,-5c14495,3987,12959,4061,11576,4289v-121,95,-289,185,-501,243c12990,4797,14495,5405,15544,6009v729,169,1459,301,2432,307c18006,6316,18021,6316,18052,6321v121,-69,258,-117,441,-148c18143,5908,18158,5628,18432,5352v213,-216,562,-518,1155,-650c19967,4617,20453,4633,20864,4564v167,-32,319,-58,471,-79c20697,4225,19891,4035,19009,3913xm20089,21222v15,-80,76,-122,15,-201c20028,20915,20013,20957,19861,20888v-213,-95,-365,-185,-532,-291c18751,20216,17793,20312,16820,20439v-1459,190,-2644,497,-3724,873c12944,21396,12777,21481,12595,21566r7646,c20195,21449,20058,21343,20089,21222xm1483,20629v-456,-10,-745,79,-851,259c662,20904,677,20915,708,20931v,10,15,37,15,58c708,21095,358,21142,221,21222v-486,280,-30,159,46,307c282,21545,267,21560,267,21571r6795,c6286,21312,5405,21089,4417,20920v-836,-148,-1976,-317,-2934,-291xm617,5839v60,48,-16,96,15,143c693,6114,875,6114,1133,6167v380,80,274,175,380,302c1681,6670,2258,6633,2608,6776v213,85,228,190,547,249c3307,7051,3474,7046,3642,7083v288,63,456,174,820,211c4964,7347,5390,7273,5770,7162v516,-148,1064,-296,1565,-450c7746,6580,7974,6421,8141,6247v76,-551,426,-1111,1034,-1588c8567,4606,8050,4469,7837,4257v-897,32,-1809,58,-2706,64c3110,4643,1073,5035,9,5733v243,,501,22,608,106xe" fillcolor="#f7e390 [3207]" stroked="f" strokeweight="1pt">
                <v:stroke miterlimit="4" joinstyle="miter"/>
                <v:path arrowok="t" o:extrusionok="f" o:connecttype="custom" o:connectlocs="891259,2588572;891259,2588572;891259,2588572;891259,2588572" o:connectangles="0,90,180,270"/>
              </v:shape>
              <v:shape id="Shape" o:spid="_x0000_s1075" style="position:absolute;left:15367;top:7239;width:35128;height:5494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" path="m3155,1628v148,105,289,204,429,314c3834,2137,4186,2492,4225,2796v218,-85,382,-170,429,-364c4693,2272,4615,2087,4537,1937,4373,1623,4076,1393,3733,1148,3256,814,2991,439,2975,v-93,245,-156,489,-125,749c2874,1054,2991,1343,3155,1628xm1624,1708v-8,-170,,-345,8,-515c1452,1019,1187,919,953,789v31,210,101,419,289,599c1390,1488,1515,1593,1624,1708xm2452,3031v430,274,1101,324,1476,5c4303,2502,3295,1897,2757,1528,2304,1218,1944,909,1718,534v117,530,55,1064,172,1598c1960,2447,2093,2801,2452,3031xm4537,18859v203,-475,203,-949,-117,-1403c4412,17835,4240,18205,3959,18544v-195,240,-445,475,-500,749c3397,19583,3577,19907,4045,19977v-39,-259,31,-534,156,-724c4287,19113,4404,18984,4537,18859xm4209,2936v-23,80,-78,155,-172,215c3983,3196,3928,3231,3858,3265v296,30,585,95,859,175c4607,3360,4506,3275,4412,3186v-23,-25,,-50,39,-60c4615,3091,4857,3061,5013,2996v-164,-60,-328,-120,-492,-180c4436,2861,4326,2901,4209,2936xm14947,13127v492,-20,609,175,976,329c16282,13606,16711,13591,17063,13771v164,85,320,180,453,289c17938,13831,18476,13881,18984,14031v273,-455,453,-909,242,-1399c19109,12368,18851,12213,18508,12063v-289,-125,-610,-264,-953,-304c17227,11719,16907,11799,16579,11769v-266,-25,-500,-75,-758,5c15720,11804,15626,11849,15517,11869v-227,39,-453,44,-602,184c14798,12158,14705,12283,14634,12398v-156,254,-172,509,-62,774c14673,13142,14806,13132,14947,13127xm20171,15898v320,-230,742,-504,468,-824c20468,14869,20140,14710,19866,14565v-351,-185,-749,-365,-1187,-455c18289,14031,17977,14070,17594,14125v328,290,476,634,94,969c17688,15099,17680,15099,17680,15104v70,25,133,50,203,75c18203,15304,18570,15434,18765,15643v149,160,320,360,289,555c19351,15993,19718,15863,20171,15898xm4826,18419r78,125l5279,18464r164,-159l5591,18215r-148,-644l5115,17785r-336,320l4826,18419xm6286,18719r297,-175l6911,18355r,-220l6770,17830r-570,345l6161,18544r125,175xm2015,2866c1773,2576,1671,2262,1640,1937,1171,1523,726,1138,,919v461,229,703,634,867,978c984,2147,1031,2407,1156,2656v148,275,640,659,1132,455c2187,3036,2093,2956,2015,2866xm2163,884v102,100,219,199,352,294c2616,1253,2718,1323,2827,1398,2725,1223,2663,1034,2639,834,2499,719,2319,629,2155,534v,55,8,110,8,165c2163,754,2148,819,2163,884xm2600,3470v-101,165,-132,330,-132,499c2585,3840,2741,3725,2928,3625v39,-20,110,-15,125,20c3069,3680,3077,3710,3092,3740v86,-120,180,-240,289,-355c3288,3395,3186,3395,3092,3385v-257,-20,-484,-95,-679,-199c2265,3315,2171,3445,2124,3595v117,-65,234,-125,359,-180c2546,3400,2624,3435,2600,3470xm20257,16048v-516,-80,-890,80,-1257,279c18906,16492,18718,16652,18508,16757v15,45,,100,-8,160c18937,16862,19484,16926,19843,17061v55,20,39,70,-16,80c19679,17171,19546,17216,19413,17261v250,45,477,135,672,245c20319,17506,20554,17526,20780,17481v203,-40,414,-115,594,-185c21452,17266,21530,17231,21600,17191r,-614c21553,16537,21506,16502,21452,16472v-297,-185,-789,-364,-1195,-424xm21600,17720r,-399c21397,17416,21202,17501,20999,17556v171,84,382,134,601,164xm20952,15314v-24,219,-297,454,-547,614c20850,16008,21295,16198,21600,16427r,-1113c21389,15274,21170,15294,20952,15314xm20889,12962v-445,-185,-859,-235,-1358,-135c19632,13257,19452,13706,19156,14090v367,130,703,300,945,435c20413,14705,20889,14934,20944,15229v164,-35,336,-60,515,-55c21506,15149,21553,15129,21600,15104r,-1872c21358,13152,21124,13062,20889,12962xm18750,15883v-125,-185,-250,-315,-508,-429c17750,15229,17227,15049,16641,14944v-242,-45,-539,-130,-796,-145c15197,14764,15197,15204,15275,15483v70,275,218,525,398,769c15681,16257,15688,16262,15704,16272v-62,-209,-55,-429,24,-629c15743,15603,15852,15608,15845,15653v,5,,15,,20c16024,15913,16251,16158,16657,16252v297,70,539,-20,828,-40c17539,16207,17602,16193,17649,16217v62,25,46,90,62,130c17758,16442,17867,16577,18031,16627v86,25,219,5,313,20c18359,16652,18367,16652,18383,16657v406,-185,554,-484,367,-774xm3686,19992r-547,65l2647,20152r-429,165l2546,20342r593,l3053,20417r-93,119l2913,20621r781,-85l4326,20507r188,29l4131,20057r-445,-65xm5240,20521v281,-84,445,-239,547,-419c5951,19812,5997,19493,6021,19193v31,-434,-31,-928,148,-1358c5802,18210,5256,18499,4842,18854v-531,444,-1000,1368,-63,1672c4920,20561,5068,20571,5240,20521xm6208,20576r-320,45l5365,20536r-320,40l4873,20621r172,230l5341,21196r164,-40l5584,20956r124,55l5833,21146r391,454l6318,21500r-32,-240l6255,21061r242,35l6653,21101r-156,-265l6208,20576xm15517,14695v335,-80,781,64,1101,129c16922,14879,17203,14949,17477,15039v,-5,8,-10,15,-15c17758,14774,17789,14515,17524,14255v-203,-200,-508,-429,-852,-529c16438,13656,16165,13646,15931,13576v-289,-90,-461,-279,-797,-309c14884,13242,14517,13267,14369,13416v-102,100,-110,245,-125,360c14213,13991,14236,14210,14314,14425v125,359,391,684,734,974c15033,15294,15033,15189,15064,15089v39,-170,195,-334,453,-394xm6216,18954v-23,314,-62,624,-164,933c5966,20147,5865,20362,5591,20536v516,170,984,-174,1125,-484c6841,19768,6817,19463,6864,19168v63,-384,281,-744,641,-1043c7270,18225,7052,18325,6841,18454v-242,145,-438,320,-625,500xe" fillcolor="#ff9d68 [3206]" stroked="f" strokeweight="1pt">
                <v:stroke miterlimit="4" joinstyle="miter"/>
                <v:path arrowok="t" o:extrusionok="f" o:connecttype="custom" o:connectlocs="1756411,2747011;1756411,2747011;1756411,2747011;1756411,2747011" o:connectangles="0,90,180,270"/>
              </v:shape>
              <v:shape id="Shape" o:spid="_x0000_s1076" style="position:absolute;width:50406;height:77402;visibility:visible;mso-wrap-style:square;v-text-anchor:middle" coordsize="21600,2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" path="m1420,17137v-76,-123,-239,-285,-440,-324c767,16771,528,16809,316,16824v-22,,-175,31,-196,31c343,16901,659,17035,653,17205v38,77,65,158,114,229c876,17589,1034,17716,1181,17854v49,-99,109,-194,163,-279c1437,17430,1513,17286,1420,17137xm1927,18034v174,-163,-22,-251,-11,-410c1921,17533,2019,17476,2095,17406v245,-233,11,-452,-337,-547c1518,16795,1263,16781,1007,16792v245,35,452,130,549,331c1660,17332,1497,17511,1382,17702v-147,250,-277,617,-49,871c1410,18605,1480,18640,1551,18679v-65,-113,-65,-236,27,-360c1654,18203,1818,18136,1927,18034xm3374,4776v22,131,98,526,348,639c4076,5450,4207,5069,4267,4896v65,-211,125,-589,-300,-663c3733,4191,3450,4332,3385,4473v-49,92,-27,212,-11,303xm2139,19109v98,92,168,177,196,262c2618,19286,2737,19060,2699,18863v-32,-156,-201,-276,-348,-392c2193,18340,2052,18206,2035,18051v-70,74,-174,134,-255,201c1573,18418,1567,18658,1774,18827v142,85,261,180,365,282xm4430,4558v54,-57,136,-110,223,-138c4610,4388,4566,4367,4501,4357v-49,-7,-98,-4,-147,c4392,4420,4414,4491,4430,4558xm4370,18362v386,-261,343,-575,22,-851c4158,17310,3907,17130,3755,16894v-179,-282,-419,-487,-909,-550c2405,16287,1959,16386,1556,16499v-5,,-5,,-10,3c1540,16573,1518,16647,1480,16711v55,3,109,10,164,17c2014,16788,2389,16951,2335,17229v-28,127,-164,180,-245,286c1970,17674,2166,17787,2112,17942v-6,14,-11,24,-17,35c2122,18203,2422,18358,2650,18538v457,-258,1176,-374,1720,-176xm419,16196v22,-71,-278,-117,-414,-134l5,16450v115,-64,234,-131,343,-194c381,16238,408,16220,419,16196xm3494,5344c3352,5186,3282,4946,3260,4847v-11,-60,-22,-127,-22,-194c3156,4582,3140,4491,3010,4438v-202,-81,-430,-4,-425,141c2590,4649,2612,4720,2645,4787v98,243,375,614,849,557xm1546,16404v353,-134,767,-208,1159,-194c2656,15973,2460,15730,2046,15709v-381,-21,-642,176,-881,342c1219,16062,1279,16083,1333,16114v131,78,196,180,213,290xm3167,4413v38,25,71,57,93,88c3282,4434,3314,4371,3363,4318v-49,-21,-98,-39,-168,-32c3129,4293,3075,4314,3020,4339v60,18,109,46,147,74xm4386,2561v-43,-148,-16,-321,,-437c4403,1983,4457,1704,4637,1556v-164,-212,-506,28,-599,148c3967,1796,3924,1894,3897,1997v-28,109,-49,225,-44,338c3859,2558,4093,2625,4386,2561xm17997,1605v158,-247,468,-515,708,-794c18520,713,18444,568,18416,416v-21,18,-49,32,-76,43c18106,628,17578,642,17257,529v44,64,82,131,114,201c17437,885,17480,1051,17448,1214v,,,,,c17693,1326,17899,1471,17981,1647v,-14,11,-28,16,-42xm17137,2561v164,166,485,289,784,236c17861,2720,17834,2628,17818,2515v-17,-120,-22,-243,-11,-367c17801,1933,17562,1750,17241,1707v-131,-17,-267,-21,-392,-49c16990,1785,17018,1944,17023,2110v,155,-16,321,114,451xm17834,508v174,-11,403,-56,506,-162c18351,317,18340,293,18318,265v-130,102,-375,165,-571,123c17720,381,17693,374,17671,363v5,50,,99,-22,145c17709,512,17774,512,17834,508xm18656,1831v-191,145,-338,314,-419,494c18161,2487,18079,2709,18171,2879v289,187,866,123,1203,3c19782,2734,20093,2466,20239,2180v169,-335,-21,-600,-244,-896c19869,1118,19761,952,19771,776v-70,39,-157,71,-217,117c19434,981,19472,1076,19478,1178v16,300,-561,452,-822,653xm18971,688v-65,106,-141,205,-228,300c18514,1242,18231,1482,18095,1764v-114,233,-174,533,-114,794c18003,2392,18101,2215,18182,2099v104,-145,245,-279,419,-388c18786,1591,19037,1520,19222,1400v103,-70,158,-155,147,-250c19363,1101,19320,1055,19314,1005v-5,-42,6,-81,33,-120c19439,755,19684,677,19820,568v153,-124,316,-307,66,-437c19815,92,19706,85,19641,42v-22,-14,-38,-28,-49,-42l19113,v22,60,33,123,33,183c19135,360,19069,529,18971,688xm16435,272v-114,113,-81,307,-16,430c16501,857,16697,935,16903,1005v131,43,267,92,403,149c17284,988,17279,825,17208,660v-32,-74,-87,-148,-136,-223c16925,325,16985,134,17088,r-130,c16958,,16952,,16952,v-174,85,-391,152,-517,272xm16044,349v190,-113,424,-190,663,-261c16773,60,16838,32,16909,4r-1225,c15690,25,15701,46,15712,71v65,109,195,201,332,278xm17992,332v120,-15,201,-50,294,-96c18259,215,18220,198,18182,187v-119,-35,-299,-49,-419,-7c17633,226,17698,300,17801,328v55,14,131,7,191,4xm15603,190c15543,134,15499,71,15483,4r-1094,c14286,169,14367,367,14520,522v288,-173,680,-286,1083,-332xm17192,374v81,67,207,106,343,123c17567,434,17589,370,17595,303v-44,-60,-33,-134,70,-180c17856,32,18193,53,18367,155v82,50,120,124,98,191c18514,494,18580,639,18765,741v92,-120,179,-244,223,-378c19026,243,19031,120,18993,l17148,v-49,88,-65,183,-32,275c17132,314,17159,349,17192,374xm15891,631v-179,219,-136,484,278,561c16294,1217,16424,1221,16522,1288v164,116,98,264,392,317c17099,1640,17295,1623,17469,1676v191,56,316,151,376,264c17861,1884,17883,1827,17910,1771v-71,-286,-533,-515,-898,-646c16740,1027,16435,952,16310,751v-120,-194,-60,-349,98,-479c16196,367,16011,483,15891,631xm1361,16707v27,-116,38,-240,-22,-353c1230,16143,958,16129,702,16241v-245,106,-484,230,-697,364l5,16845v185,-32,387,-60,588,-67c844,16735,1099,16700,1361,16707xm21595,19212r,-88c21556,19134,21524,19148,21491,19162v38,14,71,32,104,50xm21475,19258v-202,-82,-430,-4,-425,141c21056,19469,21078,19540,21110,19607v71,176,234,413,490,515l21600,19342v-33,-31,-65,-60,-125,-84xm16860,2293v,-233,76,-476,-125,-660c16718,1626,16702,1619,16686,1612v-191,-95,-153,-264,-403,-335c16114,1231,15956,1249,15810,1157v-316,-190,-191,-469,38,-670c15880,459,15918,430,15956,406v-92,-36,-179,-81,-255,-134c15695,272,15695,275,15690,275v-425,78,-860,187,-1149,413c14226,938,14248,1196,14389,1489v120,243,104,487,120,740c14531,2572,14808,2833,15358,2875v223,-384,898,-589,1502,-582xm19646,2886v-5,-4,-11,-4,-16,-7c19254,3048,18792,3122,18318,3013v-125,-29,-217,-64,-283,-110c17665,3020,17208,2857,16996,2646v-82,-81,-114,-177,-125,-272c16468,2431,16049,2508,15766,2720v-321,236,-332,547,-163,829c15820,3912,16305,3958,16838,3969v386,7,762,28,1138,88c18367,4120,18732,4219,19091,4336v463,151,991,204,1290,-135c20805,3715,20343,3133,19646,2886xm5137,1556v28,31,44,70,60,106c5290,1863,5366,2071,5404,2279v16,106,-5,236,-71,342c5600,2660,5872,2646,5976,2448v65,-134,16,-278,-49,-409c5818,1813,5595,1400,5137,1556xm19733,4v17,14,38,28,60,38c19810,49,19826,53,19842,56v33,7,71,15,104,22c20120,123,20169,268,20141,374v-32,109,-125,215,-239,303c19848,833,19902,967,19995,1094v359,-113,751,-194,1153,-230c21295,751,21464,649,21600,533r,-529l19733,4xm21595,843r,-120c21551,766,21497,808,21442,847v55,-4,104,-4,153,-4xm20093,1221v108,123,239,247,315,381c20555,1863,20473,2138,20283,2381v-120,159,-294,304,-495,416c20141,2903,20419,3094,20582,3320v321,84,681,158,1018,105l21600,984v-517,4,-1029,85,-1497,233c20098,1217,20093,1221,20093,1221xm21595,6614r,-112c21551,6516,21507,6530,21475,6547v43,22,87,43,120,67xm21094,6703v-65,105,5,247,60,349c21181,7108,21388,7429,21595,7567r,-822c21469,6632,21214,6509,21094,6703xm5137,1799v-27,-70,-59,-236,-168,-293c4593,1542,4539,1997,4522,2184v-16,197,-87,546,327,582c5067,2783,5219,2618,5263,2505v49,-131,10,-276,-28,-406c5208,1997,5176,1898,5137,1799xm1154,18506v-115,-169,-93,-363,-17,-554c1137,17952,1137,17952,1137,17952,952,17843,822,17698,718,17550v-43,-67,-81,-130,-108,-201c512,17508,267,17660,5,17720r,504c392,18312,795,18383,1099,18485v17,7,38,14,55,21xm5,17324r,67c16,17367,16,17342,5,17324xm746,18813v244,14,484,57,707,127c1627,18993,1878,19092,2057,19212v-212,-222,-555,-431,-871,-561c827,18503,408,18432,11,18340r,494c250,18841,495,18799,746,18813xm125,17317v71,50,147,89,234,124c446,17370,506,17289,501,17205v,-36,-17,-71,-38,-106c376,16979,196,16894,5,16852r,367c65,17236,109,17275,125,17317xm283,17494v-65,-28,-114,-64,-158,-103c120,17409,109,17427,93,17444v-22,25,-49,43,-82,64l11,17621v49,-14,92,-32,136,-50c190,17547,239,17522,283,17494xm3913,18411v-425,-42,-822,67,-1186,190c2814,18679,2879,18764,2895,18863v44,250,-147,564,-544,631c2340,19557,2307,19624,2242,19695v-256,279,-680,413,-1137,437c1105,20136,1105,20143,1099,20147v-294,476,-76,1118,735,1315c2400,21600,2754,21339,2955,21032v163,-240,338,-466,582,-677c3766,20154,4038,19981,4327,19815v402,-229,729,-466,538,-836c4707,18697,4386,18460,3913,18411xm4435,4695v,29,-5,57,-11,81c4381,4971,4305,5172,4141,5341v-21,25,-43,42,-59,60c4484,5429,4724,5189,4898,4978v98,-117,250,-290,125,-417c4849,4385,4517,4540,4435,4695xm2215,19529v-93,-169,-376,-303,-593,-398c1377,19025,1099,18958,811,18926v-234,-25,-539,7,-806,-14l5,19871v381,142,860,209,1290,156c1671,19984,2182,19794,2215,19529xm103,20027c71,20016,38,20005,,19995r,1284l125,21374v310,-99,517,-307,680,-504c707,20630,735,20365,898,20140v-267,-4,-544,-43,-795,-113xe" fillcolor="#f5a5b8 [3209]" stroked="f" strokeweight="1pt">
                <v:stroke miterlimit="4" joinstyle="miter"/>
                <v:path arrowok="t" o:extrusionok="f" o:connecttype="custom" o:connectlocs="2520316,3870123;2520316,3870123;2520316,3870123;2520316,3870123" o:connectangles="0,90,180,270"/>
              </v:shape>
              <v:shape id="Shape" o:spid="_x0000_s1077" style="position:absolute;width:50596;height:7776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" path="m10486,21311v21,,21,-18,,-21c10442,21286,10399,21283,10355,21279v-27,-4,-32,25,-5,25c10399,21307,10442,21307,10486,21311xm1751,13571v157,-452,-32,-949,-499,-1298c1702,12209,2174,12146,2608,12238v141,28,271,74,412,98c3280,12386,3562,12375,3833,12365v450,-18,916,-43,1323,-177c5563,12054,5888,11779,5845,11486v-17,-106,-82,-204,-141,-303c5454,10788,5145,10354,4538,10188v65,-289,-141,-586,-445,-801c3790,9172,3389,9024,2998,8879,2597,8735,2120,8593,1702,8713,1551,8431,1204,8209,786,8071v76,11,152,22,233,29c1507,8149,2022,8096,2499,8181v60,10,98,-46,44,-67c2537,8114,2537,8110,2532,8110v,-3,-5,-10,-11,-14c2212,7835,1876,7595,1486,7401v211,39,433,39,699,21c2630,7387,2977,7278,3383,7168v16,-3,27,-17,22,-28c3405,7129,3399,7119,3383,7112,3031,6974,2575,6964,2180,6988v-6,,-17,,-22,c2434,6907,2673,6791,2879,6646v5,4,11,4,22,7c3383,6752,3980,6703,4430,6554v569,-190,802,-624,1490,-673c5937,5881,5948,5870,5948,5859v10,-14,5,-28,-17,-38c5454,5630,4782,5718,4294,5842v-320,81,-613,197,-862,346c3681,5969,3909,5732,3974,5471v,,6,,6,-3c3980,5468,3980,5468,3980,5468v5,,10,3,16,3c4327,5517,4554,5440,4760,5270v195,-158,472,-412,450,-631c5194,4494,5020,4360,4787,4388v-92,-109,-298,-130,-471,-98c4223,4191,4072,4127,3855,4138v-168,11,-293,49,-380,109c3313,4163,3096,4212,2949,4307v-21,-3,-43,-7,-70,-10c2602,4265,2472,4413,2483,4572v22,349,450,977,1122,854c3622,5440,3643,5450,3660,5461v-87,201,-288,360,-445,540c3052,6184,2895,6364,2667,6519v-65,42,-130,81,-200,120c2689,6417,2705,6099,2667,5852v-59,-409,-444,-624,-905,-878c1751,4967,1735,4967,1724,4967v-27,,-54,14,-43,35c1849,5369,1572,5715,1594,6082v16,275,239,511,531,705c1713,6935,1252,7020,797,7126v-5,,-5,3,-11,3c786,7129,786,7129,786,7129,548,7059,298,6999,43,6953r,109c298,7112,542,7172,781,7246v336,106,650,236,921,398c1919,7775,2109,7920,2310,8057v-326,-53,-700,-10,-1030,-28c857,8008,434,7951,43,7849r,81c65,7934,81,7941,103,7944v-22,,-38,-3,-60,-3l43,8036v98,-7,196,-11,299,c586,8064,802,8163,1003,8251v239,106,423,215,499,402c1648,8999,1523,9320,1334,9641v-54,-17,-109,-32,-157,-42c1193,9571,1204,9532,1214,9507v17,-39,38,-78,49,-120c1269,9377,1242,9373,1236,9384v-11,31,-32,63,-54,91c1160,9507,1144,9556,1111,9588v,,,,,c1079,9581,1041,9574,1008,9571v98,-131,190,-261,282,-395c1296,9165,1274,9154,1263,9165v-114,130,-227,261,-330,395c922,9560,916,9560,905,9556v-5,-10,-5,-17,-10,-28c1008,9366,1101,9200,1171,9027v6,-10,-22,-14,-27,-3c1068,9176,970,9324,862,9465v-5,-7,-11,-14,-16,-21c922,9278,998,9112,1073,8946v6,-14,-21,-17,-27,-3c954,9087,873,9235,802,9384v-16,-22,-32,-39,-54,-57c797,9179,857,9034,943,8890v6,-7,-10,-11,-16,-4c830,9010,748,9144,694,9281v-16,-14,-33,-24,-49,-38c667,9094,716,8946,802,8802v6,-11,-21,-18,-27,-7c683,8925,618,9063,586,9200v-22,-14,-38,-24,-60,-35c553,9013,586,8865,689,8724v10,-11,-17,-21,-28,-11c548,8844,493,8985,466,9133v-16,-7,-27,-14,-43,-21c455,8964,493,8819,558,8675v6,-7,-10,-7,-16,-4c461,8805,396,8943,352,9084v-21,-11,-48,-21,-75,-28c298,8900,347,8745,439,8600v6,-10,-22,-17,-27,-7c314,8735,244,8883,211,9034v-21,-7,-48,-14,-75,-21c146,8862,174,8713,239,8562v5,-11,-22,-18,-28,-4c136,8696,81,8844,65,8992v-11,-3,-16,-3,-27,-7l38,9574v108,71,206,152,282,229c504,9987,483,10170,298,10347v-5,3,-5,7,-11,10c228,10340,168,10322,108,10304v,-3,6,-3,6,-7c125,10209,146,10124,179,10036v5,-10,-22,-17,-27,-3c114,10117,81,10206,60,10290v-6,,-11,-3,-17,-3l43,10368v277,74,532,169,781,286c1003,10735,1090,10830,1177,10957v135,201,27,416,-255,547c911,11500,905,11500,895,11497v-65,-14,-158,3,-217,-14c672,11479,667,11479,661,11476v,,,,6,-4c678,11483,699,11486,721,11476v103,-60,201,-127,277,-202c1008,11264,981,11250,970,11260v-86,67,-178,127,-287,177c683,11433,683,11426,683,11423v103,-92,212,-184,309,-276c1008,11133,976,11119,960,11130v-103,67,-201,144,-288,226c667,11334,661,11310,651,11289v76,-89,162,-173,254,-254c922,11020,889,11003,873,11017v-92,71,-174,141,-249,219c607,11211,591,11190,569,11169v65,-78,136,-149,223,-216c813,10939,781,10915,759,10932v-81,64,-163,127,-228,198c515,11116,499,11105,483,11091v48,-81,108,-159,178,-236c672,10841,640,10826,629,10841v-71,70,-136,141,-190,218c423,11049,407,11042,390,11031v49,-95,114,-183,196,-268c596,10749,564,10735,553,10749v-81,81,-152,166,-211,254c325,10996,309,10989,287,10978v49,-95,98,-194,136,-293c428,10671,396,10664,390,10675v-65,88,-113,183,-168,278c211,10950,201,10946,184,10943v44,-109,82,-219,120,-332c309,10597,277,10590,271,10604v-54,103,-108,212,-152,318c98,10918,81,10911,60,10908r,405c179,11289,331,11253,369,11310v32,60,-22,120,43,180c461,11536,537,11550,613,11560v59,11,124,7,179,14c927,11592,889,11631,884,11715v-6,36,49,46,86,39c1122,11765,1280,11761,1437,11775v108,11,217,29,320,46c1681,11839,1610,11860,1540,11888v-44,18,-27,53,5,64c1551,11955,1551,11959,1561,11962v152,53,288,99,418,166c1572,12192,1063,12202,667,12153v-233,-28,-428,-95,-607,-177l60,12509v81,180,244,353,444,491c819,13246,1290,13409,1751,13571xm1795,7355v-60,-21,-120,-42,-179,-67c1648,7288,1686,7285,1719,7285v59,10,119,21,179,31c1957,7327,2017,7341,2082,7352v-92,3,-190,7,-287,3xm3204,7154v-76,14,-152,39,-233,60c2781,7267,2581,7302,2375,7323v-49,8,-98,11,-147,15c2125,7316,2017,7292,1914,7267v32,-4,59,-4,92,-7c2185,7263,2364,7274,2543,7278v16,,21,-18,5,-18c2461,7253,2369,7242,2283,7235v146,-14,287,-31,428,-46c2727,7186,2727,7168,2705,7168v-151,7,-303,7,-460,7c2364,7151,2478,7119,2592,7087v206,11,412,35,612,67xm2174,7080v103,-3,206,-3,304,c2326,7105,2174,7140,2022,7172v-76,,-157,,-233,c1919,7144,2044,7112,2174,7080xm5698,5852v-374,29,-667,265,-916,431c4327,6583,3714,6660,3096,6604v103,-28,200,-60,298,-99c3665,6484,3936,6466,4207,6452v16,,16,-18,,-18c3980,6438,3757,6442,3530,6452v37,-14,70,-32,108,-46c3931,6353,4218,6311,4527,6293v22,,22,-21,,-21c4310,6272,4083,6283,3866,6311v38,-14,76,-32,114,-46c4267,6202,4554,6145,4858,6121v16,,11,-22,-6,-22c4657,6110,4462,6124,4267,6152v190,-67,379,-130,585,-176c4874,5972,4863,5951,4842,5955v-190,31,-369,77,-543,130c4419,6032,4538,5976,4657,5919v11,-3,,-14,-11,-10c4381,6008,4115,6113,3855,6219v,,,,-6,4c3844,6223,3844,6223,3839,6223v124,-67,238,-141,352,-212c4202,6004,4186,5994,4175,6001v-255,134,-526,254,-786,377c3399,6371,3410,6364,3421,6357v76,-53,157,-113,212,-177c4240,5902,4966,5740,5698,5852xm3459,6269v-27,21,-54,38,-87,56c3280,6385,3177,6434,3085,6491v,,,,-5,c3199,6413,3329,6339,3459,6269xm4625,4413v5,4,11,7,21,14c4641,4431,4630,4434,4625,4438v-6,-7,,-18,,-25xm4505,4367v33,4,55,14,76,21c4581,4413,4576,4434,4570,4455v,,-5,4,-5,4c4560,4459,4560,4459,4554,4455v-21,-3,-43,-3,-65,-7c4495,4424,4500,4395,4505,4367xm4413,4364v22,,44,,60,c4467,4392,4462,4420,4457,4445v-17,-4,-33,-7,-49,-11c4408,4413,4413,4388,4413,4364xm4381,4364v,17,-6,35,-6,56c4364,4403,4359,4385,4348,4367v11,-3,22,-3,33,-3xm4343,5034v38,-56,87,-106,130,-159c4478,4868,4462,4858,4451,4865v-27,24,-54,49,-76,74c4392,4886,4408,4833,4419,4784v5,-25,11,-53,11,-82c4511,4547,4842,4392,5015,4568v125,127,-27,304,-125,417c4711,5196,4478,5436,4077,5408v22,-18,38,-35,60,-60c4153,5330,4164,5316,4180,5299v136,-96,244,-223,320,-336c4505,4953,4484,4942,4473,4953v-60,60,-119,116,-184,173c4305,5098,4316,5069,4332,5041v5,,11,-3,11,-7xm3367,4325v-11,11,-22,25,-33,39c3329,4343,3318,4325,3307,4304v22,3,38,10,60,21xm3199,4293v21,-3,43,-3,65,c3280,4321,3296,4353,3302,4385v,,,3,,3c3296,4388,3291,4388,3286,4392v-22,7,-44,11,-66,14c3204,4371,3183,4336,3155,4304v17,-7,28,-11,44,-11xm3139,4304v22,32,44,67,54,99c3177,4403,3161,4403,3145,4403v-6,-4,-11,-8,-22,-11c3112,4367,3107,4343,3090,4318v22,-4,33,-11,49,-14xm3063,4332v6,11,6,25,11,35c3058,4360,3042,4353,3025,4346v11,-7,27,-10,38,-14xm2640,4791v-27,-67,-54,-142,-59,-209c2575,4441,2803,4360,3004,4441v130,53,146,145,227,216c3231,4702,3231,4745,3242,4791v-22,-22,-43,-46,-70,-67c3161,4713,3134,4724,3145,4734v38,39,70,81,108,120c3258,4872,3264,4893,3269,4918v-59,-50,-114,-103,-157,-163c3107,4748,3090,4752,3090,4762v55,85,120,163,201,237c3302,5038,3318,5080,3340,5126v-114,-92,-217,-191,-288,-304c3047,4815,3025,4815,3031,4826v81,166,227,310,390,444c3437,5299,3459,5327,3481,5351v-461,57,-738,-313,-841,-560xm3567,5302v,-7,,-14,-10,-21c3551,5277,3551,5277,3546,5274,3427,5108,3383,4879,3367,4784v-16,-92,-38,-216,5,-304c3437,4339,3719,4201,3952,4240v429,74,364,452,299,663c4196,5080,4061,5461,3708,5422v-48,-25,-97,-71,-141,-120xm2272,6667v21,-63,38,-130,43,-197c2348,6410,2391,6353,2445,6297v11,-14,49,-42,76,-71c2489,6382,2407,6533,2272,6667xm1833,6420v-158,-204,-136,-416,-82,-635c1811,5556,1887,5327,1800,5101v320,201,640,377,710,684c2537,5905,2548,6029,2532,6145v-60,32,-141,124,-157,141c2358,6300,2342,6318,2331,6336v,-29,,-57,,-85c2364,6149,2418,6050,2494,5955v11,-14,-16,-25,-33,-11c2407,6004,2358,6064,2320,6128v-5,-50,-10,-96,-21,-145c2337,5888,2380,5796,2445,5708v6,-11,-16,-21,-22,-11c2369,5764,2320,5831,2283,5902v-38,-145,-103,-282,-196,-420c2082,5471,2049,5478,2055,5489v65,138,108,275,130,409c2180,5891,2180,5888,2174,5881v-60,-81,-141,-159,-233,-226c1930,5648,1908,5655,1919,5665v82,75,158,156,206,244c2158,5969,2174,6032,2201,6092v,4,,7,-5,14c2196,6113,2196,6117,2201,6121v,3,,7,,7c2125,6011,2022,5902,1892,5803v-16,-11,-38,4,-22,14c2033,5951,2136,6106,2190,6272v-5,35,-10,74,-16,110c2120,6223,2011,6071,1870,5937v-10,-10,-32,,-21,7c2033,6135,2109,6346,2125,6569v,,,,,c2114,6600,2104,6632,2087,6664v-86,-67,-184,-152,-254,-244xm2868,6438v228,-190,412,-406,613,-610c3562,5747,3649,5662,3687,5567v,,,,,c3692,5574,3692,5581,3698,5588v5,10,10,21,16,32c3719,5630,3725,5641,3730,5651v6,7,6,14,11,22c3741,5676,3741,5676,3741,5676v,,,,,4c3741,5680,3741,5680,3741,5680v,3,5,10,11,14c3584,5934,3329,6142,3090,6364v-330,303,-721,529,-1257,663c1757,7034,1686,7045,1610,7055v-32,,-65,-3,-97,-3c2033,6918,2527,6724,2868,6438xm1990,7087v-136,28,-277,57,-412,88c1502,7179,1420,7179,1345,7186v206,-49,422,-85,645,-99xm1486,7292v54,17,108,39,162,56c1529,7338,1410,7320,1290,7292v65,,130,,196,xm1610,11931v,,,,,c1616,11931,1616,11931,1616,11931v,,-6,,-6,xm4186,12216v-152,43,-331,53,-488,60c3416,12287,3085,12273,2825,12181v32,-7,65,-18,103,-25c2949,12160,2977,12163,3004,12167v130,35,282,53,423,63c3443,12230,3448,12213,3432,12209v-65,-10,-125,-21,-184,-35c3302,12171,3356,12167,3405,12156v168,22,331,53,504,32c3925,12185,3925,12167,3904,12167v-131,7,-255,-18,-380,-39c3551,12121,3573,12114,3595,12103v70,8,135,18,206,18c3925,12125,4045,12118,4169,12111v22,,22,-22,,-22c4050,12093,3925,12089,3801,12082v-44,-3,-93,-10,-136,-17c3681,12054,3698,12044,3708,12029v174,-7,347,-35,510,-67c4234,11959,4229,11945,4213,11945v-158,21,-309,28,-461,31c3757,11966,3763,11955,3768,11945v195,-14,385,-57,559,-103c4348,11839,4337,11818,4316,11821v-179,39,-358,57,-543,71c3773,11888,3773,11885,3773,11881v190,-32,375,-81,548,-141c4332,11737,4327,11726,4310,11726v-179,46,-363,78,-547,102c3763,11825,3763,11821,3757,11821v152,-46,298,-102,434,-162c4207,11652,4191,11638,4175,11641v-147,43,-293,85,-439,131c3730,11758,3719,11747,3708,11733v131,-56,261,-109,396,-155c4120,11574,4104,11560,4093,11564v-141,42,-282,84,-417,134c3665,11687,3654,11677,3638,11666v119,-63,249,-120,390,-169c4045,11490,4028,11472,4012,11479v-141,49,-287,95,-417,155c3584,11624,3567,11617,3551,11610v103,-57,206,-110,320,-159c3887,11444,3871,11430,3855,11437v-125,42,-244,91,-353,148c3481,11574,3459,11564,3437,11557v76,-50,158,-99,239,-141c3687,11409,3670,11394,3660,11401v-93,43,-185,92,-271,138c3367,11532,3345,11525,3323,11518v38,-32,82,-60,125,-88c3464,11423,3443,11405,3426,11412v-48,25,-97,49,-140,78c3264,11465,3242,11440,3220,11419v-10,-7,-16,-18,-27,-25c3530,11320,3893,11253,4180,11419v114,64,228,124,304,208c4592,11747,4554,11821,4473,11934v-71,127,-92,226,-287,282xm3356,10826v-76,57,-157,113,-233,173c3107,11010,3096,11020,3080,11031v-17,-7,-33,-18,-49,-25c3031,11006,3031,11006,3025,11006v87,-77,168,-151,255,-229c3291,10766,3264,10752,3253,10763v-92,74,-179,148,-271,222c2960,10975,2944,10968,2922,10961v65,-78,141,-152,212,-230c3145,10717,3117,10707,3101,10721v-81,70,-157,144,-233,218c2852,10932,2836,10929,2819,10922v54,-78,98,-159,152,-237c2982,10671,2955,10661,2944,10675v-65,70,-136,148,-184,226c2743,10893,2727,10890,2711,10886v38,-67,76,-134,119,-197c2841,10678,2808,10664,2803,10678v-43,64,-92,131,-141,194c2630,10862,2597,10855,2564,10848v11,-43,28,-85,38,-127c2640,10668,2667,10615,2673,10562v168,-18,336,-35,499,10c3323,10615,3378,10707,3502,10763v109,49,244,63,342,120c3996,10978,4017,11116,3990,11243v-16,,-32,-4,-48,-4c3844,11236,3746,11239,3643,11246v55,-35,114,-74,168,-109c3828,11126,3806,11112,3790,11123v-76,46,-157,92,-239,134c3492,11264,3427,11274,3367,11285v,,,-3,,-3c3486,11218,3600,11155,3719,11091v22,-11,-5,-32,-27,-21c3578,11126,3464,11179,3351,11232v-6,-14,-17,-28,-27,-39c3437,11137,3546,11073,3649,11010v21,-14,-11,-32,-33,-21c3508,11045,3394,11098,3280,11151v-22,-18,-49,-35,-76,-53c3231,11080,3258,11063,3286,11042v65,-43,130,-89,200,-131c3502,10901,3475,10883,3459,10893v-76,46,-152,92,-233,138c3204,11042,3183,11056,3155,11070v-16,-7,-27,-14,-43,-21c3117,11045,3128,11038,3128,11038v27,-21,55,-42,82,-63c3264,10932,3318,10886,3372,10844v22,-14,,-28,-16,-18xm4592,10318v212,75,396,205,548,321c5313,10770,5330,10886,5405,11042v55,109,168,169,261,264c5845,11493,5666,11687,5514,11857v-130,144,-298,261,-553,310c4820,12195,4679,12202,4538,12206v16,-25,32,-64,38,-67c4576,12135,4581,12135,4581,12132v125,3,250,-4,369,-14c4972,12114,4972,12093,4950,12093v-108,3,-217,,-325,-4c4657,12068,4679,12061,4711,12047v120,4,239,,358,-7c5091,12040,5091,12019,5069,12019v-97,,-195,-4,-298,-7c4777,12005,4787,12001,4793,11994v119,4,238,-3,352,-14c5156,11980,5156,11966,5140,11966v-103,,-206,-4,-309,-11c4836,11948,4842,11941,4847,11934v146,,287,-10,428,-28c5292,11902,5286,11885,5270,11888v-130,7,-260,11,-390,7c4885,11888,4890,11878,4896,11867v5,-7,5,-10,11,-18c5058,11846,5205,11828,5351,11804v22,-4,11,-25,-11,-22c5199,11800,5064,11804,4923,11804v,-7,5,-18,5,-25c5080,11768,5232,11744,5378,11722v22,-3,11,-24,-11,-21c5227,11715,5080,11722,4939,11733v,-18,,-39,,-56c5096,11655,5243,11617,5384,11571v11,-4,5,-21,-11,-18c5227,11588,5080,11613,4934,11631v,-14,-6,-25,-6,-39c5091,11553,5237,11500,5389,11440v16,-7,,-21,-16,-17c5227,11476,5075,11514,4917,11546v-5,-21,-16,-46,-27,-67c5026,11447,5161,11416,5292,11377v21,-7,5,-28,-17,-21c5140,11384,5004,11412,4863,11437v-5,-14,-16,-28,-21,-39c5004,11359,5167,11310,5313,11253v17,-7,,-21,-16,-17c5134,11282,4977,11320,4814,11356v,,,-4,-5,-7c4798,11338,4793,11324,4782,11313v152,-56,298,-109,445,-169c5237,11137,5227,11126,5216,11130v-152,49,-309,99,-461,144c4744,11260,4733,11246,4717,11229v157,-71,314,-138,482,-201c5216,11020,5199,11006,5183,11013v-173,50,-341,113,-499,184c4668,11176,4646,11158,4625,11137v152,-71,303,-138,466,-194c5107,10936,5091,10922,5075,10929v-168,53,-331,113,-488,180c4570,11091,4549,11077,4533,11059v48,-24,97,-49,146,-70c4771,10946,4863,10890,4972,10869v16,-4,11,-18,-6,-14c4863,10872,4782,10911,4695,10950v-65,28,-130,56,-195,85c4478,11017,4451,10999,4424,10982v146,-89,309,-163,493,-223c4939,10752,4917,10735,4901,10738v-190,57,-363,127,-520,215c4364,10943,4348,10932,4327,10922v146,-106,309,-201,487,-286c4831,10629,4814,10611,4798,10618v-190,81,-368,173,-526,279c4245,10883,4218,10872,4191,10862v54,-46,114,-88,173,-131c4462,10664,4576,10587,4711,10555v22,-4,11,-25,-10,-21c4576,10551,4478,10615,4386,10668v-92,53,-179,109,-260,169c4093,10826,4061,10816,4028,10805v141,-120,288,-229,472,-321c4516,10477,4500,10456,4484,10467v-195,91,-380,197,-521,321c3942,10781,3914,10774,3887,10766v98,-109,206,-211,358,-296c4261,10463,4240,10442,4224,10453v-163,81,-293,186,-402,296c3795,10742,3763,10731,3736,10724v97,-99,195,-194,314,-282c4066,10431,4039,10417,4028,10428v-124,88,-254,180,-358,282c3649,10703,3627,10696,3600,10689v92,-99,168,-194,309,-275c3920,10407,3904,10393,3893,10400v-147,63,-266,169,-353,271c3535,10671,3535,10668,3530,10668v-33,-18,-66,-39,-98,-60c3497,10541,3573,10484,3660,10431v16,-7,-6,-24,-22,-17c3540,10463,3459,10516,3389,10580v-60,-39,-120,-71,-201,-92c3172,10484,3155,10481,3139,10477v483,-144,960,-328,1453,-159xm1795,8957v-38,63,-71,130,-103,197c1719,9038,1719,8918,1692,8802v341,-71,634,-36,943,95c2884,9003,3123,9087,3389,9168v287,85,525,187,688,371c4245,9726,4397,9952,4392,10170v-125,-17,-255,-17,-385,-7c4055,10135,4099,10107,4142,10075v11,-7,-5,-21,-22,-14c4050,10100,3969,10139,3893,10174v-136,17,-271,49,-401,92c3492,10266,3492,10266,3492,10266v211,-85,401,-191,585,-297c4088,9962,4072,9952,4061,9955v-190,92,-396,169,-591,258c3459,10191,3443,10174,3427,10153v195,-85,379,-177,547,-283c3985,9863,3969,9846,3952,9853v-184,88,-374,176,-563,257c3372,10096,3356,10079,3340,10064v162,-81,314,-172,461,-264c3811,9793,3795,9775,3779,9782v-163,81,-325,163,-488,244c3280,10015,3264,10005,3253,9997v152,-91,287,-197,417,-299c3681,9687,3665,9676,3649,9683v-147,92,-304,184,-450,276c3183,9948,3166,9937,3150,9927v119,-92,228,-184,336,-279c3497,9638,3470,9627,3459,9634v-119,88,-239,176,-358,265c3085,9888,3069,9881,3052,9870v109,-105,223,-211,342,-310c3405,9549,3383,9535,3372,9546v-124,95,-255,194,-368,300c2977,9832,2949,9818,2922,9803v98,-105,201,-215,298,-321c3231,9472,3210,9465,3199,9472v-114,99,-228,201,-331,303c2841,9761,2814,9747,2787,9736v97,-109,195,-222,293,-331c3090,9394,3063,9384,3052,9394v-103,106,-211,212,-314,318c2733,9708,2727,9708,2727,9705v-27,-11,-54,-22,-76,-32c2738,9539,2830,9412,2944,9285v11,-11,-16,-21,-27,-11c2798,9394,2689,9518,2597,9648v-33,-10,-65,-24,-98,-35c2581,9479,2667,9348,2781,9221v11,-10,-11,-17,-21,-10c2630,9324,2510,9454,2429,9588v-22,-7,-43,-10,-65,-17c2413,9430,2489,9292,2597,9161v11,-10,-16,-17,-22,-10c2456,9274,2358,9408,2299,9549v-33,-7,-60,-14,-92,-21c2250,9394,2315,9264,2402,9137v11,-14,-22,-25,-33,-11c2277,9250,2196,9380,2142,9514v-33,-7,-60,-10,-93,-17c2082,9355,2125,9218,2207,9080v5,-7,-17,-14,-22,-7c2098,9204,2022,9341,1979,9482v-27,-3,-60,-10,-87,-14c1925,9334,1963,9200,2017,9066v5,-10,-22,-17,-27,-3c1914,9190,1854,9324,1822,9458v-49,-7,-98,-14,-147,-18c1713,9278,1762,9116,1838,8953v-11,-3,-38,-7,-43,4xm1193,10382v32,-134,87,-265,168,-392c1372,9976,1339,9962,1328,9976v-92,124,-157,251,-200,385c1111,10357,1095,10350,1084,10347v38,-127,82,-247,152,-371c1242,9966,1214,9959,1209,9969v-81,113,-152,237,-190,360c992,10322,965,10315,938,10311v27,-105,65,-204,125,-310c1068,9990,1046,9983,1036,9994v-76,95,-131,197,-163,303c851,10294,835,10290,813,10287v22,-120,60,-237,114,-353c933,9920,900,9916,895,9927v-65,113,-120,233,-147,353c721,10276,694,10276,667,10273v16,-124,38,-254,125,-364c797,9899,781,9892,770,9902v-103,103,-141,240,-163,371c596,10273,591,10273,580,10273v22,-134,43,-265,71,-399c651,9863,623,9860,623,9870v-21,53,-37,103,-54,156c542,9913,466,9807,352,9708v266,-39,478,-70,754,-10c1415,9761,1686,9885,1930,10019v195,105,418,215,537,359c2657,10604,2358,10802,2142,10961v-82,-8,-163,-4,-239,3c1903,10964,1903,10964,1903,10964v,,,-3,,-3c2049,10904,2180,10826,2288,10745v11,-10,-5,-21,-22,-14c2147,10798,2022,10851,1892,10904v-5,-18,-11,-32,-16,-49c2039,10774,2185,10675,2326,10580v16,-11,-11,-29,-27,-18c2152,10647,2001,10724,1849,10802v-6,-11,-16,-21,-22,-32c1990,10675,2131,10565,2245,10442v5,-4,-6,-11,-11,-7c2104,10541,1957,10639,1795,10728v-17,-14,-28,-32,-44,-46c1914,10565,2060,10442,2190,10311v11,-10,-16,-21,-27,-10c2022,10421,1870,10537,1702,10643v-10,-7,-16,-14,-27,-25c1827,10498,1957,10368,2077,10237v10,-10,-17,-21,-28,-10c1919,10350,1773,10467,1627,10583v-17,-11,-38,-25,-55,-35c1702,10428,1822,10308,1946,10188v11,-11,-16,-25,-27,-14c1784,10287,1648,10400,1518,10516v-16,-7,-32,-18,-43,-25c1567,10368,1675,10248,1795,10135v10,-11,-17,-21,-28,-11c1643,10234,1529,10347,1426,10467v-11,-7,-27,-14,-38,-18c1486,10329,1583,10209,1654,10082v5,-7,-17,-14,-22,-7c1529,10188,1437,10308,1334,10424v-17,-7,-27,-10,-44,-17c1372,10280,1448,10153,1523,10026v6,-11,-21,-21,-32,-11c1404,10139,1317,10259,1231,10382v-22,7,-27,3,-38,xm1925,11588v-11,-10,-22,-17,-33,-24c1887,11560,1881,11557,1870,11553v103,-99,196,-197,310,-293c2190,11250,2163,11239,2152,11246v-119,85,-238,177,-341,272c1784,11504,1751,11490,1724,11479v81,-95,174,-183,282,-261c2022,11207,2001,11193,1984,11204v-119,78,-227,162,-320,254c1637,11451,1610,11440,1583,11437v49,-67,98,-138,152,-205c1746,11222,1719,11211,1708,11222v-65,67,-130,134,-185,201c1496,11419,1469,11412,1437,11409v21,-43,43,-82,81,-117c1529,11278,1502,11267,1486,11278v-44,39,-76,81,-103,127c1334,11401,1285,11401,1242,11405v38,-42,75,-85,97,-131c1599,11133,1854,11020,2212,11077v282,42,624,169,835,303c3155,11451,3264,11543,3291,11645v43,159,-119,243,-304,317c2863,12012,2716,12068,2575,12096v-146,29,-298,22,-444,18c2131,12111,2136,12111,2136,12111v,-4,6,-8,6,-11c2434,12086,2711,12019,2955,11906v11,-7,,-18,-11,-14c2733,11969,2505,12015,2266,12033v250,-53,472,-141,667,-258c2949,11765,2928,11747,2911,11758v-222,109,-471,180,-737,226c2174,11976,2174,11973,2174,11966v239,-64,439,-152,640,-265c2830,11694,2808,11677,2792,11684v-119,49,-228,109,-358,148c2348,11860,2255,11878,2163,11902v,-3,,-7,-5,-10c2358,11825,2527,11730,2678,11620v17,-10,-5,-25,-21,-14c2499,11701,2326,11768,2136,11832v,-4,-5,-11,-5,-14c2320,11726,2478,11617,2613,11490v11,-11,-16,-25,-27,-14c2440,11585,2277,11680,2093,11761v-6,-10,-11,-17,-22,-28c2250,11645,2396,11532,2510,11412v11,-11,-16,-21,-27,-11c2353,11514,2196,11603,2028,11680v-17,-14,-27,-28,-44,-42c2109,11543,2234,11444,2358,11345v17,-11,-10,-25,-21,-14c2185,11409,2055,11497,1925,11588xm76,12107v92,35,190,67,293,92c374,12223,385,12273,385,12269v5,25,5,50,5,74c396,12393,396,12442,396,12492v,10,27,10,27,c428,12410,450,12329,445,12248v,-3,,-10,,-14c461,12245,477,12255,488,12266v60,99,92,204,87,314c575,12590,596,12590,596,12580v11,-81,11,-163,-5,-240c607,12354,623,12368,645,12382v71,134,141,265,163,406c808,12798,835,12798,835,12788v-5,-106,-33,-208,-71,-307c802,12513,835,12541,867,12573v71,137,131,275,163,423c1030,13003,1052,13003,1052,12992v-11,-98,-27,-201,-60,-296c1003,12710,1019,12721,1030,12735v65,123,130,247,174,374c1209,13119,1236,13119,1236,13105v-11,-70,-32,-141,-54,-208c1269,12992,1350,13095,1431,13194v6,10,33,3,27,-8c1388,13070,1317,12947,1231,12830v81,43,162,85,244,124c1486,12961,1502,12947,1491,12940v-125,-67,-233,-142,-342,-219c1133,12700,1117,12678,1095,12657v92,46,190,89,282,131c1388,12795,1404,12781,1393,12774v-141,-74,-271,-155,-406,-233c954,12509,927,12481,895,12449v119,53,244,99,363,148c1274,12604,1285,12587,1274,12583v-228,-99,-434,-218,-645,-328c645,12259,661,12259,683,12259v168,56,336,109,504,166c1209,12432,1225,12414,1204,12407v-120,-42,-234,-88,-353,-131c933,12280,1008,12283,1090,12283v363,314,737,812,580,1214c1523,13423,1372,13352,1209,13289v-222,-85,-455,-159,-629,-289c277,12753,54,12421,76,12107xm1979,19702v38,-18,-6,-49,-43,-35c1605,19804,1117,19826,732,19804v-249,-14,-499,-28,-716,-91l16,19787v212,84,456,137,700,155c1209,19981,1589,19893,1979,19702xm10692,21519v-169,-32,-342,-60,-515,-85c10139,21427,10117,21469,10160,21473v174,25,353,42,526,56c10697,21533,10702,21522,10692,21519xm7433,16174v-547,-52,-1046,43,-1556,156c5883,16323,5893,16312,5899,16305v32,-39,-16,-78,-82,-64c5628,16284,5454,16337,5302,16414v38,-42,71,-84,98,-130c5422,16256,5367,16224,5324,16238v233,-191,396,-409,472,-653c5801,15561,5758,15543,5725,15554v-38,10,-70,24,-108,38c5812,15300,6105,15102,6490,14890v38,-3,49,-46,5,-53c6002,14742,5584,14880,5118,14954v43,-32,-11,-85,-70,-78c4673,14908,4364,15035,4072,15176v,-7,5,-10,5,-18c4126,15113,4034,15063,3969,15095v-255,130,-499,272,-738,416c3231,15508,3226,15501,3226,15497v11,-46,-76,-63,-119,-42c2901,15550,2749,15663,2640,15804v-119,-92,-276,-159,-477,-183c1898,15585,1637,15652,1437,15765v-168,92,-304,215,-504,282c797,16093,542,16069,396,16051v-130,-14,-250,-42,-374,-64l22,16079v108,14,336,46,395,99c342,16199,277,16231,211,16266v-54,-35,-119,-70,-189,-85l22,16231v21,10,43,21,65,32c108,16273,130,16287,152,16298v-22,14,-44,28,-65,42c65,16326,43,16316,27,16305r,60c33,16368,38,16368,43,16372v-5,4,-10,7,-16,11l27,16619v43,-28,87,-53,130,-81c336,16435,526,16340,721,16256v43,-18,87,-36,130,-46c922,16192,987,16181,1052,16185v16,,27,4,43,4c1209,16203,1301,16259,1355,16365v22,42,33,85,38,130c1399,16524,1399,16555,1399,16584v,45,-11,88,-22,134c1312,16718,1252,16718,1187,16721v11,-63,27,-123,55,-183c1247,16524,1220,16520,1214,16531v-43,63,-75,127,-97,190c1117,16721,1117,16721,1117,16721v-11,,-16,,-27,c1068,16721,1052,16725,1030,16728v-11,-3,-16,-3,-27,-7c1041,16622,1095,16527,1166,16439v11,-11,-17,-21,-22,-11c1068,16520,998,16612,938,16707v-22,-3,-49,-10,-71,-14c878,16598,911,16503,965,16411v11,-14,-22,-21,-32,-7c867,16492,824,16584,797,16679v-33,-7,-70,-11,-103,-18c699,16566,716,16474,748,16379v6,-14,-27,-25,-38,-7c672,16464,640,16555,613,16651v-33,-4,-71,-7,-103,-11c488,16566,477,16495,493,16421v6,-17,-38,-21,-43,-3c428,16488,423,16562,428,16637v-38,-4,-81,-4,-119,-4c298,16598,293,16559,287,16524v,-18,-48,-18,-48,c239,16559,244,16594,249,16629v-76,,-151,8,-227,18l22,16876v27,-3,48,-7,76,-7c260,16915,407,16993,477,17095v27,35,38,71,38,106c520,17261,488,17317,445,17370v,-3,-6,-7,-6,-10c445,17353,450,17346,445,17339v-55,-89,-93,-173,-114,-265c325,17060,293,17063,293,17078v5,59,21,119,38,176c342,17310,363,17363,390,17416v,4,6,4,6,7c390,17430,385,17434,374,17441v-22,-11,-43,-18,-65,-28c298,17406,282,17399,271,17395v,,,-4,,-4c206,17293,157,17187,119,17081v-5,-14,-32,-11,-32,4c103,17166,130,17247,157,17328v-5,-4,-11,-7,-16,-11c136,17310,136,17300,130,17293v-11,-14,-22,-29,-38,-43c76,17240,60,17229,38,17222v-5,-7,-11,-14,-11,-21l27,17324v6,8,6,11,6,18c33,17346,33,17349,33,17353v,,-6,,-6,l27,17508v6,,6,-4,11,-4c54,17494,65,17487,81,17476v27,28,65,60,98,81c173,17561,168,17564,163,17568v,,-6,3,-6,3c157,17571,152,17571,152,17575v-16,7,-38,14,-60,25c92,17596,92,17593,87,17589v-22,-18,-44,-35,-65,-53l22,17578v11,11,21,22,32,32c54,17614,60,17614,60,17614v-11,3,-27,7,-38,10l22,17723v32,-7,70,-18,103,-28c168,17681,211,17663,249,17645v82,-38,158,-84,223,-134c537,17462,586,17406,623,17353v17,35,33,67,49,102c689,17487,710,17522,732,17554v49,74,108,148,179,215c943,17804,981,17836,1025,17868v27,24,59,46,92,63c1106,17963,1095,17998,1079,18030,927,17899,781,17769,651,17628v-6,-7,-22,-4,-17,3c754,17780,889,17931,1046,18065v-21,18,-48,36,-76,50c824,17977,678,17839,526,17705v-6,-7,-22,,-16,7c651,17854,792,17995,927,18136v-32,17,-65,32,-97,46c694,18037,553,17896,407,17755v-6,-7,-22,,-17,7c515,17910,640,18058,775,18206v-38,14,-76,29,-119,39c537,18108,407,17977,282,17843v-11,-11,-33,-4,-27,7c363,17984,472,18125,586,18263v-33,7,-71,17,-103,21c380,18150,271,18016,163,17882v-11,-11,-33,-4,-27,7c217,18026,314,18164,428,18291v-16,4,-38,7,-54,7c363,18295,347,18291,336,18291v-11,-3,-22,-3,-32,-7c206,18157,114,18030,27,17899v,-3,-5,-3,-11,-3l16,17935v60,113,130,226,206,335c179,18259,136,18252,98,18242v-22,-46,-49,-92,-82,-138l16,18220v,,,4,,4c16,18224,16,18224,16,18224r,116c282,18400,553,18450,813,18520v54,14,103,29,152,46c1041,18591,1117,18619,1187,18647v196,81,402,194,580,321c1876,19046,1973,19127,2055,19208v,,-6,-3,-11,-3c2006,19180,1963,19155,1919,19131v-54,-29,-114,-57,-173,-82c1719,19039,1692,19028,1664,19018v-54,-21,-103,-39,-151,-57c1491,18954,1464,18947,1442,18940v-108,-35,-222,-63,-341,-85c1014,18838,922,18827,830,18820v-33,-3,-60,-3,-93,-7c607,18806,477,18813,347,18824v-65,3,-130,7,-195,10c103,18834,49,18834,,18834r,283c5,19117,5,19120,11,19120v38,92,76,183,114,275c130,19409,157,19406,157,19392v-16,-85,-43,-170,-59,-251c119,19145,141,19152,163,19155v70,113,135,230,217,342c385,19508,412,19501,407,19494v-44,-109,-93,-215,-141,-321c287,19176,309,19176,331,19180v70,131,162,258,265,377c607,19572,640,19561,629,19547v-81,-120,-141,-240,-195,-363c477,19184,520,19187,558,19184v76,123,158,243,255,359c824,19557,857,19547,846,19533v-76,-117,-147,-233,-206,-357c683,19173,721,19169,759,19166v76,123,163,243,249,360c1019,19540,1046,19529,1041,19515v-71,-120,-141,-240,-201,-363c873,19148,900,19141,933,19134v70,120,151,244,281,339c1220,19476,1225,19473,1220,19469v-65,-120,-146,-233,-206,-349c1041,19113,1068,19109,1090,19106v92,116,200,233,341,321c1437,19430,1453,19427,1448,19420v-87,-113,-190,-219,-271,-332c1204,19085,1231,19081,1252,19078v38,35,82,70,114,98c1448,19254,1540,19328,1627,19402v16,14,43,-3,27,-14c1583,19321,1518,19251,1453,19180v-5,-7,-60,-63,-103,-109c1383,19071,1415,19071,1448,19074v124,110,265,212,422,300c1881,19381,1898,19367,1887,19360v-98,-74,-195,-155,-282,-236c1610,19124,1610,19127,1616,19127v43,18,86,35,130,57c1833,19226,1925,19272,2001,19325v27,17,48,35,76,53c2109,19406,2142,19434,2169,19462v16,21,32,39,43,60c2212,19536,2207,19550,2201,19565v,7,-5,14,-11,21c2174,19617,2158,19646,2131,19677v-17,22,-38,39,-65,60c2060,19741,2055,19748,2049,19751v-86,64,-195,120,-314,163c1713,19924,1686,19931,1659,19938v-49,18,-103,32,-152,43c1458,19991,1404,20002,1361,20009v-22,4,-49,7,-71,11c1263,20023,1231,20027,1204,20027v-114,10,-234,10,-353,7c732,20027,618,20016,499,19995,325,19967,152,19921,,19861r,709c33,20542,65,20513,103,20489v16,3,33,3,49,7c103,20545,54,20595,11,20648v-6,3,-6,10,-11,14l,20796v33,-43,65,-85,103,-124c152,20616,211,20566,271,20513v22,4,49,4,71,8c293,20580,244,20640,206,20700v-76,113,-168,247,-157,374c49,21081,65,21081,65,21074v87,-123,141,-254,239,-374c352,20640,401,20584,455,20528v28,,55,,82,c439,20697,369,20877,352,21057v,7,22,10,22,3c461,20880,542,20700,645,20524v33,-3,71,-7,103,-14c737,20630,754,20753,802,20870v-162,197,-368,402,-677,504l255,21473v76,-32,141,-71,206,-113c477,21353,488,21350,504,21342v11,-3,22,-7,33,-10c537,21332,537,21332,537,21332v-87,53,-179,102,-266,155l336,21536v60,-31,114,-63,168,-95c493,21473,483,21501,472,21533v-27,18,-49,35,-76,53l401,21589r380,c781,21586,781,21579,775,21575v17,-31,33,-63,49,-95c835,21515,846,21554,862,21589r98,c938,21508,916,21427,895,21350v10,-25,27,-53,38,-78c965,21381,1014,21487,1063,21589r81,c1095,21459,1063,21325,1025,21194v43,46,92,88,146,127c1198,21409,1231,21501,1263,21589r82,c1328,21526,1312,21462,1290,21399v17,10,38,21,55,32c1383,21452,1426,21473,1469,21491v6,31,17,67,27,98l1572,21589v-5,-21,-5,-42,-11,-60c1621,21551,1681,21572,1746,21586v,,,3,,3l2559,21589v-5,-7,-11,-10,-22,-17c2559,21565,2581,21558,2597,21551v22,14,38,28,60,42l2749,21593v-27,-25,-54,-46,-82,-71c2684,21515,2700,21508,2711,21498v5,7,16,10,22,17c2765,21536,2792,21558,2825,21579v16,10,48,-4,32,-18c2830,21540,2798,21522,2776,21501v-11,-7,-16,-17,-27,-24c2781,21455,2814,21434,2841,21409v54,60,103,120,141,184l3128,21593v-48,-88,-114,-176,-200,-261c2966,21293,3004,21251,3031,21208v211,-289,385,-575,683,-836c3990,20132,4343,19949,4657,19730v239,-165,396,-356,374,-585c5010,18905,4831,18626,4554,18460v-16,-10,-38,-21,-54,-31c4804,18259,4923,17977,4793,17727v-44,-89,-120,-170,-206,-244c4798,17437,4988,17360,5151,17261v43,-28,21,-74,-38,-81c5075,17176,5031,17173,4999,17166v477,-89,916,-230,1290,-445c6327,16700,6300,16658,6246,16661v-49,7,-103,11,-152,18c6495,16502,6913,16365,7352,16231v21,,43,-4,70,-4c7487,16227,7482,16178,7433,16174xm195,17540v-16,-18,-38,-32,-54,-46c125,17480,114,17469,98,17455v,,5,-4,5,-4c108,17444,119,17434,125,17427v5,-7,11,-18,11,-28c146,17409,157,17420,168,17427v22,17,49,35,81,53c255,17483,266,17487,271,17490v-27,14,-54,32,-76,50xm5725,16351v-11,10,-16,25,-27,35c5687,16404,5698,16418,5720,16428v-87,67,-184,127,-277,191c5416,16626,5395,16633,5367,16640v98,-88,196,-180,288,-272c5677,16361,5698,16354,5725,16351xm5611,16379v-130,106,-271,208,-401,314c5189,16697,5167,16700,5140,16707v87,-81,162,-162,227,-250c5449,16428,5530,16404,5611,16379xm5308,16481v-103,96,-206,187,-320,275c4923,16774,4858,16792,4793,16813v146,-88,276,-180,390,-282c5221,16517,5264,16499,5308,16481xm3096,15575v11,14,21,24,38,42c3155,15635,3204,15638,3231,15624v212,-134,434,-261,662,-381c3898,15257,3904,15271,3909,15285v16,29,76,32,108,18c4283,15173,4554,15053,4869,14993v,3,-6,7,-6,10c4847,15039,4890,15074,4945,15067v466,-53,938,-215,1420,-191c5888,15007,5541,15342,5449,15663v-11,32,54,49,87,32c5573,15670,5611,15652,5660,15635v-119,254,-309,483,-596,677c5020,16340,5064,16393,5123,16376v33,-11,66,-18,98,-29c5010,16598,4663,16778,4327,16954v-49,25,-17,74,37,81c4397,17039,4424,17042,4451,17042v-70,43,-152,81,-233,120c4099,17049,4001,16933,3920,16806v,,5,,5,c3942,16802,3969,16795,3969,16781v,-7,-6,-10,-11,-14c3952,16767,3947,16767,3947,16767v-5,,-5,4,-11,4c3931,16774,3920,16774,3904,16774v,-3,-6,-7,-6,-10c3882,16739,3866,16714,3849,16693v49,-11,98,-18,147,-28c4017,16661,4007,16637,3985,16637v-54,7,-108,10,-168,17c3790,16619,3757,16587,3725,16559v135,-28,271,-53,406,-81c4153,16474,4142,16453,4120,16457v-146,21,-298,46,-444,63c3643,16492,3605,16467,3562,16443v244,-32,477,-92,721,-110c4299,16333,4299,16316,4283,16316v-276,-15,-542,56,-819,77c3432,16379,3405,16365,3372,16351v141,-32,282,-67,429,-95c3980,16224,4164,16203,4348,16181v16,-3,16,-17,,-17c3990,16171,3589,16213,3253,16308v-43,-14,-87,-24,-136,-35c3329,16217,3540,16160,3763,16118v254,-49,515,-78,780,-109c4560,16005,4560,15987,4543,15987v-423,8,-889,64,-1295,170c3269,16143,3291,16129,3318,16114v466,-137,954,-236,1453,-306c4793,15804,4787,15786,4766,15786v-429,36,-846,106,-1253,205c3600,15938,3692,15882,3784,15829v125,-36,250,-67,374,-96c4430,15670,4711,15628,4983,15561v16,-4,5,-18,-11,-18c4695,15561,4408,15621,4142,15677v-49,11,-92,21,-141,32c4028,15695,4050,15684,4077,15670v174,-49,347,-109,526,-152c4847,15462,5091,15427,5340,15384v27,-3,22,-28,-5,-24c5080,15370,4831,15409,4592,15458v-27,7,-54,11,-81,18c4847,15338,5194,15229,5573,15134v17,-4,11,-25,-10,-21c5145,15190,4722,15296,4316,15427v21,-25,43,-50,65,-71c4392,15345,4370,15335,4359,15345v-43,36,-92,74,-136,113c4142,15487,4061,15515,3985,15543v22,-28,49,-56,70,-85c4066,15448,4039,15441,4028,15448v-59,42,-114,91,-162,141c3795,15617,3730,15645,3665,15673v43,-56,87,-109,125,-165c3795,15501,3779,15497,3773,15504v-86,67,-157,145,-222,222c3492,15755,3437,15783,3378,15811v43,-81,97,-162,168,-222c3557,15582,3535,15571,3524,15578v-114,74,-195,187,-260,293c3231,15889,3199,15906,3166,15927v38,-77,71,-155,92,-236c3258,15684,3248,15684,3242,15688v-97,95,-157,208,-211,321c3004,16026,2982,16044,2955,16058v16,-42,32,-81,49,-123c3031,15868,3085,15797,3080,15730v,-11,-22,-11,-33,-4c2971,15783,2944,15875,2906,15945v-22,39,-38,81,-60,120c2819,15995,2776,15931,2716,15871v109,-113,233,-208,380,-296xm1361,16136v-11,-4,-16,-11,-27,-14c1280,16090,1225,16069,1166,16058r,l1166,16058v103,-71,211,-152,336,-215c1502,15843,1502,15843,1502,15843v32,-18,65,-32,97,-46c1713,15751,1833,15719,1973,15716v22,,49,,71,c2093,15719,2142,15726,2190,15733v33,8,60,15,93,25c2456,15815,2570,15920,2640,16040v17,29,27,57,38,85c2689,16153,2700,16185,2705,16213v-97,-3,-189,,-287,7c2451,16189,2478,16153,2510,16122v11,-11,-16,-22,-27,-11c2440,16150,2396,16189,2353,16227v-54,4,-114,11,-168,22c2245,16178,2310,16107,2375,16037v11,-14,-17,-28,-33,-14c2245,16100,2152,16181,2071,16266v-16,,-32,-3,-49,-3c2077,16164,2147,16065,2234,15973v11,-10,-17,-24,-27,-10c2104,16058,2017,16153,1941,16256v-27,-4,-54,-7,-76,-11c1919,16146,1990,16051,2077,15956v10,-11,-11,-18,-22,-11c1946,16030,1854,16129,1784,16231v-33,-4,-65,-11,-92,-14c1686,16217,1681,16213,1681,16213v32,-99,86,-194,157,-282c1849,15917,1811,15903,1795,15917v-76,92,-141,183,-190,282c1572,16192,1545,16185,1513,16178v10,-85,32,-169,81,-247c1605,15910,1561,15899,1545,15920v-49,78,-87,159,-114,240c1404,16146,1383,16143,1361,16136xm1155,17367v-27,-92,-54,-184,-76,-275c1079,17078,1052,17085,1052,17095v5,95,11,191,27,286c1057,17384,1030,17384,1008,17388v-43,-92,-81,-183,-86,-282c922,17092,889,17088,889,17102v,95,6,194,38,286c900,17388,873,17388,846,17388v-60,-124,-103,-251,-119,-381c727,16996,699,17000,699,17007v6,130,17,254,55,381c754,17388,754,17388,754,17388v-6,,-6,,-11,c743,17388,743,17384,743,17384v-11,-17,-22,-38,-27,-56c699,17289,683,17250,667,17212r,c667,17166,645,17123,607,17081v-16,-49,-32,-99,-43,-152c564,16915,531,16919,531,16933v6,32,6,63,11,95c439,16954,293,16898,163,16866v,,5,,5,c380,16848,591,16838,802,16813v17,-4,28,-7,38,-14c889,16802,938,16806,987,16816v130,25,244,103,330,187c1307,17035,1334,17092,1334,17116v5,64,5,124,,187c1317,17310,1301,17321,1285,17328v-11,-28,-16,-56,-27,-81c1242,17187,1242,17123,1231,17060v,-11,-22,-7,-22,c1198,17123,1198,17187,1204,17247v,32,,70,10,102c1198,17360,1177,17363,1155,17367xm1746,18175v-65,45,-130,91,-174,151c1480,18450,1480,18573,1545,18686v-54,-28,-103,-53,-162,-77c1366,18601,1345,18591,1328,18584v-43,-46,-70,-99,-92,-152c1231,18415,1225,18397,1220,18379v-11,-56,-16,-113,-11,-169c1220,18037,1296,17857,1383,17716v48,-85,108,-166,146,-247c1540,17444,1551,17423,1561,17399v6,-11,6,-25,11,-36c1583,17328,1583,17296,1583,17261v,-7,,-14,,-25c1578,17205,1572,17173,1556,17141v,,,-4,,-4c1540,17102,1518,17074,1496,17046v-27,-32,-54,-64,-92,-88c1393,16951,1383,16943,1372,16936v-22,-14,-44,-28,-71,-38c1290,16891,1274,16887,1263,16880v-49,-21,-108,-39,-162,-53c1073,16820,1041,16816,1008,16809v49,-3,93,-3,141,-3c1355,16806,1561,16820,1762,16876v108,29,206,71,282,124c2060,17010,2071,17021,2087,17032v27,21,49,46,65,67c2163,17109,2169,17123,2174,17134v11,25,22,49,22,78c2196,17226,2196,17240,2196,17250v-6,53,-38,113,-98,170c2022,17490,1925,17547,1919,17638v-5,67,27,124,54,177c2006,17885,2028,17952,1930,18044v-54,46,-119,88,-184,131xm1366,17063v22,29,44,57,60,82c1431,17159,1437,17169,1442,17180v-5,28,-27,56,-49,81c1393,17236,1393,17212,1388,17183v-5,-35,-11,-67,-16,-102c1372,17078,1372,17070,1366,17063xm1860,18880v-6,-21,-11,-42,-17,-63c1876,18859,1908,18901,1941,18944v-22,-22,-49,-43,-81,-64xm2142,19117v-33,-36,-71,-68,-109,-99c2001,18919,1936,18824,1854,18739v6,-25,11,-49,16,-74c1952,18750,2028,18838,2104,18926v5,7,27,4,21,-7c2055,18806,1973,18700,1881,18598v6,-18,6,-35,11,-53c1979,18626,2055,18714,2136,18799v11,11,33,4,27,-7c2104,18679,2011,18573,1908,18474v,-10,6,-21,6,-31c1919,18425,1919,18407,1925,18393v92,85,179,177,249,268c2180,18668,2201,18665,2196,18654v-65,-116,-152,-229,-255,-335c1946,18295,1957,18273,1968,18249v65,84,152,162,239,236c2212,18492,2234,18485,2228,18478v-81,-95,-146,-198,-211,-296c2033,18164,2049,18146,2066,18125v11,36,27,67,48,103c2136,18263,2169,18298,2201,18330v16,17,33,35,54,53c2288,18415,2326,18446,2369,18482v82,63,168,130,233,204c2657,18743,2700,18806,2711,18877v27,144,-33,310,-184,419c2478,19332,2418,19363,2348,19385v-6,-14,-11,-29,-22,-43c2543,19240,2575,19067,2559,18898v,-14,-38,-14,-38,c2510,18979,2472,19032,2396,19095v-48,39,-97,85,-157,117c2201,19173,2174,19145,2142,19117xm4657,18739v82,74,141,159,190,251c4928,19152,4917,19286,4836,19409v-11,18,-22,36,-38,50c4690,19593,4511,19709,4310,19826v-108,60,-211,123,-314,190c3963,20037,3931,20058,3898,20083v-130,88,-255,184,-368,282c3421,20461,3323,20559,3237,20662v-103,123,-201,250,-288,381c2884,21138,2808,21230,2711,21307v-54,46,-119,85,-190,120c2337,21515,2109,21544,1827,21477v-276,-67,-488,-187,-629,-336c1187,21127,1171,21113,1160,21099v-21,-28,-43,-56,-65,-85c1057,20954,1030,20894,1008,20831v-21,-64,-32,-127,-38,-194c965,20524,981,20408,1025,20298v5,-7,5,-17,11,-24c1063,20270,1090,20267,1122,20263v-32,155,6,314,49,466c1177,20746,1214,20743,1209,20725v-16,-159,-32,-314,11,-469c1252,20256,1285,20252,1317,20252v-21,209,17,413,125,611c1448,20877,1486,20870,1480,20856v-70,-198,-87,-402,-54,-607c1448,20249,1469,20249,1491,20249v5,233,70,455,190,674c1686,20937,1724,20930,1719,20916v-98,-216,-136,-445,-130,-671c1594,20245,1599,20245,1599,20245v71,237,185,463,309,688c1914,20947,1952,20940,1946,20926v-103,-226,-173,-458,-238,-688c1719,20238,1735,20235,1746,20235v76,222,238,441,401,638c2158,20887,2190,20877,2185,20863v-76,-120,-141,-237,-206,-360c1930,20408,1898,20312,1854,20217v27,-7,54,-14,76,-21c2017,20390,2142,20577,2272,20764v11,14,43,3,32,-11c2190,20563,2104,20362,2017,20164v32,-14,65,-28,92,-46c2212,20295,2315,20468,2407,20648v6,14,44,7,38,-8c2369,20450,2293,20259,2190,20073v11,-8,22,-18,38,-25c2386,20203,2527,20365,2640,20538v11,14,38,4,27,-7c2559,20348,2440,20175,2288,20005v11,-7,22,-14,32,-24c2499,20129,2678,20284,2830,20446v11,11,44,4,33,-10c2716,20259,2564,20090,2386,19928v16,-14,38,-32,54,-46c2619,20030,2808,20175,2971,20330v11,11,38,-3,27,-14c2836,20154,2684,19984,2505,19829v16,-10,27,-21,43,-35c2727,19924,2911,20051,3080,20189v16,11,37,-4,27,-14c2955,20027,2798,19875,2619,19741v11,-11,27,-18,38,-28c2879,19836,3090,19963,3280,20108v11,7,27,-4,16,-11c3123,19946,2939,19797,2727,19670v11,-7,22,-14,33,-17c2765,19649,2770,19649,2776,19646v141,67,276,134,412,204c3210,19861,3237,19840,3220,19829v-119,-77,-243,-152,-374,-219c2868,19596,2890,19586,2911,19572v158,67,293,144,440,218c3361,19797,3378,19783,3372,19776v-114,-95,-255,-173,-401,-243c2993,19519,3009,19505,3025,19490v206,71,402,149,586,240c3627,19737,3649,19723,3633,19713v-169,-106,-353,-201,-553,-275c3090,19427,3101,19413,3107,19402v260,60,504,134,753,212c3877,19617,3887,19603,3871,19596v-217,-109,-472,-190,-732,-254c3145,19335,3145,19328,3150,19321v293,35,569,99,835,191c4007,19519,4028,19501,4007,19490v-255,-105,-537,-187,-835,-232c3177,19240,3177,19226,3183,19208v352,11,710,85,1041,148c4240,19360,4251,19342,4234,19339v-330,-78,-688,-173,-1046,-194c3188,19134,3188,19124,3188,19113v157,-11,309,-11,466,c3844,19124,4050,19134,4234,19169v22,4,27,-14,11,-21c4072,19095,3849,19074,3665,19057v-157,-18,-320,-22,-482,-11c3177,19028,3172,19011,3166,18993v364,-56,754,-74,1117,-35c4299,18961,4305,18940,4283,18940v-390,-53,-764,-60,-1149,-10c3128,18922,3123,18912,3117,18905v299,-74,602,-117,922,-131c4061,18774,4055,18753,4039,18753v-325,-3,-656,25,-965,95c3052,18824,3031,18803,3004,18781v244,-63,493,-112,759,-127c3784,18654,3779,18633,3763,18630v-282,-7,-553,35,-814,98c2939,18718,2922,18704,2911,18693v152,-53,304,-102,478,-127c3405,18563,3405,18545,3383,18549v-179,21,-352,52,-515,102c2852,18630,2836,18609,2825,18587v11,-3,21,-7,32,-10c2879,18570,2906,18563,2928,18556v49,-14,92,-29,141,-43c3101,18506,3128,18499,3161,18489v108,-25,217,-46,325,-57c3540,18425,3595,18422,3643,18422v60,-4,120,,179,c3849,18422,3877,18425,3904,18429v76,7,151,21,222,38c4148,18474,4169,18478,4191,18485v65,21,125,42,179,71c4484,18598,4581,18665,4657,18739xm4364,18369v-168,-64,-352,-96,-542,-99c3817,18270,3817,18270,3811,18270v93,-159,309,-311,472,-431c4294,17832,4272,17818,4261,17825v-130,89,-260,177,-379,272c3817,18150,3746,18206,3708,18266v-32,,-59,4,-92,4c3708,18058,3942,17868,4153,17702v16,-11,-16,-25,-27,-14c3893,17857,3600,18048,3508,18277v-22,3,-44,3,-65,7c3443,18280,3437,18277,3432,18270v38,-106,114,-201,195,-296c3725,17854,3817,17734,3942,17624v16,-14,-17,-24,-33,-14c3752,17723,3633,17861,3513,17991v-65,67,-119,138,-157,212c3345,18196,3334,18185,3329,18178v70,-233,260,-437,472,-631c3811,17536,3784,17522,3773,17533v-211,176,-439,359,-525,578c3220,18090,3193,18069,3166,18048v98,-209,277,-399,483,-575c3654,17466,3643,17458,3633,17466v-212,162,-418,335,-537,532c3074,17984,3052,17966,3025,17952v98,-215,250,-412,488,-589c3524,17353,3502,17339,3486,17349v-233,155,-434,346,-542,554c2933,17896,2922,17889,2906,17878v22,-42,43,-84,71,-130c3085,17575,3237,17413,3432,17275v11,-11,-5,-25,-22,-14c3161,17416,2949,17614,2825,17829v-17,-11,-33,-18,-49,-28c2911,17550,3101,17314,3351,17102v10,-7,-11,-14,-17,-7c3063,17293,2852,17518,2705,17762v-21,-14,-43,-25,-65,-39c2695,17610,2760,17501,2846,17395v141,-183,331,-346,521,-508c3378,16876,3356,16866,3345,16873v-363,190,-650,487,-802,790c2537,17660,2532,17656,2521,17653v98,-269,260,-519,526,-745c3058,16898,3036,16891,3025,16898v-271,194,-482,434,-596,691c2413,17578,2396,17568,2386,17554v65,-275,287,-526,525,-755c2922,16788,2901,16778,2884,16788v-249,215,-488,441,-580,699c2277,17462,2250,17437,2228,17409v6,-3,6,-3,11,-7c2261,17384,2283,17367,2299,17346v11,-4,21,-11,21,-22c2320,17324,2320,17321,2320,17321v22,-25,33,-53,38,-88c2364,17208,2364,17183,2364,17162v81,-169,249,-307,396,-469c2770,16682,2749,16672,2738,16682v-119,120,-293,237,-407,367c2320,17025,2299,17003,2283,16982v65,-116,162,-226,276,-328c2570,16644,2548,16633,2532,16644v-119,88,-217,187,-304,289c2212,16919,2190,16905,2169,16891v48,-92,86,-177,168,-262c2348,16619,2326,16608,2310,16619v-87,67,-168,148,-212,233c2066,16834,2028,16820,1990,16806v5,-67,32,-124,87,-187c2087,16605,2060,16594,2044,16605v-65,46,-108,113,-125,176c1870,16767,1822,16753,1767,16742v,-35,6,-70,22,-109c1795,16619,1762,16612,1757,16626v-17,35,-33,71,-44,106c1708,16732,1702,16732,1697,16728v,-3,-5,-7,-5,-10c1643,16668,1594,16626,1556,16573v5,-25,11,-53,16,-78c1578,16495,1578,16495,1583,16492v27,-7,49,-14,76,-21c1762,16443,1865,16414,1968,16393v130,-28,266,-49,401,-63c2532,16316,2700,16316,2863,16337v32,3,59,7,86,14c3150,16386,3302,16446,3427,16531v70,46,130,102,189,162c3670,16753,3719,16820,3763,16891v38,60,81,116,130,169c3963,17141,4045,17215,4131,17289v87,74,179,145,266,222c4701,17794,4749,18111,4364,18369xm5828,16721v-38,25,-11,74,44,64c5937,16774,6007,16767,6072,16756v-363,177,-791,276,-1214,378c4825,17141,4825,17173,4852,17183v60,22,98,36,147,53c4852,17314,4695,17367,4522,17416v-49,-42,-103,-84,-158,-127c4354,17279,4343,17268,4327,17261v130,-14,265,-18,401,-21c4749,17240,4755,17215,4733,17215v-141,,-276,4,-412,7c4370,17205,4413,17183,4451,17162v136,-21,277,-32,418,-46c4890,17113,4890,17092,4869,17092v-109,3,-217,10,-326,17c4570,17092,4598,17074,4619,17056v223,-28,450,-49,673,-70c5308,16982,5308,16965,5292,16965v-152,-4,-309,7,-461,17c4863,16968,4901,16954,4934,16936v206,-24,406,-49,618,-53c5573,16883,5568,16862,5552,16862v-152,-3,-309,,-466,7c5096,16866,5107,16859,5118,16855v27,-10,54,-24,87,-35c5373,16792,5546,16767,5720,16753v16,,16,-18,,-18c5606,16735,5487,16739,5373,16753v54,-21,108,-46,163,-67c5677,16661,5817,16637,5958,16619v22,-4,17,-25,-5,-21c5861,16605,5774,16615,5687,16626v27,-11,49,-21,76,-28c5915,16555,6067,16513,6224,16478v11,-4,6,-14,-5,-14c6072,16481,5931,16506,5790,16538v55,-32,103,-60,158,-95c5958,16435,5942,16421,5931,16428v-103,53,-211,103,-320,149c5666,16531,5720,16485,5763,16435v6,,6,,11,c6159,16316,6587,16277,7016,16256v-439,91,-857,264,-1188,465xm10258,21399v81,7,162,18,238,21c10513,21420,10518,21402,10502,21399v-76,-14,-157,-25,-239,-39c10225,21357,10220,21395,10258,21399xm960,12103v135,-17,271,-35,401,-59c1377,12040,1377,12022,1355,12022v-135,11,-276,29,-412,46c905,12072,922,12107,960,12103xm4619,2229v-27,99,-38,198,-32,300c4587,2554,4646,2554,4646,2529v-16,-98,-16,-197,,-296c4646,2222,4625,2219,4619,2229xm4717,2272v-22,130,-27,261,-33,391c4684,2688,4744,2688,4744,2663v-5,-130,,-261,,-391c4744,2261,4717,2261,4717,2272xm5850,2385v-27,-124,-65,-244,-108,-364c5736,2011,5714,2014,5720,2025v43,120,65,240,76,363c5801,2413,5855,2409,5850,2385xm4836,2321v11,113,16,226,16,339c4852,2688,4923,2688,4917,2660v-16,-113,-32,-226,-48,-339c4863,2307,4836,2307,4836,2321xm5606,2519v11,-145,5,-286,-22,-431c5584,2078,5557,2078,5557,2088v16,145,11,286,-11,431c5546,2540,5606,2540,5606,2519xm5687,2476v,22,55,22,55,c5736,2339,5752,2173,5660,2046v-5,-11,-27,,-21,7c5720,2180,5682,2339,5687,2476xm5487,2519v27,-152,16,-307,-17,-459c5470,2053,5449,2053,5449,2064v21,151,5,300,-27,448c5416,2543,5481,2551,5487,2519xm515,6688c347,6685,179,6660,16,6632r,95c87,6738,152,6745,222,6756v-70,14,-135,31,-206,45l16,6904v185,-36,364,-85,526,-141c596,6741,569,6688,515,6688xm380,7253v-120,14,-244,25,-364,28l16,7320v125,-14,250,-32,369,-49c407,7271,396,7253,380,7253xm5134,2427v,21,49,21,49,c5199,2297,5178,2166,5129,2039v-6,-14,-33,-7,-33,7c5140,2173,5140,2297,5134,2427xm4907,2215v21,134,38,268,38,403c4945,2642,5010,2642,5004,2618v-11,-135,-32,-272,-76,-403c4928,2205,4907,2205,4907,2215xm5048,2526v,21,48,21,48,c5096,2385,5086,2240,5020,2102v-5,-14,-37,-7,-32,8c5053,2247,5048,2385,5048,2526xm716,6290v11,-7,16,-21,5,-32c504,6025,325,5789,22,5602,320,5387,558,5147,672,4872,819,4572,851,4261,867,3940v445,-155,792,-395,1058,-670c2060,3129,2174,2977,2272,2822v108,-169,184,-342,341,-490c2624,2328,2630,2321,2635,2314v,,,,,c2646,2307,2640,2300,2630,2293v-11,-11,-28,-21,-55,-18c2071,2349,1534,2593,1225,2861v-162,138,-249,300,-314,469c954,3041,1036,2755,1204,2476v254,-423,661,-818,1203,-1107c2684,1221,3009,1090,3356,1034v390,-64,699,-7,1025,112c4348,1157,4321,1168,4294,1182v-125,70,-92,166,-11,240c3996,1492,3849,1725,3784,1901v-65,177,-151,455,-27,625c3877,2695,4175,2709,4413,2649v54,106,163,191,364,208c5010,2879,5172,2808,5275,2699v261,53,521,60,705,-92c6186,2441,6132,2215,6045,2025v-81,-176,-195,-406,-434,-519c5514,1460,5389,1439,5281,1453v27,-42,32,-91,-6,-144c5205,1203,5048,1101,4869,1090,4646,780,4012,713,3540,748,2971,790,2434,963,2001,1206v-364,205,-651,456,-890,727c1133,1803,1106,1665,1030,1535,933,1372,748,1182,488,1115v-11,-11,-33,-14,-49,-11c428,1104,423,1108,423,1111v-11,7,-16,18,-16,28c510,1439,352,1739,412,2043v27,155,87,349,304,437c569,2730,466,2995,461,3263,385,3147,282,3037,152,2935,114,2903,70,2875,27,2843r,131c271,3168,401,3394,569,3616v17,21,65,7,60,-14c607,3538,580,3475,553,3415,586,2695,1106,1947,1860,1422,2234,1164,2700,960,3231,871v271,-42,559,-60,835,-31c4289,864,4446,921,4587,998v-44,25,-87,46,-125,71c4001,811,3307,903,2814,1079v-607,223,-1090,575,-1431,964c1014,2466,813,2935,770,3418v-43,427,5,875,-130,1295c504,4985,293,5224,38,5436r,261c266,5859,385,6068,596,6233,396,6191,211,6152,38,6096r,99c249,6255,477,6286,705,6300v-6,11,5,,11,-10xm938,2092c922,1884,802,1676,678,1485v-6,-10,-33,-3,-27,7c802,1778,851,2046,786,2342v-16,22,-27,43,-43,67c320,2060,656,1602,520,1206v152,113,310,216,391,371c1003,1743,998,1923,938,2092xm4364,2487v6,28,11,53,17,81c4088,2632,3855,2568,3844,2342v-5,-109,16,-229,43,-338c3914,1905,3958,1803,4028,1711v92,-116,434,-360,597,-148c4446,1711,4392,1990,4375,2131v,21,-5,46,-11,67c4359,2152,4359,2110,4359,2064v,-11,-22,-7,-22,c4332,2205,4316,2346,4364,2487xm5910,2043v59,130,113,275,48,409c5861,2653,5584,2663,5319,2625v70,-110,86,-237,70,-343c5389,2279,5389,2275,5389,2272v6,-88,6,-173,,-261c5389,2000,5362,2000,5362,2011v,32,-5,63,-11,95c5313,1954,5254,1806,5183,1662v-16,-36,-32,-75,-60,-106c5584,1408,5807,1820,5910,2043xm5227,2106v37,131,75,272,27,406c5210,2625,5058,2790,4842,2773v-418,-36,-342,-385,-326,-582c4533,2004,4587,1549,4961,1513v108,57,141,226,168,293c5167,1905,5199,2004,5227,2106xm5096,1446v-16,-74,-48,-141,-86,-211c5107,1288,5156,1365,5096,1446xm4961,1217v16,32,38,64,49,95c5031,1369,5042,1429,5048,1489v,3,-6,3,-6,7c5031,1489,5015,1485,4999,1482v-6,-4,-11,-11,-22,-11c4966,1471,4955,1468,4939,1468v,-96,-32,-195,-108,-279c4885,1196,4928,1206,4961,1217xm4820,1189v5,39,43,77,54,113c4890,1355,4901,1411,4896,1464v-22,,-44,4,-65,4c4825,1372,4793,1273,4749,1182v28,3,49,3,71,7xm4711,1189v,,6,,6,c4749,1288,4766,1386,4766,1489v-6,,-6,3,-11,3c4744,1393,4722,1288,4668,1196v16,-7,33,-7,43,-7xm4636,1196v10,95,27,194,43,289c4663,1468,4641,1453,4614,1443v-16,-81,-38,-159,-49,-240c4587,1199,4614,1199,4636,1196xm4489,1221v11,-4,27,-7,44,-11c4533,1281,4543,1351,4554,1422v-11,-4,-21,-4,-32,-7c4489,1355,4467,1295,4462,1231v5,-7,16,-7,27,-10xm4424,1242v6,56,16,109,43,162c4451,1404,4435,1400,4424,1400v-49,-63,-81,-116,,-158xm2098,2589v11,-7,-5,-21,-16,-14c1762,2734,1464,2914,1236,3129v-119,113,-200,222,-266,339c1046,3260,1177,3055,1377,2903v277,-215,672,-405,1074,-522c2391,2431,2342,2487,2304,2547v-124,176,-222,360,-363,529c1692,3383,1355,3644,911,3828v114,-491,650,-911,1187,-1239xm840,229c835,155,824,81,802,11r-59,c775,81,802,155,813,229v,11,27,11,27,xm385,3591c309,3415,168,3256,27,3101v,-4,-5,-7,-5,-7l22,3284v32,43,65,81,97,124c380,3750,531,4216,374,4590,298,4773,173,4946,22,5108r,145c206,5073,358,4875,455,4664,618,4321,537,3930,385,3591xm1670,1016v32,18,76,11,92,-14c1892,755,1795,455,1664,215,1632,152,1594,81,1551,11r-163,c1627,296,1795,639,1681,931,1534,857,1383,787,1220,723,998,639,764,564,591,434,428,314,293,166,201,11l49,11v81,141,200,271,320,374c699,670,1252,790,1670,1016xm607,21v,-3,,-7,,-10l580,11v,3,,7,,10c580,32,602,32,607,21xm5904,2222v-21,-91,-54,-176,-108,-261c5790,1951,5763,1958,5769,1968v48,85,81,170,86,258c5855,2251,5910,2247,5904,2222xm1041,437v,7,22,7,22,-3c1052,335,1036,233,1003,138v11,14,27,24,38,38c1106,300,1171,423,1214,550v6,11,33,11,33,-3c1236,476,1214,406,1193,339v87,95,168,197,249,296c1448,646,1475,639,1469,628,1399,512,1328,388,1242,272v81,42,162,84,244,123c1496,402,1513,388,1502,381,1377,314,1269,240,1160,162v-16,-21,-32,-42,-54,-63c1198,145,1296,187,1388,229v11,7,27,-7,16,-14c1280,152,1166,81,1046,11r-184,c862,11,862,14,867,14v76,138,136,275,174,423xm1290,21v-5,-3,-16,-7,-21,-10l1209,11v22,7,43,17,65,24c1290,42,1301,28,1290,21xm4142,2078v-54,120,-65,247,-32,367c4115,2466,4164,2455,4158,2434v-27,-120,-27,-233,6,-356c4175,2071,4148,2067,4142,2078xm4272,2085v,-7,-21,-11,-21,-4c4218,2215,4223,2349,4256,2487v5,21,54,11,49,-7c4272,2349,4261,2219,4272,2085xm119,5990c87,5955,49,5919,16,5888r,42c43,5955,70,5976,92,6001v11,10,38,3,27,-11xm4055,2254v,-35,-5,-155,38,-180c4104,2067,4088,2057,4077,2060v-54,25,-49,92,-54,127c4007,2265,3996,2346,4001,2424v,21,54,21,54,c4055,2367,4055,2311,4055,2254xm4012,1979v5,-11,-22,-14,-27,-3c3920,2081,3898,2194,3904,2311v,21,54,21,54,c3947,2194,3969,2088,4012,1979xm4191,5309v-27,18,16,46,43,28c4392,5242,4522,5119,4587,4985v,-4,-11,-7,-11,-4c4478,5108,4359,5217,4191,5309xm2960,4988v-5,-3,-16,,-11,4c3009,5087,3069,5179,3166,5256v22,18,65,-10,38,-24c3096,5161,3025,5076,2960,4988xm3047,4956v-5,-3,-16,,-11,4c3096,5076,3199,5193,3340,5274v27,18,65,-7,43,-28c3248,5154,3134,5066,3047,4956xm4202,4932v11,-46,16,-92,16,-138c4218,4787,4196,4787,4196,4794v-5,46,-16,88,-32,134c4158,4942,4202,4949,4202,4932xm4093,5133v6,-99,6,-198,6,-297c4099,4829,4083,4829,4083,4836v-17,99,-33,198,-44,297c4039,5154,4093,5154,4093,5133xm3698,5295v,-123,-11,-250,-11,-374c3687,4914,3670,4914,3670,4921v-5,124,-21,251,-21,374c3638,5320,3698,5320,3698,5295xm2863,4985v-6,-7,-17,,-17,3c2863,5045,2911,5101,2966,5150v16,15,54,,32,-17c2939,5090,2901,5041,2863,4985xm3459,4801v,-10,-22,-10,-27,c3427,4833,3421,4868,3421,4900v,14,38,14,33,c3459,4868,3454,4836,3459,4801xm4462,5292v92,-89,157,-187,217,-286c4684,4999,4663,4992,4657,4999v-70,95,-157,183,-244,271c4386,5295,4440,5313,4462,5292xm4001,5232v11,-124,,-244,-16,-367c3985,4854,3963,4854,3963,4865v11,123,-5,247,-27,367c3936,5256,4001,5256,4001,5232xm3589,4868v,-10,-22,-10,-27,-3c3535,4956,3530,5052,3540,5143v6,22,55,22,55,c3578,5055,3578,4963,3589,4868xm3909,5295v5,-120,,-236,-11,-356c3898,4932,3882,4932,3882,4939v-5,120,-22,236,-33,356c3844,5320,3909,5320,3909,5295xm3801,5351v10,-119,,-239,,-363c3801,4981,3779,4981,3779,4988v-11,120,-27,240,-38,363c3741,5376,3801,5376,3801,5351xm87,11574v-22,11,-49,25,-71,36l16,11638v27,-18,60,-35,92,-50c119,11585,103,11567,87,11574xm678,11687v5,-3,,-14,-11,-10c466,11772,244,11821,16,11881r,43c22,11924,22,11924,27,11924v233,-50,483,-117,651,-237xm4706,5115v22,-17,33,-39,43,-60c4760,5038,4777,5020,4782,4999v5,-7,-16,-14,-22,-7c4744,5009,4733,5030,4717,5052v-16,17,-33,35,-44,53c4673,5119,4701,5126,4706,5115xm320,11624v-98,42,-201,81,-304,113l16,11779v114,-42,217,-92,315,-145c336,11631,325,11620,320,11624xm667,7839v22,10,49,-8,27,-18c564,7733,412,7648,244,7574v114,21,228,39,342,60c748,7697,905,7768,1057,7846v16,7,44,-7,22,-15c981,7779,878,7722,775,7669v271,53,542,113,776,205c1572,7881,1589,7863,1567,7853,1317,7736,1046,7648,770,7570v146,-7,293,-17,439,-35c1225,7532,1220,7514,1204,7514v-212,7,-418,11,-624,7c510,7503,439,7486,369,7472v195,-4,390,-18,580,-43c965,7426,960,7412,943,7412v-309,21,-607,10,-910,-14c27,7398,16,7394,11,7394r,166c60,7574,108,7592,157,7609v185,64,353,141,510,230xm33,8463v-6,18,-11,39,-22,56l11,8675v11,-71,27,-138,43,-209c65,8456,38,8452,33,8463xm266,7771c190,7712,103,7655,16,7606r,60c92,7704,168,7743,239,7789v21,11,43,-7,27,-18xm81,10565v-21,36,-48,74,-65,110l16,10834v33,-89,65,-173,98,-262c119,10562,92,10555,81,10565xm656,11779v-163,49,-325,99,-488,141c136,11927,152,11962,184,11955v168,-46,331,-98,488,-162c683,11786,667,11775,656,11779xm743,11849v-147,39,-293,71,-439,99c271,11955,282,11991,320,11984v146,-36,293,-75,434,-117c764,11864,759,11846,743,11849xm1052,11991v-147,14,-288,31,-434,53c586,12047,602,12082,634,12075v141,-28,282,-49,429,-70c1073,12005,1068,11991,1052,11991xm11423,21579v33,7,60,14,93,21l11602,21600v-54,-11,-113,-25,-173,-32c11413,21565,11407,21575,11423,21579xm911,11906v-157,42,-315,74,-483,99c390,12012,407,12051,445,12044v162,-32,319,-75,471,-124c933,11917,927,11902,911,11906xm20911,21600r169,c21145,21565,21204,21526,21264,21484v5,3,11,3,22,7c21361,21505,21443,21519,21530,21526r,-95c21519,21431,21508,21431,21497,21427v11,-3,22,-7,33,-10l21530,21290v-17,7,-28,17,-44,24c21486,21314,21486,21314,21481,21314v16,-10,32,-21,43,-28l21524,21152v-16,14,-27,25,-43,39c21313,21350,21128,21487,20911,21600xm10372,8918v157,7,309,7,466,28c10849,8946,10854,8936,10843,8936v-146,-36,-314,-67,-471,-60c10328,8876,10328,8918,10372,8918xm11245,11419v16,-10,-6,-25,-22,-14c11104,11468,10984,11539,10898,11624v-22,21,32,42,54,21c11039,11564,11131,11486,11245,11419xm11174,11345v16,-4,6,-21,-11,-18c10979,11370,10827,11490,10697,11581v-27,22,16,50,43,29c10865,11514,10995,11401,11174,11345xm10355,10396v6,,6,-3,,-3c10350,10389,10350,10396,10355,10396xm10236,9003v152,10,304,10,456,14c10702,9017,10708,9003,10697,9003v-152,-18,-304,-39,-461,-46c10187,8953,10187,8999,10236,9003xm10263,9059v-49,-3,-59,39,-11,42c10361,9108,10475,9112,10583,9101v16,,16,-17,,-17c10475,9077,10372,9073,10263,9059xm10323,9631v76,14,152,28,228,35c10572,9669,10583,9648,10561,9645v-54,-11,-108,-18,-162,-32c10350,9602,10285,9592,10252,9564v-21,-18,-65,7,-43,21c10231,9609,10274,9620,10323,9631xm10193,9708v108,39,222,71,347,88c10670,9814,10800,9821,10930,9846v22,3,33,-18,11,-21c10833,9796,10719,9782,10605,9765v-130,-22,-250,-57,-369,-96c10187,9655,10149,9694,10193,9708xm13446,12044v,-15,-33,-15,-33,c13408,12125,13430,12199,13462,12276v11,25,71,14,60,-10c13473,12195,13451,12121,13446,12044xm14438,12195v,32,,64,-5,95c14433,12312,14481,12312,14481,12290v-5,-31,-5,-63,-5,-95c14476,12181,14438,12181,14438,12195xm13245,11857v,-15,-27,-15,-32,c13202,11987,13223,12118,13294,12241v11,25,76,14,60,-11c13283,12111,13245,11987,13245,11857xm11266,11486v-97,57,-168,127,-227,201c11011,11719,11087,11744,11109,11708v43,-74,114,-141,184,-204c11315,11490,11283,11476,11266,11486xm11331,11603v-70,52,-141,112,-184,176c11131,11804,11185,11821,11201,11800v44,-63,92,-123,157,-183c11369,11606,11342,11592,11331,11603xm11407,11775v-21,22,-49,43,-76,64c11304,11860,11353,11881,11375,11860v21,-25,43,-46,65,-70c11456,11775,11423,11765,11407,11775xm14297,7426v33,113,33,226,38,342c14335,7782,14362,7782,14362,7768v,-71,22,-141,16,-212c14378,7507,14367,7458,14367,7412v,-32,-75,-32,-75,c14292,7415,14292,7415,14292,7419v5,,5,3,5,7xm16411,8569v136,-43,277,-74,429,-88c16878,8477,16861,8435,16824,8442v-152,24,-293,56,-423,113c16384,8562,16395,8576,16411,8569xm16303,8463v108,-25,222,-42,336,-57c16683,8403,16661,8357,16623,8364v-114,21,-222,50,-331,78c16276,8449,16287,8466,16303,8463xm16325,8713v195,-60,390,-109,602,-130c16970,8579,16954,8530,16905,8537v-212,35,-412,85,-597,162c16303,8706,16314,8717,16325,8713xm16655,9147v-54,18,-113,29,-173,29c16460,9176,16460,9200,16482,9200v65,,130,-7,195,-17c16715,9176,16693,9137,16655,9147xm16276,8315v70,-14,141,-25,211,-28c16525,8283,16514,8244,16482,8251v-71,14,-141,32,-212,50c16254,8301,16260,8318,16276,8315xm16786,9013v-141,14,-282,39,-402,88c16368,9108,16384,9123,16401,9116v130,-36,254,-64,395,-64c16840,9056,16834,9010,16786,9013xm13701,9606v-28,-11,-55,10,-44,28c13755,9740,13787,9867,13701,9962v-28,-102,-76,-208,-125,-303c13565,9645,13538,9648,13538,9666v27,120,38,240,49,360c13587,10029,13587,10033,13587,10033v-6,3,-17,7,-27,10c13516,9923,13478,9803,13424,9687v-11,-25,-65,-14,-54,11c13408,9814,13430,9930,13413,10047v-5,,-5,,-11,c13381,10043,13289,10022,13289,10036v-17,-24,-22,-67,-28,-84c13240,9870,13240,9789,13251,9712v,-14,-33,-18,-38,-4c13169,9810,13148,9920,13148,10029v,,-6,-3,-6,-3c13001,9937,13066,9810,13120,9708v11,-14,-27,-21,-37,-10c12969,9807,12882,9948,13017,10064v114,99,326,127,505,96c13880,10089,14037,9747,13701,9606xm13175,7482v11,14,65,85,48,95c13213,7585,13223,7592,13234,7592v44,-7,22,-46,17,-67c13234,7472,13223,7412,13186,7366v-22,-25,-82,-7,-71,17c13126,7419,13158,7450,13175,7482xm13077,7574v6,11,27,7,27,-4c13088,7503,13055,7436,13034,7369v-11,-35,-103,-10,-71,18c13017,7443,13050,7514,13077,7574xm14541,7676v5,-49,,-95,,-144c14541,7507,14481,7510,14487,7535v11,46,16,92,16,138c14503,7690,14541,7690,14541,7676xm12849,7525v,14,33,14,33,c12882,7510,12882,7493,12882,7479v-5,-14,-11,-32,-16,-46c12860,7387,12763,7422,12806,7447v33,18,43,53,43,78xm14563,12185v-6,35,,70,,105c14563,12312,14617,12312,14617,12290v-6,-35,-11,-74,-22,-109c14590,12171,14563,12174,14563,12185xm9705,16238v59,-152,130,-303,233,-448c9943,15783,9927,15779,9922,15783v-125,141,-223,282,-288,441c9629,16256,9694,16266,9705,16238xm13381,7606v5,10,32,7,27,-4c13386,7528,13354,7450,13343,7376v-6,-42,-98,-24,-71,14c13327,7454,13354,7532,13381,7606xm14530,20771v27,-67,43,-134,49,-201c14584,20545,14514,20545,14519,20570v11,67,,130,-21,194c14487,20778,14525,20785,14530,20771xm19025,14351v141,-29,282,-50,428,-71c19469,14277,19464,14262,19448,14262v-147,15,-288,32,-434,53c18981,14322,18992,14358,19025,14351xm14362,20827v38,-109,65,-218,71,-331c14433,20471,14373,20471,14373,20496v5,109,,219,-27,328c14340,20831,14357,20834,14362,20827xm21258,7119v28,74,87,148,141,215c21416,7352,21459,7334,21443,7316v-65,-63,-114,-134,-168,-201c21269,7112,21258,7115,21258,7119xm20841,8770v179,-229,152,-561,87,-787c20841,7655,20597,7295,20180,7094v,,,,,c20180,7094,20180,7094,20180,7091v-11,-11,-38,-4,-33,10c20266,7302,20180,7489,20114,7690v-54,173,-81,350,-81,522c20033,8488,20169,8756,20516,8925v-526,222,-1144,374,-1773,466c18510,9317,18277,9260,18027,9221v304,-24,580,-88,868,-201c18938,9003,18927,8964,18884,8953v-445,-113,-1177,-166,-1627,18c17290,8907,17252,8883,17230,8819v-27,-77,60,-141,44,-215c17263,8526,17176,8452,17111,8389v-65,-64,-141,-102,-228,-152c16802,8191,16764,8184,16753,8096v-5,-32,11,-63,-11,-95c16737,7994,16731,7987,16726,7980v60,-7,114,-18,173,-29c17062,7916,17214,7895,17382,7877v38,14,81,-24,49,-46c17089,7606,16525,7500,16054,7588v385,-130,840,-183,1252,-109c17355,7489,17404,7496,17447,7510v163,223,157,477,439,667c18157,8361,18510,8392,18878,8445v,,,,,c18911,8473,18976,8438,18949,8410v-195,-254,-510,-501,-830,-695c17859,7556,17550,7429,17198,7390v,,-6,,-6,c17322,7366,17447,7338,17566,7295v152,-49,293,-113,412,-190c18114,7020,18190,6893,18347,6826v,,,-3,5,-3c18363,6815,18358,6801,18342,6801v-700,-7,-1649,166,-1952,628c16010,7503,15658,7652,15419,7849v-27,14,-59,28,-86,46c15446,7761,15544,7623,15614,7479v,,6,,6,c16184,7359,16607,7189,16823,6812v250,-437,169,-928,667,-1298c17490,5514,17490,5514,17490,5514v49,-21,6,-67,-43,-50c16677,5711,16070,6138,15799,6657v5,-187,-16,-371,-49,-551c15614,5369,14893,4752,13939,4357v-27,-11,-59,14,-32,28c13912,4388,13917,4388,13917,4392v369,416,190,949,478,1390c14498,5941,14649,6078,14866,6184v130,64,271,109,396,176c15425,6442,15522,6544,15614,6657v,222,-21,444,-86,656c15479,7465,15398,7606,15295,7736v32,-240,-22,-494,-98,-695c15056,6671,14639,6290,14058,6163v-27,-7,-43,17,-21,28c14183,6378,14161,6614,14145,6819v-11,109,-43,229,-11,339c14004,7158,13874,7137,13744,7144v-87,3,-168,35,-266,35c13440,7179,13413,7165,13375,7168v-65,4,-119,36,-184,46c13088,7232,13007,7214,12904,7207v-103,-3,-163,11,-250,42c12584,7278,12551,7299,12464,7313v-65,7,-97,3,-157,25c12063,7429,12031,7697,12031,7860v5,275,146,518,358,737c12372,8590,12356,8579,12345,8572v-260,-144,-553,-314,-873,-405c11402,8145,11299,8124,11190,8110v136,-289,543,-473,814,-705c12248,7196,12269,6960,12454,6734v10,-10,,-24,-17,-31c12432,6696,12416,6688,12399,6688v-151,-3,-292,18,-433,53c12112,6579,12351,6456,12459,6269v92,-156,157,-300,260,-445c12779,5757,12849,5694,12925,5634v22,-18,27,-53,-11,-64c12681,5496,12475,5546,12302,5637v146,-402,92,-801,146,-1213c12448,4413,12426,4406,12416,4410v,,-6,,-6,c12155,4522,11901,4671,11667,4805v-233,130,-368,275,-460,455c11185,5210,11180,5161,11185,5105v,-7,-5,-15,-11,-18c11169,5076,11142,5069,11125,5080v-222,130,-206,331,-200,508c10930,5771,10762,5927,10719,6106v-11,-10,-22,-24,-33,-35c10648,6029,10599,5986,10599,5937v,-18,-32,-28,-54,-18c10540,5919,10534,5919,10529,5923v-157,116,-179,289,-195,441c10307,6558,10328,6756,10377,6946v22,88,54,176,92,265c10317,7038,10198,6858,10111,6667,9970,6350,9960,6025,9916,5697v-38,-282,-130,-561,-282,-825c9564,4748,9477,4628,9380,4512v-33,-42,-71,-85,-114,-124c9515,4434,9748,4494,9987,4565v49,14,108,-25,65,-53c9922,4434,9808,4350,9699,4258v152,-28,320,-49,434,-117c10155,4127,10149,4099,10122,4089v-124,-50,-249,-99,-379,-145c9819,3891,9867,3824,9884,3739v32,-187,-76,-391,-195,-557c9537,2981,9304,2836,9087,2667,8789,2434,8691,2166,8658,1870v,-25,-48,-29,-59,-11c8599,1859,8599,1859,8599,1859v-174,166,-250,395,-244,628c8252,2409,8111,2353,8002,2272v-32,-21,-92,-4,-92,25c7916,2374,7921,2452,7937,2526v-97,-110,-179,-222,-260,-342c7672,2180,7672,2177,7661,2177v-11,-4,-22,,-27,7c7634,2184,7634,2184,7634,2184v,,,,,c7634,2187,7628,2191,7634,2194v,4,,4,5,7c7677,2374,7683,2554,7677,2734,7547,2625,7314,2572,7184,2462v-27,-24,-92,-17,-92,18c7086,2603,7124,2727,7195,2843v5,11,10,18,16,29c6978,2748,6712,2653,6430,2600v-5,,-11,,-16,3c6403,2607,6392,2618,6403,2625v298,155,450,402,569,631c7086,3485,7108,3736,7238,3958v135,233,477,416,824,342c7959,4395,7905,4512,7905,4632v,28,59,46,87,25c8057,4607,8133,4568,8208,4533v-59,138,-59,282,-54,427c8154,5002,8241,5006,8263,4971v70,-124,179,-226,325,-314c8604,4692,8620,4724,8648,4759v16,21,70,21,86,c8805,4649,8892,4544,8984,4441v309,424,493,851,558,1320c9591,6082,9553,6445,9726,6752v-97,-81,-195,-162,-292,-243c9211,6315,8984,6117,8702,5955,8382,5771,8013,5701,7645,5570v-49,-17,-120,21,-82,53c7596,5655,7628,5683,7666,5715v-92,-35,-190,-64,-293,-88c7102,5560,6820,5496,6539,5461v-6,,-11,,-17,3c6506,5461,6490,5475,6506,5482v396,198,732,445,922,748c7504,6350,7542,6491,7661,6597v81,74,195,130,314,176c7878,6763,7775,6766,7666,6780v-49,7,-49,46,-11,64c7910,6964,8111,7122,8387,7225v239,88,505,141,770,187c9651,7496,10111,7567,10545,7715v81,134,190,272,336,381c10811,8103,10751,8121,10708,8149v-103,71,-76,162,-228,219c10383,8406,10263,8410,10176,8456v-59,32,-92,74,-103,127c10068,8611,10084,8636,10090,8664v21,106,32,173,-49,265c9976,9003,9943,9084,9943,9168v,50,,89,,131c9591,9176,9157,9264,8789,9165v-33,-11,-76,11,-55,35c8805,9271,8902,9352,9016,9422,8279,9267,7422,9479,6674,9303v-38,-8,-60,28,-27,42c6647,9345,6652,9345,6652,9348v244,417,906,674,1502,843c8496,10290,8854,10375,9222,10438v-358,36,-715,138,-1008,247c8170,10703,8176,10756,8230,10759v521,57,1133,180,1675,120c9846,10939,9797,11003,9759,11066v-27,39,5,81,76,85c9933,11155,10019,11162,10046,11229v11,21,-10,49,,70c10063,11342,10084,11352,10139,11384v21,14,65,10,86,21c10312,11447,10339,11490,10366,11550v17,38,11,77,49,113c10458,11705,10507,11715,10572,11737v130,45,201,95,293,172c10898,11941,10925,11966,10973,11987v49,21,120,25,179,39c11082,12068,11006,12103,10925,12139v-6,,-11,,-17,3c10545,11899,10090,11793,9575,11885v-22,-7,-44,10,-27,21c9748,12047,9911,12185,10214,12238v125,21,272,24,407,10c10231,12368,9797,12410,9369,12375v-6,-155,-71,-300,-228,-423c8957,11804,8675,11726,8458,11603v-6,-4,-11,-4,-16,-4c8431,11599,8414,11603,8414,11613v11,296,206,554,559,706c8854,12294,8740,12266,8626,12230v-304,-91,-586,-204,-819,-349c7731,11655,7796,11440,7596,11232v-174,-180,-450,-296,-673,-451c6918,10774,6918,10770,6913,10763v-6,-18,-49,-14,-49,3c6907,11105,7108,11437,7395,11719v136,134,304,243,499,335c7509,11994,7070,12044,6745,12181v-22,11,-11,35,10,35c6755,12220,6761,12220,6766,12220v244,-11,369,106,575,162c7476,12421,7628,12428,7769,12421v228,-7,461,-60,542,-201c8431,12259,8550,12298,8675,12333v211,60,428,99,645,116c8930,12569,8658,12809,8545,13063v-6,18,27,32,43,18c9130,13056,9851,12858,9895,12460v352,-25,699,-103,1008,-230c10827,12343,10816,12484,10833,12601v5,39,92,63,119,21c11033,12513,11228,12474,11353,12382v76,-56,163,-120,179,-194c11792,12227,12031,12111,12248,11991v179,-99,401,-184,547,-304c12817,11670,12833,11655,12844,11638v5,92,16,180,33,264c12877,11906,12877,11909,12877,11909v-11,22,-28,43,-38,64c12725,12047,12535,12054,12389,12082v-125,29,-250,64,-364,106c11770,12280,11510,12382,11304,12520v-325,222,-607,599,-667,906c10637,13430,10637,13433,10637,13433v,,,,,c10632,13444,10654,13451,10664,13444v375,-268,900,-374,1318,-603c12128,12760,12264,12682,12383,12594v-38,56,-76,116,-103,176c12112,13102,12047,13458,12090,13807v82,625,461,1193,1415,1415c13511,15222,13522,15222,13527,15222v22,,38,-14,33,-28c13560,15187,13554,15180,13549,15176v-136,-173,-109,-395,-157,-586c13348,14414,13261,14245,13153,14079v-114,-173,-244,-335,-380,-501c12627,13402,12416,13208,12361,13003v49,-134,114,-268,190,-395c12665,12424,12801,12252,12893,12068v-60,275,81,551,260,797c13337,13123,13560,13416,13945,13575v43,17,92,-22,54,-43c13939,13211,14123,12844,13928,12537v,,,,6,c14048,12566,14096,12566,14210,12551v136,-17,271,11,396,-7c14731,12530,14812,12456,14948,12460v59,,108,21,168,17c15186,12474,15224,12442,15284,12421v103,-39,179,-32,292,-46c15891,12336,15880,12160,15875,11984v-11,-205,-109,-389,-250,-568c15826,11507,16048,11564,16298,11546v-65,145,-55,314,-33,459c16319,12382,16563,12742,16992,13000v10,31,21,63,32,95c16775,12975,16433,12894,16146,12858v-363,-45,-683,-17,-1014,89c15105,12954,15105,12978,15121,12992v282,230,694,484,1144,604c16059,13599,15853,13617,15658,13673v-466,134,-868,4,-1339,c13977,13673,13652,13754,13402,13910v-48,28,-5,70,49,74c13728,14008,13950,14054,14151,14188v119,78,233,149,374,205c14834,14516,15186,14545,15544,14531v450,-18,933,-68,1399,-152c16650,14545,16417,14767,16260,14971v-326,431,-407,939,-130,1383c15658,16178,15126,16069,14552,16062v-16,,-22,3,-27,7c14503,16076,14492,16097,14508,16111v60,53,114,99,147,155c14189,16150,13706,16083,13207,16072v-499,-10,-1095,4,-1540,169c11651,16249,11646,16259,11657,16270v,3,5,10,16,10c11673,16280,11673,16280,11678,16280v6,,11,4,17,c12551,16333,13093,16873,13717,17183v450,226,1035,350,1610,357c15219,17571,15126,17624,15045,17677v-32,25,-5,67,44,64c15333,17730,15560,17780,15804,17794v250,14,499,-7,743,-32c17019,17712,17583,17603,18038,17741v38,24,81,49,98,67c18271,17938,18396,18086,18499,18231v260,342,412,808,255,1182c18623,19723,18374,20005,18049,20249v-277,-113,-602,-205,-900,-240c17279,19988,17404,19949,17512,19882v211,-131,320,-310,488,-459c18027,19402,17984,19378,17951,19381v-596,60,-1274,244,-1507,635c16227,20041,16016,20083,15831,20132v-146,39,-292,103,-428,177c15430,20267,15452,20224,15473,20182v,,,,,c15940,19914,16482,19741,16780,19367v325,-413,347,-893,640,-1312c17431,18041,17420,18026,17398,18019v-5,-3,-16,-3,-22,-3c17371,18016,17371,18019,17366,18019v,,,,-6,c16780,18210,16222,18510,15918,18887v-152,191,-255,395,-325,603c15528,19674,15517,19868,15430,20048v-11,-117,-54,-237,-108,-335c15099,19300,14552,19032,14031,18781v-11,-7,-27,4,-27,11c13999,18795,13999,18795,13999,18799v103,289,59,593,179,878c14264,19878,14422,20058,14541,20249v-33,-18,-65,-32,-103,-42c14275,20154,14075,20069,13890,20048v-189,-21,-357,74,-547,28c13223,20044,13142,19974,13007,19956v-120,-14,-239,7,-342,46c12741,19903,12806,19794,12887,19695v109,-134,239,-261,369,-384c13283,19282,13245,19254,13202,19251v-76,-4,-141,,-206,7c13402,19011,13261,18609,13511,18302v22,-25,-6,-57,-49,-57c13337,18245,13213,18270,13120,18323v60,-152,55,-314,38,-469c13137,17656,13066,17420,13186,17229v5,-10,-6,-17,-17,-17c13164,17205,13148,17201,13131,17205v-526,88,-835,479,-970,797c12096,17949,12090,17889,12096,17822v,-28,-54,-42,-87,-21c11646,18069,11592,18474,11651,18820v-92,-46,-195,-152,-244,-190c11380,18609,11326,18623,11315,18647v-70,156,-114,314,-125,473c11098,18972,10979,18827,10849,18693v-195,-197,-472,-356,-640,-568c9835,17660,9764,17120,9797,16605v,,5,,5,c9992,16735,10101,16894,10220,17060v22,35,108,25,119,-11c10361,16986,10383,16926,10399,16862v200,131,255,293,417,441c10843,17328,10919,17332,10930,17293v38,-117,22,-226,-11,-339c10979,16968,11044,16975,11109,16986v49,7,92,-18,81,-53c11136,16799,11049,16679,10925,16566v195,-99,341,-272,395,-427c11402,15889,11396,15631,11483,15381v87,-247,260,-469,483,-674c11982,14693,11966,14675,11939,14672v-11,-7,-22,-11,-44,-7c11711,14703,11537,14770,11375,14855v-11,-92,-38,-187,-82,-272c11283,14555,11223,14541,11190,14566v-92,70,-195,130,-282,201c10925,14661,10936,14552,10941,14446v,,,,,c10941,14428,10908,14414,10887,14435v-136,131,-304,251,-477,367c10404,14672,10388,14538,10372,14407v-6,-28,-60,-49,-92,-25c10160,14467,9981,14573,9884,14689v-38,-151,-125,-300,-261,-441c9607,14231,9580,14231,9558,14238v-10,,-16,3,-16,10c9542,14248,9542,14252,9542,14252v,3,,7,,7c9477,14488,9396,14714,9249,14929v-135,194,-336,367,-433,572c8740,15663,8751,15818,8854,15973v38,64,86,110,141,149c8620,16122,8181,16199,7964,16386v-32,25,22,53,60,49c8225,16411,8425,16404,8631,16407v-76,46,-135,96,-184,159c8425,16594,8463,16633,8512,16622v342,-70,678,-88,1030,-95c9282,17028,9445,17642,9786,18108v217,292,559,508,824,776c10778,19057,10919,19240,11060,19427v,3,6,11,11,11c11093,19466,11114,19498,11136,19526v-5,-7,-11,-14,-16,-18c10784,19184,10328,18926,9873,18676v-363,-202,-824,-459,-1334,-456c8507,18220,8501,18245,8523,18256v,3,,10,5,14c8572,18305,8615,18344,8653,18383v-304,-145,-721,-282,-1057,-237c7596,18146,7596,18146,7590,18146v-16,,-21,15,-10,22c7975,18340,8078,18623,8279,18887v125,170,336,332,585,438c8799,19318,8740,19303,8675,19289v-44,-10,-87,29,-60,50c8745,19459,8837,19600,8978,19716v92,78,212,138,342,187c9228,19903,9136,19924,9043,19963v-21,11,-27,28,-16,42c9027,20013,9027,20016,9038,20020v428,137,732,366,1111,550c10377,20683,10616,20782,10860,20877v-282,-42,-553,-39,-743,70c10052,20983,10008,21036,10003,21092v,21,16,42,16,64c10025,21208,10057,21152,10014,21223v-22,35,-76,56,-114,84c9840,21353,9786,21406,9792,21469v5,50,81,85,75,120c9867,21589,9867,21589,9867,21593r179,c10046,21582,10052,21575,10046,21565v-27,-99,-189,-18,-16,-205c10079,21307,10204,21275,10209,21205v,-11,-11,-28,-5,-39c10193,21156,10187,21148,10177,21138v37,-120,140,-176,303,-173c10822,20947,11228,21060,11532,21159v352,109,667,258,943,434l12811,21593v-27,-35,-59,-67,-86,-102c12546,21265,12508,21025,12454,20778v-49,-219,-87,-617,314,-723c13110,19967,13218,20203,13522,20192v179,-7,276,-70,461,-17c14102,20207,14232,20256,14346,20298v108,43,195,106,282,163c14828,20591,14807,20760,14752,20930v-81,240,-287,458,-520,663l14449,21593v65,-56,124,-113,179,-169c15007,21173,15436,20972,15956,20842v347,-85,694,-149,895,105c16910,21018,16964,21078,17040,21141v55,46,60,18,87,89c17149,21283,17127,21311,17122,21364v-11,81,38,151,54,229l17349,21593v,-4,,-7,,-7c17626,21519,17919,21487,18217,21519v141,14,276,39,412,53c18596,21579,18564,21586,18531,21593r374,c18922,21589,18938,21582,18949,21579v54,-18,27,-71,-27,-71c18613,21505,18325,21417,18016,21406v-244,-7,-477,25,-699,88c17311,21487,17311,21477,17311,21469v-21,-84,28,-137,33,-215c17349,21152,17295,21134,17198,21078v227,-95,460,-205,688,-325c17924,20785,17967,20817,18011,20845v282,180,688,261,1079,286c19111,21131,19122,21124,19122,21113v11,-7,17,-21,6,-32c18911,20849,18732,20612,18428,20425v299,-215,537,-455,651,-730c19225,19395,19258,19085,19274,18764v445,-155,792,-395,1057,-671c20467,17952,20581,17801,20678,17645v109,-169,185,-342,342,-490c21031,17152,21036,17145,21042,17137v,,,,,c21052,17130,21047,17123,21036,17116v-11,-10,-27,-21,-54,-17c20478,17173,19941,17416,19632,17684v-163,138,-249,300,-315,469c19361,17864,19442,17578,19610,17300v255,-424,662,-819,1204,-1108c21031,16076,21275,15970,21540,15903r,-95c21421,15836,21313,15868,21210,15906v-608,223,-1090,575,-1432,963c19410,17293,19209,17762,19166,18245v-44,427,5,875,-130,1295c18878,19850,18629,20122,18314,20358v-43,-21,-86,-42,-130,-63c18488,20058,18721,19787,18867,19487v169,-342,82,-730,-70,-1069c18721,18242,18580,18083,18439,17928v-54,-57,-108,-113,-173,-166c18228,17734,18184,17688,18130,17667v-60,-60,-119,-120,-179,-180c18103,17578,18260,17670,18396,17772v265,198,401,434,574,667c18987,18460,19036,18446,19030,18425v-22,-63,-49,-127,-76,-187c18987,17518,19507,16771,20261,16245v352,-243,786,-441,1285,-533l21546,15624v-418,78,-808,222,-1133,406c20049,16234,19762,16485,19523,16756v22,-130,-5,-268,-81,-398c19345,16196,19160,16005,18900,15938v-11,-11,-33,-14,-49,-11c18840,15927,18835,15931,18835,15935v-11,7,-16,17,-16,28c18922,16263,18764,16562,18824,16866v27,155,87,349,304,437c18981,17554,18878,17818,18873,18086v-76,-116,-179,-225,-309,-328c18336,17585,18033,17381,17713,17261v-261,-222,-559,-430,-884,-610c16384,16252,16384,15624,16634,15180v265,-480,829,-766,1545,-935c18184,14245,18190,14241,18195,14238v71,39,141,77,217,109c18271,14626,18531,14993,18786,15215v336,286,889,406,1307,631c20125,15864,20169,15857,20185,15832v130,-247,32,-547,-98,-786c19995,14873,19887,14661,19654,14545v287,-11,569,-43,840,-85c20494,14460,20494,14460,20499,14460v168,25,320,18,461,-7c21112,14555,21323,14612,21546,14640r,-106c21437,14520,21334,14495,21242,14463v33,-7,65,-17,103,-24c21367,14442,21394,14446,21421,14449v43,11,87,22,130,29l21551,14160v-49,28,-103,50,-157,74c21269,14284,21123,14340,20982,14365v-146,28,-298,21,-445,17c20537,14379,20543,14379,20543,14379v,-4,5,-7,5,-11c20841,14354,21117,14287,21361,14174v11,-7,,-17,-10,-14c21139,14238,20911,14284,20673,14301v249,-53,472,-141,667,-257c21356,14033,21334,14015,21318,14026v-222,109,-472,180,-737,226c20581,14245,20581,14241,20581,14234v238,-63,439,-151,639,-264c21237,13963,21215,13945,21199,13952v-119,49,-228,109,-358,148c20754,14128,20662,14146,20570,14171v,-4,,-7,-6,-11c20765,14093,20933,13998,21085,13888v16,-10,-5,-24,-22,-14c20906,13970,20733,14037,20543,14100v,-3,-6,-10,-6,-14c20727,13994,20884,13885,21020,13758v11,-11,-16,-25,-27,-14c20846,13853,20684,13948,20499,14030v-5,-11,-10,-18,-21,-29c20657,13913,20803,13800,20917,13680v11,-10,-16,-21,-27,-10c20760,13783,20602,13871,20434,13948v-16,-14,-27,-28,-43,-42c20516,13811,20640,13712,20765,13613v16,-10,-11,-24,-22,-14c20608,13687,20478,13779,20348,13867v-11,-10,-22,-17,-33,-24c20310,13839,20304,13836,20293,13832v103,-99,196,-198,309,-293c20613,13529,20586,13518,20575,13525v-119,85,-238,177,-341,272c20207,13783,20174,13769,20147,13758v81,-95,173,-183,282,-261c20445,13486,20423,13472,20407,13483v-119,77,-227,162,-320,254c20060,13730,20033,13719,20006,13716v49,-67,98,-138,152,-205c20169,13500,20142,13490,20131,13500v-65,67,-130,134,-185,202c19919,13698,19892,13691,19860,13687v21,-42,43,-81,81,-116c19952,13557,19925,13546,19908,13557v-43,39,-75,81,-103,127c19757,13680,19708,13680,19664,13684v38,-42,76,-85,98,-131c20022,13412,20277,13299,20635,13356v282,42,623,169,835,303c21502,13680,21540,13705,21573,13733r,-395c21567,13338,21567,13335,21562,13335v5,-4,5,-4,11,-7l21573,13278v,,-6,4,-6,4c21551,13292,21540,13303,21524,13313v-16,-7,-32,-17,-49,-24c21475,13289,21475,13289,21470,13289v32,-32,65,-60,103,-92l21573,13134v-49,38,-98,81,-146,120c21405,13243,21389,13236,21367,13229v65,-74,135,-148,206,-222l21573,12985v-6,-3,-16,-3,-22,4c21470,13059,21394,13134,21318,13208v-16,-7,-32,-11,-49,-18c21323,13112,21367,13031,21421,12954v11,-14,-16,-25,-27,-11c21329,13014,21258,13091,21210,13169v-17,-7,-33,-11,-49,-14c21199,13088,21237,13021,21280,12957v11,-10,-22,-25,-27,-10c21210,13010,21161,13077,21112,13141v-32,-11,-65,-18,-98,-25c21025,13074,21042,13031,21052,12989v38,-53,65,-106,71,-159c21275,12816,21427,12798,21573,12830r,-670c21562,12167,21557,12171,21546,12178v-16,-11,-33,-18,-49,-29c21519,12125,21546,12103,21567,12079r,-64c21524,12051,21481,12086,21443,12121v-27,-14,-54,-28,-82,-42c21432,12005,21497,11931,21567,11857r,-46c21475,11888,21389,11969,21307,12054v-27,-14,-54,-28,-81,-39c21323,11906,21421,11793,21519,11684v11,-11,-17,-21,-27,-11c21389,11779,21280,11885,21177,11991v-5,-4,-11,-4,-11,-7c21139,11973,21112,11962,21090,11952v87,-134,179,-261,293,-388c21394,11553,21367,11543,21356,11553v-119,120,-228,244,-320,374c21004,11917,20971,11902,20939,11892v81,-134,168,-265,281,-392c21231,11490,21210,11483,21199,11490v-130,113,-250,243,-331,377c20846,11860,20825,11857,20803,11849v49,-141,125,-278,233,-409c21047,11430,21020,11423,21014,11430v-119,123,-216,257,-276,398c20705,11821,20678,11814,20646,11807v43,-134,108,-264,195,-391c20852,11401,20819,11391,20808,11405v-92,123,-173,254,-227,388c20548,11786,20521,11782,20489,11775v32,-141,75,-278,157,-416c20651,11352,20630,11345,20624,11352v-87,131,-163,268,-206,409c20391,11758,20358,11751,20331,11747v33,-134,71,-268,125,-402c20461,11334,20434,11327,20429,11342v-76,126,-136,261,-168,395c20212,11730,20163,11722,20114,11719v38,-162,87,-325,163,-487c20283,11222,20255,11218,20250,11229v-38,63,-70,130,-103,197c20174,11310,20174,11190,20147,11073v342,-70,634,-35,943,96c21258,11239,21416,11299,21589,11359r,-106c21557,11243,21524,11232,21492,11218v-174,-63,-326,-148,-505,-205c20716,10929,20402,10918,20136,11006v-27,-70,-59,-144,-114,-211c19914,10643,19713,10548,19502,10460v-239,-103,-504,-216,-792,-230c18667,10227,18623,10227,18580,10230v-97,-46,-200,-84,-298,-130c18271,10093,18255,10086,18244,10082v710,212,1567,215,2326,159c20619,10237,20635,10202,20592,10184v-320,-155,-651,-328,-998,-483c19686,9715,19778,9726,19876,9736v266,29,537,46,808,25c21009,9736,21302,9652,21595,9571r,-92c21372,9535,21155,9613,20933,9645v-450,67,-1014,46,-1475,-57c19529,9578,19599,9571,19670,9564v173,21,352,42,526,56c20207,9620,20212,9609,20201,9606v-130,-18,-260,-35,-390,-57c19822,9549,19833,9546,19849,9546v65,,135,3,200,7c20245,9564,20429,9613,20630,9606v21,,21,-21,,-21c20505,9581,20391,9560,20272,9539v282,10,564,10,845,14c21134,9553,21134,9535,21117,9535v-195,-10,-390,-21,-585,-31c20749,9489,20960,9465,21172,9426v16,-4,11,-18,-6,-14c20998,9429,20825,9437,20651,9440v27,-7,54,-11,82,-18c20836,9401,20944,9384,21042,9352v5,,,-7,,-7c20933,9352,20825,9377,20722,9394v-92,14,-190,28,-282,46c20413,9440,20386,9440,20358,9440v158,-42,320,-85,478,-130c21096,9288,21351,9306,21600,9338r,-88c21367,9214,21134,9204,20884,9225v-162,14,-336,35,-509,63c20635,9207,20879,9119,21101,8992v54,-32,109,-63,163,-99c21378,8925,21486,8946,21600,8953r,-99c21535,8851,21470,8844,21405,8833v32,-17,65,-35,97,-53c21535,8777,21567,8770,21600,8766r,-254c21448,8650,21275,8777,21080,8893v-261,156,-559,261,-879,353c20044,9292,19887,9345,19730,9391v-190,17,-380,28,-570,31c20098,9264,21047,8943,21600,8435r,-163c21340,8463,21107,8629,20841,8770xm18732,8325v-103,-17,-212,-21,-320,-46c18163,8227,17946,8110,17816,7962v-44,-49,-82,-162,-136,-272c17897,7828,18114,7962,18287,8128v11,10,38,,27,-11c18119,7916,17897,7708,17599,7560v,-4,-6,-4,-6,-7c18081,7722,18401,8043,18732,8325xm17523,7024v-266,84,-537,165,-803,250c16861,7182,17019,7101,17208,7038v309,-103,646,-145,976,-194c18146,6861,18119,6886,18076,6914v-130,99,-266,184,-439,251c17339,7278,17002,7323,16661,7359v303,-92,596,-201,873,-321c17550,7034,17539,7020,17523,7024xm15772,6921v76,-173,179,-331,309,-483c16064,6491,16048,6540,16021,6593v-49,95,-114,180,-179,268c15820,6886,15793,6911,15772,6932v,,,-4,,-11xm15669,7348v217,-211,471,-377,813,-504c16493,6840,16487,6823,16471,6826v-276,74,-537,198,-726,356c15772,7140,15799,7098,15831,7059v212,-169,439,-314,738,-423c16585,6629,16569,6614,16552,6621v-195,60,-379,138,-536,233c16054,6815,16092,6777,16124,6741v179,-109,353,-218,559,-310c16699,6424,16683,6410,16666,6413v-130,43,-265,96,-385,156c16292,6558,16303,6544,16314,6533v54,-39,108,-77,168,-113c16547,6378,16628,6346,16688,6300v5,-3,,-7,-5,-7c16596,6311,16520,6353,16449,6389v,,-5,3,-5,3c16574,6258,16704,6121,16834,5986v11,-10,-16,-24,-32,-14c16683,6068,16574,6166,16460,6265v27,-60,49,-120,71,-176c16536,6082,16514,6078,16509,6085v-60,106,-130,205,-190,307c16303,6406,16292,6417,16276,6431v16,-53,22,-106,27,-159c16303,6265,16287,6265,16281,6272v-21,110,-81,205,-151,304c16108,6597,16086,6618,16064,6639v38,-85,55,-169,60,-257c16401,6089,16775,5842,17219,5630v-271,229,-341,540,-428,822c16720,6681,16628,6921,16379,7101v-206,148,-461,205,-732,275c15663,7362,15663,7355,15669,7348xm15262,5390v76,99,136,205,179,311c15430,5750,15425,5796,15419,5845v-11,-17,-21,-35,-38,-53c15381,5792,15381,5789,15381,5789v-38,-67,-76,-134,-97,-205c15273,5546,15262,5507,15257,5468v,-21,-6,-42,-6,-60c15262,5397,15262,5394,15262,5390xm15251,6219v-352,-155,-623,-292,-775,-568c14270,5274,14367,4805,14042,4455v358,198,700,410,976,660c15099,5189,15170,5267,15235,5348v-16,85,-5,169,16,250c15235,5577,15213,5553,15197,5531v-54,-91,-87,-183,-108,-285c15089,5239,15072,5239,15072,5246v-5,49,-5,102,6,151c15045,5362,15013,5330,14980,5295v-27,-60,-49,-123,-70,-183c14904,5101,14883,5105,14883,5115v,32,5,67,16,99c14714,5034,14519,4861,14330,4692v-11,-11,-44,,-28,10c14492,4889,14671,5073,14834,5260v-114,-67,-250,-120,-380,-166c14443,5090,14433,5098,14443,5105v130,67,277,127,396,204c14883,5337,14920,5369,14958,5401v28,32,49,60,71,92c14877,5408,14698,5341,14508,5299v-10,-4,-21,10,-10,14c14752,5390,14953,5496,15127,5634v37,49,70,102,103,151c15056,5669,14839,5577,14611,5531v-16,-3,-21,15,-5,18c14807,5602,14975,5687,15116,5792v86,60,157,131,233,198c15365,6022,15381,6057,15398,6089v-163,-113,-369,-205,-570,-275c14812,5810,14801,5824,14817,5828v277,106,461,250,646,409c15479,6279,15495,6325,15511,6371v-75,-56,-157,-106,-260,-152xm15479,5937v-11,-60,-11,-120,-11,-180c15517,5877,15549,6001,15566,6124v-22,-60,-55,-123,-87,-187xm9206,4314v11,-7,22,-14,33,-21c9271,4304,9304,4314,9336,4328v6,,6,4,11,4c9298,4325,9255,4321,9206,4314xm9439,4350v-49,-29,-103,-57,-162,-78c9293,4261,9309,4247,9325,4233v6,-3,6,-3,11,-7c9439,4283,9542,4336,9640,4395v-60,-17,-130,-31,-201,-45xm9797,4434v,,,,,c9775,4431,9754,4424,9727,4417v-114,-74,-228,-149,-347,-219c9390,4187,9401,4177,9412,4163v141,84,271,173,385,271xm9439,4113v6,-7,6,-17,11,-24c9531,4124,9613,4163,9689,4201v-22,4,-49,11,-71,15c9613,4219,9602,4219,9596,4226v-48,-39,-103,-77,-157,-113xm9727,4194v-76,-45,-152,-84,-234,-127c9515,4060,9542,4050,9564,4043v,,5,,5,c9591,4050,9618,4064,9634,4074v27,11,49,25,76,36c9754,4131,9792,4152,9835,4170v-33,10,-76,17,-108,24xm10014,4124v-44,18,-87,32,-141,42c9830,4134,9775,4106,9727,4082v-33,-18,-66,-43,-104,-60c9640,4015,9656,4004,9672,3997v109,42,223,85,342,127xm8523,2215v16,145,49,290,125,427c8653,2649,8669,2646,8669,2639v-81,-198,-86,-399,-92,-604c8583,2025,8583,2014,8588,2004v11,310,195,575,526,811c9352,2984,9564,3150,9672,3372v55,106,109,237,82,350c9721,3859,9607,3916,9455,3979v-5,-67,-32,-137,-75,-204c9304,3605,9184,3443,9060,3284v-6,-7,-22,,-17,7c9092,3365,9136,3439,9173,3514v-37,-39,-81,-75,-119,-106c9027,3369,9000,3330,8973,3295v-6,-7,-22,-4,-16,3c8962,3312,8967,3330,8978,3344v-81,-63,-168,-127,-255,-187c8610,2956,8528,2752,8507,2536v-22,-109,-11,-215,16,-321xm8355,2596v5,25,5,50,11,71c8344,2646,8328,2621,8306,2600v-11,-11,-38,,-27,10c8317,2656,8355,2706,8387,2752v,3,,7,6,14c8382,2776,8366,2787,8344,2794v-49,-57,-98,-113,-136,-173c8203,2610,8170,2618,8181,2628v33,60,76,117,114,177c8279,2808,8257,2812,8241,2812v-43,-46,-81,-96,-119,-145c8116,2660,8100,2663,8100,2674v11,21,27,39,38,60c8100,2702,8062,2667,8030,2635v-6,-42,,-92,,-130c8030,2466,8024,2427,8024,2388v114,64,233,127,331,208xm7189,2565v163,91,353,162,472,285c7661,2857,7661,2868,7661,2875v-33,-25,-60,-46,-98,-70c7552,2797,7536,2808,7547,2815v43,32,81,67,114,102c7661,2932,7661,2946,7661,2960v-6,3,-11,3,-16,7c7580,2914,7514,2864,7444,2815v-11,-7,-27,4,-16,11c7487,2879,7547,2932,7601,2984v-21,7,-43,15,-59,22c7477,2953,7417,2893,7363,2833v-6,-7,-27,,-22,7c7384,2903,7433,2960,7487,3020v-10,3,-21,3,-38,7c7428,3013,7411,2999,7390,2984,7260,2861,7211,2713,7189,2565xm7504,3066r,c7498,3069,7498,3069,7504,3066v-6,,-6,,-6,c7498,3069,7498,3069,7504,3066xm7336,3884v-93,-173,-120,-360,-201,-536c7048,3168,6934,2967,6750,2805v211,162,358,342,477,550c7233,3369,7260,3362,7260,3348v-71,-265,-342,-508,-667,-674c7059,2833,7357,3094,7666,3372v6,60,17,120,27,177c7683,3538,7672,3528,7666,3517v-11,-10,-27,,-21,7c7666,3556,7693,3591,7715,3623v22,67,43,134,81,197c7726,3750,7666,3672,7612,3588v-5,-11,-32,-7,-27,3c7677,3799,7834,4025,8089,4170v11,7,22,14,33,21c7780,4346,7439,4078,7336,3884xm8208,4261v17,7,28,15,44,22c8176,4350,8100,4417,8035,4487v32,-81,92,-151,173,-226xm8214,4445v-71,32,-136,70,-201,106c8013,4551,8013,4547,8013,4547v92,-81,185,-162,282,-247c8301,4304,8311,4307,8317,4311v-44,42,-76,88,-103,134xm8349,4325v17,7,28,11,44,14c8366,4364,8339,4392,8317,4424v-16,-7,-33,-11,-49,-4c8295,4388,8322,4357,8349,4325xm8246,4784v,-89,17,-177,55,-265c8344,4463,8393,4413,8452,4360v17,4,38,11,55,14c8382,4498,8295,4639,8246,4784xm8469,4625v-71,42,-130,92,-179,141c8349,4628,8442,4505,8566,4385v22,3,49,7,71,10c8577,4473,8523,4547,8469,4625xm8620,4561v-16,-3,-37,,-54,7c8555,4575,8539,4582,8528,4590v49,-64,103,-127,158,-187c8696,4403,8707,4403,8718,4406v-32,49,-65,102,-98,155xm8680,4653v-11,-21,-22,-42,-27,-67c8653,4582,8648,4579,8648,4575v38,-56,81,-112,130,-169c8816,4406,8848,4406,8881,4403v-76,81,-141,162,-201,250xm8230,4149c7975,3983,7883,3736,7840,3514v-65,-314,-49,-635,-87,-949c7796,2656,7856,2745,7899,2833v82,155,158,314,261,465c8165,3305,8176,3298,8176,3295v-87,-155,-152,-311,-212,-473c7932,2730,7883,2639,7834,2547v158,198,364,370,613,543c8821,3348,9520,3775,9260,4156v-260,222,-732,190,-1030,-7xm9607,5574c9531,5189,9390,4784,9065,4455v11,4,22,11,38,15c9114,4487,9136,4505,9146,4515v27,36,60,67,93,99c9249,4621,9271,4618,9266,4607v-17,-25,-33,-53,-49,-77c9211,4522,9206,4515,9201,4508v5,,5,4,10,4c9255,4568,9293,4625,9342,4678v5,10,32,3,27,-7c9347,4632,9325,4593,9298,4554v27,14,54,28,82,46c9401,4632,9417,4664,9439,4695v92,145,174,297,233,448c9792,5436,9813,5732,9840,6032v33,335,147,656,342,956c10160,6971,10139,6957,10111,6939v-32,-49,-59,-95,-81,-148c10025,6773,9987,6780,9992,6798v11,32,27,63,44,95c10030,6890,10025,6886,10019,6883v-43,-60,-76,-120,-103,-187c9911,6688,9895,6688,9895,6699v,49,16,99,38,145c9911,6833,9889,6826,9873,6815,9640,6424,9689,5990,9607,5574xm9987,6932v,3,,3,,c9981,6928,9976,6928,9976,6925v,3,5,7,11,7xm9428,7359v-292,-46,-596,-96,-873,-177c8268,7098,8030,6967,7791,6837v130,-11,255,-7,385,14c8181,6851,8181,6851,8187,6851v38,7,70,-28,27,-43c7937,6696,7758,6583,7650,6375v-65,-131,-141,-258,-249,-374c7243,5828,7032,5680,6783,5570v341,99,715,159,1019,293c7840,5881,7878,5849,7861,5824v6,-7,6,-14,,-21c7823,5761,7780,5715,7742,5673v721,158,1236,578,1675,959c9623,6808,9840,6978,10063,7147v92,71,179,145,265,219c10187,7278,10041,7189,9895,7101,9705,6985,9558,6854,9423,6713v-11,-14,-43,,-33,11c9499,6851,9613,6981,9764,7091v-65,-36,-130,-71,-200,-106c9336,6798,9108,6618,8930,6410v-6,-7,-22,,-17,7c9022,6561,9141,6710,9293,6840v-16,-7,-33,-17,-49,-25c9244,6812,9239,6808,9239,6805,9000,6653,8832,6484,8675,6293v-6,-7,-22,,-17,7c8745,6420,8827,6551,8946,6660v-22,-10,-38,-21,-60,-28c8680,6442,8447,6269,8295,6054v-5,-11,-32,-4,-27,7c8349,6191,8452,6318,8566,6438,8366,6293,8160,6152,8002,5983v-5,-7,-27,,-21,7c8073,6110,8181,6233,8311,6343v,,-5,,-5,-4c8263,6315,8214,6293,8170,6269v-48,-46,-92,-96,-146,-141c7943,6061,7851,6001,7758,5941v-10,-7,-21,3,-16,10c7834,6022,7916,6099,7997,6173v-174,-95,-336,-190,-493,-296c7493,5870,7477,5881,7487,5888v201,148,418,285,640,416c8013,6286,7894,6279,7780,6272v-11,,-16,14,-5,14c7937,6307,8095,6332,8241,6371v54,32,108,60,168,92c8241,6427,8062,6410,7883,6399v-11,,-11,11,,11c8170,6452,8447,6498,8675,6618v-212,-42,-434,-57,-662,-53c7997,6565,7997,6579,8013,6579v331,,656,71,944,177c8767,6724,8566,6713,8377,6724v-17,,-17,17,,17c8718,6741,9005,6812,9293,6918v21,10,43,21,65,32c9108,6886,8821,6868,8561,6879v-22,,-22,21,,21c8897,6897,9179,6964,9472,7059v-179,-14,-369,-14,-548,3c8908,7062,8908,7080,8924,7080v239,-18,472,7,694,57c9461,7137,9304,7147,9173,7147v-16,,-16,18,,18c9363,7172,9623,7161,9830,7204v27,14,48,28,75,42c9754,7232,9591,7235,9450,7242v-22,,-22,21,,21c9667,7263,9878,7271,10057,7331v125,70,244,144,363,222c10101,7461,9748,7412,9428,7359xm7243,11183v-5,-11,-27,,-21,7c7336,11356,7433,11521,7525,11691v-27,-21,-48,-46,-76,-71c7216,11384,7064,11130,6934,10865v141,138,369,244,499,381c7574,11391,7574,11553,7612,11712v-103,-176,-233,-356,-369,-529xm7227,12269v-119,-39,-222,-77,-341,-77c7173,12139,7444,12125,7720,12139v-184,7,-374,35,-547,42c7162,12181,7162,12192,7173,12192v331,,634,-43,954,24c7927,12386,7498,12361,7227,12269xm9184,12322v-222,-120,-336,-300,-498,-451c8675,11864,8658,11871,8664,11878v108,109,190,233,298,342c8696,12075,8507,11881,8436,11655v98,92,244,156,380,226c9038,11998,9179,12153,9217,12333v-6,,-22,-7,-33,-11xm8626,13042v195,-254,515,-413,884,-536c9466,12530,9423,12559,9380,12587v-152,91,-320,180,-456,282c8919,12873,8924,12883,8935,12880v141,-60,271,-138,401,-205c9466,12604,9596,12523,9759,12484v-87,371,-683,424,-1133,558xm10149,12125v-222,-46,-368,-145,-558,-226c9792,11927,10003,11909,10204,11948v124,25,233,67,336,117c10339,12012,10128,11976,9911,11959v-16,,-16,14,-6,17c10171,12008,10420,12068,10654,12160v-163,11,-326,,-505,-35xm12481,13455v162,201,341,391,493,596c13131,14266,13245,14488,13299,14725v28,130,28,289,125,412c12887,14961,12567,14661,12399,14312v28,-106,44,-219,44,-332c12459,14012,12475,14044,12492,14072v54,162,97,328,97,501c12589,14580,12605,14580,12611,14573v11,-99,11,-201,,-307c12611,14266,12611,14266,12611,14269v76,156,146,307,217,466c12833,14746,12855,14742,12855,14732v-22,-78,-44,-156,-71,-230c12877,14619,12980,14728,13093,14834v17,14,55,3,38,-14c12985,14650,12866,14478,12768,14305v98,70,201,141,309,204c13088,14516,13104,14506,13093,14499v-124,-103,-282,-198,-390,-307c12676,14146,12654,14097,12633,14051v103,77,222,148,347,211c12996,14269,13012,14255,13001,14245v-168,-99,-309,-212,-428,-332c12551,13860,12535,13811,12513,13758v60,56,130,109,206,159c12736,13927,12757,13913,12746,13899v-119,-92,-206,-187,-276,-293c12443,13522,12421,13433,12405,13345v16,36,49,71,76,110xm12356,14220v-81,-208,-114,-427,-103,-645c12253,13539,12258,13504,12258,13469v11,46,22,88,33,134c12313,13719,12345,13836,12351,13956v10,88,5,176,5,264xm11597,12897v-287,124,-640,230,-846,416c10952,12971,11283,12629,11743,12428v125,,250,-7,369,-25c12080,12421,12052,12439,12020,12453v-125,46,-260,88,-407,91c11597,12544,11597,12559,11613,12562v82,4,168,-7,255,-21c11836,12559,11808,12576,11776,12594v-125,42,-255,77,-401,102c11358,12700,11364,12717,11380,12714v87,-11,174,-25,255,-43c11516,12735,11402,12798,11277,12862v-22,11,,39,22,28c11429,12834,11564,12777,11695,12717v-55,46,-109,96,-158,145c11527,12873,11554,12883,11564,12873v93,-85,206,-177,331,-247c11906,12619,11922,12615,11933,12608v-54,67,-103,134,-146,205c11733,12837,11662,12869,11597,12897xm11863,12774v65,-85,141,-166,222,-240c12123,12516,12155,12499,12193,12481v-54,63,-108,127,-151,194c11987,12707,11928,12742,11863,12774xm12139,12615v71,-78,147,-152,228,-226c12421,12361,12475,12329,12530,12298v-103,116,-239,222,-391,317xm12286,12305v-152,42,-309,74,-472,91c12042,12301,12280,12216,12540,12171v-86,42,-173,88,-254,134xm16390,18623v265,-191,585,-343,889,-515c16975,18467,16959,18922,16683,19293v-158,208,-380,370,-673,501c15913,19836,15815,19878,15723,19924v184,-137,363,-264,591,-374c16330,19543,16314,19526,16298,19533v-196,81,-380,176,-532,289c15815,19744,15869,19667,15924,19589v168,-95,341,-187,536,-264c16477,19318,16460,19300,16444,19307v-152,46,-298,102,-439,169c16016,19459,16032,19441,16043,19423v184,-144,374,-264,629,-359c16693,19057,16672,19039,16655,19046v-162,46,-325,109,-460,187c16216,19208,16233,19184,16254,19159v168,-145,353,-272,586,-378c16856,18774,16840,18760,16824,18767v-141,53,-272,117,-391,191c16590,18785,16753,18612,16921,18439v11,-14,-16,-24,-32,-10c16775,18524,16666,18619,16552,18714v28,-56,44,-116,49,-180c16601,18527,16585,18524,16580,18531v-28,95,-76,183,-147,272c16428,18806,16428,18810,16433,18813v-27,21,-49,46,-76,67c16390,18799,16395,18707,16390,18623xm16211,18760v49,-42,97,-81,146,-116c16341,18767,16298,18877,16249,18993v-22,18,-38,39,-60,56c16222,18958,16227,18855,16211,18760xm15999,18986v49,-67,109,-127,168,-187c16146,18951,16092,19088,16005,19236v,4,,4,,8c15999,19251,15994,19258,15989,19265v10,-92,16,-184,10,-279xm15961,19039v-5,120,-38,240,-86,356c15810,19480,15745,19565,15690,19649v60,-208,136,-413,271,-610xm10323,16795v-6,43,-16,85,-33,127c10225,16824,10144,16725,10030,16647v49,,103,-7,163,-25c10247,16672,10296,16721,10350,16771v-16,,-27,14,-27,24xm10426,16781v-54,-60,-114,-123,-174,-183c10263,16594,10269,16591,10280,16587v5,-3,10,-7,16,-7c10334,16598,10377,16612,10415,16619v81,88,146,183,201,279c10561,16852,10496,16816,10426,16781xm10697,16968v-49,-116,-114,-226,-195,-331c10545,16644,10589,16644,10627,16644v86,148,151,296,200,448c10827,17109,10833,17130,10833,17148v-38,-60,-82,-120,-136,-180xm10860,16848v-22,-3,-38,,-55,7c10778,16781,10740,16707,10697,16637v11,,16,-4,27,-4c10784,16707,10838,16781,10892,16859v-11,-7,-22,-7,-32,-11xm11039,16883v-33,-3,-66,-10,-93,-17c10903,16781,10849,16697,10789,16615v11,-3,22,-7,33,-7c10914,16697,10990,16785,11039,16883xm10876,15046v38,-53,81,-106,130,-159c11011,14880,10995,14873,10990,14876v-38,32,-71,64,-103,99c10892,14940,10898,14901,10903,14866v81,-74,195,-134,298,-198c11228,14753,11245,14834,11261,14919v,,,,,3c11217,14947,11180,14975,11142,15000v10,-32,21,-64,27,-96c11174,14894,11147,14890,11142,14901v-22,53,-44,102,-76,155c11055,15063,11044,15074,11033,15081v-11,,-27,,-38,c11033,15003,11071,14929,11125,14855v6,-11,-16,-21,-21,-11c11044,14919,10984,14996,10941,15074v-27,-4,-49,-7,-76,-11c10876,15060,10876,15053,10876,15046xm10843,15398v130,-127,266,-250,434,-359c11418,14950,11575,14876,11738,14806v-16,14,-33,28,-43,42c11451,15039,11272,15271,11158,15508v-6,7,16,10,22,3c11250,15381,11342,15261,11445,15148v-76,127,-125,261,-146,398c11266,15755,11283,15970,11196,16171v-92,219,-423,462,-781,342c10518,16446,10583,16372,10632,16291v168,-173,282,-378,358,-572c10995,15709,10968,15705,10963,15716v-65,123,-147,240,-239,353c10724,16065,10730,16062,10730,16054v16,-56,32,-116,48,-176c10822,15797,10870,15716,10925,15638v5,-10,-11,-17,-22,-7c10870,15666,10838,15705,10805,15741v17,-113,28,-230,38,-343xm10274,14485v11,130,22,257,27,388c10269,14894,10242,14912,10214,14933v11,-21,17,-43,22,-64c10242,14855,10209,14852,10204,14862v-17,42,-44,81,-71,124c10117,14996,10095,15010,10079,15021v-11,-4,-22,-7,-33,-11c10079,14936,10117,14859,10149,14785v6,-15,-27,-18,-32,-8c10079,14848,10036,14922,9992,14989v-27,-10,-49,-21,-70,-35c9943,14904,9960,14855,9992,14806v6,-7,-11,-11,-16,-4c9954,14834,9927,14862,9905,14894v,-32,,-64,-5,-95c9976,14686,10139,14580,10274,14485xm8930,15638v37,-194,211,-360,347,-529c9401,14954,9493,14788,9548,14619v10,120,27,243,-22,363c9520,14989,9542,14993,9542,14986v98,-191,60,-406,76,-604c9813,14693,9813,15010,9672,15331v-92,89,-179,180,-238,279c9428,15621,9417,15635,9412,15649v11,-106,38,-212,71,-318c9483,15324,9472,15321,9466,15328v-114,201,-168,423,-146,635c9314,16016,9320,16065,9325,16118v-314,-46,-439,-275,-395,-480xm8393,16347v-71,4,-147,7,-217,11c8442,16234,8794,16192,9119,16178v38,11,82,21,130,28c8951,16217,8658,16270,8393,16347xm8512,16347v277,-60,558,-88,857,-102c9374,16266,9385,16284,9396,16305v-190,-7,-407,7,-591,56c8799,16354,8783,16351,8767,16351v-87,-4,-174,-7,-255,-4xm8789,16407v5,-3,10,-7,16,-10c9000,16358,9217,16361,9417,16354v6,11,11,18,22,29c9157,16400,8875,16443,8620,16517v44,-43,98,-78,169,-110xm8881,16481v189,-35,379,-60,580,-67c9472,16428,9483,16439,9493,16453v-200,-10,-406,4,-612,28xm9889,15324v282,-243,645,-444,900,-698c10702,14749,10627,14880,10545,15007v-87,130,-168,261,-217,398c10323,15412,10345,15416,10350,15409v76,-145,168,-286,271,-427c10664,14922,10713,14859,10762,14795v-54,254,-27,526,-49,769c10697,15779,10664,16005,10551,16206v-71,127,-179,240,-380,297c10052,16538,9949,16527,9851,16503v-656,-212,-331,-865,38,-1179xm9705,16753v,3,,7,,7c9705,16756,9699,16756,9699,16753v6,,6,,6,xm11077,19187v-6,-3,-6,-11,-11,-14c11039,19145,11011,19117,10973,19092v-10,-7,-21,,-16,10c10984,19138,11017,19173,11039,19208v10,18,16,39,32,60c11071,19279,11071,19293,11066,19303v-87,-116,-174,-229,-266,-342c10578,18693,10231,18485,9998,18220v-228,-254,-375,-532,-440,-825c9510,17173,9526,16958,9564,16742v,4,5,7,5,11c9564,16951,9591,17148,9651,17346v5,10,27,7,27,-4c9651,17180,9640,17014,9645,16848v16,21,33,39,49,60c9678,17289,9797,17681,10030,18026v147,219,369,374,591,558c10805,18739,10936,18912,11066,19085v-44,-43,-87,-81,-141,-120c10914,18958,10892,18968,10903,18975v65,60,125,120,168,184c11077,19169,11077,19180,11077,19187xm11776,21141v-130,-49,-309,-112,-510,-165c10903,20813,10523,20662,10171,20492v-336,-162,-634,-398,-1046,-479c9179,19998,9233,19984,9287,19974v71,-11,141,,212,c9499,19974,9499,19974,9504,19974v49,14,82,-25,38,-46c9358,19840,9157,19766,9022,19646v-92,-81,-168,-170,-244,-258c8875,19402,8978,19406,9076,19388v32,-3,27,-25,11,-35c9081,19349,9081,19342,9070,19339v-417,-166,-628,-445,-824,-723c8133,18453,7986,18291,7753,18196v369,81,689,201,1008,349c8821,18573,8870,18520,8848,18489v-49,-74,-97,-142,-173,-194c8908,18351,9125,18407,9331,18503v238,109,461,236,677,363c10469,19131,10892,19406,11190,19759v244,285,423,596,618,899c11657,20513,11532,20365,11423,20203v-97,-152,-184,-310,-298,-459c11114,19734,11093,19744,11098,19755v103,155,174,328,266,494c11098,20034,10930,19790,10773,19536v-6,-7,-22,-3,-16,4c10827,19692,10903,19850,11006,19995v-38,-28,-81,-57,-119,-85c10730,19730,10621,19533,10496,19346v-5,-7,-27,-4,-21,7c10556,19501,10643,19649,10730,19797v,4,5,7,5,11c10686,19776,10637,19748,10589,19716v-185,-183,-331,-377,-440,-585c10144,19124,10128,19127,10133,19134v54,159,136,314,250,459c10372,19589,10366,19582,10355,19579v,-7,-5,-11,-10,-14c10117,19392,9916,19215,9770,19011v-6,-11,-33,-4,-27,7c9835,19162,9949,19303,10090,19434v-65,-35,-136,-71,-206,-102c9705,19187,9580,19021,9455,18848v-5,-7,-21,-3,-21,4c9504,18975,9580,19102,9678,19222v-87,-53,-174,-105,-255,-165c9304,18965,9206,18863,9114,18757v-6,-7,-27,-4,-22,7c9168,18880,9271,19004,9407,19113v-326,-152,-646,-310,-895,-519c8496,18580,8463,18598,8480,18612v200,183,450,332,715,473c9049,19046,8902,19011,8751,18982v-17,-3,-22,11,-6,15c9022,19064,9271,19152,9520,19247v22,11,44,21,66,32c9390,19226,9184,19187,8984,19155v-17,-3,-27,14,-6,18c9336,19240,9651,19353,9965,19476v33,18,60,32,87,50c9813,19455,9564,19406,9314,19367v-10,-4,-16,11,-5,11c9721,19452,10063,19589,10415,19737v33,18,60,39,92,57c10469,19780,10431,19769,10393,19759v-254,-78,-526,-131,-802,-163c9569,19593,9564,19614,9586,19614v276,42,542,106,791,194c10524,19861,10659,19921,10795,19984v5,4,16,11,21,14c10762,19984,10713,19970,10664,19956v-287,-78,-585,-137,-894,-176c9754,19776,9748,19794,9764,19794v277,46,548,106,808,183c10708,20016,10849,20058,10979,20111v108,81,217,166,320,251c11174,20309,11039,20263,10908,20224v-330,-95,-683,-155,-1035,-211c9851,20009,9846,20030,9862,20034v336,63,672,130,987,233c11104,20351,11315,20457,11527,20577v-402,-141,-873,-215,-1285,-310c10220,20263,10214,20281,10231,20288v526,130,1057,243,1496,465c11770,20799,11814,20849,11857,20898v-54,-25,-114,-46,-168,-71c11396,20711,11082,20612,10762,20524v-16,-3,-27,11,-16,14c11163,20665,11635,20813,11966,21036v97,112,195,229,314,328c12128,21286,11955,21208,11776,21141xm12058,20813v49,-106,97,-211,162,-314c12253,20450,12286,20397,12323,20348v-21,67,-32,137,-32,208c12226,20676,12172,20803,12139,20930v-27,-39,-54,-78,-81,-117xm12275,21106v-27,-32,-49,-63,-76,-95c12226,20894,12253,20782,12296,20669v6,63,17,130,27,201c12296,20947,12286,21025,12275,21106xm12448,21307v-38,-42,-76,-84,-114,-127c12340,21120,12340,21060,12351,21004v21,102,54,204,97,303xm12508,20094v-33,28,-65,56,-92,84c12416,20178,12416,20178,12416,20178v-82,74,-152,156,-212,237c12128,20517,12063,20626,12004,20736v-11,-18,-22,-36,-33,-50c11960,20651,11955,20612,11949,20573v93,-282,326,-525,510,-786c12464,19776,12443,19769,12437,19780v-179,194,-390,395,-509,614c11928,20386,11928,20379,11928,20372v49,-141,103,-278,200,-412c12231,19811,12372,19677,12519,19547v5,-7,-11,-14,-17,-7c12248,19688,12042,19896,11922,20118v,-7,,-17,,-24c12004,19766,12329,19469,12649,19219v16,-11,-6,-25,-22,-14c12432,19328,12258,19466,12112,19614v-49,53,-103,106,-146,166c12112,19480,12345,19208,12687,18979v16,-11,-6,-25,-22,-14c12378,19124,12145,19325,11993,19547v11,-57,21,-109,32,-162c12025,19385,12025,19385,12025,19385v158,-258,364,-487,673,-681c12708,18697,12692,18683,12676,18690v-239,127,-450,289,-596,469c12096,19109,12112,19060,12128,19011v158,-187,342,-353,575,-505c12714,18499,12698,18489,12687,18492v-174,85,-336,194,-467,311c12367,18612,12551,18443,12801,18298v10,-7,-6,-18,-17,-14c12595,18372,12427,18485,12296,18609v11,-25,22,-53,38,-78c12437,18411,12551,18295,12681,18182v11,-7,-11,-18,-21,-11c12567,18231,12481,18298,12405,18369v59,-127,114,-254,162,-385c12573,17974,12546,17970,12540,17981v-76,158,-162,314,-249,469c12286,18358,12269,18266,12242,18178v,-7,-22,-7,-22,4c12242,18316,12231,18443,12220,18573v,4,-5,4,-5,7c12210,18584,12210,18587,12215,18594v-16,36,-38,71,-54,103c12139,18556,12101,18414,12063,18277v,-7,-21,-4,-16,3c12090,18453,12101,18630,12112,18803v-27,52,-54,105,-76,158c12009,18785,11949,18605,11873,18436v-5,-7,-21,-4,-16,3c11933,18672,11949,18905,11960,19141v-16,50,-32,99,-49,152c11884,19187,11852,19085,11808,18982v-5,-10,-21,-3,-21,4c11825,19152,11846,19318,11868,19483v,,,,,c11863,19505,11857,19526,11857,19547v-16,-42,-32,-81,-43,-124c11765,19289,11695,19155,11630,19025v-6,-7,-22,-4,-22,3c11667,19155,11711,19286,11749,19416v32,113,43,230,76,339c11819,19808,11808,19857,11803,19910v-22,-56,-43,-113,-65,-169c11667,19572,11570,19406,11461,19243v-5,-10,-32,-3,-27,8c11537,19413,11613,19582,11667,19751v55,173,71,346,114,519c11781,20274,11781,20277,11787,20277v,14,,28,5,42c11722,20080,11624,19847,11499,19614v-5,-7,-27,-4,-21,3c11575,19819,11630,20027,11684,20235v-11,-14,-17,-28,-27,-43c11570,19977,11451,19769,11386,19550v-82,-275,-93,-557,16,-829c11478,18785,11570,18852,11678,18884v11,3,27,3,38,3c11743,18891,11770,18880,11770,18855v-16,-314,6,-673,255,-952c12042,17963,12074,18019,12161,18062v22,10,59,7,65,-11c12307,17885,12416,17720,12573,17575v135,-124,314,-205,493,-289c12996,17399,13017,17557,13023,17663v11,251,32,483,-54,730c12952,18439,13050,18453,13077,18411v,-4,6,-7,6,-11c13180,18358,13267,18326,13375,18312v-86,134,-108,279,-152,424c13158,18944,13023,19109,12806,19265v-16,10,-16,24,-5,35c12795,19311,12811,19321,12828,19318v5,,5,,11,c12844,19318,12849,19318,12855,19314v92,-11,162,-14,244,-7c12849,19526,12562,19804,12502,20069v6,14,6,18,6,25xm20494,17413v11,-7,-5,-22,-16,-14c20158,17557,19860,17737,19632,17952v-119,113,-201,223,-266,339c19442,18083,19572,17878,19773,17727v276,-216,672,-406,1073,-522c20787,17254,20738,17310,20700,17370v-125,177,-222,360,-363,529c20087,18206,19751,18467,19307,18651v113,-490,650,-910,1187,-1238xm17854,19455v-114,95,-212,198,-331,289c17344,19882,17111,19956,16851,19988v-22,,-38,,-60,c17073,19889,17322,19751,17534,19589v11,-7,-6,-21,-22,-14c17246,19755,16927,19889,16580,19998v-22,,-38,4,-60,4c16851,19699,17317,19554,17854,19455xm16623,20369v-336,-39,-694,-57,-1036,-32c15799,20288,16032,20259,16233,20277v227,18,460,71,677,131c16645,20425,16395,20485,16130,20510v-239,21,-418,-14,-624,-88c15495,20418,15484,20415,15479,20411v385,-25,754,-42,1144,-25c16634,20386,16639,20369,16623,20369xm15262,20259v-32,57,-76,113,-125,166c15154,20252,15202,20083,15278,19917v33,124,38,244,-16,342xm15257,19864v-76,120,-130,244,-163,371c15094,20214,15089,20196,15089,20175v5,-4,5,-7,5,-11c15094,20002,15121,19847,15170,19692v32,52,65,112,87,172xm14617,20111v-98,-155,-222,-303,-287,-462c14216,19385,14292,19071,14069,18827v412,233,835,484,1063,812c15132,19642,15137,19646,15137,19646v-43,84,-76,173,-97,261c15034,19790,15029,19677,15045,19561v,-7,-22,-11,-22,-4c15002,19635,14986,19713,14975,19790v-22,-49,-44,-95,-71,-141c14888,19568,14877,19487,14877,19402v,-7,-16,-7,-22,c14845,19452,14845,19501,14845,19550v-87,-130,-201,-254,-342,-363c14487,19176,14454,19191,14470,19205v163,137,272,289,342,455c14704,19557,14568,19466,14422,19385v-17,-7,-33,3,-22,14c14595,19512,14742,19642,14861,19790v5,21,11,46,16,67c14883,19871,14883,19889,14888,19903v-114,-144,-282,-271,-477,-374c14400,19522,14384,19533,14395,19540v244,144,395,324,498,525c14780,19960,14622,19864,14481,19780v-11,-7,-27,3,-16,10c14682,19938,14850,20080,14948,20267v,56,,112,-11,165c14888,20312,14769,20192,14617,20111xm14780,20397v-11,-7,-22,-18,-38,-25c14725,20316,14698,20259,14671,20203v81,74,136,155,168,243c14828,20429,14807,20411,14780,20397xm17035,20947v,,,,,c17035,20947,17040,20947,17040,20947v,,,,,c17040,20947,17040,20947,17035,20947xm17393,20880v-114,18,-223,36,-342,32c17035,20912,17024,20909,17008,20909v,,,-4,-6,-4c17002,20905,17008,20905,17008,20905v200,-67,390,-148,564,-236c17572,20669,17572,20669,17572,20669v11,35,32,67,59,98c17550,20806,17474,20842,17393,20880xm16937,20827v,,,,,c16921,20813,16910,20799,16894,20785v-195,-162,-493,-148,-770,-95c15652,20782,15192,20958,14817,21184v93,-141,147,-293,147,-448c15040,20676,15110,20612,15181,20549v49,-36,97,-67,152,-99c15430,20468,15582,20545,15642,20563v141,39,276,49,428,42c16433,20584,16758,20446,17133,20471v54,4,59,-42,21,-56c16786,20245,16287,20168,15842,20224v65,-21,130,-35,195,-49c16439,20097,16894,20027,17301,20111v146,113,211,247,303,381c17610,20503,17620,20513,17631,20528v-217,109,-450,215,-694,299xm18380,20506v249,166,368,385,590,561c18542,20976,18174,20905,17881,20644v-158,-138,-223,-317,-364,-459c17886,20365,18228,20581,18493,20827v11,11,38,,27,-10c18298,20595,18049,20394,17745,20221v233,70,456,162,635,285xm18916,16030v152,113,309,215,391,370c19393,16570,19388,16746,19334,16919v-17,-208,-136,-416,-260,-607c19068,16301,19041,16308,19046,16319v152,286,201,554,136,850c19166,17190,19155,17212,19139,17236v-418,-353,-87,-808,-223,-1206xm20114,9518v6,,17,,22,c20136,9521,20142,9521,20142,9525v-11,-4,-22,-4,-28,-7xm20510,9327v-146,28,-287,64,-423,106c19984,9433,19881,9437,19778,9444v239,-43,483,-85,732,-117xm19052,9482v-16,,-27,,-44,c19008,9482,19003,9482,19003,9479v16,3,33,3,49,3xm17127,9105v456,-212,1057,-176,1578,-99c18363,9119,17962,9183,17583,9176v-11,,-17,3,-22,3c17447,9176,17333,9176,17219,9183v347,-43,689,-92,1030,-134c18260,9049,18260,9034,18244,9034v-380,22,-764,50,-1139,99c17116,9123,17122,9116,17127,9105xm17284,9271v-86,24,-173,53,-260,81c17035,9331,17046,9310,17057,9285v76,-7,151,-11,227,-14xm17241,7824v-60,,-119,7,-184,15c16878,7867,16720,7909,16536,7913v-59,-11,-125,-18,-179,-39c16281,7849,16216,7814,16146,7786v-11,-4,-22,-7,-27,-11c16325,7779,16536,7779,16742,7786v11,,11,-11,,-11c16455,7750,16167,7722,15880,7715v466,-113,906,-56,1361,109xm15295,8043v103,-63,233,-134,363,-169c15858,7817,15994,7856,16173,7920v92,35,184,56,282,81c16607,8047,16585,8061,16612,8163v27,116,157,116,277,187c16959,8392,17067,8477,17100,8541v33,81,-27,183,-27,268c17073,8823,17095,8833,17095,8844v5,60,-38,137,-87,194c16975,9077,16937,9101,16916,9147v-33,81,-17,163,-82,244c16753,9489,16628,9574,16509,9655v-5,4,-11,11,-16,14c16298,9652,16102,9662,15880,9680v-200,18,-417,32,-634,56c15560,9673,15880,9620,16205,9574v17,-3,11,-18,-5,-18c15495,9616,14790,9740,14140,9927v5,-21,11,-46,11,-67c14796,9669,15463,9521,16146,9412v16,-4,11,-21,-6,-18c15522,9468,14926,9585,14346,9736v233,-91,471,-180,726,-254c15392,9391,15723,9310,16043,9221v16,-3,5,-21,-11,-17c15685,9274,15338,9352,14996,9444v-173,45,-352,98,-520,158c14953,9362,15474,9158,16043,9017v11,-4,5,-11,-6,-11c15474,9119,14931,9292,14465,9525v466,-279,1014,-487,1556,-706c16027,8816,16021,8809,16016,8812v-656,208,-1329,448,-1822,801c14189,9613,14189,9609,14183,9609v396,-292,819,-571,1263,-836c15457,8766,15441,8756,15425,8759v-423,219,-814,459,-1182,713c14254,9461,14259,9451,14270,9444v304,-254,585,-515,905,-759c15186,8678,15170,8668,15159,8675v-255,172,-510,349,-732,539c14454,9168,14476,9123,14498,9077v5,-7,5,-11,10,-18c14514,9059,14514,9056,14519,9052v109,-113,206,-229,320,-339c14850,8706,14828,8696,14817,8703v-75,60,-146,123,-216,187c14633,8823,14671,8759,14698,8692v168,-226,309,-469,597,-649xm16693,9705v-10,-4,-27,-4,-38,-7c16655,9698,16661,9694,16661,9694v11,4,22,7,32,11xm15051,8008v-11,14,-28,25,-38,39c15018,7990,15018,7934,15018,7874v27,-120,71,-237,119,-349c15148,7690,15127,7860,15051,8008xm15132,7447v-49,74,-92,152,-125,229c15007,7659,15002,7637,15002,7620v16,-124,54,-244,97,-360c15110,7320,15127,7380,15132,7447xm14123,6216v488,159,803,518,917,846c15056,7105,15067,7147,15083,7193v-49,81,-87,162,-114,250c14964,7415,14953,7387,14948,7355v-6,-109,-6,-218,16,-328c14964,7020,14942,7017,14942,7024v-22,56,-38,113,-49,169c14883,7161,14866,7126,14855,7094v-5,-81,,-162,,-247c14855,6840,14845,6840,14839,6847v-22,43,-32,88,-38,134c14731,6837,14639,6696,14536,6558v-6,-11,-33,-4,-28,7c14568,6671,14622,6780,14666,6893v-65,-60,-147,-113,-233,-155c14422,6734,14411,6745,14416,6748v141,92,233,194,309,311c14736,7084,14742,7108,14752,7133v-81,-64,-179,-116,-292,-152c14443,6978,14433,6988,14449,6995v162,71,271,163,341,272c14812,7348,14828,7429,14839,7510v-81,-127,-200,-243,-341,-349c14487,7151,14460,7165,14470,7175v49,43,93,85,131,131c14519,7253,14405,7232,14313,7189v-11,-3,-16,-7,-27,-10c14286,6868,14400,6473,14123,6216xm12210,7701v16,-71,38,-169,113,-222c12405,7422,12475,7447,12567,7429v136,-28,196,-116,353,-120c13039,7309,13137,7327,13256,7306v76,-14,125,-35,206,-35c13505,7271,13543,7281,13592,7274v44,-7,87,-32,125,-39c13961,7207,13863,7281,14010,7278v70,,124,-22,184,-15c14205,7267,14216,7271,14232,7271v,,5,,5,c14259,7278,14292,7306,14319,7316v92,46,200,67,265,142c14704,7592,14742,7775,14747,7927v5,282,-125,557,-260,822c14373,8971,14270,9292,14026,9482v98,-292,168,-589,222,-885c14248,8586,14221,8583,14216,8593v-65,261,-147,519,-239,777c14048,8989,14064,8608,14096,8227v,-11,-27,-11,-27,c14031,8639,13939,9049,13869,9458v-6,-4,-17,-7,-27,-11c13885,9197,13874,8936,13852,8685v-21,-247,-54,-494,-130,-737c13722,7941,13706,7944,13706,7948v33,250,65,501,76,755c13787,8943,13760,9183,13749,9422v-27,-7,-59,-10,-86,-17c13701,9126,13657,8833,13619,8558v-38,-275,-86,-550,-179,-818c13435,7733,13413,7733,13419,7743v43,279,97,554,124,833c13565,8791,13554,9010,13565,9225v-119,-416,-260,-826,-412,-1238c13148,7976,13126,7980,13131,7990v152,466,277,935,391,1404c13511,9394,13495,9394,13484,9394v-6,-24,-22,-49,-44,-74c13337,8886,13137,8459,12914,8047v-5,-7,-21,-4,-16,3c13072,8435,13196,8819,13316,9211v-49,-35,-98,-67,-125,-88c13186,9119,13180,9116,13175,9112v-87,-293,-244,-579,-439,-847c12730,8258,12714,8262,12719,8269v147,247,255,497,342,755c12990,8971,12914,8918,12839,8869v-402,-343,-732,-734,-629,-1168xm13684,10188v-298,74,-715,18,-797,-208c12833,9839,12904,9698,13045,9602v189,-105,471,-144,699,-60c14058,9655,14042,10096,13684,10188xm10605,7094v5,46,11,95,16,145c10594,7182,10572,7129,10551,7073v-120,-339,-141,-713,-22,-1051c10540,6050,10556,6075,10578,6099v32,46,76,89,146,113c10746,6226,10795,6226,10800,6202v22,-89,38,-180,81,-265c10925,5852,10995,5778,11017,5690v38,-152,27,-310,87,-458c11109,5281,11136,5327,11174,5376v22,28,81,18,92,-7c11402,5105,11602,4953,11933,4784v136,-71,304,-149,412,-244c12291,4688,12307,4836,12302,4992v-6,254,-65,508,-157,755c12134,5782,12199,5810,12237,5782v146,-109,325,-159,536,-145c12773,5641,12768,5641,12768,5644v-233,99,-314,304,-385,473c12313,6286,12231,6424,12058,6561v-103,78,-195,149,-255,247c11781,6840,11846,6861,11884,6847v141,-46,288,-67,439,-84c12090,6928,12058,7225,11863,7405v-244,225,-608,363,-754,620c11093,8001,11082,7976,11066,7951v5,-3,5,-7,5,-10c11136,7764,11245,7606,11429,7468v11,-7,-6,-21,-16,-10c11234,7574,11093,7715,11017,7874v-16,-25,-33,-50,-49,-74c11017,7676,11109,7581,11223,7472v130,-127,276,-244,434,-357c11673,7105,11651,7091,11635,7101v-179,117,-352,240,-499,371c11066,7535,10973,7613,10919,7694v-11,-28,-16,-57,-27,-85c10973,7503,11049,7398,11163,7299v147,-131,320,-247,521,-342c11700,6950,11684,6935,11667,6942v-309,131,-618,318,-802,537c10865,7458,10860,7433,10860,7412v173,-244,460,-441,764,-625c11635,6780,11619,6766,11608,6773v-277,138,-559,296,-743,490c10865,7246,10870,7228,10870,7211v66,-131,190,-237,326,-343c11348,6748,11521,6639,11705,6544v11,-7,-5,-21,-16,-14c11467,6632,11255,6745,11077,6879v-33,25,-71,53,-104,78c11060,6815,11174,6685,11320,6561v174,-148,375,-271,570,-405c11901,6149,11884,6131,11868,6138v-325,159,-651,367,-862,607c11120,6600,11245,6459,11391,6325v163,-144,352,-264,537,-391c11933,5927,11928,5919,11917,5923v-309,141,-580,342,-786,557c11152,6438,11180,6399,11207,6360v92,-98,184,-201,292,-292c11640,5948,11798,5838,11966,5736v11,-7,-6,-18,-17,-11c11770,5817,11597,5923,11440,6039v21,-24,38,-53,59,-77c11559,5905,11624,5845,11689,5789v119,-102,255,-194,374,-296c12074,5486,12058,5475,12047,5482v-130,67,-255,148,-369,236c11695,5694,11711,5673,11727,5648v49,-53,103,-102,157,-155c11977,5408,12080,5323,12166,5239v6,-7,-11,-14,-16,-11c12047,5288,11944,5362,11852,5436v81,-159,146,-317,211,-480c12069,4942,12036,4939,12031,4949v-65,106,-136,216,-206,321c11819,5189,11798,5112,11754,5034v-5,-7,-21,-4,-21,4c11770,5143,11781,5246,11770,5351v-16,22,-32,46,-43,68c11722,5330,11700,5239,11673,5150v-6,-10,-22,-3,-22,4c11678,5274,11678,5390,11662,5510v-16,21,-27,43,-43,64c11613,5471,11597,5373,11581,5270v,-10,-22,-10,-22,c11570,5397,11575,5521,11570,5648v-27,35,-49,70,-76,106c11478,5634,11456,5517,11440,5397v,-10,-27,-10,-27,c11429,5538,11434,5680,11445,5817v-32,39,-59,81,-92,120c11353,5803,11342,5669,11320,5535v,-11,-21,-11,-21,c11315,5697,11310,5856,11293,6018v,,,,,c11272,6046,11255,6071,11234,6099v-17,-130,-38,-261,-49,-391c11185,5697,11158,5697,11158,5708v11,155,5,314,16,473c11158,6205,11136,6230,11120,6258v-11,-85,-22,-166,-33,-250c11087,5997,11060,5997,11060,6008v,109,6,218,11,328c11055,6360,11039,6389,11022,6413v-16,-84,-32,-165,-49,-250c10973,6149,10941,6149,10941,6163v11,109,22,222,32,331c10973,6498,10968,6505,10963,6509v-22,42,-44,84,-60,127c10876,6530,10849,6424,10827,6318v,-7,-27,-7,-22,4c10827,6463,10843,6600,10865,6741v-16,43,-32,89,-49,134c10778,6720,10719,6561,10681,6410v-6,-11,-27,-7,-27,3c10702,6625,10708,6847,10767,7059v-10,67,-21,130,-27,197c10724,7196,10708,7137,10692,7077v-44,-159,-87,-314,-136,-473c10556,6597,10534,6600,10540,6607v11,159,43,321,65,487xm10670,7764v54,22,114,46,168,71c10903,7923,10968,8011,11039,8096v-11,,-17,,-28,c10881,7987,10773,7877,10670,7764xm10030,9398v6,-7,11,-18,11,-28c10057,9327,10068,9288,10068,9264v,-71,-22,-138,11,-208c10111,8985,10198,8932,10231,8862v27,-60,,-99,-6,-159c10209,8611,10225,8537,10350,8491v49,-18,108,-21,157,-39c10572,8431,10632,8410,10675,8371v38,-32,44,-74,76,-109c10833,8181,10968,8195,11098,8205v244,18,418,82,607,173c12014,8519,12313,8678,12584,8851v130,81,255,166,374,250c12990,9123,13310,9341,13348,9394v-21,4,-43,7,-65,11c12980,9207,12616,9045,12253,8897v-16,-7,-27,7,-11,14c12584,9066,12887,9243,13196,9422v-16,4,-27,7,-43,11c13142,9437,13131,9440,13120,9444v,,,,,c12752,9228,12275,9077,11836,8932v-17,-3,-33,11,-17,14c12042,9020,12258,9105,12464,9197v196,88,380,187,581,275c13034,9479,13017,9482,13007,9489v-472,-211,-987,-384,-1508,-539c11483,8946,11467,8960,11483,8967v510,156,992,353,1453,565c12920,9542,12904,9553,12893,9564v-526,-240,-1139,-403,-1719,-568c11158,8992,11147,9003,11163,9010v575,187,1144,367,1676,603c12828,9624,12817,9634,12806,9648v,-3,-5,-7,-16,-10c12557,9525,12269,9447,11998,9377v-287,-78,-580,-142,-873,-194c11109,9179,11104,9197,11120,9200v293,60,580,131,857,215c12242,9497,12492,9599,12757,9680v11,3,17,3,27,3c12779,9694,12768,9701,12763,9712v-450,-180,-1003,-279,-1518,-342c11228,9366,11217,9387,11239,9387v260,39,521,88,770,152c12258,9602,12492,9691,12730,9768v,7,-5,11,-5,18c12275,9648,11776,9578,11283,9535v-17,,-22,18,-6,18c11776,9606,12242,9719,12708,9846v,,,,,3c12286,9761,11836,9736,11396,9758v-16,,-16,14,,14c11846,9772,12275,9825,12703,9913v,10,,24,,35c12703,9952,12703,9955,12703,9959v-401,10,-802,42,-1209,38c11114,9994,10572,9997,10280,9818v-60,-39,-234,-170,-277,-223c9970,9553,10003,9475,10030,9398xm8252,10117c7683,9941,7108,9722,6745,9380v824,222,1767,-49,2580,212c9374,9606,9412,9564,9369,9546v-22,-7,-38,-18,-60,-25c9201,9422,9038,9327,8892,9239v336,49,683,85,997,169c9889,9412,9889,9412,9884,9415v-17,32,-49,60,-54,96c9819,9574,9846,9609,9900,9659v76,63,152,141,244,204c9878,9796,9602,9740,9342,9669v-17,-3,-28,14,-11,18c9645,9775,9954,9874,10269,9962v-71,-3,-141,-3,-217,-7c9640,9881,9244,9782,8875,9631v-21,-7,-38,10,-16,21c9119,9765,9401,9867,9694,9941v-38,-4,-76,-4,-119,-7c9201,9856,8848,9743,8501,9624v-16,-8,-32,10,-16,17c8734,9736,8989,9835,9249,9916v-21,,-43,-3,-70,-3c9179,9913,9179,9913,9179,9913,8794,9832,8409,9758,8062,9613v-16,-7,-27,7,-11,14c8268,9726,8507,9807,8756,9870,8377,9828,8002,9761,7645,9659v-17,-4,-33,10,-17,17c7943,9786,8279,9867,8626,9934v-130,11,-260,28,-385,49c8236,9983,8236,9994,8241,9994v206,-14,407,-18,607,-18c8902,9987,8957,9994,9016,10001v-200,14,-396,35,-585,67c8420,10072,8420,10082,8436,10082v244,-10,488,-28,732,-35c9233,10047,9298,10043,9363,10043v87,11,168,18,255,25c9423,10103,9228,10146,9038,10188v-16,3,-11,21,5,18c9325,10153,9613,10121,9900,10089v87,7,173,11,260,14c9922,10153,9689,10216,9461,10290v-16,7,,25,16,18c9786,10220,10106,10156,10437,10114v49,,103,3,152,3c10361,10181,10149,10266,9960,10361v-11,7,5,17,16,14c10258,10262,10551,10188,10860,10121v113,,222,,336,-4c10903,10184,10610,10269,10372,10389v-6,4,,7,5,7c10529,10354,10681,10311,10833,10273v-147,60,-293,127,-423,201c9667,10414,8935,10329,8252,10117xm9168,10770v-255,-4,-510,-21,-754,-60c8604,10657,8789,10601,8984,10562v227,-46,455,-60,683,-60c9802,10516,9933,10527,10068,10530v-369,42,-732,92,-1101,141c8951,10675,8957,10692,8973,10689v423,-42,851,-74,1274,-113c10155,10636,10068,10703,9992,10770v-265,-21,-553,4,-824,xm11098,12424v-49,22,-92,39,-130,60c10979,12336,11022,12202,11212,12089v5,-3,5,-7,11,-10c11228,12075,11228,12075,11234,12072v,,,,,c11255,12086,11277,12103,11299,12114v-27,35,-44,71,-65,106c11207,12259,11180,12294,11158,12333v-6,7,11,10,22,7c11217,12301,11250,12259,11288,12216v22,-24,49,-49,70,-74c11386,12153,11407,12163,11434,12171v-70,95,-200,197,-336,253xm12844,11384v-60,116,-141,226,-287,310c12378,11800,12183,11895,11998,11994v-135,71,-287,124,-466,88c11407,12058,11348,11984,11239,11941v-54,-24,-119,-17,-173,-39c10952,11864,10941,11793,10870,11737v-119,-96,-330,-71,-390,-205c10442,11447,10480,11380,10345,11331v-93,-35,-152,-32,-179,-124c10160,11176,10182,11144,10160,11112v-38,-56,-135,-70,-227,-74c10307,10569,11039,10311,11760,10096v65,,135,-3,200,-3c11765,10163,11575,10255,11407,10343v-5,4,,14,11,11c11543,10297,11678,10244,11814,10199v114,-39,238,-71,352,-110c12193,10089,12215,10089,12242,10086v-146,56,-287,120,-423,180c11624,10354,11434,10449,11255,10544v-10,7,6,21,17,14c11467,10463,11667,10375,11874,10294v189,-78,395,-141,585,-219c12481,10075,12502,10072,12524,10072v-211,81,-417,169,-618,264c11662,10449,11418,10569,11201,10707v-11,7,6,21,16,14c11467,10604,11705,10477,11960,10368v250,-110,510,-205,770,-304c12736,10075,12741,10086,12752,10096v-613,230,-1101,575,-1572,914c11169,11020,11185,11035,11201,11024v494,-321,992,-642,1594,-875c12801,10153,12806,10156,12806,10160v-564,296,-1025,674,-1507,1026c11288,11197,11304,11207,11320,11200v266,-180,537,-359,803,-539c12361,10502,12611,10357,12871,10209v,,,,,c12378,10541,11949,10901,11532,11271v-5,7,11,18,16,11c11993,10925,12443,10576,12942,10248v5,3,10,7,16,7c12752,10382,12589,10534,12427,10689v-207,201,-407,399,-564,617c11857,11317,11879,11324,11884,11317v168,-201,374,-388,580,-575c12616,10604,12768,10467,12952,10347v-130,116,-216,261,-314,384c12481,10929,12313,11119,12150,11313v-5,7,5,11,16,7c12356,11151,12524,10968,12681,10788v136,-156,244,-350,450,-473c13142,10318,13153,10318,13164,10322v-130,166,-277,325,-390,497c12649,11013,12546,11207,12432,11405v-5,11,22,18,27,7c12584,11225,12708,11038,12839,10855v54,-78,119,-156,184,-230c12931,10865,12860,11126,12844,11384xm13077,12460v-38,-81,-65,-166,-81,-251c13023,12245,13050,12280,13088,12312v-5,49,-11,98,-11,148xm13332,12873v-87,-110,-163,-219,-222,-332c13120,12481,13137,12421,13148,12361v21,14,43,28,70,39c13234,12407,13245,12414,13256,12421v5,49,5,120,5,141c13267,12626,13272,12689,13272,12753v,10,27,10,27,c13310,12661,13316,12566,13316,12474v16,35,38,67,59,102c13397,12678,13424,12777,13440,12880v,10,27,10,27,c13467,12823,13462,12767,13462,12710v27,39,54,78,76,117c13570,12883,13614,13021,13695,13056v6,3,11,,16,c13711,13056,13717,13052,13717,13052v11,-7,,-17,-11,-14c13701,13038,13657,12940,13598,12820v38,24,76,53,119,74c13733,12901,13755,12887,13739,12880v-76,-46,-136,-99,-190,-156c13533,12689,13516,12654,13500,12622v70,60,152,113,239,159c13749,12788,13771,12777,13760,12767v-103,-71,-190,-145,-265,-223c13527,12548,13560,12544,13598,12541v59,-7,103,-14,141,-14c13858,12731,13847,12936,13842,13155v,24,27,222,59,331c13657,13306,13500,13084,13332,12873xm15717,11952v6,53,17,116,6,169c15696,12259,15604,12262,15430,12280v-65,7,-125,14,-190,28c15159,12329,15170,12365,15056,12372v-76,3,-146,-25,-233,-15c14769,12365,14731,12382,14682,12393v-65,17,-114,39,-195,39c14433,12432,14389,12414,14330,12417v-66,4,-125,39,-185,46c14037,12477,13972,12424,13874,12410v-152,-24,-282,57,-412,-10c13381,12357,13234,12283,13180,12234v-255,-250,-184,-663,-141,-945c13088,10971,13229,10678,13370,10378v-71,445,,893,163,1323c13533,11708,13549,11705,13549,11698v-82,-297,-114,-593,-109,-893c13505,11144,13619,11476,13787,11797v6,10,27,7,27,-4c13646,11342,13527,10883,13484,10421v184,508,401,1009,629,1510c14118,11938,14134,11934,14134,11927v-211,-529,-395,-1062,-574,-1594c13565,10333,13565,10333,13570,10333v320,575,570,1157,835,1742c14405,12079,14416,12079,14416,12072v-135,-536,-374,-1066,-650,-1577c13917,10685,14053,10876,14178,11073v173,268,309,544,461,815c14644,11895,14660,11892,14660,11885v-173,-544,-526,-1073,-921,-1563c13749,10333,13766,10343,13782,10357v65,57,119,120,173,180c14064,10664,14172,10795,14270,10929v211,271,407,550,580,832c14855,11772,14883,11768,14877,11758v-146,-261,-303,-515,-482,-769c14324,10886,14248,10788,14172,10685v320,276,635,561,868,868c15045,11557,15056,11553,15051,11550v-309,-448,-738,-843,-1193,-1232c14552,10601,15067,10957,15457,11433v136,166,239,332,260,519xm16352,11437v-347,-7,-607,-92,-868,-205c15408,11147,15322,11066,15235,10985v157,60,331,106,515,134c15766,11123,15772,11109,15755,11105v-233,-56,-444,-137,-645,-236c15105,10865,15099,10865,15099,10865v-16,-14,-38,-28,-54,-42c15343,10893,15674,10925,15972,10982v17,3,22,-11,6,-14c15761,10918,15544,10869,15327,10819v-152,-35,-298,-74,-444,-116c14823,10661,14763,10622,14698,10583v456,106,927,187,1388,272c16108,10858,16113,10841,16097,10834v-553,-131,-1106,-265,-1659,-392c14357,10403,14270,10368,14183,10333v656,123,1345,162,2001,282c16200,10618,16211,10601,16189,10597v-694,-152,-1431,-212,-2131,-360c14075,10227,14086,10220,14102,10209v775,53,1534,208,2304,286c16417,10495,16422,10484,16411,10481v-417,-81,-834,-148,-1263,-212c14828,10220,14503,10167,14178,10149v11,-7,21,-14,32,-21c14915,10160,15598,10237,16292,10318v22,4,27,-17,11,-21c15820,10216,15327,10135,14823,10089v504,11,1003,39,1502,95c16346,10188,16352,10167,16336,10163v-402,-67,-819,-113,-1242,-134c15116,10029,15137,10026,15159,10026v374,-18,754,-21,1128,-14c16298,10012,16298,10005,16287,10005v-385,-32,-770,-43,-1155,-29c14910,9983,14677,9994,14454,10015v-54,,-108,,-162,4c14731,9913,15197,9870,15663,9825v347,-32,732,-82,1068,3c17051,9909,17333,10036,17545,10213v-33,10,-71,21,-103,31c17311,10174,17154,10121,16992,10089v-17,-3,-22,14,-6,18c17133,10146,17263,10199,17377,10266v,,,,,c17360,10269,17349,10273,17333,10276v,-3,-5,-7,-11,-10c17246,10241,17165,10213,17089,10188v-22,-7,-43,14,-22,21c17133,10234,17203,10262,17263,10290v-114,21,-239,25,-342,67c16710,10445,16585,10643,16509,10791v-98,184,-103,371,22,547c16471,11363,16417,11394,16373,11437v-5,3,-16,,-21,xm16840,11917v-6,-11,-33,-8,-27,3c16845,12079,16905,12238,16992,12386v-6,7,-11,14,-11,21c16861,12294,16753,12174,16666,12047v-5,-11,-32,-3,-27,7c16726,12199,16829,12336,16959,12467v-11,32,-11,67,-5,106c16818,12470,16704,12361,16617,12238v-5,-8,-21,-4,-21,7c16677,12403,16807,12548,16981,12675v,3,5,7,5,14c16970,12756,16970,12823,16981,12894v-239,-205,-423,-434,-510,-688c16417,12054,16401,11902,16422,11747v11,-81,17,-183,87,-254c16612,11387,16867,11370,17040,11387v233,25,347,156,553,219c17756,11659,17946,11663,18108,11712v234,70,445,233,591,374c18884,12269,18862,12453,18678,12629v-6,4,-6,7,-11,11c18607,12622,18548,12604,18488,12587v,-4,5,-4,5,-7c18504,12492,18526,12407,18558,12319v6,-11,-21,-18,-27,-4c18493,12400,18461,12488,18439,12573v-22,-7,-49,-14,-70,-18c18374,12439,18380,12322,18401,12206v,-11,-21,-11,-27,-4c18342,12312,18314,12424,18304,12537v-11,-3,-22,-3,-33,-7c18271,12523,18271,12516,18271,12509v-5,-10,-11,-17,-16,-25c18249,12357,18266,12234,18314,12111v6,-15,-27,-22,-37,-8c18228,12202,18201,12305,18190,12407v-22,-21,-49,-39,-82,-57c18114,12241,18141,12139,18190,12033v5,-11,-17,-18,-27,-7c18103,12118,18060,12216,18043,12319v-32,-14,-70,-29,-108,-43c17957,12174,17989,12072,18043,11973v6,-11,-21,-18,-27,-7c17951,12061,17902,12156,17875,12259v-16,-4,-38,-11,-54,-14c17832,12121,17848,12001,17897,11878v5,-14,-27,-18,-33,-7c17810,11987,17767,12107,17756,12227v-22,-4,-49,-7,-70,-11c17691,12082,17707,11952,17751,11818v5,-11,-22,-18,-28,-4c17658,11941,17620,12075,17615,12209v-16,,-32,-3,-49,-3c17555,12065,17561,11927,17588,11786v,-11,-27,-14,-27,-4c17512,11920,17490,12061,17496,12202v-16,,-33,,-49,c17420,12058,17409,11913,17425,11768v,-10,-32,-14,-32,-3c17360,11913,17355,12061,17371,12209v-27,4,-49,7,-70,11c17246,12082,17219,11941,17236,11800v,-14,-33,-14,-33,c17176,11948,17192,12093,17241,12234v-22,7,-43,14,-60,21c17122,12125,17078,11994,17046,11857v,-8,-16,-4,-22,c17019,11998,17057,12142,17122,12280v-27,14,-49,32,-65,49c16954,12199,16889,12058,16840,11917xm17653,11543v11,3,22,7,33,7c17686,11550,17686,11550,17686,11550v-11,,-22,-4,-33,-7xm17832,11592v,,,,,c17832,11592,17837,11592,17837,11592v,,,,-5,xm19334,13532v-87,67,-179,127,-288,177c19046,13705,19046,13698,19046,13694v103,-91,212,-183,309,-275c19372,13405,19339,13391,19323,13402v-103,67,-201,144,-287,225c19030,13606,19025,13582,19014,13560v76,-88,163,-172,255,-254c19285,13292,19252,13275,19236,13289v-92,70,-173,141,-249,218c18970,13483,18954,13462,18933,13440v65,-77,135,-148,222,-215c19177,13211,19144,13186,19122,13204v-81,64,-162,127,-227,198c18878,13388,18862,13377,18846,13363v49,-81,108,-159,179,-236c19036,13112,19003,13098,18992,13112v-70,71,-135,142,-190,219c18786,13321,18770,13313,18754,13303v48,-95,113,-184,195,-268c18960,13021,18927,13007,18916,13021v-81,81,-152,165,-211,254c18689,13268,18672,13261,18651,13250v48,-95,97,-194,135,-293c18792,12943,18759,12936,18754,12947v-65,88,-114,183,-168,278c18575,13222,18564,13218,18548,13215v43,-110,81,-219,119,-332c18672,12869,18640,12862,18634,12876v-54,102,-108,212,-151,318c18455,13186,18428,13179,18401,13176v38,-109,76,-219,119,-325c18526,12841,18499,12830,18488,12844v-71,103,-125,212,-168,321c18293,13162,18266,13158,18233,13155v22,-106,38,-208,76,-314c18314,12827,18282,12820,18277,12834v-60,98,-87,208,-109,314c18152,13148,18136,13144,18119,13144v11,-120,22,-236,44,-356c18163,12774,18130,12774,18130,12784v-32,117,-59,237,-76,353c18033,13137,18005,13137,17984,13134v-17,-124,-27,-247,-17,-371c17967,12746,17930,12746,17924,12763v-16,124,-22,247,-11,371c17886,13134,17864,13134,17837,13134v-32,-113,-54,-226,-59,-343c17778,12777,17740,12777,17740,12791v,117,11,230,32,343c17751,13134,17734,13134,17713,13134v-65,-106,-103,-216,-114,-329c17599,12791,17566,12791,17566,12805v,113,22,223,71,332c17631,13137,17621,13137,17615,13137v-114,-95,-163,-219,-195,-339c17420,12791,17398,12791,17398,12798v16,85,27,166,65,244c17458,13045,17452,13049,17447,13056v-11,21,-16,42,-22,63c17387,13042,17344,12964,17317,12883v-6,-14,-33,-7,-33,7c17317,13007,17349,13127,17404,13239v-6,85,,173,27,261c17425,13497,17420,13493,17409,13486v-125,-173,-228,-349,-276,-543c17084,12746,17078,12435,17528,12460v179,10,385,70,553,102c18488,12636,18851,12763,19193,12922v179,81,265,176,352,303c19681,13426,19572,13642,19290,13772v-10,-3,-16,-3,-27,-7c19198,13751,19106,13769,19046,13751v-5,-4,-10,-4,-16,-7c19030,13744,19030,13744,19036,13740v10,11,32,14,54,4c19193,13684,19290,13617,19366,13543v6,-7,-21,-21,-32,-11xm17469,13705v27,21,48,42,70,67c17480,13747,17420,13723,17355,13705v43,,81,,114,xm17257,13677v-92,-21,-184,-35,-282,-50c17111,13620,17252,13613,17377,13627v16,11,27,22,43,36c17366,13666,17311,13673,17257,13677xm17089,13204v22,39,44,74,71,109c17062,13254,16964,13190,16878,13123v76,25,146,53,211,81xm16791,13095v76,74,157,144,249,208c16981,13278,16921,13257,16856,13236v-114,-67,-222,-141,-331,-215c16623,13045,16710,13070,16791,13095xm15240,12975v358,-92,803,-60,1209,28c16514,13063,16585,13123,16661,13176v-11,-4,-22,-7,-33,-7c16498,13119,16368,13074,16243,13014v-10,-4,-21,7,-10,10c16287,13056,16346,13088,16406,13116v-195,-42,-401,-74,-602,-102c15783,13010,15772,13031,15793,13035v152,28,309,63,456,99c16075,13134,15896,13155,15728,13169v-16,,-11,17,6,17c15983,13172,16222,13172,16466,13194v59,17,119,35,173,56c16444,13236,16249,13246,16054,13268v-11,,-6,10,,10c16308,13257,16558,13278,16807,13313v33,15,65,29,98,43c16720,13356,16536,13366,16357,13381v-16,,-11,17,6,17c16580,13384,16791,13391,17008,13402v27,10,49,24,76,38c16910,13433,16726,13451,16558,13465v-22,,-22,25,,21c16769,13469,16970,13486,17176,13493v43,25,81,50,125,78c17241,13571,17176,13578,17116,13582v-103,7,-206,17,-314,24c16726,13599,16645,13592,16563,13589v-504,-131,-954,-346,-1323,-614xm17827,17533v-28,-11,-60,-22,-87,-36c17593,17406,17469,17303,17322,17208v-184,-123,-379,-243,-526,-392c16786,16809,16764,16816,16775,16824v141,148,303,278,477,409c17311,17279,17366,17324,17425,17370v-5,,-5,-3,-11,-3c17409,17367,17409,17367,17404,17363v-87,-31,-168,-63,-255,-95c17024,17166,16872,17074,16742,16975v-146,-106,-287,-219,-417,-331c16314,16633,16287,16644,16298,16654v173,166,352,349,558,508c16791,17137,16726,17113,16655,17092v-130,-92,-271,-180,-401,-272c16102,16718,15956,16612,15815,16506v-11,-11,-32,4,-22,14c15983,16675,16167,16841,16373,16989v-75,-24,-146,-49,-222,-77c16151,16912,16151,16908,16146,16908v-266,-183,-553,-356,-803,-550c15327,16347,15305,16361,15316,16376v195,151,385,306,586,455c15831,16806,15755,16785,15685,16760v-244,-127,-477,-261,-678,-416c14996,16333,14969,16347,14980,16358v130,109,266,215,412,314c15343,16658,15295,16640,15240,16626v-124,-67,-260,-134,-385,-198c14845,16421,14828,16435,14839,16443v54,38,114,77,168,116c14460,16407,13852,16291,13294,16351v-16,3,-11,21,5,17c13641,16361,13988,16407,14324,16481v-293,-10,-591,11,-878,46c13435,16527,13435,16541,13446,16538v428,-35,846,-7,1268,35c14812,16601,14910,16626,15007,16658v-396,-36,-797,-25,-1187,10c13809,16668,13804,16682,13820,16682v526,-28,1035,18,1545,89c15441,16795,15517,16820,15593,16845v-304,-32,-629,-21,-916,10c14660,16855,14666,16876,14682,16873v233,-18,466,-14,694,7c15517,16894,15652,16919,15783,16943v-261,4,-532,32,-776,53c14991,16996,14991,17014,15007,17014v223,-11,450,-21,673,-18c15826,16996,15972,17010,16119,17025v59,21,114,38,173,60c15989,17067,15680,17088,15387,17123v-11,,-11,14,5,14c15799,17102,16189,17141,16585,17187v32,10,65,25,103,35c16596,17222,16504,17229,16411,17233v-233,10,-466,31,-699,53c15696,17289,15696,17310,15717,17307v223,-18,445,-25,667,-25c16552,17282,16731,17279,16899,17296v49,18,98,32,141,50c16954,17349,16867,17356,16780,17363v-233,18,-466,39,-699,64c16064,17430,16070,17448,16086,17448v222,-18,445,-28,667,-35c16910,17409,17073,17402,17236,17413v86,31,178,60,265,88c17165,17451,16802,17480,16482,17557v-11,4,-11,18,5,14c16851,17501,17203,17518,17550,17582v-249,,-510,35,-716,60c16552,17674,16265,17716,15978,17720v-244,3,-483,-43,-727,-53c15370,17614,15495,17578,15625,17533v,,,,,c15680,17529,15674,17480,15620,17480v-434,-21,-873,-53,-1280,-166c13972,17212,13690,17046,13413,16862v-255,-165,-531,-317,-840,-434c12394,16361,12134,16259,11895,16245v944,-159,1947,-95,2857,127c14801,16383,14839,16347,14828,16319v-27,-70,-65,-134,-130,-183c15007,16189,15322,16224,15625,16294v358,85,689,208,987,364c17089,16905,17452,17219,17827,17533xm17593,14277v-504,165,-905,486,-1106,818c16238,15501,16173,16097,16520,16506v-76,-35,-157,-71,-233,-102c16037,15931,16054,15430,16401,14979v151,-194,347,-378,596,-526c17105,14386,17225,14337,17344,14291v114,-29,228,-57,336,-92c17653,14224,17620,14252,17593,14277xm17723,14238v,,6,-4,6,-4c17729,14234,17729,14234,17729,14238v,,-6,,-6,xm15468,14418v-445,10,-819,-71,-1144,-268c14096,14012,13907,13948,13630,13906v309,-134,651,-173,1036,-134c14948,13800,15224,13843,15506,13797v146,-25,277,-78,423,-99c16140,13666,16368,13684,16580,13694v336,15,672,43,954,156c17236,13797,16921,13769,16623,13723v-22,-4,-27,14,-6,17c16780,13769,16948,13804,17111,13839v-336,-21,-678,-21,-1009,-78c16086,13758,16075,13776,16097,13779v179,35,363,67,548,88c16292,13860,15940,13881,15593,13825v-16,-4,-22,14,-6,14c15799,13878,16021,13903,16243,13913v-38,4,-76,7,-113,11c15799,13917,15479,13917,15154,13867v-17,-3,-27,14,-6,18c15284,13913,15425,13934,15566,13956v-33,,-71,,-103,-4c15159,13938,14877,13885,14568,13896v-22,,-22,21,,21c14855,13920,15121,13991,15403,14019v16,,33,4,49,4c15333,14051,15213,14079,15099,14114v-16,4,-5,21,11,18c15284,14090,15463,14058,15636,14033v87,,168,,255,-3c15696,14075,15506,14132,15327,14181v-22,7,-5,32,16,25c15539,14157,15739,14111,15940,14068v179,-35,358,-60,537,-95c16498,13970,16520,13970,16547,13966v-217,49,-428,117,-629,194c15891,14171,15918,14199,15945,14188v325,-127,678,-204,1047,-247c16813,13980,16645,14037,16487,14104v-16,7,,24,17,17c16769,14023,17051,13966,17349,13934v33,4,65,7,98,11c17274,13977,17105,14030,16954,14079v-22,7,-6,28,21,21c17192,14033,17409,14005,17637,13970v54,10,103,21,157,31c17810,14012,17827,14026,17843,14037v-792,180,-1535,363,-2375,381xm17864,14206v,,,-4,,c17864,14202,17870,14202,17864,14206v,,,,,xm20077,15755v-147,-74,-299,-145,-461,-209c19393,15462,19160,15388,18987,15257v-315,-233,-537,-568,-515,-882c18564,14411,18661,14442,18764,14467v6,25,17,74,17,71c18786,14562,18786,14587,18786,14612v6,49,6,98,6,148c18792,14770,18819,14770,18819,14760v5,-81,27,-162,21,-244c18840,14513,18840,14506,18840,14502v17,11,33,21,44,32c18943,14633,18976,14739,18970,14848v,11,22,11,22,c19003,14767,19003,14686,18987,14608v16,14,32,28,54,42c19111,14785,19182,14915,19204,15056v,11,27,11,27,c19225,14950,19198,14848,19160,14749v38,32,71,60,103,92c19334,14979,19393,15116,19426,15264v,7,22,7,22,-3c19437,15162,19420,15060,19388,14964v11,15,27,25,38,39c19491,15127,19556,15250,19599,15377v6,11,33,11,33,-3c19621,15303,19599,15233,19578,15166v86,95,168,197,249,296c19833,15472,19860,15465,19854,15455v-70,-117,-141,-240,-227,-357c19708,15141,19789,15183,19870,15222v11,7,28,-7,17,-14c19762,15141,19654,15067,19545,14989v-16,-21,-32,-42,-54,-63c19583,14971,19681,15014,19773,15056v11,7,27,-7,16,-14c19648,14968,19518,14887,19383,14809v-33,-32,-60,-60,-93,-92c19410,14770,19534,14816,19654,14866v16,7,27,-11,16,-14c19442,14753,19236,14633,19025,14523v16,4,32,4,54,4c19247,14583,19415,14636,19583,14693v22,7,38,-11,16,-18c19480,14633,19366,14587,19247,14545v81,3,157,7,239,7c19860,14855,20234,15352,20077,15755xm19789,14047v109,11,217,28,320,46c20033,14111,19963,14132,19892,14160v-43,18,-27,53,6,64c19903,14227,19903,14231,19914,14234v152,53,287,99,417,166c19925,14463,19415,14474,19019,14425v-439,-57,-742,-240,-1068,-420c17864,13934,17783,13864,17718,13783v,-4,-5,-11,-5,-14c17702,13751,17686,13737,17669,13719v-108,-159,-146,-321,-146,-490c17642,13440,17962,13627,18314,13599v114,-7,364,-95,407,-21c18754,13638,18699,13698,18764,13758v49,46,125,60,201,71c19025,13839,19090,13836,19144,13843v136,17,98,56,92,141c19231,14019,19285,14030,19323,14023v152,14,309,10,466,24xm20011,14202v,,-5,,-5,c20006,14202,20006,14202,20011,14202v,,,,,xm20320,12298v196,105,418,215,537,359c21047,12883,20749,13081,20532,13239v-81,-7,-163,-3,-239,4c20293,13243,20293,13243,20293,13243v,,,-4,,-4c20440,13183,20570,13105,20678,13024v11,-10,-5,-21,-21,-14c20537,13077,20413,13130,20283,13183v-6,-18,-11,-32,-17,-49c20429,13052,20575,12954,20716,12858v17,-10,-11,-28,-27,-17c20543,12925,20391,13003,20239,13081v-5,-11,-16,-22,-22,-32c20380,12954,20521,12844,20635,12721v5,-4,-5,-11,-11,-7c20494,12820,20348,12918,20185,13007v-16,-15,-27,-32,-43,-46c20304,12844,20451,12721,20581,12590v11,-10,-17,-21,-27,-10c20413,12700,20261,12816,20093,12922v-11,-7,-16,-14,-27,-25c20217,12777,20348,12647,20467,12516v11,-10,-16,-21,-27,-10c20310,12629,20163,12746,20017,12862v-16,-11,-38,-25,-54,-35c20093,12707,20212,12587,20337,12467v11,-11,-17,-25,-27,-14c20174,12566,20039,12678,19908,12795v-16,-7,-32,-18,-43,-25c19957,12647,20066,12527,20185,12414v11,-11,-16,-21,-27,-11c20033,12513,19919,12626,19816,12746v-11,-8,-27,-15,-38,-18c19876,12608,19973,12488,20044,12361v5,-7,-16,-14,-22,-7c19919,12467,19827,12587,19724,12703v-16,-7,-27,-10,-43,-17c19762,12559,19838,12432,19914,12305v5,-11,-22,-22,-33,-11c19795,12417,19708,12537,19621,12661v-11,-4,-16,-7,-27,-11c19627,12516,19681,12386,19762,12259v11,-14,-22,-29,-32,-14c19637,12368,19572,12495,19529,12629v-16,-3,-33,-10,-43,-14c19524,12488,19567,12368,19637,12245v6,-11,-21,-18,-27,-7c19529,12350,19458,12474,19420,12597v-27,-7,-54,-14,-81,-17c19366,12474,19404,12375,19464,12269v5,-10,-16,-17,-27,-7c19361,12357,19307,12460,19274,12566v-22,-4,-38,-7,-60,-11c19236,12435,19274,12319,19328,12202v6,-14,-27,-17,-32,-7c19231,12308,19177,12428,19149,12548v-27,-4,-54,-4,-81,-7c19084,12417,19106,12287,19193,12178v5,-11,-11,-18,-22,-7c19068,12273,19030,12410,19008,12541v-10,,-16,,-27,c19003,12407,19025,12276,19052,12142v,-10,-27,-14,-27,-3c19003,12192,18987,12241,18970,12294v-27,-113,-103,-219,-216,-318c19019,11938,19231,11906,19507,11966v293,74,564,197,813,332xm18710,10315v244,28,461,127,662,215c19610,10636,19795,10745,19870,10932v147,346,22,667,-168,988c19648,11902,19594,11888,19545,11878v16,-29,27,-67,38,-92c19599,11747,19621,11708,19632,11666v5,-11,-22,-14,-27,-3c19594,11694,19572,11726,19551,11754v-22,32,-38,81,-71,113c19480,11867,19480,11867,19480,11867v-32,-7,-70,-14,-103,-18c19475,11719,19567,11588,19659,11454v5,-10,-16,-21,-27,-10c19518,11574,19404,11705,19301,11839v-11,,-16,,-27,-4c19269,11825,19269,11818,19263,11807v114,-162,206,-328,277,-501c19545,11296,19518,11292,19513,11303v-76,151,-174,300,-282,441c19225,11737,19220,11730,19214,11722v76,-165,152,-331,228,-497c19448,11211,19420,11207,19415,11222v-92,144,-173,292,-244,441c19155,11641,19139,11624,19117,11606v49,-148,108,-293,195,-437c19317,11162,19301,11158,19296,11165v-98,124,-179,258,-233,395c19046,11546,19030,11536,19014,11521v22,-148,70,-296,157,-441c19177,11070,19149,11063,19144,11073v-92,131,-157,268,-190,406c18933,11465,18916,11454,18895,11444v27,-152,59,-300,162,-441c19068,10992,19041,10982,19030,10992v-114,131,-168,272,-195,420c18819,11405,18808,11398,18792,11391v32,-148,70,-293,135,-438c18933,10946,18916,10946,18911,10950v-81,134,-147,272,-190,413c18699,11352,18672,11341,18645,11334v22,-155,71,-310,163,-455c18813,10869,18786,10862,18781,10872v-98,141,-168,290,-201,441c18558,11306,18531,11299,18504,11292v11,-152,38,-300,103,-451c18613,10830,18586,10823,18580,10837v-76,138,-130,286,-146,434c18412,11267,18396,11260,18374,11257v6,-169,33,-339,76,-512c18455,10735,18428,10731,18423,10742v-54,162,-114,331,-130,501c18266,11236,18233,11232,18206,11225v,-187,27,-370,103,-554c18314,10661,18287,10657,18282,10668v-87,173,-146,360,-157,547c18098,11211,18076,11207,18049,11204v,-191,27,-378,87,-565c18141,10625,18108,10622,18103,10632v-70,184,-119,374,-130,565c17951,11193,17924,11193,17902,11190v,-191,17,-378,65,-565c17973,10611,17940,10608,17940,10622v-59,183,-103,374,-113,564c17789,11186,17756,11183,17718,11183v-22,-187,-11,-378,33,-565c17756,10604,17724,10601,17724,10615v-55,190,-76,381,-66,571c17631,11186,17610,11186,17583,11186v-38,-187,-49,-374,-28,-568c17555,10608,17534,10608,17528,10615v-43,187,-54,381,-27,571c17469,11190,17442,11190,17409,11193v-22,-53,-43,-105,-60,-158c17317,10904,17306,10770,17322,10639v,-14,-27,-10,-27,c17279,10781,17274,10918,17301,11056v10,46,21,99,32,148c17301,11207,17274,11211,17241,11218v-49,-159,-81,-314,-87,-476c17154,10731,17127,10731,17127,10742v-11,162,6,328,49,490c17160,11236,17149,11239,17138,11239v-81,-151,-141,-303,-168,-462c16970,10763,16937,10763,16937,10777v11,162,49,325,130,476c17046,11260,17024,11264,17002,11271v-97,-127,-168,-261,-216,-399c16780,10858,16753,10865,16753,10879v33,141,87,279,174,410c16916,11289,16899,11289,16883,11289v-32,,-70,3,-103,7c16742,11236,16720,11172,16699,11109v-6,-14,-33,-7,-33,7c16683,11179,16704,11239,16726,11299v-38,4,-81,11,-119,18c16531,11133,16547,10950,16650,10770v49,-81,114,-169,195,-243c16954,10428,17105,10428,17263,10396v76,-14,141,-46,211,-67c17653,10273,17816,10308,18000,10326v260,17,483,-39,710,-11xm20358,10181v-851,28,-1642,-60,-2456,-236c17886,9941,17875,9945,17870,9952v-11,7,-22,17,-11,28c17962,10082,18141,10181,18325,10241v-86,7,-173,10,-260,c17946,10230,17837,10199,17713,10195v,-7,-6,-11,-11,-18c17534,10015,17301,9899,17040,9803v141,36,282,67,423,92c17474,9899,17485,9885,17474,9881v-249,-78,-493,-159,-743,-236c16748,9631,16769,9620,16786,9606v5,,16,,21,c17133,9627,17425,9726,17696,9832v11,3,17,-7,11,-11c17555,9751,17404,9676,17236,9620v27,,48,,75,c17490,9645,17653,9666,17816,9729v151,60,298,131,439,201c18266,9937,18282,9923,18271,9916v-190,-120,-390,-229,-623,-296c17723,9627,17805,9638,17881,9648v119,35,233,88,336,127c18396,9842,18580,9909,18759,9973v16,7,27,-7,11,-14c18569,9870,18369,9782,18163,9698v-6,,-6,-4,-11,-4c18336,9712,18504,9761,18672,9821v179,67,364,134,542,198c19231,10026,19242,10008,19231,10005v-147,-68,-298,-145,-461,-212c19041,9846,19301,9909,19561,9983v28,7,49,-17,22,-24c19280,9860,18970,9772,18656,9701v119,-3,239,-7,352,-14c19025,9687,19025,9673,19008,9669v-189,-7,-379,-14,-569,-14c18369,9641,18304,9631,18233,9616v152,-10,309,-31,450,-56c18699,9556,18694,9539,18678,9542v-255,18,-504,25,-754,29c17864,9564,17810,9553,17751,9549v157,-17,309,-49,450,-84c18222,9461,18211,9440,18190,9444v-298,53,-591,63,-895,70c17279,9514,17257,9514,17241,9514v22,-3,43,-7,60,-14c17480,9465,17658,9419,17827,9366v16,-4,5,-21,-11,-18c17648,9387,17474,9419,17301,9447v-131,21,-271,50,-412,60c16910,9486,16932,9465,16948,9444v147,-50,304,-103,445,-166c18537,9274,19458,9772,20358,10181xm20630,8121v5,-117,5,-233,5,-350c20635,7764,20619,7764,20619,7771v-11,75,-17,149,-27,219c20543,7824,20483,7662,20429,7507v-6,-18,-43,-11,-38,7c20440,7694,20472,7867,20494,8040v-54,-74,-119,-145,-201,-209c20288,7828,20272,7831,20277,7839v109,95,179,194,222,303c20505,8188,20505,8230,20510,8276v,-4,-5,-7,-5,-11c20445,8191,20375,8085,20255,8047v-10,-4,-16,7,-10,10c20364,8114,20445,8248,20494,8332v5,14,16,25,22,39c20516,8435,20516,8498,20516,8562v-55,-89,-125,-173,-217,-251c20288,8301,20261,8311,20272,8322v119,116,189,240,233,370c20499,8731,20499,8770,20494,8809v-114,-96,-211,-187,-271,-307c20136,8325,20158,8124,20180,7941v32,-237,173,-508,65,-741c20564,7493,20814,7870,20836,8241v-60,74,-114,155,-158,236c20678,8452,20673,8424,20673,8399v11,-130,27,-257,87,-384c20765,8001,20738,7997,20733,8011v-38,67,-66,134,-87,205c20646,8184,20635,8152,20630,8121xm20684,8685v43,-123,97,-247,162,-367c20841,8484,20787,8646,20662,8798v11,-39,16,-74,22,-113xm19307,14181v-158,43,-315,74,-483,99c18786,14287,18802,14326,18840,14319v163,-32,320,-74,472,-124c19328,14192,19323,14178,19307,14181xm21361,7087v44,95,98,191,169,282l21530,7285v-55,-64,-103,-131,-147,-198c21372,7077,21356,7077,21361,7087xm19518,2473v-276,173,-672,363,-1063,395c18412,2872,18412,2914,18455,2914v488,-18,868,-106,1209,-342c19946,2378,20142,2117,20120,1845v,-18,-38,-18,-38,c20066,2113,19805,2293,19518,2473xm21177,7133v16,25,33,49,49,74c21237,7221,21264,7207,21253,7196v-22,-21,-43,-45,-65,-67c21183,7122,21172,7126,21177,7133xm20825,1044v135,-21,271,-35,412,-42c21329,995,21421,991,21513,991v6,,11,,11,l21524,543v-135,117,-304,219,-450,332c20906,889,20743,914,20586,942v,,,-4,-5,-4c20716,896,20857,850,20993,804v21,-7,5,-28,-16,-24c20830,818,20684,857,20537,896v-16,-14,-32,-32,-48,-46c20722,758,20966,670,21204,589v22,-7,,-25,-16,-18c20933,646,20684,723,20440,808v-16,-18,-38,-35,-54,-53c20716,614,21047,480,21410,370v17,-3,6,-21,-11,-17c21025,441,20662,554,20326,698v-6,-3,-11,-10,-16,-17c20657,515,21009,353,21383,212v22,-11,6,-32,-22,-25c20977,307,20597,448,20261,621v-11,-11,-16,-25,-27,-35c20570,413,20906,247,21275,99v11,-4,,-11,-6,-7c20890,205,20516,346,20190,519v-5,-7,-10,-18,-16,-25c20293,427,20413,360,20537,293v185,-95,391,-212,618,-261c21177,28,21166,11,21145,11v-234,28,-440,130,-624,215c20386,286,20255,353,20131,420v-6,-11,-11,-21,-17,-32c20304,233,20586,120,20830,7r-97,c20586,56,20445,113,20315,176v-81,39,-173,82,-238,131c20077,275,20077,243,20066,215v124,-70,249,-141,379,-208l20348,7v-103,49,-212,102,-309,155c20022,141,20006,120,19979,102v43,-28,87,-60,130,-95l19990,7v-27,18,-54,35,-76,53c19914,60,19908,60,19908,56v-32,-17,-59,-31,-81,-49l19513,7v11,14,27,28,48,42c19572,56,19589,63,19605,71v43,17,97,28,141,42c19767,120,19789,127,19805,138v6,3,11,7,22,10c19876,187,19908,222,19930,265v16,49,,102,-38,151c19887,427,19881,434,19870,444v-16,18,-32,36,-48,53c19811,508,19805,515,19795,522v-17,18,-38,32,-55,49c19702,603,19654,631,19605,660v-33,17,-65,35,-98,53c19496,720,19486,727,19469,734v-16,10,-32,17,-49,28c19377,787,19339,815,19307,843v-17,14,-27,32,-44,46c19247,910,19242,928,19236,945v-5,11,-5,22,-5,29c19231,981,19231,995,19231,1005v,7,,15,5,18c19242,1048,19258,1069,19269,1094v5,7,5,14,11,21c19285,1125,19285,1136,19290,1146v11,85,-27,159,-108,223c19171,1379,19160,1386,19144,1397v-43,28,-98,56,-146,81c18943,1503,18895,1527,18840,1552v-108,46,-216,95,-309,155c18510,1722,18488,1736,18466,1750v-59,42,-119,91,-173,141c18222,1958,18163,2025,18114,2099v-11,14,-22,28,-33,46c18060,2177,18038,2212,18022,2251v-11,17,-22,38,-27,56c17973,2349,17957,2395,17946,2441v-11,35,-22,71,-22,106c17924,2551,17924,2551,17924,2554v-22,-99,-27,-201,-16,-303c17924,2078,17973,1905,18043,1760v27,-53,55,-106,93,-155c18157,1570,18184,1538,18211,1506v131,-162,293,-317,440,-476c18667,1016,18678,998,18694,984v87,-95,163,-197,228,-300c19019,526,19084,353,19084,183v,-60,-10,-123,-32,-183l18943,v33,102,33,208,11,310c18933,212,18911,113,18889,11v,-11,-27,-7,-22,3c18873,134,18873,254,18884,374v-33,-4,-60,-7,-92,-11c18781,250,18759,141,18748,28v,-14,-32,-14,-32,c18710,134,18705,243,18710,349v-21,-3,-49,-10,-70,-14c18634,293,18618,250,18613,212v-11,-71,-22,-138,-22,-208c18591,4,18591,,18591,r-22,c18569,,18569,4,18564,4v-16,105,-6,208,,310c18520,300,18472,286,18428,268v-27,-88,-48,-173,-70,-261c18358,4,18352,4,18352,r-21,c18331,,18325,4,18325,7v,49,,102,6,152c18331,159,18325,155,18325,152v-11,-7,-21,-14,-32,-18c18271,123,18255,116,18233,109v-5,-35,-16,-74,-27,-109l18146,v6,32,6,60,6,92c18130,85,18103,81,18076,78v-6,-15,-11,-29,-22,-43c18049,25,18043,11,18033,r-22,c18011,14,18011,25,18016,39v,10,6,21,6,32c18022,71,18016,71,18016,71v-5,,-11,,-11,c17984,67,17957,67,17935,67v-11,-21,-22,-42,-27,-63l17875,4v,21,6,42,11,63c17859,67,17832,71,17805,74v-11,-21,-22,-46,-27,-67c17778,7,17778,7,17778,7r-22,c17756,7,17756,11,17756,11v,21,,49,11,70c17734,88,17702,95,17675,102v-17,-24,-38,-53,-65,-67c17604,32,17588,35,17593,42v11,18,27,36,38,53c17637,102,17637,109,17642,116v-5,4,-16,7,-22,11c17599,138,17583,148,17572,159v-22,-28,-44,-57,-71,-81c17496,71,17480,74,17485,81v16,39,38,74,60,109c17534,205,17528,222,17528,236v,18,6,32,11,50c17545,293,17550,300,17555,307v,7,,10,,18c17501,250,17436,176,17371,109v-11,-10,-38,,-27,11c17420,219,17480,317,17528,420v,,,,,3c17523,434,17523,444,17517,455v-5,18,-16,32,-21,49c17485,504,17474,501,17463,501v,-4,,-4,,-7c17431,441,17393,392,17349,346v-43,-53,-92,-103,-146,-152c17192,183,17160,194,17170,205v71,81,125,162,174,250c17349,466,17360,469,17371,469v,4,6,7,6,11c17290,459,17214,427,17160,381v-33,-28,-60,-60,-71,-99c17051,194,17073,95,17122,7r-55,c17013,78,16970,169,16964,254v-27,-25,-59,-53,-86,-78c16867,166,16840,176,16851,187v43,42,81,88,119,134c16981,367,17008,409,17051,444r,c17073,480,17100,519,17127,554v11,17,22,39,33,56c17160,610,17160,614,17160,614v,,-6,,-6,3c17154,617,17154,617,17154,617v-92,-113,-206,-215,-330,-314c16813,296,16796,307,16802,314v114,106,206,222,282,342c17062,667,17040,681,17019,691v-65,-84,-158,-162,-255,-236c16748,444,16726,459,16742,469v92,78,157,162,212,254c16932,734,16916,741,16894,748v-81,-78,-168,-155,-260,-229c16623,508,16596,519,16607,529v76,81,146,162,217,244c16802,780,16786,783,16764,787v-27,-29,-65,-57,-92,-85c16612,653,16552,603,16482,561v-11,-7,-27,3,-22,10c16514,621,16574,670,16623,723v22,25,43,50,60,74c16661,797,16639,801,16623,801v-65,-46,-125,-95,-184,-145c16417,635,16379,582,16341,561v-16,-102,-5,-208,65,-282c16433,250,16466,226,16504,205v10,,27,,43,-7c16710,141,16856,74,17013,7r-547,c16477,14,16487,21,16498,28v-21,18,-43,35,-65,57c16384,56,16330,32,16270,7r-86,c16260,42,16325,81,16390,123v-17,15,-27,29,-38,39c16211,113,16070,74,15918,35v-16,-3,-22,14,-5,18c16054,92,16195,145,16314,201v-6,7,-11,11,-16,18c16281,226,16265,233,16243,240v-5,3,-16,7,-21,10c16222,250,16222,250,16222,250v-82,-42,-174,-77,-266,-105c15940,138,15923,155,15940,162v81,36,152,74,217,117c16108,303,16054,328,16010,353v-49,-28,-103,-60,-146,-92c15831,240,15804,215,15777,190v-38,-35,-70,-74,-97,-116c15663,49,15658,28,15652,7r-287,c15354,21,15343,35,15327,49v-32,-14,-70,-28,-108,-42l15089,7v65,25,130,53,195,85c15284,95,15278,95,15278,99v-16,17,-38,32,-54,49c15072,99,14904,60,14736,39v-16,-4,-22,14,-5,17c14888,92,15034,138,15175,190v-16,15,-32,29,-48,39c14969,183,14807,145,14639,116v-22,-3,-28,18,-11,22c14785,169,14931,219,15072,272v-11,7,-21,17,-32,24c14893,268,14742,243,14590,222v-22,-3,-33,18,-11,25c14698,272,14817,300,14931,328v-54,18,-103,35,-151,57c14709,374,14633,363,14563,349v-22,-3,-27,14,-11,21c14606,385,14666,395,14720,409v-81,35,-157,74,-228,117c14470,501,14443,473,14427,448v-16,-25,-38,-56,-54,-85c14308,247,14292,120,14367,7r-189,c14151,60,14140,116,14134,173v-222,-64,-450,-88,-699,-74c13375,102,13327,152,13381,180v5,3,5,7,11,14c13066,180,12741,176,12416,180v-82,,-103,81,-22,95c12399,279,12410,282,12416,286v-364,14,-727,46,-1047,176c11315,483,11326,547,11391,550v-428,134,-889,205,-1171,484c10198,1058,10247,1087,10280,1072v504,4,921,32,1360,177c11602,1252,11559,1259,11521,1266v-32,4,-54,39,-22,57c11798,1478,12134,1580,12502,1630v-43,10,-54,53,-10,67c12562,1722,12627,1739,12698,1757v-196,7,-380,35,-564,81c12069,1856,12074,1905,12134,1919v11,4,27,7,38,11c11667,2053,11196,2187,10822,2455v-33,21,11,64,54,46c10892,2494,10914,2483,10930,2476v472,-77,927,-148,1410,-179c12296,2314,12248,2328,12204,2346v-43,18,-21,60,27,63c12730,2420,13207,2346,13657,2215v-21,22,-43,43,-76,60c13538,2304,13570,2349,13630,2353v222,7,445,-7,651,-64c14292,2381,14313,2476,14367,2561v152,244,516,413,917,416c15278,2991,15273,3009,15273,3023v-49,240,87,529,304,723c15788,3933,16097,4015,16439,4039v455,39,905,32,1355,102c18282,4216,18694,4367,19144,4501v65,21,136,39,201,53c19404,4847,19594,5098,19903,5313v27,21,87,10,98,-18c20006,5274,20017,5253,20022,5228v87,138,179,275,298,406c20483,5810,20711,5934,20928,6085v38,25,103,7,103,-28c21042,5761,20987,5471,20917,5182v32,18,70,39,103,60c21058,5263,21117,5249,21117,5214v-5,-169,-59,-328,-173,-476c21063,4780,21188,4815,21318,4854v60,18,141,-10,119,-60c21421,4769,21410,4741,21405,4717v43,28,87,52,130,77l21535,4678v-49,-29,-92,-57,-136,-88c21367,4565,21296,4579,21286,4607v-11,39,-22,74,-17,113c21117,4671,20960,4632,20836,4551v-136,-85,-239,-187,-331,-293c20537,4219,20564,4180,20592,4138v86,92,184,180,282,265c20890,4417,20917,4403,20906,4388v-98,-105,-179,-215,-276,-321c20646,4036,20657,4004,20667,3972v6,-14,6,-32,11,-46c20825,4099,20982,4272,21134,4441v11,14,49,4,38,-14c21014,4223,20863,4018,20695,3813v,-52,,-105,-11,-158c20787,3775,20901,3895,20993,4022v103,144,195,296,347,419c21351,4452,21372,4438,21361,4431v-211,-240,-330,-515,-536,-755c20857,3690,20895,3704,20933,3722v201,236,407,469,613,702l21546,4346v-141,-183,-282,-370,-434,-550c21155,3813,21199,3831,21242,3849v103,109,201,218,304,328l21546,4064v-38,-46,-76,-95,-114,-141c21470,3937,21508,3955,21546,3969r,-254c21508,3711,21475,3708,21437,3708v-38,-18,-76,-39,-113,-57c21399,3651,21475,3655,21551,3655r,-64c21432,3588,21313,3584,21193,3581v,,,,,c21204,3581,21215,3577,21226,3577v16,-3,32,-3,54,-3c21372,3581,21464,3581,21551,3577r,-130c21215,3499,20852,3425,20537,3341v-81,-110,-184,-212,-314,-297c20255,3034,20288,3023,20315,3013v255,91,493,197,737,299c21063,3316,21074,3305,21069,3298v-190,-130,-423,-236,-662,-328c20429,2960,20451,2949,20472,2935v98,21,190,46,288,71c20955,3059,21123,3136,21313,3196v5,4,21,-3,11,-7c21204,3090,21009,3023,20836,2967v-93,-28,-185,-57,-282,-81c20570,2875,20586,2861,20602,2850v98,14,190,32,282,53c21096,2953,21291,3023,21497,3076v16,4,33,-10,16,-17c21351,2963,21134,2900,20933,2850v-81,-21,-168,-38,-255,-56c20689,2787,20700,2776,20711,2769v293,32,575,92,846,177l21557,2914v-244,-95,-505,-162,-781,-201c20787,2706,20798,2695,20808,2688v6,-7,17,-10,22,-18c21074,2699,21318,2734,21562,2776r,-53c21351,2670,21134,2632,20906,2603v16,-17,38,-35,54,-52c21161,2572,21361,2600,21562,2635r,-60c21389,2533,21210,2501,21025,2480v6,-7,17,-18,22,-25c21220,2462,21394,2473,21562,2491r,-60c21410,2409,21253,2392,21096,2385v27,-43,49,-85,65,-131c21296,2251,21432,2247,21567,2251r,-46c21437,2198,21307,2194,21177,2194v,-10,6,-21,6,-32c21220,2159,21253,2155,21291,2155v92,-3,184,-3,276,l21567,2095v-124,-3,-260,-7,-390,c21177,2088,21177,2078,21172,2071v103,-7,211,-14,314,-18c21513,2053,21540,2057,21567,2057r,-67c21562,1990,21551,1990,21546,1990v-27,,-60,,-92,c21351,1979,21242,1972,21134,1968v,-3,-6,-7,-6,-10c21253,1937,21378,1919,21513,1905v17,,38,-4,54,-4l21567,1834v-162,7,-330,22,-487,46c21074,1877,21074,1873,21069,1866v168,-28,330,-53,498,-74l21567,1729v-189,14,-379,35,-558,67c20993,1781,20977,1764,20960,1750v114,-28,228,-57,342,-78c21389,1654,21481,1640,21567,1626r,-63c21475,1573,21389,1584,21302,1598v-136,21,-282,46,-418,78c20879,1669,20868,1665,20863,1658v124,-39,249,-78,379,-113c21351,1517,21459,1496,21573,1475r,-53c21443,1443,21318,1471,21199,1499v-136,32,-277,67,-412,110c20776,1602,20765,1595,20754,1587v125,-49,250,-95,385,-134c21280,1411,21427,1379,21578,1351r,-46c21258,1348,20949,1425,20673,1535v-27,-18,-60,-36,-92,-50c20868,1372,21177,1281,21508,1221v16,-4,11,-18,-6,-18c21150,1242,20808,1326,20499,1443v-38,-21,-81,-39,-119,-60c20543,1319,20700,1256,20879,1206v16,-3,5,-21,-11,-17c20678,1224,20472,1273,20304,1348v-65,-32,-130,-60,-190,-85c20104,1252,20093,1242,20087,1231v6,,6,,11,-3c20288,1143,20554,1083,20825,1044xm18260,272r,c18260,272,18260,275,18260,272v11,14,22,28,22,38c18282,317,18287,325,18282,332v,7,,14,-5,21c18266,367,18249,377,18233,388v-22,14,-43,28,-70,39c18163,427,18163,427,18163,427v-17,-25,-33,-53,-44,-78c18179,328,18222,300,18260,272xm17875,409v27,-3,60,-7,87,-10c17967,399,17967,399,17973,395v5,14,5,25,11,39c17989,452,17989,469,18000,483v-38,7,-76,14,-114,21c17886,504,17886,501,17886,497v,-28,-5,-60,-11,-88xm17995,388v38,-11,81,-21,113,-35c18119,377,18130,406,18141,434v,3,,3,5,3c18108,452,18070,462,18033,473v-22,-25,-33,-53,-38,-85xm17702,183v16,-3,32,-10,49,-14c17816,155,17897,152,17967,159v38,3,71,10,109,17c18092,180,18108,183,18125,187v38,11,70,28,103,49c18206,247,18184,258,18163,268v,,,,,c18081,222,17973,201,17864,212v-70,7,-168,31,-200,77c17658,286,17658,282,17653,282v-33,-32,-27,-70,49,-99xm17745,406v22,3,44,3,60,3c17816,409,17827,409,17843,409v,28,5,60,5,88c17848,501,17854,504,17854,508v-22,4,-49,4,-71,7c17783,515,17778,515,17778,515v,,-6,-3,-11,-3c17761,512,17751,512,17745,508v6,-32,6,-67,,-102xm17610,480v5,-25,10,-50,10,-74c17620,395,17620,381,17620,370v11,7,22,11,38,15c17669,388,17686,392,17702,395v5,,5,,11,c17713,413,17713,427,17713,444v,22,,39,5,60c17686,501,17648,497,17615,494v-11,-4,-11,-7,-5,-14xm17469,600v97,10,200,14,298,10c17816,607,17864,603,17913,596v71,-10,141,-25,201,-46c18174,529,18228,504,18271,469v16,-7,33,-10,43,-17c18325,444,18342,437,18347,427v5,17,5,39,11,56c18363,501,18369,519,18374,540v16,35,33,70,54,106c18450,681,18477,713,18510,741v32,28,76,56,119,81c18591,868,18548,917,18504,963v-59,-92,-119,-183,-162,-282c18336,670,18320,677,18320,684v32,110,70,223,141,325c18439,1034,18412,1058,18390,1083v-54,-123,-108,-250,-184,-370c18201,702,18179,706,18179,716v60,138,114,272,163,413c18336,1136,18331,1143,18325,1146v-5,8,-16,15,-21,22c18287,1175,18271,1178,18255,1185v-44,-144,-103,-292,-174,-430c18076,744,18049,748,18054,758v44,149,98,297,147,441c18168,1210,18130,1217,18098,1224v-44,-152,-103,-303,-152,-455c17940,758,17919,762,17919,773v38,151,65,310,108,462c17984,1242,17940,1249,17897,1252v-43,-169,-87,-335,-141,-501c17756,744,17734,744,17734,755v27,169,60,335,98,504c17794,1263,17751,1263,17713,1263v-33,-166,-65,-335,-98,-501c17615,755,17593,755,17593,762v17,166,38,335,65,501c17620,1263,17588,1259,17550,1256v-11,-169,-54,-342,-108,-508c17442,741,17420,744,17425,751v38,163,55,325,65,487c17447,1221,17404,1199,17366,1178v5,-28,5,-60,5,-88c17371,1048,17366,1009,17360,967v-16,-82,-43,-163,-76,-240c17268,691,17252,660,17236,624v-17,-35,-38,-67,-66,-98c17279,568,17371,586,17469,600xm17035,1781v32,15,60,29,87,43c17143,1947,17192,2067,17257,2187v6,7,27,4,22,-3c17241,2081,17219,1979,17208,1873v22,11,38,25,60,35c17279,1916,17295,1923,17306,1933v16,120,49,240,114,353c17425,2297,17452,2293,17452,2279v-21,-99,-48,-198,-65,-296c17409,1993,17425,2007,17447,2018v33,116,70,233,130,346c17583,2374,17604,2371,17599,2360v-27,-99,-54,-198,-76,-296c17550,2081,17577,2099,17610,2117v21,98,65,197,135,289c17751,2448,17751,2487,17756,2529v5,36,11,71,22,103c17696,2632,17615,2618,17539,2607v-119,-14,-206,-42,-287,-99c17236,2498,17208,2512,17219,2522v152,138,347,258,613,244c17843,2780,17848,2794,17859,2808v-76,14,-152,14,-222,7c17414,2794,17203,2695,17084,2568v-60,-60,-87,-123,-103,-190c16964,2293,16964,2205,16964,2124v,-43,-5,-81,-10,-120c16954,1983,16948,1961,16943,1940v-11,-39,-22,-77,-38,-113c16889,1792,16867,1760,16845,1729v27,7,60,14,92,21c16986,1856,17035,1958,17067,2067v,7,22,7,22,-3c17078,1968,17067,1877,17035,1781xm17691,2173v16,18,32,35,54,53c17745,2254,17745,2282,17745,2311v-22,-43,-38,-89,-54,-138xm16352,646v27,28,54,56,87,84c16460,751,16487,773,16509,790v-43,-7,-81,-21,-119,-42c16384,737,16373,723,16368,713v-16,-25,-27,-57,-32,-89c16341,631,16346,639,16352,646xm16243,332v38,-18,71,-39,109,-57c16330,293,16314,307,16298,325v-33,35,-60,70,-76,109c16216,444,16211,452,16211,462v-6,21,-11,39,-16,60c16195,533,16195,543,16195,554v,35,5,70,16,106c16222,691,16238,723,16254,755v,,,3,,3c16276,790,16298,818,16325,843v5,7,16,14,21,18c16379,889,16417,914,16455,935v16,7,27,14,43,25c16531,974,16558,988,16590,1002v114,46,239,85,358,127c17149,1203,17387,1309,17566,1436v60,42,114,88,157,137c17740,1591,17751,1605,17767,1623v38,49,65,102,76,155c17837,1792,17832,1806,17827,1820v-17,43,-33,85,-44,127c17724,1834,17599,1739,17409,1683v-92,-29,-184,-36,-282,-43c17035,1633,16943,1630,16856,1612v-163,-32,-217,-92,-260,-159c16563,1400,16536,1344,16466,1295v-93,-67,-228,-71,-353,-96c16010,1182,15929,1150,15869,1111v-16,-10,-27,-21,-38,-32c15810,1058,15788,1034,15772,1009v-6,-11,-11,-25,-17,-39c15745,945,15739,917,15739,889v,-14,,-28,,-42c15750,776,15783,702,15837,635v103,-120,244,-219,406,-303xm12670,1679v33,-7,71,-10,103,-17c12839,1651,12817,1595,12757,1587v-412,-31,-780,-127,-1127,-271c11678,1309,11727,1305,11781,1309v44,,76,-39,38,-60c11429,1041,10838,924,10339,1023v342,-219,868,-289,1280,-444c11667,561,11667,515,11619,497v-6,-3,-11,-3,-17,-7c11901,406,12226,385,12562,374v43,,87,-28,71,-60c12622,300,12616,286,12605,272v293,-4,591,,884,17c13527,293,13560,268,13560,243v,-17,-6,-35,-11,-49c13744,201,13939,222,14123,261v17,71,49,138,93,205c14161,441,14107,420,14053,395v-98,-39,-206,-99,-320,-109c13722,286,13706,293,13711,303v66,57,174,89,261,127c14026,455,14075,480,14129,504v-38,-3,-71,-3,-109,-7c13869,434,13711,370,13543,339v-5,,-16,7,-10,10c13625,402,13733,448,13836,494v-43,,-87,,-130,-4c13549,434,13381,381,13218,374v-16,,-16,14,-5,18c13327,406,13446,448,13560,490v-71,,-147,4,-217,7c13218,466,13088,437,12952,420v-10,,-16,7,-5,10c13034,455,13120,480,13207,504v-81,4,-162,11,-238,18c12882,504,12795,487,12703,480v-16,,-33,14,-11,21c12736,515,12784,526,12828,536v-92,11,-179,21,-271,32c12486,557,12416,547,12345,540v-16,-4,-27,14,-5,17c12383,564,12421,575,12459,586v-439,67,-873,162,-1269,275c11174,864,11185,885,11207,882v379,-85,759,-145,1149,-176c12329,713,12302,720,12280,727v-233,63,-466,137,-672,233c11586,970,11602,991,11630,981v233,-71,455,-145,699,-205c12513,734,12698,706,12882,674v32,,65,-4,98,-4c12931,681,12887,691,12839,706v-261,67,-537,141,-770,243c12058,956,12063,970,12080,967v271,-64,531,-149,802,-212c13007,727,13137,698,13267,674v125,3,244,7,369,10c13229,776,12839,896,12475,1048v-16,7,,24,17,17c12942,910,13419,787,13907,698v32,,65,4,97,4c13587,790,13175,942,12839,1111v-17,7,5,21,16,14c13088,1041,13316,956,13560,885v211,-60,428,-102,645,-148c14178,766,14156,790,14134,818v-352,67,-699,202,-981,346c13142,1171,13158,1182,13169,1178v163,-60,326,-120,494,-169c13798,967,13939,938,14080,903v-11,25,-22,46,-32,71c13820,1072,13538,1129,13343,1256v-11,7,5,21,16,14c13570,1182,13804,1132,14020,1055v-5,35,-10,70,-10,106c13874,1206,13739,1249,13603,1295v-16,7,-5,28,16,21c13749,1284,13885,1245,14015,1210v5,35,11,74,22,113c13988,1341,13939,1358,13890,1379v-21,7,-5,32,17,25c13955,1390,14004,1379,14048,1365v10,25,21,50,32,78c14080,1446,14086,1450,14086,1457v-11,3,-22,7,-28,11c14053,1468,14048,1468,14048,1468v-6,,-6,3,-11,7c14031,1478,14037,1485,14042,1489v16,14,38,7,60,3c14102,1492,14107,1492,14107,1492v60,134,103,261,119,399c14123,1898,14031,1898,13928,1894v22,-14,38,-24,60,-42c14026,1824,14004,1774,13939,1774v-417,4,-862,7,-1269,-95xm13462,1859v-70,11,-141,25,-206,39c13083,1877,12909,1849,12741,1817v49,-4,98,-7,146,-11c13072,1838,13267,1852,13462,1859xm12665,1824v136,39,277,70,423,95c13066,1926,13045,1930,13023,1937v-206,-25,-412,-50,-618,-74c12486,1849,12573,1834,12665,1824xm12356,1873v163,32,325,64,488,92c12817,1968,12790,1976,12763,1979v-136,-11,-266,-18,-402,-32c12367,1933,12361,1916,12340,1905v-17,-4,-38,-11,-54,-14c12307,1884,12334,1880,12356,1873xm13717,2268v22,-31,38,-60,60,-102c13787,2145,13755,2124,13722,2131v-428,98,-851,201,-1306,215c12475,2325,12535,2304,12600,2282v54,-17,22,-67,-27,-70c12123,2194,11630,2233,11196,2342v352,-158,721,-310,1133,-377c12334,1965,12334,1965,12340,1961v81,18,168,32,255,43c12464,2014,12334,2021,12204,2021v-21,,-16,18,,18c12275,2043,12345,2046,12416,2046v-136,35,-271,78,-402,124c12004,2173,12009,2187,12025,2184v158,-39,315,-71,472,-99c12524,2081,12557,2078,12584,2074v-82,28,-157,57,-233,88c12334,2170,12351,2187,12367,2180v130,-46,260,-85,396,-123c12828,2050,12887,2046,12952,2039v-97,39,-195,85,-282,131c12660,2177,12676,2191,12687,2184v152,-60,303,-113,466,-163c13186,2018,13218,2018,13256,2014v16,,27,,43,-3c13169,2067,13045,2134,12931,2198v-17,7,5,24,21,17c13120,2131,13299,2064,13478,2000v44,-3,82,-3,125,-7c13473,2046,13348,2106,13234,2170v-16,7,6,24,22,17c13451,2110,13641,2032,13847,1961v38,4,76,7,108,7c13863,2007,13771,2046,13690,2088v-16,11,5,29,21,22c13831,2060,13950,2011,14075,1972v54,,108,-4,162,-7c14129,2021,14020,2074,13912,2131v-16,10,5,28,27,17c14042,2095,14156,2043,14270,1997v,14,,24,,38c14270,2088,14270,2141,14275,2198v-200,46,-368,67,-558,70xm14465,2233v-5,-95,-5,-187,-16,-279c14443,1863,14433,1771,14411,1679v-16,-60,-38,-123,-65,-183c14313,1422,14281,1351,14264,1284v-16,-70,-21,-138,-16,-201c14264,967,14319,857,14438,744v16,-14,38,-31,54,-46c14601,614,14725,543,14866,487v120,-46,244,-85,374,-120c15343,342,15452,317,15555,296v27,-3,54,-10,81,-14c15642,282,15642,282,15647,279v27,17,60,38,87,53c15755,388,15766,441,15772,501v,3,,7,5,11c15772,515,15772,515,15766,519v-43,-25,-92,-46,-141,-64c15604,448,15587,466,15609,476v49,21,87,46,125,74c15707,579,15680,610,15658,642v-76,-42,-174,-74,-271,-85c15365,554,15354,575,15376,582v103,25,179,60,249,106c15609,713,15598,741,15587,766v-119,-50,-260,-78,-395,-92c15170,670,15164,691,15181,695v146,32,260,81,385,130c15560,843,15560,864,15560,882v-168,-42,-341,-78,-520,-95c15023,783,15013,801,15034,804v185,32,369,74,537,134c15577,963,15587,988,15598,1009v-217,-53,-466,-71,-672,-113c14910,893,14904,910,14920,914v266,63,537,98,765,194c15707,1125,15728,1143,15761,1161v38,24,76,38,119,49c15880,1210,15880,1210,15886,1214v10,7,21,10,37,7c15956,1228,15989,1235,16021,1238v6,,11,,11,4c16043,1273,16048,1302,16048,1333v-325,-158,-732,-232,-1133,-296c14893,1034,14888,1051,14904,1058v407,78,824,180,1144,364c16048,1436,16048,1450,16048,1468v-336,-152,-737,-247,-1138,-286c14893,1182,14883,1196,14904,1199v429,64,797,187,1133,353c16037,1559,16037,1563,16032,1570v-418,-170,-927,-279,-1393,-275c14622,1295,14617,1312,14633,1312v304,46,613,92,900,173c15701,1531,15858,1591,16010,1654v-5,18,-11,39,-11,57c15647,1584,15262,1499,14861,1460v-16,,-22,11,-6,15c15257,1535,15636,1637,15983,1774v-5,15,-5,29,-11,43c15663,1704,15305,1640,14964,1626v-22,,-22,18,,21c15251,1672,15528,1729,15777,1820v65,21,119,46,179,71c15956,1901,15951,1912,15951,1923v-293,-113,-629,-180,-960,-198c14969,1725,14964,1746,14986,1750v357,35,666,123,954,250c15934,2021,15934,2043,15934,2064v-282,-103,-612,-148,-938,-187c14986,1877,14980,1887,14991,1887v331,50,656,124,933,244c15924,2159,15924,2187,15918,2212v-282,-131,-640,-177,-970,-226c14926,1983,14915,2004,14937,2007v352,64,699,141,981,290c15918,2307,15918,2318,15918,2328v-103,-42,-217,-70,-331,-99c15365,2180,15137,2124,14910,2099v-22,-4,-33,21,-11,25c15099,2155,15289,2212,15484,2261v158,39,309,81,445,148c15929,2413,15934,2420,15934,2424v-21,7,-38,14,-59,21c15582,2307,15164,2282,14823,2247v-22,-3,-33,18,-11,21c15137,2307,15501,2356,15783,2483v-28,11,-49,22,-76,36c15614,2487,15506,2473,15403,2462v-184,-24,-369,-38,-558,-53c14828,2409,14823,2427,14839,2427v244,25,559,49,786,134c15620,2561,15620,2565,15614,2565v-140,84,-254,183,-319,303c14763,2836,14492,2575,14465,2233xm20776,4678v114,144,184,300,211,462c20944,5119,20906,5098,20863,5076v-44,-21,-87,14,-82,43c20852,5401,20879,5687,20901,5969v-174,-113,-342,-222,-477,-364c20277,5443,20169,5270,20060,5098v-21,-32,-103,-43,-119,c19930,5136,19914,5175,19903,5214v-228,-180,-369,-392,-423,-624c19524,4597,19572,4600,19616,4600v,11,5,21,5,32c19621,4660,19621,4685,19616,4713v,18,38,18,38,c19659,4685,19664,4653,19664,4625v,-7,,-14,,-21c19686,4604,19702,4604,19724,4604v6,88,11,176,16,261c19740,4879,19773,4879,19778,4865v11,-89,17,-177,27,-268c19827,4593,19854,4593,19876,4590v22,144,27,292,16,437c19892,5041,19925,5041,19925,5027v27,-152,43,-303,49,-459c19995,4565,20011,4558,20033,4554v71,170,103,342,76,515c20109,5083,20142,5087,20147,5073v33,-117,43,-237,27,-353c20201,4755,20228,4787,20255,4822v33,163,60,328,71,491c20326,5327,20358,5327,20358,5313v17,-110,22,-219,17,-328c20391,5009,20407,5038,20423,5062v6,53,6,106,11,148c20440,5299,20434,5387,20434,5475v,14,33,18,38,3c20489,5404,20499,5330,20510,5253v49,120,98,240,152,360c20667,5627,20695,5620,20695,5605v-28,-88,-49,-176,-71,-268c20651,5355,20678,5369,20705,5383v17,7,38,-3,22,-14c20678,5337,20646,5299,20608,5263v-11,-31,-16,-63,-27,-98c20624,5189,20673,5214,20722,5228v16,7,38,-11,21,-18c20667,5165,20602,5115,20548,5062v,,,-3,,-3c20543,5034,20537,5006,20527,4981v65,35,130,67,206,95c20754,5083,20770,5066,20749,5055v-87,-39,-168,-88,-244,-137c20494,4882,20483,4844,20472,4808v114,53,233,103,353,141c20852,4960,20879,4932,20852,4921v-147,-67,-282,-137,-418,-215c20429,4692,20423,4674,20418,4660v130,49,255,95,390,138c20830,4805,20846,4784,20825,4776v-147,-59,-293,-116,-434,-179c20380,4568,20364,4540,20348,4512v48,21,97,46,151,63c20570,4600,20646,4621,20727,4639v6,14,27,25,49,39xm20532,4480v27,28,54,53,81,81c20510,4522,20407,4477,20304,4434v11,-7,16,-10,27,-17c20342,4420,20353,4424,20358,4424v33,10,65,17,98,28c20483,4459,20505,4470,20532,4480xm20391,4371v11,-11,22,-18,32,-28c20440,4364,20451,4381,20467,4399v-6,-4,-11,-4,-16,-7c20434,4388,20413,4378,20391,4371xm20304,3372v44,57,82,117,114,177c20434,3581,20445,3609,20451,3641v5,14,10,31,10,45c20499,3859,20456,4039,20310,4205v-152,169,-358,240,-580,250c19643,4459,19556,4455,19469,4441v-146,-17,-298,-56,-439,-102c18835,4276,18634,4216,18434,4166v-168,-42,-336,-77,-515,-106c17734,4032,17545,4011,17355,3997v-49,-4,-92,-7,-141,-11c17073,3979,16927,3972,16786,3972v-266,-3,-521,-17,-738,-77c16021,3888,15994,3880,15972,3870v-179,-60,-325,-159,-417,-318c15501,3464,15468,3372,15452,3281v-16,-92,-6,-180,27,-268c15495,2970,15522,2924,15549,2882v11,-14,22,-28,33,-42c15620,2797,15663,2755,15712,2716v16,-14,38,-24,54,-38c15810,2649,15853,2625,15902,2603v43,-21,87,-38,135,-56c16135,2512,16238,2480,16341,2455v32,-7,60,-14,92,-21c16482,2424,16531,2416,16585,2406v27,-4,49,-7,76,-14c16672,2388,16688,2388,16699,2385v16,21,21,46,27,70c16552,2487,16390,2536,16233,2593v-17,7,,21,16,17c16411,2561,16574,2533,16742,2512v,14,6,28,6,42c16487,2618,16238,2695,16027,2819v-17,7,5,24,21,17c16260,2734,16504,2670,16753,2618v,28,5,52,11,81c16460,2773,16173,2886,15929,3027v-16,7,5,24,22,17c16211,2921,16487,2829,16786,2762v5,7,5,18,10,25c16449,2907,16173,3069,15923,3274v-10,10,6,21,22,14c16189,3104,16504,2956,16840,2850v11,18,27,32,43,50c16748,2960,16628,3030,16525,3108v-124,92,-276,201,-358,314c16157,3432,16184,3443,16195,3432v103,-102,254,-197,390,-285c16699,3073,16813,3009,16943,2953v11,7,21,17,27,24c16715,3143,16536,3365,16357,3559v-11,11,17,22,27,11c16574,3387,16780,3178,17040,3023v22,14,38,25,60,36c16916,3217,16775,3394,16688,3584v-5,18,27,21,38,7c16840,3411,16992,3245,17176,3097v11,4,22,7,27,11c17067,3263,16954,3432,16889,3605v-6,11,16,18,27,7c17030,3450,17149,3288,17290,3136v16,7,38,11,54,14c17263,3291,17214,3443,17192,3595v,14,27,14,33,3c17279,3450,17355,3309,17442,3171v27,4,54,7,81,11c17480,3298,17447,3418,17452,3538v,11,28,14,28,4c17517,3422,17550,3305,17604,3189v27,,60,4,87,4c17658,3298,17631,3408,17615,3517v,18,43,21,49,4c17696,3411,17734,3302,17778,3193v5,,11,,16,c17810,3193,17821,3193,17837,3193v-38,187,-38,377,-21,568c17816,3771,17837,3771,17837,3761v6,-191,44,-378,93,-565c17951,3196,17967,3200,17989,3200v-11,180,16,359,49,536c18038,3750,18070,3750,18070,3736v-5,-177,11,-349,22,-526c18114,3214,18136,3214,18157,3217v17,194,65,388,98,579c18255,3810,18293,3810,18287,3796v-27,-187,-21,-378,-32,-565c18282,3235,18314,3238,18342,3242v21,197,70,392,130,589c18477,3845,18510,3838,18504,3824v-43,-187,-59,-381,-70,-568c18450,3260,18466,3260,18483,3263v54,191,130,378,227,561c18716,3838,18748,3831,18743,3817v-82,-180,-130,-363,-163,-547c18596,3270,18613,3274,18634,3274v103,187,233,363,364,543c19008,3831,19041,3820,19030,3806v-103,-176,-190,-352,-287,-529c18781,3277,18819,3277,18857,3274v130,187,260,377,357,571c19220,3859,19258,3852,19252,3838v-81,-197,-168,-391,-292,-578c18987,3256,19014,3249,19041,3242v60,92,130,180,184,272c19296,3634,19361,3753,19420,3873v6,15,44,11,38,-7c19393,3648,19296,3411,19139,3210v10,-3,21,-7,32,-10c19345,3404,19518,3612,19664,3831v11,14,44,4,38,-11c19578,3595,19442,3372,19263,3164v6,,6,-3,11,-3c19502,3330,19697,3524,19833,3732v10,14,43,4,37,-10c19751,3499,19578,3302,19355,3122v17,-7,33,-18,55,-25c19632,3238,19822,3404,19963,3588v10,14,43,3,38,-11c19887,3380,19719,3207,19496,3055v27,-14,55,-25,82,-39c19762,3118,19908,3245,20049,3372v17,15,49,4,33,-14c19963,3221,19838,3083,19664,2977v28,-10,49,-17,76,-28c19751,2953,19762,2960,19773,2963v141,67,266,148,374,237c20207,3260,20261,3316,20304,3372xm20044,1450v136,194,228,384,173,596c20207,2092,20190,2134,20169,2184v-65,123,-158,247,-277,356c19822,2603,19746,2660,19659,2716v-87,53,-179,103,-276,141c19355,2868,19334,2879,19307,2886v-22,7,-44,14,-65,21c19198,2921,19149,2935,19095,2946v-49,10,-103,21,-157,31c18911,2981,18884,2984,18857,2988v-136,14,-271,18,-402,3c18445,2991,18439,2988,18428,2988v-38,-4,-70,-11,-108,-21c18271,2956,18228,2942,18184,2921v-11,-4,-21,-7,-27,-14c18141,2900,18125,2889,18108,2879v-10,-22,-21,-43,-27,-64c18070,2780,18065,2748,18065,2709v,-24,,-49,5,-70c18081,2565,18103,2494,18130,2424v16,-36,27,-68,43,-99c18173,2321,18179,2318,18179,2318v11,98,16,197,16,296c18195,2625,18217,2625,18222,2618v33,-135,38,-272,27,-406c18271,2194,18293,2180,18320,2166v11,53,22,120,27,127c18369,2374,18385,2455,18401,2536v,15,38,15,38,c18434,2441,18428,2349,18417,2254v-5,-39,-5,-81,-10,-123c18428,2124,18450,2113,18477,2106v49,120,76,243,119,367c18602,2480,18618,2476,18618,2469v22,-127,-11,-264,-54,-391c18591,2071,18613,2064,18640,2057v70,116,119,236,184,356c18824,2416,18830,2416,18830,2413v5,-127,-49,-254,-114,-378c18743,2028,18775,2018,18802,2011v71,120,141,240,201,363c19008,2388,19041,2381,19036,2367v-49,-127,-103,-257,-163,-381c18911,1972,18943,1958,18976,1944v76,116,135,236,190,360c19171,2318,19204,2311,19198,2297v-43,-131,-97,-258,-157,-385c19073,1894,19106,1877,19139,1859v75,117,151,236,206,360c19350,2233,19383,2226,19377,2212v-43,-134,-92,-272,-168,-399c19225,1803,19236,1792,19252,1781v65,103,136,205,206,307c19464,2099,19486,2092,19486,2081v-49,-120,-114,-236,-169,-352c19328,1718,19345,1704,19355,1693v71,74,136,148,201,219c19567,1923,19594,1912,19583,1901v-60,-84,-125,-172,-184,-257c19410,1626,19420,1612,19431,1595v,3,6,3,6,7c19458,1623,19486,1647,19507,1669v49,49,103,95,157,141c19681,1824,19708,1810,19697,1799v-49,-56,-98,-116,-152,-173c19518,1598,19496,1559,19464,1527v11,-28,22,-52,32,-81c19556,1517,19626,1584,19702,1647v11,7,33,-3,22,-10c19637,1552,19572,1460,19518,1365v5,-28,16,-56,22,-84c19599,1376,19681,1464,19784,1538v11,7,27,-3,21,-11c19724,1404,19632,1288,19572,1161v6,-29,17,-57,27,-82c19664,1214,19773,1344,19925,1446v5,4,21,,16,-7c19805,1288,19713,1132,19654,963v16,-28,32,-56,59,-85c19735,981,19784,1076,19849,1175v21,35,49,70,76,106c19968,1341,20006,1397,20044,1450xm21307,6530v-59,-11,-119,-14,-184,-7c20836,6561,20846,6801,20895,6942v38,120,325,593,629,738l21524,7574v-211,-138,-412,-459,-439,-515c21031,6957,20960,6815,21025,6710v120,-194,374,-71,499,46l21524,6569v,,,,,c21513,6554,21502,6537,21492,6523v10,-4,21,-7,32,-11l21524,6417v-70,21,-179,60,-217,113xm21470,6530v5,14,16,28,22,42c21481,6576,21464,6576,21454,6579v-17,-7,-33,-14,-44,-21c21421,6547,21443,6537,21470,6530xm21416,7017v32,52,70,109,114,162l21530,7119v-33,-35,-60,-71,-87,-109c21432,7002,21410,7006,21416,7017xm21448,6932v22,35,49,67,76,99l21524,6981v-16,-17,-38,-39,-54,-56c21464,6918,21443,6925,21448,6932xm14720,12128v,50,5,102,,152c14720,12308,14785,12305,14780,12276v-11,-49,-22,-98,-33,-151c14747,12114,14720,12118,14720,12128xm15441,11758v22,109,38,222,43,331c15484,12118,15549,12114,15549,12089v-21,-113,-48,-225,-81,-335c15463,11740,15436,11747,15441,11758xm17864,13680v-27,25,-54,53,-75,78c17778,13772,17810,13783,17821,13772v27,-28,43,-53,71,-81c17902,13677,17875,13670,17864,13680xm18033,13705v-55,35,-103,71,-152,106c17859,13829,17897,13846,17919,13829v38,-39,86,-78,135,-110c18065,13712,18043,13698,18033,13705xm14850,12058v-5,-11,-33,-7,-27,3c14839,12118,14855,12171,14855,12227v,28,76,25,65,-7c14893,12171,14883,12114,14850,12058xm18228,13765v-76,42,-147,92,-223,134c17978,13913,18022,13938,18043,13924v65,-53,136,-99,201,-148c18255,13769,18239,13761,18228,13765xm14942,11976v33,85,54,166,49,254c14991,12259,15061,12259,15056,12230v-16,-88,-38,-176,-87,-257c14958,11966,14937,11969,14942,11976xm18331,13804v-82,49,-157,99,-239,152c18070,13970,18103,13994,18125,13977v76,-53,146,-110,222,-163c18363,13807,18347,13797,18331,13804xm19063,13948v-206,96,-429,149,-656,209c18369,14167,18385,14206,18423,14199v233,-49,482,-120,651,-240c19079,13956,19068,13945,19063,13948xm19052,14051v-163,49,-325,99,-488,141c18531,14199,18548,14234,18580,14227v168,-46,331,-99,488,-162c19079,14061,19063,14047,19052,14051xm19139,14125v-147,39,-293,70,-440,99c18667,14231,18678,14266,18716,14259v146,-35,292,-74,433,-117c19160,14135,19155,14121,19139,14125xm11527,21462v146,43,292,89,433,138l12074,21600v-173,-56,-358,-106,-531,-155c11527,21441,11510,21455,11527,21462xm18716,13899v-141,64,-288,109,-445,159c18239,14068,18266,14100,18298,14090v157,-46,298,-110,423,-184c18732,13903,18721,13892,18716,13899xm19350,14375v136,-17,271,-35,401,-60c19767,14312,19767,14294,19746,14294v-136,11,-277,28,-412,46c19301,14344,19317,14382,19350,14375xm18483,13850v-109,53,-212,106,-304,165c18157,14030,18190,14051,18211,14037v93,-60,190,-117,293,-170c18515,13857,18499,13843,18483,13850xm17019,21512v-152,10,-299,25,-445,56c16558,21572,16563,21589,16580,21586v140,-21,287,-32,433,-28c17062,21558,17057,21512,17019,21512xm20836,21466v222,-222,238,-540,200,-787c20977,20270,20592,20055,20131,19801v-11,-7,-27,-7,-38,-7c20066,19794,20039,19808,20049,19829v168,367,-108,713,-86,1080c19979,21177,20190,21410,20472,21596r239,c20917,21501,21107,21388,21264,21258v92,-78,179,-162,266,-247l21530,20894v-141,159,-293,318,-488,452c20971,21392,20906,21431,20836,21466xm20602,20961v-75,-116,-179,-225,-309,-324c20277,20626,20255,20640,20272,20651v162,134,265,289,320,455c20586,21141,20581,21180,20575,21215v-54,-158,-162,-310,-303,-444c20261,20760,20239,20771,20250,20778v184,191,260,402,277,624c20527,21402,20527,21402,20527,21402v-11,32,-22,64,-38,96c20391,21417,20293,21332,20223,21237v-157,-205,-136,-417,-81,-635c20201,20372,20277,20143,20190,19917v320,201,640,378,711,685c20928,20722,20939,20845,20922,20961v-59,32,-141,124,-157,142c20749,21117,20733,21134,20722,21152v,-28,,-56,,-85c20754,20965,20808,20866,20884,20771v11,-14,-16,-25,-32,-11c20798,20820,20749,20880,20711,20944v-6,-50,-11,-95,-22,-145c20727,20704,20770,20612,20836,20524v5,-11,-17,-21,-22,-11c20760,20581,20711,20648,20673,20718v-38,-145,-103,-282,-195,-420c20472,20288,20440,20295,20445,20305v65,138,109,276,130,410c20570,20708,20570,20704,20564,20697v-59,-81,-140,-159,-233,-226c20320,20464,20299,20471,20310,20482v81,74,157,155,206,243c20548,20785,20564,20849,20592,20909v,3,,7,-6,14c20586,20930,20586,20933,20592,20937v10,21,10,24,10,24xm20667,21491v22,-64,38,-131,44,-198c20743,21233,20787,21177,20841,21120v11,-14,49,-42,76,-70c20884,21205,20803,21357,20667,21491xm16997,21385v-195,17,-385,46,-569,84c16411,21473,16417,21487,16433,21487v190,-32,380,-53,569,-60c17051,21424,17040,21378,16997,21385xm15961,21537v-108,17,-216,42,-325,63l15766,21600v65,-14,130,-32,201,-46c15983,21551,15978,21533,15961,21537xm9830,15733v-120,99,-234,209,-250,336c9575,16090,9629,16093,9640,16072v32,-123,119,-222,211,-331c9846,15737,9835,15730,9830,15733xm15918,21007v184,-74,374,-123,586,-144c16542,20859,16525,20820,16487,20824v-211,32,-406,88,-574,176c15902,21004,15913,21011,15918,21007xm18260,21572v-119,7,-238,17,-358,28l18201,21600v21,-4,43,-7,59,-11c18277,21586,18277,21572,18260,21572xm21437,19646v22,49,55,98,93,144l21530,19734v-28,-32,-49,-60,-71,-95c21454,19635,21432,19639,21437,19646xm21497,19586v11,14,22,31,33,46l21530,19596v-6,-3,-6,-10,-11,-14c21508,19575,21492,19579,21497,19586xm21248,19131v-277,-32,-407,116,-396,275c20868,19667,21117,20090,21524,20228r,-99c21269,20027,21112,19790,21036,19614v-27,-67,-54,-141,-59,-208c20971,19265,21199,19184,21399,19265v55,21,93,53,120,84l21519,19215v,,,,,c21508,19191,21502,19166,21486,19141v11,-3,22,-7,33,-10l21519,19049v-76,18,-147,50,-212,89c21296,19134,21275,19131,21248,19131xm21459,19155v5,11,5,25,11,36c21454,19184,21437,19176,21421,19169v16,-3,27,-10,38,-14xm21345,19815v49,81,103,162,179,233l21524,19998v-70,-56,-119,-120,-168,-187c21351,19808,21340,19811,21345,19815xm21242,19815v16,56,65,113,119,162c21378,19991,21416,19977,21394,19960v-60,-46,-98,-96,-136,-149c21253,19804,21242,19808,21242,19815xm21427,19783v27,50,59,95,97,141l21524,19871v-27,-28,-60,-60,-81,-91c21437,19776,21427,19776,21427,19783xm13663,20976v-49,187,-76,377,-120,564c13538,21561,13533,21579,13527,21596r87,c13652,21388,13679,21180,13679,20976v-6,-4,-16,-4,-16,xm13256,21043v,-7,-16,-7,-16,c13234,21215,13234,21385,13245,21558v,14,,28,,42l13316,21600v-6,-21,-6,-39,-11,-60c13278,21374,13261,21208,13256,21043xm13419,20521v-11,-103,-22,-205,-60,-304c13348,20192,13289,20203,13299,20228v38,95,71,194,87,293c13386,20535,13419,20535,13419,20521xm15425,21402v-174,60,-347,127,-521,198l15023,21600v136,-63,277,-120,413,-183c15446,21410,15436,21399,15425,21402xm13495,20849v-33,250,-71,501,-109,751l13473,21600v27,-250,38,-504,49,-751c13522,20834,13495,20838,13495,20849xm12925,21385v22,70,49,144,71,215l13039,21600v-32,-74,-70,-145,-103,-219c12936,21374,12925,21378,12925,21385xm13083,21156v10,148,27,296,54,444l13202,21600v-44,-148,-76,-293,-98,-444c13104,21148,13083,21145,13083,21156xm13126,20200v27,42,43,91,60,137c13191,20351,13218,20344,13218,20330v-11,-49,-32,-95,-43,-145c13169,20164,13110,20175,13126,20200xm14178,21395v-65,71,-130,138,-201,205l14031,21600v55,-67,114,-131,168,-198c14205,21392,14183,21385,14178,21395xm14042,21191v-70,141,-152,278,-244,409l13880,21600v75,-134,135,-272,195,-406c14069,21184,14048,21180,14042,21191xm15127,21332v-196,85,-385,169,-570,268l14644,21600v157,-88,325,-173,493,-250c15154,21342,15143,21325,15127,21332xm9591,3320v-33,-32,-60,-71,-98,-103c9483,3210,9466,3217,9472,3224v16,36,54,71,81,106c9564,3348,9607,3334,9591,3320xm13538,20623v,-110,,-222,-16,-332c13516,20263,13446,20263,13451,20291v16,110,44,219,54,332c13511,20637,13538,20637,13538,20623xm13858,21050v-54,187,-125,367,-201,550l13728,21600v59,-180,103,-363,152,-547c13885,21043,13863,21039,13858,21050xm16536,20919v-54,11,-108,28,-168,39c16357,20961,16363,20972,16373,20972v55,-11,114,-18,174,-25c16574,20944,16563,20912,16536,20919xm11001,16280v65,-102,108,-211,151,-317c11158,15952,11136,15949,11131,15959v-49,106,-120,205,-185,304c10919,16291,10979,16308,11001,16280xm10702,16421v185,-194,299,-416,369,-638c11077,15772,11049,15765,11044,15779v-87,223,-233,420,-412,618c10610,16425,10675,16450,10702,16421xm9255,15949v-16,-205,5,-403,87,-600c9347,15342,9325,15338,9320,15345v-114,194,-168,399,-141,604c9184,15977,9255,15980,9255,15949xm8848,3517v-11,-7,-27,4,-16,11c8935,3609,9027,3697,9103,3789v22,24,76,3,54,-21c9070,3672,8967,3591,8848,3517xm9136,15412v-71,124,-109,258,-114,392c9022,15829,9076,15829,9076,15804v5,-131,32,-258,76,-388c9152,15409,9141,15405,9136,15412xm8756,3605v-5,-3,-16,4,-11,7c8870,3711,8973,3817,9065,3933v22,29,87,4,65,-24c9033,3796,8902,3693,8756,3605xm8718,3693v-5,-3,-16,,-11,8c8821,3817,8930,3933,9027,4053v22,29,87,4,65,-24c8984,3909,8859,3796,8718,3693xm9851,16379v65,-173,130,-339,222,-508c10079,15860,10052,15853,10046,15864v-124,155,-222,328,-260,504c9781,16393,9840,16407,9851,16379xm10377,16270v92,-159,141,-339,152,-512c10529,15751,10518,15751,10513,15758v-65,166,-136,332,-212,498c10285,16287,10355,16301,10377,16270xm9596,3549v17,17,65,7,55,-14c9591,3439,9520,3334,9417,3256v-5,-3,-21,,-16,7c9483,3355,9515,3461,9596,3549xm9998,16428v65,-204,124,-405,238,-603c10242,15818,10220,15811,10214,15818v-141,191,-260,392,-298,603c9916,16450,9992,16457,9998,16428xm10160,16383v98,-198,174,-399,250,-600c10415,15772,10388,15769,10388,15779v-92,198,-206,392,-304,589c10063,16400,10144,16414,10160,16383xm10263,15360v60,-124,130,-247,228,-360c10507,14982,10464,14968,10453,14986v-92,116,-168,243,-206,374c10247,15363,10263,15367,10263,15360xm9629,15846v27,-56,60,-109,98,-162c9732,15677,9721,15673,9710,15677v-54,49,-92,102,-124,159c9575,15853,9623,15864,9629,15846xm7428,3693v-6,-7,-22,-3,-17,4c7444,3799,7498,3898,7569,3990v16,25,76,3,54,-21c7547,3880,7482,3789,7428,3693xm7536,3683v-5,-7,-22,-4,-22,7c7596,3838,7661,4039,7856,4149v38,21,87,-15,54,-36c7731,4000,7639,3828,7536,3683xm7336,3676v,-7,-17,-4,-17,c7325,3753,7357,3824,7411,3895v17,17,60,,44,-15c7390,3817,7357,3750,7336,3676xm9569,3732v11,29,76,18,65,-10c9569,3570,9461,3429,9336,3295v-5,-7,-22,,-16,7c9423,3439,9499,3584,9569,3732xm9483,3877v10,25,75,21,70,-7c9515,3676,9385,3478,9217,3316v-6,-7,-16,,-11,4c9325,3503,9401,3686,9483,3877xm8637,3753v-6,-7,-22,,-17,8c8740,3895,8854,4032,8973,4170v22,24,87,3,60,-25c8913,4007,8778,3880,8637,3753xm8122,3327c8008,3171,7921,3013,7872,2843v,-7,-21,-3,-16,c7889,3016,7959,3185,8084,3337v16,21,49,7,38,-10xm8431,3813v-6,-3,-17,,-11,4c8490,3962,8572,4113,8686,4244v27,28,86,3,65,-25c8658,4082,8539,3947,8431,3813xm8420,3993v-38,-56,-65,-120,-114,-173c8306,3820,8301,3820,8301,3820v16,124,103,258,184,367c8507,4216,8566,4191,8545,4163v-38,-53,-82,-110,-125,-170xm7856,3083v-5,-10,-33,-7,-27,4c7867,3171,7910,3260,7959,3341v11,14,49,7,38,-7c7948,3253,7899,3168,7856,3083xm8555,3796v-5,-7,-27,-4,-21,7c8620,3951,8729,4092,8864,4223v22,21,76,3,55,-22c8794,4067,8669,3933,8555,3796xm8062,3796v-5,-11,-27,-7,-22,3c8067,3873,8100,3944,8149,4015v11,21,59,3,43,-18c8143,3933,8100,3866,8062,3796xm8181,3813v-5,-7,-16,-3,-16,4c8192,3926,8241,4036,8328,4131v16,21,65,3,49,-18c8301,4015,8230,3916,8181,3813xe" fillcolor="#2c414f [3215]" stroked="f" strokeweight="1pt">
                <v:stroke miterlimit="4" joinstyle="miter"/>
                <v:path arrowok="t" o:extrusionok="f" o:connecttype="custom" o:connectlocs="2529840,3888105;2529840,3888105;2529840,3888105;2529840,3888105" o:connectangles="0,90,180,270"/>
              </v:shape>
              <v:oval id="Circle" o:spid="_x0000_s1078" style="position:absolute;left:7620;top:18542;width:35229;height:35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" filled="f" strokecolor="white [3212]" strokeweight="2pt">
                <v:stroke miterlimit="4" joinstyle="miter"/>
                <v:textbox inset="3pt,3pt,3pt,3pt"/>
              </v:oval>
              <v:oval id="Circle" o:spid="_x0000_s1079" style="position:absolute;left:8128;top:19050;width:34315;height:34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" fillcolor="white [3212]" stroked="f" strokeweight="1pt">
                <v:stroke miterlimit="4" joinstyle="miter"/>
                <v:textbox inset="3pt,3pt,3pt,3pt"/>
              </v:oval>
            </v:group>
          </w:pict>
        </mc:Fallback>
      </mc:AlternateContent>
    </w:r>
    <w:r>
      <w:t>xx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3BED" w:rsidRDefault="00513BED">
    <w:pPr>
      <w:pStyle w:val="Header"/>
    </w:pPr>
    <w:r w:rsidRPr="00513BED">
      <w:rPr>
        <w:noProof/>
        <w:lang w:val="en-AU" w:eastAsia="en-AU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8E5ACF" wp14:editId="4E6747A7">
              <wp:simplePos x="0" y="0"/>
              <wp:positionH relativeFrom="column">
                <wp:posOffset>4101472</wp:posOffset>
              </wp:positionH>
              <wp:positionV relativeFrom="paragraph">
                <wp:posOffset>-437515</wp:posOffset>
              </wp:positionV>
              <wp:extent cx="5059680" cy="7778131"/>
              <wp:effectExtent l="0" t="0" r="0" b="0"/>
              <wp:wrapNone/>
              <wp:docPr id="1" name="Group 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059680" cy="7778131"/>
                        <a:chOff x="0" y="0"/>
                        <a:chExt cx="5059680" cy="7778131"/>
                      </a:xfrm>
                    </wpg:grpSpPr>
                    <wps:wsp>
                      <wps:cNvPr id="7" name="Rectangle"/>
                      <wps:cNvSpPr/>
                      <wps:spPr>
                        <a:xfrm>
                          <a:off x="12701" y="1"/>
                          <a:ext cx="5029200" cy="77724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8" name="Shape"/>
                      <wps:cNvSpPr/>
                      <wps:spPr>
                        <a:xfrm>
                          <a:off x="12700" y="1"/>
                          <a:ext cx="5039361" cy="7772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29" y="2400"/>
                              </a:moveTo>
                              <a:cubicBezTo>
                                <a:pt x="778" y="2319"/>
                                <a:pt x="833" y="2241"/>
                                <a:pt x="893" y="2164"/>
                              </a:cubicBezTo>
                              <a:cubicBezTo>
                                <a:pt x="980" y="1969"/>
                                <a:pt x="1002" y="1758"/>
                                <a:pt x="898" y="1564"/>
                              </a:cubicBezTo>
                              <a:cubicBezTo>
                                <a:pt x="817" y="1408"/>
                                <a:pt x="659" y="1306"/>
                                <a:pt x="506" y="1193"/>
                              </a:cubicBezTo>
                              <a:cubicBezTo>
                                <a:pt x="642" y="1592"/>
                                <a:pt x="305" y="2051"/>
                                <a:pt x="729" y="2400"/>
                              </a:cubicBezTo>
                              <a:close/>
                              <a:moveTo>
                                <a:pt x="1208" y="713"/>
                              </a:moveTo>
                              <a:cubicBezTo>
                                <a:pt x="1372" y="776"/>
                                <a:pt x="1524" y="847"/>
                                <a:pt x="1671" y="921"/>
                              </a:cubicBezTo>
                              <a:cubicBezTo>
                                <a:pt x="1785" y="628"/>
                                <a:pt x="1617" y="286"/>
                                <a:pt x="1377" y="0"/>
                              </a:cubicBezTo>
                              <a:lnTo>
                                <a:pt x="1023" y="0"/>
                              </a:lnTo>
                              <a:cubicBezTo>
                                <a:pt x="1203" y="194"/>
                                <a:pt x="1334" y="409"/>
                                <a:pt x="1459" y="618"/>
                              </a:cubicBezTo>
                              <a:cubicBezTo>
                                <a:pt x="1464" y="628"/>
                                <a:pt x="1437" y="635"/>
                                <a:pt x="1432" y="625"/>
                              </a:cubicBezTo>
                              <a:cubicBezTo>
                                <a:pt x="1257" y="406"/>
                                <a:pt x="1078" y="194"/>
                                <a:pt x="860" y="0"/>
                              </a:cubicBezTo>
                              <a:lnTo>
                                <a:pt x="185" y="0"/>
                              </a:lnTo>
                              <a:cubicBezTo>
                                <a:pt x="278" y="159"/>
                                <a:pt x="414" y="304"/>
                                <a:pt x="577" y="424"/>
                              </a:cubicBezTo>
                              <a:cubicBezTo>
                                <a:pt x="751" y="554"/>
                                <a:pt x="985" y="628"/>
                                <a:pt x="1208" y="713"/>
                              </a:cubicBezTo>
                              <a:close/>
                              <a:moveTo>
                                <a:pt x="1791" y="5093"/>
                              </a:moveTo>
                              <a:cubicBezTo>
                                <a:pt x="1883" y="5315"/>
                                <a:pt x="1802" y="5548"/>
                                <a:pt x="1742" y="5778"/>
                              </a:cubicBezTo>
                              <a:cubicBezTo>
                                <a:pt x="1688" y="5996"/>
                                <a:pt x="1666" y="6208"/>
                                <a:pt x="1824" y="6413"/>
                              </a:cubicBezTo>
                              <a:cubicBezTo>
                                <a:pt x="1916" y="6533"/>
                                <a:pt x="2047" y="6635"/>
                                <a:pt x="2172" y="6741"/>
                              </a:cubicBezTo>
                              <a:cubicBezTo>
                                <a:pt x="2509" y="6469"/>
                                <a:pt x="2586" y="6124"/>
                                <a:pt x="2504" y="5778"/>
                              </a:cubicBezTo>
                              <a:cubicBezTo>
                                <a:pt x="2428" y="5471"/>
                                <a:pt x="2112" y="5294"/>
                                <a:pt x="1791" y="5093"/>
                              </a:cubicBezTo>
                              <a:close/>
                              <a:moveTo>
                                <a:pt x="1361" y="2891"/>
                              </a:moveTo>
                              <a:cubicBezTo>
                                <a:pt x="1045" y="3134"/>
                                <a:pt x="904" y="3508"/>
                                <a:pt x="866" y="3826"/>
                              </a:cubicBezTo>
                              <a:cubicBezTo>
                                <a:pt x="1328" y="3642"/>
                                <a:pt x="1671" y="3374"/>
                                <a:pt x="1922" y="3064"/>
                              </a:cubicBezTo>
                              <a:cubicBezTo>
                                <a:pt x="2063" y="2891"/>
                                <a:pt x="2167" y="2711"/>
                                <a:pt x="2286" y="2534"/>
                              </a:cubicBezTo>
                              <a:cubicBezTo>
                                <a:pt x="2330" y="2474"/>
                                <a:pt x="2373" y="2418"/>
                                <a:pt x="2433" y="2368"/>
                              </a:cubicBezTo>
                              <a:cubicBezTo>
                                <a:pt x="2030" y="2485"/>
                                <a:pt x="1639" y="2675"/>
                                <a:pt x="1361" y="2891"/>
                              </a:cubicBezTo>
                              <a:close/>
                              <a:moveTo>
                                <a:pt x="1671" y="13479"/>
                              </a:moveTo>
                              <a:cubicBezTo>
                                <a:pt x="1829" y="13076"/>
                                <a:pt x="1453" y="12579"/>
                                <a:pt x="1089" y="12265"/>
                              </a:cubicBezTo>
                              <a:cubicBezTo>
                                <a:pt x="931" y="12265"/>
                                <a:pt x="778" y="12258"/>
                                <a:pt x="626" y="12240"/>
                              </a:cubicBezTo>
                              <a:cubicBezTo>
                                <a:pt x="1040" y="12484"/>
                                <a:pt x="1263" y="12844"/>
                                <a:pt x="1459" y="13175"/>
                              </a:cubicBezTo>
                              <a:cubicBezTo>
                                <a:pt x="1464" y="13186"/>
                                <a:pt x="1437" y="13193"/>
                                <a:pt x="1432" y="13182"/>
                              </a:cubicBezTo>
                              <a:cubicBezTo>
                                <a:pt x="1149" y="12822"/>
                                <a:pt x="844" y="12494"/>
                                <a:pt x="408" y="12205"/>
                              </a:cubicBezTo>
                              <a:cubicBezTo>
                                <a:pt x="283" y="12180"/>
                                <a:pt x="169" y="12145"/>
                                <a:pt x="60" y="12102"/>
                              </a:cubicBezTo>
                              <a:cubicBezTo>
                                <a:pt x="38" y="12416"/>
                                <a:pt x="256" y="12748"/>
                                <a:pt x="577" y="12981"/>
                              </a:cubicBezTo>
                              <a:cubicBezTo>
                                <a:pt x="751" y="13112"/>
                                <a:pt x="985" y="13182"/>
                                <a:pt x="1208" y="13271"/>
                              </a:cubicBezTo>
                              <a:cubicBezTo>
                                <a:pt x="1372" y="13331"/>
                                <a:pt x="1524" y="13405"/>
                                <a:pt x="1671" y="13479"/>
                              </a:cubicBezTo>
                              <a:close/>
                              <a:moveTo>
                                <a:pt x="4785" y="6275"/>
                              </a:moveTo>
                              <a:cubicBezTo>
                                <a:pt x="5035" y="6109"/>
                                <a:pt x="5329" y="5873"/>
                                <a:pt x="5705" y="5845"/>
                              </a:cubicBezTo>
                              <a:cubicBezTo>
                                <a:pt x="4720" y="5693"/>
                                <a:pt x="3745" y="6035"/>
                                <a:pt x="3065" y="6498"/>
                              </a:cubicBezTo>
                              <a:cubicBezTo>
                                <a:pt x="3065" y="6498"/>
                                <a:pt x="3059" y="6501"/>
                                <a:pt x="3059" y="6501"/>
                              </a:cubicBezTo>
                              <a:cubicBezTo>
                                <a:pt x="3027" y="6529"/>
                                <a:pt x="2994" y="6558"/>
                                <a:pt x="2956" y="6586"/>
                              </a:cubicBezTo>
                              <a:cubicBezTo>
                                <a:pt x="3620" y="6664"/>
                                <a:pt x="4295" y="6600"/>
                                <a:pt x="4785" y="6275"/>
                              </a:cubicBezTo>
                              <a:close/>
                              <a:moveTo>
                                <a:pt x="1339" y="21441"/>
                              </a:moveTo>
                              <a:cubicBezTo>
                                <a:pt x="1192" y="21364"/>
                                <a:pt x="1072" y="21268"/>
                                <a:pt x="980" y="21162"/>
                              </a:cubicBezTo>
                              <a:cubicBezTo>
                                <a:pt x="915" y="21311"/>
                                <a:pt x="844" y="21455"/>
                                <a:pt x="768" y="21600"/>
                              </a:cubicBezTo>
                              <a:lnTo>
                                <a:pt x="1742" y="21600"/>
                              </a:lnTo>
                              <a:cubicBezTo>
                                <a:pt x="1742" y="21600"/>
                                <a:pt x="1742" y="21596"/>
                                <a:pt x="1742" y="21596"/>
                              </a:cubicBezTo>
                              <a:cubicBezTo>
                                <a:pt x="1595" y="21561"/>
                                <a:pt x="1459" y="21508"/>
                                <a:pt x="1339" y="21441"/>
                              </a:cubicBezTo>
                              <a:close/>
                              <a:moveTo>
                                <a:pt x="250" y="21484"/>
                              </a:moveTo>
                              <a:lnTo>
                                <a:pt x="397" y="21600"/>
                              </a:lnTo>
                              <a:lnTo>
                                <a:pt x="452" y="21600"/>
                              </a:lnTo>
                              <a:cubicBezTo>
                                <a:pt x="490" y="21491"/>
                                <a:pt x="533" y="21378"/>
                                <a:pt x="582" y="21272"/>
                              </a:cubicBezTo>
                              <a:cubicBezTo>
                                <a:pt x="490" y="21353"/>
                                <a:pt x="376" y="21427"/>
                                <a:pt x="250" y="21484"/>
                              </a:cubicBezTo>
                              <a:close/>
                              <a:moveTo>
                                <a:pt x="12085" y="6551"/>
                              </a:moveTo>
                              <a:cubicBezTo>
                                <a:pt x="12259" y="6416"/>
                                <a:pt x="12341" y="6275"/>
                                <a:pt x="12411" y="6106"/>
                              </a:cubicBezTo>
                              <a:cubicBezTo>
                                <a:pt x="12482" y="5940"/>
                                <a:pt x="12569" y="5735"/>
                                <a:pt x="12798" y="5633"/>
                              </a:cubicBezTo>
                              <a:cubicBezTo>
                                <a:pt x="12798" y="5629"/>
                                <a:pt x="12803" y="5629"/>
                                <a:pt x="12803" y="5626"/>
                              </a:cubicBezTo>
                              <a:cubicBezTo>
                                <a:pt x="12596" y="5612"/>
                                <a:pt x="12411" y="5661"/>
                                <a:pt x="12264" y="5771"/>
                              </a:cubicBezTo>
                              <a:cubicBezTo>
                                <a:pt x="12226" y="5799"/>
                                <a:pt x="12155" y="5767"/>
                                <a:pt x="12172" y="5735"/>
                              </a:cubicBezTo>
                              <a:cubicBezTo>
                                <a:pt x="12270" y="5488"/>
                                <a:pt x="12324" y="5234"/>
                                <a:pt x="12330" y="4980"/>
                              </a:cubicBezTo>
                              <a:cubicBezTo>
                                <a:pt x="12335" y="4825"/>
                                <a:pt x="12319" y="4676"/>
                                <a:pt x="12373" y="4528"/>
                              </a:cubicBezTo>
                              <a:cubicBezTo>
                                <a:pt x="12264" y="4627"/>
                                <a:pt x="12096" y="4705"/>
                                <a:pt x="11959" y="4772"/>
                              </a:cubicBezTo>
                              <a:cubicBezTo>
                                <a:pt x="11627" y="4941"/>
                                <a:pt x="11426" y="5093"/>
                                <a:pt x="11290" y="5358"/>
                              </a:cubicBezTo>
                              <a:cubicBezTo>
                                <a:pt x="11279" y="5382"/>
                                <a:pt x="11219" y="5393"/>
                                <a:pt x="11197" y="5365"/>
                              </a:cubicBezTo>
                              <a:cubicBezTo>
                                <a:pt x="11159" y="5315"/>
                                <a:pt x="11132" y="5269"/>
                                <a:pt x="11127" y="5220"/>
                              </a:cubicBezTo>
                              <a:cubicBezTo>
                                <a:pt x="11067" y="5368"/>
                                <a:pt x="11078" y="5524"/>
                                <a:pt x="11040" y="5679"/>
                              </a:cubicBezTo>
                              <a:cubicBezTo>
                                <a:pt x="11018" y="5767"/>
                                <a:pt x="10947" y="5841"/>
                                <a:pt x="10903" y="5926"/>
                              </a:cubicBezTo>
                              <a:cubicBezTo>
                                <a:pt x="10860" y="6011"/>
                                <a:pt x="10838" y="6102"/>
                                <a:pt x="10822" y="6191"/>
                              </a:cubicBezTo>
                              <a:cubicBezTo>
                                <a:pt x="10816" y="6215"/>
                                <a:pt x="10767" y="6215"/>
                                <a:pt x="10746" y="6201"/>
                              </a:cubicBezTo>
                              <a:cubicBezTo>
                                <a:pt x="10675" y="6176"/>
                                <a:pt x="10637" y="6134"/>
                                <a:pt x="10599" y="6088"/>
                              </a:cubicBezTo>
                              <a:cubicBezTo>
                                <a:pt x="10582" y="6064"/>
                                <a:pt x="10560" y="6039"/>
                                <a:pt x="10550" y="6011"/>
                              </a:cubicBezTo>
                              <a:cubicBezTo>
                                <a:pt x="10430" y="6353"/>
                                <a:pt x="10452" y="6727"/>
                                <a:pt x="10571" y="7062"/>
                              </a:cubicBezTo>
                              <a:cubicBezTo>
                                <a:pt x="10615" y="7179"/>
                                <a:pt x="10669" y="7292"/>
                                <a:pt x="10735" y="7401"/>
                              </a:cubicBezTo>
                              <a:cubicBezTo>
                                <a:pt x="10713" y="7091"/>
                                <a:pt x="10827" y="6755"/>
                                <a:pt x="10963" y="6494"/>
                              </a:cubicBezTo>
                              <a:cubicBezTo>
                                <a:pt x="11089" y="6251"/>
                                <a:pt x="11279" y="6021"/>
                                <a:pt x="11453" y="5792"/>
                              </a:cubicBezTo>
                              <a:cubicBezTo>
                                <a:pt x="11666" y="5509"/>
                                <a:pt x="11851" y="5220"/>
                                <a:pt x="12036" y="4927"/>
                              </a:cubicBezTo>
                              <a:cubicBezTo>
                                <a:pt x="12047" y="4913"/>
                                <a:pt x="12074" y="4920"/>
                                <a:pt x="12068" y="4934"/>
                              </a:cubicBezTo>
                              <a:cubicBezTo>
                                <a:pt x="11976" y="5164"/>
                                <a:pt x="11883" y="5389"/>
                                <a:pt x="11742" y="5608"/>
                              </a:cubicBezTo>
                              <a:cubicBezTo>
                                <a:pt x="11589" y="5841"/>
                                <a:pt x="11399" y="6064"/>
                                <a:pt x="11241" y="6296"/>
                              </a:cubicBezTo>
                              <a:cubicBezTo>
                                <a:pt x="10963" y="6709"/>
                                <a:pt x="10746" y="7264"/>
                                <a:pt x="10936" y="7722"/>
                              </a:cubicBezTo>
                              <a:cubicBezTo>
                                <a:pt x="11001" y="7818"/>
                                <a:pt x="11061" y="7913"/>
                                <a:pt x="11116" y="8012"/>
                              </a:cubicBezTo>
                              <a:cubicBezTo>
                                <a:pt x="11268" y="7754"/>
                                <a:pt x="11633" y="7616"/>
                                <a:pt x="11872" y="7391"/>
                              </a:cubicBezTo>
                              <a:cubicBezTo>
                                <a:pt x="12068" y="7211"/>
                                <a:pt x="12101" y="6914"/>
                                <a:pt x="12335" y="6748"/>
                              </a:cubicBezTo>
                              <a:cubicBezTo>
                                <a:pt x="12183" y="6766"/>
                                <a:pt x="12041" y="6787"/>
                                <a:pt x="11894" y="6833"/>
                              </a:cubicBezTo>
                              <a:cubicBezTo>
                                <a:pt x="11856" y="6844"/>
                                <a:pt x="11796" y="6826"/>
                                <a:pt x="11813" y="6794"/>
                              </a:cubicBezTo>
                              <a:cubicBezTo>
                                <a:pt x="11894" y="6699"/>
                                <a:pt x="11987" y="6628"/>
                                <a:pt x="12085" y="6551"/>
                              </a:cubicBezTo>
                              <a:close/>
                              <a:moveTo>
                                <a:pt x="20299" y="8492"/>
                              </a:moveTo>
                              <a:cubicBezTo>
                                <a:pt x="20370" y="8644"/>
                                <a:pt x="20511" y="8753"/>
                                <a:pt x="20658" y="8869"/>
                              </a:cubicBezTo>
                              <a:cubicBezTo>
                                <a:pt x="21181" y="8351"/>
                                <a:pt x="20832" y="7662"/>
                                <a:pt x="20321" y="7189"/>
                              </a:cubicBezTo>
                              <a:cubicBezTo>
                                <a:pt x="20435" y="7422"/>
                                <a:pt x="20288" y="7694"/>
                                <a:pt x="20255" y="7931"/>
                              </a:cubicBezTo>
                              <a:cubicBezTo>
                                <a:pt x="20228" y="8114"/>
                                <a:pt x="20212" y="8315"/>
                                <a:pt x="20299" y="8492"/>
                              </a:cubicBezTo>
                              <a:close/>
                              <a:moveTo>
                                <a:pt x="4709" y="1500"/>
                              </a:moveTo>
                              <a:cubicBezTo>
                                <a:pt x="4785" y="1461"/>
                                <a:pt x="4877" y="1444"/>
                                <a:pt x="4986" y="1458"/>
                              </a:cubicBezTo>
                              <a:cubicBezTo>
                                <a:pt x="4997" y="1458"/>
                                <a:pt x="5003" y="1465"/>
                                <a:pt x="5008" y="1468"/>
                              </a:cubicBezTo>
                              <a:cubicBezTo>
                                <a:pt x="5024" y="1472"/>
                                <a:pt x="5041" y="1479"/>
                                <a:pt x="5052" y="1482"/>
                              </a:cubicBezTo>
                              <a:cubicBezTo>
                                <a:pt x="5264" y="1320"/>
                                <a:pt x="4986" y="1147"/>
                                <a:pt x="4714" y="1175"/>
                              </a:cubicBezTo>
                              <a:cubicBezTo>
                                <a:pt x="4643" y="1182"/>
                                <a:pt x="4556" y="1189"/>
                                <a:pt x="4491" y="1207"/>
                              </a:cubicBezTo>
                              <a:cubicBezTo>
                                <a:pt x="4333" y="1253"/>
                                <a:pt x="4366" y="1313"/>
                                <a:pt x="4426" y="1391"/>
                              </a:cubicBezTo>
                              <a:cubicBezTo>
                                <a:pt x="4545" y="1394"/>
                                <a:pt x="4654" y="1433"/>
                                <a:pt x="4709" y="1500"/>
                              </a:cubicBezTo>
                              <a:close/>
                              <a:moveTo>
                                <a:pt x="17757" y="10172"/>
                              </a:moveTo>
                              <a:cubicBezTo>
                                <a:pt x="17762" y="10179"/>
                                <a:pt x="17768" y="10186"/>
                                <a:pt x="17768" y="10189"/>
                              </a:cubicBezTo>
                              <a:cubicBezTo>
                                <a:pt x="17888" y="10189"/>
                                <a:pt x="18002" y="10221"/>
                                <a:pt x="18122" y="10235"/>
                              </a:cubicBezTo>
                              <a:cubicBezTo>
                                <a:pt x="18209" y="10246"/>
                                <a:pt x="18296" y="10242"/>
                                <a:pt x="18383" y="10235"/>
                              </a:cubicBezTo>
                              <a:cubicBezTo>
                                <a:pt x="18198" y="10175"/>
                                <a:pt x="18024" y="10080"/>
                                <a:pt x="17915" y="9974"/>
                              </a:cubicBezTo>
                              <a:cubicBezTo>
                                <a:pt x="17904" y="9964"/>
                                <a:pt x="17909" y="9953"/>
                                <a:pt x="17926" y="9946"/>
                              </a:cubicBezTo>
                              <a:cubicBezTo>
                                <a:pt x="17931" y="9939"/>
                                <a:pt x="17942" y="9935"/>
                                <a:pt x="17958" y="9939"/>
                              </a:cubicBezTo>
                              <a:cubicBezTo>
                                <a:pt x="18775" y="10115"/>
                                <a:pt x="19570" y="10207"/>
                                <a:pt x="20424" y="10175"/>
                              </a:cubicBezTo>
                              <a:cubicBezTo>
                                <a:pt x="19428" y="9724"/>
                                <a:pt x="18399" y="9162"/>
                                <a:pt x="17109" y="9279"/>
                              </a:cubicBezTo>
                              <a:cubicBezTo>
                                <a:pt x="17082" y="9360"/>
                                <a:pt x="17022" y="9441"/>
                                <a:pt x="16940" y="9512"/>
                              </a:cubicBezTo>
                              <a:cubicBezTo>
                                <a:pt x="17365" y="9466"/>
                                <a:pt x="17800" y="9522"/>
                                <a:pt x="18220" y="9593"/>
                              </a:cubicBezTo>
                              <a:cubicBezTo>
                                <a:pt x="18720" y="9674"/>
                                <a:pt x="19199" y="9798"/>
                                <a:pt x="19657" y="9949"/>
                              </a:cubicBezTo>
                              <a:cubicBezTo>
                                <a:pt x="19684" y="9956"/>
                                <a:pt x="19662" y="9981"/>
                                <a:pt x="19635" y="9974"/>
                              </a:cubicBezTo>
                              <a:cubicBezTo>
                                <a:pt x="19194" y="9851"/>
                                <a:pt x="18742" y="9755"/>
                                <a:pt x="18274" y="9688"/>
                              </a:cubicBezTo>
                              <a:cubicBezTo>
                                <a:pt x="17811" y="9621"/>
                                <a:pt x="17310" y="9558"/>
                                <a:pt x="16837" y="9600"/>
                              </a:cubicBezTo>
                              <a:cubicBezTo>
                                <a:pt x="16793" y="9632"/>
                                <a:pt x="16750" y="9664"/>
                                <a:pt x="16701" y="9692"/>
                              </a:cubicBezTo>
                              <a:cubicBezTo>
                                <a:pt x="16804" y="9709"/>
                                <a:pt x="16908" y="9734"/>
                                <a:pt x="17011" y="9769"/>
                              </a:cubicBezTo>
                              <a:cubicBezTo>
                                <a:pt x="17305" y="9868"/>
                                <a:pt x="17572" y="9992"/>
                                <a:pt x="17757" y="10172"/>
                              </a:cubicBezTo>
                              <a:close/>
                              <a:moveTo>
                                <a:pt x="20000" y="5089"/>
                              </a:moveTo>
                              <a:cubicBezTo>
                                <a:pt x="20016" y="5047"/>
                                <a:pt x="20098" y="5058"/>
                                <a:pt x="20119" y="5089"/>
                              </a:cubicBezTo>
                              <a:cubicBezTo>
                                <a:pt x="20228" y="5262"/>
                                <a:pt x="20337" y="5439"/>
                                <a:pt x="20484" y="5598"/>
                              </a:cubicBezTo>
                              <a:cubicBezTo>
                                <a:pt x="20615" y="5739"/>
                                <a:pt x="20783" y="5848"/>
                                <a:pt x="20963" y="5961"/>
                              </a:cubicBezTo>
                              <a:cubicBezTo>
                                <a:pt x="20941" y="5675"/>
                                <a:pt x="20914" y="5393"/>
                                <a:pt x="20843" y="5111"/>
                              </a:cubicBezTo>
                              <a:cubicBezTo>
                                <a:pt x="20838" y="5082"/>
                                <a:pt x="20881" y="5047"/>
                                <a:pt x="20925" y="5068"/>
                              </a:cubicBezTo>
                              <a:cubicBezTo>
                                <a:pt x="20969" y="5089"/>
                                <a:pt x="21012" y="5111"/>
                                <a:pt x="21050" y="5132"/>
                              </a:cubicBezTo>
                              <a:cubicBezTo>
                                <a:pt x="21028" y="4966"/>
                                <a:pt x="20958" y="4814"/>
                                <a:pt x="20838" y="4669"/>
                              </a:cubicBezTo>
                              <a:cubicBezTo>
                                <a:pt x="20805" y="4652"/>
                                <a:pt x="20773" y="4631"/>
                                <a:pt x="20745" y="4606"/>
                              </a:cubicBezTo>
                              <a:cubicBezTo>
                                <a:pt x="20642" y="4525"/>
                                <a:pt x="20555" y="4429"/>
                                <a:pt x="20484" y="4334"/>
                              </a:cubicBezTo>
                              <a:cubicBezTo>
                                <a:pt x="20446" y="4369"/>
                                <a:pt x="20402" y="4401"/>
                                <a:pt x="20353" y="4429"/>
                              </a:cubicBezTo>
                              <a:cubicBezTo>
                                <a:pt x="20359" y="4433"/>
                                <a:pt x="20359" y="4440"/>
                                <a:pt x="20364" y="4444"/>
                              </a:cubicBezTo>
                              <a:cubicBezTo>
                                <a:pt x="20511" y="4712"/>
                                <a:pt x="20587" y="5005"/>
                                <a:pt x="20647" y="5287"/>
                              </a:cubicBezTo>
                              <a:cubicBezTo>
                                <a:pt x="20653" y="5301"/>
                                <a:pt x="20620" y="5308"/>
                                <a:pt x="20609" y="5294"/>
                              </a:cubicBezTo>
                              <a:cubicBezTo>
                                <a:pt x="20479" y="5026"/>
                                <a:pt x="20294" y="4789"/>
                                <a:pt x="20087" y="4546"/>
                              </a:cubicBezTo>
                              <a:cubicBezTo>
                                <a:pt x="19902" y="4599"/>
                                <a:pt x="19717" y="4606"/>
                                <a:pt x="19531" y="4581"/>
                              </a:cubicBezTo>
                              <a:cubicBezTo>
                                <a:pt x="19580" y="4811"/>
                                <a:pt x="19722" y="5026"/>
                                <a:pt x="19956" y="5206"/>
                              </a:cubicBezTo>
                              <a:cubicBezTo>
                                <a:pt x="19972" y="5167"/>
                                <a:pt x="19983" y="5128"/>
                                <a:pt x="20000" y="5089"/>
                              </a:cubicBezTo>
                              <a:close/>
                              <a:moveTo>
                                <a:pt x="16614" y="13592"/>
                              </a:moveTo>
                              <a:cubicBezTo>
                                <a:pt x="16717" y="13599"/>
                                <a:pt x="16821" y="13606"/>
                                <a:pt x="16919" y="13616"/>
                              </a:cubicBezTo>
                              <a:cubicBezTo>
                                <a:pt x="17164" y="13638"/>
                                <a:pt x="17398" y="13684"/>
                                <a:pt x="17594" y="13768"/>
                              </a:cubicBezTo>
                              <a:cubicBezTo>
                                <a:pt x="17185" y="13373"/>
                                <a:pt x="16527" y="13168"/>
                                <a:pt x="15841" y="13038"/>
                              </a:cubicBezTo>
                              <a:cubicBezTo>
                                <a:pt x="15819" y="13034"/>
                                <a:pt x="15830" y="13013"/>
                                <a:pt x="15852" y="13016"/>
                              </a:cubicBezTo>
                              <a:cubicBezTo>
                                <a:pt x="16342" y="13084"/>
                                <a:pt x="16859" y="13182"/>
                                <a:pt x="17256" y="13373"/>
                              </a:cubicBezTo>
                              <a:cubicBezTo>
                                <a:pt x="17213" y="13316"/>
                                <a:pt x="17174" y="13260"/>
                                <a:pt x="17142" y="13200"/>
                              </a:cubicBezTo>
                              <a:cubicBezTo>
                                <a:pt x="16652" y="12995"/>
                                <a:pt x="15857" y="12826"/>
                                <a:pt x="15285" y="12971"/>
                              </a:cubicBezTo>
                              <a:cubicBezTo>
                                <a:pt x="15656" y="13239"/>
                                <a:pt x="16107" y="13454"/>
                                <a:pt x="16614" y="13592"/>
                              </a:cubicBezTo>
                              <a:close/>
                              <a:moveTo>
                                <a:pt x="7822" y="5855"/>
                              </a:moveTo>
                              <a:cubicBezTo>
                                <a:pt x="7518" y="5721"/>
                                <a:pt x="7142" y="5658"/>
                                <a:pt x="6799" y="5562"/>
                              </a:cubicBezTo>
                              <a:cubicBezTo>
                                <a:pt x="7049" y="5675"/>
                                <a:pt x="7262" y="5824"/>
                                <a:pt x="7420" y="5993"/>
                              </a:cubicBezTo>
                              <a:cubicBezTo>
                                <a:pt x="7528" y="6113"/>
                                <a:pt x="7599" y="6236"/>
                                <a:pt x="7670" y="6367"/>
                              </a:cubicBezTo>
                              <a:cubicBezTo>
                                <a:pt x="7773" y="6572"/>
                                <a:pt x="7958" y="6688"/>
                                <a:pt x="8236" y="6801"/>
                              </a:cubicBezTo>
                              <a:cubicBezTo>
                                <a:pt x="8274" y="6815"/>
                                <a:pt x="8247" y="6851"/>
                                <a:pt x="8209" y="6844"/>
                              </a:cubicBezTo>
                              <a:cubicBezTo>
                                <a:pt x="8203" y="6844"/>
                                <a:pt x="8203" y="6844"/>
                                <a:pt x="8198" y="6844"/>
                              </a:cubicBezTo>
                              <a:cubicBezTo>
                                <a:pt x="8062" y="6822"/>
                                <a:pt x="7937" y="6819"/>
                                <a:pt x="7811" y="6829"/>
                              </a:cubicBezTo>
                              <a:cubicBezTo>
                                <a:pt x="8051" y="6964"/>
                                <a:pt x="8291" y="7091"/>
                                <a:pt x="8579" y="7175"/>
                              </a:cubicBezTo>
                              <a:cubicBezTo>
                                <a:pt x="8857" y="7256"/>
                                <a:pt x="9156" y="7306"/>
                                <a:pt x="9455" y="7352"/>
                              </a:cubicBezTo>
                              <a:cubicBezTo>
                                <a:pt x="9771" y="7401"/>
                                <a:pt x="10130" y="7454"/>
                                <a:pt x="10435" y="7549"/>
                              </a:cubicBezTo>
                              <a:cubicBezTo>
                                <a:pt x="9515" y="6953"/>
                                <a:pt x="8356" y="6526"/>
                                <a:pt x="7496" y="5884"/>
                              </a:cubicBezTo>
                              <a:cubicBezTo>
                                <a:pt x="7485" y="5876"/>
                                <a:pt x="7501" y="5866"/>
                                <a:pt x="7512" y="5873"/>
                              </a:cubicBezTo>
                              <a:cubicBezTo>
                                <a:pt x="7986" y="6187"/>
                                <a:pt x="8541" y="6441"/>
                                <a:pt x="9074" y="6709"/>
                              </a:cubicBezTo>
                              <a:cubicBezTo>
                                <a:pt x="9368" y="6858"/>
                                <a:pt x="9662" y="7009"/>
                                <a:pt x="9951" y="7165"/>
                              </a:cubicBezTo>
                              <a:cubicBezTo>
                                <a:pt x="10103" y="7246"/>
                                <a:pt x="10267" y="7327"/>
                                <a:pt x="10419" y="7415"/>
                              </a:cubicBezTo>
                              <a:cubicBezTo>
                                <a:pt x="10316" y="7320"/>
                                <a:pt x="10212" y="7228"/>
                                <a:pt x="10092" y="7140"/>
                              </a:cubicBezTo>
                              <a:cubicBezTo>
                                <a:pt x="9869" y="6971"/>
                                <a:pt x="9651" y="6801"/>
                                <a:pt x="9445" y="6625"/>
                              </a:cubicBezTo>
                              <a:cubicBezTo>
                                <a:pt x="8998" y="6244"/>
                                <a:pt x="8486" y="5824"/>
                                <a:pt x="7762" y="5665"/>
                              </a:cubicBezTo>
                              <a:cubicBezTo>
                                <a:pt x="7806" y="5707"/>
                                <a:pt x="7844" y="5753"/>
                                <a:pt x="7882" y="5795"/>
                              </a:cubicBezTo>
                              <a:cubicBezTo>
                                <a:pt x="7888" y="5802"/>
                                <a:pt x="7888" y="5809"/>
                                <a:pt x="7882" y="5816"/>
                              </a:cubicBezTo>
                              <a:cubicBezTo>
                                <a:pt x="7899" y="5841"/>
                                <a:pt x="7860" y="5869"/>
                                <a:pt x="7822" y="5855"/>
                              </a:cubicBezTo>
                              <a:close/>
                              <a:moveTo>
                                <a:pt x="13854" y="1966"/>
                              </a:moveTo>
                              <a:cubicBezTo>
                                <a:pt x="13674" y="2008"/>
                                <a:pt x="13473" y="2005"/>
                                <a:pt x="13282" y="2019"/>
                              </a:cubicBezTo>
                              <a:cubicBezTo>
                                <a:pt x="12988" y="2040"/>
                                <a:pt x="12694" y="2068"/>
                                <a:pt x="12400" y="2096"/>
                              </a:cubicBezTo>
                              <a:cubicBezTo>
                                <a:pt x="12390" y="2096"/>
                                <a:pt x="12384" y="2086"/>
                                <a:pt x="12395" y="2082"/>
                              </a:cubicBezTo>
                              <a:cubicBezTo>
                                <a:pt x="12662" y="2015"/>
                                <a:pt x="12934" y="1955"/>
                                <a:pt x="13211" y="1906"/>
                              </a:cubicBezTo>
                              <a:cubicBezTo>
                                <a:pt x="13304" y="1888"/>
                                <a:pt x="13407" y="1867"/>
                                <a:pt x="13505" y="1853"/>
                              </a:cubicBezTo>
                              <a:cubicBezTo>
                                <a:pt x="13309" y="1846"/>
                                <a:pt x="13114" y="1832"/>
                                <a:pt x="12928" y="1800"/>
                              </a:cubicBezTo>
                              <a:cubicBezTo>
                                <a:pt x="12716" y="1814"/>
                                <a:pt x="12520" y="1835"/>
                                <a:pt x="12324" y="1885"/>
                              </a:cubicBezTo>
                              <a:cubicBezTo>
                                <a:pt x="12341" y="1892"/>
                                <a:pt x="12362" y="1895"/>
                                <a:pt x="12379" y="1899"/>
                              </a:cubicBezTo>
                              <a:cubicBezTo>
                                <a:pt x="12422" y="1913"/>
                                <a:pt x="12411" y="1959"/>
                                <a:pt x="12368" y="1966"/>
                              </a:cubicBezTo>
                              <a:cubicBezTo>
                                <a:pt x="11954" y="2033"/>
                                <a:pt x="11584" y="2185"/>
                                <a:pt x="11230" y="2344"/>
                              </a:cubicBezTo>
                              <a:cubicBezTo>
                                <a:pt x="11666" y="2234"/>
                                <a:pt x="12161" y="2195"/>
                                <a:pt x="12613" y="2213"/>
                              </a:cubicBezTo>
                              <a:cubicBezTo>
                                <a:pt x="12667" y="2216"/>
                                <a:pt x="12694" y="2262"/>
                                <a:pt x="12640" y="2284"/>
                              </a:cubicBezTo>
                              <a:cubicBezTo>
                                <a:pt x="12580" y="2305"/>
                                <a:pt x="12520" y="2326"/>
                                <a:pt x="12455" y="2347"/>
                              </a:cubicBezTo>
                              <a:cubicBezTo>
                                <a:pt x="12912" y="2333"/>
                                <a:pt x="13337" y="2231"/>
                                <a:pt x="13767" y="2132"/>
                              </a:cubicBezTo>
                              <a:cubicBezTo>
                                <a:pt x="13799" y="2125"/>
                                <a:pt x="13832" y="2146"/>
                                <a:pt x="13821" y="2167"/>
                              </a:cubicBezTo>
                              <a:cubicBezTo>
                                <a:pt x="13799" y="2206"/>
                                <a:pt x="13783" y="2234"/>
                                <a:pt x="13761" y="2269"/>
                              </a:cubicBezTo>
                              <a:cubicBezTo>
                                <a:pt x="13952" y="2266"/>
                                <a:pt x="14126" y="2245"/>
                                <a:pt x="14306" y="2209"/>
                              </a:cubicBezTo>
                              <a:cubicBezTo>
                                <a:pt x="14306" y="2156"/>
                                <a:pt x="14306" y="2104"/>
                                <a:pt x="14300" y="2047"/>
                              </a:cubicBezTo>
                              <a:cubicBezTo>
                                <a:pt x="14300" y="2022"/>
                                <a:pt x="14300" y="1998"/>
                                <a:pt x="14295" y="1973"/>
                              </a:cubicBezTo>
                              <a:cubicBezTo>
                                <a:pt x="14148" y="1984"/>
                                <a:pt x="14001" y="1980"/>
                                <a:pt x="13854" y="1966"/>
                              </a:cubicBezTo>
                              <a:close/>
                              <a:moveTo>
                                <a:pt x="11649" y="572"/>
                              </a:moveTo>
                              <a:cubicBezTo>
                                <a:pt x="11235" y="727"/>
                                <a:pt x="10713" y="794"/>
                                <a:pt x="10365" y="1016"/>
                              </a:cubicBezTo>
                              <a:cubicBezTo>
                                <a:pt x="10860" y="918"/>
                                <a:pt x="11459" y="1034"/>
                                <a:pt x="11851" y="1242"/>
                              </a:cubicBezTo>
                              <a:cubicBezTo>
                                <a:pt x="11889" y="1264"/>
                                <a:pt x="11856" y="1302"/>
                                <a:pt x="11813" y="1302"/>
                              </a:cubicBezTo>
                              <a:cubicBezTo>
                                <a:pt x="11758" y="1299"/>
                                <a:pt x="11709" y="1302"/>
                                <a:pt x="11660" y="1309"/>
                              </a:cubicBezTo>
                              <a:cubicBezTo>
                                <a:pt x="12003" y="1458"/>
                                <a:pt x="12373" y="1553"/>
                                <a:pt x="12792" y="1581"/>
                              </a:cubicBezTo>
                              <a:cubicBezTo>
                                <a:pt x="12852" y="1585"/>
                                <a:pt x="12874" y="1641"/>
                                <a:pt x="12809" y="1655"/>
                              </a:cubicBezTo>
                              <a:cubicBezTo>
                                <a:pt x="12776" y="1662"/>
                                <a:pt x="12738" y="1666"/>
                                <a:pt x="12705" y="1673"/>
                              </a:cubicBezTo>
                              <a:cubicBezTo>
                                <a:pt x="13114" y="1775"/>
                                <a:pt x="13560" y="1772"/>
                                <a:pt x="13995" y="1768"/>
                              </a:cubicBezTo>
                              <a:cubicBezTo>
                                <a:pt x="14061" y="1768"/>
                                <a:pt x="14082" y="1818"/>
                                <a:pt x="14044" y="1846"/>
                              </a:cubicBezTo>
                              <a:cubicBezTo>
                                <a:pt x="14023" y="1860"/>
                                <a:pt x="14006" y="1874"/>
                                <a:pt x="13984" y="1888"/>
                              </a:cubicBezTo>
                              <a:cubicBezTo>
                                <a:pt x="14082" y="1892"/>
                                <a:pt x="14180" y="1888"/>
                                <a:pt x="14284" y="1885"/>
                              </a:cubicBezTo>
                              <a:cubicBezTo>
                                <a:pt x="14262" y="1733"/>
                                <a:pt x="14213" y="1592"/>
                                <a:pt x="14142" y="1444"/>
                              </a:cubicBezTo>
                              <a:cubicBezTo>
                                <a:pt x="14001" y="1161"/>
                                <a:pt x="14077" y="914"/>
                                <a:pt x="14278" y="713"/>
                              </a:cubicBezTo>
                              <a:cubicBezTo>
                                <a:pt x="13783" y="688"/>
                                <a:pt x="13304" y="660"/>
                                <a:pt x="12803" y="681"/>
                              </a:cubicBezTo>
                              <a:cubicBezTo>
                                <a:pt x="12264" y="702"/>
                                <a:pt x="11753" y="773"/>
                                <a:pt x="11235" y="886"/>
                              </a:cubicBezTo>
                              <a:cubicBezTo>
                                <a:pt x="11214" y="889"/>
                                <a:pt x="11203" y="868"/>
                                <a:pt x="11219" y="865"/>
                              </a:cubicBezTo>
                              <a:cubicBezTo>
                                <a:pt x="12150" y="600"/>
                                <a:pt x="13260" y="424"/>
                                <a:pt x="14284" y="519"/>
                              </a:cubicBezTo>
                              <a:cubicBezTo>
                                <a:pt x="14219" y="441"/>
                                <a:pt x="14175" y="356"/>
                                <a:pt x="14159" y="268"/>
                              </a:cubicBezTo>
                              <a:cubicBezTo>
                                <a:pt x="13968" y="229"/>
                                <a:pt x="13778" y="205"/>
                                <a:pt x="13582" y="201"/>
                              </a:cubicBezTo>
                              <a:cubicBezTo>
                                <a:pt x="13587" y="215"/>
                                <a:pt x="13593" y="229"/>
                                <a:pt x="13593" y="251"/>
                              </a:cubicBezTo>
                              <a:cubicBezTo>
                                <a:pt x="13593" y="275"/>
                                <a:pt x="13560" y="300"/>
                                <a:pt x="13522" y="296"/>
                              </a:cubicBezTo>
                              <a:cubicBezTo>
                                <a:pt x="13228" y="282"/>
                                <a:pt x="12928" y="275"/>
                                <a:pt x="12634" y="279"/>
                              </a:cubicBezTo>
                              <a:cubicBezTo>
                                <a:pt x="12645" y="293"/>
                                <a:pt x="12656" y="304"/>
                                <a:pt x="12662" y="321"/>
                              </a:cubicBezTo>
                              <a:cubicBezTo>
                                <a:pt x="12678" y="349"/>
                                <a:pt x="12634" y="378"/>
                                <a:pt x="12591" y="381"/>
                              </a:cubicBezTo>
                              <a:cubicBezTo>
                                <a:pt x="12259" y="392"/>
                                <a:pt x="11932" y="409"/>
                                <a:pt x="11627" y="498"/>
                              </a:cubicBezTo>
                              <a:cubicBezTo>
                                <a:pt x="11633" y="501"/>
                                <a:pt x="11638" y="501"/>
                                <a:pt x="11644" y="505"/>
                              </a:cubicBezTo>
                              <a:cubicBezTo>
                                <a:pt x="11698" y="505"/>
                                <a:pt x="11698" y="551"/>
                                <a:pt x="11649" y="572"/>
                              </a:cubicBezTo>
                              <a:close/>
                              <a:moveTo>
                                <a:pt x="1492" y="11947"/>
                              </a:moveTo>
                              <a:cubicBezTo>
                                <a:pt x="1459" y="11936"/>
                                <a:pt x="1443" y="11901"/>
                                <a:pt x="1486" y="11884"/>
                              </a:cubicBezTo>
                              <a:cubicBezTo>
                                <a:pt x="1557" y="11855"/>
                                <a:pt x="1628" y="11834"/>
                                <a:pt x="1704" y="11816"/>
                              </a:cubicBezTo>
                              <a:cubicBezTo>
                                <a:pt x="1595" y="11799"/>
                                <a:pt x="1492" y="11781"/>
                                <a:pt x="1383" y="11771"/>
                              </a:cubicBezTo>
                              <a:cubicBezTo>
                                <a:pt x="1225" y="11756"/>
                                <a:pt x="1072" y="11760"/>
                                <a:pt x="915" y="11749"/>
                              </a:cubicBezTo>
                              <a:cubicBezTo>
                                <a:pt x="876" y="11760"/>
                                <a:pt x="822" y="11746"/>
                                <a:pt x="827" y="11711"/>
                              </a:cubicBezTo>
                              <a:cubicBezTo>
                                <a:pt x="833" y="11629"/>
                                <a:pt x="876" y="11591"/>
                                <a:pt x="735" y="11569"/>
                              </a:cubicBezTo>
                              <a:cubicBezTo>
                                <a:pt x="675" y="11562"/>
                                <a:pt x="610" y="11566"/>
                                <a:pt x="555" y="11555"/>
                              </a:cubicBezTo>
                              <a:cubicBezTo>
                                <a:pt x="479" y="11541"/>
                                <a:pt x="403" y="11527"/>
                                <a:pt x="354" y="11485"/>
                              </a:cubicBezTo>
                              <a:cubicBezTo>
                                <a:pt x="283" y="11425"/>
                                <a:pt x="343" y="11365"/>
                                <a:pt x="310" y="11305"/>
                              </a:cubicBezTo>
                              <a:cubicBezTo>
                                <a:pt x="278" y="11248"/>
                                <a:pt x="125" y="11284"/>
                                <a:pt x="0" y="11308"/>
                              </a:cubicBezTo>
                              <a:lnTo>
                                <a:pt x="0" y="11968"/>
                              </a:lnTo>
                              <a:cubicBezTo>
                                <a:pt x="180" y="12049"/>
                                <a:pt x="376" y="12116"/>
                                <a:pt x="610" y="12145"/>
                              </a:cubicBezTo>
                              <a:cubicBezTo>
                                <a:pt x="1013" y="12198"/>
                                <a:pt x="1519" y="12187"/>
                                <a:pt x="1927" y="12120"/>
                              </a:cubicBezTo>
                              <a:cubicBezTo>
                                <a:pt x="1796" y="12053"/>
                                <a:pt x="1660" y="12007"/>
                                <a:pt x="1508" y="11954"/>
                              </a:cubicBezTo>
                              <a:cubicBezTo>
                                <a:pt x="1497" y="11954"/>
                                <a:pt x="1497" y="11951"/>
                                <a:pt x="1492" y="11947"/>
                              </a:cubicBezTo>
                              <a:close/>
                              <a:moveTo>
                                <a:pt x="10441" y="10468"/>
                              </a:moveTo>
                              <a:cubicBezTo>
                                <a:pt x="10707" y="10316"/>
                                <a:pt x="11023" y="10193"/>
                                <a:pt x="11344" y="10108"/>
                              </a:cubicBezTo>
                              <a:cubicBezTo>
                                <a:pt x="10103" y="10136"/>
                                <a:pt x="8759" y="10045"/>
                                <a:pt x="7648" y="9667"/>
                              </a:cubicBezTo>
                              <a:cubicBezTo>
                                <a:pt x="7632" y="9660"/>
                                <a:pt x="7648" y="9646"/>
                                <a:pt x="7665" y="9649"/>
                              </a:cubicBezTo>
                              <a:cubicBezTo>
                                <a:pt x="8269" y="9822"/>
                                <a:pt x="8917" y="9886"/>
                                <a:pt x="9570" y="9925"/>
                              </a:cubicBezTo>
                              <a:cubicBezTo>
                                <a:pt x="9836" y="9942"/>
                                <a:pt x="10109" y="9946"/>
                                <a:pt x="10381" y="9956"/>
                              </a:cubicBezTo>
                              <a:cubicBezTo>
                                <a:pt x="10337" y="9942"/>
                                <a:pt x="10299" y="9925"/>
                                <a:pt x="10261" y="9907"/>
                              </a:cubicBezTo>
                              <a:cubicBezTo>
                                <a:pt x="10130" y="9840"/>
                                <a:pt x="10022" y="9734"/>
                                <a:pt x="9929" y="9649"/>
                              </a:cubicBezTo>
                              <a:cubicBezTo>
                                <a:pt x="9875" y="9600"/>
                                <a:pt x="9847" y="9565"/>
                                <a:pt x="9858" y="9501"/>
                              </a:cubicBezTo>
                              <a:cubicBezTo>
                                <a:pt x="9864" y="9466"/>
                                <a:pt x="9896" y="9438"/>
                                <a:pt x="9913" y="9406"/>
                              </a:cubicBezTo>
                              <a:cubicBezTo>
                                <a:pt x="9913" y="9402"/>
                                <a:pt x="9913" y="9402"/>
                                <a:pt x="9918" y="9399"/>
                              </a:cubicBezTo>
                              <a:cubicBezTo>
                                <a:pt x="9597" y="9314"/>
                                <a:pt x="9254" y="9279"/>
                                <a:pt x="8917" y="9229"/>
                              </a:cubicBezTo>
                              <a:cubicBezTo>
                                <a:pt x="9064" y="9314"/>
                                <a:pt x="9227" y="9413"/>
                                <a:pt x="9336" y="9512"/>
                              </a:cubicBezTo>
                              <a:cubicBezTo>
                                <a:pt x="9357" y="9519"/>
                                <a:pt x="9374" y="9526"/>
                                <a:pt x="9396" y="9536"/>
                              </a:cubicBezTo>
                              <a:cubicBezTo>
                                <a:pt x="9439" y="9558"/>
                                <a:pt x="9401" y="9600"/>
                                <a:pt x="9352" y="9582"/>
                              </a:cubicBezTo>
                              <a:cubicBezTo>
                                <a:pt x="8530" y="9321"/>
                                <a:pt x="7588" y="9596"/>
                                <a:pt x="6761" y="9371"/>
                              </a:cubicBezTo>
                              <a:cubicBezTo>
                                <a:pt x="7126" y="9716"/>
                                <a:pt x="7697" y="9932"/>
                                <a:pt x="8274" y="10108"/>
                              </a:cubicBezTo>
                              <a:cubicBezTo>
                                <a:pt x="8955" y="10324"/>
                                <a:pt x="9690" y="10408"/>
                                <a:pt x="10441" y="10468"/>
                              </a:cubicBezTo>
                              <a:close/>
                              <a:moveTo>
                                <a:pt x="20756" y="17365"/>
                              </a:moveTo>
                              <a:cubicBezTo>
                                <a:pt x="20800" y="17305"/>
                                <a:pt x="20843" y="17248"/>
                                <a:pt x="20903" y="17199"/>
                              </a:cubicBezTo>
                              <a:cubicBezTo>
                                <a:pt x="20500" y="17315"/>
                                <a:pt x="20103" y="17506"/>
                                <a:pt x="19825" y="17721"/>
                              </a:cubicBezTo>
                              <a:cubicBezTo>
                                <a:pt x="19510" y="17965"/>
                                <a:pt x="19368" y="18339"/>
                                <a:pt x="19330" y="18656"/>
                              </a:cubicBezTo>
                              <a:cubicBezTo>
                                <a:pt x="19793" y="18473"/>
                                <a:pt x="20136" y="18205"/>
                                <a:pt x="20386" y="17894"/>
                              </a:cubicBezTo>
                              <a:cubicBezTo>
                                <a:pt x="20533" y="17725"/>
                                <a:pt x="20636" y="17541"/>
                                <a:pt x="20756" y="17365"/>
                              </a:cubicBezTo>
                              <a:close/>
                              <a:moveTo>
                                <a:pt x="20261" y="19927"/>
                              </a:moveTo>
                              <a:cubicBezTo>
                                <a:pt x="20353" y="20149"/>
                                <a:pt x="20272" y="20382"/>
                                <a:pt x="20212" y="20612"/>
                              </a:cubicBezTo>
                              <a:cubicBezTo>
                                <a:pt x="20157" y="20831"/>
                                <a:pt x="20136" y="21042"/>
                                <a:pt x="20294" y="21247"/>
                              </a:cubicBezTo>
                              <a:cubicBezTo>
                                <a:pt x="20386" y="21367"/>
                                <a:pt x="20517" y="21469"/>
                                <a:pt x="20642" y="21575"/>
                              </a:cubicBezTo>
                              <a:cubicBezTo>
                                <a:pt x="20979" y="21304"/>
                                <a:pt x="21056" y="20958"/>
                                <a:pt x="20974" y="20612"/>
                              </a:cubicBezTo>
                              <a:cubicBezTo>
                                <a:pt x="20898" y="20305"/>
                                <a:pt x="20582" y="20128"/>
                                <a:pt x="20261" y="19927"/>
                              </a:cubicBezTo>
                              <a:close/>
                              <a:moveTo>
                                <a:pt x="21529" y="21332"/>
                              </a:moveTo>
                              <a:cubicBezTo>
                                <a:pt x="21497" y="21360"/>
                                <a:pt x="21464" y="21388"/>
                                <a:pt x="21426" y="21416"/>
                              </a:cubicBezTo>
                              <a:cubicBezTo>
                                <a:pt x="21480" y="21424"/>
                                <a:pt x="21540" y="21427"/>
                                <a:pt x="21595" y="21434"/>
                              </a:cubicBezTo>
                              <a:lnTo>
                                <a:pt x="21595" y="21289"/>
                              </a:lnTo>
                              <a:cubicBezTo>
                                <a:pt x="21573" y="21304"/>
                                <a:pt x="21556" y="21318"/>
                                <a:pt x="21535" y="21328"/>
                              </a:cubicBezTo>
                              <a:cubicBezTo>
                                <a:pt x="21535" y="21328"/>
                                <a:pt x="21529" y="21328"/>
                                <a:pt x="21529" y="21332"/>
                              </a:cubicBezTo>
                              <a:close/>
                              <a:moveTo>
                                <a:pt x="19374" y="16398"/>
                              </a:moveTo>
                              <a:cubicBezTo>
                                <a:pt x="19292" y="16242"/>
                                <a:pt x="19134" y="16140"/>
                                <a:pt x="18982" y="16027"/>
                              </a:cubicBezTo>
                              <a:cubicBezTo>
                                <a:pt x="19118" y="16426"/>
                                <a:pt x="18780" y="16881"/>
                                <a:pt x="19205" y="17231"/>
                              </a:cubicBezTo>
                              <a:cubicBezTo>
                                <a:pt x="19254" y="17149"/>
                                <a:pt x="19308" y="17072"/>
                                <a:pt x="19368" y="16994"/>
                              </a:cubicBezTo>
                              <a:cubicBezTo>
                                <a:pt x="19455" y="16800"/>
                                <a:pt x="19472" y="16592"/>
                                <a:pt x="19374" y="16398"/>
                              </a:cubicBezTo>
                              <a:close/>
                              <a:moveTo>
                                <a:pt x="21360" y="8816"/>
                              </a:moveTo>
                              <a:cubicBezTo>
                                <a:pt x="21442" y="8831"/>
                                <a:pt x="21518" y="8841"/>
                                <a:pt x="21595" y="8845"/>
                              </a:cubicBezTo>
                              <a:lnTo>
                                <a:pt x="21595" y="8672"/>
                              </a:lnTo>
                              <a:cubicBezTo>
                                <a:pt x="21540" y="8700"/>
                                <a:pt x="21491" y="8732"/>
                                <a:pt x="21437" y="8760"/>
                              </a:cubicBezTo>
                              <a:cubicBezTo>
                                <a:pt x="21415" y="8778"/>
                                <a:pt x="21388" y="8795"/>
                                <a:pt x="21360" y="8816"/>
                              </a:cubicBezTo>
                              <a:close/>
                              <a:moveTo>
                                <a:pt x="20718" y="3978"/>
                              </a:moveTo>
                              <a:cubicBezTo>
                                <a:pt x="20691" y="4076"/>
                                <a:pt x="20636" y="4175"/>
                                <a:pt x="20560" y="4260"/>
                              </a:cubicBezTo>
                              <a:cubicBezTo>
                                <a:pt x="20653" y="4366"/>
                                <a:pt x="20756" y="4468"/>
                                <a:pt x="20892" y="4553"/>
                              </a:cubicBezTo>
                              <a:cubicBezTo>
                                <a:pt x="21018" y="4634"/>
                                <a:pt x="21175" y="4673"/>
                                <a:pt x="21328" y="4722"/>
                              </a:cubicBezTo>
                              <a:cubicBezTo>
                                <a:pt x="21328" y="4687"/>
                                <a:pt x="21333" y="4648"/>
                                <a:pt x="21344" y="4609"/>
                              </a:cubicBezTo>
                              <a:cubicBezTo>
                                <a:pt x="21355" y="4578"/>
                                <a:pt x="21426" y="4567"/>
                                <a:pt x="21458" y="4592"/>
                              </a:cubicBezTo>
                              <a:cubicBezTo>
                                <a:pt x="21502" y="4624"/>
                                <a:pt x="21546" y="4652"/>
                                <a:pt x="21595" y="4680"/>
                              </a:cubicBezTo>
                              <a:lnTo>
                                <a:pt x="21595" y="3978"/>
                              </a:lnTo>
                              <a:cubicBezTo>
                                <a:pt x="21301" y="3858"/>
                                <a:pt x="21001" y="3745"/>
                                <a:pt x="20718" y="3618"/>
                              </a:cubicBezTo>
                              <a:cubicBezTo>
                                <a:pt x="20751" y="3734"/>
                                <a:pt x="20751" y="3858"/>
                                <a:pt x="20718" y="3978"/>
                              </a:cubicBezTo>
                              <a:close/>
                              <a:moveTo>
                                <a:pt x="21132" y="3533"/>
                              </a:moveTo>
                              <a:cubicBezTo>
                                <a:pt x="21295" y="3600"/>
                                <a:pt x="21448" y="3674"/>
                                <a:pt x="21600" y="3752"/>
                              </a:cubicBezTo>
                              <a:lnTo>
                                <a:pt x="21600" y="3558"/>
                              </a:lnTo>
                              <a:cubicBezTo>
                                <a:pt x="21442" y="3568"/>
                                <a:pt x="21284" y="3558"/>
                                <a:pt x="21132" y="3533"/>
                              </a:cubicBezTo>
                              <a:close/>
                              <a:moveTo>
                                <a:pt x="20805" y="9296"/>
                              </a:moveTo>
                              <a:cubicBezTo>
                                <a:pt x="20462" y="9325"/>
                                <a:pt x="20125" y="9385"/>
                                <a:pt x="19787" y="9445"/>
                              </a:cubicBezTo>
                              <a:cubicBezTo>
                                <a:pt x="19635" y="9487"/>
                                <a:pt x="19482" y="9526"/>
                                <a:pt x="19319" y="9544"/>
                              </a:cubicBezTo>
                              <a:cubicBezTo>
                                <a:pt x="19804" y="9671"/>
                                <a:pt x="20435" y="9706"/>
                                <a:pt x="20930" y="9632"/>
                              </a:cubicBezTo>
                              <a:cubicBezTo>
                                <a:pt x="21154" y="9600"/>
                                <a:pt x="21371" y="9522"/>
                                <a:pt x="21595" y="9466"/>
                              </a:cubicBezTo>
                              <a:lnTo>
                                <a:pt x="21595" y="9325"/>
                              </a:lnTo>
                              <a:cubicBezTo>
                                <a:pt x="21339" y="9289"/>
                                <a:pt x="21072" y="9275"/>
                                <a:pt x="20805" y="9296"/>
                              </a:cubicBezTo>
                              <a:close/>
                              <a:moveTo>
                                <a:pt x="19678" y="15544"/>
                              </a:moveTo>
                              <a:cubicBezTo>
                                <a:pt x="19842" y="15607"/>
                                <a:pt x="19994" y="15678"/>
                                <a:pt x="20141" y="15752"/>
                              </a:cubicBezTo>
                              <a:cubicBezTo>
                                <a:pt x="20299" y="15349"/>
                                <a:pt x="19923" y="14852"/>
                                <a:pt x="19559" y="14538"/>
                              </a:cubicBezTo>
                              <a:cubicBezTo>
                                <a:pt x="19401" y="14538"/>
                                <a:pt x="19248" y="14531"/>
                                <a:pt x="19096" y="14513"/>
                              </a:cubicBezTo>
                              <a:cubicBezTo>
                                <a:pt x="19510" y="14756"/>
                                <a:pt x="19733" y="15116"/>
                                <a:pt x="19929" y="15448"/>
                              </a:cubicBezTo>
                              <a:cubicBezTo>
                                <a:pt x="19934" y="15459"/>
                                <a:pt x="19907" y="15466"/>
                                <a:pt x="19902" y="15455"/>
                              </a:cubicBezTo>
                              <a:cubicBezTo>
                                <a:pt x="19619" y="15095"/>
                                <a:pt x="19314" y="14767"/>
                                <a:pt x="18878" y="14478"/>
                              </a:cubicBezTo>
                              <a:cubicBezTo>
                                <a:pt x="18753" y="14453"/>
                                <a:pt x="18639" y="14418"/>
                                <a:pt x="18530" y="14375"/>
                              </a:cubicBezTo>
                              <a:cubicBezTo>
                                <a:pt x="18508" y="14689"/>
                                <a:pt x="18726" y="15021"/>
                                <a:pt x="19047" y="15258"/>
                              </a:cubicBezTo>
                              <a:cubicBezTo>
                                <a:pt x="19221" y="15385"/>
                                <a:pt x="19455" y="15459"/>
                                <a:pt x="19678" y="15544"/>
                              </a:cubicBezTo>
                              <a:close/>
                              <a:moveTo>
                                <a:pt x="17060" y="13924"/>
                              </a:moveTo>
                              <a:cubicBezTo>
                                <a:pt x="16761" y="13934"/>
                                <a:pt x="16467" y="13980"/>
                                <a:pt x="16173" y="14008"/>
                              </a:cubicBezTo>
                              <a:cubicBezTo>
                                <a:pt x="15928" y="14029"/>
                                <a:pt x="15683" y="14044"/>
                                <a:pt x="15438" y="14015"/>
                              </a:cubicBezTo>
                              <a:cubicBezTo>
                                <a:pt x="15155" y="13987"/>
                                <a:pt x="14894" y="13916"/>
                                <a:pt x="14600" y="13913"/>
                              </a:cubicBezTo>
                              <a:cubicBezTo>
                                <a:pt x="14578" y="13913"/>
                                <a:pt x="14578" y="13895"/>
                                <a:pt x="14600" y="13892"/>
                              </a:cubicBezTo>
                              <a:cubicBezTo>
                                <a:pt x="14904" y="13878"/>
                                <a:pt x="15193" y="13931"/>
                                <a:pt x="15498" y="13948"/>
                              </a:cubicBezTo>
                              <a:cubicBezTo>
                                <a:pt x="15835" y="13966"/>
                                <a:pt x="16162" y="13924"/>
                                <a:pt x="16489" y="13885"/>
                              </a:cubicBezTo>
                              <a:cubicBezTo>
                                <a:pt x="16848" y="13842"/>
                                <a:pt x="17272" y="13796"/>
                                <a:pt x="17643" y="13864"/>
                              </a:cubicBezTo>
                              <a:cubicBezTo>
                                <a:pt x="17343" y="13733"/>
                                <a:pt x="16989" y="13701"/>
                                <a:pt x="16630" y="13687"/>
                              </a:cubicBezTo>
                              <a:cubicBezTo>
                                <a:pt x="16412" y="13676"/>
                                <a:pt x="16189" y="13662"/>
                                <a:pt x="15977" y="13691"/>
                              </a:cubicBezTo>
                              <a:cubicBezTo>
                                <a:pt x="15830" y="13712"/>
                                <a:pt x="15699" y="13765"/>
                                <a:pt x="15552" y="13789"/>
                              </a:cubicBezTo>
                              <a:cubicBezTo>
                                <a:pt x="15269" y="13839"/>
                                <a:pt x="14986" y="13793"/>
                                <a:pt x="14708" y="13765"/>
                              </a:cubicBezTo>
                              <a:cubicBezTo>
                                <a:pt x="14327" y="13729"/>
                                <a:pt x="13984" y="13765"/>
                                <a:pt x="13669" y="13899"/>
                              </a:cubicBezTo>
                              <a:cubicBezTo>
                                <a:pt x="13946" y="13938"/>
                                <a:pt x="14137" y="14005"/>
                                <a:pt x="14366" y="14142"/>
                              </a:cubicBezTo>
                              <a:cubicBezTo>
                                <a:pt x="14692" y="14340"/>
                                <a:pt x="15073" y="14421"/>
                                <a:pt x="15514" y="14411"/>
                              </a:cubicBezTo>
                              <a:cubicBezTo>
                                <a:pt x="16352" y="14393"/>
                                <a:pt x="17104" y="14209"/>
                                <a:pt x="17882" y="14033"/>
                              </a:cubicBezTo>
                              <a:cubicBezTo>
                                <a:pt x="17866" y="14022"/>
                                <a:pt x="17849" y="14008"/>
                                <a:pt x="17833" y="13998"/>
                              </a:cubicBezTo>
                              <a:cubicBezTo>
                                <a:pt x="17577" y="13948"/>
                                <a:pt x="17338" y="13913"/>
                                <a:pt x="17060" y="13924"/>
                              </a:cubicBezTo>
                              <a:close/>
                              <a:moveTo>
                                <a:pt x="20397" y="14396"/>
                              </a:moveTo>
                              <a:cubicBezTo>
                                <a:pt x="20266" y="14329"/>
                                <a:pt x="20130" y="14284"/>
                                <a:pt x="19978" y="14231"/>
                              </a:cubicBezTo>
                              <a:cubicBezTo>
                                <a:pt x="19972" y="14227"/>
                                <a:pt x="19967" y="14224"/>
                                <a:pt x="19961" y="14220"/>
                              </a:cubicBezTo>
                              <a:cubicBezTo>
                                <a:pt x="19929" y="14209"/>
                                <a:pt x="19913" y="14174"/>
                                <a:pt x="19956" y="14156"/>
                              </a:cubicBezTo>
                              <a:cubicBezTo>
                                <a:pt x="20027" y="14128"/>
                                <a:pt x="20098" y="14107"/>
                                <a:pt x="20174" y="14089"/>
                              </a:cubicBezTo>
                              <a:cubicBezTo>
                                <a:pt x="20065" y="14072"/>
                                <a:pt x="19961" y="14054"/>
                                <a:pt x="19853" y="14044"/>
                              </a:cubicBezTo>
                              <a:cubicBezTo>
                                <a:pt x="19695" y="14029"/>
                                <a:pt x="19542" y="14033"/>
                                <a:pt x="19384" y="14022"/>
                              </a:cubicBezTo>
                              <a:cubicBezTo>
                                <a:pt x="19346" y="14033"/>
                                <a:pt x="19292" y="14019"/>
                                <a:pt x="19297" y="13984"/>
                              </a:cubicBezTo>
                              <a:cubicBezTo>
                                <a:pt x="19303" y="13902"/>
                                <a:pt x="19346" y="13864"/>
                                <a:pt x="19205" y="13842"/>
                              </a:cubicBezTo>
                              <a:cubicBezTo>
                                <a:pt x="19145" y="13835"/>
                                <a:pt x="19080" y="13839"/>
                                <a:pt x="19025" y="13828"/>
                              </a:cubicBezTo>
                              <a:cubicBezTo>
                                <a:pt x="18949" y="13814"/>
                                <a:pt x="18873" y="13800"/>
                                <a:pt x="18824" y="13758"/>
                              </a:cubicBezTo>
                              <a:cubicBezTo>
                                <a:pt x="18753" y="13698"/>
                                <a:pt x="18813" y="13638"/>
                                <a:pt x="18780" y="13578"/>
                              </a:cubicBezTo>
                              <a:cubicBezTo>
                                <a:pt x="18737" y="13500"/>
                                <a:pt x="18486" y="13588"/>
                                <a:pt x="18372" y="13599"/>
                              </a:cubicBezTo>
                              <a:cubicBezTo>
                                <a:pt x="18018" y="13627"/>
                                <a:pt x="17697" y="13440"/>
                                <a:pt x="17577" y="13228"/>
                              </a:cubicBezTo>
                              <a:cubicBezTo>
                                <a:pt x="17583" y="13398"/>
                                <a:pt x="17615" y="13560"/>
                                <a:pt x="17724" y="13719"/>
                              </a:cubicBezTo>
                              <a:cubicBezTo>
                                <a:pt x="17741" y="13736"/>
                                <a:pt x="17751" y="13751"/>
                                <a:pt x="17768" y="13768"/>
                              </a:cubicBezTo>
                              <a:cubicBezTo>
                                <a:pt x="17773" y="13772"/>
                                <a:pt x="17773" y="13779"/>
                                <a:pt x="17773" y="13782"/>
                              </a:cubicBezTo>
                              <a:cubicBezTo>
                                <a:pt x="17839" y="13864"/>
                                <a:pt x="17920" y="13934"/>
                                <a:pt x="18007" y="14005"/>
                              </a:cubicBezTo>
                              <a:cubicBezTo>
                                <a:pt x="18334" y="14185"/>
                                <a:pt x="18639" y="14368"/>
                                <a:pt x="19080" y="14425"/>
                              </a:cubicBezTo>
                              <a:cubicBezTo>
                                <a:pt x="19477" y="14471"/>
                                <a:pt x="19989" y="14460"/>
                                <a:pt x="20397" y="14396"/>
                              </a:cubicBezTo>
                              <a:close/>
                              <a:moveTo>
                                <a:pt x="10713" y="19909"/>
                              </a:moveTo>
                              <a:cubicBezTo>
                                <a:pt x="10337" y="19652"/>
                                <a:pt x="9924" y="19429"/>
                                <a:pt x="9483" y="19214"/>
                              </a:cubicBezTo>
                              <a:cubicBezTo>
                                <a:pt x="9118" y="19038"/>
                                <a:pt x="8770" y="18851"/>
                                <a:pt x="8503" y="18611"/>
                              </a:cubicBezTo>
                              <a:cubicBezTo>
                                <a:pt x="8486" y="18596"/>
                                <a:pt x="8525" y="18579"/>
                                <a:pt x="8535" y="18593"/>
                              </a:cubicBezTo>
                              <a:cubicBezTo>
                                <a:pt x="8862" y="18865"/>
                                <a:pt x="9308" y="19052"/>
                                <a:pt x="9733" y="19253"/>
                              </a:cubicBezTo>
                              <a:cubicBezTo>
                                <a:pt x="10130" y="19436"/>
                                <a:pt x="10501" y="19638"/>
                                <a:pt x="10838" y="19867"/>
                              </a:cubicBezTo>
                              <a:cubicBezTo>
                                <a:pt x="11186" y="20104"/>
                                <a:pt x="11491" y="20365"/>
                                <a:pt x="11774" y="20636"/>
                              </a:cubicBezTo>
                              <a:cubicBezTo>
                                <a:pt x="11818" y="20679"/>
                                <a:pt x="11856" y="20718"/>
                                <a:pt x="11900" y="20760"/>
                              </a:cubicBezTo>
                              <a:cubicBezTo>
                                <a:pt x="11676" y="20425"/>
                                <a:pt x="11486" y="20082"/>
                                <a:pt x="11214" y="19765"/>
                              </a:cubicBezTo>
                              <a:cubicBezTo>
                                <a:pt x="10914" y="19412"/>
                                <a:pt x="10490" y="19136"/>
                                <a:pt x="10027" y="18872"/>
                              </a:cubicBezTo>
                              <a:cubicBezTo>
                                <a:pt x="9809" y="18745"/>
                                <a:pt x="9586" y="18618"/>
                                <a:pt x="9347" y="18508"/>
                              </a:cubicBezTo>
                              <a:cubicBezTo>
                                <a:pt x="9140" y="18413"/>
                                <a:pt x="8917" y="18356"/>
                                <a:pt x="8688" y="18300"/>
                              </a:cubicBezTo>
                              <a:cubicBezTo>
                                <a:pt x="8764" y="18356"/>
                                <a:pt x="8813" y="18420"/>
                                <a:pt x="8862" y="18494"/>
                              </a:cubicBezTo>
                              <a:cubicBezTo>
                                <a:pt x="8884" y="18526"/>
                                <a:pt x="8835" y="18579"/>
                                <a:pt x="8775" y="18551"/>
                              </a:cubicBezTo>
                              <a:cubicBezTo>
                                <a:pt x="8454" y="18402"/>
                                <a:pt x="8127" y="18282"/>
                                <a:pt x="7763" y="18201"/>
                              </a:cubicBezTo>
                              <a:cubicBezTo>
                                <a:pt x="7997" y="18293"/>
                                <a:pt x="8144" y="18459"/>
                                <a:pt x="8258" y="18621"/>
                              </a:cubicBezTo>
                              <a:cubicBezTo>
                                <a:pt x="8454" y="18896"/>
                                <a:pt x="8666" y="19179"/>
                                <a:pt x="9085" y="19345"/>
                              </a:cubicBezTo>
                              <a:cubicBezTo>
                                <a:pt x="9096" y="19348"/>
                                <a:pt x="9102" y="19352"/>
                                <a:pt x="9102" y="19359"/>
                              </a:cubicBezTo>
                              <a:cubicBezTo>
                                <a:pt x="9118" y="19369"/>
                                <a:pt x="9123" y="19391"/>
                                <a:pt x="9091" y="19394"/>
                              </a:cubicBezTo>
                              <a:cubicBezTo>
                                <a:pt x="8987" y="19412"/>
                                <a:pt x="8889" y="19408"/>
                                <a:pt x="8791" y="19394"/>
                              </a:cubicBezTo>
                              <a:cubicBezTo>
                                <a:pt x="8868" y="19482"/>
                                <a:pt x="8944" y="19571"/>
                                <a:pt x="9036" y="19652"/>
                              </a:cubicBezTo>
                              <a:cubicBezTo>
                                <a:pt x="9178" y="19772"/>
                                <a:pt x="9379" y="19846"/>
                                <a:pt x="9559" y="19934"/>
                              </a:cubicBezTo>
                              <a:cubicBezTo>
                                <a:pt x="9602" y="19955"/>
                                <a:pt x="9564" y="19994"/>
                                <a:pt x="9521" y="19980"/>
                              </a:cubicBezTo>
                              <a:cubicBezTo>
                                <a:pt x="9521" y="19980"/>
                                <a:pt x="9521" y="19980"/>
                                <a:pt x="9515" y="19980"/>
                              </a:cubicBezTo>
                              <a:cubicBezTo>
                                <a:pt x="9445" y="19980"/>
                                <a:pt x="9374" y="19969"/>
                                <a:pt x="9303" y="19980"/>
                              </a:cubicBezTo>
                              <a:cubicBezTo>
                                <a:pt x="9249" y="19987"/>
                                <a:pt x="9194" y="20005"/>
                                <a:pt x="9140" y="20019"/>
                              </a:cubicBezTo>
                              <a:cubicBezTo>
                                <a:pt x="9553" y="20100"/>
                                <a:pt x="9853" y="20336"/>
                                <a:pt x="10190" y="20499"/>
                              </a:cubicBezTo>
                              <a:cubicBezTo>
                                <a:pt x="10544" y="20672"/>
                                <a:pt x="10925" y="20824"/>
                                <a:pt x="11290" y="20982"/>
                              </a:cubicBezTo>
                              <a:cubicBezTo>
                                <a:pt x="11486" y="21035"/>
                                <a:pt x="11671" y="21099"/>
                                <a:pt x="11802" y="21148"/>
                              </a:cubicBezTo>
                              <a:cubicBezTo>
                                <a:pt x="11981" y="21215"/>
                                <a:pt x="12155" y="21293"/>
                                <a:pt x="12319" y="21381"/>
                              </a:cubicBezTo>
                              <a:cubicBezTo>
                                <a:pt x="12085" y="21184"/>
                                <a:pt x="11927" y="20933"/>
                                <a:pt x="11720" y="20728"/>
                              </a:cubicBezTo>
                              <a:cubicBezTo>
                                <a:pt x="11421" y="20435"/>
                                <a:pt x="11078" y="20164"/>
                                <a:pt x="10713" y="19909"/>
                              </a:cubicBezTo>
                              <a:close/>
                              <a:moveTo>
                                <a:pt x="7028" y="16246"/>
                              </a:moveTo>
                              <a:cubicBezTo>
                                <a:pt x="6598" y="16267"/>
                                <a:pt x="6168" y="16306"/>
                                <a:pt x="5781" y="16426"/>
                              </a:cubicBezTo>
                              <a:cubicBezTo>
                                <a:pt x="5743" y="16440"/>
                                <a:pt x="5683" y="16408"/>
                                <a:pt x="5705" y="16380"/>
                              </a:cubicBezTo>
                              <a:cubicBezTo>
                                <a:pt x="5716" y="16369"/>
                                <a:pt x="5721" y="16355"/>
                                <a:pt x="5732" y="16345"/>
                              </a:cubicBezTo>
                              <a:cubicBezTo>
                                <a:pt x="5536" y="16391"/>
                                <a:pt x="5362" y="16454"/>
                                <a:pt x="5188" y="16532"/>
                              </a:cubicBezTo>
                              <a:cubicBezTo>
                                <a:pt x="5073" y="16634"/>
                                <a:pt x="4943" y="16726"/>
                                <a:pt x="4796" y="16814"/>
                              </a:cubicBezTo>
                              <a:cubicBezTo>
                                <a:pt x="4888" y="16786"/>
                                <a:pt x="4986" y="16761"/>
                                <a:pt x="5073" y="16733"/>
                              </a:cubicBezTo>
                              <a:cubicBezTo>
                                <a:pt x="5335" y="16659"/>
                                <a:pt x="5601" y="16588"/>
                                <a:pt x="5874" y="16532"/>
                              </a:cubicBezTo>
                              <a:cubicBezTo>
                                <a:pt x="5884" y="16528"/>
                                <a:pt x="5895" y="16539"/>
                                <a:pt x="5884" y="16542"/>
                              </a:cubicBezTo>
                              <a:cubicBezTo>
                                <a:pt x="5629" y="16641"/>
                                <a:pt x="5378" y="16740"/>
                                <a:pt x="5128" y="16846"/>
                              </a:cubicBezTo>
                              <a:cubicBezTo>
                                <a:pt x="4970" y="16913"/>
                                <a:pt x="4818" y="17001"/>
                                <a:pt x="4638" y="17044"/>
                              </a:cubicBezTo>
                              <a:cubicBezTo>
                                <a:pt x="4540" y="17114"/>
                                <a:pt x="4431" y="17178"/>
                                <a:pt x="4300" y="17227"/>
                              </a:cubicBezTo>
                              <a:cubicBezTo>
                                <a:pt x="4322" y="17248"/>
                                <a:pt x="4344" y="17266"/>
                                <a:pt x="4371" y="17287"/>
                              </a:cubicBezTo>
                              <a:cubicBezTo>
                                <a:pt x="4420" y="17329"/>
                                <a:pt x="4475" y="17372"/>
                                <a:pt x="4529" y="17414"/>
                              </a:cubicBezTo>
                              <a:cubicBezTo>
                                <a:pt x="4703" y="17365"/>
                                <a:pt x="4856" y="17312"/>
                                <a:pt x="5008" y="17234"/>
                              </a:cubicBezTo>
                              <a:cubicBezTo>
                                <a:pt x="4959" y="17216"/>
                                <a:pt x="4921" y="17202"/>
                                <a:pt x="4861" y="17181"/>
                              </a:cubicBezTo>
                              <a:cubicBezTo>
                                <a:pt x="4834" y="17171"/>
                                <a:pt x="4839" y="17139"/>
                                <a:pt x="4867" y="17132"/>
                              </a:cubicBezTo>
                              <a:cubicBezTo>
                                <a:pt x="5297" y="17029"/>
                                <a:pt x="5727" y="16931"/>
                                <a:pt x="6086" y="16754"/>
                              </a:cubicBezTo>
                              <a:cubicBezTo>
                                <a:pt x="6021" y="16765"/>
                                <a:pt x="5950" y="16772"/>
                                <a:pt x="5884" y="16782"/>
                              </a:cubicBezTo>
                              <a:cubicBezTo>
                                <a:pt x="5825" y="16789"/>
                                <a:pt x="5797" y="16740"/>
                                <a:pt x="5841" y="16719"/>
                              </a:cubicBezTo>
                              <a:cubicBezTo>
                                <a:pt x="6168" y="16518"/>
                                <a:pt x="6587" y="16345"/>
                                <a:pt x="7028" y="16246"/>
                              </a:cubicBezTo>
                              <a:close/>
                              <a:moveTo>
                                <a:pt x="3201" y="7147"/>
                              </a:moveTo>
                              <a:cubicBezTo>
                                <a:pt x="2515" y="7031"/>
                                <a:pt x="1775" y="7031"/>
                                <a:pt x="1127" y="7235"/>
                              </a:cubicBezTo>
                              <a:cubicBezTo>
                                <a:pt x="1524" y="7369"/>
                                <a:pt x="1932" y="7366"/>
                                <a:pt x="2373" y="7316"/>
                              </a:cubicBezTo>
                              <a:cubicBezTo>
                                <a:pt x="2580" y="7295"/>
                                <a:pt x="2776" y="7256"/>
                                <a:pt x="2972" y="7207"/>
                              </a:cubicBezTo>
                              <a:cubicBezTo>
                                <a:pt x="3048" y="7186"/>
                                <a:pt x="3119" y="7161"/>
                                <a:pt x="3201" y="7147"/>
                              </a:cubicBezTo>
                              <a:close/>
                              <a:moveTo>
                                <a:pt x="4366" y="17033"/>
                              </a:moveTo>
                              <a:cubicBezTo>
                                <a:pt x="4311" y="17026"/>
                                <a:pt x="4279" y="16980"/>
                                <a:pt x="4328" y="16952"/>
                              </a:cubicBezTo>
                              <a:cubicBezTo>
                                <a:pt x="4671" y="16775"/>
                                <a:pt x="5014" y="16595"/>
                                <a:pt x="5226" y="16345"/>
                              </a:cubicBezTo>
                              <a:cubicBezTo>
                                <a:pt x="5193" y="16355"/>
                                <a:pt x="5160" y="16362"/>
                                <a:pt x="5128" y="16373"/>
                              </a:cubicBezTo>
                              <a:cubicBezTo>
                                <a:pt x="5062" y="16391"/>
                                <a:pt x="5024" y="16338"/>
                                <a:pt x="5068" y="16309"/>
                              </a:cubicBezTo>
                              <a:cubicBezTo>
                                <a:pt x="5356" y="16112"/>
                                <a:pt x="5547" y="15886"/>
                                <a:pt x="5667" y="15632"/>
                              </a:cubicBezTo>
                              <a:cubicBezTo>
                                <a:pt x="5623" y="15646"/>
                                <a:pt x="5580" y="15667"/>
                                <a:pt x="5542" y="15692"/>
                              </a:cubicBezTo>
                              <a:cubicBezTo>
                                <a:pt x="5509" y="15709"/>
                                <a:pt x="5444" y="15692"/>
                                <a:pt x="5454" y="15660"/>
                              </a:cubicBezTo>
                              <a:cubicBezTo>
                                <a:pt x="5547" y="15339"/>
                                <a:pt x="5895" y="15000"/>
                                <a:pt x="6374" y="14873"/>
                              </a:cubicBezTo>
                              <a:cubicBezTo>
                                <a:pt x="5890" y="14848"/>
                                <a:pt x="5416" y="15011"/>
                                <a:pt x="4948" y="15064"/>
                              </a:cubicBezTo>
                              <a:cubicBezTo>
                                <a:pt x="4894" y="15071"/>
                                <a:pt x="4850" y="15035"/>
                                <a:pt x="4867" y="15000"/>
                              </a:cubicBezTo>
                              <a:cubicBezTo>
                                <a:pt x="4867" y="14996"/>
                                <a:pt x="4872" y="14993"/>
                                <a:pt x="4872" y="14989"/>
                              </a:cubicBezTo>
                              <a:cubicBezTo>
                                <a:pt x="4556" y="15049"/>
                                <a:pt x="4284" y="15169"/>
                                <a:pt x="4017" y="15300"/>
                              </a:cubicBezTo>
                              <a:cubicBezTo>
                                <a:pt x="3985" y="15318"/>
                                <a:pt x="3925" y="15314"/>
                                <a:pt x="3908" y="15282"/>
                              </a:cubicBezTo>
                              <a:cubicBezTo>
                                <a:pt x="3898" y="15268"/>
                                <a:pt x="3892" y="15254"/>
                                <a:pt x="3892" y="15240"/>
                              </a:cubicBezTo>
                              <a:cubicBezTo>
                                <a:pt x="3664" y="15360"/>
                                <a:pt x="3440" y="15487"/>
                                <a:pt x="3228" y="15621"/>
                              </a:cubicBezTo>
                              <a:cubicBezTo>
                                <a:pt x="3201" y="15639"/>
                                <a:pt x="3152" y="15635"/>
                                <a:pt x="3130" y="15614"/>
                              </a:cubicBezTo>
                              <a:cubicBezTo>
                                <a:pt x="3114" y="15600"/>
                                <a:pt x="3103" y="15586"/>
                                <a:pt x="3092" y="15572"/>
                              </a:cubicBezTo>
                              <a:cubicBezTo>
                                <a:pt x="2945" y="15656"/>
                                <a:pt x="2820" y="15755"/>
                                <a:pt x="2716" y="15865"/>
                              </a:cubicBezTo>
                              <a:cubicBezTo>
                                <a:pt x="2787" y="15939"/>
                                <a:pt x="2836" y="16024"/>
                                <a:pt x="2863" y="16108"/>
                              </a:cubicBezTo>
                              <a:cubicBezTo>
                                <a:pt x="3555" y="15611"/>
                                <a:pt x="4583" y="15286"/>
                                <a:pt x="5563" y="15102"/>
                              </a:cubicBezTo>
                              <a:cubicBezTo>
                                <a:pt x="5585" y="15099"/>
                                <a:pt x="5591" y="15120"/>
                                <a:pt x="5574" y="15124"/>
                              </a:cubicBezTo>
                              <a:cubicBezTo>
                                <a:pt x="5068" y="15251"/>
                                <a:pt x="4605" y="15409"/>
                                <a:pt x="4170" y="15614"/>
                              </a:cubicBezTo>
                              <a:cubicBezTo>
                                <a:pt x="3767" y="15805"/>
                                <a:pt x="3424" y="16027"/>
                                <a:pt x="3070" y="16253"/>
                              </a:cubicBezTo>
                              <a:cubicBezTo>
                                <a:pt x="3424" y="16324"/>
                                <a:pt x="3729" y="16482"/>
                                <a:pt x="3898" y="16758"/>
                              </a:cubicBezTo>
                              <a:cubicBezTo>
                                <a:pt x="3985" y="16902"/>
                                <a:pt x="4094" y="17033"/>
                                <a:pt x="4224" y="17156"/>
                              </a:cubicBezTo>
                              <a:cubicBezTo>
                                <a:pt x="4306" y="17118"/>
                                <a:pt x="4388" y="17082"/>
                                <a:pt x="4458" y="17036"/>
                              </a:cubicBezTo>
                              <a:cubicBezTo>
                                <a:pt x="4426" y="17036"/>
                                <a:pt x="4398" y="17036"/>
                                <a:pt x="4366" y="17033"/>
                              </a:cubicBezTo>
                              <a:close/>
                              <a:moveTo>
                                <a:pt x="1666" y="7641"/>
                              </a:moveTo>
                              <a:cubicBezTo>
                                <a:pt x="1394" y="7479"/>
                                <a:pt x="1078" y="7345"/>
                                <a:pt x="740" y="7242"/>
                              </a:cubicBezTo>
                              <a:cubicBezTo>
                                <a:pt x="501" y="7168"/>
                                <a:pt x="256" y="7105"/>
                                <a:pt x="0" y="7059"/>
                              </a:cubicBezTo>
                              <a:lnTo>
                                <a:pt x="0" y="7846"/>
                              </a:lnTo>
                              <a:cubicBezTo>
                                <a:pt x="392" y="7948"/>
                                <a:pt x="822" y="8008"/>
                                <a:pt x="1241" y="8026"/>
                              </a:cubicBezTo>
                              <a:cubicBezTo>
                                <a:pt x="1573" y="8044"/>
                                <a:pt x="1949" y="8001"/>
                                <a:pt x="2275" y="8054"/>
                              </a:cubicBezTo>
                              <a:cubicBezTo>
                                <a:pt x="2074" y="7920"/>
                                <a:pt x="1883" y="7772"/>
                                <a:pt x="1666" y="7641"/>
                              </a:cubicBezTo>
                              <a:close/>
                              <a:moveTo>
                                <a:pt x="13337" y="16348"/>
                              </a:moveTo>
                              <a:cubicBezTo>
                                <a:pt x="14088" y="16267"/>
                                <a:pt x="14943" y="16511"/>
                                <a:pt x="15601" y="16719"/>
                              </a:cubicBezTo>
                              <a:cubicBezTo>
                                <a:pt x="16380" y="16962"/>
                                <a:pt x="17142" y="17241"/>
                                <a:pt x="17882" y="17531"/>
                              </a:cubicBezTo>
                              <a:cubicBezTo>
                                <a:pt x="17506" y="17216"/>
                                <a:pt x="17142" y="16902"/>
                                <a:pt x="16657" y="16648"/>
                              </a:cubicBezTo>
                              <a:cubicBezTo>
                                <a:pt x="16358" y="16493"/>
                                <a:pt x="16031" y="16369"/>
                                <a:pt x="15667" y="16285"/>
                              </a:cubicBezTo>
                              <a:cubicBezTo>
                                <a:pt x="15362" y="16214"/>
                                <a:pt x="15046" y="16179"/>
                                <a:pt x="14736" y="16126"/>
                              </a:cubicBezTo>
                              <a:cubicBezTo>
                                <a:pt x="14801" y="16179"/>
                                <a:pt x="14845" y="16242"/>
                                <a:pt x="14866" y="16309"/>
                              </a:cubicBezTo>
                              <a:cubicBezTo>
                                <a:pt x="14877" y="16338"/>
                                <a:pt x="14839" y="16373"/>
                                <a:pt x="14790" y="16362"/>
                              </a:cubicBezTo>
                              <a:cubicBezTo>
                                <a:pt x="13881" y="16140"/>
                                <a:pt x="12869" y="16076"/>
                                <a:pt x="11921" y="16235"/>
                              </a:cubicBezTo>
                              <a:cubicBezTo>
                                <a:pt x="12161" y="16253"/>
                                <a:pt x="12422" y="16352"/>
                                <a:pt x="12602" y="16419"/>
                              </a:cubicBezTo>
                              <a:cubicBezTo>
                                <a:pt x="12918" y="16535"/>
                                <a:pt x="13190" y="16687"/>
                                <a:pt x="13446" y="16853"/>
                              </a:cubicBezTo>
                              <a:cubicBezTo>
                                <a:pt x="13723" y="17036"/>
                                <a:pt x="14012" y="17202"/>
                                <a:pt x="14376" y="17305"/>
                              </a:cubicBezTo>
                              <a:cubicBezTo>
                                <a:pt x="14785" y="17418"/>
                                <a:pt x="15226" y="17449"/>
                                <a:pt x="15661" y="17471"/>
                              </a:cubicBezTo>
                              <a:cubicBezTo>
                                <a:pt x="15716" y="17474"/>
                                <a:pt x="15721" y="17524"/>
                                <a:pt x="15667" y="17524"/>
                              </a:cubicBezTo>
                              <a:cubicBezTo>
                                <a:pt x="15667" y="17524"/>
                                <a:pt x="15667" y="17524"/>
                                <a:pt x="15667" y="17524"/>
                              </a:cubicBezTo>
                              <a:cubicBezTo>
                                <a:pt x="15536" y="17569"/>
                                <a:pt x="15411" y="17605"/>
                                <a:pt x="15291" y="17658"/>
                              </a:cubicBezTo>
                              <a:cubicBezTo>
                                <a:pt x="15536" y="17668"/>
                                <a:pt x="15770" y="17711"/>
                                <a:pt x="16020" y="17711"/>
                              </a:cubicBezTo>
                              <a:cubicBezTo>
                                <a:pt x="16309" y="17707"/>
                                <a:pt x="16597" y="17668"/>
                                <a:pt x="16880" y="17633"/>
                              </a:cubicBezTo>
                              <a:cubicBezTo>
                                <a:pt x="17158" y="17601"/>
                                <a:pt x="17523" y="17552"/>
                                <a:pt x="17839" y="17584"/>
                              </a:cubicBezTo>
                              <a:cubicBezTo>
                                <a:pt x="17125" y="17358"/>
                                <a:pt x="16434" y="17100"/>
                                <a:pt x="15726" y="16864"/>
                              </a:cubicBezTo>
                              <a:cubicBezTo>
                                <a:pt x="15002" y="16624"/>
                                <a:pt x="14159" y="16341"/>
                                <a:pt x="13331" y="16355"/>
                              </a:cubicBezTo>
                              <a:cubicBezTo>
                                <a:pt x="13320" y="16366"/>
                                <a:pt x="13315" y="16348"/>
                                <a:pt x="13337" y="16348"/>
                              </a:cubicBezTo>
                              <a:close/>
                              <a:moveTo>
                                <a:pt x="13119" y="18420"/>
                              </a:moveTo>
                              <a:cubicBezTo>
                                <a:pt x="13092" y="18462"/>
                                <a:pt x="12994" y="18448"/>
                                <a:pt x="13010" y="18402"/>
                              </a:cubicBezTo>
                              <a:cubicBezTo>
                                <a:pt x="13103" y="18155"/>
                                <a:pt x="13075" y="17922"/>
                                <a:pt x="13065" y="17672"/>
                              </a:cubicBezTo>
                              <a:cubicBezTo>
                                <a:pt x="13059" y="17566"/>
                                <a:pt x="13037" y="17407"/>
                                <a:pt x="13108" y="17294"/>
                              </a:cubicBezTo>
                              <a:cubicBezTo>
                                <a:pt x="12923" y="17379"/>
                                <a:pt x="12749" y="17460"/>
                                <a:pt x="12613" y="17584"/>
                              </a:cubicBezTo>
                              <a:cubicBezTo>
                                <a:pt x="12455" y="17728"/>
                                <a:pt x="12346" y="17891"/>
                                <a:pt x="12264" y="18060"/>
                              </a:cubicBezTo>
                              <a:cubicBezTo>
                                <a:pt x="12253" y="18081"/>
                                <a:pt x="12221" y="18085"/>
                                <a:pt x="12199" y="18071"/>
                              </a:cubicBezTo>
                              <a:cubicBezTo>
                                <a:pt x="12112" y="18025"/>
                                <a:pt x="12079" y="17972"/>
                                <a:pt x="12063" y="17912"/>
                              </a:cubicBezTo>
                              <a:cubicBezTo>
                                <a:pt x="11813" y="18191"/>
                                <a:pt x="11791" y="18551"/>
                                <a:pt x="11807" y="18865"/>
                              </a:cubicBezTo>
                              <a:cubicBezTo>
                                <a:pt x="11807" y="18889"/>
                                <a:pt x="11780" y="18896"/>
                                <a:pt x="11753" y="18896"/>
                              </a:cubicBezTo>
                              <a:cubicBezTo>
                                <a:pt x="11742" y="18900"/>
                                <a:pt x="11725" y="18896"/>
                                <a:pt x="11715" y="18893"/>
                              </a:cubicBezTo>
                              <a:cubicBezTo>
                                <a:pt x="11606" y="18861"/>
                                <a:pt x="11513" y="18794"/>
                                <a:pt x="11437" y="18731"/>
                              </a:cubicBezTo>
                              <a:cubicBezTo>
                                <a:pt x="11328" y="19002"/>
                                <a:pt x="11339" y="19285"/>
                                <a:pt x="11421" y="19560"/>
                              </a:cubicBezTo>
                              <a:cubicBezTo>
                                <a:pt x="11486" y="19779"/>
                                <a:pt x="11606" y="19987"/>
                                <a:pt x="11693" y="20202"/>
                              </a:cubicBezTo>
                              <a:cubicBezTo>
                                <a:pt x="11742" y="20276"/>
                                <a:pt x="11791" y="20351"/>
                                <a:pt x="11840" y="20425"/>
                              </a:cubicBezTo>
                              <a:cubicBezTo>
                                <a:pt x="11796" y="20082"/>
                                <a:pt x="11856" y="19726"/>
                                <a:pt x="11927" y="19391"/>
                              </a:cubicBezTo>
                              <a:cubicBezTo>
                                <a:pt x="12030" y="18896"/>
                                <a:pt x="12357" y="18448"/>
                                <a:pt x="12585" y="17975"/>
                              </a:cubicBezTo>
                              <a:cubicBezTo>
                                <a:pt x="12591" y="17965"/>
                                <a:pt x="12613" y="17968"/>
                                <a:pt x="12613" y="17979"/>
                              </a:cubicBezTo>
                              <a:cubicBezTo>
                                <a:pt x="12449" y="18434"/>
                                <a:pt x="12172" y="18872"/>
                                <a:pt x="12068" y="19338"/>
                              </a:cubicBezTo>
                              <a:cubicBezTo>
                                <a:pt x="11976" y="19765"/>
                                <a:pt x="11910" y="20252"/>
                                <a:pt x="12014" y="20689"/>
                              </a:cubicBezTo>
                              <a:cubicBezTo>
                                <a:pt x="12155" y="20901"/>
                                <a:pt x="12302" y="21113"/>
                                <a:pt x="12487" y="21311"/>
                              </a:cubicBezTo>
                              <a:cubicBezTo>
                                <a:pt x="12390" y="21095"/>
                                <a:pt x="12357" y="20859"/>
                                <a:pt x="12335" y="20644"/>
                              </a:cubicBezTo>
                              <a:cubicBezTo>
                                <a:pt x="12313" y="20456"/>
                                <a:pt x="12357" y="20241"/>
                                <a:pt x="12553" y="20093"/>
                              </a:cubicBezTo>
                              <a:cubicBezTo>
                                <a:pt x="12553" y="20089"/>
                                <a:pt x="12547" y="20086"/>
                                <a:pt x="12553" y="20079"/>
                              </a:cubicBezTo>
                              <a:cubicBezTo>
                                <a:pt x="12613" y="19814"/>
                                <a:pt x="12901" y="19539"/>
                                <a:pt x="13152" y="19316"/>
                              </a:cubicBezTo>
                              <a:cubicBezTo>
                                <a:pt x="13070" y="19309"/>
                                <a:pt x="12999" y="19313"/>
                                <a:pt x="12907" y="19324"/>
                              </a:cubicBezTo>
                              <a:cubicBezTo>
                                <a:pt x="12901" y="19324"/>
                                <a:pt x="12896" y="19327"/>
                                <a:pt x="12890" y="19327"/>
                              </a:cubicBezTo>
                              <a:cubicBezTo>
                                <a:pt x="12885" y="19327"/>
                                <a:pt x="12885" y="19327"/>
                                <a:pt x="12879" y="19327"/>
                              </a:cubicBezTo>
                              <a:cubicBezTo>
                                <a:pt x="12863" y="19331"/>
                                <a:pt x="12847" y="19316"/>
                                <a:pt x="12852" y="19309"/>
                              </a:cubicBezTo>
                              <a:cubicBezTo>
                                <a:pt x="12841" y="19299"/>
                                <a:pt x="12841" y="19285"/>
                                <a:pt x="12858" y="19274"/>
                              </a:cubicBezTo>
                              <a:cubicBezTo>
                                <a:pt x="13075" y="19119"/>
                                <a:pt x="13211" y="18953"/>
                                <a:pt x="13277" y="18745"/>
                              </a:cubicBezTo>
                              <a:cubicBezTo>
                                <a:pt x="13320" y="18600"/>
                                <a:pt x="13342" y="18455"/>
                                <a:pt x="13429" y="18321"/>
                              </a:cubicBezTo>
                              <a:cubicBezTo>
                                <a:pt x="13320" y="18332"/>
                                <a:pt x="13233" y="18367"/>
                                <a:pt x="13135" y="18409"/>
                              </a:cubicBezTo>
                              <a:cubicBezTo>
                                <a:pt x="13119" y="18413"/>
                                <a:pt x="13119" y="18416"/>
                                <a:pt x="13119" y="1842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9" name="Shape"/>
                      <wps:cNvSpPr/>
                      <wps:spPr>
                        <a:xfrm>
                          <a:off x="4000501" y="3213100"/>
                          <a:ext cx="379730" cy="8854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7717" extrusionOk="0">
                              <a:moveTo>
                                <a:pt x="578" y="11364"/>
                              </a:moveTo>
                              <a:cubicBezTo>
                                <a:pt x="289" y="13397"/>
                                <a:pt x="144" y="15430"/>
                                <a:pt x="0" y="17717"/>
                              </a:cubicBezTo>
                              <a:cubicBezTo>
                                <a:pt x="2167" y="16701"/>
                                <a:pt x="4262" y="16192"/>
                                <a:pt x="6357" y="16701"/>
                              </a:cubicBezTo>
                              <a:cubicBezTo>
                                <a:pt x="6429" y="16446"/>
                                <a:pt x="6574" y="16446"/>
                                <a:pt x="6646" y="16446"/>
                              </a:cubicBezTo>
                              <a:cubicBezTo>
                                <a:pt x="11703" y="16701"/>
                                <a:pt x="17049" y="12381"/>
                                <a:pt x="21600" y="4249"/>
                              </a:cubicBezTo>
                              <a:cubicBezTo>
                                <a:pt x="14665" y="-1088"/>
                                <a:pt x="6646" y="-3883"/>
                                <a:pt x="578" y="1136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0" name="Shape"/>
                      <wps:cNvSpPr/>
                      <wps:spPr>
                        <a:xfrm>
                          <a:off x="3886200" y="2463801"/>
                          <a:ext cx="373381" cy="18796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21600"/>
                              </a:moveTo>
                              <a:cubicBezTo>
                                <a:pt x="4922" y="20141"/>
                                <a:pt x="9845" y="18389"/>
                                <a:pt x="14180" y="13281"/>
                              </a:cubicBezTo>
                              <a:cubicBezTo>
                                <a:pt x="16531" y="10508"/>
                                <a:pt x="18367" y="7005"/>
                                <a:pt x="20131" y="2919"/>
                              </a:cubicBezTo>
                              <a:cubicBezTo>
                                <a:pt x="20645" y="1751"/>
                                <a:pt x="21086" y="730"/>
                                <a:pt x="21600" y="0"/>
                              </a:cubicBezTo>
                              <a:cubicBezTo>
                                <a:pt x="17045" y="1897"/>
                                <a:pt x="12490" y="3795"/>
                                <a:pt x="8375" y="8027"/>
                              </a:cubicBezTo>
                              <a:cubicBezTo>
                                <a:pt x="4922" y="11384"/>
                                <a:pt x="2351" y="16054"/>
                                <a:pt x="0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1" name="Shape"/>
                      <wps:cNvSpPr/>
                      <wps:spPr>
                        <a:xfrm>
                          <a:off x="3784601" y="5080000"/>
                          <a:ext cx="454969" cy="86106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745" h="21600" extrusionOk="0">
                              <a:moveTo>
                                <a:pt x="19413" y="0"/>
                              </a:moveTo>
                              <a:cubicBezTo>
                                <a:pt x="17444" y="605"/>
                                <a:pt x="15302" y="1147"/>
                                <a:pt x="13101" y="1593"/>
                              </a:cubicBezTo>
                              <a:cubicBezTo>
                                <a:pt x="11827" y="2007"/>
                                <a:pt x="10553" y="2453"/>
                                <a:pt x="9395" y="3058"/>
                              </a:cubicBezTo>
                              <a:cubicBezTo>
                                <a:pt x="6731" y="4396"/>
                                <a:pt x="4646" y="6053"/>
                                <a:pt x="3025" y="7805"/>
                              </a:cubicBezTo>
                              <a:cubicBezTo>
                                <a:pt x="-681" y="11883"/>
                                <a:pt x="-855" y="16407"/>
                                <a:pt x="1809" y="20676"/>
                              </a:cubicBezTo>
                              <a:cubicBezTo>
                                <a:pt x="2677" y="20963"/>
                                <a:pt x="3488" y="21281"/>
                                <a:pt x="4299" y="21600"/>
                              </a:cubicBezTo>
                              <a:cubicBezTo>
                                <a:pt x="593" y="17904"/>
                                <a:pt x="1288" y="12520"/>
                                <a:pt x="3951" y="8857"/>
                              </a:cubicBezTo>
                              <a:cubicBezTo>
                                <a:pt x="6731" y="5002"/>
                                <a:pt x="13043" y="1274"/>
                                <a:pt x="20745" y="542"/>
                              </a:cubicBezTo>
                              <a:cubicBezTo>
                                <a:pt x="20224" y="382"/>
                                <a:pt x="19818" y="191"/>
                                <a:pt x="1941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2" name="Shape"/>
                      <wps:cNvSpPr/>
                      <wps:spPr>
                        <a:xfrm>
                          <a:off x="3873500" y="6997700"/>
                          <a:ext cx="311151" cy="19812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6222" y="11354"/>
                              </a:moveTo>
                              <a:cubicBezTo>
                                <a:pt x="18162" y="7754"/>
                                <a:pt x="19749" y="3738"/>
                                <a:pt x="21600" y="0"/>
                              </a:cubicBezTo>
                              <a:cubicBezTo>
                                <a:pt x="12784" y="3877"/>
                                <a:pt x="5290" y="9554"/>
                                <a:pt x="0" y="21600"/>
                              </a:cubicBezTo>
                              <a:cubicBezTo>
                                <a:pt x="1763" y="21185"/>
                                <a:pt x="3527" y="20908"/>
                                <a:pt x="5290" y="20908"/>
                              </a:cubicBezTo>
                              <a:cubicBezTo>
                                <a:pt x="9522" y="19523"/>
                                <a:pt x="13313" y="16615"/>
                                <a:pt x="16222" y="113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3" name="Shape"/>
                      <wps:cNvSpPr/>
                      <wps:spPr>
                        <a:xfrm>
                          <a:off x="3987801" y="7416800"/>
                          <a:ext cx="184149" cy="14859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830" y="21416"/>
                              </a:moveTo>
                              <a:cubicBezTo>
                                <a:pt x="9534" y="16062"/>
                                <a:pt x="15790" y="10523"/>
                                <a:pt x="21600" y="4431"/>
                              </a:cubicBezTo>
                              <a:cubicBezTo>
                                <a:pt x="20855" y="2954"/>
                                <a:pt x="19961" y="1477"/>
                                <a:pt x="19217" y="0"/>
                              </a:cubicBezTo>
                              <a:cubicBezTo>
                                <a:pt x="13407" y="6092"/>
                                <a:pt x="7001" y="11446"/>
                                <a:pt x="149" y="15877"/>
                              </a:cubicBezTo>
                              <a:cubicBezTo>
                                <a:pt x="149" y="15877"/>
                                <a:pt x="0" y="15877"/>
                                <a:pt x="0" y="15877"/>
                              </a:cubicBezTo>
                              <a:cubicBezTo>
                                <a:pt x="745" y="17908"/>
                                <a:pt x="1490" y="19754"/>
                                <a:pt x="2532" y="21600"/>
                              </a:cubicBezTo>
                              <a:cubicBezTo>
                                <a:pt x="2681" y="21416"/>
                                <a:pt x="2681" y="21416"/>
                                <a:pt x="2830" y="2141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4" name="Shape"/>
                      <wps:cNvSpPr/>
                      <wps:spPr>
                        <a:xfrm>
                          <a:off x="4432301" y="3035301"/>
                          <a:ext cx="612141" cy="37879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333" extrusionOk="0">
                              <a:moveTo>
                                <a:pt x="0" y="20599"/>
                              </a:moveTo>
                              <a:cubicBezTo>
                                <a:pt x="269" y="20813"/>
                                <a:pt x="538" y="21099"/>
                                <a:pt x="807" y="21314"/>
                              </a:cubicBezTo>
                              <a:cubicBezTo>
                                <a:pt x="4078" y="21600"/>
                                <a:pt x="7125" y="18525"/>
                                <a:pt x="10038" y="16450"/>
                              </a:cubicBezTo>
                              <a:cubicBezTo>
                                <a:pt x="12682" y="14591"/>
                                <a:pt x="15102" y="12445"/>
                                <a:pt x="17298" y="9298"/>
                              </a:cubicBezTo>
                              <a:cubicBezTo>
                                <a:pt x="18911" y="6938"/>
                                <a:pt x="20345" y="4363"/>
                                <a:pt x="21600" y="1574"/>
                              </a:cubicBezTo>
                              <a:lnTo>
                                <a:pt x="21600" y="0"/>
                              </a:lnTo>
                              <a:cubicBezTo>
                                <a:pt x="16760" y="10943"/>
                                <a:pt x="8201" y="17666"/>
                                <a:pt x="0" y="205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5" name="Shape"/>
                      <wps:cNvSpPr/>
                      <wps:spPr>
                        <a:xfrm>
                          <a:off x="4203700" y="5651501"/>
                          <a:ext cx="842010" cy="167259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330" y="11792"/>
                              </a:moveTo>
                              <a:cubicBezTo>
                                <a:pt x="7591" y="9545"/>
                                <a:pt x="8796" y="7364"/>
                                <a:pt x="11012" y="5396"/>
                              </a:cubicBezTo>
                              <a:cubicBezTo>
                                <a:pt x="13064" y="3575"/>
                                <a:pt x="15964" y="1935"/>
                                <a:pt x="19613" y="918"/>
                              </a:cubicBezTo>
                              <a:cubicBezTo>
                                <a:pt x="20232" y="738"/>
                                <a:pt x="20916" y="590"/>
                                <a:pt x="21600" y="459"/>
                              </a:cubicBezTo>
                              <a:lnTo>
                                <a:pt x="21600" y="0"/>
                              </a:lnTo>
                              <a:cubicBezTo>
                                <a:pt x="18603" y="443"/>
                                <a:pt x="15996" y="1345"/>
                                <a:pt x="13879" y="2477"/>
                              </a:cubicBezTo>
                              <a:cubicBezTo>
                                <a:pt x="9350" y="4904"/>
                                <a:pt x="6255" y="8397"/>
                                <a:pt x="6027" y="11743"/>
                              </a:cubicBezTo>
                              <a:cubicBezTo>
                                <a:pt x="6223" y="12022"/>
                                <a:pt x="6353" y="12317"/>
                                <a:pt x="6483" y="12612"/>
                              </a:cubicBezTo>
                              <a:cubicBezTo>
                                <a:pt x="6516" y="12711"/>
                                <a:pt x="6223" y="12793"/>
                                <a:pt x="6125" y="12678"/>
                              </a:cubicBezTo>
                              <a:cubicBezTo>
                                <a:pt x="5082" y="11595"/>
                                <a:pt x="4268" y="10497"/>
                                <a:pt x="2672" y="9578"/>
                              </a:cubicBezTo>
                              <a:cubicBezTo>
                                <a:pt x="1857" y="9102"/>
                                <a:pt x="912" y="8676"/>
                                <a:pt x="0" y="8250"/>
                              </a:cubicBezTo>
                              <a:cubicBezTo>
                                <a:pt x="358" y="8528"/>
                                <a:pt x="717" y="8807"/>
                                <a:pt x="1075" y="9086"/>
                              </a:cubicBezTo>
                              <a:cubicBezTo>
                                <a:pt x="1401" y="9184"/>
                                <a:pt x="1662" y="9381"/>
                                <a:pt x="1890" y="9529"/>
                              </a:cubicBezTo>
                              <a:cubicBezTo>
                                <a:pt x="2281" y="9775"/>
                                <a:pt x="2606" y="10037"/>
                                <a:pt x="2932" y="10300"/>
                              </a:cubicBezTo>
                              <a:cubicBezTo>
                                <a:pt x="3812" y="11021"/>
                                <a:pt x="4626" y="11776"/>
                                <a:pt x="5082" y="12579"/>
                              </a:cubicBezTo>
                              <a:cubicBezTo>
                                <a:pt x="5995" y="14154"/>
                                <a:pt x="6483" y="15974"/>
                                <a:pt x="5506" y="17549"/>
                              </a:cubicBezTo>
                              <a:cubicBezTo>
                                <a:pt x="4626" y="18943"/>
                                <a:pt x="3225" y="20206"/>
                                <a:pt x="1401" y="21305"/>
                              </a:cubicBezTo>
                              <a:cubicBezTo>
                                <a:pt x="1662" y="21403"/>
                                <a:pt x="1922" y="21502"/>
                                <a:pt x="2183" y="21600"/>
                              </a:cubicBezTo>
                              <a:cubicBezTo>
                                <a:pt x="4072" y="20501"/>
                                <a:pt x="5571" y="19255"/>
                                <a:pt x="6516" y="17795"/>
                              </a:cubicBezTo>
                              <a:cubicBezTo>
                                <a:pt x="7395" y="15860"/>
                                <a:pt x="7102" y="13777"/>
                                <a:pt x="7330" y="1179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6" name="Shape"/>
                      <wps:cNvSpPr/>
                      <wps:spPr>
                        <a:xfrm>
                          <a:off x="4102100" y="7251701"/>
                          <a:ext cx="349251" cy="330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21600"/>
                              </a:moveTo>
                              <a:cubicBezTo>
                                <a:pt x="18380" y="17529"/>
                                <a:pt x="16652" y="12295"/>
                                <a:pt x="13039" y="8391"/>
                              </a:cubicBezTo>
                              <a:cubicBezTo>
                                <a:pt x="9425" y="4486"/>
                                <a:pt x="4791" y="1911"/>
                                <a:pt x="0" y="0"/>
                              </a:cubicBezTo>
                              <a:cubicBezTo>
                                <a:pt x="2435" y="3489"/>
                                <a:pt x="3377" y="8142"/>
                                <a:pt x="5812" y="11631"/>
                              </a:cubicBezTo>
                              <a:cubicBezTo>
                                <a:pt x="10054" y="17778"/>
                                <a:pt x="15395" y="19440"/>
                                <a:pt x="21600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7" name="Shape"/>
                      <wps:cNvSpPr/>
                      <wps:spPr>
                        <a:xfrm>
                          <a:off x="4851401" y="7556501"/>
                          <a:ext cx="191770" cy="21082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0"/>
                              </a:moveTo>
                              <a:cubicBezTo>
                                <a:pt x="19454" y="3123"/>
                                <a:pt x="17166" y="6116"/>
                                <a:pt x="14591" y="9108"/>
                              </a:cubicBezTo>
                              <a:cubicBezTo>
                                <a:pt x="10442" y="13923"/>
                                <a:pt x="5579" y="18087"/>
                                <a:pt x="0" y="21600"/>
                              </a:cubicBezTo>
                              <a:lnTo>
                                <a:pt x="5150" y="21600"/>
                              </a:lnTo>
                              <a:cubicBezTo>
                                <a:pt x="10871" y="17436"/>
                                <a:pt x="15878" y="12361"/>
                                <a:pt x="20312" y="6506"/>
                              </a:cubicBezTo>
                              <a:cubicBezTo>
                                <a:pt x="20742" y="5986"/>
                                <a:pt x="21028" y="5595"/>
                                <a:pt x="21457" y="5075"/>
                              </a:cubicBezTo>
                              <a:lnTo>
                                <a:pt x="21457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8" name="Shape"/>
                      <wps:cNvSpPr/>
                      <wps:spPr>
                        <a:xfrm>
                          <a:off x="3314701" y="2235201"/>
                          <a:ext cx="238700" cy="660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401" h="21600" extrusionOk="0">
                              <a:moveTo>
                                <a:pt x="18561" y="21102"/>
                              </a:moveTo>
                              <a:cubicBezTo>
                                <a:pt x="21600" y="17612"/>
                                <a:pt x="20406" y="13251"/>
                                <a:pt x="18344" y="9969"/>
                              </a:cubicBezTo>
                              <a:cubicBezTo>
                                <a:pt x="15956" y="6106"/>
                                <a:pt x="9769" y="1869"/>
                                <a:pt x="0" y="0"/>
                              </a:cubicBezTo>
                              <a:cubicBezTo>
                                <a:pt x="5536" y="3074"/>
                                <a:pt x="3365" y="7685"/>
                                <a:pt x="3365" y="11298"/>
                              </a:cubicBezTo>
                              <a:cubicBezTo>
                                <a:pt x="3473" y="11340"/>
                                <a:pt x="3690" y="11382"/>
                                <a:pt x="3908" y="11423"/>
                              </a:cubicBezTo>
                              <a:cubicBezTo>
                                <a:pt x="5861" y="11922"/>
                                <a:pt x="8358" y="12212"/>
                                <a:pt x="9986" y="12918"/>
                              </a:cubicBezTo>
                              <a:cubicBezTo>
                                <a:pt x="11940" y="13708"/>
                                <a:pt x="13134" y="14995"/>
                                <a:pt x="13893" y="16034"/>
                              </a:cubicBezTo>
                              <a:cubicBezTo>
                                <a:pt x="14328" y="16532"/>
                                <a:pt x="14545" y="17072"/>
                                <a:pt x="14870" y="17571"/>
                              </a:cubicBezTo>
                              <a:cubicBezTo>
                                <a:pt x="14110" y="13002"/>
                                <a:pt x="11831" y="8432"/>
                                <a:pt x="7706" y="4112"/>
                              </a:cubicBezTo>
                              <a:cubicBezTo>
                                <a:pt x="7598" y="3988"/>
                                <a:pt x="8141" y="3905"/>
                                <a:pt x="8249" y="4029"/>
                              </a:cubicBezTo>
                              <a:cubicBezTo>
                                <a:pt x="15413" y="9595"/>
                                <a:pt x="18778" y="15494"/>
                                <a:pt x="17801" y="21600"/>
                              </a:cubicBezTo>
                              <a:cubicBezTo>
                                <a:pt x="18018" y="21434"/>
                                <a:pt x="18235" y="21268"/>
                                <a:pt x="18561" y="2110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9" name="Shape"/>
                      <wps:cNvSpPr/>
                      <wps:spPr>
                        <a:xfrm>
                          <a:off x="3289301" y="1600201"/>
                          <a:ext cx="358141" cy="68961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0757" y="21600"/>
                              </a:moveTo>
                              <a:cubicBezTo>
                                <a:pt x="17923" y="14639"/>
                                <a:pt x="11260" y="8751"/>
                                <a:pt x="3677" y="2824"/>
                              </a:cubicBezTo>
                              <a:cubicBezTo>
                                <a:pt x="3523" y="2705"/>
                                <a:pt x="3906" y="2586"/>
                                <a:pt x="4060" y="2705"/>
                              </a:cubicBezTo>
                              <a:cubicBezTo>
                                <a:pt x="10953" y="7558"/>
                                <a:pt x="18613" y="12888"/>
                                <a:pt x="21600" y="18815"/>
                              </a:cubicBezTo>
                              <a:cubicBezTo>
                                <a:pt x="20834" y="14718"/>
                                <a:pt x="18383" y="10820"/>
                                <a:pt x="13787" y="7439"/>
                              </a:cubicBezTo>
                              <a:cubicBezTo>
                                <a:pt x="9957" y="4614"/>
                                <a:pt x="5055" y="2228"/>
                                <a:pt x="0" y="0"/>
                              </a:cubicBezTo>
                              <a:cubicBezTo>
                                <a:pt x="4596" y="3938"/>
                                <a:pt x="3217" y="9189"/>
                                <a:pt x="6128" y="13485"/>
                              </a:cubicBezTo>
                              <a:cubicBezTo>
                                <a:pt x="8196" y="16548"/>
                                <a:pt x="12026" y="18099"/>
                                <a:pt x="17081" y="19890"/>
                              </a:cubicBezTo>
                              <a:cubicBezTo>
                                <a:pt x="18613" y="20407"/>
                                <a:pt x="19762" y="20964"/>
                                <a:pt x="20757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0" name="Shape"/>
                      <wps:cNvSpPr/>
                      <wps:spPr>
                        <a:xfrm>
                          <a:off x="3708401" y="2755900"/>
                          <a:ext cx="327661" cy="92226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7624" extrusionOk="0">
                              <a:moveTo>
                                <a:pt x="7953" y="14954"/>
                              </a:moveTo>
                              <a:cubicBezTo>
                                <a:pt x="8874" y="16411"/>
                                <a:pt x="9795" y="16896"/>
                                <a:pt x="10716" y="17624"/>
                              </a:cubicBezTo>
                              <a:cubicBezTo>
                                <a:pt x="13563" y="17381"/>
                                <a:pt x="15991" y="14469"/>
                                <a:pt x="18753" y="12527"/>
                              </a:cubicBezTo>
                              <a:cubicBezTo>
                                <a:pt x="19674" y="11799"/>
                                <a:pt x="20679" y="11557"/>
                                <a:pt x="21600" y="11557"/>
                              </a:cubicBezTo>
                              <a:cubicBezTo>
                                <a:pt x="14400" y="-93"/>
                                <a:pt x="7451" y="-3976"/>
                                <a:pt x="0" y="4761"/>
                              </a:cubicBezTo>
                              <a:cubicBezTo>
                                <a:pt x="1507" y="4761"/>
                                <a:pt x="3014" y="5975"/>
                                <a:pt x="4688" y="8887"/>
                              </a:cubicBezTo>
                              <a:cubicBezTo>
                                <a:pt x="5777" y="10828"/>
                                <a:pt x="6781" y="13255"/>
                                <a:pt x="7953" y="1495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1" name="Shape"/>
                      <wps:cNvSpPr/>
                      <wps:spPr>
                        <a:xfrm>
                          <a:off x="2501900" y="2794000"/>
                          <a:ext cx="86362" cy="1181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cubicBezTo>
                                <a:pt x="6353" y="7432"/>
                                <a:pt x="12388" y="14632"/>
                                <a:pt x="20012" y="21600"/>
                              </a:cubicBezTo>
                              <a:cubicBezTo>
                                <a:pt x="20647" y="21600"/>
                                <a:pt x="20965" y="21600"/>
                                <a:pt x="21600" y="21600"/>
                              </a:cubicBezTo>
                              <a:cubicBezTo>
                                <a:pt x="17471" y="16026"/>
                                <a:pt x="13659" y="10219"/>
                                <a:pt x="9847" y="4413"/>
                              </a:cubicBezTo>
                              <a:cubicBezTo>
                                <a:pt x="6353" y="3019"/>
                                <a:pt x="3176" y="139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2" name="Shape"/>
                      <wps:cNvSpPr/>
                      <wps:spPr>
                        <a:xfrm>
                          <a:off x="3302001" y="6769100"/>
                          <a:ext cx="288002" cy="61595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581" h="21600" extrusionOk="0">
                              <a:moveTo>
                                <a:pt x="19876" y="18082"/>
                              </a:moveTo>
                              <a:cubicBezTo>
                                <a:pt x="21600" y="15721"/>
                                <a:pt x="19876" y="12515"/>
                                <a:pt x="17788" y="10243"/>
                              </a:cubicBezTo>
                              <a:cubicBezTo>
                                <a:pt x="13976" y="6057"/>
                                <a:pt x="6897" y="2939"/>
                                <a:pt x="0" y="0"/>
                              </a:cubicBezTo>
                              <a:cubicBezTo>
                                <a:pt x="3721" y="3073"/>
                                <a:pt x="2450" y="7037"/>
                                <a:pt x="4356" y="10377"/>
                              </a:cubicBezTo>
                              <a:cubicBezTo>
                                <a:pt x="6171" y="13494"/>
                                <a:pt x="10074" y="16300"/>
                                <a:pt x="11345" y="19507"/>
                              </a:cubicBezTo>
                              <a:cubicBezTo>
                                <a:pt x="11526" y="19596"/>
                                <a:pt x="11708" y="19729"/>
                                <a:pt x="11980" y="19819"/>
                              </a:cubicBezTo>
                              <a:cubicBezTo>
                                <a:pt x="13069" y="20398"/>
                                <a:pt x="13795" y="20932"/>
                                <a:pt x="14249" y="21600"/>
                              </a:cubicBezTo>
                              <a:cubicBezTo>
                                <a:pt x="15338" y="18928"/>
                                <a:pt x="14430" y="15632"/>
                                <a:pt x="13613" y="13049"/>
                              </a:cubicBezTo>
                              <a:cubicBezTo>
                                <a:pt x="12706" y="10021"/>
                                <a:pt x="10619" y="7259"/>
                                <a:pt x="6807" y="4854"/>
                              </a:cubicBezTo>
                              <a:cubicBezTo>
                                <a:pt x="6534" y="4676"/>
                                <a:pt x="7079" y="4498"/>
                                <a:pt x="7351" y="4632"/>
                              </a:cubicBezTo>
                              <a:cubicBezTo>
                                <a:pt x="11708" y="7170"/>
                                <a:pt x="14430" y="10243"/>
                                <a:pt x="15882" y="13450"/>
                              </a:cubicBezTo>
                              <a:cubicBezTo>
                                <a:pt x="16881" y="15810"/>
                                <a:pt x="17788" y="18527"/>
                                <a:pt x="16971" y="20976"/>
                              </a:cubicBezTo>
                              <a:cubicBezTo>
                                <a:pt x="18060" y="20041"/>
                                <a:pt x="19150" y="19106"/>
                                <a:pt x="19876" y="1808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3" name="Shape"/>
                      <wps:cNvSpPr/>
                      <wps:spPr>
                        <a:xfrm>
                          <a:off x="3670300" y="6515100"/>
                          <a:ext cx="373381" cy="6591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3" y="21600"/>
                              </a:moveTo>
                              <a:cubicBezTo>
                                <a:pt x="1469" y="20976"/>
                                <a:pt x="2939" y="20435"/>
                                <a:pt x="4408" y="19894"/>
                              </a:cubicBezTo>
                              <a:cubicBezTo>
                                <a:pt x="8376" y="18312"/>
                                <a:pt x="11388" y="16439"/>
                                <a:pt x="13518" y="13984"/>
                              </a:cubicBezTo>
                              <a:cubicBezTo>
                                <a:pt x="17339" y="9614"/>
                                <a:pt x="17486" y="4245"/>
                                <a:pt x="21600" y="0"/>
                              </a:cubicBezTo>
                              <a:cubicBezTo>
                                <a:pt x="14988" y="3246"/>
                                <a:pt x="8008" y="5868"/>
                                <a:pt x="4041" y="10613"/>
                              </a:cubicBezTo>
                              <a:cubicBezTo>
                                <a:pt x="1984" y="13027"/>
                                <a:pt x="882" y="15607"/>
                                <a:pt x="0" y="18229"/>
                              </a:cubicBezTo>
                              <a:cubicBezTo>
                                <a:pt x="3820" y="12943"/>
                                <a:pt x="10286" y="8240"/>
                                <a:pt x="16310" y="3787"/>
                              </a:cubicBezTo>
                              <a:cubicBezTo>
                                <a:pt x="16531" y="3662"/>
                                <a:pt x="16898" y="3787"/>
                                <a:pt x="16751" y="3912"/>
                              </a:cubicBezTo>
                              <a:cubicBezTo>
                                <a:pt x="10433" y="9655"/>
                                <a:pt x="4482" y="15316"/>
                                <a:pt x="73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4" name="Shape"/>
                      <wps:cNvSpPr/>
                      <wps:spPr>
                        <a:xfrm>
                          <a:off x="3670301" y="2019300"/>
                          <a:ext cx="368300" cy="62865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7299" y="12829"/>
                              </a:moveTo>
                              <a:cubicBezTo>
                                <a:pt x="4469" y="15535"/>
                                <a:pt x="894" y="18415"/>
                                <a:pt x="0" y="21600"/>
                              </a:cubicBezTo>
                              <a:cubicBezTo>
                                <a:pt x="3650" y="20727"/>
                                <a:pt x="7225" y="20073"/>
                                <a:pt x="10055" y="18196"/>
                              </a:cubicBezTo>
                              <a:cubicBezTo>
                                <a:pt x="13481" y="15971"/>
                                <a:pt x="14748" y="13004"/>
                                <a:pt x="15716" y="10167"/>
                              </a:cubicBezTo>
                              <a:cubicBezTo>
                                <a:pt x="16908" y="6676"/>
                                <a:pt x="17876" y="2836"/>
                                <a:pt x="21600" y="0"/>
                              </a:cubicBezTo>
                              <a:cubicBezTo>
                                <a:pt x="11992" y="4102"/>
                                <a:pt x="4767" y="9338"/>
                                <a:pt x="1564" y="16058"/>
                              </a:cubicBezTo>
                              <a:cubicBezTo>
                                <a:pt x="1564" y="16102"/>
                                <a:pt x="1564" y="16189"/>
                                <a:pt x="1564" y="16233"/>
                              </a:cubicBezTo>
                              <a:cubicBezTo>
                                <a:pt x="2681" y="15185"/>
                                <a:pt x="3873" y="14225"/>
                                <a:pt x="4841" y="13309"/>
                              </a:cubicBezTo>
                              <a:cubicBezTo>
                                <a:pt x="8268" y="10167"/>
                                <a:pt x="11917" y="7113"/>
                                <a:pt x="15865" y="4233"/>
                              </a:cubicBezTo>
                              <a:cubicBezTo>
                                <a:pt x="16088" y="4102"/>
                                <a:pt x="16461" y="4276"/>
                                <a:pt x="16312" y="4407"/>
                              </a:cubicBezTo>
                              <a:cubicBezTo>
                                <a:pt x="13183" y="7200"/>
                                <a:pt x="10204" y="9993"/>
                                <a:pt x="7299" y="128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5" name="Shape"/>
                      <wps:cNvSpPr/>
                      <wps:spPr>
                        <a:xfrm>
                          <a:off x="3619501" y="7289801"/>
                          <a:ext cx="347980" cy="8752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9332" extrusionOk="0">
                              <a:moveTo>
                                <a:pt x="10248" y="18851"/>
                              </a:moveTo>
                              <a:cubicBezTo>
                                <a:pt x="14111" y="17168"/>
                                <a:pt x="17737" y="12118"/>
                                <a:pt x="21600" y="10716"/>
                              </a:cubicBezTo>
                              <a:cubicBezTo>
                                <a:pt x="18447" y="5947"/>
                                <a:pt x="15057" y="1459"/>
                                <a:pt x="11746" y="337"/>
                              </a:cubicBezTo>
                              <a:cubicBezTo>
                                <a:pt x="8277" y="-1066"/>
                                <a:pt x="4099" y="2020"/>
                                <a:pt x="631" y="7630"/>
                              </a:cubicBezTo>
                              <a:cubicBezTo>
                                <a:pt x="394" y="8191"/>
                                <a:pt x="236" y="8752"/>
                                <a:pt x="0" y="9313"/>
                              </a:cubicBezTo>
                              <a:cubicBezTo>
                                <a:pt x="394" y="10155"/>
                                <a:pt x="710" y="10716"/>
                                <a:pt x="1104" y="11557"/>
                              </a:cubicBezTo>
                              <a:cubicBezTo>
                                <a:pt x="4178" y="17729"/>
                                <a:pt x="6780" y="20534"/>
                                <a:pt x="10248" y="1885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6" name="Shape"/>
                      <wps:cNvSpPr/>
                      <wps:spPr>
                        <a:xfrm>
                          <a:off x="4127500" y="2717800"/>
                          <a:ext cx="265432" cy="27686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cubicBezTo>
                                <a:pt x="1964" y="3765"/>
                                <a:pt x="2997" y="9413"/>
                                <a:pt x="4134" y="11395"/>
                              </a:cubicBezTo>
                              <a:cubicBezTo>
                                <a:pt x="6614" y="15556"/>
                                <a:pt x="10748" y="18826"/>
                                <a:pt x="15502" y="20312"/>
                              </a:cubicBezTo>
                              <a:cubicBezTo>
                                <a:pt x="17466" y="20906"/>
                                <a:pt x="19636" y="21105"/>
                                <a:pt x="21600" y="21600"/>
                              </a:cubicBezTo>
                              <a:cubicBezTo>
                                <a:pt x="15296" y="13673"/>
                                <a:pt x="9198" y="465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7" name="Shape"/>
                      <wps:cNvSpPr/>
                      <wps:spPr>
                        <a:xfrm>
                          <a:off x="0" y="292101"/>
                          <a:ext cx="1102361" cy="166131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503" extrusionOk="0">
                              <a:moveTo>
                                <a:pt x="21600" y="1235"/>
                              </a:moveTo>
                              <a:cubicBezTo>
                                <a:pt x="20729" y="643"/>
                                <a:pt x="19908" y="215"/>
                                <a:pt x="18539" y="67"/>
                              </a:cubicBezTo>
                              <a:cubicBezTo>
                                <a:pt x="17270" y="-64"/>
                                <a:pt x="15951" y="2"/>
                                <a:pt x="14707" y="215"/>
                              </a:cubicBezTo>
                              <a:cubicBezTo>
                                <a:pt x="12268" y="610"/>
                                <a:pt x="10128" y="1563"/>
                                <a:pt x="8411" y="2780"/>
                              </a:cubicBezTo>
                              <a:cubicBezTo>
                                <a:pt x="4952" y="5213"/>
                                <a:pt x="2588" y="8714"/>
                                <a:pt x="2414" y="12067"/>
                              </a:cubicBezTo>
                              <a:cubicBezTo>
                                <a:pt x="2563" y="12347"/>
                                <a:pt x="2663" y="12643"/>
                                <a:pt x="2762" y="12939"/>
                              </a:cubicBezTo>
                              <a:cubicBezTo>
                                <a:pt x="2787" y="13037"/>
                                <a:pt x="2563" y="13119"/>
                                <a:pt x="2488" y="13004"/>
                              </a:cubicBezTo>
                              <a:cubicBezTo>
                                <a:pt x="1717" y="11969"/>
                                <a:pt x="1120" y="10917"/>
                                <a:pt x="0" y="10013"/>
                              </a:cubicBezTo>
                              <a:lnTo>
                                <a:pt x="0" y="10571"/>
                              </a:lnTo>
                              <a:cubicBezTo>
                                <a:pt x="0" y="10588"/>
                                <a:pt x="25" y="10604"/>
                                <a:pt x="25" y="10604"/>
                              </a:cubicBezTo>
                              <a:cubicBezTo>
                                <a:pt x="697" y="11328"/>
                                <a:pt x="1319" y="12084"/>
                                <a:pt x="1667" y="12889"/>
                              </a:cubicBezTo>
                              <a:cubicBezTo>
                                <a:pt x="2364" y="14467"/>
                                <a:pt x="2737" y="16292"/>
                                <a:pt x="1991" y="17870"/>
                              </a:cubicBezTo>
                              <a:cubicBezTo>
                                <a:pt x="1518" y="18856"/>
                                <a:pt x="846" y="19777"/>
                                <a:pt x="0" y="20615"/>
                              </a:cubicBezTo>
                              <a:lnTo>
                                <a:pt x="0" y="21503"/>
                              </a:lnTo>
                              <a:cubicBezTo>
                                <a:pt x="1194" y="20500"/>
                                <a:pt x="2140" y="19399"/>
                                <a:pt x="2762" y="18133"/>
                              </a:cubicBezTo>
                              <a:cubicBezTo>
                                <a:pt x="3384" y="16177"/>
                                <a:pt x="3160" y="14089"/>
                                <a:pt x="3359" y="12100"/>
                              </a:cubicBezTo>
                              <a:cubicBezTo>
                                <a:pt x="3559" y="9848"/>
                                <a:pt x="4479" y="7662"/>
                                <a:pt x="6171" y="5689"/>
                              </a:cubicBezTo>
                              <a:cubicBezTo>
                                <a:pt x="7739" y="3865"/>
                                <a:pt x="9954" y="2221"/>
                                <a:pt x="12741" y="1202"/>
                              </a:cubicBezTo>
                              <a:cubicBezTo>
                                <a:pt x="15130" y="330"/>
                                <a:pt x="18514" y="-97"/>
                                <a:pt x="20629" y="1333"/>
                              </a:cubicBezTo>
                              <a:cubicBezTo>
                                <a:pt x="20978" y="1284"/>
                                <a:pt x="21301" y="1251"/>
                                <a:pt x="21600" y="123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8" name="Shape"/>
                      <wps:cNvSpPr/>
                      <wps:spPr>
                        <a:xfrm>
                          <a:off x="1625601" y="3911600"/>
                          <a:ext cx="163830" cy="3289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5405" y="9007"/>
                              </a:moveTo>
                              <a:cubicBezTo>
                                <a:pt x="11219" y="5754"/>
                                <a:pt x="4354" y="3169"/>
                                <a:pt x="0" y="0"/>
                              </a:cubicBezTo>
                              <a:cubicBezTo>
                                <a:pt x="4019" y="6255"/>
                                <a:pt x="8707" y="12259"/>
                                <a:pt x="15907" y="17847"/>
                              </a:cubicBezTo>
                              <a:cubicBezTo>
                                <a:pt x="17581" y="19181"/>
                                <a:pt x="19591" y="20432"/>
                                <a:pt x="21600" y="21600"/>
                              </a:cubicBezTo>
                              <a:cubicBezTo>
                                <a:pt x="19758" y="17347"/>
                                <a:pt x="20260" y="12927"/>
                                <a:pt x="15405" y="900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29" name="Shape"/>
                      <wps:cNvSpPr/>
                      <wps:spPr>
                        <a:xfrm>
                          <a:off x="215901" y="1968500"/>
                          <a:ext cx="688341" cy="62230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4267" y="11858"/>
                              </a:moveTo>
                              <a:cubicBezTo>
                                <a:pt x="10840" y="16795"/>
                                <a:pt x="5300" y="19528"/>
                                <a:pt x="0" y="21203"/>
                              </a:cubicBezTo>
                              <a:cubicBezTo>
                                <a:pt x="199" y="21336"/>
                                <a:pt x="438" y="21468"/>
                                <a:pt x="638" y="21600"/>
                              </a:cubicBezTo>
                              <a:cubicBezTo>
                                <a:pt x="2471" y="20366"/>
                                <a:pt x="4543" y="19660"/>
                                <a:pt x="6655" y="19264"/>
                              </a:cubicBezTo>
                              <a:cubicBezTo>
                                <a:pt x="10601" y="17589"/>
                                <a:pt x="13510" y="14811"/>
                                <a:pt x="15901" y="10976"/>
                              </a:cubicBezTo>
                              <a:cubicBezTo>
                                <a:pt x="18133" y="7494"/>
                                <a:pt x="20484" y="4276"/>
                                <a:pt x="21600" y="176"/>
                              </a:cubicBezTo>
                              <a:cubicBezTo>
                                <a:pt x="21122" y="309"/>
                                <a:pt x="20683" y="220"/>
                                <a:pt x="20285" y="0"/>
                              </a:cubicBezTo>
                              <a:cubicBezTo>
                                <a:pt x="20365" y="88"/>
                                <a:pt x="20404" y="176"/>
                                <a:pt x="20404" y="309"/>
                              </a:cubicBezTo>
                              <a:cubicBezTo>
                                <a:pt x="20245" y="1807"/>
                                <a:pt x="19488" y="3042"/>
                                <a:pt x="18770" y="4232"/>
                              </a:cubicBezTo>
                              <a:cubicBezTo>
                                <a:pt x="17256" y="6789"/>
                                <a:pt x="15941" y="9433"/>
                                <a:pt x="14267" y="1185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0" name="Shape"/>
                      <wps:cNvSpPr/>
                      <wps:spPr>
                        <a:xfrm>
                          <a:off x="1612901" y="4368800"/>
                          <a:ext cx="299721" cy="75347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6221" extrusionOk="0">
                              <a:moveTo>
                                <a:pt x="5766" y="10698"/>
                              </a:moveTo>
                              <a:cubicBezTo>
                                <a:pt x="10617" y="18080"/>
                                <a:pt x="18488" y="19994"/>
                                <a:pt x="21600" y="4136"/>
                              </a:cubicBezTo>
                              <a:cubicBezTo>
                                <a:pt x="14095" y="-1333"/>
                                <a:pt x="7322" y="-1606"/>
                                <a:pt x="0" y="4683"/>
                              </a:cubicBezTo>
                              <a:cubicBezTo>
                                <a:pt x="2014" y="4683"/>
                                <a:pt x="3753" y="7690"/>
                                <a:pt x="5766" y="1069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1" name="Shape"/>
                      <wps:cNvSpPr/>
                      <wps:spPr>
                        <a:xfrm>
                          <a:off x="3048001" y="4394200"/>
                          <a:ext cx="217171" cy="45593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0084" y="16065"/>
                              </a:moveTo>
                              <a:cubicBezTo>
                                <a:pt x="20210" y="12334"/>
                                <a:pt x="20337" y="8845"/>
                                <a:pt x="17684" y="5355"/>
                              </a:cubicBezTo>
                              <a:cubicBezTo>
                                <a:pt x="16674" y="5415"/>
                                <a:pt x="15663" y="5535"/>
                                <a:pt x="14400" y="5596"/>
                              </a:cubicBezTo>
                              <a:cubicBezTo>
                                <a:pt x="13263" y="5656"/>
                                <a:pt x="12379" y="5776"/>
                                <a:pt x="11242" y="5596"/>
                              </a:cubicBezTo>
                              <a:cubicBezTo>
                                <a:pt x="11242" y="5596"/>
                                <a:pt x="11116" y="5596"/>
                                <a:pt x="11116" y="5596"/>
                              </a:cubicBezTo>
                              <a:cubicBezTo>
                                <a:pt x="13137" y="8664"/>
                                <a:pt x="16547" y="14139"/>
                                <a:pt x="16674" y="14139"/>
                              </a:cubicBezTo>
                              <a:cubicBezTo>
                                <a:pt x="16926" y="14079"/>
                                <a:pt x="17179" y="14320"/>
                                <a:pt x="16926" y="14380"/>
                              </a:cubicBezTo>
                              <a:cubicBezTo>
                                <a:pt x="16926" y="14380"/>
                                <a:pt x="16800" y="14440"/>
                                <a:pt x="16800" y="14440"/>
                              </a:cubicBezTo>
                              <a:cubicBezTo>
                                <a:pt x="16674" y="14500"/>
                                <a:pt x="16547" y="14500"/>
                                <a:pt x="16421" y="14440"/>
                              </a:cubicBezTo>
                              <a:cubicBezTo>
                                <a:pt x="14400" y="13838"/>
                                <a:pt x="13516" y="11492"/>
                                <a:pt x="12758" y="10529"/>
                              </a:cubicBezTo>
                              <a:cubicBezTo>
                                <a:pt x="10990" y="8363"/>
                                <a:pt x="8716" y="6318"/>
                                <a:pt x="7200" y="4091"/>
                              </a:cubicBezTo>
                              <a:cubicBezTo>
                                <a:pt x="6568" y="3791"/>
                                <a:pt x="5937" y="3490"/>
                                <a:pt x="5305" y="3249"/>
                              </a:cubicBezTo>
                              <a:cubicBezTo>
                                <a:pt x="2905" y="2467"/>
                                <a:pt x="1137" y="1324"/>
                                <a:pt x="0" y="0"/>
                              </a:cubicBezTo>
                              <a:cubicBezTo>
                                <a:pt x="1011" y="3971"/>
                                <a:pt x="3916" y="7581"/>
                                <a:pt x="7958" y="11311"/>
                              </a:cubicBezTo>
                              <a:cubicBezTo>
                                <a:pt x="11874" y="14921"/>
                                <a:pt x="15537" y="18712"/>
                                <a:pt x="21600" y="21600"/>
                              </a:cubicBezTo>
                              <a:cubicBezTo>
                                <a:pt x="20716" y="19855"/>
                                <a:pt x="20084" y="16486"/>
                                <a:pt x="20084" y="1606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2" name="Shape"/>
                      <wps:cNvSpPr/>
                      <wps:spPr>
                        <a:xfrm>
                          <a:off x="12701" y="2044700"/>
                          <a:ext cx="130811" cy="19431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0" y="16094"/>
                              </a:lnTo>
                              <a:cubicBezTo>
                                <a:pt x="6711" y="18353"/>
                                <a:pt x="13841" y="19765"/>
                                <a:pt x="21600" y="21600"/>
                              </a:cubicBezTo>
                              <a:cubicBezTo>
                                <a:pt x="13421" y="14965"/>
                                <a:pt x="8808" y="649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3" name="Shape"/>
                      <wps:cNvSpPr/>
                      <wps:spPr>
                        <a:xfrm>
                          <a:off x="4064001" y="7747000"/>
                          <a:ext cx="299721" cy="311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17648" extrusionOk="0">
                              <a:moveTo>
                                <a:pt x="14644" y="2528"/>
                              </a:moveTo>
                              <a:cubicBezTo>
                                <a:pt x="9610" y="-3952"/>
                                <a:pt x="4668" y="2528"/>
                                <a:pt x="0" y="16208"/>
                              </a:cubicBezTo>
                              <a:cubicBezTo>
                                <a:pt x="0" y="16928"/>
                                <a:pt x="0" y="17648"/>
                                <a:pt x="0" y="17648"/>
                              </a:cubicBezTo>
                              <a:lnTo>
                                <a:pt x="19953" y="17648"/>
                              </a:lnTo>
                              <a:cubicBezTo>
                                <a:pt x="20502" y="16208"/>
                                <a:pt x="21051" y="14768"/>
                                <a:pt x="21600" y="13328"/>
                              </a:cubicBezTo>
                              <a:cubicBezTo>
                                <a:pt x="19220" y="10448"/>
                                <a:pt x="17024" y="5408"/>
                                <a:pt x="14644" y="252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4" name="Shape"/>
                      <wps:cNvSpPr/>
                      <wps:spPr>
                        <a:xfrm>
                          <a:off x="12700" y="2413001"/>
                          <a:ext cx="48261" cy="25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cubicBezTo>
                                <a:pt x="7389" y="17280"/>
                                <a:pt x="14211" y="12960"/>
                                <a:pt x="21600" y="7560"/>
                              </a:cubicBezTo>
                              <a:cubicBezTo>
                                <a:pt x="14211" y="5400"/>
                                <a:pt x="6821" y="3240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5" name="Shape"/>
                      <wps:cNvSpPr/>
                      <wps:spPr>
                        <a:xfrm>
                          <a:off x="1981201" y="4191001"/>
                          <a:ext cx="182880" cy="2438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21600"/>
                              </a:moveTo>
                              <a:cubicBezTo>
                                <a:pt x="20400" y="15750"/>
                                <a:pt x="16650" y="10912"/>
                                <a:pt x="10500" y="7200"/>
                              </a:cubicBezTo>
                              <a:cubicBezTo>
                                <a:pt x="6750" y="4950"/>
                                <a:pt x="2700" y="2925"/>
                                <a:pt x="0" y="0"/>
                              </a:cubicBezTo>
                              <a:cubicBezTo>
                                <a:pt x="2400" y="9337"/>
                                <a:pt x="10500" y="16987"/>
                                <a:pt x="21600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6" name="Shape"/>
                      <wps:cNvSpPr/>
                      <wps:spPr>
                        <a:xfrm>
                          <a:off x="1968501" y="3771901"/>
                          <a:ext cx="444500" cy="96647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347" extrusionOk="0">
                              <a:moveTo>
                                <a:pt x="0" y="16551"/>
                              </a:moveTo>
                              <a:cubicBezTo>
                                <a:pt x="2777" y="19636"/>
                                <a:pt x="5678" y="21039"/>
                                <a:pt x="8578" y="21319"/>
                              </a:cubicBezTo>
                              <a:cubicBezTo>
                                <a:pt x="11664" y="21600"/>
                                <a:pt x="14935" y="19636"/>
                                <a:pt x="18021" y="21319"/>
                              </a:cubicBezTo>
                              <a:cubicBezTo>
                                <a:pt x="19070" y="14868"/>
                                <a:pt x="20304" y="8416"/>
                                <a:pt x="21600" y="2805"/>
                              </a:cubicBezTo>
                              <a:cubicBezTo>
                                <a:pt x="19131" y="2805"/>
                                <a:pt x="16725" y="1683"/>
                                <a:pt x="14256" y="0"/>
                              </a:cubicBezTo>
                              <a:cubicBezTo>
                                <a:pt x="11602" y="0"/>
                                <a:pt x="9072" y="1403"/>
                                <a:pt x="6480" y="4769"/>
                              </a:cubicBezTo>
                              <a:cubicBezTo>
                                <a:pt x="4197" y="7855"/>
                                <a:pt x="2098" y="12343"/>
                                <a:pt x="0" y="1655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7" name="Shape"/>
                      <wps:cNvSpPr/>
                      <wps:spPr>
                        <a:xfrm>
                          <a:off x="2108201" y="1562101"/>
                          <a:ext cx="345442" cy="107696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44" y="1299"/>
                              </a:moveTo>
                              <a:cubicBezTo>
                                <a:pt x="2224" y="1325"/>
                                <a:pt x="2224" y="1375"/>
                                <a:pt x="2303" y="1401"/>
                              </a:cubicBezTo>
                              <a:cubicBezTo>
                                <a:pt x="2621" y="1605"/>
                                <a:pt x="2938" y="1783"/>
                                <a:pt x="3256" y="1987"/>
                              </a:cubicBezTo>
                              <a:cubicBezTo>
                                <a:pt x="3335" y="2012"/>
                                <a:pt x="3335" y="2038"/>
                                <a:pt x="3415" y="2063"/>
                              </a:cubicBezTo>
                              <a:cubicBezTo>
                                <a:pt x="3733" y="2292"/>
                                <a:pt x="4050" y="2522"/>
                                <a:pt x="4368" y="2751"/>
                              </a:cubicBezTo>
                              <a:cubicBezTo>
                                <a:pt x="4368" y="2776"/>
                                <a:pt x="4368" y="2776"/>
                                <a:pt x="4447" y="2802"/>
                              </a:cubicBezTo>
                              <a:cubicBezTo>
                                <a:pt x="4765" y="3031"/>
                                <a:pt x="5003" y="3235"/>
                                <a:pt x="5241" y="3464"/>
                              </a:cubicBezTo>
                              <a:cubicBezTo>
                                <a:pt x="5321" y="3490"/>
                                <a:pt x="5321" y="3541"/>
                                <a:pt x="5400" y="3566"/>
                              </a:cubicBezTo>
                              <a:cubicBezTo>
                                <a:pt x="5956" y="4050"/>
                                <a:pt x="6353" y="4534"/>
                                <a:pt x="6750" y="5018"/>
                              </a:cubicBezTo>
                              <a:cubicBezTo>
                                <a:pt x="6750" y="5043"/>
                                <a:pt x="6830" y="5069"/>
                                <a:pt x="6830" y="5120"/>
                              </a:cubicBezTo>
                              <a:cubicBezTo>
                                <a:pt x="6988" y="5349"/>
                                <a:pt x="7227" y="5604"/>
                                <a:pt x="7385" y="5833"/>
                              </a:cubicBezTo>
                              <a:cubicBezTo>
                                <a:pt x="7385" y="5833"/>
                                <a:pt x="7385" y="5833"/>
                                <a:pt x="7385" y="5833"/>
                              </a:cubicBezTo>
                              <a:cubicBezTo>
                                <a:pt x="7544" y="6088"/>
                                <a:pt x="7703" y="6368"/>
                                <a:pt x="7862" y="6623"/>
                              </a:cubicBezTo>
                              <a:cubicBezTo>
                                <a:pt x="7862" y="6623"/>
                                <a:pt x="7862" y="6623"/>
                                <a:pt x="7862" y="6623"/>
                              </a:cubicBezTo>
                              <a:cubicBezTo>
                                <a:pt x="7941" y="6801"/>
                                <a:pt x="8100" y="6979"/>
                                <a:pt x="8180" y="7132"/>
                              </a:cubicBezTo>
                              <a:cubicBezTo>
                                <a:pt x="8180" y="7158"/>
                                <a:pt x="8180" y="7183"/>
                                <a:pt x="8180" y="7208"/>
                              </a:cubicBezTo>
                              <a:cubicBezTo>
                                <a:pt x="8259" y="7361"/>
                                <a:pt x="8338" y="7514"/>
                                <a:pt x="8418" y="7667"/>
                              </a:cubicBezTo>
                              <a:cubicBezTo>
                                <a:pt x="8418" y="7743"/>
                                <a:pt x="8497" y="7794"/>
                                <a:pt x="8497" y="7871"/>
                              </a:cubicBezTo>
                              <a:cubicBezTo>
                                <a:pt x="8577" y="7973"/>
                                <a:pt x="8577" y="8100"/>
                                <a:pt x="8656" y="8202"/>
                              </a:cubicBezTo>
                              <a:cubicBezTo>
                                <a:pt x="8735" y="8380"/>
                                <a:pt x="8815" y="8558"/>
                                <a:pt x="8894" y="8737"/>
                              </a:cubicBezTo>
                              <a:cubicBezTo>
                                <a:pt x="9053" y="9068"/>
                                <a:pt x="9132" y="9399"/>
                                <a:pt x="9212" y="9730"/>
                              </a:cubicBezTo>
                              <a:cubicBezTo>
                                <a:pt x="9212" y="9781"/>
                                <a:pt x="9212" y="9832"/>
                                <a:pt x="9291" y="9883"/>
                              </a:cubicBezTo>
                              <a:cubicBezTo>
                                <a:pt x="9371" y="10189"/>
                                <a:pt x="9450" y="10520"/>
                                <a:pt x="9530" y="10851"/>
                              </a:cubicBezTo>
                              <a:cubicBezTo>
                                <a:pt x="9530" y="10927"/>
                                <a:pt x="9530" y="11004"/>
                                <a:pt x="9609" y="11055"/>
                              </a:cubicBezTo>
                              <a:cubicBezTo>
                                <a:pt x="9688" y="11386"/>
                                <a:pt x="9768" y="11717"/>
                                <a:pt x="9768" y="12048"/>
                              </a:cubicBezTo>
                              <a:cubicBezTo>
                                <a:pt x="9847" y="12405"/>
                                <a:pt x="9927" y="12736"/>
                                <a:pt x="10006" y="13092"/>
                              </a:cubicBezTo>
                              <a:cubicBezTo>
                                <a:pt x="10085" y="13500"/>
                                <a:pt x="10244" y="13908"/>
                                <a:pt x="10324" y="14315"/>
                              </a:cubicBezTo>
                              <a:cubicBezTo>
                                <a:pt x="10403" y="14519"/>
                                <a:pt x="10482" y="14723"/>
                                <a:pt x="10562" y="14926"/>
                              </a:cubicBezTo>
                              <a:cubicBezTo>
                                <a:pt x="10641" y="15105"/>
                                <a:pt x="10721" y="15283"/>
                                <a:pt x="10800" y="15461"/>
                              </a:cubicBezTo>
                              <a:cubicBezTo>
                                <a:pt x="10800" y="15512"/>
                                <a:pt x="10879" y="15563"/>
                                <a:pt x="10879" y="15614"/>
                              </a:cubicBezTo>
                              <a:cubicBezTo>
                                <a:pt x="10959" y="15742"/>
                                <a:pt x="11038" y="15894"/>
                                <a:pt x="11118" y="16022"/>
                              </a:cubicBezTo>
                              <a:cubicBezTo>
                                <a:pt x="11118" y="16073"/>
                                <a:pt x="11197" y="16124"/>
                                <a:pt x="11197" y="16175"/>
                              </a:cubicBezTo>
                              <a:cubicBezTo>
                                <a:pt x="11356" y="16353"/>
                                <a:pt x="11435" y="16531"/>
                                <a:pt x="11594" y="16709"/>
                              </a:cubicBezTo>
                              <a:cubicBezTo>
                                <a:pt x="11594" y="16709"/>
                                <a:pt x="11594" y="16709"/>
                                <a:pt x="11594" y="16709"/>
                              </a:cubicBezTo>
                              <a:cubicBezTo>
                                <a:pt x="11753" y="16888"/>
                                <a:pt x="11912" y="17066"/>
                                <a:pt x="12071" y="17244"/>
                              </a:cubicBezTo>
                              <a:cubicBezTo>
                                <a:pt x="12150" y="17295"/>
                                <a:pt x="12150" y="17346"/>
                                <a:pt x="12229" y="17397"/>
                              </a:cubicBezTo>
                              <a:cubicBezTo>
                                <a:pt x="12388" y="17525"/>
                                <a:pt x="12547" y="17652"/>
                                <a:pt x="12706" y="17779"/>
                              </a:cubicBezTo>
                              <a:cubicBezTo>
                                <a:pt x="12785" y="17830"/>
                                <a:pt x="12865" y="17881"/>
                                <a:pt x="12865" y="17932"/>
                              </a:cubicBezTo>
                              <a:cubicBezTo>
                                <a:pt x="13103" y="18110"/>
                                <a:pt x="13341" y="18289"/>
                                <a:pt x="13579" y="18442"/>
                              </a:cubicBezTo>
                              <a:cubicBezTo>
                                <a:pt x="13579" y="18442"/>
                                <a:pt x="13579" y="18442"/>
                                <a:pt x="13579" y="18442"/>
                              </a:cubicBezTo>
                              <a:cubicBezTo>
                                <a:pt x="13579" y="18467"/>
                                <a:pt x="13659" y="18492"/>
                                <a:pt x="13659" y="18492"/>
                              </a:cubicBezTo>
                              <a:cubicBezTo>
                                <a:pt x="15247" y="19104"/>
                                <a:pt x="16835" y="19715"/>
                                <a:pt x="18424" y="20326"/>
                              </a:cubicBezTo>
                              <a:cubicBezTo>
                                <a:pt x="19456" y="20734"/>
                                <a:pt x="20568" y="21167"/>
                                <a:pt x="21600" y="21600"/>
                              </a:cubicBezTo>
                              <a:cubicBezTo>
                                <a:pt x="21282" y="21422"/>
                                <a:pt x="20885" y="21243"/>
                                <a:pt x="20568" y="21065"/>
                              </a:cubicBezTo>
                              <a:cubicBezTo>
                                <a:pt x="20171" y="20836"/>
                                <a:pt x="19774" y="20607"/>
                                <a:pt x="19376" y="20377"/>
                              </a:cubicBezTo>
                              <a:cubicBezTo>
                                <a:pt x="19297" y="20301"/>
                                <a:pt x="19138" y="20250"/>
                                <a:pt x="19059" y="20174"/>
                              </a:cubicBezTo>
                              <a:cubicBezTo>
                                <a:pt x="18741" y="19995"/>
                                <a:pt x="18503" y="19817"/>
                                <a:pt x="18185" y="19639"/>
                              </a:cubicBezTo>
                              <a:cubicBezTo>
                                <a:pt x="18106" y="19588"/>
                                <a:pt x="18026" y="19511"/>
                                <a:pt x="17947" y="19460"/>
                              </a:cubicBezTo>
                              <a:cubicBezTo>
                                <a:pt x="17629" y="19231"/>
                                <a:pt x="17312" y="19002"/>
                                <a:pt x="16994" y="18747"/>
                              </a:cubicBezTo>
                              <a:cubicBezTo>
                                <a:pt x="16915" y="18696"/>
                                <a:pt x="16915" y="18671"/>
                                <a:pt x="16835" y="18620"/>
                              </a:cubicBezTo>
                              <a:cubicBezTo>
                                <a:pt x="16597" y="18416"/>
                                <a:pt x="16359" y="18212"/>
                                <a:pt x="16121" y="18034"/>
                              </a:cubicBezTo>
                              <a:cubicBezTo>
                                <a:pt x="16041" y="17958"/>
                                <a:pt x="15962" y="17881"/>
                                <a:pt x="15882" y="17830"/>
                              </a:cubicBezTo>
                              <a:cubicBezTo>
                                <a:pt x="15644" y="17626"/>
                                <a:pt x="15406" y="17423"/>
                                <a:pt x="15247" y="17219"/>
                              </a:cubicBezTo>
                              <a:cubicBezTo>
                                <a:pt x="15168" y="17168"/>
                                <a:pt x="15168" y="17117"/>
                                <a:pt x="15088" y="17092"/>
                              </a:cubicBezTo>
                              <a:cubicBezTo>
                                <a:pt x="14850" y="16837"/>
                                <a:pt x="14612" y="16608"/>
                                <a:pt x="14453" y="16353"/>
                              </a:cubicBezTo>
                              <a:cubicBezTo>
                                <a:pt x="14374" y="16302"/>
                                <a:pt x="14374" y="16225"/>
                                <a:pt x="14294" y="16175"/>
                              </a:cubicBezTo>
                              <a:cubicBezTo>
                                <a:pt x="14135" y="15971"/>
                                <a:pt x="13976" y="15792"/>
                                <a:pt x="13818" y="15589"/>
                              </a:cubicBezTo>
                              <a:cubicBezTo>
                                <a:pt x="13738" y="15512"/>
                                <a:pt x="13738" y="15436"/>
                                <a:pt x="13659" y="15359"/>
                              </a:cubicBezTo>
                              <a:cubicBezTo>
                                <a:pt x="13500" y="15105"/>
                                <a:pt x="13341" y="14850"/>
                                <a:pt x="13182" y="14595"/>
                              </a:cubicBezTo>
                              <a:cubicBezTo>
                                <a:pt x="12865" y="13958"/>
                                <a:pt x="12547" y="13347"/>
                                <a:pt x="12388" y="12685"/>
                              </a:cubicBezTo>
                              <a:cubicBezTo>
                                <a:pt x="12309" y="12481"/>
                                <a:pt x="12309" y="12252"/>
                                <a:pt x="12229" y="12048"/>
                              </a:cubicBezTo>
                              <a:cubicBezTo>
                                <a:pt x="11832" y="9883"/>
                                <a:pt x="11515" y="7743"/>
                                <a:pt x="9768" y="5629"/>
                              </a:cubicBezTo>
                              <a:cubicBezTo>
                                <a:pt x="9529" y="5349"/>
                                <a:pt x="9291" y="5069"/>
                                <a:pt x="9053" y="4814"/>
                              </a:cubicBezTo>
                              <a:cubicBezTo>
                                <a:pt x="8497" y="4279"/>
                                <a:pt x="7941" y="3719"/>
                                <a:pt x="7306" y="3209"/>
                              </a:cubicBezTo>
                              <a:cubicBezTo>
                                <a:pt x="6988" y="2955"/>
                                <a:pt x="6671" y="2675"/>
                                <a:pt x="6353" y="2420"/>
                              </a:cubicBezTo>
                              <a:cubicBezTo>
                                <a:pt x="5321" y="1630"/>
                                <a:pt x="4368" y="764"/>
                                <a:pt x="2621" y="102"/>
                              </a:cubicBezTo>
                              <a:cubicBezTo>
                                <a:pt x="2224" y="76"/>
                                <a:pt x="1747" y="25"/>
                                <a:pt x="1271" y="0"/>
                              </a:cubicBezTo>
                              <a:cubicBezTo>
                                <a:pt x="953" y="51"/>
                                <a:pt x="556" y="102"/>
                                <a:pt x="159" y="153"/>
                              </a:cubicBezTo>
                              <a:cubicBezTo>
                                <a:pt x="79" y="178"/>
                                <a:pt x="0" y="229"/>
                                <a:pt x="0" y="255"/>
                              </a:cubicBezTo>
                              <a:cubicBezTo>
                                <a:pt x="318" y="408"/>
                                <a:pt x="635" y="535"/>
                                <a:pt x="874" y="688"/>
                              </a:cubicBezTo>
                              <a:lnTo>
                                <a:pt x="874" y="688"/>
                              </a:lnTo>
                              <a:cubicBezTo>
                                <a:pt x="1350" y="866"/>
                                <a:pt x="1747" y="1095"/>
                                <a:pt x="2144" y="12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8" name="Shape"/>
                      <wps:cNvSpPr/>
                      <wps:spPr>
                        <a:xfrm>
                          <a:off x="2578100" y="4343400"/>
                          <a:ext cx="107951" cy="14859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5845" y="18462"/>
                              </a:moveTo>
                              <a:cubicBezTo>
                                <a:pt x="12198" y="15508"/>
                                <a:pt x="18297" y="10338"/>
                                <a:pt x="21600" y="5169"/>
                              </a:cubicBezTo>
                              <a:cubicBezTo>
                                <a:pt x="19567" y="4431"/>
                                <a:pt x="17534" y="3508"/>
                                <a:pt x="15755" y="2400"/>
                              </a:cubicBezTo>
                              <a:cubicBezTo>
                                <a:pt x="14485" y="1662"/>
                                <a:pt x="13468" y="738"/>
                                <a:pt x="12452" y="0"/>
                              </a:cubicBezTo>
                              <a:cubicBezTo>
                                <a:pt x="12452" y="0"/>
                                <a:pt x="12452" y="0"/>
                                <a:pt x="12452" y="0"/>
                              </a:cubicBezTo>
                              <a:cubicBezTo>
                                <a:pt x="12198" y="185"/>
                                <a:pt x="12198" y="185"/>
                                <a:pt x="11944" y="369"/>
                              </a:cubicBezTo>
                              <a:cubicBezTo>
                                <a:pt x="11944" y="554"/>
                                <a:pt x="11690" y="739"/>
                                <a:pt x="11435" y="923"/>
                              </a:cubicBezTo>
                              <a:cubicBezTo>
                                <a:pt x="2287" y="6831"/>
                                <a:pt x="508" y="13846"/>
                                <a:pt x="0" y="21600"/>
                              </a:cubicBezTo>
                              <a:cubicBezTo>
                                <a:pt x="1525" y="20492"/>
                                <a:pt x="3303" y="19569"/>
                                <a:pt x="5845" y="1846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9" name="Shape"/>
                      <wps:cNvSpPr/>
                      <wps:spPr>
                        <a:xfrm>
                          <a:off x="2247901" y="4279900"/>
                          <a:ext cx="264161" cy="9652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0780" extrusionOk="0">
                              <a:moveTo>
                                <a:pt x="0" y="0"/>
                              </a:moveTo>
                              <a:cubicBezTo>
                                <a:pt x="3635" y="6015"/>
                                <a:pt x="6438" y="13671"/>
                                <a:pt x="10696" y="17499"/>
                              </a:cubicBezTo>
                              <a:cubicBezTo>
                                <a:pt x="14538" y="20780"/>
                                <a:pt x="17965" y="21600"/>
                                <a:pt x="21600" y="19959"/>
                              </a:cubicBezTo>
                              <a:cubicBezTo>
                                <a:pt x="18485" y="13397"/>
                                <a:pt x="15473" y="6835"/>
                                <a:pt x="11735" y="3828"/>
                              </a:cubicBezTo>
                              <a:cubicBezTo>
                                <a:pt x="7996" y="547"/>
                                <a:pt x="3842" y="191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0" name="Shape"/>
                      <wps:cNvSpPr/>
                      <wps:spPr>
                        <a:xfrm>
                          <a:off x="2235201" y="5943600"/>
                          <a:ext cx="411057" cy="11074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185" h="21600" extrusionOk="0">
                              <a:moveTo>
                                <a:pt x="5607" y="11865"/>
                              </a:moveTo>
                              <a:cubicBezTo>
                                <a:pt x="8421" y="13723"/>
                                <a:pt x="12610" y="15184"/>
                                <a:pt x="15294" y="17067"/>
                              </a:cubicBezTo>
                              <a:cubicBezTo>
                                <a:pt x="17389" y="18553"/>
                                <a:pt x="19287" y="20089"/>
                                <a:pt x="21185" y="21600"/>
                              </a:cubicBezTo>
                              <a:cubicBezTo>
                                <a:pt x="20923" y="21253"/>
                                <a:pt x="20727" y="20931"/>
                                <a:pt x="20596" y="20560"/>
                              </a:cubicBezTo>
                              <a:cubicBezTo>
                                <a:pt x="20400" y="20114"/>
                                <a:pt x="20269" y="19668"/>
                                <a:pt x="20203" y="19222"/>
                              </a:cubicBezTo>
                              <a:cubicBezTo>
                                <a:pt x="17978" y="17587"/>
                                <a:pt x="16210" y="15878"/>
                                <a:pt x="13134" y="14417"/>
                              </a:cubicBezTo>
                              <a:cubicBezTo>
                                <a:pt x="10450" y="13128"/>
                                <a:pt x="7767" y="12014"/>
                                <a:pt x="6000" y="10503"/>
                              </a:cubicBezTo>
                              <a:cubicBezTo>
                                <a:pt x="2400" y="7382"/>
                                <a:pt x="1025" y="3740"/>
                                <a:pt x="2530" y="372"/>
                              </a:cubicBezTo>
                              <a:cubicBezTo>
                                <a:pt x="1941" y="272"/>
                                <a:pt x="1418" y="149"/>
                                <a:pt x="960" y="0"/>
                              </a:cubicBezTo>
                              <a:cubicBezTo>
                                <a:pt x="174" y="2031"/>
                                <a:pt x="-415" y="3988"/>
                                <a:pt x="370" y="6069"/>
                              </a:cubicBezTo>
                              <a:cubicBezTo>
                                <a:pt x="1090" y="8125"/>
                                <a:pt x="2858" y="10082"/>
                                <a:pt x="5607" y="1186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1" name="Shape"/>
                      <wps:cNvSpPr/>
                      <wps:spPr>
                        <a:xfrm>
                          <a:off x="2019301" y="4483100"/>
                          <a:ext cx="266700" cy="2070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600" y="0"/>
                              </a:moveTo>
                              <a:cubicBezTo>
                                <a:pt x="20674" y="133"/>
                                <a:pt x="19749" y="133"/>
                                <a:pt x="18720" y="133"/>
                              </a:cubicBezTo>
                              <a:cubicBezTo>
                                <a:pt x="10903" y="4903"/>
                                <a:pt x="4011" y="11131"/>
                                <a:pt x="0" y="21600"/>
                              </a:cubicBezTo>
                              <a:cubicBezTo>
                                <a:pt x="8743" y="16299"/>
                                <a:pt x="20160" y="14444"/>
                                <a:pt x="2160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2" name="Shape"/>
                      <wps:cNvSpPr/>
                      <wps:spPr>
                        <a:xfrm>
                          <a:off x="2514601" y="4381501"/>
                          <a:ext cx="419101" cy="41148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21535" y="2467"/>
                              </a:moveTo>
                              <a:cubicBezTo>
                                <a:pt x="17018" y="6600"/>
                                <a:pt x="11782" y="10067"/>
                                <a:pt x="6742" y="13467"/>
                              </a:cubicBezTo>
                              <a:cubicBezTo>
                                <a:pt x="6415" y="13667"/>
                                <a:pt x="6153" y="13200"/>
                                <a:pt x="6480" y="12933"/>
                              </a:cubicBezTo>
                              <a:cubicBezTo>
                                <a:pt x="11716" y="8800"/>
                                <a:pt x="16495" y="4133"/>
                                <a:pt x="21600" y="0"/>
                              </a:cubicBezTo>
                              <a:cubicBezTo>
                                <a:pt x="18196" y="933"/>
                                <a:pt x="15120" y="2733"/>
                                <a:pt x="12240" y="4667"/>
                              </a:cubicBezTo>
                              <a:cubicBezTo>
                                <a:pt x="6545" y="8467"/>
                                <a:pt x="2487" y="15000"/>
                                <a:pt x="0" y="21600"/>
                              </a:cubicBezTo>
                              <a:cubicBezTo>
                                <a:pt x="2487" y="18067"/>
                                <a:pt x="6742" y="16067"/>
                                <a:pt x="10211" y="13733"/>
                              </a:cubicBezTo>
                              <a:cubicBezTo>
                                <a:pt x="14531" y="10933"/>
                                <a:pt x="18851" y="7067"/>
                                <a:pt x="21535" y="246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3" name="Shape"/>
                      <wps:cNvSpPr/>
                      <wps:spPr>
                        <a:xfrm>
                          <a:off x="2870201" y="4800601"/>
                          <a:ext cx="275971" cy="64643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143" h="21600" extrusionOk="0">
                              <a:moveTo>
                                <a:pt x="21143" y="21600"/>
                              </a:moveTo>
                              <a:cubicBezTo>
                                <a:pt x="19392" y="20115"/>
                                <a:pt x="19392" y="18205"/>
                                <a:pt x="18905" y="16635"/>
                              </a:cubicBezTo>
                              <a:cubicBezTo>
                                <a:pt x="17932" y="13792"/>
                                <a:pt x="15986" y="11118"/>
                                <a:pt x="13067" y="8530"/>
                              </a:cubicBezTo>
                              <a:cubicBezTo>
                                <a:pt x="10343" y="6068"/>
                                <a:pt x="7132" y="3777"/>
                                <a:pt x="4213" y="1358"/>
                              </a:cubicBezTo>
                              <a:cubicBezTo>
                                <a:pt x="3630" y="891"/>
                                <a:pt x="3143" y="467"/>
                                <a:pt x="2559" y="0"/>
                              </a:cubicBezTo>
                              <a:cubicBezTo>
                                <a:pt x="4700" y="6281"/>
                                <a:pt x="8397" y="12009"/>
                                <a:pt x="15597" y="17738"/>
                              </a:cubicBezTo>
                              <a:cubicBezTo>
                                <a:pt x="15889" y="17950"/>
                                <a:pt x="15208" y="18120"/>
                                <a:pt x="14916" y="17908"/>
                              </a:cubicBezTo>
                              <a:cubicBezTo>
                                <a:pt x="7424" y="13198"/>
                                <a:pt x="1878" y="7384"/>
                                <a:pt x="127" y="1528"/>
                              </a:cubicBezTo>
                              <a:cubicBezTo>
                                <a:pt x="30" y="1952"/>
                                <a:pt x="30" y="2376"/>
                                <a:pt x="30" y="2801"/>
                              </a:cubicBezTo>
                              <a:cubicBezTo>
                                <a:pt x="-457" y="10312"/>
                                <a:pt x="5089" y="18078"/>
                                <a:pt x="21143" y="2160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4" name="Shape"/>
                      <wps:cNvSpPr/>
                      <wps:spPr>
                        <a:xfrm>
                          <a:off x="88901" y="3479800"/>
                          <a:ext cx="509614" cy="542324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394" h="21253" extrusionOk="0">
                              <a:moveTo>
                                <a:pt x="7573" y="15729"/>
                              </a:moveTo>
                              <a:cubicBezTo>
                                <a:pt x="8538" y="17321"/>
                                <a:pt x="9656" y="19312"/>
                                <a:pt x="9453" y="21253"/>
                              </a:cubicBezTo>
                              <a:cubicBezTo>
                                <a:pt x="11435" y="19212"/>
                                <a:pt x="13824" y="17918"/>
                                <a:pt x="16772" y="18267"/>
                              </a:cubicBezTo>
                              <a:cubicBezTo>
                                <a:pt x="18856" y="15977"/>
                                <a:pt x="21600" y="13240"/>
                                <a:pt x="19821" y="10055"/>
                              </a:cubicBezTo>
                              <a:cubicBezTo>
                                <a:pt x="18703" y="8014"/>
                                <a:pt x="16568" y="6422"/>
                                <a:pt x="14790" y="4978"/>
                              </a:cubicBezTo>
                              <a:cubicBezTo>
                                <a:pt x="12503" y="3137"/>
                                <a:pt x="9911" y="1345"/>
                                <a:pt x="7064" y="449"/>
                              </a:cubicBezTo>
                              <a:cubicBezTo>
                                <a:pt x="4523" y="-347"/>
                                <a:pt x="2490" y="51"/>
                                <a:pt x="0" y="599"/>
                              </a:cubicBezTo>
                              <a:cubicBezTo>
                                <a:pt x="2135" y="3485"/>
                                <a:pt x="3100" y="6919"/>
                                <a:pt x="610" y="10254"/>
                              </a:cubicBezTo>
                              <a:cubicBezTo>
                                <a:pt x="610" y="10304"/>
                                <a:pt x="559" y="10304"/>
                                <a:pt x="559" y="10353"/>
                              </a:cubicBezTo>
                              <a:cubicBezTo>
                                <a:pt x="1016" y="10602"/>
                                <a:pt x="1423" y="10851"/>
                                <a:pt x="1880" y="11100"/>
                              </a:cubicBezTo>
                              <a:cubicBezTo>
                                <a:pt x="3913" y="12294"/>
                                <a:pt x="6353" y="13588"/>
                                <a:pt x="7573" y="157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5" name="Shape"/>
                      <wps:cNvSpPr/>
                      <wps:spPr>
                        <a:xfrm>
                          <a:off x="12700" y="3441701"/>
                          <a:ext cx="95998" cy="2819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18985" h="21600" extrusionOk="0">
                              <a:moveTo>
                                <a:pt x="12056" y="21308"/>
                              </a:moveTo>
                              <a:cubicBezTo>
                                <a:pt x="20595" y="16443"/>
                                <a:pt x="21600" y="11384"/>
                                <a:pt x="13060" y="6324"/>
                              </a:cubicBezTo>
                              <a:cubicBezTo>
                                <a:pt x="9544" y="4281"/>
                                <a:pt x="5023" y="2043"/>
                                <a:pt x="0" y="0"/>
                              </a:cubicBezTo>
                              <a:lnTo>
                                <a:pt x="0" y="19557"/>
                              </a:lnTo>
                              <a:cubicBezTo>
                                <a:pt x="4019" y="20141"/>
                                <a:pt x="7786" y="20822"/>
                                <a:pt x="11805" y="21600"/>
                              </a:cubicBezTo>
                              <a:cubicBezTo>
                                <a:pt x="11805" y="21503"/>
                                <a:pt x="11805" y="21405"/>
                                <a:pt x="12056" y="2130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6" name="Shape"/>
                      <wps:cNvSpPr/>
                      <wps:spPr>
                        <a:xfrm>
                          <a:off x="342900" y="3149601"/>
                          <a:ext cx="693453" cy="62371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562" h="21174" extrusionOk="0">
                              <a:moveTo>
                                <a:pt x="4778" y="15095"/>
                              </a:moveTo>
                              <a:cubicBezTo>
                                <a:pt x="6358" y="16647"/>
                                <a:pt x="8766" y="18630"/>
                                <a:pt x="9043" y="21174"/>
                              </a:cubicBezTo>
                              <a:cubicBezTo>
                                <a:pt x="9872" y="20872"/>
                                <a:pt x="10741" y="20657"/>
                                <a:pt x="11649" y="20700"/>
                              </a:cubicBezTo>
                              <a:cubicBezTo>
                                <a:pt x="14334" y="18372"/>
                                <a:pt x="18086" y="16388"/>
                                <a:pt x="21561" y="17164"/>
                              </a:cubicBezTo>
                              <a:cubicBezTo>
                                <a:pt x="21600" y="14491"/>
                                <a:pt x="20455" y="11732"/>
                                <a:pt x="19270" y="9447"/>
                              </a:cubicBezTo>
                              <a:cubicBezTo>
                                <a:pt x="18086" y="7205"/>
                                <a:pt x="16348" y="5955"/>
                                <a:pt x="14255" y="4920"/>
                              </a:cubicBezTo>
                              <a:cubicBezTo>
                                <a:pt x="12320" y="3929"/>
                                <a:pt x="10583" y="2894"/>
                                <a:pt x="8766" y="1600"/>
                              </a:cubicBezTo>
                              <a:cubicBezTo>
                                <a:pt x="6516" y="5"/>
                                <a:pt x="4423" y="-426"/>
                                <a:pt x="1895" y="436"/>
                              </a:cubicBezTo>
                              <a:cubicBezTo>
                                <a:pt x="2409" y="4144"/>
                                <a:pt x="1501" y="8024"/>
                                <a:pt x="0" y="11344"/>
                              </a:cubicBezTo>
                              <a:cubicBezTo>
                                <a:pt x="1856" y="12465"/>
                                <a:pt x="3554" y="13931"/>
                                <a:pt x="4778" y="1509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7" name="Shape"/>
                      <wps:cNvSpPr/>
                      <wps:spPr>
                        <a:xfrm>
                          <a:off x="3022600" y="3416300"/>
                          <a:ext cx="257202" cy="259869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19356" h="19385" extrusionOk="0">
                              <a:moveTo>
                                <a:pt x="3093" y="2849"/>
                              </a:moveTo>
                              <a:cubicBezTo>
                                <a:pt x="609" y="5502"/>
                                <a:pt x="-634" y="9197"/>
                                <a:pt x="322" y="12986"/>
                              </a:cubicBezTo>
                              <a:cubicBezTo>
                                <a:pt x="1755" y="18954"/>
                                <a:pt x="9115" y="20565"/>
                                <a:pt x="14371" y="18576"/>
                              </a:cubicBezTo>
                              <a:cubicBezTo>
                                <a:pt x="20679" y="16112"/>
                                <a:pt x="20966" y="4270"/>
                                <a:pt x="15423" y="1239"/>
                              </a:cubicBezTo>
                              <a:cubicBezTo>
                                <a:pt x="11313" y="-1035"/>
                                <a:pt x="6343" y="7"/>
                                <a:pt x="3093" y="284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8" name="Shape"/>
                      <wps:cNvSpPr/>
                      <wps:spPr>
                        <a:xfrm>
                          <a:off x="228600" y="3975101"/>
                          <a:ext cx="540140" cy="378579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265" h="20571" extrusionOk="0">
                              <a:moveTo>
                                <a:pt x="8500" y="15472"/>
                              </a:moveTo>
                              <a:cubicBezTo>
                                <a:pt x="7550" y="15886"/>
                                <a:pt x="6700" y="16507"/>
                                <a:pt x="5850" y="17129"/>
                              </a:cubicBezTo>
                              <a:cubicBezTo>
                                <a:pt x="7450" y="17750"/>
                                <a:pt x="8900" y="18992"/>
                                <a:pt x="10150" y="20510"/>
                              </a:cubicBezTo>
                              <a:cubicBezTo>
                                <a:pt x="11650" y="20510"/>
                                <a:pt x="13150" y="20786"/>
                                <a:pt x="14600" y="20165"/>
                              </a:cubicBezTo>
                              <a:cubicBezTo>
                                <a:pt x="15900" y="19613"/>
                                <a:pt x="17250" y="18578"/>
                                <a:pt x="18400" y="17612"/>
                              </a:cubicBezTo>
                              <a:cubicBezTo>
                                <a:pt x="20100" y="16231"/>
                                <a:pt x="21600" y="14506"/>
                                <a:pt x="21200" y="11401"/>
                              </a:cubicBezTo>
                              <a:cubicBezTo>
                                <a:pt x="20950" y="9468"/>
                                <a:pt x="19950" y="7605"/>
                                <a:pt x="18950" y="6225"/>
                              </a:cubicBezTo>
                              <a:cubicBezTo>
                                <a:pt x="17050" y="3672"/>
                                <a:pt x="13900" y="1187"/>
                                <a:pt x="11250" y="290"/>
                              </a:cubicBezTo>
                              <a:cubicBezTo>
                                <a:pt x="7950" y="-814"/>
                                <a:pt x="5550" y="1394"/>
                                <a:pt x="3200" y="4155"/>
                              </a:cubicBezTo>
                              <a:cubicBezTo>
                                <a:pt x="2600" y="6432"/>
                                <a:pt x="1400" y="8640"/>
                                <a:pt x="50" y="10090"/>
                              </a:cubicBezTo>
                              <a:cubicBezTo>
                                <a:pt x="150" y="10711"/>
                                <a:pt x="50" y="11470"/>
                                <a:pt x="0" y="12298"/>
                              </a:cubicBezTo>
                              <a:cubicBezTo>
                                <a:pt x="2800" y="11539"/>
                                <a:pt x="6300" y="12436"/>
                                <a:pt x="8600" y="14299"/>
                              </a:cubicBezTo>
                              <a:cubicBezTo>
                                <a:pt x="8950" y="14644"/>
                                <a:pt x="8850" y="15265"/>
                                <a:pt x="8500" y="1547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9" name="Shape"/>
                      <wps:cNvSpPr/>
                      <wps:spPr>
                        <a:xfrm>
                          <a:off x="749301" y="3683000"/>
                          <a:ext cx="600454" cy="706488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757" h="20540" extrusionOk="0">
                              <a:moveTo>
                                <a:pt x="18922" y="16811"/>
                              </a:moveTo>
                              <a:cubicBezTo>
                                <a:pt x="20151" y="15075"/>
                                <a:pt x="21600" y="13045"/>
                                <a:pt x="20151" y="11051"/>
                              </a:cubicBezTo>
                              <a:cubicBezTo>
                                <a:pt x="19449" y="10091"/>
                                <a:pt x="18483" y="9426"/>
                                <a:pt x="18044" y="8282"/>
                              </a:cubicBezTo>
                              <a:cubicBezTo>
                                <a:pt x="17429" y="6694"/>
                                <a:pt x="17254" y="5438"/>
                                <a:pt x="15893" y="4072"/>
                              </a:cubicBezTo>
                              <a:cubicBezTo>
                                <a:pt x="14663" y="2854"/>
                                <a:pt x="13171" y="1488"/>
                                <a:pt x="11459" y="712"/>
                              </a:cubicBezTo>
                              <a:cubicBezTo>
                                <a:pt x="7507" y="-1060"/>
                                <a:pt x="3600" y="860"/>
                                <a:pt x="0" y="2300"/>
                              </a:cubicBezTo>
                              <a:cubicBezTo>
                                <a:pt x="132" y="2337"/>
                                <a:pt x="263" y="2374"/>
                                <a:pt x="395" y="2411"/>
                              </a:cubicBezTo>
                              <a:cubicBezTo>
                                <a:pt x="1932" y="2891"/>
                                <a:pt x="2590" y="4146"/>
                                <a:pt x="3951" y="4811"/>
                              </a:cubicBezTo>
                              <a:cubicBezTo>
                                <a:pt x="5268" y="5438"/>
                                <a:pt x="6322" y="5808"/>
                                <a:pt x="7068" y="7026"/>
                              </a:cubicBezTo>
                              <a:cubicBezTo>
                                <a:pt x="7727" y="8134"/>
                                <a:pt x="7771" y="9426"/>
                                <a:pt x="7595" y="10645"/>
                              </a:cubicBezTo>
                              <a:cubicBezTo>
                                <a:pt x="7595" y="10645"/>
                                <a:pt x="7595" y="10682"/>
                                <a:pt x="7595" y="10682"/>
                              </a:cubicBezTo>
                              <a:cubicBezTo>
                                <a:pt x="8210" y="10977"/>
                                <a:pt x="8649" y="11420"/>
                                <a:pt x="9351" y="11900"/>
                              </a:cubicBezTo>
                              <a:cubicBezTo>
                                <a:pt x="11371" y="13266"/>
                                <a:pt x="13478" y="15297"/>
                                <a:pt x="12205" y="17512"/>
                              </a:cubicBezTo>
                              <a:cubicBezTo>
                                <a:pt x="11678" y="18472"/>
                                <a:pt x="11239" y="19654"/>
                                <a:pt x="10405" y="20540"/>
                              </a:cubicBezTo>
                              <a:cubicBezTo>
                                <a:pt x="11766" y="20503"/>
                                <a:pt x="13171" y="20466"/>
                                <a:pt x="14488" y="20134"/>
                              </a:cubicBezTo>
                              <a:cubicBezTo>
                                <a:pt x="16551" y="19506"/>
                                <a:pt x="17868" y="18325"/>
                                <a:pt x="18922" y="1681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0" name="Shape"/>
                      <wps:cNvSpPr/>
                      <wps:spPr>
                        <a:xfrm>
                          <a:off x="12700" y="2895600"/>
                          <a:ext cx="357925" cy="587876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497" h="21548" extrusionOk="0">
                              <a:moveTo>
                                <a:pt x="0" y="19174"/>
                              </a:moveTo>
                              <a:cubicBezTo>
                                <a:pt x="1309" y="19872"/>
                                <a:pt x="2618" y="20710"/>
                                <a:pt x="3709" y="21548"/>
                              </a:cubicBezTo>
                              <a:cubicBezTo>
                                <a:pt x="7636" y="19407"/>
                                <a:pt x="12655" y="19872"/>
                                <a:pt x="17382" y="21269"/>
                              </a:cubicBezTo>
                              <a:cubicBezTo>
                                <a:pt x="19927" y="17032"/>
                                <a:pt x="21600" y="12796"/>
                                <a:pt x="19636" y="8234"/>
                              </a:cubicBezTo>
                              <a:cubicBezTo>
                                <a:pt x="18545" y="5767"/>
                                <a:pt x="16145" y="4324"/>
                                <a:pt x="12945" y="2927"/>
                              </a:cubicBezTo>
                              <a:cubicBezTo>
                                <a:pt x="10255" y="1764"/>
                                <a:pt x="7273" y="460"/>
                                <a:pt x="4073" y="88"/>
                              </a:cubicBezTo>
                              <a:cubicBezTo>
                                <a:pt x="2764" y="-52"/>
                                <a:pt x="1382" y="-5"/>
                                <a:pt x="73" y="88"/>
                              </a:cubicBezTo>
                              <a:lnTo>
                                <a:pt x="73" y="1917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1" name="Shape"/>
                      <wps:cNvSpPr/>
                      <wps:spPr>
                        <a:xfrm>
                          <a:off x="546100" y="3784600"/>
                          <a:ext cx="399848" cy="288194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85" h="21127" extrusionOk="0">
                              <a:moveTo>
                                <a:pt x="0" y="11817"/>
                              </a:moveTo>
                              <a:cubicBezTo>
                                <a:pt x="3872" y="13306"/>
                                <a:pt x="7743" y="16937"/>
                                <a:pt x="10460" y="21127"/>
                              </a:cubicBezTo>
                              <a:cubicBezTo>
                                <a:pt x="10528" y="20941"/>
                                <a:pt x="10664" y="20848"/>
                                <a:pt x="10868" y="20755"/>
                              </a:cubicBezTo>
                              <a:cubicBezTo>
                                <a:pt x="13925" y="18986"/>
                                <a:pt x="17389" y="17961"/>
                                <a:pt x="20649" y="18334"/>
                              </a:cubicBezTo>
                              <a:cubicBezTo>
                                <a:pt x="20853" y="18334"/>
                                <a:pt x="21057" y="18427"/>
                                <a:pt x="21260" y="18427"/>
                              </a:cubicBezTo>
                              <a:cubicBezTo>
                                <a:pt x="21600" y="15075"/>
                                <a:pt x="21328" y="11351"/>
                                <a:pt x="19426" y="8930"/>
                              </a:cubicBezTo>
                              <a:cubicBezTo>
                                <a:pt x="18204" y="7348"/>
                                <a:pt x="16506" y="7068"/>
                                <a:pt x="15147" y="5765"/>
                              </a:cubicBezTo>
                              <a:cubicBezTo>
                                <a:pt x="13585" y="4182"/>
                                <a:pt x="12906" y="1761"/>
                                <a:pt x="11004" y="737"/>
                              </a:cubicBezTo>
                              <a:cubicBezTo>
                                <a:pt x="8966" y="-473"/>
                                <a:pt x="6860" y="86"/>
                                <a:pt x="4755" y="458"/>
                              </a:cubicBezTo>
                              <a:cubicBezTo>
                                <a:pt x="4551" y="4461"/>
                                <a:pt x="2174" y="8837"/>
                                <a:pt x="0" y="1181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2" name="Shape"/>
                      <wps:cNvSpPr/>
                      <wps:spPr>
                        <a:xfrm>
                          <a:off x="1" y="3733801"/>
                          <a:ext cx="278480" cy="40894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328" h="21600" extrusionOk="0">
                              <a:moveTo>
                                <a:pt x="4357" y="15630"/>
                              </a:moveTo>
                              <a:cubicBezTo>
                                <a:pt x="5006" y="15563"/>
                                <a:pt x="5748" y="15361"/>
                                <a:pt x="6304" y="15697"/>
                              </a:cubicBezTo>
                              <a:cubicBezTo>
                                <a:pt x="7045" y="16032"/>
                                <a:pt x="6860" y="16904"/>
                                <a:pt x="7045" y="17441"/>
                              </a:cubicBezTo>
                              <a:cubicBezTo>
                                <a:pt x="7602" y="18716"/>
                                <a:pt x="8900" y="20527"/>
                                <a:pt x="10846" y="21198"/>
                              </a:cubicBezTo>
                              <a:cubicBezTo>
                                <a:pt x="11866" y="21533"/>
                                <a:pt x="13442" y="21265"/>
                                <a:pt x="14554" y="21466"/>
                              </a:cubicBezTo>
                              <a:cubicBezTo>
                                <a:pt x="14740" y="21533"/>
                                <a:pt x="14833" y="21533"/>
                                <a:pt x="15018" y="21600"/>
                              </a:cubicBezTo>
                              <a:cubicBezTo>
                                <a:pt x="19839" y="19118"/>
                                <a:pt x="21600" y="15026"/>
                                <a:pt x="19375" y="11202"/>
                              </a:cubicBezTo>
                              <a:cubicBezTo>
                                <a:pt x="17892" y="8720"/>
                                <a:pt x="16409" y="6976"/>
                                <a:pt x="13349" y="5434"/>
                              </a:cubicBezTo>
                              <a:cubicBezTo>
                                <a:pt x="9085" y="3287"/>
                                <a:pt x="4728" y="1409"/>
                                <a:pt x="0" y="0"/>
                              </a:cubicBezTo>
                              <a:lnTo>
                                <a:pt x="0" y="16301"/>
                              </a:lnTo>
                              <a:cubicBezTo>
                                <a:pt x="1483" y="16032"/>
                                <a:pt x="2874" y="15764"/>
                                <a:pt x="4357" y="1563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3" name="Shape"/>
                      <wps:cNvSpPr/>
                      <wps:spPr>
                        <a:xfrm>
                          <a:off x="635001" y="4076700"/>
                          <a:ext cx="435184" cy="34273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147" h="20100" extrusionOk="0">
                              <a:moveTo>
                                <a:pt x="11232" y="20051"/>
                              </a:moveTo>
                              <a:cubicBezTo>
                                <a:pt x="13083" y="19902"/>
                                <a:pt x="15120" y="19678"/>
                                <a:pt x="16786" y="18784"/>
                              </a:cubicBezTo>
                              <a:cubicBezTo>
                                <a:pt x="19008" y="17593"/>
                                <a:pt x="19255" y="15433"/>
                                <a:pt x="20242" y="13049"/>
                              </a:cubicBezTo>
                              <a:cubicBezTo>
                                <a:pt x="21230" y="10666"/>
                                <a:pt x="21600" y="9102"/>
                                <a:pt x="20366" y="6569"/>
                              </a:cubicBezTo>
                              <a:cubicBezTo>
                                <a:pt x="19502" y="4782"/>
                                <a:pt x="18144" y="3515"/>
                                <a:pt x="16910" y="2175"/>
                              </a:cubicBezTo>
                              <a:cubicBezTo>
                                <a:pt x="13639" y="-1326"/>
                                <a:pt x="9504" y="89"/>
                                <a:pt x="5678" y="1653"/>
                              </a:cubicBezTo>
                              <a:cubicBezTo>
                                <a:pt x="5801" y="1802"/>
                                <a:pt x="5863" y="2026"/>
                                <a:pt x="5986" y="2175"/>
                              </a:cubicBezTo>
                              <a:cubicBezTo>
                                <a:pt x="7035" y="4037"/>
                                <a:pt x="8085" y="6718"/>
                                <a:pt x="7838" y="9027"/>
                              </a:cubicBezTo>
                              <a:cubicBezTo>
                                <a:pt x="7653" y="11038"/>
                                <a:pt x="6418" y="12081"/>
                                <a:pt x="5184" y="13273"/>
                              </a:cubicBezTo>
                              <a:cubicBezTo>
                                <a:pt x="3456" y="14837"/>
                                <a:pt x="1790" y="16177"/>
                                <a:pt x="0" y="17146"/>
                              </a:cubicBezTo>
                              <a:cubicBezTo>
                                <a:pt x="3086" y="19827"/>
                                <a:pt x="7467" y="20274"/>
                                <a:pt x="11232" y="2005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4" name="Shape"/>
                      <wps:cNvSpPr/>
                      <wps:spPr>
                        <a:xfrm>
                          <a:off x="2336801" y="2590800"/>
                          <a:ext cx="1782518" cy="5177143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35" h="21571" extrusionOk="0">
                              <a:moveTo>
                                <a:pt x="8673" y="6093"/>
                              </a:moveTo>
                              <a:cubicBezTo>
                                <a:pt x="8551" y="6517"/>
                                <a:pt x="8369" y="7136"/>
                                <a:pt x="9068" y="7511"/>
                              </a:cubicBezTo>
                              <a:cubicBezTo>
                                <a:pt x="9205" y="7586"/>
                                <a:pt x="9631" y="7702"/>
                                <a:pt x="9859" y="7760"/>
                              </a:cubicBezTo>
                              <a:cubicBezTo>
                                <a:pt x="10223" y="7861"/>
                                <a:pt x="10588" y="7739"/>
                                <a:pt x="11014" y="7776"/>
                              </a:cubicBezTo>
                              <a:cubicBezTo>
                                <a:pt x="11287" y="7797"/>
                                <a:pt x="11470" y="7871"/>
                                <a:pt x="11774" y="7855"/>
                              </a:cubicBezTo>
                              <a:cubicBezTo>
                                <a:pt x="11941" y="7845"/>
                                <a:pt x="12108" y="7792"/>
                                <a:pt x="12291" y="7787"/>
                              </a:cubicBezTo>
                              <a:cubicBezTo>
                                <a:pt x="12473" y="7781"/>
                                <a:pt x="12579" y="7808"/>
                                <a:pt x="12731" y="7808"/>
                              </a:cubicBezTo>
                              <a:cubicBezTo>
                                <a:pt x="12959" y="7808"/>
                                <a:pt x="13096" y="7776"/>
                                <a:pt x="13279" y="7750"/>
                              </a:cubicBezTo>
                              <a:cubicBezTo>
                                <a:pt x="13416" y="7728"/>
                                <a:pt x="13507" y="7707"/>
                                <a:pt x="13674" y="7697"/>
                              </a:cubicBezTo>
                              <a:cubicBezTo>
                                <a:pt x="13917" y="7681"/>
                                <a:pt x="14115" y="7728"/>
                                <a:pt x="14328" y="7718"/>
                              </a:cubicBezTo>
                              <a:cubicBezTo>
                                <a:pt x="14647" y="7707"/>
                                <a:pt x="14616" y="7654"/>
                                <a:pt x="14844" y="7623"/>
                              </a:cubicBezTo>
                              <a:cubicBezTo>
                                <a:pt x="15027" y="7601"/>
                                <a:pt x="15179" y="7591"/>
                                <a:pt x="15376" y="7580"/>
                              </a:cubicBezTo>
                              <a:cubicBezTo>
                                <a:pt x="15878" y="7554"/>
                                <a:pt x="16136" y="7548"/>
                                <a:pt x="16197" y="7342"/>
                              </a:cubicBezTo>
                              <a:cubicBezTo>
                                <a:pt x="16228" y="7263"/>
                                <a:pt x="16197" y="7167"/>
                                <a:pt x="16182" y="7088"/>
                              </a:cubicBezTo>
                              <a:cubicBezTo>
                                <a:pt x="16121" y="6808"/>
                                <a:pt x="15832" y="6564"/>
                                <a:pt x="15468" y="6321"/>
                              </a:cubicBezTo>
                              <a:cubicBezTo>
                                <a:pt x="14328" y="5580"/>
                                <a:pt x="12823" y="5030"/>
                                <a:pt x="10755" y="4601"/>
                              </a:cubicBezTo>
                              <a:cubicBezTo>
                                <a:pt x="10406" y="4659"/>
                                <a:pt x="10026" y="4680"/>
                                <a:pt x="9646" y="4675"/>
                              </a:cubicBezTo>
                              <a:cubicBezTo>
                                <a:pt x="9220" y="5146"/>
                                <a:pt x="8810" y="5601"/>
                                <a:pt x="8673" y="6093"/>
                              </a:cubicBezTo>
                              <a:close/>
                              <a:moveTo>
                                <a:pt x="921" y="3892"/>
                              </a:moveTo>
                              <a:cubicBezTo>
                                <a:pt x="1757" y="4167"/>
                                <a:pt x="3262" y="4157"/>
                                <a:pt x="4326" y="4162"/>
                              </a:cubicBezTo>
                              <a:cubicBezTo>
                                <a:pt x="5466" y="4167"/>
                                <a:pt x="6590" y="4125"/>
                                <a:pt x="7715" y="4104"/>
                              </a:cubicBezTo>
                              <a:cubicBezTo>
                                <a:pt x="7715" y="4098"/>
                                <a:pt x="7715" y="4093"/>
                                <a:pt x="7715" y="4088"/>
                              </a:cubicBezTo>
                              <a:cubicBezTo>
                                <a:pt x="7639" y="3760"/>
                                <a:pt x="8202" y="3437"/>
                                <a:pt x="9007" y="3326"/>
                              </a:cubicBezTo>
                              <a:cubicBezTo>
                                <a:pt x="9190" y="3294"/>
                                <a:pt x="9372" y="3273"/>
                                <a:pt x="9570" y="3262"/>
                              </a:cubicBezTo>
                              <a:cubicBezTo>
                                <a:pt x="9448" y="3178"/>
                                <a:pt x="8551" y="2855"/>
                                <a:pt x="8475" y="2823"/>
                              </a:cubicBezTo>
                              <a:cubicBezTo>
                                <a:pt x="8141" y="2696"/>
                                <a:pt x="7791" y="2569"/>
                                <a:pt x="7426" y="2447"/>
                              </a:cubicBezTo>
                              <a:cubicBezTo>
                                <a:pt x="6651" y="2188"/>
                                <a:pt x="5830" y="1950"/>
                                <a:pt x="4964" y="1738"/>
                              </a:cubicBezTo>
                              <a:cubicBezTo>
                                <a:pt x="4417" y="1606"/>
                                <a:pt x="3930" y="1511"/>
                                <a:pt x="3262" y="1479"/>
                              </a:cubicBezTo>
                              <a:cubicBezTo>
                                <a:pt x="2897" y="1463"/>
                                <a:pt x="2517" y="1442"/>
                                <a:pt x="2289" y="1564"/>
                              </a:cubicBezTo>
                              <a:cubicBezTo>
                                <a:pt x="2197" y="1611"/>
                                <a:pt x="2182" y="1675"/>
                                <a:pt x="2076" y="1728"/>
                              </a:cubicBezTo>
                              <a:cubicBezTo>
                                <a:pt x="1954" y="1786"/>
                                <a:pt x="1787" y="1818"/>
                                <a:pt x="1605" y="1849"/>
                              </a:cubicBezTo>
                              <a:cubicBezTo>
                                <a:pt x="1468" y="1871"/>
                                <a:pt x="1301" y="1881"/>
                                <a:pt x="1164" y="1908"/>
                              </a:cubicBezTo>
                              <a:cubicBezTo>
                                <a:pt x="799" y="1976"/>
                                <a:pt x="769" y="2088"/>
                                <a:pt x="814" y="2225"/>
                              </a:cubicBezTo>
                              <a:cubicBezTo>
                                <a:pt x="845" y="2315"/>
                                <a:pt x="921" y="2373"/>
                                <a:pt x="829" y="2463"/>
                              </a:cubicBezTo>
                              <a:cubicBezTo>
                                <a:pt x="738" y="2569"/>
                                <a:pt x="495" y="2643"/>
                                <a:pt x="404" y="2754"/>
                              </a:cubicBezTo>
                              <a:cubicBezTo>
                                <a:pt x="313" y="2860"/>
                                <a:pt x="373" y="2961"/>
                                <a:pt x="373" y="3067"/>
                              </a:cubicBezTo>
                              <a:cubicBezTo>
                                <a:pt x="373" y="3109"/>
                                <a:pt x="343" y="3167"/>
                                <a:pt x="297" y="3225"/>
                              </a:cubicBezTo>
                              <a:cubicBezTo>
                                <a:pt x="297" y="3241"/>
                                <a:pt x="282" y="3252"/>
                                <a:pt x="267" y="3268"/>
                              </a:cubicBezTo>
                              <a:cubicBezTo>
                                <a:pt x="191" y="3379"/>
                                <a:pt x="100" y="3500"/>
                                <a:pt x="176" y="3559"/>
                              </a:cubicBezTo>
                              <a:cubicBezTo>
                                <a:pt x="267" y="3638"/>
                                <a:pt x="753" y="3834"/>
                                <a:pt x="921" y="3892"/>
                              </a:cubicBezTo>
                              <a:close/>
                              <a:moveTo>
                                <a:pt x="12731" y="2786"/>
                              </a:moveTo>
                              <a:cubicBezTo>
                                <a:pt x="12443" y="3061"/>
                                <a:pt x="12199" y="3373"/>
                                <a:pt x="11591" y="3580"/>
                              </a:cubicBezTo>
                              <a:cubicBezTo>
                                <a:pt x="11804" y="3744"/>
                                <a:pt x="11835" y="3956"/>
                                <a:pt x="11698" y="4151"/>
                              </a:cubicBezTo>
                              <a:cubicBezTo>
                                <a:pt x="13096" y="3834"/>
                                <a:pt x="15042" y="3770"/>
                                <a:pt x="16623" y="3702"/>
                              </a:cubicBezTo>
                              <a:cubicBezTo>
                                <a:pt x="17246" y="3675"/>
                                <a:pt x="17793" y="3659"/>
                                <a:pt x="18340" y="3686"/>
                              </a:cubicBezTo>
                              <a:cubicBezTo>
                                <a:pt x="18356" y="3680"/>
                                <a:pt x="18371" y="3670"/>
                                <a:pt x="18386" y="3664"/>
                              </a:cubicBezTo>
                              <a:cubicBezTo>
                                <a:pt x="18721" y="3543"/>
                                <a:pt x="19070" y="3416"/>
                                <a:pt x="19298" y="3268"/>
                              </a:cubicBezTo>
                              <a:cubicBezTo>
                                <a:pt x="19481" y="3146"/>
                                <a:pt x="19435" y="3024"/>
                                <a:pt x="19526" y="2903"/>
                              </a:cubicBezTo>
                              <a:cubicBezTo>
                                <a:pt x="19572" y="2834"/>
                                <a:pt x="19678" y="2797"/>
                                <a:pt x="19785" y="2738"/>
                              </a:cubicBezTo>
                              <a:cubicBezTo>
                                <a:pt x="19921" y="2654"/>
                                <a:pt x="20043" y="2543"/>
                                <a:pt x="20028" y="2447"/>
                              </a:cubicBezTo>
                              <a:cubicBezTo>
                                <a:pt x="20028" y="2426"/>
                                <a:pt x="19967" y="2416"/>
                                <a:pt x="19967" y="2395"/>
                              </a:cubicBezTo>
                              <a:cubicBezTo>
                                <a:pt x="19967" y="2268"/>
                                <a:pt x="20134" y="2109"/>
                                <a:pt x="20043" y="1992"/>
                              </a:cubicBezTo>
                              <a:cubicBezTo>
                                <a:pt x="19967" y="1897"/>
                                <a:pt x="19663" y="1770"/>
                                <a:pt x="19450" y="1707"/>
                              </a:cubicBezTo>
                              <a:cubicBezTo>
                                <a:pt x="19116" y="1601"/>
                                <a:pt x="18751" y="1601"/>
                                <a:pt x="18675" y="1426"/>
                              </a:cubicBezTo>
                              <a:cubicBezTo>
                                <a:pt x="18614" y="1273"/>
                                <a:pt x="18675" y="1252"/>
                                <a:pt x="18234" y="1183"/>
                              </a:cubicBezTo>
                              <a:cubicBezTo>
                                <a:pt x="17960" y="1140"/>
                                <a:pt x="17702" y="1109"/>
                                <a:pt x="17444" y="1061"/>
                              </a:cubicBezTo>
                              <a:cubicBezTo>
                                <a:pt x="16957" y="966"/>
                                <a:pt x="16577" y="908"/>
                                <a:pt x="16000" y="992"/>
                              </a:cubicBezTo>
                              <a:cubicBezTo>
                                <a:pt x="15635" y="1045"/>
                                <a:pt x="15270" y="1151"/>
                                <a:pt x="14981" y="1246"/>
                              </a:cubicBezTo>
                              <a:cubicBezTo>
                                <a:pt x="14176" y="1511"/>
                                <a:pt x="13780" y="1881"/>
                                <a:pt x="13279" y="2225"/>
                              </a:cubicBezTo>
                              <a:cubicBezTo>
                                <a:pt x="13127" y="2405"/>
                                <a:pt x="12929" y="2596"/>
                                <a:pt x="12731" y="2786"/>
                              </a:cubicBezTo>
                              <a:close/>
                              <a:moveTo>
                                <a:pt x="9099" y="2850"/>
                              </a:moveTo>
                              <a:cubicBezTo>
                                <a:pt x="9296" y="2929"/>
                                <a:pt x="9874" y="3109"/>
                                <a:pt x="9919" y="3252"/>
                              </a:cubicBezTo>
                              <a:cubicBezTo>
                                <a:pt x="10406" y="3246"/>
                                <a:pt x="10877" y="3294"/>
                                <a:pt x="11242" y="3405"/>
                              </a:cubicBezTo>
                              <a:cubicBezTo>
                                <a:pt x="11272" y="3416"/>
                                <a:pt x="11303" y="3421"/>
                                <a:pt x="11318" y="3432"/>
                              </a:cubicBezTo>
                              <a:cubicBezTo>
                                <a:pt x="12093" y="3151"/>
                                <a:pt x="12397" y="2633"/>
                                <a:pt x="12731" y="2278"/>
                              </a:cubicBezTo>
                              <a:cubicBezTo>
                                <a:pt x="13111" y="1881"/>
                                <a:pt x="13476" y="1469"/>
                                <a:pt x="13461" y="1045"/>
                              </a:cubicBezTo>
                              <a:cubicBezTo>
                                <a:pt x="13446" y="818"/>
                                <a:pt x="13355" y="548"/>
                                <a:pt x="13005" y="341"/>
                              </a:cubicBezTo>
                              <a:cubicBezTo>
                                <a:pt x="12823" y="230"/>
                                <a:pt x="12519" y="199"/>
                                <a:pt x="12260" y="130"/>
                              </a:cubicBezTo>
                              <a:cubicBezTo>
                                <a:pt x="12184" y="114"/>
                                <a:pt x="12108" y="72"/>
                                <a:pt x="12032" y="61"/>
                              </a:cubicBezTo>
                              <a:cubicBezTo>
                                <a:pt x="12032" y="61"/>
                                <a:pt x="12017" y="61"/>
                                <a:pt x="12017" y="61"/>
                              </a:cubicBezTo>
                              <a:cubicBezTo>
                                <a:pt x="11987" y="61"/>
                                <a:pt x="11941" y="61"/>
                                <a:pt x="11911" y="50"/>
                              </a:cubicBezTo>
                              <a:cubicBezTo>
                                <a:pt x="11743" y="45"/>
                                <a:pt x="11591" y="72"/>
                                <a:pt x="11394" y="72"/>
                              </a:cubicBezTo>
                              <a:cubicBezTo>
                                <a:pt x="10983" y="77"/>
                                <a:pt x="11257" y="-29"/>
                                <a:pt x="10573" y="8"/>
                              </a:cubicBezTo>
                              <a:cubicBezTo>
                                <a:pt x="10451" y="13"/>
                                <a:pt x="10345" y="56"/>
                                <a:pt x="10223" y="66"/>
                              </a:cubicBezTo>
                              <a:cubicBezTo>
                                <a:pt x="10087" y="77"/>
                                <a:pt x="9995" y="61"/>
                                <a:pt x="9859" y="61"/>
                              </a:cubicBezTo>
                              <a:cubicBezTo>
                                <a:pt x="9631" y="61"/>
                                <a:pt x="9479" y="93"/>
                                <a:pt x="9281" y="114"/>
                              </a:cubicBezTo>
                              <a:cubicBezTo>
                                <a:pt x="8947" y="146"/>
                                <a:pt x="8673" y="119"/>
                                <a:pt x="8339" y="119"/>
                              </a:cubicBezTo>
                              <a:cubicBezTo>
                                <a:pt x="7898" y="124"/>
                                <a:pt x="7730" y="257"/>
                                <a:pt x="7350" y="299"/>
                              </a:cubicBezTo>
                              <a:cubicBezTo>
                                <a:pt x="7092" y="326"/>
                                <a:pt x="6894" y="288"/>
                                <a:pt x="6666" y="373"/>
                              </a:cubicBezTo>
                              <a:cubicBezTo>
                                <a:pt x="6454" y="453"/>
                                <a:pt x="6393" y="601"/>
                                <a:pt x="6347" y="707"/>
                              </a:cubicBezTo>
                              <a:cubicBezTo>
                                <a:pt x="6043" y="1357"/>
                                <a:pt x="6970" y="1945"/>
                                <a:pt x="8095" y="2458"/>
                              </a:cubicBezTo>
                              <a:cubicBezTo>
                                <a:pt x="8445" y="2590"/>
                                <a:pt x="8779" y="2717"/>
                                <a:pt x="9099" y="2850"/>
                              </a:cubicBezTo>
                              <a:close/>
                              <a:moveTo>
                                <a:pt x="13111" y="19867"/>
                              </a:moveTo>
                              <a:cubicBezTo>
                                <a:pt x="12868" y="19782"/>
                                <a:pt x="12625" y="19682"/>
                                <a:pt x="12321" y="19624"/>
                              </a:cubicBezTo>
                              <a:cubicBezTo>
                                <a:pt x="12002" y="19560"/>
                                <a:pt x="11637" y="19491"/>
                                <a:pt x="11303" y="19439"/>
                              </a:cubicBezTo>
                              <a:cubicBezTo>
                                <a:pt x="10771" y="19359"/>
                                <a:pt x="10497" y="19454"/>
                                <a:pt x="10011" y="19465"/>
                              </a:cubicBezTo>
                              <a:cubicBezTo>
                                <a:pt x="9159" y="19481"/>
                                <a:pt x="8855" y="19126"/>
                                <a:pt x="7898" y="19259"/>
                              </a:cubicBezTo>
                              <a:cubicBezTo>
                                <a:pt x="6773" y="19417"/>
                                <a:pt x="6879" y="20021"/>
                                <a:pt x="7016" y="20343"/>
                              </a:cubicBezTo>
                              <a:cubicBezTo>
                                <a:pt x="7168" y="20714"/>
                                <a:pt x="7274" y="21074"/>
                                <a:pt x="7776" y="21412"/>
                              </a:cubicBezTo>
                              <a:cubicBezTo>
                                <a:pt x="7852" y="21465"/>
                                <a:pt x="7928" y="21518"/>
                                <a:pt x="8019" y="21566"/>
                              </a:cubicBezTo>
                              <a:lnTo>
                                <a:pt x="12002" y="21566"/>
                              </a:lnTo>
                              <a:cubicBezTo>
                                <a:pt x="12671" y="21259"/>
                                <a:pt x="13233" y="20931"/>
                                <a:pt x="13461" y="20571"/>
                              </a:cubicBezTo>
                              <a:cubicBezTo>
                                <a:pt x="13613" y="20317"/>
                                <a:pt x="13659" y="20063"/>
                                <a:pt x="13111" y="19867"/>
                              </a:cubicBezTo>
                              <a:close/>
                              <a:moveTo>
                                <a:pt x="19009" y="3913"/>
                              </a:moveTo>
                              <a:cubicBezTo>
                                <a:pt x="18067" y="3786"/>
                                <a:pt x="16988" y="3855"/>
                                <a:pt x="16015" y="3908"/>
                              </a:cubicBezTo>
                              <a:cubicBezTo>
                                <a:pt x="14495" y="3987"/>
                                <a:pt x="12959" y="4061"/>
                                <a:pt x="11576" y="4289"/>
                              </a:cubicBezTo>
                              <a:cubicBezTo>
                                <a:pt x="11455" y="4384"/>
                                <a:pt x="11287" y="4474"/>
                                <a:pt x="11075" y="4532"/>
                              </a:cubicBezTo>
                              <a:cubicBezTo>
                                <a:pt x="12990" y="4797"/>
                                <a:pt x="14495" y="5405"/>
                                <a:pt x="15544" y="6009"/>
                              </a:cubicBezTo>
                              <a:cubicBezTo>
                                <a:pt x="16273" y="6178"/>
                                <a:pt x="17003" y="6310"/>
                                <a:pt x="17976" y="6316"/>
                              </a:cubicBezTo>
                              <a:cubicBezTo>
                                <a:pt x="18006" y="6316"/>
                                <a:pt x="18021" y="6316"/>
                                <a:pt x="18052" y="6321"/>
                              </a:cubicBezTo>
                              <a:cubicBezTo>
                                <a:pt x="18173" y="6252"/>
                                <a:pt x="18310" y="6204"/>
                                <a:pt x="18493" y="6173"/>
                              </a:cubicBezTo>
                              <a:cubicBezTo>
                                <a:pt x="18143" y="5908"/>
                                <a:pt x="18158" y="5628"/>
                                <a:pt x="18432" y="5352"/>
                              </a:cubicBezTo>
                              <a:cubicBezTo>
                                <a:pt x="18645" y="5136"/>
                                <a:pt x="18994" y="4834"/>
                                <a:pt x="19587" y="4702"/>
                              </a:cubicBezTo>
                              <a:cubicBezTo>
                                <a:pt x="19967" y="4617"/>
                                <a:pt x="20453" y="4633"/>
                                <a:pt x="20864" y="4564"/>
                              </a:cubicBezTo>
                              <a:cubicBezTo>
                                <a:pt x="21031" y="4532"/>
                                <a:pt x="21183" y="4506"/>
                                <a:pt x="21335" y="4485"/>
                              </a:cubicBezTo>
                              <a:cubicBezTo>
                                <a:pt x="20697" y="4225"/>
                                <a:pt x="19891" y="4035"/>
                                <a:pt x="19009" y="3913"/>
                              </a:cubicBezTo>
                              <a:close/>
                              <a:moveTo>
                                <a:pt x="20089" y="21222"/>
                              </a:moveTo>
                              <a:cubicBezTo>
                                <a:pt x="20104" y="21142"/>
                                <a:pt x="20165" y="21100"/>
                                <a:pt x="20104" y="21021"/>
                              </a:cubicBezTo>
                              <a:cubicBezTo>
                                <a:pt x="20028" y="20915"/>
                                <a:pt x="20013" y="20957"/>
                                <a:pt x="19861" y="20888"/>
                              </a:cubicBezTo>
                              <a:cubicBezTo>
                                <a:pt x="19648" y="20793"/>
                                <a:pt x="19496" y="20703"/>
                                <a:pt x="19329" y="20597"/>
                              </a:cubicBezTo>
                              <a:cubicBezTo>
                                <a:pt x="18751" y="20216"/>
                                <a:pt x="17793" y="20312"/>
                                <a:pt x="16820" y="20439"/>
                              </a:cubicBezTo>
                              <a:cubicBezTo>
                                <a:pt x="15361" y="20629"/>
                                <a:pt x="14176" y="20936"/>
                                <a:pt x="13096" y="21312"/>
                              </a:cubicBezTo>
                              <a:cubicBezTo>
                                <a:pt x="12944" y="21396"/>
                                <a:pt x="12777" y="21481"/>
                                <a:pt x="12595" y="21566"/>
                              </a:cubicBezTo>
                              <a:lnTo>
                                <a:pt x="20241" y="21566"/>
                              </a:lnTo>
                              <a:cubicBezTo>
                                <a:pt x="20195" y="21449"/>
                                <a:pt x="20058" y="21343"/>
                                <a:pt x="20089" y="21222"/>
                              </a:cubicBezTo>
                              <a:close/>
                              <a:moveTo>
                                <a:pt x="1483" y="20629"/>
                              </a:moveTo>
                              <a:cubicBezTo>
                                <a:pt x="1027" y="20619"/>
                                <a:pt x="738" y="20708"/>
                                <a:pt x="632" y="20888"/>
                              </a:cubicBezTo>
                              <a:cubicBezTo>
                                <a:pt x="662" y="20904"/>
                                <a:pt x="677" y="20915"/>
                                <a:pt x="708" y="20931"/>
                              </a:cubicBezTo>
                              <a:cubicBezTo>
                                <a:pt x="708" y="20941"/>
                                <a:pt x="723" y="20968"/>
                                <a:pt x="723" y="20989"/>
                              </a:cubicBezTo>
                              <a:cubicBezTo>
                                <a:pt x="708" y="21095"/>
                                <a:pt x="358" y="21142"/>
                                <a:pt x="221" y="21222"/>
                              </a:cubicBezTo>
                              <a:cubicBezTo>
                                <a:pt x="-265" y="21502"/>
                                <a:pt x="191" y="21381"/>
                                <a:pt x="267" y="21529"/>
                              </a:cubicBezTo>
                              <a:cubicBezTo>
                                <a:pt x="282" y="21545"/>
                                <a:pt x="267" y="21560"/>
                                <a:pt x="267" y="21571"/>
                              </a:cubicBezTo>
                              <a:lnTo>
                                <a:pt x="7062" y="21571"/>
                              </a:lnTo>
                              <a:cubicBezTo>
                                <a:pt x="6286" y="21312"/>
                                <a:pt x="5405" y="21089"/>
                                <a:pt x="4417" y="20920"/>
                              </a:cubicBezTo>
                              <a:cubicBezTo>
                                <a:pt x="3581" y="20772"/>
                                <a:pt x="2441" y="20603"/>
                                <a:pt x="1483" y="20629"/>
                              </a:cubicBezTo>
                              <a:close/>
                              <a:moveTo>
                                <a:pt x="617" y="5839"/>
                              </a:moveTo>
                              <a:cubicBezTo>
                                <a:pt x="677" y="5887"/>
                                <a:pt x="601" y="5935"/>
                                <a:pt x="632" y="5982"/>
                              </a:cubicBezTo>
                              <a:cubicBezTo>
                                <a:pt x="693" y="6114"/>
                                <a:pt x="875" y="6114"/>
                                <a:pt x="1133" y="6167"/>
                              </a:cubicBezTo>
                              <a:cubicBezTo>
                                <a:pt x="1513" y="6247"/>
                                <a:pt x="1407" y="6342"/>
                                <a:pt x="1513" y="6469"/>
                              </a:cubicBezTo>
                              <a:cubicBezTo>
                                <a:pt x="1681" y="6670"/>
                                <a:pt x="2258" y="6633"/>
                                <a:pt x="2608" y="6776"/>
                              </a:cubicBezTo>
                              <a:cubicBezTo>
                                <a:pt x="2821" y="6861"/>
                                <a:pt x="2836" y="6966"/>
                                <a:pt x="3155" y="7025"/>
                              </a:cubicBezTo>
                              <a:cubicBezTo>
                                <a:pt x="3307" y="7051"/>
                                <a:pt x="3474" y="7046"/>
                                <a:pt x="3642" y="7083"/>
                              </a:cubicBezTo>
                              <a:cubicBezTo>
                                <a:pt x="3930" y="7146"/>
                                <a:pt x="4098" y="7257"/>
                                <a:pt x="4462" y="7294"/>
                              </a:cubicBezTo>
                              <a:cubicBezTo>
                                <a:pt x="4964" y="7347"/>
                                <a:pt x="5390" y="7273"/>
                                <a:pt x="5770" y="7162"/>
                              </a:cubicBezTo>
                              <a:cubicBezTo>
                                <a:pt x="6286" y="7014"/>
                                <a:pt x="6834" y="6866"/>
                                <a:pt x="7335" y="6712"/>
                              </a:cubicBezTo>
                              <a:cubicBezTo>
                                <a:pt x="7746" y="6580"/>
                                <a:pt x="7974" y="6421"/>
                                <a:pt x="8141" y="6247"/>
                              </a:cubicBezTo>
                              <a:cubicBezTo>
                                <a:pt x="8217" y="5696"/>
                                <a:pt x="8567" y="5136"/>
                                <a:pt x="9175" y="4659"/>
                              </a:cubicBezTo>
                              <a:cubicBezTo>
                                <a:pt x="8567" y="4606"/>
                                <a:pt x="8050" y="4469"/>
                                <a:pt x="7837" y="4257"/>
                              </a:cubicBezTo>
                              <a:cubicBezTo>
                                <a:pt x="6940" y="4289"/>
                                <a:pt x="6028" y="4315"/>
                                <a:pt x="5131" y="4321"/>
                              </a:cubicBezTo>
                              <a:cubicBezTo>
                                <a:pt x="3110" y="4643"/>
                                <a:pt x="1073" y="5035"/>
                                <a:pt x="9" y="5733"/>
                              </a:cubicBezTo>
                              <a:cubicBezTo>
                                <a:pt x="252" y="5733"/>
                                <a:pt x="510" y="5755"/>
                                <a:pt x="617" y="583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4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5" name="Shape"/>
                      <wps:cNvSpPr/>
                      <wps:spPr>
                        <a:xfrm>
                          <a:off x="1536701" y="723901"/>
                          <a:ext cx="3512821" cy="549402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3155" y="1628"/>
                              </a:moveTo>
                              <a:cubicBezTo>
                                <a:pt x="3303" y="1733"/>
                                <a:pt x="3444" y="1832"/>
                                <a:pt x="3584" y="1942"/>
                              </a:cubicBezTo>
                              <a:cubicBezTo>
                                <a:pt x="3834" y="2137"/>
                                <a:pt x="4186" y="2492"/>
                                <a:pt x="4225" y="2796"/>
                              </a:cubicBezTo>
                              <a:cubicBezTo>
                                <a:pt x="4443" y="2711"/>
                                <a:pt x="4607" y="2626"/>
                                <a:pt x="4654" y="2432"/>
                              </a:cubicBezTo>
                              <a:cubicBezTo>
                                <a:pt x="4693" y="2272"/>
                                <a:pt x="4615" y="2087"/>
                                <a:pt x="4537" y="1937"/>
                              </a:cubicBezTo>
                              <a:cubicBezTo>
                                <a:pt x="4373" y="1623"/>
                                <a:pt x="4076" y="1393"/>
                                <a:pt x="3733" y="1148"/>
                              </a:cubicBezTo>
                              <a:cubicBezTo>
                                <a:pt x="3256" y="814"/>
                                <a:pt x="2991" y="439"/>
                                <a:pt x="2975" y="0"/>
                              </a:cubicBezTo>
                              <a:cubicBezTo>
                                <a:pt x="2882" y="245"/>
                                <a:pt x="2819" y="489"/>
                                <a:pt x="2850" y="749"/>
                              </a:cubicBezTo>
                              <a:cubicBezTo>
                                <a:pt x="2874" y="1054"/>
                                <a:pt x="2991" y="1343"/>
                                <a:pt x="3155" y="1628"/>
                              </a:cubicBezTo>
                              <a:close/>
                              <a:moveTo>
                                <a:pt x="1624" y="1708"/>
                              </a:moveTo>
                              <a:cubicBezTo>
                                <a:pt x="1616" y="1538"/>
                                <a:pt x="1624" y="1363"/>
                                <a:pt x="1632" y="1193"/>
                              </a:cubicBezTo>
                              <a:cubicBezTo>
                                <a:pt x="1452" y="1019"/>
                                <a:pt x="1187" y="919"/>
                                <a:pt x="953" y="789"/>
                              </a:cubicBezTo>
                              <a:cubicBezTo>
                                <a:pt x="984" y="999"/>
                                <a:pt x="1054" y="1208"/>
                                <a:pt x="1242" y="1388"/>
                              </a:cubicBezTo>
                              <a:cubicBezTo>
                                <a:pt x="1390" y="1488"/>
                                <a:pt x="1515" y="1593"/>
                                <a:pt x="1624" y="1708"/>
                              </a:cubicBezTo>
                              <a:close/>
                              <a:moveTo>
                                <a:pt x="2452" y="3031"/>
                              </a:moveTo>
                              <a:cubicBezTo>
                                <a:pt x="2882" y="3305"/>
                                <a:pt x="3553" y="3355"/>
                                <a:pt x="3928" y="3036"/>
                              </a:cubicBezTo>
                              <a:cubicBezTo>
                                <a:pt x="4303" y="2502"/>
                                <a:pt x="3295" y="1897"/>
                                <a:pt x="2757" y="1528"/>
                              </a:cubicBezTo>
                              <a:cubicBezTo>
                                <a:pt x="2304" y="1218"/>
                                <a:pt x="1944" y="909"/>
                                <a:pt x="1718" y="534"/>
                              </a:cubicBezTo>
                              <a:cubicBezTo>
                                <a:pt x="1835" y="1064"/>
                                <a:pt x="1773" y="1598"/>
                                <a:pt x="1890" y="2132"/>
                              </a:cubicBezTo>
                              <a:cubicBezTo>
                                <a:pt x="1960" y="2447"/>
                                <a:pt x="2093" y="2801"/>
                                <a:pt x="2452" y="3031"/>
                              </a:cubicBezTo>
                              <a:close/>
                              <a:moveTo>
                                <a:pt x="4537" y="18859"/>
                              </a:moveTo>
                              <a:cubicBezTo>
                                <a:pt x="4740" y="18384"/>
                                <a:pt x="4740" y="17910"/>
                                <a:pt x="4420" y="17456"/>
                              </a:cubicBezTo>
                              <a:cubicBezTo>
                                <a:pt x="4412" y="17835"/>
                                <a:pt x="4240" y="18205"/>
                                <a:pt x="3959" y="18544"/>
                              </a:cubicBezTo>
                              <a:cubicBezTo>
                                <a:pt x="3764" y="18784"/>
                                <a:pt x="3514" y="19019"/>
                                <a:pt x="3459" y="19293"/>
                              </a:cubicBezTo>
                              <a:cubicBezTo>
                                <a:pt x="3397" y="19583"/>
                                <a:pt x="3577" y="19907"/>
                                <a:pt x="4045" y="19977"/>
                              </a:cubicBezTo>
                              <a:cubicBezTo>
                                <a:pt x="4006" y="19718"/>
                                <a:pt x="4076" y="19443"/>
                                <a:pt x="4201" y="19253"/>
                              </a:cubicBezTo>
                              <a:cubicBezTo>
                                <a:pt x="4287" y="19113"/>
                                <a:pt x="4404" y="18984"/>
                                <a:pt x="4537" y="18859"/>
                              </a:cubicBezTo>
                              <a:close/>
                              <a:moveTo>
                                <a:pt x="4209" y="2936"/>
                              </a:moveTo>
                              <a:cubicBezTo>
                                <a:pt x="4186" y="3016"/>
                                <a:pt x="4131" y="3091"/>
                                <a:pt x="4037" y="3151"/>
                              </a:cubicBezTo>
                              <a:cubicBezTo>
                                <a:pt x="3983" y="3196"/>
                                <a:pt x="3928" y="3231"/>
                                <a:pt x="3858" y="3265"/>
                              </a:cubicBezTo>
                              <a:cubicBezTo>
                                <a:pt x="4154" y="3295"/>
                                <a:pt x="4443" y="3360"/>
                                <a:pt x="4717" y="3440"/>
                              </a:cubicBezTo>
                              <a:cubicBezTo>
                                <a:pt x="4607" y="3360"/>
                                <a:pt x="4506" y="3275"/>
                                <a:pt x="4412" y="3186"/>
                              </a:cubicBezTo>
                              <a:cubicBezTo>
                                <a:pt x="4389" y="3161"/>
                                <a:pt x="4412" y="3136"/>
                                <a:pt x="4451" y="3126"/>
                              </a:cubicBezTo>
                              <a:cubicBezTo>
                                <a:pt x="4615" y="3091"/>
                                <a:pt x="4857" y="3061"/>
                                <a:pt x="5013" y="2996"/>
                              </a:cubicBezTo>
                              <a:cubicBezTo>
                                <a:pt x="4849" y="2936"/>
                                <a:pt x="4685" y="2876"/>
                                <a:pt x="4521" y="2816"/>
                              </a:cubicBezTo>
                              <a:cubicBezTo>
                                <a:pt x="4436" y="2861"/>
                                <a:pt x="4326" y="2901"/>
                                <a:pt x="4209" y="2936"/>
                              </a:cubicBezTo>
                              <a:close/>
                              <a:moveTo>
                                <a:pt x="14947" y="13127"/>
                              </a:moveTo>
                              <a:cubicBezTo>
                                <a:pt x="15439" y="13107"/>
                                <a:pt x="15556" y="13302"/>
                                <a:pt x="15923" y="13456"/>
                              </a:cubicBezTo>
                              <a:cubicBezTo>
                                <a:pt x="16282" y="13606"/>
                                <a:pt x="16711" y="13591"/>
                                <a:pt x="17063" y="13771"/>
                              </a:cubicBezTo>
                              <a:cubicBezTo>
                                <a:pt x="17227" y="13856"/>
                                <a:pt x="17383" y="13951"/>
                                <a:pt x="17516" y="14060"/>
                              </a:cubicBezTo>
                              <a:cubicBezTo>
                                <a:pt x="17938" y="13831"/>
                                <a:pt x="18476" y="13881"/>
                                <a:pt x="18984" y="14031"/>
                              </a:cubicBezTo>
                              <a:cubicBezTo>
                                <a:pt x="19257" y="13576"/>
                                <a:pt x="19437" y="13122"/>
                                <a:pt x="19226" y="12632"/>
                              </a:cubicBezTo>
                              <a:cubicBezTo>
                                <a:pt x="19109" y="12368"/>
                                <a:pt x="18851" y="12213"/>
                                <a:pt x="18508" y="12063"/>
                              </a:cubicBezTo>
                              <a:cubicBezTo>
                                <a:pt x="18219" y="11938"/>
                                <a:pt x="17898" y="11799"/>
                                <a:pt x="17555" y="11759"/>
                              </a:cubicBezTo>
                              <a:cubicBezTo>
                                <a:pt x="17227" y="11719"/>
                                <a:pt x="16907" y="11799"/>
                                <a:pt x="16579" y="11769"/>
                              </a:cubicBezTo>
                              <a:cubicBezTo>
                                <a:pt x="16313" y="11744"/>
                                <a:pt x="16079" y="11694"/>
                                <a:pt x="15821" y="11774"/>
                              </a:cubicBezTo>
                              <a:cubicBezTo>
                                <a:pt x="15720" y="11804"/>
                                <a:pt x="15626" y="11849"/>
                                <a:pt x="15517" y="11869"/>
                              </a:cubicBezTo>
                              <a:cubicBezTo>
                                <a:pt x="15290" y="11908"/>
                                <a:pt x="15064" y="11913"/>
                                <a:pt x="14915" y="12053"/>
                              </a:cubicBezTo>
                              <a:cubicBezTo>
                                <a:pt x="14798" y="12158"/>
                                <a:pt x="14705" y="12283"/>
                                <a:pt x="14634" y="12398"/>
                              </a:cubicBezTo>
                              <a:cubicBezTo>
                                <a:pt x="14478" y="12652"/>
                                <a:pt x="14462" y="12907"/>
                                <a:pt x="14572" y="13172"/>
                              </a:cubicBezTo>
                              <a:cubicBezTo>
                                <a:pt x="14673" y="13142"/>
                                <a:pt x="14806" y="13132"/>
                                <a:pt x="14947" y="13127"/>
                              </a:cubicBezTo>
                              <a:close/>
                              <a:moveTo>
                                <a:pt x="20171" y="15898"/>
                              </a:moveTo>
                              <a:cubicBezTo>
                                <a:pt x="20491" y="15668"/>
                                <a:pt x="20913" y="15394"/>
                                <a:pt x="20639" y="15074"/>
                              </a:cubicBezTo>
                              <a:cubicBezTo>
                                <a:pt x="20468" y="14869"/>
                                <a:pt x="20140" y="14710"/>
                                <a:pt x="19866" y="14565"/>
                              </a:cubicBezTo>
                              <a:cubicBezTo>
                                <a:pt x="19515" y="14380"/>
                                <a:pt x="19117" y="14200"/>
                                <a:pt x="18679" y="14110"/>
                              </a:cubicBezTo>
                              <a:cubicBezTo>
                                <a:pt x="18289" y="14031"/>
                                <a:pt x="17977" y="14070"/>
                                <a:pt x="17594" y="14125"/>
                              </a:cubicBezTo>
                              <a:cubicBezTo>
                                <a:pt x="17922" y="14415"/>
                                <a:pt x="18070" y="14759"/>
                                <a:pt x="17688" y="15094"/>
                              </a:cubicBezTo>
                              <a:cubicBezTo>
                                <a:pt x="17688" y="15099"/>
                                <a:pt x="17680" y="15099"/>
                                <a:pt x="17680" y="15104"/>
                              </a:cubicBezTo>
                              <a:cubicBezTo>
                                <a:pt x="17750" y="15129"/>
                                <a:pt x="17813" y="15154"/>
                                <a:pt x="17883" y="15179"/>
                              </a:cubicBezTo>
                              <a:cubicBezTo>
                                <a:pt x="18203" y="15304"/>
                                <a:pt x="18570" y="15434"/>
                                <a:pt x="18765" y="15643"/>
                              </a:cubicBezTo>
                              <a:cubicBezTo>
                                <a:pt x="18914" y="15803"/>
                                <a:pt x="19085" y="16003"/>
                                <a:pt x="19054" y="16198"/>
                              </a:cubicBezTo>
                              <a:cubicBezTo>
                                <a:pt x="19351" y="15993"/>
                                <a:pt x="19718" y="15863"/>
                                <a:pt x="20171" y="15898"/>
                              </a:cubicBezTo>
                              <a:close/>
                              <a:moveTo>
                                <a:pt x="4826" y="18419"/>
                              </a:moveTo>
                              <a:lnTo>
                                <a:pt x="4904" y="18544"/>
                              </a:lnTo>
                              <a:lnTo>
                                <a:pt x="5279" y="18464"/>
                              </a:lnTo>
                              <a:lnTo>
                                <a:pt x="5443" y="18305"/>
                              </a:lnTo>
                              <a:lnTo>
                                <a:pt x="5591" y="18215"/>
                              </a:lnTo>
                              <a:lnTo>
                                <a:pt x="5443" y="17571"/>
                              </a:lnTo>
                              <a:lnTo>
                                <a:pt x="5115" y="17785"/>
                              </a:lnTo>
                              <a:lnTo>
                                <a:pt x="4779" y="18105"/>
                              </a:lnTo>
                              <a:lnTo>
                                <a:pt x="4826" y="18419"/>
                              </a:lnTo>
                              <a:close/>
                              <a:moveTo>
                                <a:pt x="6286" y="18719"/>
                              </a:moveTo>
                              <a:lnTo>
                                <a:pt x="6583" y="18544"/>
                              </a:lnTo>
                              <a:lnTo>
                                <a:pt x="6911" y="18355"/>
                              </a:lnTo>
                              <a:lnTo>
                                <a:pt x="6911" y="18135"/>
                              </a:lnTo>
                              <a:lnTo>
                                <a:pt x="6770" y="17830"/>
                              </a:lnTo>
                              <a:lnTo>
                                <a:pt x="6200" y="18175"/>
                              </a:lnTo>
                              <a:lnTo>
                                <a:pt x="6161" y="18544"/>
                              </a:lnTo>
                              <a:lnTo>
                                <a:pt x="6286" y="18719"/>
                              </a:lnTo>
                              <a:close/>
                              <a:moveTo>
                                <a:pt x="2015" y="2866"/>
                              </a:moveTo>
                              <a:cubicBezTo>
                                <a:pt x="1773" y="2576"/>
                                <a:pt x="1671" y="2262"/>
                                <a:pt x="1640" y="1937"/>
                              </a:cubicBezTo>
                              <a:cubicBezTo>
                                <a:pt x="1171" y="1523"/>
                                <a:pt x="726" y="1138"/>
                                <a:pt x="0" y="919"/>
                              </a:cubicBezTo>
                              <a:cubicBezTo>
                                <a:pt x="461" y="1148"/>
                                <a:pt x="703" y="1553"/>
                                <a:pt x="867" y="1897"/>
                              </a:cubicBezTo>
                              <a:cubicBezTo>
                                <a:pt x="984" y="2147"/>
                                <a:pt x="1031" y="2407"/>
                                <a:pt x="1156" y="2656"/>
                              </a:cubicBezTo>
                              <a:cubicBezTo>
                                <a:pt x="1304" y="2931"/>
                                <a:pt x="1796" y="3315"/>
                                <a:pt x="2288" y="3111"/>
                              </a:cubicBezTo>
                              <a:cubicBezTo>
                                <a:pt x="2187" y="3036"/>
                                <a:pt x="2093" y="2956"/>
                                <a:pt x="2015" y="2866"/>
                              </a:cubicBezTo>
                              <a:close/>
                              <a:moveTo>
                                <a:pt x="2163" y="884"/>
                              </a:moveTo>
                              <a:cubicBezTo>
                                <a:pt x="2265" y="984"/>
                                <a:pt x="2382" y="1083"/>
                                <a:pt x="2515" y="1178"/>
                              </a:cubicBezTo>
                              <a:cubicBezTo>
                                <a:pt x="2616" y="1253"/>
                                <a:pt x="2718" y="1323"/>
                                <a:pt x="2827" y="1398"/>
                              </a:cubicBezTo>
                              <a:cubicBezTo>
                                <a:pt x="2725" y="1223"/>
                                <a:pt x="2663" y="1034"/>
                                <a:pt x="2639" y="834"/>
                              </a:cubicBezTo>
                              <a:cubicBezTo>
                                <a:pt x="2499" y="719"/>
                                <a:pt x="2319" y="629"/>
                                <a:pt x="2155" y="534"/>
                              </a:cubicBezTo>
                              <a:cubicBezTo>
                                <a:pt x="2155" y="589"/>
                                <a:pt x="2163" y="644"/>
                                <a:pt x="2163" y="699"/>
                              </a:cubicBezTo>
                              <a:cubicBezTo>
                                <a:pt x="2163" y="754"/>
                                <a:pt x="2148" y="819"/>
                                <a:pt x="2163" y="884"/>
                              </a:cubicBezTo>
                              <a:close/>
                              <a:moveTo>
                                <a:pt x="2600" y="3470"/>
                              </a:moveTo>
                              <a:cubicBezTo>
                                <a:pt x="2499" y="3635"/>
                                <a:pt x="2468" y="3800"/>
                                <a:pt x="2468" y="3969"/>
                              </a:cubicBezTo>
                              <a:cubicBezTo>
                                <a:pt x="2585" y="3840"/>
                                <a:pt x="2741" y="3725"/>
                                <a:pt x="2928" y="3625"/>
                              </a:cubicBezTo>
                              <a:cubicBezTo>
                                <a:pt x="2967" y="3605"/>
                                <a:pt x="3038" y="3610"/>
                                <a:pt x="3053" y="3645"/>
                              </a:cubicBezTo>
                              <a:cubicBezTo>
                                <a:pt x="3069" y="3680"/>
                                <a:pt x="3077" y="3710"/>
                                <a:pt x="3092" y="3740"/>
                              </a:cubicBezTo>
                              <a:cubicBezTo>
                                <a:pt x="3178" y="3620"/>
                                <a:pt x="3272" y="3500"/>
                                <a:pt x="3381" y="3385"/>
                              </a:cubicBezTo>
                              <a:cubicBezTo>
                                <a:pt x="3288" y="3395"/>
                                <a:pt x="3186" y="3395"/>
                                <a:pt x="3092" y="3385"/>
                              </a:cubicBezTo>
                              <a:cubicBezTo>
                                <a:pt x="2835" y="3365"/>
                                <a:pt x="2608" y="3290"/>
                                <a:pt x="2413" y="3186"/>
                              </a:cubicBezTo>
                              <a:cubicBezTo>
                                <a:pt x="2265" y="3315"/>
                                <a:pt x="2171" y="3445"/>
                                <a:pt x="2124" y="3595"/>
                              </a:cubicBezTo>
                              <a:cubicBezTo>
                                <a:pt x="2241" y="3530"/>
                                <a:pt x="2358" y="3470"/>
                                <a:pt x="2483" y="3415"/>
                              </a:cubicBezTo>
                              <a:cubicBezTo>
                                <a:pt x="2546" y="3400"/>
                                <a:pt x="2624" y="3435"/>
                                <a:pt x="2600" y="3470"/>
                              </a:cubicBezTo>
                              <a:close/>
                              <a:moveTo>
                                <a:pt x="20257" y="16048"/>
                              </a:moveTo>
                              <a:cubicBezTo>
                                <a:pt x="19741" y="15968"/>
                                <a:pt x="19367" y="16128"/>
                                <a:pt x="19000" y="16327"/>
                              </a:cubicBezTo>
                              <a:cubicBezTo>
                                <a:pt x="18906" y="16492"/>
                                <a:pt x="18718" y="16652"/>
                                <a:pt x="18508" y="16757"/>
                              </a:cubicBezTo>
                              <a:cubicBezTo>
                                <a:pt x="18523" y="16802"/>
                                <a:pt x="18508" y="16857"/>
                                <a:pt x="18500" y="16917"/>
                              </a:cubicBezTo>
                              <a:cubicBezTo>
                                <a:pt x="18937" y="16862"/>
                                <a:pt x="19484" y="16926"/>
                                <a:pt x="19843" y="17061"/>
                              </a:cubicBezTo>
                              <a:cubicBezTo>
                                <a:pt x="19898" y="17081"/>
                                <a:pt x="19882" y="17131"/>
                                <a:pt x="19827" y="17141"/>
                              </a:cubicBezTo>
                              <a:cubicBezTo>
                                <a:pt x="19679" y="17171"/>
                                <a:pt x="19546" y="17216"/>
                                <a:pt x="19413" y="17261"/>
                              </a:cubicBezTo>
                              <a:cubicBezTo>
                                <a:pt x="19663" y="17306"/>
                                <a:pt x="19890" y="17396"/>
                                <a:pt x="20085" y="17506"/>
                              </a:cubicBezTo>
                              <a:cubicBezTo>
                                <a:pt x="20319" y="17506"/>
                                <a:pt x="20554" y="17526"/>
                                <a:pt x="20780" y="17481"/>
                              </a:cubicBezTo>
                              <a:cubicBezTo>
                                <a:pt x="20983" y="17441"/>
                                <a:pt x="21194" y="17366"/>
                                <a:pt x="21374" y="17296"/>
                              </a:cubicBezTo>
                              <a:cubicBezTo>
                                <a:pt x="21452" y="17266"/>
                                <a:pt x="21530" y="17231"/>
                                <a:pt x="21600" y="17191"/>
                              </a:cubicBezTo>
                              <a:lnTo>
                                <a:pt x="21600" y="16577"/>
                              </a:lnTo>
                              <a:cubicBezTo>
                                <a:pt x="21553" y="16537"/>
                                <a:pt x="21506" y="16502"/>
                                <a:pt x="21452" y="16472"/>
                              </a:cubicBezTo>
                              <a:cubicBezTo>
                                <a:pt x="21155" y="16287"/>
                                <a:pt x="20663" y="16108"/>
                                <a:pt x="20257" y="16048"/>
                              </a:cubicBezTo>
                              <a:close/>
                              <a:moveTo>
                                <a:pt x="21600" y="17720"/>
                              </a:moveTo>
                              <a:lnTo>
                                <a:pt x="21600" y="17321"/>
                              </a:lnTo>
                              <a:cubicBezTo>
                                <a:pt x="21397" y="17416"/>
                                <a:pt x="21202" y="17501"/>
                                <a:pt x="20999" y="17556"/>
                              </a:cubicBezTo>
                              <a:cubicBezTo>
                                <a:pt x="21170" y="17640"/>
                                <a:pt x="21381" y="17690"/>
                                <a:pt x="21600" y="17720"/>
                              </a:cubicBezTo>
                              <a:close/>
                              <a:moveTo>
                                <a:pt x="20952" y="15314"/>
                              </a:moveTo>
                              <a:cubicBezTo>
                                <a:pt x="20928" y="15533"/>
                                <a:pt x="20655" y="15768"/>
                                <a:pt x="20405" y="15928"/>
                              </a:cubicBezTo>
                              <a:cubicBezTo>
                                <a:pt x="20850" y="16008"/>
                                <a:pt x="21295" y="16198"/>
                                <a:pt x="21600" y="16427"/>
                              </a:cubicBezTo>
                              <a:lnTo>
                                <a:pt x="21600" y="15314"/>
                              </a:lnTo>
                              <a:cubicBezTo>
                                <a:pt x="21389" y="15274"/>
                                <a:pt x="21170" y="15294"/>
                                <a:pt x="20952" y="15314"/>
                              </a:cubicBezTo>
                              <a:close/>
                              <a:moveTo>
                                <a:pt x="20889" y="12962"/>
                              </a:moveTo>
                              <a:cubicBezTo>
                                <a:pt x="20444" y="12777"/>
                                <a:pt x="20030" y="12727"/>
                                <a:pt x="19531" y="12827"/>
                              </a:cubicBezTo>
                              <a:cubicBezTo>
                                <a:pt x="19632" y="13257"/>
                                <a:pt x="19452" y="13706"/>
                                <a:pt x="19156" y="14090"/>
                              </a:cubicBezTo>
                              <a:cubicBezTo>
                                <a:pt x="19523" y="14220"/>
                                <a:pt x="19859" y="14390"/>
                                <a:pt x="20101" y="14525"/>
                              </a:cubicBezTo>
                              <a:cubicBezTo>
                                <a:pt x="20413" y="14705"/>
                                <a:pt x="20889" y="14934"/>
                                <a:pt x="20944" y="15229"/>
                              </a:cubicBezTo>
                              <a:cubicBezTo>
                                <a:pt x="21108" y="15194"/>
                                <a:pt x="21280" y="15169"/>
                                <a:pt x="21459" y="15174"/>
                              </a:cubicBezTo>
                              <a:cubicBezTo>
                                <a:pt x="21506" y="15149"/>
                                <a:pt x="21553" y="15129"/>
                                <a:pt x="21600" y="15104"/>
                              </a:cubicBezTo>
                              <a:lnTo>
                                <a:pt x="21600" y="13232"/>
                              </a:lnTo>
                              <a:cubicBezTo>
                                <a:pt x="21358" y="13152"/>
                                <a:pt x="21124" y="13062"/>
                                <a:pt x="20889" y="12962"/>
                              </a:cubicBezTo>
                              <a:close/>
                              <a:moveTo>
                                <a:pt x="18750" y="15883"/>
                              </a:moveTo>
                              <a:cubicBezTo>
                                <a:pt x="18625" y="15698"/>
                                <a:pt x="18500" y="15568"/>
                                <a:pt x="18242" y="15454"/>
                              </a:cubicBezTo>
                              <a:cubicBezTo>
                                <a:pt x="17750" y="15229"/>
                                <a:pt x="17227" y="15049"/>
                                <a:pt x="16641" y="14944"/>
                              </a:cubicBezTo>
                              <a:cubicBezTo>
                                <a:pt x="16399" y="14899"/>
                                <a:pt x="16102" y="14814"/>
                                <a:pt x="15845" y="14799"/>
                              </a:cubicBezTo>
                              <a:cubicBezTo>
                                <a:pt x="15197" y="14764"/>
                                <a:pt x="15197" y="15204"/>
                                <a:pt x="15275" y="15483"/>
                              </a:cubicBezTo>
                              <a:cubicBezTo>
                                <a:pt x="15345" y="15758"/>
                                <a:pt x="15493" y="16008"/>
                                <a:pt x="15673" y="16252"/>
                              </a:cubicBezTo>
                              <a:cubicBezTo>
                                <a:pt x="15681" y="16257"/>
                                <a:pt x="15688" y="16262"/>
                                <a:pt x="15704" y="16272"/>
                              </a:cubicBezTo>
                              <a:cubicBezTo>
                                <a:pt x="15642" y="16063"/>
                                <a:pt x="15649" y="15843"/>
                                <a:pt x="15728" y="15643"/>
                              </a:cubicBezTo>
                              <a:cubicBezTo>
                                <a:pt x="15743" y="15603"/>
                                <a:pt x="15852" y="15608"/>
                                <a:pt x="15845" y="15653"/>
                              </a:cubicBezTo>
                              <a:cubicBezTo>
                                <a:pt x="15845" y="15658"/>
                                <a:pt x="15845" y="15668"/>
                                <a:pt x="15845" y="15673"/>
                              </a:cubicBezTo>
                              <a:cubicBezTo>
                                <a:pt x="16024" y="15913"/>
                                <a:pt x="16251" y="16158"/>
                                <a:pt x="16657" y="16252"/>
                              </a:cubicBezTo>
                              <a:cubicBezTo>
                                <a:pt x="16954" y="16322"/>
                                <a:pt x="17196" y="16232"/>
                                <a:pt x="17485" y="16212"/>
                              </a:cubicBezTo>
                              <a:cubicBezTo>
                                <a:pt x="17539" y="16207"/>
                                <a:pt x="17602" y="16193"/>
                                <a:pt x="17649" y="16217"/>
                              </a:cubicBezTo>
                              <a:cubicBezTo>
                                <a:pt x="17711" y="16242"/>
                                <a:pt x="17695" y="16307"/>
                                <a:pt x="17711" y="16347"/>
                              </a:cubicBezTo>
                              <a:cubicBezTo>
                                <a:pt x="17758" y="16442"/>
                                <a:pt x="17867" y="16577"/>
                                <a:pt x="18031" y="16627"/>
                              </a:cubicBezTo>
                              <a:cubicBezTo>
                                <a:pt x="18117" y="16652"/>
                                <a:pt x="18250" y="16632"/>
                                <a:pt x="18344" y="16647"/>
                              </a:cubicBezTo>
                              <a:cubicBezTo>
                                <a:pt x="18359" y="16652"/>
                                <a:pt x="18367" y="16652"/>
                                <a:pt x="18383" y="16657"/>
                              </a:cubicBezTo>
                              <a:cubicBezTo>
                                <a:pt x="18789" y="16472"/>
                                <a:pt x="18937" y="16173"/>
                                <a:pt x="18750" y="15883"/>
                              </a:cubicBezTo>
                              <a:close/>
                              <a:moveTo>
                                <a:pt x="3686" y="19992"/>
                              </a:moveTo>
                              <a:lnTo>
                                <a:pt x="3139" y="20057"/>
                              </a:lnTo>
                              <a:lnTo>
                                <a:pt x="2647" y="20152"/>
                              </a:lnTo>
                              <a:lnTo>
                                <a:pt x="2218" y="20317"/>
                              </a:lnTo>
                              <a:lnTo>
                                <a:pt x="2546" y="20342"/>
                              </a:lnTo>
                              <a:lnTo>
                                <a:pt x="3139" y="20342"/>
                              </a:lnTo>
                              <a:lnTo>
                                <a:pt x="3053" y="20417"/>
                              </a:lnTo>
                              <a:lnTo>
                                <a:pt x="2960" y="20536"/>
                              </a:lnTo>
                              <a:lnTo>
                                <a:pt x="2913" y="20621"/>
                              </a:lnTo>
                              <a:lnTo>
                                <a:pt x="3694" y="20536"/>
                              </a:lnTo>
                              <a:lnTo>
                                <a:pt x="4326" y="20507"/>
                              </a:lnTo>
                              <a:lnTo>
                                <a:pt x="4514" y="20536"/>
                              </a:lnTo>
                              <a:lnTo>
                                <a:pt x="4131" y="20057"/>
                              </a:lnTo>
                              <a:lnTo>
                                <a:pt x="3686" y="19992"/>
                              </a:lnTo>
                              <a:close/>
                              <a:moveTo>
                                <a:pt x="5240" y="20521"/>
                              </a:moveTo>
                              <a:cubicBezTo>
                                <a:pt x="5521" y="20437"/>
                                <a:pt x="5685" y="20282"/>
                                <a:pt x="5787" y="20102"/>
                              </a:cubicBezTo>
                              <a:cubicBezTo>
                                <a:pt x="5951" y="19812"/>
                                <a:pt x="5997" y="19493"/>
                                <a:pt x="6021" y="19193"/>
                              </a:cubicBezTo>
                              <a:cubicBezTo>
                                <a:pt x="6052" y="18759"/>
                                <a:pt x="5990" y="18265"/>
                                <a:pt x="6169" y="17835"/>
                              </a:cubicBezTo>
                              <a:cubicBezTo>
                                <a:pt x="5802" y="18210"/>
                                <a:pt x="5256" y="18499"/>
                                <a:pt x="4842" y="18854"/>
                              </a:cubicBezTo>
                              <a:cubicBezTo>
                                <a:pt x="4311" y="19298"/>
                                <a:pt x="3842" y="20222"/>
                                <a:pt x="4779" y="20526"/>
                              </a:cubicBezTo>
                              <a:cubicBezTo>
                                <a:pt x="4920" y="20561"/>
                                <a:pt x="5068" y="20571"/>
                                <a:pt x="5240" y="20521"/>
                              </a:cubicBezTo>
                              <a:close/>
                              <a:moveTo>
                                <a:pt x="6208" y="20576"/>
                              </a:moveTo>
                              <a:lnTo>
                                <a:pt x="5888" y="20621"/>
                              </a:lnTo>
                              <a:lnTo>
                                <a:pt x="5365" y="20536"/>
                              </a:lnTo>
                              <a:lnTo>
                                <a:pt x="5045" y="20576"/>
                              </a:lnTo>
                              <a:lnTo>
                                <a:pt x="4873" y="20621"/>
                              </a:lnTo>
                              <a:lnTo>
                                <a:pt x="5045" y="20851"/>
                              </a:lnTo>
                              <a:lnTo>
                                <a:pt x="5341" y="21196"/>
                              </a:lnTo>
                              <a:lnTo>
                                <a:pt x="5505" y="21156"/>
                              </a:lnTo>
                              <a:lnTo>
                                <a:pt x="5584" y="20956"/>
                              </a:lnTo>
                              <a:lnTo>
                                <a:pt x="5708" y="21011"/>
                              </a:lnTo>
                              <a:lnTo>
                                <a:pt x="5833" y="21146"/>
                              </a:lnTo>
                              <a:lnTo>
                                <a:pt x="6224" y="21600"/>
                              </a:lnTo>
                              <a:lnTo>
                                <a:pt x="6318" y="21500"/>
                              </a:lnTo>
                              <a:lnTo>
                                <a:pt x="6286" y="21260"/>
                              </a:lnTo>
                              <a:lnTo>
                                <a:pt x="6255" y="21061"/>
                              </a:lnTo>
                              <a:lnTo>
                                <a:pt x="6497" y="21096"/>
                              </a:lnTo>
                              <a:lnTo>
                                <a:pt x="6653" y="21101"/>
                              </a:lnTo>
                              <a:lnTo>
                                <a:pt x="6497" y="20836"/>
                              </a:lnTo>
                              <a:lnTo>
                                <a:pt x="6208" y="20576"/>
                              </a:lnTo>
                              <a:close/>
                              <a:moveTo>
                                <a:pt x="15517" y="14695"/>
                              </a:moveTo>
                              <a:cubicBezTo>
                                <a:pt x="15852" y="14615"/>
                                <a:pt x="16298" y="14759"/>
                                <a:pt x="16618" y="14824"/>
                              </a:cubicBezTo>
                              <a:cubicBezTo>
                                <a:pt x="16922" y="14879"/>
                                <a:pt x="17203" y="14949"/>
                                <a:pt x="17477" y="15039"/>
                              </a:cubicBezTo>
                              <a:cubicBezTo>
                                <a:pt x="17477" y="15034"/>
                                <a:pt x="17485" y="15029"/>
                                <a:pt x="17492" y="15024"/>
                              </a:cubicBezTo>
                              <a:cubicBezTo>
                                <a:pt x="17758" y="14774"/>
                                <a:pt x="17789" y="14515"/>
                                <a:pt x="17524" y="14255"/>
                              </a:cubicBezTo>
                              <a:cubicBezTo>
                                <a:pt x="17321" y="14055"/>
                                <a:pt x="17016" y="13826"/>
                                <a:pt x="16672" y="13726"/>
                              </a:cubicBezTo>
                              <a:cubicBezTo>
                                <a:pt x="16438" y="13656"/>
                                <a:pt x="16165" y="13646"/>
                                <a:pt x="15931" y="13576"/>
                              </a:cubicBezTo>
                              <a:cubicBezTo>
                                <a:pt x="15642" y="13486"/>
                                <a:pt x="15470" y="13297"/>
                                <a:pt x="15134" y="13267"/>
                              </a:cubicBezTo>
                              <a:cubicBezTo>
                                <a:pt x="14884" y="13242"/>
                                <a:pt x="14517" y="13267"/>
                                <a:pt x="14369" y="13416"/>
                              </a:cubicBezTo>
                              <a:cubicBezTo>
                                <a:pt x="14267" y="13516"/>
                                <a:pt x="14259" y="13661"/>
                                <a:pt x="14244" y="13776"/>
                              </a:cubicBezTo>
                              <a:cubicBezTo>
                                <a:pt x="14213" y="13991"/>
                                <a:pt x="14236" y="14210"/>
                                <a:pt x="14314" y="14425"/>
                              </a:cubicBezTo>
                              <a:cubicBezTo>
                                <a:pt x="14439" y="14784"/>
                                <a:pt x="14705" y="15109"/>
                                <a:pt x="15048" y="15399"/>
                              </a:cubicBezTo>
                              <a:cubicBezTo>
                                <a:pt x="15033" y="15294"/>
                                <a:pt x="15033" y="15189"/>
                                <a:pt x="15064" y="15089"/>
                              </a:cubicBezTo>
                              <a:cubicBezTo>
                                <a:pt x="15103" y="14919"/>
                                <a:pt x="15259" y="14755"/>
                                <a:pt x="15517" y="14695"/>
                              </a:cubicBezTo>
                              <a:close/>
                              <a:moveTo>
                                <a:pt x="6216" y="18954"/>
                              </a:moveTo>
                              <a:cubicBezTo>
                                <a:pt x="6193" y="19268"/>
                                <a:pt x="6154" y="19578"/>
                                <a:pt x="6052" y="19887"/>
                              </a:cubicBezTo>
                              <a:cubicBezTo>
                                <a:pt x="5966" y="20147"/>
                                <a:pt x="5865" y="20362"/>
                                <a:pt x="5591" y="20536"/>
                              </a:cubicBezTo>
                              <a:cubicBezTo>
                                <a:pt x="6107" y="20706"/>
                                <a:pt x="6575" y="20362"/>
                                <a:pt x="6716" y="20052"/>
                              </a:cubicBezTo>
                              <a:cubicBezTo>
                                <a:pt x="6841" y="19768"/>
                                <a:pt x="6817" y="19463"/>
                                <a:pt x="6864" y="19168"/>
                              </a:cubicBezTo>
                              <a:cubicBezTo>
                                <a:pt x="6927" y="18784"/>
                                <a:pt x="7145" y="18424"/>
                                <a:pt x="7505" y="18125"/>
                              </a:cubicBezTo>
                              <a:cubicBezTo>
                                <a:pt x="7270" y="18225"/>
                                <a:pt x="7052" y="18325"/>
                                <a:pt x="6841" y="18454"/>
                              </a:cubicBezTo>
                              <a:cubicBezTo>
                                <a:pt x="6599" y="18599"/>
                                <a:pt x="6403" y="18774"/>
                                <a:pt x="6216" y="189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6" name="Shape"/>
                      <wps:cNvSpPr/>
                      <wps:spPr>
                        <a:xfrm>
                          <a:off x="0" y="0"/>
                          <a:ext cx="5040632" cy="774024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500" extrusionOk="0">
                              <a:moveTo>
                                <a:pt x="1420" y="17137"/>
                              </a:moveTo>
                              <a:cubicBezTo>
                                <a:pt x="1344" y="17014"/>
                                <a:pt x="1181" y="16852"/>
                                <a:pt x="980" y="16813"/>
                              </a:cubicBezTo>
                              <a:cubicBezTo>
                                <a:pt x="767" y="16771"/>
                                <a:pt x="528" y="16809"/>
                                <a:pt x="316" y="16824"/>
                              </a:cubicBezTo>
                              <a:cubicBezTo>
                                <a:pt x="294" y="16824"/>
                                <a:pt x="141" y="16855"/>
                                <a:pt x="120" y="16855"/>
                              </a:cubicBezTo>
                              <a:cubicBezTo>
                                <a:pt x="343" y="16901"/>
                                <a:pt x="659" y="17035"/>
                                <a:pt x="653" y="17205"/>
                              </a:cubicBezTo>
                              <a:cubicBezTo>
                                <a:pt x="691" y="17282"/>
                                <a:pt x="718" y="17363"/>
                                <a:pt x="767" y="17434"/>
                              </a:cubicBezTo>
                              <a:cubicBezTo>
                                <a:pt x="876" y="17589"/>
                                <a:pt x="1034" y="17716"/>
                                <a:pt x="1181" y="17854"/>
                              </a:cubicBezTo>
                              <a:cubicBezTo>
                                <a:pt x="1230" y="17755"/>
                                <a:pt x="1290" y="17660"/>
                                <a:pt x="1344" y="17575"/>
                              </a:cubicBezTo>
                              <a:cubicBezTo>
                                <a:pt x="1437" y="17430"/>
                                <a:pt x="1513" y="17286"/>
                                <a:pt x="1420" y="17137"/>
                              </a:cubicBezTo>
                              <a:close/>
                              <a:moveTo>
                                <a:pt x="1927" y="18034"/>
                              </a:moveTo>
                              <a:cubicBezTo>
                                <a:pt x="2101" y="17871"/>
                                <a:pt x="1905" y="17783"/>
                                <a:pt x="1916" y="17624"/>
                              </a:cubicBezTo>
                              <a:cubicBezTo>
                                <a:pt x="1921" y="17533"/>
                                <a:pt x="2019" y="17476"/>
                                <a:pt x="2095" y="17406"/>
                              </a:cubicBezTo>
                              <a:cubicBezTo>
                                <a:pt x="2340" y="17173"/>
                                <a:pt x="2106" y="16954"/>
                                <a:pt x="1758" y="16859"/>
                              </a:cubicBezTo>
                              <a:cubicBezTo>
                                <a:pt x="1518" y="16795"/>
                                <a:pt x="1263" y="16781"/>
                                <a:pt x="1007" y="16792"/>
                              </a:cubicBezTo>
                              <a:cubicBezTo>
                                <a:pt x="1252" y="16827"/>
                                <a:pt x="1459" y="16922"/>
                                <a:pt x="1556" y="17123"/>
                              </a:cubicBezTo>
                              <a:cubicBezTo>
                                <a:pt x="1660" y="17332"/>
                                <a:pt x="1497" y="17511"/>
                                <a:pt x="1382" y="17702"/>
                              </a:cubicBezTo>
                              <a:cubicBezTo>
                                <a:pt x="1235" y="17952"/>
                                <a:pt x="1105" y="18319"/>
                                <a:pt x="1333" y="18573"/>
                              </a:cubicBezTo>
                              <a:cubicBezTo>
                                <a:pt x="1410" y="18605"/>
                                <a:pt x="1480" y="18640"/>
                                <a:pt x="1551" y="18679"/>
                              </a:cubicBezTo>
                              <a:cubicBezTo>
                                <a:pt x="1486" y="18566"/>
                                <a:pt x="1486" y="18443"/>
                                <a:pt x="1578" y="18319"/>
                              </a:cubicBezTo>
                              <a:cubicBezTo>
                                <a:pt x="1654" y="18203"/>
                                <a:pt x="1818" y="18136"/>
                                <a:pt x="1927" y="18034"/>
                              </a:cubicBezTo>
                              <a:close/>
                              <a:moveTo>
                                <a:pt x="3374" y="4776"/>
                              </a:moveTo>
                              <a:cubicBezTo>
                                <a:pt x="3396" y="4907"/>
                                <a:pt x="3472" y="5302"/>
                                <a:pt x="3722" y="5415"/>
                              </a:cubicBezTo>
                              <a:cubicBezTo>
                                <a:pt x="4076" y="5450"/>
                                <a:pt x="4207" y="5069"/>
                                <a:pt x="4267" y="4896"/>
                              </a:cubicBezTo>
                              <a:cubicBezTo>
                                <a:pt x="4332" y="4685"/>
                                <a:pt x="4392" y="4307"/>
                                <a:pt x="3967" y="4233"/>
                              </a:cubicBezTo>
                              <a:cubicBezTo>
                                <a:pt x="3733" y="4191"/>
                                <a:pt x="3450" y="4332"/>
                                <a:pt x="3385" y="4473"/>
                              </a:cubicBezTo>
                              <a:cubicBezTo>
                                <a:pt x="3336" y="4565"/>
                                <a:pt x="3358" y="4685"/>
                                <a:pt x="3374" y="4776"/>
                              </a:cubicBezTo>
                              <a:close/>
                              <a:moveTo>
                                <a:pt x="2139" y="19109"/>
                              </a:moveTo>
                              <a:cubicBezTo>
                                <a:pt x="2237" y="19201"/>
                                <a:pt x="2307" y="19286"/>
                                <a:pt x="2335" y="19371"/>
                              </a:cubicBezTo>
                              <a:cubicBezTo>
                                <a:pt x="2618" y="19286"/>
                                <a:pt x="2737" y="19060"/>
                                <a:pt x="2699" y="18863"/>
                              </a:cubicBezTo>
                              <a:cubicBezTo>
                                <a:pt x="2667" y="18707"/>
                                <a:pt x="2498" y="18587"/>
                                <a:pt x="2351" y="18471"/>
                              </a:cubicBezTo>
                              <a:cubicBezTo>
                                <a:pt x="2193" y="18340"/>
                                <a:pt x="2052" y="18206"/>
                                <a:pt x="2035" y="18051"/>
                              </a:cubicBezTo>
                              <a:cubicBezTo>
                                <a:pt x="1965" y="18125"/>
                                <a:pt x="1861" y="18185"/>
                                <a:pt x="1780" y="18252"/>
                              </a:cubicBezTo>
                              <a:cubicBezTo>
                                <a:pt x="1573" y="18418"/>
                                <a:pt x="1567" y="18658"/>
                                <a:pt x="1774" y="18827"/>
                              </a:cubicBezTo>
                              <a:cubicBezTo>
                                <a:pt x="1916" y="18912"/>
                                <a:pt x="2035" y="19007"/>
                                <a:pt x="2139" y="19109"/>
                              </a:cubicBezTo>
                              <a:close/>
                              <a:moveTo>
                                <a:pt x="4430" y="4558"/>
                              </a:moveTo>
                              <a:cubicBezTo>
                                <a:pt x="4484" y="4501"/>
                                <a:pt x="4566" y="4448"/>
                                <a:pt x="4653" y="4420"/>
                              </a:cubicBezTo>
                              <a:cubicBezTo>
                                <a:pt x="4610" y="4388"/>
                                <a:pt x="4566" y="4367"/>
                                <a:pt x="4501" y="4357"/>
                              </a:cubicBezTo>
                              <a:cubicBezTo>
                                <a:pt x="4452" y="4350"/>
                                <a:pt x="4403" y="4353"/>
                                <a:pt x="4354" y="4357"/>
                              </a:cubicBezTo>
                              <a:cubicBezTo>
                                <a:pt x="4392" y="4420"/>
                                <a:pt x="4414" y="4491"/>
                                <a:pt x="4430" y="4558"/>
                              </a:cubicBezTo>
                              <a:close/>
                              <a:moveTo>
                                <a:pt x="4370" y="18362"/>
                              </a:moveTo>
                              <a:cubicBezTo>
                                <a:pt x="4756" y="18101"/>
                                <a:pt x="4713" y="17787"/>
                                <a:pt x="4392" y="17511"/>
                              </a:cubicBezTo>
                              <a:cubicBezTo>
                                <a:pt x="4158" y="17310"/>
                                <a:pt x="3907" y="17130"/>
                                <a:pt x="3755" y="16894"/>
                              </a:cubicBezTo>
                              <a:cubicBezTo>
                                <a:pt x="3576" y="16612"/>
                                <a:pt x="3336" y="16407"/>
                                <a:pt x="2846" y="16344"/>
                              </a:cubicBezTo>
                              <a:cubicBezTo>
                                <a:pt x="2405" y="16287"/>
                                <a:pt x="1959" y="16386"/>
                                <a:pt x="1556" y="16499"/>
                              </a:cubicBezTo>
                              <a:cubicBezTo>
                                <a:pt x="1551" y="16499"/>
                                <a:pt x="1551" y="16499"/>
                                <a:pt x="1546" y="16502"/>
                              </a:cubicBezTo>
                              <a:cubicBezTo>
                                <a:pt x="1540" y="16573"/>
                                <a:pt x="1518" y="16647"/>
                                <a:pt x="1480" y="16711"/>
                              </a:cubicBezTo>
                              <a:cubicBezTo>
                                <a:pt x="1535" y="16714"/>
                                <a:pt x="1589" y="16721"/>
                                <a:pt x="1644" y="16728"/>
                              </a:cubicBezTo>
                              <a:cubicBezTo>
                                <a:pt x="2014" y="16788"/>
                                <a:pt x="2389" y="16951"/>
                                <a:pt x="2335" y="17229"/>
                              </a:cubicBezTo>
                              <a:cubicBezTo>
                                <a:pt x="2307" y="17356"/>
                                <a:pt x="2171" y="17409"/>
                                <a:pt x="2090" y="17515"/>
                              </a:cubicBezTo>
                              <a:cubicBezTo>
                                <a:pt x="1970" y="17674"/>
                                <a:pt x="2166" y="17787"/>
                                <a:pt x="2112" y="17942"/>
                              </a:cubicBezTo>
                              <a:cubicBezTo>
                                <a:pt x="2106" y="17956"/>
                                <a:pt x="2101" y="17966"/>
                                <a:pt x="2095" y="17977"/>
                              </a:cubicBezTo>
                              <a:cubicBezTo>
                                <a:pt x="2122" y="18203"/>
                                <a:pt x="2422" y="18358"/>
                                <a:pt x="2650" y="18538"/>
                              </a:cubicBezTo>
                              <a:cubicBezTo>
                                <a:pt x="3107" y="18280"/>
                                <a:pt x="3826" y="18164"/>
                                <a:pt x="4370" y="18362"/>
                              </a:cubicBezTo>
                              <a:close/>
                              <a:moveTo>
                                <a:pt x="419" y="16196"/>
                              </a:moveTo>
                              <a:cubicBezTo>
                                <a:pt x="441" y="16125"/>
                                <a:pt x="141" y="16079"/>
                                <a:pt x="5" y="16062"/>
                              </a:cubicBezTo>
                              <a:lnTo>
                                <a:pt x="5" y="16450"/>
                              </a:lnTo>
                              <a:cubicBezTo>
                                <a:pt x="120" y="16386"/>
                                <a:pt x="239" y="16319"/>
                                <a:pt x="348" y="16256"/>
                              </a:cubicBezTo>
                              <a:cubicBezTo>
                                <a:pt x="381" y="16238"/>
                                <a:pt x="408" y="16220"/>
                                <a:pt x="419" y="16196"/>
                              </a:cubicBezTo>
                              <a:close/>
                              <a:moveTo>
                                <a:pt x="3494" y="5344"/>
                              </a:moveTo>
                              <a:cubicBezTo>
                                <a:pt x="3352" y="5186"/>
                                <a:pt x="3282" y="4946"/>
                                <a:pt x="3260" y="4847"/>
                              </a:cubicBezTo>
                              <a:cubicBezTo>
                                <a:pt x="3249" y="4787"/>
                                <a:pt x="3238" y="4720"/>
                                <a:pt x="3238" y="4653"/>
                              </a:cubicBezTo>
                              <a:cubicBezTo>
                                <a:pt x="3156" y="4582"/>
                                <a:pt x="3140" y="4491"/>
                                <a:pt x="3010" y="4438"/>
                              </a:cubicBezTo>
                              <a:cubicBezTo>
                                <a:pt x="2808" y="4357"/>
                                <a:pt x="2580" y="4434"/>
                                <a:pt x="2585" y="4579"/>
                              </a:cubicBezTo>
                              <a:cubicBezTo>
                                <a:pt x="2590" y="4649"/>
                                <a:pt x="2612" y="4720"/>
                                <a:pt x="2645" y="4787"/>
                              </a:cubicBezTo>
                              <a:cubicBezTo>
                                <a:pt x="2743" y="5030"/>
                                <a:pt x="3020" y="5401"/>
                                <a:pt x="3494" y="5344"/>
                              </a:cubicBezTo>
                              <a:close/>
                              <a:moveTo>
                                <a:pt x="1546" y="16404"/>
                              </a:moveTo>
                              <a:cubicBezTo>
                                <a:pt x="1899" y="16270"/>
                                <a:pt x="2313" y="16196"/>
                                <a:pt x="2705" y="16210"/>
                              </a:cubicBezTo>
                              <a:cubicBezTo>
                                <a:pt x="2656" y="15973"/>
                                <a:pt x="2460" y="15730"/>
                                <a:pt x="2046" y="15709"/>
                              </a:cubicBezTo>
                              <a:cubicBezTo>
                                <a:pt x="1665" y="15688"/>
                                <a:pt x="1404" y="15885"/>
                                <a:pt x="1165" y="16051"/>
                              </a:cubicBezTo>
                              <a:cubicBezTo>
                                <a:pt x="1219" y="16062"/>
                                <a:pt x="1279" y="16083"/>
                                <a:pt x="1333" y="16114"/>
                              </a:cubicBezTo>
                              <a:cubicBezTo>
                                <a:pt x="1464" y="16192"/>
                                <a:pt x="1529" y="16294"/>
                                <a:pt x="1546" y="16404"/>
                              </a:cubicBezTo>
                              <a:close/>
                              <a:moveTo>
                                <a:pt x="3167" y="4413"/>
                              </a:moveTo>
                              <a:cubicBezTo>
                                <a:pt x="3205" y="4438"/>
                                <a:pt x="3238" y="4470"/>
                                <a:pt x="3260" y="4501"/>
                              </a:cubicBezTo>
                              <a:cubicBezTo>
                                <a:pt x="3282" y="4434"/>
                                <a:pt x="3314" y="4371"/>
                                <a:pt x="3363" y="4318"/>
                              </a:cubicBezTo>
                              <a:cubicBezTo>
                                <a:pt x="3314" y="4297"/>
                                <a:pt x="3265" y="4279"/>
                                <a:pt x="3195" y="4286"/>
                              </a:cubicBezTo>
                              <a:cubicBezTo>
                                <a:pt x="3129" y="4293"/>
                                <a:pt x="3075" y="4314"/>
                                <a:pt x="3020" y="4339"/>
                              </a:cubicBezTo>
                              <a:cubicBezTo>
                                <a:pt x="3080" y="4357"/>
                                <a:pt x="3129" y="4385"/>
                                <a:pt x="3167" y="4413"/>
                              </a:cubicBezTo>
                              <a:close/>
                              <a:moveTo>
                                <a:pt x="4386" y="2561"/>
                              </a:moveTo>
                              <a:cubicBezTo>
                                <a:pt x="4343" y="2413"/>
                                <a:pt x="4370" y="2240"/>
                                <a:pt x="4386" y="2124"/>
                              </a:cubicBezTo>
                              <a:cubicBezTo>
                                <a:pt x="4403" y="1983"/>
                                <a:pt x="4457" y="1704"/>
                                <a:pt x="4637" y="1556"/>
                              </a:cubicBezTo>
                              <a:cubicBezTo>
                                <a:pt x="4473" y="1344"/>
                                <a:pt x="4131" y="1584"/>
                                <a:pt x="4038" y="1704"/>
                              </a:cubicBezTo>
                              <a:cubicBezTo>
                                <a:pt x="3967" y="1796"/>
                                <a:pt x="3924" y="1894"/>
                                <a:pt x="3897" y="1997"/>
                              </a:cubicBezTo>
                              <a:cubicBezTo>
                                <a:pt x="3869" y="2106"/>
                                <a:pt x="3848" y="2222"/>
                                <a:pt x="3853" y="2335"/>
                              </a:cubicBezTo>
                              <a:cubicBezTo>
                                <a:pt x="3859" y="2558"/>
                                <a:pt x="4093" y="2625"/>
                                <a:pt x="4386" y="2561"/>
                              </a:cubicBezTo>
                              <a:close/>
                              <a:moveTo>
                                <a:pt x="17997" y="1605"/>
                              </a:moveTo>
                              <a:cubicBezTo>
                                <a:pt x="18155" y="1358"/>
                                <a:pt x="18465" y="1090"/>
                                <a:pt x="18705" y="811"/>
                              </a:cubicBezTo>
                              <a:cubicBezTo>
                                <a:pt x="18520" y="713"/>
                                <a:pt x="18444" y="568"/>
                                <a:pt x="18416" y="416"/>
                              </a:cubicBezTo>
                              <a:cubicBezTo>
                                <a:pt x="18395" y="434"/>
                                <a:pt x="18367" y="448"/>
                                <a:pt x="18340" y="459"/>
                              </a:cubicBezTo>
                              <a:cubicBezTo>
                                <a:pt x="18106" y="628"/>
                                <a:pt x="17578" y="642"/>
                                <a:pt x="17257" y="529"/>
                              </a:cubicBezTo>
                              <a:cubicBezTo>
                                <a:pt x="17301" y="593"/>
                                <a:pt x="17339" y="660"/>
                                <a:pt x="17371" y="730"/>
                              </a:cubicBezTo>
                              <a:cubicBezTo>
                                <a:pt x="17437" y="885"/>
                                <a:pt x="17480" y="1051"/>
                                <a:pt x="17448" y="1214"/>
                              </a:cubicBezTo>
                              <a:cubicBezTo>
                                <a:pt x="17448" y="1214"/>
                                <a:pt x="17448" y="1214"/>
                                <a:pt x="17448" y="1214"/>
                              </a:cubicBezTo>
                              <a:cubicBezTo>
                                <a:pt x="17693" y="1326"/>
                                <a:pt x="17899" y="1471"/>
                                <a:pt x="17981" y="1647"/>
                              </a:cubicBezTo>
                              <a:cubicBezTo>
                                <a:pt x="17981" y="1633"/>
                                <a:pt x="17992" y="1619"/>
                                <a:pt x="17997" y="1605"/>
                              </a:cubicBezTo>
                              <a:close/>
                              <a:moveTo>
                                <a:pt x="17137" y="2561"/>
                              </a:moveTo>
                              <a:cubicBezTo>
                                <a:pt x="17301" y="2727"/>
                                <a:pt x="17622" y="2850"/>
                                <a:pt x="17921" y="2797"/>
                              </a:cubicBezTo>
                              <a:cubicBezTo>
                                <a:pt x="17861" y="2720"/>
                                <a:pt x="17834" y="2628"/>
                                <a:pt x="17818" y="2515"/>
                              </a:cubicBezTo>
                              <a:cubicBezTo>
                                <a:pt x="17801" y="2395"/>
                                <a:pt x="17796" y="2272"/>
                                <a:pt x="17807" y="2148"/>
                              </a:cubicBezTo>
                              <a:cubicBezTo>
                                <a:pt x="17801" y="1933"/>
                                <a:pt x="17562" y="1750"/>
                                <a:pt x="17241" y="1707"/>
                              </a:cubicBezTo>
                              <a:cubicBezTo>
                                <a:pt x="17110" y="1690"/>
                                <a:pt x="16974" y="1686"/>
                                <a:pt x="16849" y="1658"/>
                              </a:cubicBezTo>
                              <a:cubicBezTo>
                                <a:pt x="16990" y="1785"/>
                                <a:pt x="17018" y="1944"/>
                                <a:pt x="17023" y="2110"/>
                              </a:cubicBezTo>
                              <a:cubicBezTo>
                                <a:pt x="17023" y="2265"/>
                                <a:pt x="17007" y="2431"/>
                                <a:pt x="17137" y="2561"/>
                              </a:cubicBezTo>
                              <a:close/>
                              <a:moveTo>
                                <a:pt x="17834" y="508"/>
                              </a:moveTo>
                              <a:cubicBezTo>
                                <a:pt x="18008" y="497"/>
                                <a:pt x="18237" y="452"/>
                                <a:pt x="18340" y="346"/>
                              </a:cubicBezTo>
                              <a:cubicBezTo>
                                <a:pt x="18351" y="317"/>
                                <a:pt x="18340" y="293"/>
                                <a:pt x="18318" y="265"/>
                              </a:cubicBezTo>
                              <a:cubicBezTo>
                                <a:pt x="18188" y="367"/>
                                <a:pt x="17943" y="430"/>
                                <a:pt x="17747" y="388"/>
                              </a:cubicBezTo>
                              <a:cubicBezTo>
                                <a:pt x="17720" y="381"/>
                                <a:pt x="17693" y="374"/>
                                <a:pt x="17671" y="363"/>
                              </a:cubicBezTo>
                              <a:cubicBezTo>
                                <a:pt x="17676" y="413"/>
                                <a:pt x="17671" y="462"/>
                                <a:pt x="17649" y="508"/>
                              </a:cubicBezTo>
                              <a:cubicBezTo>
                                <a:pt x="17709" y="512"/>
                                <a:pt x="17774" y="512"/>
                                <a:pt x="17834" y="508"/>
                              </a:cubicBezTo>
                              <a:close/>
                              <a:moveTo>
                                <a:pt x="18656" y="1831"/>
                              </a:moveTo>
                              <a:cubicBezTo>
                                <a:pt x="18465" y="1976"/>
                                <a:pt x="18318" y="2145"/>
                                <a:pt x="18237" y="2325"/>
                              </a:cubicBezTo>
                              <a:cubicBezTo>
                                <a:pt x="18161" y="2487"/>
                                <a:pt x="18079" y="2709"/>
                                <a:pt x="18171" y="2879"/>
                              </a:cubicBezTo>
                              <a:cubicBezTo>
                                <a:pt x="18460" y="3066"/>
                                <a:pt x="19037" y="3002"/>
                                <a:pt x="19374" y="2882"/>
                              </a:cubicBezTo>
                              <a:cubicBezTo>
                                <a:pt x="19782" y="2734"/>
                                <a:pt x="20093" y="2466"/>
                                <a:pt x="20239" y="2180"/>
                              </a:cubicBezTo>
                              <a:cubicBezTo>
                                <a:pt x="20408" y="1845"/>
                                <a:pt x="20218" y="1580"/>
                                <a:pt x="19995" y="1284"/>
                              </a:cubicBezTo>
                              <a:cubicBezTo>
                                <a:pt x="19869" y="1118"/>
                                <a:pt x="19761" y="952"/>
                                <a:pt x="19771" y="776"/>
                              </a:cubicBezTo>
                              <a:cubicBezTo>
                                <a:pt x="19701" y="815"/>
                                <a:pt x="19614" y="847"/>
                                <a:pt x="19554" y="893"/>
                              </a:cubicBezTo>
                              <a:cubicBezTo>
                                <a:pt x="19434" y="981"/>
                                <a:pt x="19472" y="1076"/>
                                <a:pt x="19478" y="1178"/>
                              </a:cubicBezTo>
                              <a:cubicBezTo>
                                <a:pt x="19494" y="1478"/>
                                <a:pt x="18917" y="1630"/>
                                <a:pt x="18656" y="1831"/>
                              </a:cubicBezTo>
                              <a:close/>
                              <a:moveTo>
                                <a:pt x="18971" y="688"/>
                              </a:moveTo>
                              <a:cubicBezTo>
                                <a:pt x="18906" y="794"/>
                                <a:pt x="18830" y="893"/>
                                <a:pt x="18743" y="988"/>
                              </a:cubicBezTo>
                              <a:cubicBezTo>
                                <a:pt x="18514" y="1242"/>
                                <a:pt x="18231" y="1482"/>
                                <a:pt x="18095" y="1764"/>
                              </a:cubicBezTo>
                              <a:cubicBezTo>
                                <a:pt x="17981" y="1997"/>
                                <a:pt x="17921" y="2297"/>
                                <a:pt x="17981" y="2558"/>
                              </a:cubicBezTo>
                              <a:cubicBezTo>
                                <a:pt x="18003" y="2392"/>
                                <a:pt x="18101" y="2215"/>
                                <a:pt x="18182" y="2099"/>
                              </a:cubicBezTo>
                              <a:cubicBezTo>
                                <a:pt x="18286" y="1954"/>
                                <a:pt x="18427" y="1820"/>
                                <a:pt x="18601" y="1711"/>
                              </a:cubicBezTo>
                              <a:cubicBezTo>
                                <a:pt x="18786" y="1591"/>
                                <a:pt x="19037" y="1520"/>
                                <a:pt x="19222" y="1400"/>
                              </a:cubicBezTo>
                              <a:cubicBezTo>
                                <a:pt x="19325" y="1330"/>
                                <a:pt x="19380" y="1245"/>
                                <a:pt x="19369" y="1150"/>
                              </a:cubicBezTo>
                              <a:cubicBezTo>
                                <a:pt x="19363" y="1101"/>
                                <a:pt x="19320" y="1055"/>
                                <a:pt x="19314" y="1005"/>
                              </a:cubicBezTo>
                              <a:cubicBezTo>
                                <a:pt x="19309" y="963"/>
                                <a:pt x="19320" y="924"/>
                                <a:pt x="19347" y="885"/>
                              </a:cubicBezTo>
                              <a:cubicBezTo>
                                <a:pt x="19439" y="755"/>
                                <a:pt x="19684" y="677"/>
                                <a:pt x="19820" y="568"/>
                              </a:cubicBezTo>
                              <a:cubicBezTo>
                                <a:pt x="19973" y="444"/>
                                <a:pt x="20136" y="261"/>
                                <a:pt x="19886" y="131"/>
                              </a:cubicBezTo>
                              <a:cubicBezTo>
                                <a:pt x="19815" y="92"/>
                                <a:pt x="19706" y="85"/>
                                <a:pt x="19641" y="42"/>
                              </a:cubicBezTo>
                              <a:cubicBezTo>
                                <a:pt x="19619" y="28"/>
                                <a:pt x="19603" y="14"/>
                                <a:pt x="19592" y="0"/>
                              </a:cubicBezTo>
                              <a:lnTo>
                                <a:pt x="19113" y="0"/>
                              </a:lnTo>
                              <a:cubicBezTo>
                                <a:pt x="19135" y="60"/>
                                <a:pt x="19146" y="123"/>
                                <a:pt x="19146" y="183"/>
                              </a:cubicBezTo>
                              <a:cubicBezTo>
                                <a:pt x="19135" y="360"/>
                                <a:pt x="19069" y="529"/>
                                <a:pt x="18971" y="688"/>
                              </a:cubicBezTo>
                              <a:close/>
                              <a:moveTo>
                                <a:pt x="16435" y="272"/>
                              </a:moveTo>
                              <a:cubicBezTo>
                                <a:pt x="16321" y="385"/>
                                <a:pt x="16354" y="579"/>
                                <a:pt x="16419" y="702"/>
                              </a:cubicBezTo>
                              <a:cubicBezTo>
                                <a:pt x="16501" y="857"/>
                                <a:pt x="16697" y="935"/>
                                <a:pt x="16903" y="1005"/>
                              </a:cubicBezTo>
                              <a:cubicBezTo>
                                <a:pt x="17034" y="1048"/>
                                <a:pt x="17170" y="1097"/>
                                <a:pt x="17306" y="1154"/>
                              </a:cubicBezTo>
                              <a:cubicBezTo>
                                <a:pt x="17284" y="988"/>
                                <a:pt x="17279" y="825"/>
                                <a:pt x="17208" y="660"/>
                              </a:cubicBezTo>
                              <a:cubicBezTo>
                                <a:pt x="17176" y="586"/>
                                <a:pt x="17121" y="512"/>
                                <a:pt x="17072" y="437"/>
                              </a:cubicBezTo>
                              <a:cubicBezTo>
                                <a:pt x="16925" y="325"/>
                                <a:pt x="16985" y="134"/>
                                <a:pt x="17088" y="0"/>
                              </a:cubicBezTo>
                              <a:lnTo>
                                <a:pt x="16958" y="0"/>
                              </a:lnTo>
                              <a:cubicBezTo>
                                <a:pt x="16958" y="0"/>
                                <a:pt x="16952" y="0"/>
                                <a:pt x="16952" y="0"/>
                              </a:cubicBezTo>
                              <a:cubicBezTo>
                                <a:pt x="16778" y="85"/>
                                <a:pt x="16561" y="152"/>
                                <a:pt x="16435" y="272"/>
                              </a:cubicBezTo>
                              <a:close/>
                              <a:moveTo>
                                <a:pt x="16044" y="349"/>
                              </a:moveTo>
                              <a:cubicBezTo>
                                <a:pt x="16234" y="236"/>
                                <a:pt x="16468" y="159"/>
                                <a:pt x="16707" y="88"/>
                              </a:cubicBezTo>
                              <a:cubicBezTo>
                                <a:pt x="16773" y="60"/>
                                <a:pt x="16838" y="32"/>
                                <a:pt x="16909" y="4"/>
                              </a:cubicBezTo>
                              <a:lnTo>
                                <a:pt x="15684" y="4"/>
                              </a:lnTo>
                              <a:cubicBezTo>
                                <a:pt x="15690" y="25"/>
                                <a:pt x="15701" y="46"/>
                                <a:pt x="15712" y="71"/>
                              </a:cubicBezTo>
                              <a:cubicBezTo>
                                <a:pt x="15777" y="180"/>
                                <a:pt x="15907" y="272"/>
                                <a:pt x="16044" y="349"/>
                              </a:cubicBezTo>
                              <a:close/>
                              <a:moveTo>
                                <a:pt x="17992" y="332"/>
                              </a:moveTo>
                              <a:cubicBezTo>
                                <a:pt x="18112" y="317"/>
                                <a:pt x="18193" y="282"/>
                                <a:pt x="18286" y="236"/>
                              </a:cubicBezTo>
                              <a:cubicBezTo>
                                <a:pt x="18259" y="215"/>
                                <a:pt x="18220" y="198"/>
                                <a:pt x="18182" y="187"/>
                              </a:cubicBezTo>
                              <a:cubicBezTo>
                                <a:pt x="18063" y="152"/>
                                <a:pt x="17883" y="138"/>
                                <a:pt x="17763" y="180"/>
                              </a:cubicBezTo>
                              <a:cubicBezTo>
                                <a:pt x="17633" y="226"/>
                                <a:pt x="17698" y="300"/>
                                <a:pt x="17801" y="328"/>
                              </a:cubicBezTo>
                              <a:cubicBezTo>
                                <a:pt x="17856" y="342"/>
                                <a:pt x="17932" y="335"/>
                                <a:pt x="17992" y="332"/>
                              </a:cubicBezTo>
                              <a:close/>
                              <a:moveTo>
                                <a:pt x="15603" y="190"/>
                              </a:moveTo>
                              <a:cubicBezTo>
                                <a:pt x="15543" y="134"/>
                                <a:pt x="15499" y="71"/>
                                <a:pt x="15483" y="4"/>
                              </a:cubicBezTo>
                              <a:lnTo>
                                <a:pt x="14389" y="4"/>
                              </a:lnTo>
                              <a:cubicBezTo>
                                <a:pt x="14286" y="169"/>
                                <a:pt x="14367" y="367"/>
                                <a:pt x="14520" y="522"/>
                              </a:cubicBezTo>
                              <a:cubicBezTo>
                                <a:pt x="14808" y="349"/>
                                <a:pt x="15200" y="236"/>
                                <a:pt x="15603" y="190"/>
                              </a:cubicBezTo>
                              <a:close/>
                              <a:moveTo>
                                <a:pt x="17192" y="374"/>
                              </a:moveTo>
                              <a:cubicBezTo>
                                <a:pt x="17273" y="441"/>
                                <a:pt x="17399" y="480"/>
                                <a:pt x="17535" y="497"/>
                              </a:cubicBezTo>
                              <a:cubicBezTo>
                                <a:pt x="17567" y="434"/>
                                <a:pt x="17589" y="370"/>
                                <a:pt x="17595" y="303"/>
                              </a:cubicBezTo>
                              <a:cubicBezTo>
                                <a:pt x="17551" y="243"/>
                                <a:pt x="17562" y="169"/>
                                <a:pt x="17665" y="123"/>
                              </a:cubicBezTo>
                              <a:cubicBezTo>
                                <a:pt x="17856" y="32"/>
                                <a:pt x="18193" y="53"/>
                                <a:pt x="18367" y="155"/>
                              </a:cubicBezTo>
                              <a:cubicBezTo>
                                <a:pt x="18449" y="205"/>
                                <a:pt x="18487" y="279"/>
                                <a:pt x="18465" y="346"/>
                              </a:cubicBezTo>
                              <a:cubicBezTo>
                                <a:pt x="18514" y="494"/>
                                <a:pt x="18580" y="639"/>
                                <a:pt x="18765" y="741"/>
                              </a:cubicBezTo>
                              <a:cubicBezTo>
                                <a:pt x="18857" y="621"/>
                                <a:pt x="18944" y="497"/>
                                <a:pt x="18988" y="363"/>
                              </a:cubicBezTo>
                              <a:cubicBezTo>
                                <a:pt x="19026" y="243"/>
                                <a:pt x="19031" y="120"/>
                                <a:pt x="18993" y="0"/>
                              </a:cubicBezTo>
                              <a:lnTo>
                                <a:pt x="17148" y="0"/>
                              </a:lnTo>
                              <a:cubicBezTo>
                                <a:pt x="17099" y="88"/>
                                <a:pt x="17083" y="183"/>
                                <a:pt x="17116" y="275"/>
                              </a:cubicBezTo>
                              <a:cubicBezTo>
                                <a:pt x="17132" y="314"/>
                                <a:pt x="17159" y="349"/>
                                <a:pt x="17192" y="374"/>
                              </a:cubicBezTo>
                              <a:close/>
                              <a:moveTo>
                                <a:pt x="15891" y="631"/>
                              </a:moveTo>
                              <a:cubicBezTo>
                                <a:pt x="15712" y="850"/>
                                <a:pt x="15755" y="1115"/>
                                <a:pt x="16169" y="1192"/>
                              </a:cubicBezTo>
                              <a:cubicBezTo>
                                <a:pt x="16294" y="1217"/>
                                <a:pt x="16424" y="1221"/>
                                <a:pt x="16522" y="1288"/>
                              </a:cubicBezTo>
                              <a:cubicBezTo>
                                <a:pt x="16686" y="1404"/>
                                <a:pt x="16620" y="1552"/>
                                <a:pt x="16914" y="1605"/>
                              </a:cubicBezTo>
                              <a:cubicBezTo>
                                <a:pt x="17099" y="1640"/>
                                <a:pt x="17295" y="1623"/>
                                <a:pt x="17469" y="1676"/>
                              </a:cubicBezTo>
                              <a:cubicBezTo>
                                <a:pt x="17660" y="1732"/>
                                <a:pt x="17785" y="1827"/>
                                <a:pt x="17845" y="1940"/>
                              </a:cubicBezTo>
                              <a:cubicBezTo>
                                <a:pt x="17861" y="1884"/>
                                <a:pt x="17883" y="1827"/>
                                <a:pt x="17910" y="1771"/>
                              </a:cubicBezTo>
                              <a:cubicBezTo>
                                <a:pt x="17839" y="1485"/>
                                <a:pt x="17377" y="1256"/>
                                <a:pt x="17012" y="1125"/>
                              </a:cubicBezTo>
                              <a:cubicBezTo>
                                <a:pt x="16740" y="1027"/>
                                <a:pt x="16435" y="952"/>
                                <a:pt x="16310" y="751"/>
                              </a:cubicBezTo>
                              <a:cubicBezTo>
                                <a:pt x="16190" y="557"/>
                                <a:pt x="16250" y="402"/>
                                <a:pt x="16408" y="272"/>
                              </a:cubicBezTo>
                              <a:cubicBezTo>
                                <a:pt x="16196" y="367"/>
                                <a:pt x="16011" y="483"/>
                                <a:pt x="15891" y="631"/>
                              </a:cubicBezTo>
                              <a:close/>
                              <a:moveTo>
                                <a:pt x="1361" y="16707"/>
                              </a:moveTo>
                              <a:cubicBezTo>
                                <a:pt x="1388" y="16591"/>
                                <a:pt x="1399" y="16467"/>
                                <a:pt x="1339" y="16354"/>
                              </a:cubicBezTo>
                              <a:cubicBezTo>
                                <a:pt x="1230" y="16143"/>
                                <a:pt x="958" y="16129"/>
                                <a:pt x="702" y="16241"/>
                              </a:cubicBezTo>
                              <a:cubicBezTo>
                                <a:pt x="457" y="16347"/>
                                <a:pt x="218" y="16471"/>
                                <a:pt x="5" y="16605"/>
                              </a:cubicBezTo>
                              <a:lnTo>
                                <a:pt x="5" y="16845"/>
                              </a:lnTo>
                              <a:cubicBezTo>
                                <a:pt x="190" y="16813"/>
                                <a:pt x="392" y="16785"/>
                                <a:pt x="593" y="16778"/>
                              </a:cubicBezTo>
                              <a:cubicBezTo>
                                <a:pt x="844" y="16735"/>
                                <a:pt x="1099" y="16700"/>
                                <a:pt x="1361" y="16707"/>
                              </a:cubicBezTo>
                              <a:close/>
                              <a:moveTo>
                                <a:pt x="21595" y="19212"/>
                              </a:moveTo>
                              <a:lnTo>
                                <a:pt x="21595" y="19124"/>
                              </a:lnTo>
                              <a:cubicBezTo>
                                <a:pt x="21556" y="19134"/>
                                <a:pt x="21524" y="19148"/>
                                <a:pt x="21491" y="19162"/>
                              </a:cubicBezTo>
                              <a:cubicBezTo>
                                <a:pt x="21529" y="19176"/>
                                <a:pt x="21562" y="19194"/>
                                <a:pt x="21595" y="19212"/>
                              </a:cubicBezTo>
                              <a:close/>
                              <a:moveTo>
                                <a:pt x="21475" y="19258"/>
                              </a:moveTo>
                              <a:cubicBezTo>
                                <a:pt x="21273" y="19176"/>
                                <a:pt x="21045" y="19254"/>
                                <a:pt x="21050" y="19399"/>
                              </a:cubicBezTo>
                              <a:cubicBezTo>
                                <a:pt x="21056" y="19469"/>
                                <a:pt x="21078" y="19540"/>
                                <a:pt x="21110" y="19607"/>
                              </a:cubicBezTo>
                              <a:cubicBezTo>
                                <a:pt x="21181" y="19783"/>
                                <a:pt x="21344" y="20020"/>
                                <a:pt x="21600" y="20122"/>
                              </a:cubicBezTo>
                              <a:lnTo>
                                <a:pt x="21600" y="19342"/>
                              </a:lnTo>
                              <a:cubicBezTo>
                                <a:pt x="21567" y="19311"/>
                                <a:pt x="21535" y="19282"/>
                                <a:pt x="21475" y="19258"/>
                              </a:cubicBezTo>
                              <a:close/>
                              <a:moveTo>
                                <a:pt x="16860" y="2293"/>
                              </a:moveTo>
                              <a:cubicBezTo>
                                <a:pt x="16860" y="2060"/>
                                <a:pt x="16936" y="1817"/>
                                <a:pt x="16735" y="1633"/>
                              </a:cubicBezTo>
                              <a:cubicBezTo>
                                <a:pt x="16718" y="1626"/>
                                <a:pt x="16702" y="1619"/>
                                <a:pt x="16686" y="1612"/>
                              </a:cubicBezTo>
                              <a:cubicBezTo>
                                <a:pt x="16495" y="1517"/>
                                <a:pt x="16533" y="1348"/>
                                <a:pt x="16283" y="1277"/>
                              </a:cubicBezTo>
                              <a:cubicBezTo>
                                <a:pt x="16114" y="1231"/>
                                <a:pt x="15956" y="1249"/>
                                <a:pt x="15810" y="1157"/>
                              </a:cubicBezTo>
                              <a:cubicBezTo>
                                <a:pt x="15494" y="967"/>
                                <a:pt x="15619" y="688"/>
                                <a:pt x="15848" y="487"/>
                              </a:cubicBezTo>
                              <a:cubicBezTo>
                                <a:pt x="15880" y="459"/>
                                <a:pt x="15918" y="430"/>
                                <a:pt x="15956" y="406"/>
                              </a:cubicBezTo>
                              <a:cubicBezTo>
                                <a:pt x="15864" y="370"/>
                                <a:pt x="15777" y="325"/>
                                <a:pt x="15701" y="272"/>
                              </a:cubicBezTo>
                              <a:cubicBezTo>
                                <a:pt x="15695" y="272"/>
                                <a:pt x="15695" y="275"/>
                                <a:pt x="15690" y="275"/>
                              </a:cubicBezTo>
                              <a:cubicBezTo>
                                <a:pt x="15265" y="353"/>
                                <a:pt x="14830" y="462"/>
                                <a:pt x="14541" y="688"/>
                              </a:cubicBezTo>
                              <a:cubicBezTo>
                                <a:pt x="14226" y="938"/>
                                <a:pt x="14248" y="1196"/>
                                <a:pt x="14389" y="1489"/>
                              </a:cubicBezTo>
                              <a:cubicBezTo>
                                <a:pt x="14509" y="1732"/>
                                <a:pt x="14493" y="1976"/>
                                <a:pt x="14509" y="2229"/>
                              </a:cubicBezTo>
                              <a:cubicBezTo>
                                <a:pt x="14531" y="2572"/>
                                <a:pt x="14808" y="2833"/>
                                <a:pt x="15358" y="2875"/>
                              </a:cubicBezTo>
                              <a:cubicBezTo>
                                <a:pt x="15581" y="2491"/>
                                <a:pt x="16256" y="2286"/>
                                <a:pt x="16860" y="2293"/>
                              </a:cubicBezTo>
                              <a:close/>
                              <a:moveTo>
                                <a:pt x="19646" y="2886"/>
                              </a:moveTo>
                              <a:cubicBezTo>
                                <a:pt x="19641" y="2882"/>
                                <a:pt x="19635" y="2882"/>
                                <a:pt x="19630" y="2879"/>
                              </a:cubicBezTo>
                              <a:cubicBezTo>
                                <a:pt x="19254" y="3048"/>
                                <a:pt x="18792" y="3122"/>
                                <a:pt x="18318" y="3013"/>
                              </a:cubicBezTo>
                              <a:cubicBezTo>
                                <a:pt x="18193" y="2984"/>
                                <a:pt x="18101" y="2949"/>
                                <a:pt x="18035" y="2903"/>
                              </a:cubicBezTo>
                              <a:cubicBezTo>
                                <a:pt x="17665" y="3020"/>
                                <a:pt x="17208" y="2857"/>
                                <a:pt x="16996" y="2646"/>
                              </a:cubicBezTo>
                              <a:cubicBezTo>
                                <a:pt x="16914" y="2565"/>
                                <a:pt x="16882" y="2469"/>
                                <a:pt x="16871" y="2374"/>
                              </a:cubicBezTo>
                              <a:cubicBezTo>
                                <a:pt x="16468" y="2431"/>
                                <a:pt x="16049" y="2508"/>
                                <a:pt x="15766" y="2720"/>
                              </a:cubicBezTo>
                              <a:cubicBezTo>
                                <a:pt x="15445" y="2956"/>
                                <a:pt x="15434" y="3267"/>
                                <a:pt x="15603" y="3549"/>
                              </a:cubicBezTo>
                              <a:cubicBezTo>
                                <a:pt x="15820" y="3912"/>
                                <a:pt x="16305" y="3958"/>
                                <a:pt x="16838" y="3969"/>
                              </a:cubicBezTo>
                              <a:cubicBezTo>
                                <a:pt x="17224" y="3976"/>
                                <a:pt x="17600" y="3997"/>
                                <a:pt x="17976" y="4057"/>
                              </a:cubicBezTo>
                              <a:cubicBezTo>
                                <a:pt x="18367" y="4120"/>
                                <a:pt x="18732" y="4219"/>
                                <a:pt x="19091" y="4336"/>
                              </a:cubicBezTo>
                              <a:cubicBezTo>
                                <a:pt x="19554" y="4487"/>
                                <a:pt x="20082" y="4540"/>
                                <a:pt x="20381" y="4201"/>
                              </a:cubicBezTo>
                              <a:cubicBezTo>
                                <a:pt x="20805" y="3715"/>
                                <a:pt x="20343" y="3133"/>
                                <a:pt x="19646" y="2886"/>
                              </a:cubicBezTo>
                              <a:close/>
                              <a:moveTo>
                                <a:pt x="5137" y="1556"/>
                              </a:moveTo>
                              <a:cubicBezTo>
                                <a:pt x="5165" y="1587"/>
                                <a:pt x="5181" y="1626"/>
                                <a:pt x="5197" y="1662"/>
                              </a:cubicBezTo>
                              <a:cubicBezTo>
                                <a:pt x="5290" y="1863"/>
                                <a:pt x="5366" y="2071"/>
                                <a:pt x="5404" y="2279"/>
                              </a:cubicBezTo>
                              <a:cubicBezTo>
                                <a:pt x="5420" y="2385"/>
                                <a:pt x="5399" y="2515"/>
                                <a:pt x="5333" y="2621"/>
                              </a:cubicBezTo>
                              <a:cubicBezTo>
                                <a:pt x="5600" y="2660"/>
                                <a:pt x="5872" y="2646"/>
                                <a:pt x="5976" y="2448"/>
                              </a:cubicBezTo>
                              <a:cubicBezTo>
                                <a:pt x="6041" y="2314"/>
                                <a:pt x="5992" y="2170"/>
                                <a:pt x="5927" y="2039"/>
                              </a:cubicBezTo>
                              <a:cubicBezTo>
                                <a:pt x="5818" y="1813"/>
                                <a:pt x="5595" y="1400"/>
                                <a:pt x="5137" y="1556"/>
                              </a:cubicBezTo>
                              <a:close/>
                              <a:moveTo>
                                <a:pt x="19733" y="4"/>
                              </a:moveTo>
                              <a:cubicBezTo>
                                <a:pt x="19750" y="18"/>
                                <a:pt x="19771" y="32"/>
                                <a:pt x="19793" y="42"/>
                              </a:cubicBezTo>
                              <a:cubicBezTo>
                                <a:pt x="19810" y="49"/>
                                <a:pt x="19826" y="53"/>
                                <a:pt x="19842" y="56"/>
                              </a:cubicBezTo>
                              <a:cubicBezTo>
                                <a:pt x="19875" y="63"/>
                                <a:pt x="19913" y="71"/>
                                <a:pt x="19946" y="78"/>
                              </a:cubicBezTo>
                              <a:cubicBezTo>
                                <a:pt x="20120" y="123"/>
                                <a:pt x="20169" y="268"/>
                                <a:pt x="20141" y="374"/>
                              </a:cubicBezTo>
                              <a:cubicBezTo>
                                <a:pt x="20109" y="483"/>
                                <a:pt x="20016" y="589"/>
                                <a:pt x="19902" y="677"/>
                              </a:cubicBezTo>
                              <a:cubicBezTo>
                                <a:pt x="19848" y="833"/>
                                <a:pt x="19902" y="967"/>
                                <a:pt x="19995" y="1094"/>
                              </a:cubicBezTo>
                              <a:cubicBezTo>
                                <a:pt x="20354" y="981"/>
                                <a:pt x="20746" y="900"/>
                                <a:pt x="21148" y="864"/>
                              </a:cubicBezTo>
                              <a:cubicBezTo>
                                <a:pt x="21295" y="751"/>
                                <a:pt x="21464" y="649"/>
                                <a:pt x="21600" y="533"/>
                              </a:cubicBezTo>
                              <a:lnTo>
                                <a:pt x="21600" y="4"/>
                              </a:lnTo>
                              <a:lnTo>
                                <a:pt x="19733" y="4"/>
                              </a:lnTo>
                              <a:close/>
                              <a:moveTo>
                                <a:pt x="21595" y="843"/>
                              </a:moveTo>
                              <a:lnTo>
                                <a:pt x="21595" y="723"/>
                              </a:lnTo>
                              <a:cubicBezTo>
                                <a:pt x="21551" y="766"/>
                                <a:pt x="21497" y="808"/>
                                <a:pt x="21442" y="847"/>
                              </a:cubicBezTo>
                              <a:cubicBezTo>
                                <a:pt x="21497" y="843"/>
                                <a:pt x="21546" y="843"/>
                                <a:pt x="21595" y="843"/>
                              </a:cubicBezTo>
                              <a:close/>
                              <a:moveTo>
                                <a:pt x="20093" y="1221"/>
                              </a:moveTo>
                              <a:cubicBezTo>
                                <a:pt x="20201" y="1344"/>
                                <a:pt x="20332" y="1468"/>
                                <a:pt x="20408" y="1602"/>
                              </a:cubicBezTo>
                              <a:cubicBezTo>
                                <a:pt x="20555" y="1863"/>
                                <a:pt x="20473" y="2138"/>
                                <a:pt x="20283" y="2381"/>
                              </a:cubicBezTo>
                              <a:cubicBezTo>
                                <a:pt x="20163" y="2540"/>
                                <a:pt x="19989" y="2685"/>
                                <a:pt x="19788" y="2797"/>
                              </a:cubicBezTo>
                              <a:cubicBezTo>
                                <a:pt x="20141" y="2903"/>
                                <a:pt x="20419" y="3094"/>
                                <a:pt x="20582" y="3320"/>
                              </a:cubicBezTo>
                              <a:cubicBezTo>
                                <a:pt x="20903" y="3404"/>
                                <a:pt x="21263" y="3478"/>
                                <a:pt x="21600" y="3425"/>
                              </a:cubicBezTo>
                              <a:lnTo>
                                <a:pt x="21600" y="984"/>
                              </a:lnTo>
                              <a:cubicBezTo>
                                <a:pt x="21083" y="988"/>
                                <a:pt x="20571" y="1069"/>
                                <a:pt x="20103" y="1217"/>
                              </a:cubicBezTo>
                              <a:cubicBezTo>
                                <a:pt x="20098" y="1217"/>
                                <a:pt x="20093" y="1221"/>
                                <a:pt x="20093" y="1221"/>
                              </a:cubicBezTo>
                              <a:close/>
                              <a:moveTo>
                                <a:pt x="21595" y="6614"/>
                              </a:moveTo>
                              <a:lnTo>
                                <a:pt x="21595" y="6502"/>
                              </a:lnTo>
                              <a:cubicBezTo>
                                <a:pt x="21551" y="6516"/>
                                <a:pt x="21507" y="6530"/>
                                <a:pt x="21475" y="6547"/>
                              </a:cubicBezTo>
                              <a:cubicBezTo>
                                <a:pt x="21518" y="6569"/>
                                <a:pt x="21562" y="6590"/>
                                <a:pt x="21595" y="6614"/>
                              </a:cubicBezTo>
                              <a:close/>
                              <a:moveTo>
                                <a:pt x="21094" y="6703"/>
                              </a:moveTo>
                              <a:cubicBezTo>
                                <a:pt x="21029" y="6808"/>
                                <a:pt x="21099" y="6950"/>
                                <a:pt x="21154" y="7052"/>
                              </a:cubicBezTo>
                              <a:cubicBezTo>
                                <a:pt x="21181" y="7108"/>
                                <a:pt x="21388" y="7429"/>
                                <a:pt x="21595" y="7567"/>
                              </a:cubicBezTo>
                              <a:lnTo>
                                <a:pt x="21595" y="6745"/>
                              </a:lnTo>
                              <a:cubicBezTo>
                                <a:pt x="21469" y="6632"/>
                                <a:pt x="21214" y="6509"/>
                                <a:pt x="21094" y="6703"/>
                              </a:cubicBezTo>
                              <a:close/>
                              <a:moveTo>
                                <a:pt x="5137" y="1799"/>
                              </a:moveTo>
                              <a:cubicBezTo>
                                <a:pt x="5110" y="1729"/>
                                <a:pt x="5078" y="1563"/>
                                <a:pt x="4969" y="1506"/>
                              </a:cubicBezTo>
                              <a:cubicBezTo>
                                <a:pt x="4593" y="1542"/>
                                <a:pt x="4539" y="1997"/>
                                <a:pt x="4522" y="2184"/>
                              </a:cubicBezTo>
                              <a:cubicBezTo>
                                <a:pt x="4506" y="2381"/>
                                <a:pt x="4435" y="2730"/>
                                <a:pt x="4849" y="2766"/>
                              </a:cubicBezTo>
                              <a:cubicBezTo>
                                <a:pt x="5067" y="2783"/>
                                <a:pt x="5219" y="2618"/>
                                <a:pt x="5263" y="2505"/>
                              </a:cubicBezTo>
                              <a:cubicBezTo>
                                <a:pt x="5312" y="2374"/>
                                <a:pt x="5273" y="2229"/>
                                <a:pt x="5235" y="2099"/>
                              </a:cubicBezTo>
                              <a:cubicBezTo>
                                <a:pt x="5208" y="1997"/>
                                <a:pt x="5176" y="1898"/>
                                <a:pt x="5137" y="1799"/>
                              </a:cubicBezTo>
                              <a:close/>
                              <a:moveTo>
                                <a:pt x="1154" y="18506"/>
                              </a:moveTo>
                              <a:cubicBezTo>
                                <a:pt x="1039" y="18337"/>
                                <a:pt x="1061" y="18143"/>
                                <a:pt x="1137" y="17952"/>
                              </a:cubicBezTo>
                              <a:cubicBezTo>
                                <a:pt x="1137" y="17952"/>
                                <a:pt x="1137" y="17952"/>
                                <a:pt x="1137" y="17952"/>
                              </a:cubicBezTo>
                              <a:cubicBezTo>
                                <a:pt x="952" y="17843"/>
                                <a:pt x="822" y="17698"/>
                                <a:pt x="718" y="17550"/>
                              </a:cubicBezTo>
                              <a:cubicBezTo>
                                <a:pt x="675" y="17483"/>
                                <a:pt x="637" y="17420"/>
                                <a:pt x="610" y="17349"/>
                              </a:cubicBezTo>
                              <a:cubicBezTo>
                                <a:pt x="512" y="17508"/>
                                <a:pt x="267" y="17660"/>
                                <a:pt x="5" y="17720"/>
                              </a:cubicBezTo>
                              <a:lnTo>
                                <a:pt x="5" y="18224"/>
                              </a:lnTo>
                              <a:cubicBezTo>
                                <a:pt x="392" y="18312"/>
                                <a:pt x="795" y="18383"/>
                                <a:pt x="1099" y="18485"/>
                              </a:cubicBezTo>
                              <a:cubicBezTo>
                                <a:pt x="1116" y="18492"/>
                                <a:pt x="1137" y="18499"/>
                                <a:pt x="1154" y="18506"/>
                              </a:cubicBezTo>
                              <a:close/>
                              <a:moveTo>
                                <a:pt x="5" y="17324"/>
                              </a:moveTo>
                              <a:lnTo>
                                <a:pt x="5" y="17391"/>
                              </a:lnTo>
                              <a:cubicBezTo>
                                <a:pt x="16" y="17367"/>
                                <a:pt x="16" y="17342"/>
                                <a:pt x="5" y="17324"/>
                              </a:cubicBezTo>
                              <a:close/>
                              <a:moveTo>
                                <a:pt x="746" y="18813"/>
                              </a:moveTo>
                              <a:cubicBezTo>
                                <a:pt x="990" y="18827"/>
                                <a:pt x="1230" y="18870"/>
                                <a:pt x="1453" y="18940"/>
                              </a:cubicBezTo>
                              <a:cubicBezTo>
                                <a:pt x="1627" y="18993"/>
                                <a:pt x="1878" y="19092"/>
                                <a:pt x="2057" y="19212"/>
                              </a:cubicBezTo>
                              <a:cubicBezTo>
                                <a:pt x="1845" y="18990"/>
                                <a:pt x="1502" y="18781"/>
                                <a:pt x="1186" y="18651"/>
                              </a:cubicBezTo>
                              <a:cubicBezTo>
                                <a:pt x="827" y="18503"/>
                                <a:pt x="408" y="18432"/>
                                <a:pt x="11" y="18340"/>
                              </a:cubicBezTo>
                              <a:lnTo>
                                <a:pt x="11" y="18834"/>
                              </a:lnTo>
                              <a:cubicBezTo>
                                <a:pt x="250" y="18841"/>
                                <a:pt x="495" y="18799"/>
                                <a:pt x="746" y="18813"/>
                              </a:cubicBezTo>
                              <a:close/>
                              <a:moveTo>
                                <a:pt x="125" y="17317"/>
                              </a:moveTo>
                              <a:cubicBezTo>
                                <a:pt x="196" y="17367"/>
                                <a:pt x="272" y="17406"/>
                                <a:pt x="359" y="17441"/>
                              </a:cubicBezTo>
                              <a:cubicBezTo>
                                <a:pt x="446" y="17370"/>
                                <a:pt x="506" y="17289"/>
                                <a:pt x="501" y="17205"/>
                              </a:cubicBezTo>
                              <a:cubicBezTo>
                                <a:pt x="501" y="17169"/>
                                <a:pt x="484" y="17134"/>
                                <a:pt x="463" y="17099"/>
                              </a:cubicBezTo>
                              <a:cubicBezTo>
                                <a:pt x="376" y="16979"/>
                                <a:pt x="196" y="16894"/>
                                <a:pt x="5" y="16852"/>
                              </a:cubicBezTo>
                              <a:lnTo>
                                <a:pt x="5" y="17219"/>
                              </a:lnTo>
                              <a:cubicBezTo>
                                <a:pt x="65" y="17236"/>
                                <a:pt x="109" y="17275"/>
                                <a:pt x="125" y="17317"/>
                              </a:cubicBezTo>
                              <a:close/>
                              <a:moveTo>
                                <a:pt x="283" y="17494"/>
                              </a:moveTo>
                              <a:cubicBezTo>
                                <a:pt x="218" y="17466"/>
                                <a:pt x="169" y="17430"/>
                                <a:pt x="125" y="17391"/>
                              </a:cubicBezTo>
                              <a:cubicBezTo>
                                <a:pt x="120" y="17409"/>
                                <a:pt x="109" y="17427"/>
                                <a:pt x="93" y="17444"/>
                              </a:cubicBezTo>
                              <a:cubicBezTo>
                                <a:pt x="71" y="17469"/>
                                <a:pt x="44" y="17487"/>
                                <a:pt x="11" y="17508"/>
                              </a:cubicBezTo>
                              <a:lnTo>
                                <a:pt x="11" y="17621"/>
                              </a:lnTo>
                              <a:cubicBezTo>
                                <a:pt x="60" y="17607"/>
                                <a:pt x="103" y="17589"/>
                                <a:pt x="147" y="17571"/>
                              </a:cubicBezTo>
                              <a:cubicBezTo>
                                <a:pt x="190" y="17547"/>
                                <a:pt x="239" y="17522"/>
                                <a:pt x="283" y="17494"/>
                              </a:cubicBezTo>
                              <a:close/>
                              <a:moveTo>
                                <a:pt x="3913" y="18411"/>
                              </a:moveTo>
                              <a:cubicBezTo>
                                <a:pt x="3488" y="18369"/>
                                <a:pt x="3091" y="18478"/>
                                <a:pt x="2727" y="18601"/>
                              </a:cubicBezTo>
                              <a:cubicBezTo>
                                <a:pt x="2814" y="18679"/>
                                <a:pt x="2879" y="18764"/>
                                <a:pt x="2895" y="18863"/>
                              </a:cubicBezTo>
                              <a:cubicBezTo>
                                <a:pt x="2939" y="19113"/>
                                <a:pt x="2748" y="19427"/>
                                <a:pt x="2351" y="19494"/>
                              </a:cubicBezTo>
                              <a:cubicBezTo>
                                <a:pt x="2340" y="19557"/>
                                <a:pt x="2307" y="19624"/>
                                <a:pt x="2242" y="19695"/>
                              </a:cubicBezTo>
                              <a:cubicBezTo>
                                <a:pt x="1986" y="19974"/>
                                <a:pt x="1562" y="20108"/>
                                <a:pt x="1105" y="20132"/>
                              </a:cubicBezTo>
                              <a:cubicBezTo>
                                <a:pt x="1105" y="20136"/>
                                <a:pt x="1105" y="20143"/>
                                <a:pt x="1099" y="20147"/>
                              </a:cubicBezTo>
                              <a:cubicBezTo>
                                <a:pt x="805" y="20623"/>
                                <a:pt x="1023" y="21265"/>
                                <a:pt x="1834" y="21462"/>
                              </a:cubicBezTo>
                              <a:cubicBezTo>
                                <a:pt x="2400" y="21600"/>
                                <a:pt x="2754" y="21339"/>
                                <a:pt x="2955" y="21032"/>
                              </a:cubicBezTo>
                              <a:cubicBezTo>
                                <a:pt x="3118" y="20792"/>
                                <a:pt x="3293" y="20566"/>
                                <a:pt x="3537" y="20355"/>
                              </a:cubicBezTo>
                              <a:cubicBezTo>
                                <a:pt x="3766" y="20154"/>
                                <a:pt x="4038" y="19981"/>
                                <a:pt x="4327" y="19815"/>
                              </a:cubicBezTo>
                              <a:cubicBezTo>
                                <a:pt x="4729" y="19586"/>
                                <a:pt x="5056" y="19349"/>
                                <a:pt x="4865" y="18979"/>
                              </a:cubicBezTo>
                              <a:cubicBezTo>
                                <a:pt x="4707" y="18697"/>
                                <a:pt x="4386" y="18460"/>
                                <a:pt x="3913" y="18411"/>
                              </a:cubicBezTo>
                              <a:close/>
                              <a:moveTo>
                                <a:pt x="4435" y="4695"/>
                              </a:moveTo>
                              <a:cubicBezTo>
                                <a:pt x="4435" y="4724"/>
                                <a:pt x="4430" y="4752"/>
                                <a:pt x="4424" y="4776"/>
                              </a:cubicBezTo>
                              <a:cubicBezTo>
                                <a:pt x="4381" y="4971"/>
                                <a:pt x="4305" y="5172"/>
                                <a:pt x="4141" y="5341"/>
                              </a:cubicBezTo>
                              <a:cubicBezTo>
                                <a:pt x="4120" y="5366"/>
                                <a:pt x="4098" y="5383"/>
                                <a:pt x="4082" y="5401"/>
                              </a:cubicBezTo>
                              <a:cubicBezTo>
                                <a:pt x="4484" y="5429"/>
                                <a:pt x="4724" y="5189"/>
                                <a:pt x="4898" y="4978"/>
                              </a:cubicBezTo>
                              <a:cubicBezTo>
                                <a:pt x="4996" y="4861"/>
                                <a:pt x="5148" y="4688"/>
                                <a:pt x="5023" y="4561"/>
                              </a:cubicBezTo>
                              <a:cubicBezTo>
                                <a:pt x="4849" y="4385"/>
                                <a:pt x="4517" y="4540"/>
                                <a:pt x="4435" y="4695"/>
                              </a:cubicBezTo>
                              <a:close/>
                              <a:moveTo>
                                <a:pt x="2215" y="19529"/>
                              </a:moveTo>
                              <a:cubicBezTo>
                                <a:pt x="2122" y="19360"/>
                                <a:pt x="1839" y="19226"/>
                                <a:pt x="1622" y="19131"/>
                              </a:cubicBezTo>
                              <a:cubicBezTo>
                                <a:pt x="1377" y="19025"/>
                                <a:pt x="1099" y="18958"/>
                                <a:pt x="811" y="18926"/>
                              </a:cubicBezTo>
                              <a:cubicBezTo>
                                <a:pt x="577" y="18901"/>
                                <a:pt x="272" y="18933"/>
                                <a:pt x="5" y="18912"/>
                              </a:cubicBezTo>
                              <a:lnTo>
                                <a:pt x="5" y="19871"/>
                              </a:lnTo>
                              <a:cubicBezTo>
                                <a:pt x="386" y="20013"/>
                                <a:pt x="865" y="20080"/>
                                <a:pt x="1295" y="20027"/>
                              </a:cubicBezTo>
                              <a:cubicBezTo>
                                <a:pt x="1671" y="19984"/>
                                <a:pt x="2182" y="19794"/>
                                <a:pt x="2215" y="19529"/>
                              </a:cubicBezTo>
                              <a:close/>
                              <a:moveTo>
                                <a:pt x="103" y="20027"/>
                              </a:moveTo>
                              <a:cubicBezTo>
                                <a:pt x="71" y="20016"/>
                                <a:pt x="38" y="20005"/>
                                <a:pt x="0" y="19995"/>
                              </a:cubicBezTo>
                              <a:lnTo>
                                <a:pt x="0" y="21279"/>
                              </a:lnTo>
                              <a:lnTo>
                                <a:pt x="125" y="21374"/>
                              </a:lnTo>
                              <a:cubicBezTo>
                                <a:pt x="435" y="21275"/>
                                <a:pt x="642" y="21067"/>
                                <a:pt x="805" y="20870"/>
                              </a:cubicBezTo>
                              <a:cubicBezTo>
                                <a:pt x="707" y="20630"/>
                                <a:pt x="735" y="20365"/>
                                <a:pt x="898" y="20140"/>
                              </a:cubicBezTo>
                              <a:cubicBezTo>
                                <a:pt x="631" y="20136"/>
                                <a:pt x="354" y="20097"/>
                                <a:pt x="103" y="2002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7" name="Shape"/>
                      <wps:cNvSpPr/>
                      <wps:spPr>
                        <a:xfrm>
                          <a:off x="1" y="1"/>
                          <a:ext cx="5059679" cy="777621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0486" y="21311"/>
                              </a:moveTo>
                              <a:cubicBezTo>
                                <a:pt x="10507" y="21311"/>
                                <a:pt x="10507" y="21293"/>
                                <a:pt x="10486" y="21290"/>
                              </a:cubicBezTo>
                              <a:cubicBezTo>
                                <a:pt x="10442" y="21286"/>
                                <a:pt x="10399" y="21283"/>
                                <a:pt x="10355" y="21279"/>
                              </a:cubicBezTo>
                              <a:cubicBezTo>
                                <a:pt x="10328" y="21275"/>
                                <a:pt x="10323" y="21304"/>
                                <a:pt x="10350" y="21304"/>
                              </a:cubicBezTo>
                              <a:cubicBezTo>
                                <a:pt x="10399" y="21307"/>
                                <a:pt x="10442" y="21307"/>
                                <a:pt x="10486" y="21311"/>
                              </a:cubicBezTo>
                              <a:close/>
                              <a:moveTo>
                                <a:pt x="1751" y="13571"/>
                              </a:moveTo>
                              <a:cubicBezTo>
                                <a:pt x="1908" y="13119"/>
                                <a:pt x="1719" y="12622"/>
                                <a:pt x="1252" y="12273"/>
                              </a:cubicBezTo>
                              <a:cubicBezTo>
                                <a:pt x="1702" y="12209"/>
                                <a:pt x="2174" y="12146"/>
                                <a:pt x="2608" y="12238"/>
                              </a:cubicBezTo>
                              <a:cubicBezTo>
                                <a:pt x="2749" y="12266"/>
                                <a:pt x="2879" y="12312"/>
                                <a:pt x="3020" y="12336"/>
                              </a:cubicBezTo>
                              <a:cubicBezTo>
                                <a:pt x="3280" y="12386"/>
                                <a:pt x="3562" y="12375"/>
                                <a:pt x="3833" y="12365"/>
                              </a:cubicBezTo>
                              <a:cubicBezTo>
                                <a:pt x="4283" y="12347"/>
                                <a:pt x="4749" y="12322"/>
                                <a:pt x="5156" y="12188"/>
                              </a:cubicBezTo>
                              <a:cubicBezTo>
                                <a:pt x="5563" y="12054"/>
                                <a:pt x="5888" y="11779"/>
                                <a:pt x="5845" y="11486"/>
                              </a:cubicBezTo>
                              <a:cubicBezTo>
                                <a:pt x="5828" y="11380"/>
                                <a:pt x="5763" y="11282"/>
                                <a:pt x="5704" y="11183"/>
                              </a:cubicBezTo>
                              <a:cubicBezTo>
                                <a:pt x="5454" y="10788"/>
                                <a:pt x="5145" y="10354"/>
                                <a:pt x="4538" y="10188"/>
                              </a:cubicBezTo>
                              <a:cubicBezTo>
                                <a:pt x="4603" y="9899"/>
                                <a:pt x="4397" y="9602"/>
                                <a:pt x="4093" y="9387"/>
                              </a:cubicBezTo>
                              <a:cubicBezTo>
                                <a:pt x="3790" y="9172"/>
                                <a:pt x="3389" y="9024"/>
                                <a:pt x="2998" y="8879"/>
                              </a:cubicBezTo>
                              <a:cubicBezTo>
                                <a:pt x="2597" y="8735"/>
                                <a:pt x="2120" y="8593"/>
                                <a:pt x="1702" y="8713"/>
                              </a:cubicBezTo>
                              <a:cubicBezTo>
                                <a:pt x="1551" y="8431"/>
                                <a:pt x="1204" y="8209"/>
                                <a:pt x="786" y="8071"/>
                              </a:cubicBezTo>
                              <a:cubicBezTo>
                                <a:pt x="862" y="8082"/>
                                <a:pt x="938" y="8093"/>
                                <a:pt x="1019" y="8100"/>
                              </a:cubicBezTo>
                              <a:cubicBezTo>
                                <a:pt x="1507" y="8149"/>
                                <a:pt x="2022" y="8096"/>
                                <a:pt x="2499" y="8181"/>
                              </a:cubicBezTo>
                              <a:cubicBezTo>
                                <a:pt x="2559" y="8191"/>
                                <a:pt x="2597" y="8135"/>
                                <a:pt x="2543" y="8114"/>
                              </a:cubicBezTo>
                              <a:cubicBezTo>
                                <a:pt x="2537" y="8114"/>
                                <a:pt x="2537" y="8110"/>
                                <a:pt x="2532" y="8110"/>
                              </a:cubicBezTo>
                              <a:cubicBezTo>
                                <a:pt x="2532" y="8107"/>
                                <a:pt x="2527" y="8100"/>
                                <a:pt x="2521" y="8096"/>
                              </a:cubicBezTo>
                              <a:cubicBezTo>
                                <a:pt x="2212" y="7835"/>
                                <a:pt x="1876" y="7595"/>
                                <a:pt x="1486" y="7401"/>
                              </a:cubicBezTo>
                              <a:cubicBezTo>
                                <a:pt x="1697" y="7440"/>
                                <a:pt x="1919" y="7440"/>
                                <a:pt x="2185" y="7422"/>
                              </a:cubicBezTo>
                              <a:cubicBezTo>
                                <a:pt x="2630" y="7387"/>
                                <a:pt x="2977" y="7278"/>
                                <a:pt x="3383" y="7168"/>
                              </a:cubicBezTo>
                              <a:cubicBezTo>
                                <a:pt x="3399" y="7165"/>
                                <a:pt x="3410" y="7151"/>
                                <a:pt x="3405" y="7140"/>
                              </a:cubicBezTo>
                              <a:cubicBezTo>
                                <a:pt x="3405" y="7129"/>
                                <a:pt x="3399" y="7119"/>
                                <a:pt x="3383" y="7112"/>
                              </a:cubicBezTo>
                              <a:cubicBezTo>
                                <a:pt x="3031" y="6974"/>
                                <a:pt x="2575" y="6964"/>
                                <a:pt x="2180" y="6988"/>
                              </a:cubicBezTo>
                              <a:cubicBezTo>
                                <a:pt x="2174" y="6988"/>
                                <a:pt x="2163" y="6988"/>
                                <a:pt x="2158" y="6988"/>
                              </a:cubicBezTo>
                              <a:cubicBezTo>
                                <a:pt x="2434" y="6907"/>
                                <a:pt x="2673" y="6791"/>
                                <a:pt x="2879" y="6646"/>
                              </a:cubicBezTo>
                              <a:cubicBezTo>
                                <a:pt x="2884" y="6650"/>
                                <a:pt x="2890" y="6650"/>
                                <a:pt x="2901" y="6653"/>
                              </a:cubicBezTo>
                              <a:cubicBezTo>
                                <a:pt x="3383" y="6752"/>
                                <a:pt x="3980" y="6703"/>
                                <a:pt x="4430" y="6554"/>
                              </a:cubicBezTo>
                              <a:cubicBezTo>
                                <a:pt x="4999" y="6364"/>
                                <a:pt x="5232" y="5930"/>
                                <a:pt x="5920" y="5881"/>
                              </a:cubicBezTo>
                              <a:cubicBezTo>
                                <a:pt x="5937" y="5881"/>
                                <a:pt x="5948" y="5870"/>
                                <a:pt x="5948" y="5859"/>
                              </a:cubicBezTo>
                              <a:cubicBezTo>
                                <a:pt x="5958" y="5845"/>
                                <a:pt x="5953" y="5831"/>
                                <a:pt x="5931" y="5821"/>
                              </a:cubicBezTo>
                              <a:cubicBezTo>
                                <a:pt x="5454" y="5630"/>
                                <a:pt x="4782" y="5718"/>
                                <a:pt x="4294" y="5842"/>
                              </a:cubicBezTo>
                              <a:cubicBezTo>
                                <a:pt x="3974" y="5923"/>
                                <a:pt x="3681" y="6039"/>
                                <a:pt x="3432" y="6188"/>
                              </a:cubicBezTo>
                              <a:cubicBezTo>
                                <a:pt x="3681" y="5969"/>
                                <a:pt x="3909" y="5732"/>
                                <a:pt x="3974" y="5471"/>
                              </a:cubicBezTo>
                              <a:cubicBezTo>
                                <a:pt x="3974" y="5471"/>
                                <a:pt x="3980" y="5471"/>
                                <a:pt x="3980" y="5468"/>
                              </a:cubicBezTo>
                              <a:cubicBezTo>
                                <a:pt x="3980" y="5468"/>
                                <a:pt x="3980" y="5468"/>
                                <a:pt x="3980" y="5468"/>
                              </a:cubicBezTo>
                              <a:cubicBezTo>
                                <a:pt x="3985" y="5468"/>
                                <a:pt x="3990" y="5471"/>
                                <a:pt x="3996" y="5471"/>
                              </a:cubicBezTo>
                              <a:cubicBezTo>
                                <a:pt x="4327" y="5517"/>
                                <a:pt x="4554" y="5440"/>
                                <a:pt x="4760" y="5270"/>
                              </a:cubicBezTo>
                              <a:cubicBezTo>
                                <a:pt x="4955" y="5112"/>
                                <a:pt x="5232" y="4858"/>
                                <a:pt x="5210" y="4639"/>
                              </a:cubicBezTo>
                              <a:cubicBezTo>
                                <a:pt x="5194" y="4494"/>
                                <a:pt x="5020" y="4360"/>
                                <a:pt x="4787" y="4388"/>
                              </a:cubicBezTo>
                              <a:cubicBezTo>
                                <a:pt x="4695" y="4279"/>
                                <a:pt x="4489" y="4258"/>
                                <a:pt x="4316" y="4290"/>
                              </a:cubicBezTo>
                              <a:cubicBezTo>
                                <a:pt x="4223" y="4191"/>
                                <a:pt x="4072" y="4127"/>
                                <a:pt x="3855" y="4138"/>
                              </a:cubicBezTo>
                              <a:cubicBezTo>
                                <a:pt x="3687" y="4149"/>
                                <a:pt x="3562" y="4187"/>
                                <a:pt x="3475" y="4247"/>
                              </a:cubicBezTo>
                              <a:cubicBezTo>
                                <a:pt x="3313" y="4163"/>
                                <a:pt x="3096" y="4212"/>
                                <a:pt x="2949" y="4307"/>
                              </a:cubicBezTo>
                              <a:cubicBezTo>
                                <a:pt x="2928" y="4304"/>
                                <a:pt x="2906" y="4300"/>
                                <a:pt x="2879" y="4297"/>
                              </a:cubicBezTo>
                              <a:cubicBezTo>
                                <a:pt x="2602" y="4265"/>
                                <a:pt x="2472" y="4413"/>
                                <a:pt x="2483" y="4572"/>
                              </a:cubicBezTo>
                              <a:cubicBezTo>
                                <a:pt x="2505" y="4921"/>
                                <a:pt x="2933" y="5549"/>
                                <a:pt x="3605" y="5426"/>
                              </a:cubicBezTo>
                              <a:cubicBezTo>
                                <a:pt x="3622" y="5440"/>
                                <a:pt x="3643" y="5450"/>
                                <a:pt x="3660" y="5461"/>
                              </a:cubicBezTo>
                              <a:cubicBezTo>
                                <a:pt x="3573" y="5662"/>
                                <a:pt x="3372" y="5821"/>
                                <a:pt x="3215" y="6001"/>
                              </a:cubicBezTo>
                              <a:cubicBezTo>
                                <a:pt x="3052" y="6184"/>
                                <a:pt x="2895" y="6364"/>
                                <a:pt x="2667" y="6519"/>
                              </a:cubicBezTo>
                              <a:cubicBezTo>
                                <a:pt x="2602" y="6561"/>
                                <a:pt x="2537" y="6600"/>
                                <a:pt x="2467" y="6639"/>
                              </a:cubicBezTo>
                              <a:cubicBezTo>
                                <a:pt x="2689" y="6417"/>
                                <a:pt x="2705" y="6099"/>
                                <a:pt x="2667" y="5852"/>
                              </a:cubicBezTo>
                              <a:cubicBezTo>
                                <a:pt x="2608" y="5443"/>
                                <a:pt x="2223" y="5228"/>
                                <a:pt x="1762" y="4974"/>
                              </a:cubicBezTo>
                              <a:cubicBezTo>
                                <a:pt x="1751" y="4967"/>
                                <a:pt x="1735" y="4967"/>
                                <a:pt x="1724" y="4967"/>
                              </a:cubicBezTo>
                              <a:cubicBezTo>
                                <a:pt x="1697" y="4967"/>
                                <a:pt x="1670" y="4981"/>
                                <a:pt x="1681" y="5002"/>
                              </a:cubicBezTo>
                              <a:cubicBezTo>
                                <a:pt x="1849" y="5369"/>
                                <a:pt x="1572" y="5715"/>
                                <a:pt x="1594" y="6082"/>
                              </a:cubicBezTo>
                              <a:cubicBezTo>
                                <a:pt x="1610" y="6357"/>
                                <a:pt x="1833" y="6593"/>
                                <a:pt x="2125" y="6787"/>
                              </a:cubicBezTo>
                              <a:cubicBezTo>
                                <a:pt x="1713" y="6935"/>
                                <a:pt x="1252" y="7020"/>
                                <a:pt x="797" y="7126"/>
                              </a:cubicBezTo>
                              <a:cubicBezTo>
                                <a:pt x="792" y="7126"/>
                                <a:pt x="792" y="7129"/>
                                <a:pt x="786" y="7129"/>
                              </a:cubicBezTo>
                              <a:cubicBezTo>
                                <a:pt x="786" y="7129"/>
                                <a:pt x="786" y="7129"/>
                                <a:pt x="786" y="7129"/>
                              </a:cubicBezTo>
                              <a:cubicBezTo>
                                <a:pt x="548" y="7059"/>
                                <a:pt x="298" y="6999"/>
                                <a:pt x="43" y="6953"/>
                              </a:cubicBezTo>
                              <a:lnTo>
                                <a:pt x="43" y="7062"/>
                              </a:lnTo>
                              <a:cubicBezTo>
                                <a:pt x="298" y="7112"/>
                                <a:pt x="542" y="7172"/>
                                <a:pt x="781" y="7246"/>
                              </a:cubicBezTo>
                              <a:cubicBezTo>
                                <a:pt x="1117" y="7352"/>
                                <a:pt x="1431" y="7482"/>
                                <a:pt x="1702" y="7644"/>
                              </a:cubicBezTo>
                              <a:cubicBezTo>
                                <a:pt x="1919" y="7775"/>
                                <a:pt x="2109" y="7920"/>
                                <a:pt x="2310" y="8057"/>
                              </a:cubicBezTo>
                              <a:cubicBezTo>
                                <a:pt x="1984" y="8004"/>
                                <a:pt x="1610" y="8047"/>
                                <a:pt x="1280" y="8029"/>
                              </a:cubicBezTo>
                              <a:cubicBezTo>
                                <a:pt x="857" y="8008"/>
                                <a:pt x="434" y="7951"/>
                                <a:pt x="43" y="7849"/>
                              </a:cubicBezTo>
                              <a:lnTo>
                                <a:pt x="43" y="7930"/>
                              </a:lnTo>
                              <a:cubicBezTo>
                                <a:pt x="65" y="7934"/>
                                <a:pt x="81" y="7941"/>
                                <a:pt x="103" y="7944"/>
                              </a:cubicBezTo>
                              <a:cubicBezTo>
                                <a:pt x="81" y="7944"/>
                                <a:pt x="65" y="7941"/>
                                <a:pt x="43" y="7941"/>
                              </a:cubicBezTo>
                              <a:lnTo>
                                <a:pt x="43" y="8036"/>
                              </a:lnTo>
                              <a:cubicBezTo>
                                <a:pt x="141" y="8029"/>
                                <a:pt x="239" y="8025"/>
                                <a:pt x="342" y="8036"/>
                              </a:cubicBezTo>
                              <a:cubicBezTo>
                                <a:pt x="586" y="8064"/>
                                <a:pt x="802" y="8163"/>
                                <a:pt x="1003" y="8251"/>
                              </a:cubicBezTo>
                              <a:cubicBezTo>
                                <a:pt x="1242" y="8357"/>
                                <a:pt x="1426" y="8466"/>
                                <a:pt x="1502" y="8653"/>
                              </a:cubicBezTo>
                              <a:cubicBezTo>
                                <a:pt x="1648" y="8999"/>
                                <a:pt x="1523" y="9320"/>
                                <a:pt x="1334" y="9641"/>
                              </a:cubicBezTo>
                              <a:cubicBezTo>
                                <a:pt x="1280" y="9624"/>
                                <a:pt x="1225" y="9609"/>
                                <a:pt x="1177" y="9599"/>
                              </a:cubicBezTo>
                              <a:cubicBezTo>
                                <a:pt x="1193" y="9571"/>
                                <a:pt x="1204" y="9532"/>
                                <a:pt x="1214" y="9507"/>
                              </a:cubicBezTo>
                              <a:cubicBezTo>
                                <a:pt x="1231" y="9468"/>
                                <a:pt x="1252" y="9429"/>
                                <a:pt x="1263" y="9387"/>
                              </a:cubicBezTo>
                              <a:cubicBezTo>
                                <a:pt x="1269" y="9377"/>
                                <a:pt x="1242" y="9373"/>
                                <a:pt x="1236" y="9384"/>
                              </a:cubicBezTo>
                              <a:cubicBezTo>
                                <a:pt x="1225" y="9415"/>
                                <a:pt x="1204" y="9447"/>
                                <a:pt x="1182" y="9475"/>
                              </a:cubicBezTo>
                              <a:cubicBezTo>
                                <a:pt x="1160" y="9507"/>
                                <a:pt x="1144" y="9556"/>
                                <a:pt x="1111" y="9588"/>
                              </a:cubicBezTo>
                              <a:cubicBezTo>
                                <a:pt x="1111" y="9588"/>
                                <a:pt x="1111" y="9588"/>
                                <a:pt x="1111" y="9588"/>
                              </a:cubicBezTo>
                              <a:cubicBezTo>
                                <a:pt x="1079" y="9581"/>
                                <a:pt x="1041" y="9574"/>
                                <a:pt x="1008" y="9571"/>
                              </a:cubicBezTo>
                              <a:cubicBezTo>
                                <a:pt x="1106" y="9440"/>
                                <a:pt x="1198" y="9310"/>
                                <a:pt x="1290" y="9176"/>
                              </a:cubicBezTo>
                              <a:cubicBezTo>
                                <a:pt x="1296" y="9165"/>
                                <a:pt x="1274" y="9154"/>
                                <a:pt x="1263" y="9165"/>
                              </a:cubicBezTo>
                              <a:cubicBezTo>
                                <a:pt x="1149" y="9295"/>
                                <a:pt x="1036" y="9426"/>
                                <a:pt x="933" y="9560"/>
                              </a:cubicBezTo>
                              <a:cubicBezTo>
                                <a:pt x="922" y="9560"/>
                                <a:pt x="916" y="9560"/>
                                <a:pt x="905" y="9556"/>
                              </a:cubicBezTo>
                              <a:cubicBezTo>
                                <a:pt x="900" y="9546"/>
                                <a:pt x="900" y="9539"/>
                                <a:pt x="895" y="9528"/>
                              </a:cubicBezTo>
                              <a:cubicBezTo>
                                <a:pt x="1008" y="9366"/>
                                <a:pt x="1101" y="9200"/>
                                <a:pt x="1171" y="9027"/>
                              </a:cubicBezTo>
                              <a:cubicBezTo>
                                <a:pt x="1177" y="9017"/>
                                <a:pt x="1149" y="9013"/>
                                <a:pt x="1144" y="9024"/>
                              </a:cubicBezTo>
                              <a:cubicBezTo>
                                <a:pt x="1068" y="9176"/>
                                <a:pt x="970" y="9324"/>
                                <a:pt x="862" y="9465"/>
                              </a:cubicBezTo>
                              <a:cubicBezTo>
                                <a:pt x="857" y="9458"/>
                                <a:pt x="851" y="9451"/>
                                <a:pt x="846" y="9444"/>
                              </a:cubicBezTo>
                              <a:cubicBezTo>
                                <a:pt x="922" y="9278"/>
                                <a:pt x="998" y="9112"/>
                                <a:pt x="1073" y="8946"/>
                              </a:cubicBezTo>
                              <a:cubicBezTo>
                                <a:pt x="1079" y="8932"/>
                                <a:pt x="1052" y="8929"/>
                                <a:pt x="1046" y="8943"/>
                              </a:cubicBezTo>
                              <a:cubicBezTo>
                                <a:pt x="954" y="9087"/>
                                <a:pt x="873" y="9235"/>
                                <a:pt x="802" y="9384"/>
                              </a:cubicBezTo>
                              <a:cubicBezTo>
                                <a:pt x="786" y="9362"/>
                                <a:pt x="770" y="9345"/>
                                <a:pt x="748" y="9327"/>
                              </a:cubicBezTo>
                              <a:cubicBezTo>
                                <a:pt x="797" y="9179"/>
                                <a:pt x="857" y="9034"/>
                                <a:pt x="943" y="8890"/>
                              </a:cubicBezTo>
                              <a:cubicBezTo>
                                <a:pt x="949" y="8883"/>
                                <a:pt x="933" y="8879"/>
                                <a:pt x="927" y="8886"/>
                              </a:cubicBezTo>
                              <a:cubicBezTo>
                                <a:pt x="830" y="9010"/>
                                <a:pt x="748" y="9144"/>
                                <a:pt x="694" y="9281"/>
                              </a:cubicBezTo>
                              <a:cubicBezTo>
                                <a:pt x="678" y="9267"/>
                                <a:pt x="661" y="9257"/>
                                <a:pt x="645" y="9243"/>
                              </a:cubicBezTo>
                              <a:cubicBezTo>
                                <a:pt x="667" y="9094"/>
                                <a:pt x="716" y="8946"/>
                                <a:pt x="802" y="8802"/>
                              </a:cubicBezTo>
                              <a:cubicBezTo>
                                <a:pt x="808" y="8791"/>
                                <a:pt x="781" y="8784"/>
                                <a:pt x="775" y="8795"/>
                              </a:cubicBezTo>
                              <a:cubicBezTo>
                                <a:pt x="683" y="8925"/>
                                <a:pt x="618" y="9063"/>
                                <a:pt x="586" y="9200"/>
                              </a:cubicBezTo>
                              <a:cubicBezTo>
                                <a:pt x="564" y="9186"/>
                                <a:pt x="548" y="9176"/>
                                <a:pt x="526" y="9165"/>
                              </a:cubicBezTo>
                              <a:cubicBezTo>
                                <a:pt x="553" y="9013"/>
                                <a:pt x="586" y="8865"/>
                                <a:pt x="689" y="8724"/>
                              </a:cubicBezTo>
                              <a:cubicBezTo>
                                <a:pt x="699" y="8713"/>
                                <a:pt x="672" y="8703"/>
                                <a:pt x="661" y="8713"/>
                              </a:cubicBezTo>
                              <a:cubicBezTo>
                                <a:pt x="548" y="8844"/>
                                <a:pt x="493" y="8985"/>
                                <a:pt x="466" y="9133"/>
                              </a:cubicBezTo>
                              <a:cubicBezTo>
                                <a:pt x="450" y="9126"/>
                                <a:pt x="439" y="9119"/>
                                <a:pt x="423" y="9112"/>
                              </a:cubicBezTo>
                              <a:cubicBezTo>
                                <a:pt x="455" y="8964"/>
                                <a:pt x="493" y="8819"/>
                                <a:pt x="558" y="8675"/>
                              </a:cubicBezTo>
                              <a:cubicBezTo>
                                <a:pt x="564" y="8668"/>
                                <a:pt x="548" y="8668"/>
                                <a:pt x="542" y="8671"/>
                              </a:cubicBezTo>
                              <a:cubicBezTo>
                                <a:pt x="461" y="8805"/>
                                <a:pt x="396" y="8943"/>
                                <a:pt x="352" y="9084"/>
                              </a:cubicBezTo>
                              <a:cubicBezTo>
                                <a:pt x="331" y="9073"/>
                                <a:pt x="304" y="9063"/>
                                <a:pt x="277" y="9056"/>
                              </a:cubicBezTo>
                              <a:cubicBezTo>
                                <a:pt x="298" y="8900"/>
                                <a:pt x="347" y="8745"/>
                                <a:pt x="439" y="8600"/>
                              </a:cubicBezTo>
                              <a:cubicBezTo>
                                <a:pt x="445" y="8590"/>
                                <a:pt x="417" y="8583"/>
                                <a:pt x="412" y="8593"/>
                              </a:cubicBezTo>
                              <a:cubicBezTo>
                                <a:pt x="314" y="8735"/>
                                <a:pt x="244" y="8883"/>
                                <a:pt x="211" y="9034"/>
                              </a:cubicBezTo>
                              <a:cubicBezTo>
                                <a:pt x="190" y="9027"/>
                                <a:pt x="163" y="9020"/>
                                <a:pt x="136" y="9013"/>
                              </a:cubicBezTo>
                              <a:cubicBezTo>
                                <a:pt x="146" y="8862"/>
                                <a:pt x="174" y="8713"/>
                                <a:pt x="239" y="8562"/>
                              </a:cubicBezTo>
                              <a:cubicBezTo>
                                <a:pt x="244" y="8551"/>
                                <a:pt x="217" y="8544"/>
                                <a:pt x="211" y="8558"/>
                              </a:cubicBezTo>
                              <a:cubicBezTo>
                                <a:pt x="136" y="8696"/>
                                <a:pt x="81" y="8844"/>
                                <a:pt x="65" y="8992"/>
                              </a:cubicBezTo>
                              <a:cubicBezTo>
                                <a:pt x="54" y="8989"/>
                                <a:pt x="49" y="8989"/>
                                <a:pt x="38" y="8985"/>
                              </a:cubicBezTo>
                              <a:lnTo>
                                <a:pt x="38" y="9574"/>
                              </a:lnTo>
                              <a:cubicBezTo>
                                <a:pt x="146" y="9645"/>
                                <a:pt x="244" y="9726"/>
                                <a:pt x="320" y="9803"/>
                              </a:cubicBezTo>
                              <a:cubicBezTo>
                                <a:pt x="504" y="9987"/>
                                <a:pt x="483" y="10170"/>
                                <a:pt x="298" y="10347"/>
                              </a:cubicBezTo>
                              <a:cubicBezTo>
                                <a:pt x="293" y="10350"/>
                                <a:pt x="293" y="10354"/>
                                <a:pt x="287" y="10357"/>
                              </a:cubicBezTo>
                              <a:cubicBezTo>
                                <a:pt x="228" y="10340"/>
                                <a:pt x="168" y="10322"/>
                                <a:pt x="108" y="10304"/>
                              </a:cubicBezTo>
                              <a:cubicBezTo>
                                <a:pt x="108" y="10301"/>
                                <a:pt x="114" y="10301"/>
                                <a:pt x="114" y="10297"/>
                              </a:cubicBezTo>
                              <a:cubicBezTo>
                                <a:pt x="125" y="10209"/>
                                <a:pt x="146" y="10124"/>
                                <a:pt x="179" y="10036"/>
                              </a:cubicBezTo>
                              <a:cubicBezTo>
                                <a:pt x="184" y="10026"/>
                                <a:pt x="157" y="10019"/>
                                <a:pt x="152" y="10033"/>
                              </a:cubicBezTo>
                              <a:cubicBezTo>
                                <a:pt x="114" y="10117"/>
                                <a:pt x="81" y="10206"/>
                                <a:pt x="60" y="10290"/>
                              </a:cubicBezTo>
                              <a:cubicBezTo>
                                <a:pt x="54" y="10290"/>
                                <a:pt x="49" y="10287"/>
                                <a:pt x="43" y="10287"/>
                              </a:cubicBezTo>
                              <a:lnTo>
                                <a:pt x="43" y="10368"/>
                              </a:lnTo>
                              <a:cubicBezTo>
                                <a:pt x="320" y="10442"/>
                                <a:pt x="575" y="10537"/>
                                <a:pt x="824" y="10654"/>
                              </a:cubicBezTo>
                              <a:cubicBezTo>
                                <a:pt x="1003" y="10735"/>
                                <a:pt x="1090" y="10830"/>
                                <a:pt x="1177" y="10957"/>
                              </a:cubicBezTo>
                              <a:cubicBezTo>
                                <a:pt x="1312" y="11158"/>
                                <a:pt x="1204" y="11373"/>
                                <a:pt x="922" y="11504"/>
                              </a:cubicBezTo>
                              <a:cubicBezTo>
                                <a:pt x="911" y="11500"/>
                                <a:pt x="905" y="11500"/>
                                <a:pt x="895" y="11497"/>
                              </a:cubicBezTo>
                              <a:cubicBezTo>
                                <a:pt x="830" y="11483"/>
                                <a:pt x="737" y="11500"/>
                                <a:pt x="678" y="11483"/>
                              </a:cubicBezTo>
                              <a:cubicBezTo>
                                <a:pt x="672" y="11479"/>
                                <a:pt x="667" y="11479"/>
                                <a:pt x="661" y="11476"/>
                              </a:cubicBezTo>
                              <a:cubicBezTo>
                                <a:pt x="661" y="11476"/>
                                <a:pt x="661" y="11476"/>
                                <a:pt x="667" y="11472"/>
                              </a:cubicBezTo>
                              <a:cubicBezTo>
                                <a:pt x="678" y="11483"/>
                                <a:pt x="699" y="11486"/>
                                <a:pt x="721" y="11476"/>
                              </a:cubicBezTo>
                              <a:cubicBezTo>
                                <a:pt x="824" y="11416"/>
                                <a:pt x="922" y="11349"/>
                                <a:pt x="998" y="11274"/>
                              </a:cubicBezTo>
                              <a:cubicBezTo>
                                <a:pt x="1008" y="11264"/>
                                <a:pt x="981" y="11250"/>
                                <a:pt x="970" y="11260"/>
                              </a:cubicBezTo>
                              <a:cubicBezTo>
                                <a:pt x="884" y="11327"/>
                                <a:pt x="792" y="11387"/>
                                <a:pt x="683" y="11437"/>
                              </a:cubicBezTo>
                              <a:cubicBezTo>
                                <a:pt x="683" y="11433"/>
                                <a:pt x="683" y="11426"/>
                                <a:pt x="683" y="11423"/>
                              </a:cubicBezTo>
                              <a:cubicBezTo>
                                <a:pt x="786" y="11331"/>
                                <a:pt x="895" y="11239"/>
                                <a:pt x="992" y="11147"/>
                              </a:cubicBezTo>
                              <a:cubicBezTo>
                                <a:pt x="1008" y="11133"/>
                                <a:pt x="976" y="11119"/>
                                <a:pt x="960" y="11130"/>
                              </a:cubicBezTo>
                              <a:cubicBezTo>
                                <a:pt x="857" y="11197"/>
                                <a:pt x="759" y="11274"/>
                                <a:pt x="672" y="11356"/>
                              </a:cubicBezTo>
                              <a:cubicBezTo>
                                <a:pt x="667" y="11334"/>
                                <a:pt x="661" y="11310"/>
                                <a:pt x="651" y="11289"/>
                              </a:cubicBezTo>
                              <a:cubicBezTo>
                                <a:pt x="727" y="11200"/>
                                <a:pt x="813" y="11116"/>
                                <a:pt x="905" y="11035"/>
                              </a:cubicBezTo>
                              <a:cubicBezTo>
                                <a:pt x="922" y="11020"/>
                                <a:pt x="889" y="11003"/>
                                <a:pt x="873" y="11017"/>
                              </a:cubicBezTo>
                              <a:cubicBezTo>
                                <a:pt x="781" y="11088"/>
                                <a:pt x="699" y="11158"/>
                                <a:pt x="624" y="11236"/>
                              </a:cubicBezTo>
                              <a:cubicBezTo>
                                <a:pt x="607" y="11211"/>
                                <a:pt x="591" y="11190"/>
                                <a:pt x="569" y="11169"/>
                              </a:cubicBezTo>
                              <a:cubicBezTo>
                                <a:pt x="634" y="11091"/>
                                <a:pt x="705" y="11020"/>
                                <a:pt x="792" y="10953"/>
                              </a:cubicBezTo>
                              <a:cubicBezTo>
                                <a:pt x="813" y="10939"/>
                                <a:pt x="781" y="10915"/>
                                <a:pt x="759" y="10932"/>
                              </a:cubicBezTo>
                              <a:cubicBezTo>
                                <a:pt x="678" y="10996"/>
                                <a:pt x="596" y="11059"/>
                                <a:pt x="531" y="11130"/>
                              </a:cubicBezTo>
                              <a:cubicBezTo>
                                <a:pt x="515" y="11116"/>
                                <a:pt x="499" y="11105"/>
                                <a:pt x="483" y="11091"/>
                              </a:cubicBezTo>
                              <a:cubicBezTo>
                                <a:pt x="531" y="11010"/>
                                <a:pt x="591" y="10932"/>
                                <a:pt x="661" y="10855"/>
                              </a:cubicBezTo>
                              <a:cubicBezTo>
                                <a:pt x="672" y="10841"/>
                                <a:pt x="640" y="10826"/>
                                <a:pt x="629" y="10841"/>
                              </a:cubicBezTo>
                              <a:cubicBezTo>
                                <a:pt x="558" y="10911"/>
                                <a:pt x="493" y="10982"/>
                                <a:pt x="439" y="11059"/>
                              </a:cubicBezTo>
                              <a:cubicBezTo>
                                <a:pt x="423" y="11049"/>
                                <a:pt x="407" y="11042"/>
                                <a:pt x="390" y="11031"/>
                              </a:cubicBezTo>
                              <a:cubicBezTo>
                                <a:pt x="439" y="10936"/>
                                <a:pt x="504" y="10848"/>
                                <a:pt x="586" y="10763"/>
                              </a:cubicBezTo>
                              <a:cubicBezTo>
                                <a:pt x="596" y="10749"/>
                                <a:pt x="564" y="10735"/>
                                <a:pt x="553" y="10749"/>
                              </a:cubicBezTo>
                              <a:cubicBezTo>
                                <a:pt x="472" y="10830"/>
                                <a:pt x="401" y="10915"/>
                                <a:pt x="342" y="11003"/>
                              </a:cubicBezTo>
                              <a:cubicBezTo>
                                <a:pt x="325" y="10996"/>
                                <a:pt x="309" y="10989"/>
                                <a:pt x="287" y="10978"/>
                              </a:cubicBezTo>
                              <a:cubicBezTo>
                                <a:pt x="336" y="10883"/>
                                <a:pt x="385" y="10784"/>
                                <a:pt x="423" y="10685"/>
                              </a:cubicBezTo>
                              <a:cubicBezTo>
                                <a:pt x="428" y="10671"/>
                                <a:pt x="396" y="10664"/>
                                <a:pt x="390" y="10675"/>
                              </a:cubicBezTo>
                              <a:cubicBezTo>
                                <a:pt x="325" y="10763"/>
                                <a:pt x="277" y="10858"/>
                                <a:pt x="222" y="10953"/>
                              </a:cubicBezTo>
                              <a:cubicBezTo>
                                <a:pt x="211" y="10950"/>
                                <a:pt x="201" y="10946"/>
                                <a:pt x="184" y="10943"/>
                              </a:cubicBezTo>
                              <a:cubicBezTo>
                                <a:pt x="228" y="10834"/>
                                <a:pt x="266" y="10724"/>
                                <a:pt x="304" y="10611"/>
                              </a:cubicBezTo>
                              <a:cubicBezTo>
                                <a:pt x="309" y="10597"/>
                                <a:pt x="277" y="10590"/>
                                <a:pt x="271" y="10604"/>
                              </a:cubicBezTo>
                              <a:cubicBezTo>
                                <a:pt x="217" y="10707"/>
                                <a:pt x="163" y="10816"/>
                                <a:pt x="119" y="10922"/>
                              </a:cubicBezTo>
                              <a:cubicBezTo>
                                <a:pt x="98" y="10918"/>
                                <a:pt x="81" y="10911"/>
                                <a:pt x="60" y="10908"/>
                              </a:cubicBezTo>
                              <a:lnTo>
                                <a:pt x="60" y="11313"/>
                              </a:lnTo>
                              <a:cubicBezTo>
                                <a:pt x="179" y="11289"/>
                                <a:pt x="331" y="11253"/>
                                <a:pt x="369" y="11310"/>
                              </a:cubicBezTo>
                              <a:cubicBezTo>
                                <a:pt x="401" y="11370"/>
                                <a:pt x="347" y="11430"/>
                                <a:pt x="412" y="11490"/>
                              </a:cubicBezTo>
                              <a:cubicBezTo>
                                <a:pt x="461" y="11536"/>
                                <a:pt x="537" y="11550"/>
                                <a:pt x="613" y="11560"/>
                              </a:cubicBezTo>
                              <a:cubicBezTo>
                                <a:pt x="672" y="11571"/>
                                <a:pt x="737" y="11567"/>
                                <a:pt x="792" y="11574"/>
                              </a:cubicBezTo>
                              <a:cubicBezTo>
                                <a:pt x="927" y="11592"/>
                                <a:pt x="889" y="11631"/>
                                <a:pt x="884" y="11715"/>
                              </a:cubicBezTo>
                              <a:cubicBezTo>
                                <a:pt x="878" y="11751"/>
                                <a:pt x="933" y="11761"/>
                                <a:pt x="970" y="11754"/>
                              </a:cubicBezTo>
                              <a:cubicBezTo>
                                <a:pt x="1122" y="11765"/>
                                <a:pt x="1280" y="11761"/>
                                <a:pt x="1437" y="11775"/>
                              </a:cubicBezTo>
                              <a:cubicBezTo>
                                <a:pt x="1545" y="11786"/>
                                <a:pt x="1654" y="11804"/>
                                <a:pt x="1757" y="11821"/>
                              </a:cubicBezTo>
                              <a:cubicBezTo>
                                <a:pt x="1681" y="11839"/>
                                <a:pt x="1610" y="11860"/>
                                <a:pt x="1540" y="11888"/>
                              </a:cubicBezTo>
                              <a:cubicBezTo>
                                <a:pt x="1496" y="11906"/>
                                <a:pt x="1513" y="11941"/>
                                <a:pt x="1545" y="11952"/>
                              </a:cubicBezTo>
                              <a:cubicBezTo>
                                <a:pt x="1551" y="11955"/>
                                <a:pt x="1551" y="11959"/>
                                <a:pt x="1561" y="11962"/>
                              </a:cubicBezTo>
                              <a:cubicBezTo>
                                <a:pt x="1713" y="12015"/>
                                <a:pt x="1849" y="12061"/>
                                <a:pt x="1979" y="12128"/>
                              </a:cubicBezTo>
                              <a:cubicBezTo>
                                <a:pt x="1572" y="12192"/>
                                <a:pt x="1063" y="12202"/>
                                <a:pt x="667" y="12153"/>
                              </a:cubicBezTo>
                              <a:cubicBezTo>
                                <a:pt x="434" y="12125"/>
                                <a:pt x="239" y="12058"/>
                                <a:pt x="60" y="11976"/>
                              </a:cubicBezTo>
                              <a:lnTo>
                                <a:pt x="60" y="12509"/>
                              </a:lnTo>
                              <a:cubicBezTo>
                                <a:pt x="141" y="12689"/>
                                <a:pt x="304" y="12862"/>
                                <a:pt x="504" y="13000"/>
                              </a:cubicBezTo>
                              <a:cubicBezTo>
                                <a:pt x="819" y="13246"/>
                                <a:pt x="1290" y="13409"/>
                                <a:pt x="1751" y="13571"/>
                              </a:cubicBezTo>
                              <a:close/>
                              <a:moveTo>
                                <a:pt x="1795" y="7355"/>
                              </a:moveTo>
                              <a:cubicBezTo>
                                <a:pt x="1735" y="7334"/>
                                <a:pt x="1675" y="7313"/>
                                <a:pt x="1616" y="7288"/>
                              </a:cubicBezTo>
                              <a:cubicBezTo>
                                <a:pt x="1648" y="7288"/>
                                <a:pt x="1686" y="7285"/>
                                <a:pt x="1719" y="7285"/>
                              </a:cubicBezTo>
                              <a:cubicBezTo>
                                <a:pt x="1778" y="7295"/>
                                <a:pt x="1838" y="7306"/>
                                <a:pt x="1898" y="7316"/>
                              </a:cubicBezTo>
                              <a:cubicBezTo>
                                <a:pt x="1957" y="7327"/>
                                <a:pt x="2017" y="7341"/>
                                <a:pt x="2082" y="7352"/>
                              </a:cubicBezTo>
                              <a:cubicBezTo>
                                <a:pt x="1990" y="7355"/>
                                <a:pt x="1892" y="7359"/>
                                <a:pt x="1795" y="7355"/>
                              </a:cubicBezTo>
                              <a:close/>
                              <a:moveTo>
                                <a:pt x="3204" y="7154"/>
                              </a:moveTo>
                              <a:cubicBezTo>
                                <a:pt x="3128" y="7168"/>
                                <a:pt x="3052" y="7193"/>
                                <a:pt x="2971" y="7214"/>
                              </a:cubicBezTo>
                              <a:cubicBezTo>
                                <a:pt x="2781" y="7267"/>
                                <a:pt x="2581" y="7302"/>
                                <a:pt x="2375" y="7323"/>
                              </a:cubicBezTo>
                              <a:cubicBezTo>
                                <a:pt x="2326" y="7331"/>
                                <a:pt x="2277" y="7334"/>
                                <a:pt x="2228" y="7338"/>
                              </a:cubicBezTo>
                              <a:cubicBezTo>
                                <a:pt x="2125" y="7316"/>
                                <a:pt x="2017" y="7292"/>
                                <a:pt x="1914" y="7267"/>
                              </a:cubicBezTo>
                              <a:cubicBezTo>
                                <a:pt x="1946" y="7263"/>
                                <a:pt x="1973" y="7263"/>
                                <a:pt x="2006" y="7260"/>
                              </a:cubicBezTo>
                              <a:cubicBezTo>
                                <a:pt x="2185" y="7263"/>
                                <a:pt x="2364" y="7274"/>
                                <a:pt x="2543" y="7278"/>
                              </a:cubicBezTo>
                              <a:cubicBezTo>
                                <a:pt x="2559" y="7278"/>
                                <a:pt x="2564" y="7260"/>
                                <a:pt x="2548" y="7260"/>
                              </a:cubicBezTo>
                              <a:cubicBezTo>
                                <a:pt x="2461" y="7253"/>
                                <a:pt x="2369" y="7242"/>
                                <a:pt x="2283" y="7235"/>
                              </a:cubicBezTo>
                              <a:cubicBezTo>
                                <a:pt x="2429" y="7221"/>
                                <a:pt x="2570" y="7204"/>
                                <a:pt x="2711" y="7189"/>
                              </a:cubicBezTo>
                              <a:cubicBezTo>
                                <a:pt x="2727" y="7186"/>
                                <a:pt x="2727" y="7168"/>
                                <a:pt x="2705" y="7168"/>
                              </a:cubicBezTo>
                              <a:cubicBezTo>
                                <a:pt x="2554" y="7175"/>
                                <a:pt x="2402" y="7175"/>
                                <a:pt x="2245" y="7175"/>
                              </a:cubicBezTo>
                              <a:cubicBezTo>
                                <a:pt x="2364" y="7151"/>
                                <a:pt x="2478" y="7119"/>
                                <a:pt x="2592" y="7087"/>
                              </a:cubicBezTo>
                              <a:cubicBezTo>
                                <a:pt x="2798" y="7098"/>
                                <a:pt x="3004" y="7122"/>
                                <a:pt x="3204" y="7154"/>
                              </a:cubicBezTo>
                              <a:close/>
                              <a:moveTo>
                                <a:pt x="2174" y="7080"/>
                              </a:moveTo>
                              <a:cubicBezTo>
                                <a:pt x="2277" y="7077"/>
                                <a:pt x="2380" y="7077"/>
                                <a:pt x="2478" y="7080"/>
                              </a:cubicBezTo>
                              <a:cubicBezTo>
                                <a:pt x="2326" y="7105"/>
                                <a:pt x="2174" y="7140"/>
                                <a:pt x="2022" y="7172"/>
                              </a:cubicBezTo>
                              <a:cubicBezTo>
                                <a:pt x="1946" y="7172"/>
                                <a:pt x="1865" y="7172"/>
                                <a:pt x="1789" y="7172"/>
                              </a:cubicBezTo>
                              <a:cubicBezTo>
                                <a:pt x="1919" y="7144"/>
                                <a:pt x="2044" y="7112"/>
                                <a:pt x="2174" y="7080"/>
                              </a:cubicBezTo>
                              <a:close/>
                              <a:moveTo>
                                <a:pt x="5698" y="5852"/>
                              </a:moveTo>
                              <a:cubicBezTo>
                                <a:pt x="5324" y="5881"/>
                                <a:pt x="5031" y="6117"/>
                                <a:pt x="4782" y="6283"/>
                              </a:cubicBezTo>
                              <a:cubicBezTo>
                                <a:pt x="4327" y="6583"/>
                                <a:pt x="3714" y="6660"/>
                                <a:pt x="3096" y="6604"/>
                              </a:cubicBezTo>
                              <a:cubicBezTo>
                                <a:pt x="3199" y="6576"/>
                                <a:pt x="3296" y="6544"/>
                                <a:pt x="3394" y="6505"/>
                              </a:cubicBezTo>
                              <a:cubicBezTo>
                                <a:pt x="3665" y="6484"/>
                                <a:pt x="3936" y="6466"/>
                                <a:pt x="4207" y="6452"/>
                              </a:cubicBezTo>
                              <a:cubicBezTo>
                                <a:pt x="4223" y="6452"/>
                                <a:pt x="4223" y="6434"/>
                                <a:pt x="4207" y="6434"/>
                              </a:cubicBezTo>
                              <a:cubicBezTo>
                                <a:pt x="3980" y="6438"/>
                                <a:pt x="3757" y="6442"/>
                                <a:pt x="3530" y="6452"/>
                              </a:cubicBezTo>
                              <a:cubicBezTo>
                                <a:pt x="3567" y="6438"/>
                                <a:pt x="3600" y="6420"/>
                                <a:pt x="3638" y="6406"/>
                              </a:cubicBezTo>
                              <a:cubicBezTo>
                                <a:pt x="3931" y="6353"/>
                                <a:pt x="4218" y="6311"/>
                                <a:pt x="4527" y="6293"/>
                              </a:cubicBezTo>
                              <a:cubicBezTo>
                                <a:pt x="4549" y="6293"/>
                                <a:pt x="4549" y="6272"/>
                                <a:pt x="4527" y="6272"/>
                              </a:cubicBezTo>
                              <a:cubicBezTo>
                                <a:pt x="4310" y="6272"/>
                                <a:pt x="4083" y="6283"/>
                                <a:pt x="3866" y="6311"/>
                              </a:cubicBezTo>
                              <a:cubicBezTo>
                                <a:pt x="3904" y="6297"/>
                                <a:pt x="3942" y="6279"/>
                                <a:pt x="3980" y="6265"/>
                              </a:cubicBezTo>
                              <a:cubicBezTo>
                                <a:pt x="4267" y="6202"/>
                                <a:pt x="4554" y="6145"/>
                                <a:pt x="4858" y="6121"/>
                              </a:cubicBezTo>
                              <a:cubicBezTo>
                                <a:pt x="4874" y="6121"/>
                                <a:pt x="4869" y="6099"/>
                                <a:pt x="4852" y="6099"/>
                              </a:cubicBezTo>
                              <a:cubicBezTo>
                                <a:pt x="4657" y="6110"/>
                                <a:pt x="4462" y="6124"/>
                                <a:pt x="4267" y="6152"/>
                              </a:cubicBezTo>
                              <a:cubicBezTo>
                                <a:pt x="4457" y="6085"/>
                                <a:pt x="4646" y="6022"/>
                                <a:pt x="4852" y="5976"/>
                              </a:cubicBezTo>
                              <a:cubicBezTo>
                                <a:pt x="4874" y="5972"/>
                                <a:pt x="4863" y="5951"/>
                                <a:pt x="4842" y="5955"/>
                              </a:cubicBezTo>
                              <a:cubicBezTo>
                                <a:pt x="4652" y="5986"/>
                                <a:pt x="4473" y="6032"/>
                                <a:pt x="4299" y="6085"/>
                              </a:cubicBezTo>
                              <a:cubicBezTo>
                                <a:pt x="4419" y="6032"/>
                                <a:pt x="4538" y="5976"/>
                                <a:pt x="4657" y="5919"/>
                              </a:cubicBezTo>
                              <a:cubicBezTo>
                                <a:pt x="4668" y="5916"/>
                                <a:pt x="4657" y="5905"/>
                                <a:pt x="4646" y="5909"/>
                              </a:cubicBezTo>
                              <a:cubicBezTo>
                                <a:pt x="4381" y="6008"/>
                                <a:pt x="4115" y="6113"/>
                                <a:pt x="3855" y="6219"/>
                              </a:cubicBezTo>
                              <a:cubicBezTo>
                                <a:pt x="3855" y="6219"/>
                                <a:pt x="3855" y="6219"/>
                                <a:pt x="3849" y="6223"/>
                              </a:cubicBezTo>
                              <a:cubicBezTo>
                                <a:pt x="3844" y="6223"/>
                                <a:pt x="3844" y="6223"/>
                                <a:pt x="3839" y="6223"/>
                              </a:cubicBezTo>
                              <a:cubicBezTo>
                                <a:pt x="3963" y="6156"/>
                                <a:pt x="4077" y="6082"/>
                                <a:pt x="4191" y="6011"/>
                              </a:cubicBezTo>
                              <a:cubicBezTo>
                                <a:pt x="4202" y="6004"/>
                                <a:pt x="4186" y="5994"/>
                                <a:pt x="4175" y="6001"/>
                              </a:cubicBezTo>
                              <a:cubicBezTo>
                                <a:pt x="3920" y="6135"/>
                                <a:pt x="3649" y="6255"/>
                                <a:pt x="3389" y="6378"/>
                              </a:cubicBezTo>
                              <a:cubicBezTo>
                                <a:pt x="3399" y="6371"/>
                                <a:pt x="3410" y="6364"/>
                                <a:pt x="3421" y="6357"/>
                              </a:cubicBezTo>
                              <a:cubicBezTo>
                                <a:pt x="3497" y="6304"/>
                                <a:pt x="3578" y="6244"/>
                                <a:pt x="3633" y="6180"/>
                              </a:cubicBezTo>
                              <a:cubicBezTo>
                                <a:pt x="4240" y="5902"/>
                                <a:pt x="4966" y="5740"/>
                                <a:pt x="5698" y="5852"/>
                              </a:cubicBezTo>
                              <a:close/>
                              <a:moveTo>
                                <a:pt x="3459" y="6269"/>
                              </a:moveTo>
                              <a:cubicBezTo>
                                <a:pt x="3432" y="6290"/>
                                <a:pt x="3405" y="6307"/>
                                <a:pt x="3372" y="6325"/>
                              </a:cubicBezTo>
                              <a:cubicBezTo>
                                <a:pt x="3280" y="6385"/>
                                <a:pt x="3177" y="6434"/>
                                <a:pt x="3085" y="6491"/>
                              </a:cubicBezTo>
                              <a:cubicBezTo>
                                <a:pt x="3085" y="6491"/>
                                <a:pt x="3085" y="6491"/>
                                <a:pt x="3080" y="6491"/>
                              </a:cubicBezTo>
                              <a:cubicBezTo>
                                <a:pt x="3199" y="6413"/>
                                <a:pt x="3329" y="6339"/>
                                <a:pt x="3459" y="6269"/>
                              </a:cubicBezTo>
                              <a:close/>
                              <a:moveTo>
                                <a:pt x="4625" y="4413"/>
                              </a:moveTo>
                              <a:cubicBezTo>
                                <a:pt x="4630" y="4417"/>
                                <a:pt x="4636" y="4420"/>
                                <a:pt x="4646" y="4427"/>
                              </a:cubicBezTo>
                              <a:cubicBezTo>
                                <a:pt x="4641" y="4431"/>
                                <a:pt x="4630" y="4434"/>
                                <a:pt x="4625" y="4438"/>
                              </a:cubicBezTo>
                              <a:cubicBezTo>
                                <a:pt x="4619" y="4431"/>
                                <a:pt x="4625" y="4420"/>
                                <a:pt x="4625" y="4413"/>
                              </a:cubicBezTo>
                              <a:close/>
                              <a:moveTo>
                                <a:pt x="4505" y="4367"/>
                              </a:moveTo>
                              <a:cubicBezTo>
                                <a:pt x="4538" y="4371"/>
                                <a:pt x="4560" y="4381"/>
                                <a:pt x="4581" y="4388"/>
                              </a:cubicBezTo>
                              <a:cubicBezTo>
                                <a:pt x="4581" y="4413"/>
                                <a:pt x="4576" y="4434"/>
                                <a:pt x="4570" y="4455"/>
                              </a:cubicBezTo>
                              <a:cubicBezTo>
                                <a:pt x="4570" y="4455"/>
                                <a:pt x="4565" y="4459"/>
                                <a:pt x="4565" y="4459"/>
                              </a:cubicBezTo>
                              <a:cubicBezTo>
                                <a:pt x="4560" y="4459"/>
                                <a:pt x="4560" y="4459"/>
                                <a:pt x="4554" y="4455"/>
                              </a:cubicBezTo>
                              <a:cubicBezTo>
                                <a:pt x="4533" y="4452"/>
                                <a:pt x="4511" y="4452"/>
                                <a:pt x="4489" y="4448"/>
                              </a:cubicBezTo>
                              <a:cubicBezTo>
                                <a:pt x="4495" y="4424"/>
                                <a:pt x="4500" y="4395"/>
                                <a:pt x="4505" y="4367"/>
                              </a:cubicBezTo>
                              <a:close/>
                              <a:moveTo>
                                <a:pt x="4413" y="4364"/>
                              </a:moveTo>
                              <a:cubicBezTo>
                                <a:pt x="4435" y="4364"/>
                                <a:pt x="4457" y="4364"/>
                                <a:pt x="4473" y="4364"/>
                              </a:cubicBezTo>
                              <a:cubicBezTo>
                                <a:pt x="4467" y="4392"/>
                                <a:pt x="4462" y="4420"/>
                                <a:pt x="4457" y="4445"/>
                              </a:cubicBezTo>
                              <a:cubicBezTo>
                                <a:pt x="4440" y="4441"/>
                                <a:pt x="4424" y="4438"/>
                                <a:pt x="4408" y="4434"/>
                              </a:cubicBezTo>
                              <a:cubicBezTo>
                                <a:pt x="4408" y="4413"/>
                                <a:pt x="4413" y="4388"/>
                                <a:pt x="4413" y="4364"/>
                              </a:cubicBezTo>
                              <a:close/>
                              <a:moveTo>
                                <a:pt x="4381" y="4364"/>
                              </a:moveTo>
                              <a:cubicBezTo>
                                <a:pt x="4381" y="4381"/>
                                <a:pt x="4375" y="4399"/>
                                <a:pt x="4375" y="4420"/>
                              </a:cubicBezTo>
                              <a:cubicBezTo>
                                <a:pt x="4364" y="4403"/>
                                <a:pt x="4359" y="4385"/>
                                <a:pt x="4348" y="4367"/>
                              </a:cubicBezTo>
                              <a:cubicBezTo>
                                <a:pt x="4359" y="4364"/>
                                <a:pt x="4370" y="4364"/>
                                <a:pt x="4381" y="4364"/>
                              </a:cubicBezTo>
                              <a:close/>
                              <a:moveTo>
                                <a:pt x="4343" y="5034"/>
                              </a:moveTo>
                              <a:cubicBezTo>
                                <a:pt x="4381" y="4978"/>
                                <a:pt x="4430" y="4928"/>
                                <a:pt x="4473" y="4875"/>
                              </a:cubicBezTo>
                              <a:cubicBezTo>
                                <a:pt x="4478" y="4868"/>
                                <a:pt x="4462" y="4858"/>
                                <a:pt x="4451" y="4865"/>
                              </a:cubicBezTo>
                              <a:cubicBezTo>
                                <a:pt x="4424" y="4889"/>
                                <a:pt x="4397" y="4914"/>
                                <a:pt x="4375" y="4939"/>
                              </a:cubicBezTo>
                              <a:cubicBezTo>
                                <a:pt x="4392" y="4886"/>
                                <a:pt x="4408" y="4833"/>
                                <a:pt x="4419" y="4784"/>
                              </a:cubicBezTo>
                              <a:cubicBezTo>
                                <a:pt x="4424" y="4759"/>
                                <a:pt x="4430" y="4731"/>
                                <a:pt x="4430" y="4702"/>
                              </a:cubicBezTo>
                              <a:cubicBezTo>
                                <a:pt x="4511" y="4547"/>
                                <a:pt x="4842" y="4392"/>
                                <a:pt x="5015" y="4568"/>
                              </a:cubicBezTo>
                              <a:cubicBezTo>
                                <a:pt x="5140" y="4695"/>
                                <a:pt x="4988" y="4872"/>
                                <a:pt x="4890" y="4985"/>
                              </a:cubicBezTo>
                              <a:cubicBezTo>
                                <a:pt x="4711" y="5196"/>
                                <a:pt x="4478" y="5436"/>
                                <a:pt x="4077" y="5408"/>
                              </a:cubicBezTo>
                              <a:cubicBezTo>
                                <a:pt x="4099" y="5390"/>
                                <a:pt x="4115" y="5373"/>
                                <a:pt x="4137" y="5348"/>
                              </a:cubicBezTo>
                              <a:cubicBezTo>
                                <a:pt x="4153" y="5330"/>
                                <a:pt x="4164" y="5316"/>
                                <a:pt x="4180" y="5299"/>
                              </a:cubicBezTo>
                              <a:cubicBezTo>
                                <a:pt x="4316" y="5203"/>
                                <a:pt x="4424" y="5076"/>
                                <a:pt x="4500" y="4963"/>
                              </a:cubicBezTo>
                              <a:cubicBezTo>
                                <a:pt x="4505" y="4953"/>
                                <a:pt x="4484" y="4942"/>
                                <a:pt x="4473" y="4953"/>
                              </a:cubicBezTo>
                              <a:cubicBezTo>
                                <a:pt x="4413" y="5013"/>
                                <a:pt x="4354" y="5069"/>
                                <a:pt x="4289" y="5126"/>
                              </a:cubicBezTo>
                              <a:cubicBezTo>
                                <a:pt x="4305" y="5098"/>
                                <a:pt x="4316" y="5069"/>
                                <a:pt x="4332" y="5041"/>
                              </a:cubicBezTo>
                              <a:cubicBezTo>
                                <a:pt x="4337" y="5041"/>
                                <a:pt x="4343" y="5038"/>
                                <a:pt x="4343" y="5034"/>
                              </a:cubicBezTo>
                              <a:close/>
                              <a:moveTo>
                                <a:pt x="3367" y="4325"/>
                              </a:moveTo>
                              <a:cubicBezTo>
                                <a:pt x="3356" y="4336"/>
                                <a:pt x="3345" y="4350"/>
                                <a:pt x="3334" y="4364"/>
                              </a:cubicBezTo>
                              <a:cubicBezTo>
                                <a:pt x="3329" y="4343"/>
                                <a:pt x="3318" y="4325"/>
                                <a:pt x="3307" y="4304"/>
                              </a:cubicBezTo>
                              <a:cubicBezTo>
                                <a:pt x="3329" y="4307"/>
                                <a:pt x="3345" y="4314"/>
                                <a:pt x="3367" y="4325"/>
                              </a:cubicBezTo>
                              <a:close/>
                              <a:moveTo>
                                <a:pt x="3199" y="4293"/>
                              </a:moveTo>
                              <a:cubicBezTo>
                                <a:pt x="3220" y="4290"/>
                                <a:pt x="3242" y="4290"/>
                                <a:pt x="3264" y="4293"/>
                              </a:cubicBezTo>
                              <a:cubicBezTo>
                                <a:pt x="3280" y="4321"/>
                                <a:pt x="3296" y="4353"/>
                                <a:pt x="3302" y="4385"/>
                              </a:cubicBezTo>
                              <a:cubicBezTo>
                                <a:pt x="3302" y="4385"/>
                                <a:pt x="3302" y="4388"/>
                                <a:pt x="3302" y="4388"/>
                              </a:cubicBezTo>
                              <a:cubicBezTo>
                                <a:pt x="3296" y="4388"/>
                                <a:pt x="3291" y="4388"/>
                                <a:pt x="3286" y="4392"/>
                              </a:cubicBezTo>
                              <a:cubicBezTo>
                                <a:pt x="3264" y="4399"/>
                                <a:pt x="3242" y="4403"/>
                                <a:pt x="3220" y="4406"/>
                              </a:cubicBezTo>
                              <a:cubicBezTo>
                                <a:pt x="3204" y="4371"/>
                                <a:pt x="3183" y="4336"/>
                                <a:pt x="3155" y="4304"/>
                              </a:cubicBezTo>
                              <a:cubicBezTo>
                                <a:pt x="3172" y="4297"/>
                                <a:pt x="3183" y="4293"/>
                                <a:pt x="3199" y="4293"/>
                              </a:cubicBezTo>
                              <a:close/>
                              <a:moveTo>
                                <a:pt x="3139" y="4304"/>
                              </a:moveTo>
                              <a:cubicBezTo>
                                <a:pt x="3161" y="4336"/>
                                <a:pt x="3183" y="4371"/>
                                <a:pt x="3193" y="4403"/>
                              </a:cubicBezTo>
                              <a:cubicBezTo>
                                <a:pt x="3177" y="4403"/>
                                <a:pt x="3161" y="4403"/>
                                <a:pt x="3145" y="4403"/>
                              </a:cubicBezTo>
                              <a:cubicBezTo>
                                <a:pt x="3139" y="4399"/>
                                <a:pt x="3134" y="4395"/>
                                <a:pt x="3123" y="4392"/>
                              </a:cubicBezTo>
                              <a:cubicBezTo>
                                <a:pt x="3112" y="4367"/>
                                <a:pt x="3107" y="4343"/>
                                <a:pt x="3090" y="4318"/>
                              </a:cubicBezTo>
                              <a:cubicBezTo>
                                <a:pt x="3112" y="4314"/>
                                <a:pt x="3123" y="4307"/>
                                <a:pt x="3139" y="4304"/>
                              </a:cubicBezTo>
                              <a:close/>
                              <a:moveTo>
                                <a:pt x="3063" y="4332"/>
                              </a:moveTo>
                              <a:cubicBezTo>
                                <a:pt x="3069" y="4343"/>
                                <a:pt x="3069" y="4357"/>
                                <a:pt x="3074" y="4367"/>
                              </a:cubicBezTo>
                              <a:cubicBezTo>
                                <a:pt x="3058" y="4360"/>
                                <a:pt x="3042" y="4353"/>
                                <a:pt x="3025" y="4346"/>
                              </a:cubicBezTo>
                              <a:cubicBezTo>
                                <a:pt x="3036" y="4339"/>
                                <a:pt x="3052" y="4336"/>
                                <a:pt x="3063" y="4332"/>
                              </a:cubicBezTo>
                              <a:close/>
                              <a:moveTo>
                                <a:pt x="2640" y="4791"/>
                              </a:moveTo>
                              <a:cubicBezTo>
                                <a:pt x="2613" y="4724"/>
                                <a:pt x="2586" y="4649"/>
                                <a:pt x="2581" y="4582"/>
                              </a:cubicBezTo>
                              <a:cubicBezTo>
                                <a:pt x="2575" y="4441"/>
                                <a:pt x="2803" y="4360"/>
                                <a:pt x="3004" y="4441"/>
                              </a:cubicBezTo>
                              <a:cubicBezTo>
                                <a:pt x="3134" y="4494"/>
                                <a:pt x="3150" y="4586"/>
                                <a:pt x="3231" y="4657"/>
                              </a:cubicBezTo>
                              <a:cubicBezTo>
                                <a:pt x="3231" y="4702"/>
                                <a:pt x="3231" y="4745"/>
                                <a:pt x="3242" y="4791"/>
                              </a:cubicBezTo>
                              <a:cubicBezTo>
                                <a:pt x="3220" y="4769"/>
                                <a:pt x="3199" y="4745"/>
                                <a:pt x="3172" y="4724"/>
                              </a:cubicBezTo>
                              <a:cubicBezTo>
                                <a:pt x="3161" y="4713"/>
                                <a:pt x="3134" y="4724"/>
                                <a:pt x="3145" y="4734"/>
                              </a:cubicBezTo>
                              <a:cubicBezTo>
                                <a:pt x="3183" y="4773"/>
                                <a:pt x="3215" y="4815"/>
                                <a:pt x="3253" y="4854"/>
                              </a:cubicBezTo>
                              <a:cubicBezTo>
                                <a:pt x="3258" y="4872"/>
                                <a:pt x="3264" y="4893"/>
                                <a:pt x="3269" y="4918"/>
                              </a:cubicBezTo>
                              <a:cubicBezTo>
                                <a:pt x="3210" y="4868"/>
                                <a:pt x="3155" y="4815"/>
                                <a:pt x="3112" y="4755"/>
                              </a:cubicBezTo>
                              <a:cubicBezTo>
                                <a:pt x="3107" y="4748"/>
                                <a:pt x="3090" y="4752"/>
                                <a:pt x="3090" y="4762"/>
                              </a:cubicBezTo>
                              <a:cubicBezTo>
                                <a:pt x="3145" y="4847"/>
                                <a:pt x="3210" y="4925"/>
                                <a:pt x="3291" y="4999"/>
                              </a:cubicBezTo>
                              <a:cubicBezTo>
                                <a:pt x="3302" y="5038"/>
                                <a:pt x="3318" y="5080"/>
                                <a:pt x="3340" y="5126"/>
                              </a:cubicBezTo>
                              <a:cubicBezTo>
                                <a:pt x="3226" y="5034"/>
                                <a:pt x="3123" y="4935"/>
                                <a:pt x="3052" y="4822"/>
                              </a:cubicBezTo>
                              <a:cubicBezTo>
                                <a:pt x="3047" y="4815"/>
                                <a:pt x="3025" y="4815"/>
                                <a:pt x="3031" y="4826"/>
                              </a:cubicBezTo>
                              <a:cubicBezTo>
                                <a:pt x="3112" y="4992"/>
                                <a:pt x="3258" y="5136"/>
                                <a:pt x="3421" y="5270"/>
                              </a:cubicBezTo>
                              <a:cubicBezTo>
                                <a:pt x="3437" y="5299"/>
                                <a:pt x="3459" y="5327"/>
                                <a:pt x="3481" y="5351"/>
                              </a:cubicBezTo>
                              <a:cubicBezTo>
                                <a:pt x="3020" y="5408"/>
                                <a:pt x="2743" y="5038"/>
                                <a:pt x="2640" y="4791"/>
                              </a:cubicBezTo>
                              <a:close/>
                              <a:moveTo>
                                <a:pt x="3567" y="5302"/>
                              </a:moveTo>
                              <a:cubicBezTo>
                                <a:pt x="3567" y="5295"/>
                                <a:pt x="3567" y="5288"/>
                                <a:pt x="3557" y="5281"/>
                              </a:cubicBezTo>
                              <a:cubicBezTo>
                                <a:pt x="3551" y="5277"/>
                                <a:pt x="3551" y="5277"/>
                                <a:pt x="3546" y="5274"/>
                              </a:cubicBezTo>
                              <a:cubicBezTo>
                                <a:pt x="3427" y="5108"/>
                                <a:pt x="3383" y="4879"/>
                                <a:pt x="3367" y="4784"/>
                              </a:cubicBezTo>
                              <a:cubicBezTo>
                                <a:pt x="3351" y="4692"/>
                                <a:pt x="3329" y="4568"/>
                                <a:pt x="3372" y="4480"/>
                              </a:cubicBezTo>
                              <a:cubicBezTo>
                                <a:pt x="3437" y="4339"/>
                                <a:pt x="3719" y="4201"/>
                                <a:pt x="3952" y="4240"/>
                              </a:cubicBezTo>
                              <a:cubicBezTo>
                                <a:pt x="4381" y="4314"/>
                                <a:pt x="4316" y="4692"/>
                                <a:pt x="4251" y="4903"/>
                              </a:cubicBezTo>
                              <a:cubicBezTo>
                                <a:pt x="4196" y="5080"/>
                                <a:pt x="4061" y="5461"/>
                                <a:pt x="3708" y="5422"/>
                              </a:cubicBezTo>
                              <a:cubicBezTo>
                                <a:pt x="3660" y="5397"/>
                                <a:pt x="3611" y="5351"/>
                                <a:pt x="3567" y="5302"/>
                              </a:cubicBezTo>
                              <a:close/>
                              <a:moveTo>
                                <a:pt x="2272" y="6667"/>
                              </a:moveTo>
                              <a:cubicBezTo>
                                <a:pt x="2293" y="6604"/>
                                <a:pt x="2310" y="6537"/>
                                <a:pt x="2315" y="6470"/>
                              </a:cubicBezTo>
                              <a:cubicBezTo>
                                <a:pt x="2348" y="6410"/>
                                <a:pt x="2391" y="6353"/>
                                <a:pt x="2445" y="6297"/>
                              </a:cubicBezTo>
                              <a:cubicBezTo>
                                <a:pt x="2456" y="6283"/>
                                <a:pt x="2494" y="6255"/>
                                <a:pt x="2521" y="6226"/>
                              </a:cubicBezTo>
                              <a:cubicBezTo>
                                <a:pt x="2489" y="6382"/>
                                <a:pt x="2407" y="6533"/>
                                <a:pt x="2272" y="6667"/>
                              </a:cubicBezTo>
                              <a:close/>
                              <a:moveTo>
                                <a:pt x="1833" y="6420"/>
                              </a:moveTo>
                              <a:cubicBezTo>
                                <a:pt x="1675" y="6216"/>
                                <a:pt x="1697" y="6004"/>
                                <a:pt x="1751" y="5785"/>
                              </a:cubicBezTo>
                              <a:cubicBezTo>
                                <a:pt x="1811" y="5556"/>
                                <a:pt x="1887" y="5327"/>
                                <a:pt x="1800" y="5101"/>
                              </a:cubicBezTo>
                              <a:cubicBezTo>
                                <a:pt x="2120" y="5302"/>
                                <a:pt x="2440" y="5478"/>
                                <a:pt x="2510" y="5785"/>
                              </a:cubicBezTo>
                              <a:cubicBezTo>
                                <a:pt x="2537" y="5905"/>
                                <a:pt x="2548" y="6029"/>
                                <a:pt x="2532" y="6145"/>
                              </a:cubicBezTo>
                              <a:cubicBezTo>
                                <a:pt x="2472" y="6177"/>
                                <a:pt x="2391" y="6269"/>
                                <a:pt x="2375" y="6286"/>
                              </a:cubicBezTo>
                              <a:cubicBezTo>
                                <a:pt x="2358" y="6300"/>
                                <a:pt x="2342" y="6318"/>
                                <a:pt x="2331" y="6336"/>
                              </a:cubicBezTo>
                              <a:cubicBezTo>
                                <a:pt x="2331" y="6307"/>
                                <a:pt x="2331" y="6279"/>
                                <a:pt x="2331" y="6251"/>
                              </a:cubicBezTo>
                              <a:cubicBezTo>
                                <a:pt x="2364" y="6149"/>
                                <a:pt x="2418" y="6050"/>
                                <a:pt x="2494" y="5955"/>
                              </a:cubicBezTo>
                              <a:cubicBezTo>
                                <a:pt x="2505" y="5941"/>
                                <a:pt x="2478" y="5930"/>
                                <a:pt x="2461" y="5944"/>
                              </a:cubicBezTo>
                              <a:cubicBezTo>
                                <a:pt x="2407" y="6004"/>
                                <a:pt x="2358" y="6064"/>
                                <a:pt x="2320" y="6128"/>
                              </a:cubicBezTo>
                              <a:cubicBezTo>
                                <a:pt x="2315" y="6078"/>
                                <a:pt x="2310" y="6032"/>
                                <a:pt x="2299" y="5983"/>
                              </a:cubicBezTo>
                              <a:cubicBezTo>
                                <a:pt x="2337" y="5888"/>
                                <a:pt x="2380" y="5796"/>
                                <a:pt x="2445" y="5708"/>
                              </a:cubicBezTo>
                              <a:cubicBezTo>
                                <a:pt x="2451" y="5697"/>
                                <a:pt x="2429" y="5687"/>
                                <a:pt x="2423" y="5697"/>
                              </a:cubicBezTo>
                              <a:cubicBezTo>
                                <a:pt x="2369" y="5764"/>
                                <a:pt x="2320" y="5831"/>
                                <a:pt x="2283" y="5902"/>
                              </a:cubicBezTo>
                              <a:cubicBezTo>
                                <a:pt x="2245" y="5757"/>
                                <a:pt x="2180" y="5620"/>
                                <a:pt x="2087" y="5482"/>
                              </a:cubicBezTo>
                              <a:cubicBezTo>
                                <a:pt x="2082" y="5471"/>
                                <a:pt x="2049" y="5478"/>
                                <a:pt x="2055" y="5489"/>
                              </a:cubicBezTo>
                              <a:cubicBezTo>
                                <a:pt x="2120" y="5627"/>
                                <a:pt x="2163" y="5764"/>
                                <a:pt x="2185" y="5898"/>
                              </a:cubicBezTo>
                              <a:cubicBezTo>
                                <a:pt x="2180" y="5891"/>
                                <a:pt x="2180" y="5888"/>
                                <a:pt x="2174" y="5881"/>
                              </a:cubicBezTo>
                              <a:cubicBezTo>
                                <a:pt x="2114" y="5800"/>
                                <a:pt x="2033" y="5722"/>
                                <a:pt x="1941" y="5655"/>
                              </a:cubicBezTo>
                              <a:cubicBezTo>
                                <a:pt x="1930" y="5648"/>
                                <a:pt x="1908" y="5655"/>
                                <a:pt x="1919" y="5665"/>
                              </a:cubicBezTo>
                              <a:cubicBezTo>
                                <a:pt x="2001" y="5740"/>
                                <a:pt x="2077" y="5821"/>
                                <a:pt x="2125" y="5909"/>
                              </a:cubicBezTo>
                              <a:cubicBezTo>
                                <a:pt x="2158" y="5969"/>
                                <a:pt x="2174" y="6032"/>
                                <a:pt x="2201" y="6092"/>
                              </a:cubicBezTo>
                              <a:cubicBezTo>
                                <a:pt x="2201" y="6096"/>
                                <a:pt x="2201" y="6099"/>
                                <a:pt x="2196" y="6106"/>
                              </a:cubicBezTo>
                              <a:cubicBezTo>
                                <a:pt x="2196" y="6113"/>
                                <a:pt x="2196" y="6117"/>
                                <a:pt x="2201" y="6121"/>
                              </a:cubicBezTo>
                              <a:cubicBezTo>
                                <a:pt x="2201" y="6124"/>
                                <a:pt x="2201" y="6128"/>
                                <a:pt x="2201" y="6128"/>
                              </a:cubicBezTo>
                              <a:cubicBezTo>
                                <a:pt x="2125" y="6011"/>
                                <a:pt x="2022" y="5902"/>
                                <a:pt x="1892" y="5803"/>
                              </a:cubicBezTo>
                              <a:cubicBezTo>
                                <a:pt x="1876" y="5792"/>
                                <a:pt x="1854" y="5807"/>
                                <a:pt x="1870" y="5817"/>
                              </a:cubicBezTo>
                              <a:cubicBezTo>
                                <a:pt x="2033" y="5951"/>
                                <a:pt x="2136" y="6106"/>
                                <a:pt x="2190" y="6272"/>
                              </a:cubicBezTo>
                              <a:cubicBezTo>
                                <a:pt x="2185" y="6307"/>
                                <a:pt x="2180" y="6346"/>
                                <a:pt x="2174" y="6382"/>
                              </a:cubicBezTo>
                              <a:cubicBezTo>
                                <a:pt x="2120" y="6223"/>
                                <a:pt x="2011" y="6071"/>
                                <a:pt x="1870" y="5937"/>
                              </a:cubicBezTo>
                              <a:cubicBezTo>
                                <a:pt x="1860" y="5927"/>
                                <a:pt x="1838" y="5937"/>
                                <a:pt x="1849" y="5944"/>
                              </a:cubicBezTo>
                              <a:cubicBezTo>
                                <a:pt x="2033" y="6135"/>
                                <a:pt x="2109" y="6346"/>
                                <a:pt x="2125" y="6569"/>
                              </a:cubicBezTo>
                              <a:cubicBezTo>
                                <a:pt x="2125" y="6569"/>
                                <a:pt x="2125" y="6569"/>
                                <a:pt x="2125" y="6569"/>
                              </a:cubicBezTo>
                              <a:cubicBezTo>
                                <a:pt x="2114" y="6600"/>
                                <a:pt x="2104" y="6632"/>
                                <a:pt x="2087" y="6664"/>
                              </a:cubicBezTo>
                              <a:cubicBezTo>
                                <a:pt x="2001" y="6597"/>
                                <a:pt x="1903" y="6512"/>
                                <a:pt x="1833" y="6420"/>
                              </a:cubicBezTo>
                              <a:close/>
                              <a:moveTo>
                                <a:pt x="2868" y="6438"/>
                              </a:moveTo>
                              <a:cubicBezTo>
                                <a:pt x="3096" y="6248"/>
                                <a:pt x="3280" y="6032"/>
                                <a:pt x="3481" y="5828"/>
                              </a:cubicBezTo>
                              <a:cubicBezTo>
                                <a:pt x="3562" y="5747"/>
                                <a:pt x="3649" y="5662"/>
                                <a:pt x="3687" y="5567"/>
                              </a:cubicBezTo>
                              <a:cubicBezTo>
                                <a:pt x="3687" y="5567"/>
                                <a:pt x="3687" y="5567"/>
                                <a:pt x="3687" y="5567"/>
                              </a:cubicBezTo>
                              <a:cubicBezTo>
                                <a:pt x="3692" y="5574"/>
                                <a:pt x="3692" y="5581"/>
                                <a:pt x="3698" y="5588"/>
                              </a:cubicBezTo>
                              <a:cubicBezTo>
                                <a:pt x="3703" y="5598"/>
                                <a:pt x="3708" y="5609"/>
                                <a:pt x="3714" y="5620"/>
                              </a:cubicBezTo>
                              <a:cubicBezTo>
                                <a:pt x="3719" y="5630"/>
                                <a:pt x="3725" y="5641"/>
                                <a:pt x="3730" y="5651"/>
                              </a:cubicBezTo>
                              <a:cubicBezTo>
                                <a:pt x="3736" y="5658"/>
                                <a:pt x="3736" y="5665"/>
                                <a:pt x="3741" y="5673"/>
                              </a:cubicBezTo>
                              <a:cubicBezTo>
                                <a:pt x="3741" y="5676"/>
                                <a:pt x="3741" y="5676"/>
                                <a:pt x="3741" y="5676"/>
                              </a:cubicBezTo>
                              <a:cubicBezTo>
                                <a:pt x="3741" y="5676"/>
                                <a:pt x="3741" y="5676"/>
                                <a:pt x="3741" y="5680"/>
                              </a:cubicBezTo>
                              <a:cubicBezTo>
                                <a:pt x="3741" y="5680"/>
                                <a:pt x="3741" y="5680"/>
                                <a:pt x="3741" y="5680"/>
                              </a:cubicBezTo>
                              <a:cubicBezTo>
                                <a:pt x="3741" y="5683"/>
                                <a:pt x="3746" y="5690"/>
                                <a:pt x="3752" y="5694"/>
                              </a:cubicBezTo>
                              <a:cubicBezTo>
                                <a:pt x="3584" y="5934"/>
                                <a:pt x="3329" y="6142"/>
                                <a:pt x="3090" y="6364"/>
                              </a:cubicBezTo>
                              <a:cubicBezTo>
                                <a:pt x="2760" y="6667"/>
                                <a:pt x="2369" y="6893"/>
                                <a:pt x="1833" y="7027"/>
                              </a:cubicBezTo>
                              <a:cubicBezTo>
                                <a:pt x="1757" y="7034"/>
                                <a:pt x="1686" y="7045"/>
                                <a:pt x="1610" y="7055"/>
                              </a:cubicBezTo>
                              <a:cubicBezTo>
                                <a:pt x="1578" y="7055"/>
                                <a:pt x="1545" y="7052"/>
                                <a:pt x="1513" y="7052"/>
                              </a:cubicBezTo>
                              <a:cubicBezTo>
                                <a:pt x="2033" y="6918"/>
                                <a:pt x="2527" y="6724"/>
                                <a:pt x="2868" y="6438"/>
                              </a:cubicBezTo>
                              <a:close/>
                              <a:moveTo>
                                <a:pt x="1990" y="7087"/>
                              </a:moveTo>
                              <a:cubicBezTo>
                                <a:pt x="1854" y="7115"/>
                                <a:pt x="1713" y="7144"/>
                                <a:pt x="1578" y="7175"/>
                              </a:cubicBezTo>
                              <a:cubicBezTo>
                                <a:pt x="1502" y="7179"/>
                                <a:pt x="1420" y="7179"/>
                                <a:pt x="1345" y="7186"/>
                              </a:cubicBezTo>
                              <a:cubicBezTo>
                                <a:pt x="1551" y="7137"/>
                                <a:pt x="1767" y="7101"/>
                                <a:pt x="1990" y="7087"/>
                              </a:cubicBezTo>
                              <a:close/>
                              <a:moveTo>
                                <a:pt x="1486" y="7292"/>
                              </a:moveTo>
                              <a:cubicBezTo>
                                <a:pt x="1540" y="7309"/>
                                <a:pt x="1594" y="7331"/>
                                <a:pt x="1648" y="7348"/>
                              </a:cubicBezTo>
                              <a:cubicBezTo>
                                <a:pt x="1529" y="7338"/>
                                <a:pt x="1410" y="7320"/>
                                <a:pt x="1290" y="7292"/>
                              </a:cubicBezTo>
                              <a:cubicBezTo>
                                <a:pt x="1355" y="7292"/>
                                <a:pt x="1420" y="7292"/>
                                <a:pt x="1486" y="7292"/>
                              </a:cubicBezTo>
                              <a:close/>
                              <a:moveTo>
                                <a:pt x="1610" y="11931"/>
                              </a:moveTo>
                              <a:cubicBezTo>
                                <a:pt x="1610" y="11931"/>
                                <a:pt x="1610" y="11931"/>
                                <a:pt x="1610" y="11931"/>
                              </a:cubicBezTo>
                              <a:cubicBezTo>
                                <a:pt x="1616" y="11931"/>
                                <a:pt x="1616" y="11931"/>
                                <a:pt x="1616" y="11931"/>
                              </a:cubicBezTo>
                              <a:cubicBezTo>
                                <a:pt x="1616" y="11931"/>
                                <a:pt x="1610" y="11931"/>
                                <a:pt x="1610" y="11931"/>
                              </a:cubicBezTo>
                              <a:close/>
                              <a:moveTo>
                                <a:pt x="4186" y="12216"/>
                              </a:moveTo>
                              <a:cubicBezTo>
                                <a:pt x="4034" y="12259"/>
                                <a:pt x="3855" y="12269"/>
                                <a:pt x="3698" y="12276"/>
                              </a:cubicBezTo>
                              <a:cubicBezTo>
                                <a:pt x="3416" y="12287"/>
                                <a:pt x="3085" y="12273"/>
                                <a:pt x="2825" y="12181"/>
                              </a:cubicBezTo>
                              <a:cubicBezTo>
                                <a:pt x="2857" y="12174"/>
                                <a:pt x="2890" y="12163"/>
                                <a:pt x="2928" y="12156"/>
                              </a:cubicBezTo>
                              <a:cubicBezTo>
                                <a:pt x="2949" y="12160"/>
                                <a:pt x="2977" y="12163"/>
                                <a:pt x="3004" y="12167"/>
                              </a:cubicBezTo>
                              <a:cubicBezTo>
                                <a:pt x="3134" y="12202"/>
                                <a:pt x="3286" y="12220"/>
                                <a:pt x="3427" y="12230"/>
                              </a:cubicBezTo>
                              <a:cubicBezTo>
                                <a:pt x="3443" y="12230"/>
                                <a:pt x="3448" y="12213"/>
                                <a:pt x="3432" y="12209"/>
                              </a:cubicBezTo>
                              <a:cubicBezTo>
                                <a:pt x="3367" y="12199"/>
                                <a:pt x="3307" y="12188"/>
                                <a:pt x="3248" y="12174"/>
                              </a:cubicBezTo>
                              <a:cubicBezTo>
                                <a:pt x="3302" y="12171"/>
                                <a:pt x="3356" y="12167"/>
                                <a:pt x="3405" y="12156"/>
                              </a:cubicBezTo>
                              <a:cubicBezTo>
                                <a:pt x="3573" y="12178"/>
                                <a:pt x="3736" y="12209"/>
                                <a:pt x="3909" y="12188"/>
                              </a:cubicBezTo>
                              <a:cubicBezTo>
                                <a:pt x="3925" y="12185"/>
                                <a:pt x="3925" y="12167"/>
                                <a:pt x="3904" y="12167"/>
                              </a:cubicBezTo>
                              <a:cubicBezTo>
                                <a:pt x="3773" y="12174"/>
                                <a:pt x="3649" y="12149"/>
                                <a:pt x="3524" y="12128"/>
                              </a:cubicBezTo>
                              <a:cubicBezTo>
                                <a:pt x="3551" y="12121"/>
                                <a:pt x="3573" y="12114"/>
                                <a:pt x="3595" y="12103"/>
                              </a:cubicBezTo>
                              <a:cubicBezTo>
                                <a:pt x="3665" y="12111"/>
                                <a:pt x="3730" y="12121"/>
                                <a:pt x="3801" y="12121"/>
                              </a:cubicBezTo>
                              <a:cubicBezTo>
                                <a:pt x="3925" y="12125"/>
                                <a:pt x="4045" y="12118"/>
                                <a:pt x="4169" y="12111"/>
                              </a:cubicBezTo>
                              <a:cubicBezTo>
                                <a:pt x="4191" y="12111"/>
                                <a:pt x="4191" y="12089"/>
                                <a:pt x="4169" y="12089"/>
                              </a:cubicBezTo>
                              <a:cubicBezTo>
                                <a:pt x="4050" y="12093"/>
                                <a:pt x="3925" y="12089"/>
                                <a:pt x="3801" y="12082"/>
                              </a:cubicBezTo>
                              <a:cubicBezTo>
                                <a:pt x="3757" y="12079"/>
                                <a:pt x="3708" y="12072"/>
                                <a:pt x="3665" y="12065"/>
                              </a:cubicBezTo>
                              <a:cubicBezTo>
                                <a:pt x="3681" y="12054"/>
                                <a:pt x="3698" y="12044"/>
                                <a:pt x="3708" y="12029"/>
                              </a:cubicBezTo>
                              <a:cubicBezTo>
                                <a:pt x="3882" y="12022"/>
                                <a:pt x="4055" y="11994"/>
                                <a:pt x="4218" y="11962"/>
                              </a:cubicBezTo>
                              <a:cubicBezTo>
                                <a:pt x="4234" y="11959"/>
                                <a:pt x="4229" y="11945"/>
                                <a:pt x="4213" y="11945"/>
                              </a:cubicBezTo>
                              <a:cubicBezTo>
                                <a:pt x="4055" y="11966"/>
                                <a:pt x="3904" y="11973"/>
                                <a:pt x="3752" y="11976"/>
                              </a:cubicBezTo>
                              <a:cubicBezTo>
                                <a:pt x="3757" y="11966"/>
                                <a:pt x="3763" y="11955"/>
                                <a:pt x="3768" y="11945"/>
                              </a:cubicBezTo>
                              <a:cubicBezTo>
                                <a:pt x="3963" y="11931"/>
                                <a:pt x="4153" y="11888"/>
                                <a:pt x="4327" y="11842"/>
                              </a:cubicBezTo>
                              <a:cubicBezTo>
                                <a:pt x="4348" y="11839"/>
                                <a:pt x="4337" y="11818"/>
                                <a:pt x="4316" y="11821"/>
                              </a:cubicBezTo>
                              <a:cubicBezTo>
                                <a:pt x="4137" y="11860"/>
                                <a:pt x="3958" y="11878"/>
                                <a:pt x="3773" y="11892"/>
                              </a:cubicBezTo>
                              <a:cubicBezTo>
                                <a:pt x="3773" y="11888"/>
                                <a:pt x="3773" y="11885"/>
                                <a:pt x="3773" y="11881"/>
                              </a:cubicBezTo>
                              <a:cubicBezTo>
                                <a:pt x="3963" y="11849"/>
                                <a:pt x="4148" y="11800"/>
                                <a:pt x="4321" y="11740"/>
                              </a:cubicBezTo>
                              <a:cubicBezTo>
                                <a:pt x="4332" y="11737"/>
                                <a:pt x="4327" y="11726"/>
                                <a:pt x="4310" y="11726"/>
                              </a:cubicBezTo>
                              <a:cubicBezTo>
                                <a:pt x="4131" y="11772"/>
                                <a:pt x="3947" y="11804"/>
                                <a:pt x="3763" y="11828"/>
                              </a:cubicBezTo>
                              <a:cubicBezTo>
                                <a:pt x="3763" y="11825"/>
                                <a:pt x="3763" y="11821"/>
                                <a:pt x="3757" y="11821"/>
                              </a:cubicBezTo>
                              <a:cubicBezTo>
                                <a:pt x="3909" y="11775"/>
                                <a:pt x="4055" y="11719"/>
                                <a:pt x="4191" y="11659"/>
                              </a:cubicBezTo>
                              <a:cubicBezTo>
                                <a:pt x="4207" y="11652"/>
                                <a:pt x="4191" y="11638"/>
                                <a:pt x="4175" y="11641"/>
                              </a:cubicBezTo>
                              <a:cubicBezTo>
                                <a:pt x="4028" y="11684"/>
                                <a:pt x="3882" y="11726"/>
                                <a:pt x="3736" y="11772"/>
                              </a:cubicBezTo>
                              <a:cubicBezTo>
                                <a:pt x="3730" y="11758"/>
                                <a:pt x="3719" y="11747"/>
                                <a:pt x="3708" y="11733"/>
                              </a:cubicBezTo>
                              <a:cubicBezTo>
                                <a:pt x="3839" y="11677"/>
                                <a:pt x="3969" y="11624"/>
                                <a:pt x="4104" y="11578"/>
                              </a:cubicBezTo>
                              <a:cubicBezTo>
                                <a:pt x="4120" y="11574"/>
                                <a:pt x="4104" y="11560"/>
                                <a:pt x="4093" y="11564"/>
                              </a:cubicBezTo>
                              <a:cubicBezTo>
                                <a:pt x="3952" y="11606"/>
                                <a:pt x="3811" y="11648"/>
                                <a:pt x="3676" y="11698"/>
                              </a:cubicBezTo>
                              <a:cubicBezTo>
                                <a:pt x="3665" y="11687"/>
                                <a:pt x="3654" y="11677"/>
                                <a:pt x="3638" y="11666"/>
                              </a:cubicBezTo>
                              <a:cubicBezTo>
                                <a:pt x="3757" y="11603"/>
                                <a:pt x="3887" y="11546"/>
                                <a:pt x="4028" y="11497"/>
                              </a:cubicBezTo>
                              <a:cubicBezTo>
                                <a:pt x="4045" y="11490"/>
                                <a:pt x="4028" y="11472"/>
                                <a:pt x="4012" y="11479"/>
                              </a:cubicBezTo>
                              <a:cubicBezTo>
                                <a:pt x="3871" y="11528"/>
                                <a:pt x="3725" y="11574"/>
                                <a:pt x="3595" y="11634"/>
                              </a:cubicBezTo>
                              <a:cubicBezTo>
                                <a:pt x="3584" y="11624"/>
                                <a:pt x="3567" y="11617"/>
                                <a:pt x="3551" y="11610"/>
                              </a:cubicBezTo>
                              <a:cubicBezTo>
                                <a:pt x="3654" y="11553"/>
                                <a:pt x="3757" y="11500"/>
                                <a:pt x="3871" y="11451"/>
                              </a:cubicBezTo>
                              <a:cubicBezTo>
                                <a:pt x="3887" y="11444"/>
                                <a:pt x="3871" y="11430"/>
                                <a:pt x="3855" y="11437"/>
                              </a:cubicBezTo>
                              <a:cubicBezTo>
                                <a:pt x="3730" y="11479"/>
                                <a:pt x="3611" y="11528"/>
                                <a:pt x="3502" y="11585"/>
                              </a:cubicBezTo>
                              <a:cubicBezTo>
                                <a:pt x="3481" y="11574"/>
                                <a:pt x="3459" y="11564"/>
                                <a:pt x="3437" y="11557"/>
                              </a:cubicBezTo>
                              <a:cubicBezTo>
                                <a:pt x="3513" y="11507"/>
                                <a:pt x="3595" y="11458"/>
                                <a:pt x="3676" y="11416"/>
                              </a:cubicBezTo>
                              <a:cubicBezTo>
                                <a:pt x="3687" y="11409"/>
                                <a:pt x="3670" y="11394"/>
                                <a:pt x="3660" y="11401"/>
                              </a:cubicBezTo>
                              <a:cubicBezTo>
                                <a:pt x="3567" y="11444"/>
                                <a:pt x="3475" y="11493"/>
                                <a:pt x="3389" y="11539"/>
                              </a:cubicBezTo>
                              <a:cubicBezTo>
                                <a:pt x="3367" y="11532"/>
                                <a:pt x="3345" y="11525"/>
                                <a:pt x="3323" y="11518"/>
                              </a:cubicBezTo>
                              <a:cubicBezTo>
                                <a:pt x="3361" y="11486"/>
                                <a:pt x="3405" y="11458"/>
                                <a:pt x="3448" y="11430"/>
                              </a:cubicBezTo>
                              <a:cubicBezTo>
                                <a:pt x="3464" y="11423"/>
                                <a:pt x="3443" y="11405"/>
                                <a:pt x="3426" y="11412"/>
                              </a:cubicBezTo>
                              <a:cubicBezTo>
                                <a:pt x="3378" y="11437"/>
                                <a:pt x="3329" y="11461"/>
                                <a:pt x="3286" y="11490"/>
                              </a:cubicBezTo>
                              <a:cubicBezTo>
                                <a:pt x="3264" y="11465"/>
                                <a:pt x="3242" y="11440"/>
                                <a:pt x="3220" y="11419"/>
                              </a:cubicBezTo>
                              <a:cubicBezTo>
                                <a:pt x="3210" y="11412"/>
                                <a:pt x="3204" y="11401"/>
                                <a:pt x="3193" y="11394"/>
                              </a:cubicBezTo>
                              <a:cubicBezTo>
                                <a:pt x="3530" y="11320"/>
                                <a:pt x="3893" y="11253"/>
                                <a:pt x="4180" y="11419"/>
                              </a:cubicBezTo>
                              <a:cubicBezTo>
                                <a:pt x="4294" y="11483"/>
                                <a:pt x="4408" y="11543"/>
                                <a:pt x="4484" y="11627"/>
                              </a:cubicBezTo>
                              <a:cubicBezTo>
                                <a:pt x="4592" y="11747"/>
                                <a:pt x="4554" y="11821"/>
                                <a:pt x="4473" y="11934"/>
                              </a:cubicBezTo>
                              <a:cubicBezTo>
                                <a:pt x="4402" y="12061"/>
                                <a:pt x="4381" y="12160"/>
                                <a:pt x="4186" y="12216"/>
                              </a:cubicBezTo>
                              <a:close/>
                              <a:moveTo>
                                <a:pt x="3356" y="10826"/>
                              </a:moveTo>
                              <a:cubicBezTo>
                                <a:pt x="3280" y="10883"/>
                                <a:pt x="3199" y="10939"/>
                                <a:pt x="3123" y="10999"/>
                              </a:cubicBezTo>
                              <a:cubicBezTo>
                                <a:pt x="3107" y="11010"/>
                                <a:pt x="3096" y="11020"/>
                                <a:pt x="3080" y="11031"/>
                              </a:cubicBezTo>
                              <a:cubicBezTo>
                                <a:pt x="3063" y="11024"/>
                                <a:pt x="3047" y="11013"/>
                                <a:pt x="3031" y="11006"/>
                              </a:cubicBezTo>
                              <a:cubicBezTo>
                                <a:pt x="3031" y="11006"/>
                                <a:pt x="3031" y="11006"/>
                                <a:pt x="3025" y="11006"/>
                              </a:cubicBezTo>
                              <a:cubicBezTo>
                                <a:pt x="3112" y="10929"/>
                                <a:pt x="3193" y="10855"/>
                                <a:pt x="3280" y="10777"/>
                              </a:cubicBezTo>
                              <a:cubicBezTo>
                                <a:pt x="3291" y="10766"/>
                                <a:pt x="3264" y="10752"/>
                                <a:pt x="3253" y="10763"/>
                              </a:cubicBezTo>
                              <a:cubicBezTo>
                                <a:pt x="3161" y="10837"/>
                                <a:pt x="3074" y="10911"/>
                                <a:pt x="2982" y="10985"/>
                              </a:cubicBezTo>
                              <a:cubicBezTo>
                                <a:pt x="2960" y="10975"/>
                                <a:pt x="2944" y="10968"/>
                                <a:pt x="2922" y="10961"/>
                              </a:cubicBezTo>
                              <a:cubicBezTo>
                                <a:pt x="2987" y="10883"/>
                                <a:pt x="3063" y="10809"/>
                                <a:pt x="3134" y="10731"/>
                              </a:cubicBezTo>
                              <a:cubicBezTo>
                                <a:pt x="3145" y="10717"/>
                                <a:pt x="3117" y="10707"/>
                                <a:pt x="3101" y="10721"/>
                              </a:cubicBezTo>
                              <a:cubicBezTo>
                                <a:pt x="3020" y="10791"/>
                                <a:pt x="2944" y="10865"/>
                                <a:pt x="2868" y="10939"/>
                              </a:cubicBezTo>
                              <a:cubicBezTo>
                                <a:pt x="2852" y="10932"/>
                                <a:pt x="2836" y="10929"/>
                                <a:pt x="2819" y="10922"/>
                              </a:cubicBezTo>
                              <a:cubicBezTo>
                                <a:pt x="2873" y="10844"/>
                                <a:pt x="2917" y="10763"/>
                                <a:pt x="2971" y="10685"/>
                              </a:cubicBezTo>
                              <a:cubicBezTo>
                                <a:pt x="2982" y="10671"/>
                                <a:pt x="2955" y="10661"/>
                                <a:pt x="2944" y="10675"/>
                              </a:cubicBezTo>
                              <a:cubicBezTo>
                                <a:pt x="2879" y="10745"/>
                                <a:pt x="2808" y="10823"/>
                                <a:pt x="2760" y="10901"/>
                              </a:cubicBezTo>
                              <a:cubicBezTo>
                                <a:pt x="2743" y="10893"/>
                                <a:pt x="2727" y="10890"/>
                                <a:pt x="2711" y="10886"/>
                              </a:cubicBezTo>
                              <a:cubicBezTo>
                                <a:pt x="2749" y="10819"/>
                                <a:pt x="2787" y="10752"/>
                                <a:pt x="2830" y="10689"/>
                              </a:cubicBezTo>
                              <a:cubicBezTo>
                                <a:pt x="2841" y="10678"/>
                                <a:pt x="2808" y="10664"/>
                                <a:pt x="2803" y="10678"/>
                              </a:cubicBezTo>
                              <a:cubicBezTo>
                                <a:pt x="2760" y="10742"/>
                                <a:pt x="2711" y="10809"/>
                                <a:pt x="2662" y="10872"/>
                              </a:cubicBezTo>
                              <a:cubicBezTo>
                                <a:pt x="2630" y="10862"/>
                                <a:pt x="2597" y="10855"/>
                                <a:pt x="2564" y="10848"/>
                              </a:cubicBezTo>
                              <a:cubicBezTo>
                                <a:pt x="2575" y="10805"/>
                                <a:pt x="2592" y="10763"/>
                                <a:pt x="2602" y="10721"/>
                              </a:cubicBezTo>
                              <a:cubicBezTo>
                                <a:pt x="2640" y="10668"/>
                                <a:pt x="2667" y="10615"/>
                                <a:pt x="2673" y="10562"/>
                              </a:cubicBezTo>
                              <a:cubicBezTo>
                                <a:pt x="2841" y="10544"/>
                                <a:pt x="3009" y="10527"/>
                                <a:pt x="3172" y="10572"/>
                              </a:cubicBezTo>
                              <a:cubicBezTo>
                                <a:pt x="3323" y="10615"/>
                                <a:pt x="3378" y="10707"/>
                                <a:pt x="3502" y="10763"/>
                              </a:cubicBezTo>
                              <a:cubicBezTo>
                                <a:pt x="3611" y="10812"/>
                                <a:pt x="3746" y="10826"/>
                                <a:pt x="3844" y="10883"/>
                              </a:cubicBezTo>
                              <a:cubicBezTo>
                                <a:pt x="3996" y="10978"/>
                                <a:pt x="4017" y="11116"/>
                                <a:pt x="3990" y="11243"/>
                              </a:cubicBezTo>
                              <a:cubicBezTo>
                                <a:pt x="3974" y="11243"/>
                                <a:pt x="3958" y="11239"/>
                                <a:pt x="3942" y="11239"/>
                              </a:cubicBezTo>
                              <a:cubicBezTo>
                                <a:pt x="3844" y="11236"/>
                                <a:pt x="3746" y="11239"/>
                                <a:pt x="3643" y="11246"/>
                              </a:cubicBezTo>
                              <a:cubicBezTo>
                                <a:pt x="3698" y="11211"/>
                                <a:pt x="3757" y="11172"/>
                                <a:pt x="3811" y="11137"/>
                              </a:cubicBezTo>
                              <a:cubicBezTo>
                                <a:pt x="3828" y="11126"/>
                                <a:pt x="3806" y="11112"/>
                                <a:pt x="3790" y="11123"/>
                              </a:cubicBezTo>
                              <a:cubicBezTo>
                                <a:pt x="3714" y="11169"/>
                                <a:pt x="3633" y="11215"/>
                                <a:pt x="3551" y="11257"/>
                              </a:cubicBezTo>
                              <a:cubicBezTo>
                                <a:pt x="3492" y="11264"/>
                                <a:pt x="3427" y="11274"/>
                                <a:pt x="3367" y="11285"/>
                              </a:cubicBezTo>
                              <a:cubicBezTo>
                                <a:pt x="3367" y="11285"/>
                                <a:pt x="3367" y="11282"/>
                                <a:pt x="3367" y="11282"/>
                              </a:cubicBezTo>
                              <a:cubicBezTo>
                                <a:pt x="3486" y="11218"/>
                                <a:pt x="3600" y="11155"/>
                                <a:pt x="3719" y="11091"/>
                              </a:cubicBezTo>
                              <a:cubicBezTo>
                                <a:pt x="3741" y="11080"/>
                                <a:pt x="3714" y="11059"/>
                                <a:pt x="3692" y="11070"/>
                              </a:cubicBezTo>
                              <a:cubicBezTo>
                                <a:pt x="3578" y="11126"/>
                                <a:pt x="3464" y="11179"/>
                                <a:pt x="3351" y="11232"/>
                              </a:cubicBezTo>
                              <a:cubicBezTo>
                                <a:pt x="3345" y="11218"/>
                                <a:pt x="3334" y="11204"/>
                                <a:pt x="3324" y="11193"/>
                              </a:cubicBezTo>
                              <a:cubicBezTo>
                                <a:pt x="3437" y="11137"/>
                                <a:pt x="3546" y="11073"/>
                                <a:pt x="3649" y="11010"/>
                              </a:cubicBezTo>
                              <a:cubicBezTo>
                                <a:pt x="3670" y="10996"/>
                                <a:pt x="3638" y="10978"/>
                                <a:pt x="3616" y="10989"/>
                              </a:cubicBezTo>
                              <a:cubicBezTo>
                                <a:pt x="3508" y="11045"/>
                                <a:pt x="3394" y="11098"/>
                                <a:pt x="3280" y="11151"/>
                              </a:cubicBezTo>
                              <a:cubicBezTo>
                                <a:pt x="3258" y="11133"/>
                                <a:pt x="3231" y="11116"/>
                                <a:pt x="3204" y="11098"/>
                              </a:cubicBezTo>
                              <a:cubicBezTo>
                                <a:pt x="3231" y="11080"/>
                                <a:pt x="3258" y="11063"/>
                                <a:pt x="3286" y="11042"/>
                              </a:cubicBezTo>
                              <a:cubicBezTo>
                                <a:pt x="3351" y="10999"/>
                                <a:pt x="3416" y="10953"/>
                                <a:pt x="3486" y="10911"/>
                              </a:cubicBezTo>
                              <a:cubicBezTo>
                                <a:pt x="3502" y="10901"/>
                                <a:pt x="3475" y="10883"/>
                                <a:pt x="3459" y="10893"/>
                              </a:cubicBezTo>
                              <a:cubicBezTo>
                                <a:pt x="3383" y="10939"/>
                                <a:pt x="3307" y="10985"/>
                                <a:pt x="3226" y="11031"/>
                              </a:cubicBezTo>
                              <a:cubicBezTo>
                                <a:pt x="3204" y="11042"/>
                                <a:pt x="3183" y="11056"/>
                                <a:pt x="3155" y="11070"/>
                              </a:cubicBezTo>
                              <a:cubicBezTo>
                                <a:pt x="3139" y="11063"/>
                                <a:pt x="3128" y="11056"/>
                                <a:pt x="3112" y="11049"/>
                              </a:cubicBezTo>
                              <a:cubicBezTo>
                                <a:pt x="3117" y="11045"/>
                                <a:pt x="3128" y="11038"/>
                                <a:pt x="3128" y="11038"/>
                              </a:cubicBezTo>
                              <a:cubicBezTo>
                                <a:pt x="3155" y="11017"/>
                                <a:pt x="3183" y="10996"/>
                                <a:pt x="3210" y="10975"/>
                              </a:cubicBezTo>
                              <a:cubicBezTo>
                                <a:pt x="3264" y="10932"/>
                                <a:pt x="3318" y="10886"/>
                                <a:pt x="3372" y="10844"/>
                              </a:cubicBezTo>
                              <a:cubicBezTo>
                                <a:pt x="3394" y="10830"/>
                                <a:pt x="3372" y="10816"/>
                                <a:pt x="3356" y="10826"/>
                              </a:cubicBezTo>
                              <a:close/>
                              <a:moveTo>
                                <a:pt x="4592" y="10318"/>
                              </a:moveTo>
                              <a:cubicBezTo>
                                <a:pt x="4804" y="10393"/>
                                <a:pt x="4988" y="10523"/>
                                <a:pt x="5140" y="10639"/>
                              </a:cubicBezTo>
                              <a:cubicBezTo>
                                <a:pt x="5313" y="10770"/>
                                <a:pt x="5330" y="10886"/>
                                <a:pt x="5405" y="11042"/>
                              </a:cubicBezTo>
                              <a:cubicBezTo>
                                <a:pt x="5460" y="11151"/>
                                <a:pt x="5573" y="11211"/>
                                <a:pt x="5666" y="11306"/>
                              </a:cubicBezTo>
                              <a:cubicBezTo>
                                <a:pt x="5845" y="11493"/>
                                <a:pt x="5666" y="11687"/>
                                <a:pt x="5514" y="11857"/>
                              </a:cubicBezTo>
                              <a:cubicBezTo>
                                <a:pt x="5384" y="12001"/>
                                <a:pt x="5216" y="12118"/>
                                <a:pt x="4961" y="12167"/>
                              </a:cubicBezTo>
                              <a:cubicBezTo>
                                <a:pt x="4820" y="12195"/>
                                <a:pt x="4679" y="12202"/>
                                <a:pt x="4538" y="12206"/>
                              </a:cubicBezTo>
                              <a:cubicBezTo>
                                <a:pt x="4554" y="12181"/>
                                <a:pt x="4570" y="12142"/>
                                <a:pt x="4576" y="12139"/>
                              </a:cubicBezTo>
                              <a:cubicBezTo>
                                <a:pt x="4576" y="12135"/>
                                <a:pt x="4581" y="12135"/>
                                <a:pt x="4581" y="12132"/>
                              </a:cubicBezTo>
                              <a:cubicBezTo>
                                <a:pt x="4706" y="12135"/>
                                <a:pt x="4831" y="12128"/>
                                <a:pt x="4950" y="12118"/>
                              </a:cubicBezTo>
                              <a:cubicBezTo>
                                <a:pt x="4972" y="12114"/>
                                <a:pt x="4972" y="12093"/>
                                <a:pt x="4950" y="12093"/>
                              </a:cubicBezTo>
                              <a:cubicBezTo>
                                <a:pt x="4842" y="12096"/>
                                <a:pt x="4733" y="12093"/>
                                <a:pt x="4625" y="12089"/>
                              </a:cubicBezTo>
                              <a:cubicBezTo>
                                <a:pt x="4657" y="12068"/>
                                <a:pt x="4679" y="12061"/>
                                <a:pt x="4711" y="12047"/>
                              </a:cubicBezTo>
                              <a:cubicBezTo>
                                <a:pt x="4831" y="12051"/>
                                <a:pt x="4950" y="12047"/>
                                <a:pt x="5069" y="12040"/>
                              </a:cubicBezTo>
                              <a:cubicBezTo>
                                <a:pt x="5091" y="12040"/>
                                <a:pt x="5091" y="12019"/>
                                <a:pt x="5069" y="12019"/>
                              </a:cubicBezTo>
                              <a:cubicBezTo>
                                <a:pt x="4972" y="12019"/>
                                <a:pt x="4874" y="12015"/>
                                <a:pt x="4771" y="12012"/>
                              </a:cubicBezTo>
                              <a:cubicBezTo>
                                <a:pt x="4777" y="12005"/>
                                <a:pt x="4787" y="12001"/>
                                <a:pt x="4793" y="11994"/>
                              </a:cubicBezTo>
                              <a:cubicBezTo>
                                <a:pt x="4912" y="11998"/>
                                <a:pt x="5031" y="11991"/>
                                <a:pt x="5145" y="11980"/>
                              </a:cubicBezTo>
                              <a:cubicBezTo>
                                <a:pt x="5156" y="11980"/>
                                <a:pt x="5156" y="11966"/>
                                <a:pt x="5140" y="11966"/>
                              </a:cubicBezTo>
                              <a:cubicBezTo>
                                <a:pt x="5037" y="11966"/>
                                <a:pt x="4934" y="11962"/>
                                <a:pt x="4831" y="11955"/>
                              </a:cubicBezTo>
                              <a:cubicBezTo>
                                <a:pt x="4836" y="11948"/>
                                <a:pt x="4842" y="11941"/>
                                <a:pt x="4847" y="11934"/>
                              </a:cubicBezTo>
                              <a:cubicBezTo>
                                <a:pt x="4993" y="11934"/>
                                <a:pt x="5134" y="11924"/>
                                <a:pt x="5275" y="11906"/>
                              </a:cubicBezTo>
                              <a:cubicBezTo>
                                <a:pt x="5292" y="11902"/>
                                <a:pt x="5286" y="11885"/>
                                <a:pt x="5270" y="11888"/>
                              </a:cubicBezTo>
                              <a:cubicBezTo>
                                <a:pt x="5140" y="11895"/>
                                <a:pt x="5010" y="11899"/>
                                <a:pt x="4880" y="11895"/>
                              </a:cubicBezTo>
                              <a:cubicBezTo>
                                <a:pt x="4885" y="11888"/>
                                <a:pt x="4890" y="11878"/>
                                <a:pt x="4896" y="11867"/>
                              </a:cubicBezTo>
                              <a:cubicBezTo>
                                <a:pt x="4901" y="11860"/>
                                <a:pt x="4901" y="11857"/>
                                <a:pt x="4907" y="11849"/>
                              </a:cubicBezTo>
                              <a:cubicBezTo>
                                <a:pt x="5058" y="11846"/>
                                <a:pt x="5205" y="11828"/>
                                <a:pt x="5351" y="11804"/>
                              </a:cubicBezTo>
                              <a:cubicBezTo>
                                <a:pt x="5373" y="11800"/>
                                <a:pt x="5362" y="11779"/>
                                <a:pt x="5340" y="11782"/>
                              </a:cubicBezTo>
                              <a:cubicBezTo>
                                <a:pt x="5199" y="11800"/>
                                <a:pt x="5064" y="11804"/>
                                <a:pt x="4923" y="11804"/>
                              </a:cubicBezTo>
                              <a:cubicBezTo>
                                <a:pt x="4923" y="11797"/>
                                <a:pt x="4928" y="11786"/>
                                <a:pt x="4928" y="11779"/>
                              </a:cubicBezTo>
                              <a:cubicBezTo>
                                <a:pt x="5080" y="11768"/>
                                <a:pt x="5232" y="11744"/>
                                <a:pt x="5378" y="11722"/>
                              </a:cubicBezTo>
                              <a:cubicBezTo>
                                <a:pt x="5400" y="11719"/>
                                <a:pt x="5389" y="11698"/>
                                <a:pt x="5367" y="11701"/>
                              </a:cubicBezTo>
                              <a:cubicBezTo>
                                <a:pt x="5227" y="11715"/>
                                <a:pt x="5080" y="11722"/>
                                <a:pt x="4939" y="11733"/>
                              </a:cubicBezTo>
                              <a:cubicBezTo>
                                <a:pt x="4939" y="11715"/>
                                <a:pt x="4939" y="11694"/>
                                <a:pt x="4939" y="11677"/>
                              </a:cubicBezTo>
                              <a:cubicBezTo>
                                <a:pt x="5096" y="11655"/>
                                <a:pt x="5243" y="11617"/>
                                <a:pt x="5384" y="11571"/>
                              </a:cubicBezTo>
                              <a:cubicBezTo>
                                <a:pt x="5395" y="11567"/>
                                <a:pt x="5389" y="11550"/>
                                <a:pt x="5373" y="11553"/>
                              </a:cubicBezTo>
                              <a:cubicBezTo>
                                <a:pt x="5227" y="11588"/>
                                <a:pt x="5080" y="11613"/>
                                <a:pt x="4934" y="11631"/>
                              </a:cubicBezTo>
                              <a:cubicBezTo>
                                <a:pt x="4934" y="11617"/>
                                <a:pt x="4928" y="11606"/>
                                <a:pt x="4928" y="11592"/>
                              </a:cubicBezTo>
                              <a:cubicBezTo>
                                <a:pt x="5091" y="11553"/>
                                <a:pt x="5237" y="11500"/>
                                <a:pt x="5389" y="11440"/>
                              </a:cubicBezTo>
                              <a:cubicBezTo>
                                <a:pt x="5405" y="11433"/>
                                <a:pt x="5389" y="11419"/>
                                <a:pt x="5373" y="11423"/>
                              </a:cubicBezTo>
                              <a:cubicBezTo>
                                <a:pt x="5227" y="11476"/>
                                <a:pt x="5075" y="11514"/>
                                <a:pt x="4917" y="11546"/>
                              </a:cubicBezTo>
                              <a:cubicBezTo>
                                <a:pt x="4912" y="11525"/>
                                <a:pt x="4901" y="11500"/>
                                <a:pt x="4890" y="11479"/>
                              </a:cubicBezTo>
                              <a:cubicBezTo>
                                <a:pt x="5026" y="11447"/>
                                <a:pt x="5161" y="11416"/>
                                <a:pt x="5292" y="11377"/>
                              </a:cubicBezTo>
                              <a:cubicBezTo>
                                <a:pt x="5313" y="11370"/>
                                <a:pt x="5297" y="11349"/>
                                <a:pt x="5275" y="11356"/>
                              </a:cubicBezTo>
                              <a:cubicBezTo>
                                <a:pt x="5140" y="11384"/>
                                <a:pt x="5004" y="11412"/>
                                <a:pt x="4863" y="11437"/>
                              </a:cubicBezTo>
                              <a:cubicBezTo>
                                <a:pt x="4858" y="11423"/>
                                <a:pt x="4847" y="11409"/>
                                <a:pt x="4842" y="11398"/>
                              </a:cubicBezTo>
                              <a:cubicBezTo>
                                <a:pt x="5004" y="11359"/>
                                <a:pt x="5167" y="11310"/>
                                <a:pt x="5313" y="11253"/>
                              </a:cubicBezTo>
                              <a:cubicBezTo>
                                <a:pt x="5330" y="11246"/>
                                <a:pt x="5313" y="11232"/>
                                <a:pt x="5297" y="11236"/>
                              </a:cubicBezTo>
                              <a:cubicBezTo>
                                <a:pt x="5134" y="11282"/>
                                <a:pt x="4977" y="11320"/>
                                <a:pt x="4814" y="11356"/>
                              </a:cubicBezTo>
                              <a:cubicBezTo>
                                <a:pt x="4814" y="11356"/>
                                <a:pt x="4814" y="11352"/>
                                <a:pt x="4809" y="11349"/>
                              </a:cubicBezTo>
                              <a:cubicBezTo>
                                <a:pt x="4798" y="11338"/>
                                <a:pt x="4793" y="11324"/>
                                <a:pt x="4782" y="11313"/>
                              </a:cubicBezTo>
                              <a:cubicBezTo>
                                <a:pt x="4934" y="11257"/>
                                <a:pt x="5080" y="11204"/>
                                <a:pt x="5227" y="11144"/>
                              </a:cubicBezTo>
                              <a:cubicBezTo>
                                <a:pt x="5237" y="11137"/>
                                <a:pt x="5227" y="11126"/>
                                <a:pt x="5216" y="11130"/>
                              </a:cubicBezTo>
                              <a:cubicBezTo>
                                <a:pt x="5064" y="11179"/>
                                <a:pt x="4907" y="11229"/>
                                <a:pt x="4755" y="11274"/>
                              </a:cubicBezTo>
                              <a:cubicBezTo>
                                <a:pt x="4744" y="11260"/>
                                <a:pt x="4733" y="11246"/>
                                <a:pt x="4717" y="11229"/>
                              </a:cubicBezTo>
                              <a:cubicBezTo>
                                <a:pt x="4874" y="11158"/>
                                <a:pt x="5031" y="11091"/>
                                <a:pt x="5199" y="11028"/>
                              </a:cubicBezTo>
                              <a:cubicBezTo>
                                <a:pt x="5216" y="11020"/>
                                <a:pt x="5199" y="11006"/>
                                <a:pt x="5183" y="11013"/>
                              </a:cubicBezTo>
                              <a:cubicBezTo>
                                <a:pt x="5010" y="11063"/>
                                <a:pt x="4842" y="11126"/>
                                <a:pt x="4684" y="11197"/>
                              </a:cubicBezTo>
                              <a:cubicBezTo>
                                <a:pt x="4668" y="11176"/>
                                <a:pt x="4646" y="11158"/>
                                <a:pt x="4625" y="11137"/>
                              </a:cubicBezTo>
                              <a:cubicBezTo>
                                <a:pt x="4777" y="11066"/>
                                <a:pt x="4928" y="10999"/>
                                <a:pt x="5091" y="10943"/>
                              </a:cubicBezTo>
                              <a:cubicBezTo>
                                <a:pt x="5107" y="10936"/>
                                <a:pt x="5091" y="10922"/>
                                <a:pt x="5075" y="10929"/>
                              </a:cubicBezTo>
                              <a:cubicBezTo>
                                <a:pt x="4907" y="10982"/>
                                <a:pt x="4744" y="11042"/>
                                <a:pt x="4587" y="11109"/>
                              </a:cubicBezTo>
                              <a:cubicBezTo>
                                <a:pt x="4570" y="11091"/>
                                <a:pt x="4549" y="11077"/>
                                <a:pt x="4533" y="11059"/>
                              </a:cubicBezTo>
                              <a:cubicBezTo>
                                <a:pt x="4581" y="11035"/>
                                <a:pt x="4630" y="11010"/>
                                <a:pt x="4679" y="10989"/>
                              </a:cubicBezTo>
                              <a:cubicBezTo>
                                <a:pt x="4771" y="10946"/>
                                <a:pt x="4863" y="10890"/>
                                <a:pt x="4972" y="10869"/>
                              </a:cubicBezTo>
                              <a:cubicBezTo>
                                <a:pt x="4988" y="10865"/>
                                <a:pt x="4983" y="10851"/>
                                <a:pt x="4966" y="10855"/>
                              </a:cubicBezTo>
                              <a:cubicBezTo>
                                <a:pt x="4863" y="10872"/>
                                <a:pt x="4782" y="10911"/>
                                <a:pt x="4695" y="10950"/>
                              </a:cubicBezTo>
                              <a:cubicBezTo>
                                <a:pt x="4630" y="10978"/>
                                <a:pt x="4565" y="11006"/>
                                <a:pt x="4500" y="11035"/>
                              </a:cubicBezTo>
                              <a:cubicBezTo>
                                <a:pt x="4478" y="11017"/>
                                <a:pt x="4451" y="10999"/>
                                <a:pt x="4424" y="10982"/>
                              </a:cubicBezTo>
                              <a:cubicBezTo>
                                <a:pt x="4570" y="10893"/>
                                <a:pt x="4733" y="10819"/>
                                <a:pt x="4917" y="10759"/>
                              </a:cubicBezTo>
                              <a:cubicBezTo>
                                <a:pt x="4939" y="10752"/>
                                <a:pt x="4917" y="10735"/>
                                <a:pt x="4901" y="10738"/>
                              </a:cubicBezTo>
                              <a:cubicBezTo>
                                <a:pt x="4711" y="10795"/>
                                <a:pt x="4538" y="10865"/>
                                <a:pt x="4381" y="10953"/>
                              </a:cubicBezTo>
                              <a:cubicBezTo>
                                <a:pt x="4364" y="10943"/>
                                <a:pt x="4348" y="10932"/>
                                <a:pt x="4327" y="10922"/>
                              </a:cubicBezTo>
                              <a:cubicBezTo>
                                <a:pt x="4473" y="10816"/>
                                <a:pt x="4636" y="10721"/>
                                <a:pt x="4814" y="10636"/>
                              </a:cubicBezTo>
                              <a:cubicBezTo>
                                <a:pt x="4831" y="10629"/>
                                <a:pt x="4814" y="10611"/>
                                <a:pt x="4798" y="10618"/>
                              </a:cubicBezTo>
                              <a:cubicBezTo>
                                <a:pt x="4608" y="10699"/>
                                <a:pt x="4430" y="10791"/>
                                <a:pt x="4272" y="10897"/>
                              </a:cubicBezTo>
                              <a:cubicBezTo>
                                <a:pt x="4245" y="10883"/>
                                <a:pt x="4218" y="10872"/>
                                <a:pt x="4191" y="10862"/>
                              </a:cubicBezTo>
                              <a:cubicBezTo>
                                <a:pt x="4245" y="10816"/>
                                <a:pt x="4305" y="10774"/>
                                <a:pt x="4364" y="10731"/>
                              </a:cubicBezTo>
                              <a:cubicBezTo>
                                <a:pt x="4462" y="10664"/>
                                <a:pt x="4576" y="10587"/>
                                <a:pt x="4711" y="10555"/>
                              </a:cubicBezTo>
                              <a:cubicBezTo>
                                <a:pt x="4733" y="10551"/>
                                <a:pt x="4722" y="10530"/>
                                <a:pt x="4701" y="10534"/>
                              </a:cubicBezTo>
                              <a:cubicBezTo>
                                <a:pt x="4576" y="10551"/>
                                <a:pt x="4478" y="10615"/>
                                <a:pt x="4386" y="10668"/>
                              </a:cubicBezTo>
                              <a:cubicBezTo>
                                <a:pt x="4294" y="10721"/>
                                <a:pt x="4207" y="10777"/>
                                <a:pt x="4126" y="10837"/>
                              </a:cubicBezTo>
                              <a:cubicBezTo>
                                <a:pt x="4093" y="10826"/>
                                <a:pt x="4061" y="10816"/>
                                <a:pt x="4028" y="10805"/>
                              </a:cubicBezTo>
                              <a:cubicBezTo>
                                <a:pt x="4169" y="10685"/>
                                <a:pt x="4316" y="10576"/>
                                <a:pt x="4500" y="10484"/>
                              </a:cubicBezTo>
                              <a:cubicBezTo>
                                <a:pt x="4516" y="10477"/>
                                <a:pt x="4500" y="10456"/>
                                <a:pt x="4484" y="10467"/>
                              </a:cubicBezTo>
                              <a:cubicBezTo>
                                <a:pt x="4289" y="10558"/>
                                <a:pt x="4104" y="10664"/>
                                <a:pt x="3963" y="10788"/>
                              </a:cubicBezTo>
                              <a:cubicBezTo>
                                <a:pt x="3942" y="10781"/>
                                <a:pt x="3914" y="10774"/>
                                <a:pt x="3887" y="10766"/>
                              </a:cubicBezTo>
                              <a:cubicBezTo>
                                <a:pt x="3985" y="10657"/>
                                <a:pt x="4093" y="10555"/>
                                <a:pt x="4245" y="10470"/>
                              </a:cubicBezTo>
                              <a:cubicBezTo>
                                <a:pt x="4261" y="10463"/>
                                <a:pt x="4240" y="10442"/>
                                <a:pt x="4224" y="10453"/>
                              </a:cubicBezTo>
                              <a:cubicBezTo>
                                <a:pt x="4061" y="10534"/>
                                <a:pt x="3931" y="10639"/>
                                <a:pt x="3822" y="10749"/>
                              </a:cubicBezTo>
                              <a:cubicBezTo>
                                <a:pt x="3795" y="10742"/>
                                <a:pt x="3763" y="10731"/>
                                <a:pt x="3736" y="10724"/>
                              </a:cubicBezTo>
                              <a:cubicBezTo>
                                <a:pt x="3833" y="10625"/>
                                <a:pt x="3931" y="10530"/>
                                <a:pt x="4050" y="10442"/>
                              </a:cubicBezTo>
                              <a:cubicBezTo>
                                <a:pt x="4066" y="10431"/>
                                <a:pt x="4039" y="10417"/>
                                <a:pt x="4028" y="10428"/>
                              </a:cubicBezTo>
                              <a:cubicBezTo>
                                <a:pt x="3904" y="10516"/>
                                <a:pt x="3774" y="10608"/>
                                <a:pt x="3670" y="10710"/>
                              </a:cubicBezTo>
                              <a:cubicBezTo>
                                <a:pt x="3649" y="10703"/>
                                <a:pt x="3627" y="10696"/>
                                <a:pt x="3600" y="10689"/>
                              </a:cubicBezTo>
                              <a:cubicBezTo>
                                <a:pt x="3692" y="10590"/>
                                <a:pt x="3768" y="10495"/>
                                <a:pt x="3909" y="10414"/>
                              </a:cubicBezTo>
                              <a:cubicBezTo>
                                <a:pt x="3920" y="10407"/>
                                <a:pt x="3904" y="10393"/>
                                <a:pt x="3893" y="10400"/>
                              </a:cubicBezTo>
                              <a:cubicBezTo>
                                <a:pt x="3746" y="10463"/>
                                <a:pt x="3627" y="10569"/>
                                <a:pt x="3540" y="10671"/>
                              </a:cubicBezTo>
                              <a:cubicBezTo>
                                <a:pt x="3535" y="10671"/>
                                <a:pt x="3535" y="10668"/>
                                <a:pt x="3530" y="10668"/>
                              </a:cubicBezTo>
                              <a:cubicBezTo>
                                <a:pt x="3497" y="10650"/>
                                <a:pt x="3464" y="10629"/>
                                <a:pt x="3432" y="10608"/>
                              </a:cubicBezTo>
                              <a:cubicBezTo>
                                <a:pt x="3497" y="10541"/>
                                <a:pt x="3573" y="10484"/>
                                <a:pt x="3660" y="10431"/>
                              </a:cubicBezTo>
                              <a:cubicBezTo>
                                <a:pt x="3676" y="10424"/>
                                <a:pt x="3654" y="10407"/>
                                <a:pt x="3638" y="10414"/>
                              </a:cubicBezTo>
                              <a:cubicBezTo>
                                <a:pt x="3540" y="10463"/>
                                <a:pt x="3459" y="10516"/>
                                <a:pt x="3389" y="10580"/>
                              </a:cubicBezTo>
                              <a:cubicBezTo>
                                <a:pt x="3329" y="10541"/>
                                <a:pt x="3269" y="10509"/>
                                <a:pt x="3188" y="10488"/>
                              </a:cubicBezTo>
                              <a:cubicBezTo>
                                <a:pt x="3172" y="10484"/>
                                <a:pt x="3155" y="10481"/>
                                <a:pt x="3139" y="10477"/>
                              </a:cubicBezTo>
                              <a:cubicBezTo>
                                <a:pt x="3622" y="10333"/>
                                <a:pt x="4099" y="10149"/>
                                <a:pt x="4592" y="10318"/>
                              </a:cubicBezTo>
                              <a:close/>
                              <a:moveTo>
                                <a:pt x="1795" y="8957"/>
                              </a:moveTo>
                              <a:cubicBezTo>
                                <a:pt x="1757" y="9020"/>
                                <a:pt x="1724" y="9087"/>
                                <a:pt x="1692" y="9154"/>
                              </a:cubicBezTo>
                              <a:cubicBezTo>
                                <a:pt x="1719" y="9038"/>
                                <a:pt x="1719" y="8918"/>
                                <a:pt x="1692" y="8802"/>
                              </a:cubicBezTo>
                              <a:cubicBezTo>
                                <a:pt x="2033" y="8731"/>
                                <a:pt x="2326" y="8766"/>
                                <a:pt x="2635" y="8897"/>
                              </a:cubicBezTo>
                              <a:cubicBezTo>
                                <a:pt x="2884" y="9003"/>
                                <a:pt x="3123" y="9087"/>
                                <a:pt x="3389" y="9168"/>
                              </a:cubicBezTo>
                              <a:cubicBezTo>
                                <a:pt x="3676" y="9253"/>
                                <a:pt x="3914" y="9355"/>
                                <a:pt x="4077" y="9539"/>
                              </a:cubicBezTo>
                              <a:cubicBezTo>
                                <a:pt x="4245" y="9726"/>
                                <a:pt x="4397" y="9952"/>
                                <a:pt x="4392" y="10170"/>
                              </a:cubicBezTo>
                              <a:cubicBezTo>
                                <a:pt x="4267" y="10153"/>
                                <a:pt x="4137" y="10153"/>
                                <a:pt x="4007" y="10163"/>
                              </a:cubicBezTo>
                              <a:cubicBezTo>
                                <a:pt x="4055" y="10135"/>
                                <a:pt x="4099" y="10107"/>
                                <a:pt x="4142" y="10075"/>
                              </a:cubicBezTo>
                              <a:cubicBezTo>
                                <a:pt x="4153" y="10068"/>
                                <a:pt x="4137" y="10054"/>
                                <a:pt x="4120" y="10061"/>
                              </a:cubicBezTo>
                              <a:cubicBezTo>
                                <a:pt x="4050" y="10100"/>
                                <a:pt x="3969" y="10139"/>
                                <a:pt x="3893" y="10174"/>
                              </a:cubicBezTo>
                              <a:cubicBezTo>
                                <a:pt x="3757" y="10191"/>
                                <a:pt x="3622" y="10223"/>
                                <a:pt x="3492" y="10266"/>
                              </a:cubicBezTo>
                              <a:cubicBezTo>
                                <a:pt x="3492" y="10266"/>
                                <a:pt x="3492" y="10266"/>
                                <a:pt x="3492" y="10266"/>
                              </a:cubicBezTo>
                              <a:cubicBezTo>
                                <a:pt x="3703" y="10181"/>
                                <a:pt x="3893" y="10075"/>
                                <a:pt x="4077" y="9969"/>
                              </a:cubicBezTo>
                              <a:cubicBezTo>
                                <a:pt x="4088" y="9962"/>
                                <a:pt x="4072" y="9952"/>
                                <a:pt x="4061" y="9955"/>
                              </a:cubicBezTo>
                              <a:cubicBezTo>
                                <a:pt x="3871" y="10047"/>
                                <a:pt x="3665" y="10124"/>
                                <a:pt x="3470" y="10213"/>
                              </a:cubicBezTo>
                              <a:cubicBezTo>
                                <a:pt x="3459" y="10191"/>
                                <a:pt x="3443" y="10174"/>
                                <a:pt x="3427" y="10153"/>
                              </a:cubicBezTo>
                              <a:cubicBezTo>
                                <a:pt x="3622" y="10068"/>
                                <a:pt x="3806" y="9976"/>
                                <a:pt x="3974" y="9870"/>
                              </a:cubicBezTo>
                              <a:cubicBezTo>
                                <a:pt x="3985" y="9863"/>
                                <a:pt x="3969" y="9846"/>
                                <a:pt x="3952" y="9853"/>
                              </a:cubicBezTo>
                              <a:cubicBezTo>
                                <a:pt x="3768" y="9941"/>
                                <a:pt x="3578" y="10029"/>
                                <a:pt x="3389" y="10110"/>
                              </a:cubicBezTo>
                              <a:cubicBezTo>
                                <a:pt x="3372" y="10096"/>
                                <a:pt x="3356" y="10079"/>
                                <a:pt x="3340" y="10064"/>
                              </a:cubicBezTo>
                              <a:cubicBezTo>
                                <a:pt x="3502" y="9983"/>
                                <a:pt x="3654" y="9892"/>
                                <a:pt x="3801" y="9800"/>
                              </a:cubicBezTo>
                              <a:cubicBezTo>
                                <a:pt x="3811" y="9793"/>
                                <a:pt x="3795" y="9775"/>
                                <a:pt x="3779" y="9782"/>
                              </a:cubicBezTo>
                              <a:cubicBezTo>
                                <a:pt x="3616" y="9863"/>
                                <a:pt x="3454" y="9945"/>
                                <a:pt x="3291" y="10026"/>
                              </a:cubicBezTo>
                              <a:cubicBezTo>
                                <a:pt x="3280" y="10015"/>
                                <a:pt x="3264" y="10005"/>
                                <a:pt x="3253" y="9997"/>
                              </a:cubicBezTo>
                              <a:cubicBezTo>
                                <a:pt x="3405" y="9906"/>
                                <a:pt x="3540" y="9800"/>
                                <a:pt x="3670" y="9698"/>
                              </a:cubicBezTo>
                              <a:cubicBezTo>
                                <a:pt x="3681" y="9687"/>
                                <a:pt x="3665" y="9676"/>
                                <a:pt x="3649" y="9683"/>
                              </a:cubicBezTo>
                              <a:cubicBezTo>
                                <a:pt x="3502" y="9775"/>
                                <a:pt x="3345" y="9867"/>
                                <a:pt x="3199" y="9959"/>
                              </a:cubicBezTo>
                              <a:cubicBezTo>
                                <a:pt x="3183" y="9948"/>
                                <a:pt x="3166" y="9937"/>
                                <a:pt x="3150" y="9927"/>
                              </a:cubicBezTo>
                              <a:cubicBezTo>
                                <a:pt x="3269" y="9835"/>
                                <a:pt x="3378" y="9743"/>
                                <a:pt x="3486" y="9648"/>
                              </a:cubicBezTo>
                              <a:cubicBezTo>
                                <a:pt x="3497" y="9638"/>
                                <a:pt x="3470" y="9627"/>
                                <a:pt x="3459" y="9634"/>
                              </a:cubicBezTo>
                              <a:cubicBezTo>
                                <a:pt x="3340" y="9722"/>
                                <a:pt x="3220" y="9810"/>
                                <a:pt x="3101" y="9899"/>
                              </a:cubicBezTo>
                              <a:cubicBezTo>
                                <a:pt x="3085" y="9888"/>
                                <a:pt x="3069" y="9881"/>
                                <a:pt x="3052" y="9870"/>
                              </a:cubicBezTo>
                              <a:cubicBezTo>
                                <a:pt x="3161" y="9765"/>
                                <a:pt x="3275" y="9659"/>
                                <a:pt x="3394" y="9560"/>
                              </a:cubicBezTo>
                              <a:cubicBezTo>
                                <a:pt x="3405" y="9549"/>
                                <a:pt x="3383" y="9535"/>
                                <a:pt x="3372" y="9546"/>
                              </a:cubicBezTo>
                              <a:cubicBezTo>
                                <a:pt x="3248" y="9641"/>
                                <a:pt x="3117" y="9740"/>
                                <a:pt x="3004" y="9846"/>
                              </a:cubicBezTo>
                              <a:cubicBezTo>
                                <a:pt x="2977" y="9832"/>
                                <a:pt x="2949" y="9818"/>
                                <a:pt x="2922" y="9803"/>
                              </a:cubicBezTo>
                              <a:cubicBezTo>
                                <a:pt x="3020" y="9698"/>
                                <a:pt x="3123" y="9588"/>
                                <a:pt x="3220" y="9482"/>
                              </a:cubicBezTo>
                              <a:cubicBezTo>
                                <a:pt x="3231" y="9472"/>
                                <a:pt x="3210" y="9465"/>
                                <a:pt x="3199" y="9472"/>
                              </a:cubicBezTo>
                              <a:cubicBezTo>
                                <a:pt x="3085" y="9571"/>
                                <a:pt x="2971" y="9673"/>
                                <a:pt x="2868" y="9775"/>
                              </a:cubicBezTo>
                              <a:cubicBezTo>
                                <a:pt x="2841" y="9761"/>
                                <a:pt x="2814" y="9747"/>
                                <a:pt x="2787" y="9736"/>
                              </a:cubicBezTo>
                              <a:cubicBezTo>
                                <a:pt x="2884" y="9627"/>
                                <a:pt x="2982" y="9514"/>
                                <a:pt x="3080" y="9405"/>
                              </a:cubicBezTo>
                              <a:cubicBezTo>
                                <a:pt x="3090" y="9394"/>
                                <a:pt x="3063" y="9384"/>
                                <a:pt x="3052" y="9394"/>
                              </a:cubicBezTo>
                              <a:cubicBezTo>
                                <a:pt x="2949" y="9500"/>
                                <a:pt x="2841" y="9606"/>
                                <a:pt x="2738" y="9712"/>
                              </a:cubicBezTo>
                              <a:cubicBezTo>
                                <a:pt x="2733" y="9708"/>
                                <a:pt x="2727" y="9708"/>
                                <a:pt x="2727" y="9705"/>
                              </a:cubicBezTo>
                              <a:cubicBezTo>
                                <a:pt x="2700" y="9694"/>
                                <a:pt x="2673" y="9683"/>
                                <a:pt x="2651" y="9673"/>
                              </a:cubicBezTo>
                              <a:cubicBezTo>
                                <a:pt x="2738" y="9539"/>
                                <a:pt x="2830" y="9412"/>
                                <a:pt x="2944" y="9285"/>
                              </a:cubicBezTo>
                              <a:cubicBezTo>
                                <a:pt x="2955" y="9274"/>
                                <a:pt x="2928" y="9264"/>
                                <a:pt x="2917" y="9274"/>
                              </a:cubicBezTo>
                              <a:cubicBezTo>
                                <a:pt x="2798" y="9394"/>
                                <a:pt x="2689" y="9518"/>
                                <a:pt x="2597" y="9648"/>
                              </a:cubicBezTo>
                              <a:cubicBezTo>
                                <a:pt x="2564" y="9638"/>
                                <a:pt x="2532" y="9624"/>
                                <a:pt x="2499" y="9613"/>
                              </a:cubicBezTo>
                              <a:cubicBezTo>
                                <a:pt x="2581" y="9479"/>
                                <a:pt x="2667" y="9348"/>
                                <a:pt x="2781" y="9221"/>
                              </a:cubicBezTo>
                              <a:cubicBezTo>
                                <a:pt x="2792" y="9211"/>
                                <a:pt x="2770" y="9204"/>
                                <a:pt x="2760" y="9211"/>
                              </a:cubicBezTo>
                              <a:cubicBezTo>
                                <a:pt x="2630" y="9324"/>
                                <a:pt x="2510" y="9454"/>
                                <a:pt x="2429" y="9588"/>
                              </a:cubicBezTo>
                              <a:cubicBezTo>
                                <a:pt x="2407" y="9581"/>
                                <a:pt x="2386" y="9578"/>
                                <a:pt x="2364" y="9571"/>
                              </a:cubicBezTo>
                              <a:cubicBezTo>
                                <a:pt x="2413" y="9430"/>
                                <a:pt x="2489" y="9292"/>
                                <a:pt x="2597" y="9161"/>
                              </a:cubicBezTo>
                              <a:cubicBezTo>
                                <a:pt x="2608" y="9151"/>
                                <a:pt x="2581" y="9144"/>
                                <a:pt x="2575" y="9151"/>
                              </a:cubicBezTo>
                              <a:cubicBezTo>
                                <a:pt x="2456" y="9274"/>
                                <a:pt x="2358" y="9408"/>
                                <a:pt x="2299" y="9549"/>
                              </a:cubicBezTo>
                              <a:cubicBezTo>
                                <a:pt x="2266" y="9542"/>
                                <a:pt x="2239" y="9535"/>
                                <a:pt x="2207" y="9528"/>
                              </a:cubicBezTo>
                              <a:cubicBezTo>
                                <a:pt x="2250" y="9394"/>
                                <a:pt x="2315" y="9264"/>
                                <a:pt x="2402" y="9137"/>
                              </a:cubicBezTo>
                              <a:cubicBezTo>
                                <a:pt x="2413" y="9123"/>
                                <a:pt x="2380" y="9112"/>
                                <a:pt x="2369" y="9126"/>
                              </a:cubicBezTo>
                              <a:cubicBezTo>
                                <a:pt x="2277" y="9250"/>
                                <a:pt x="2196" y="9380"/>
                                <a:pt x="2142" y="9514"/>
                              </a:cubicBezTo>
                              <a:cubicBezTo>
                                <a:pt x="2109" y="9507"/>
                                <a:pt x="2082" y="9504"/>
                                <a:pt x="2049" y="9497"/>
                              </a:cubicBezTo>
                              <a:cubicBezTo>
                                <a:pt x="2082" y="9355"/>
                                <a:pt x="2125" y="9218"/>
                                <a:pt x="2207" y="9080"/>
                              </a:cubicBezTo>
                              <a:cubicBezTo>
                                <a:pt x="2212" y="9073"/>
                                <a:pt x="2190" y="9066"/>
                                <a:pt x="2185" y="9073"/>
                              </a:cubicBezTo>
                              <a:cubicBezTo>
                                <a:pt x="2098" y="9204"/>
                                <a:pt x="2022" y="9341"/>
                                <a:pt x="1979" y="9482"/>
                              </a:cubicBezTo>
                              <a:cubicBezTo>
                                <a:pt x="1952" y="9479"/>
                                <a:pt x="1919" y="9472"/>
                                <a:pt x="1892" y="9468"/>
                              </a:cubicBezTo>
                              <a:cubicBezTo>
                                <a:pt x="1925" y="9334"/>
                                <a:pt x="1963" y="9200"/>
                                <a:pt x="2017" y="9066"/>
                              </a:cubicBezTo>
                              <a:cubicBezTo>
                                <a:pt x="2022" y="9056"/>
                                <a:pt x="1995" y="9049"/>
                                <a:pt x="1990" y="9063"/>
                              </a:cubicBezTo>
                              <a:cubicBezTo>
                                <a:pt x="1914" y="9190"/>
                                <a:pt x="1854" y="9324"/>
                                <a:pt x="1822" y="9458"/>
                              </a:cubicBezTo>
                              <a:cubicBezTo>
                                <a:pt x="1773" y="9451"/>
                                <a:pt x="1724" y="9444"/>
                                <a:pt x="1675" y="9440"/>
                              </a:cubicBezTo>
                              <a:cubicBezTo>
                                <a:pt x="1713" y="9278"/>
                                <a:pt x="1762" y="9116"/>
                                <a:pt x="1838" y="8953"/>
                              </a:cubicBezTo>
                              <a:cubicBezTo>
                                <a:pt x="1827" y="8950"/>
                                <a:pt x="1800" y="8946"/>
                                <a:pt x="1795" y="8957"/>
                              </a:cubicBezTo>
                              <a:close/>
                              <a:moveTo>
                                <a:pt x="1193" y="10382"/>
                              </a:moveTo>
                              <a:cubicBezTo>
                                <a:pt x="1225" y="10248"/>
                                <a:pt x="1280" y="10117"/>
                                <a:pt x="1361" y="9990"/>
                              </a:cubicBezTo>
                              <a:cubicBezTo>
                                <a:pt x="1372" y="9976"/>
                                <a:pt x="1339" y="9962"/>
                                <a:pt x="1328" y="9976"/>
                              </a:cubicBezTo>
                              <a:cubicBezTo>
                                <a:pt x="1236" y="10100"/>
                                <a:pt x="1171" y="10227"/>
                                <a:pt x="1128" y="10361"/>
                              </a:cubicBezTo>
                              <a:cubicBezTo>
                                <a:pt x="1111" y="10357"/>
                                <a:pt x="1095" y="10350"/>
                                <a:pt x="1084" y="10347"/>
                              </a:cubicBezTo>
                              <a:cubicBezTo>
                                <a:pt x="1122" y="10220"/>
                                <a:pt x="1166" y="10100"/>
                                <a:pt x="1236" y="9976"/>
                              </a:cubicBezTo>
                              <a:cubicBezTo>
                                <a:pt x="1242" y="9966"/>
                                <a:pt x="1214" y="9959"/>
                                <a:pt x="1209" y="9969"/>
                              </a:cubicBezTo>
                              <a:cubicBezTo>
                                <a:pt x="1128" y="10082"/>
                                <a:pt x="1057" y="10206"/>
                                <a:pt x="1019" y="10329"/>
                              </a:cubicBezTo>
                              <a:cubicBezTo>
                                <a:pt x="992" y="10322"/>
                                <a:pt x="965" y="10315"/>
                                <a:pt x="938" y="10311"/>
                              </a:cubicBezTo>
                              <a:cubicBezTo>
                                <a:pt x="965" y="10206"/>
                                <a:pt x="1003" y="10107"/>
                                <a:pt x="1063" y="10001"/>
                              </a:cubicBezTo>
                              <a:cubicBezTo>
                                <a:pt x="1068" y="9990"/>
                                <a:pt x="1046" y="9983"/>
                                <a:pt x="1036" y="9994"/>
                              </a:cubicBezTo>
                              <a:cubicBezTo>
                                <a:pt x="960" y="10089"/>
                                <a:pt x="905" y="10191"/>
                                <a:pt x="873" y="10297"/>
                              </a:cubicBezTo>
                              <a:cubicBezTo>
                                <a:pt x="851" y="10294"/>
                                <a:pt x="835" y="10290"/>
                                <a:pt x="813" y="10287"/>
                              </a:cubicBezTo>
                              <a:cubicBezTo>
                                <a:pt x="835" y="10167"/>
                                <a:pt x="873" y="10050"/>
                                <a:pt x="927" y="9934"/>
                              </a:cubicBezTo>
                              <a:cubicBezTo>
                                <a:pt x="933" y="9920"/>
                                <a:pt x="900" y="9916"/>
                                <a:pt x="895" y="9927"/>
                              </a:cubicBezTo>
                              <a:cubicBezTo>
                                <a:pt x="830" y="10040"/>
                                <a:pt x="775" y="10160"/>
                                <a:pt x="748" y="10280"/>
                              </a:cubicBezTo>
                              <a:cubicBezTo>
                                <a:pt x="721" y="10276"/>
                                <a:pt x="694" y="10276"/>
                                <a:pt x="667" y="10273"/>
                              </a:cubicBezTo>
                              <a:cubicBezTo>
                                <a:pt x="683" y="10149"/>
                                <a:pt x="705" y="10019"/>
                                <a:pt x="792" y="9909"/>
                              </a:cubicBezTo>
                              <a:cubicBezTo>
                                <a:pt x="797" y="9899"/>
                                <a:pt x="781" y="9892"/>
                                <a:pt x="770" y="9902"/>
                              </a:cubicBezTo>
                              <a:cubicBezTo>
                                <a:pt x="667" y="10005"/>
                                <a:pt x="629" y="10142"/>
                                <a:pt x="607" y="10273"/>
                              </a:cubicBezTo>
                              <a:cubicBezTo>
                                <a:pt x="596" y="10273"/>
                                <a:pt x="591" y="10273"/>
                                <a:pt x="580" y="10273"/>
                              </a:cubicBezTo>
                              <a:cubicBezTo>
                                <a:pt x="602" y="10139"/>
                                <a:pt x="623" y="10008"/>
                                <a:pt x="651" y="9874"/>
                              </a:cubicBezTo>
                              <a:cubicBezTo>
                                <a:pt x="651" y="9863"/>
                                <a:pt x="623" y="9860"/>
                                <a:pt x="623" y="9870"/>
                              </a:cubicBezTo>
                              <a:cubicBezTo>
                                <a:pt x="602" y="9923"/>
                                <a:pt x="586" y="9973"/>
                                <a:pt x="569" y="10026"/>
                              </a:cubicBezTo>
                              <a:cubicBezTo>
                                <a:pt x="542" y="9913"/>
                                <a:pt x="466" y="9807"/>
                                <a:pt x="352" y="9708"/>
                              </a:cubicBezTo>
                              <a:cubicBezTo>
                                <a:pt x="618" y="9669"/>
                                <a:pt x="830" y="9638"/>
                                <a:pt x="1106" y="9698"/>
                              </a:cubicBezTo>
                              <a:cubicBezTo>
                                <a:pt x="1415" y="9761"/>
                                <a:pt x="1686" y="9885"/>
                                <a:pt x="1930" y="10019"/>
                              </a:cubicBezTo>
                              <a:cubicBezTo>
                                <a:pt x="2125" y="10124"/>
                                <a:pt x="2348" y="10234"/>
                                <a:pt x="2467" y="10378"/>
                              </a:cubicBezTo>
                              <a:cubicBezTo>
                                <a:pt x="2657" y="10604"/>
                                <a:pt x="2358" y="10802"/>
                                <a:pt x="2142" y="10961"/>
                              </a:cubicBezTo>
                              <a:cubicBezTo>
                                <a:pt x="2060" y="10953"/>
                                <a:pt x="1979" y="10957"/>
                                <a:pt x="1903" y="10964"/>
                              </a:cubicBezTo>
                              <a:cubicBezTo>
                                <a:pt x="1903" y="10964"/>
                                <a:pt x="1903" y="10964"/>
                                <a:pt x="1903" y="10964"/>
                              </a:cubicBezTo>
                              <a:cubicBezTo>
                                <a:pt x="1903" y="10964"/>
                                <a:pt x="1903" y="10961"/>
                                <a:pt x="1903" y="10961"/>
                              </a:cubicBezTo>
                              <a:cubicBezTo>
                                <a:pt x="2049" y="10904"/>
                                <a:pt x="2180" y="10826"/>
                                <a:pt x="2288" y="10745"/>
                              </a:cubicBezTo>
                              <a:cubicBezTo>
                                <a:pt x="2299" y="10735"/>
                                <a:pt x="2283" y="10724"/>
                                <a:pt x="2266" y="10731"/>
                              </a:cubicBezTo>
                              <a:cubicBezTo>
                                <a:pt x="2147" y="10798"/>
                                <a:pt x="2022" y="10851"/>
                                <a:pt x="1892" y="10904"/>
                              </a:cubicBezTo>
                              <a:cubicBezTo>
                                <a:pt x="1887" y="10886"/>
                                <a:pt x="1881" y="10872"/>
                                <a:pt x="1876" y="10855"/>
                              </a:cubicBezTo>
                              <a:cubicBezTo>
                                <a:pt x="2039" y="10774"/>
                                <a:pt x="2185" y="10675"/>
                                <a:pt x="2326" y="10580"/>
                              </a:cubicBezTo>
                              <a:cubicBezTo>
                                <a:pt x="2342" y="10569"/>
                                <a:pt x="2315" y="10551"/>
                                <a:pt x="2299" y="10562"/>
                              </a:cubicBezTo>
                              <a:cubicBezTo>
                                <a:pt x="2152" y="10647"/>
                                <a:pt x="2001" y="10724"/>
                                <a:pt x="1849" y="10802"/>
                              </a:cubicBezTo>
                              <a:cubicBezTo>
                                <a:pt x="1843" y="10791"/>
                                <a:pt x="1833" y="10781"/>
                                <a:pt x="1827" y="10770"/>
                              </a:cubicBezTo>
                              <a:cubicBezTo>
                                <a:pt x="1990" y="10675"/>
                                <a:pt x="2131" y="10565"/>
                                <a:pt x="2245" y="10442"/>
                              </a:cubicBezTo>
                              <a:cubicBezTo>
                                <a:pt x="2250" y="10438"/>
                                <a:pt x="2239" y="10431"/>
                                <a:pt x="2234" y="10435"/>
                              </a:cubicBezTo>
                              <a:cubicBezTo>
                                <a:pt x="2104" y="10541"/>
                                <a:pt x="1957" y="10639"/>
                                <a:pt x="1795" y="10728"/>
                              </a:cubicBezTo>
                              <a:cubicBezTo>
                                <a:pt x="1778" y="10714"/>
                                <a:pt x="1767" y="10696"/>
                                <a:pt x="1751" y="10682"/>
                              </a:cubicBezTo>
                              <a:cubicBezTo>
                                <a:pt x="1914" y="10565"/>
                                <a:pt x="2060" y="10442"/>
                                <a:pt x="2190" y="10311"/>
                              </a:cubicBezTo>
                              <a:cubicBezTo>
                                <a:pt x="2201" y="10301"/>
                                <a:pt x="2174" y="10290"/>
                                <a:pt x="2163" y="10301"/>
                              </a:cubicBezTo>
                              <a:cubicBezTo>
                                <a:pt x="2022" y="10421"/>
                                <a:pt x="1870" y="10537"/>
                                <a:pt x="1702" y="10643"/>
                              </a:cubicBezTo>
                              <a:cubicBezTo>
                                <a:pt x="1692" y="10636"/>
                                <a:pt x="1686" y="10629"/>
                                <a:pt x="1675" y="10618"/>
                              </a:cubicBezTo>
                              <a:cubicBezTo>
                                <a:pt x="1827" y="10498"/>
                                <a:pt x="1957" y="10368"/>
                                <a:pt x="2077" y="10237"/>
                              </a:cubicBezTo>
                              <a:cubicBezTo>
                                <a:pt x="2087" y="10227"/>
                                <a:pt x="2060" y="10216"/>
                                <a:pt x="2049" y="10227"/>
                              </a:cubicBezTo>
                              <a:cubicBezTo>
                                <a:pt x="1919" y="10350"/>
                                <a:pt x="1773" y="10467"/>
                                <a:pt x="1627" y="10583"/>
                              </a:cubicBezTo>
                              <a:cubicBezTo>
                                <a:pt x="1610" y="10572"/>
                                <a:pt x="1589" y="10558"/>
                                <a:pt x="1572" y="10548"/>
                              </a:cubicBezTo>
                              <a:cubicBezTo>
                                <a:pt x="1702" y="10428"/>
                                <a:pt x="1822" y="10308"/>
                                <a:pt x="1946" y="10188"/>
                              </a:cubicBezTo>
                              <a:cubicBezTo>
                                <a:pt x="1957" y="10177"/>
                                <a:pt x="1930" y="10163"/>
                                <a:pt x="1919" y="10174"/>
                              </a:cubicBezTo>
                              <a:cubicBezTo>
                                <a:pt x="1784" y="10287"/>
                                <a:pt x="1648" y="10400"/>
                                <a:pt x="1518" y="10516"/>
                              </a:cubicBezTo>
                              <a:cubicBezTo>
                                <a:pt x="1502" y="10509"/>
                                <a:pt x="1486" y="10498"/>
                                <a:pt x="1475" y="10491"/>
                              </a:cubicBezTo>
                              <a:cubicBezTo>
                                <a:pt x="1567" y="10368"/>
                                <a:pt x="1675" y="10248"/>
                                <a:pt x="1795" y="10135"/>
                              </a:cubicBezTo>
                              <a:cubicBezTo>
                                <a:pt x="1805" y="10124"/>
                                <a:pt x="1778" y="10114"/>
                                <a:pt x="1767" y="10124"/>
                              </a:cubicBezTo>
                              <a:cubicBezTo>
                                <a:pt x="1643" y="10234"/>
                                <a:pt x="1529" y="10347"/>
                                <a:pt x="1426" y="10467"/>
                              </a:cubicBezTo>
                              <a:cubicBezTo>
                                <a:pt x="1415" y="10460"/>
                                <a:pt x="1399" y="10453"/>
                                <a:pt x="1388" y="10449"/>
                              </a:cubicBezTo>
                              <a:cubicBezTo>
                                <a:pt x="1486" y="10329"/>
                                <a:pt x="1583" y="10209"/>
                                <a:pt x="1654" y="10082"/>
                              </a:cubicBezTo>
                              <a:cubicBezTo>
                                <a:pt x="1659" y="10075"/>
                                <a:pt x="1637" y="10068"/>
                                <a:pt x="1632" y="10075"/>
                              </a:cubicBezTo>
                              <a:cubicBezTo>
                                <a:pt x="1529" y="10188"/>
                                <a:pt x="1437" y="10308"/>
                                <a:pt x="1334" y="10424"/>
                              </a:cubicBezTo>
                              <a:cubicBezTo>
                                <a:pt x="1317" y="10417"/>
                                <a:pt x="1307" y="10414"/>
                                <a:pt x="1290" y="10407"/>
                              </a:cubicBezTo>
                              <a:cubicBezTo>
                                <a:pt x="1372" y="10280"/>
                                <a:pt x="1448" y="10153"/>
                                <a:pt x="1523" y="10026"/>
                              </a:cubicBezTo>
                              <a:cubicBezTo>
                                <a:pt x="1529" y="10015"/>
                                <a:pt x="1502" y="10005"/>
                                <a:pt x="1491" y="10015"/>
                              </a:cubicBezTo>
                              <a:cubicBezTo>
                                <a:pt x="1404" y="10139"/>
                                <a:pt x="1317" y="10259"/>
                                <a:pt x="1231" y="10382"/>
                              </a:cubicBezTo>
                              <a:cubicBezTo>
                                <a:pt x="1209" y="10389"/>
                                <a:pt x="1204" y="10385"/>
                                <a:pt x="1193" y="10382"/>
                              </a:cubicBezTo>
                              <a:close/>
                              <a:moveTo>
                                <a:pt x="1925" y="11588"/>
                              </a:moveTo>
                              <a:cubicBezTo>
                                <a:pt x="1914" y="11578"/>
                                <a:pt x="1903" y="11571"/>
                                <a:pt x="1892" y="11564"/>
                              </a:cubicBezTo>
                              <a:cubicBezTo>
                                <a:pt x="1887" y="11560"/>
                                <a:pt x="1881" y="11557"/>
                                <a:pt x="1870" y="11553"/>
                              </a:cubicBezTo>
                              <a:cubicBezTo>
                                <a:pt x="1973" y="11454"/>
                                <a:pt x="2066" y="11356"/>
                                <a:pt x="2180" y="11260"/>
                              </a:cubicBezTo>
                              <a:cubicBezTo>
                                <a:pt x="2190" y="11250"/>
                                <a:pt x="2163" y="11239"/>
                                <a:pt x="2152" y="11246"/>
                              </a:cubicBezTo>
                              <a:cubicBezTo>
                                <a:pt x="2033" y="11331"/>
                                <a:pt x="1914" y="11423"/>
                                <a:pt x="1811" y="11518"/>
                              </a:cubicBezTo>
                              <a:cubicBezTo>
                                <a:pt x="1784" y="11504"/>
                                <a:pt x="1751" y="11490"/>
                                <a:pt x="1724" y="11479"/>
                              </a:cubicBezTo>
                              <a:cubicBezTo>
                                <a:pt x="1805" y="11384"/>
                                <a:pt x="1898" y="11296"/>
                                <a:pt x="2006" y="11218"/>
                              </a:cubicBezTo>
                              <a:cubicBezTo>
                                <a:pt x="2022" y="11207"/>
                                <a:pt x="2001" y="11193"/>
                                <a:pt x="1984" y="11204"/>
                              </a:cubicBezTo>
                              <a:cubicBezTo>
                                <a:pt x="1865" y="11282"/>
                                <a:pt x="1757" y="11366"/>
                                <a:pt x="1664" y="11458"/>
                              </a:cubicBezTo>
                              <a:cubicBezTo>
                                <a:pt x="1637" y="11451"/>
                                <a:pt x="1610" y="11440"/>
                                <a:pt x="1583" y="11437"/>
                              </a:cubicBezTo>
                              <a:cubicBezTo>
                                <a:pt x="1632" y="11370"/>
                                <a:pt x="1681" y="11299"/>
                                <a:pt x="1735" y="11232"/>
                              </a:cubicBezTo>
                              <a:cubicBezTo>
                                <a:pt x="1746" y="11222"/>
                                <a:pt x="1719" y="11211"/>
                                <a:pt x="1708" y="11222"/>
                              </a:cubicBezTo>
                              <a:cubicBezTo>
                                <a:pt x="1643" y="11289"/>
                                <a:pt x="1578" y="11356"/>
                                <a:pt x="1523" y="11423"/>
                              </a:cubicBezTo>
                              <a:cubicBezTo>
                                <a:pt x="1496" y="11419"/>
                                <a:pt x="1469" y="11412"/>
                                <a:pt x="1437" y="11409"/>
                              </a:cubicBezTo>
                              <a:cubicBezTo>
                                <a:pt x="1458" y="11366"/>
                                <a:pt x="1480" y="11327"/>
                                <a:pt x="1518" y="11292"/>
                              </a:cubicBezTo>
                              <a:cubicBezTo>
                                <a:pt x="1529" y="11278"/>
                                <a:pt x="1502" y="11267"/>
                                <a:pt x="1486" y="11278"/>
                              </a:cubicBezTo>
                              <a:cubicBezTo>
                                <a:pt x="1442" y="11317"/>
                                <a:pt x="1410" y="11359"/>
                                <a:pt x="1383" y="11405"/>
                              </a:cubicBezTo>
                              <a:cubicBezTo>
                                <a:pt x="1334" y="11401"/>
                                <a:pt x="1285" y="11401"/>
                                <a:pt x="1242" y="11405"/>
                              </a:cubicBezTo>
                              <a:cubicBezTo>
                                <a:pt x="1280" y="11363"/>
                                <a:pt x="1317" y="11320"/>
                                <a:pt x="1339" y="11274"/>
                              </a:cubicBezTo>
                              <a:cubicBezTo>
                                <a:pt x="1599" y="11133"/>
                                <a:pt x="1854" y="11020"/>
                                <a:pt x="2212" y="11077"/>
                              </a:cubicBezTo>
                              <a:cubicBezTo>
                                <a:pt x="2494" y="11119"/>
                                <a:pt x="2836" y="11246"/>
                                <a:pt x="3047" y="11380"/>
                              </a:cubicBezTo>
                              <a:cubicBezTo>
                                <a:pt x="3155" y="11451"/>
                                <a:pt x="3264" y="11543"/>
                                <a:pt x="3291" y="11645"/>
                              </a:cubicBezTo>
                              <a:cubicBezTo>
                                <a:pt x="3334" y="11804"/>
                                <a:pt x="3172" y="11888"/>
                                <a:pt x="2987" y="11962"/>
                              </a:cubicBezTo>
                              <a:cubicBezTo>
                                <a:pt x="2863" y="12012"/>
                                <a:pt x="2716" y="12068"/>
                                <a:pt x="2575" y="12096"/>
                              </a:cubicBezTo>
                              <a:cubicBezTo>
                                <a:pt x="2429" y="12125"/>
                                <a:pt x="2277" y="12118"/>
                                <a:pt x="2131" y="12114"/>
                              </a:cubicBezTo>
                              <a:cubicBezTo>
                                <a:pt x="2131" y="12111"/>
                                <a:pt x="2136" y="12111"/>
                                <a:pt x="2136" y="12111"/>
                              </a:cubicBezTo>
                              <a:cubicBezTo>
                                <a:pt x="2136" y="12107"/>
                                <a:pt x="2142" y="12103"/>
                                <a:pt x="2142" y="12100"/>
                              </a:cubicBezTo>
                              <a:cubicBezTo>
                                <a:pt x="2434" y="12086"/>
                                <a:pt x="2711" y="12019"/>
                                <a:pt x="2955" y="11906"/>
                              </a:cubicBezTo>
                              <a:cubicBezTo>
                                <a:pt x="2966" y="11899"/>
                                <a:pt x="2955" y="11888"/>
                                <a:pt x="2944" y="11892"/>
                              </a:cubicBezTo>
                              <a:cubicBezTo>
                                <a:pt x="2733" y="11969"/>
                                <a:pt x="2505" y="12015"/>
                                <a:pt x="2266" y="12033"/>
                              </a:cubicBezTo>
                              <a:cubicBezTo>
                                <a:pt x="2516" y="11980"/>
                                <a:pt x="2738" y="11892"/>
                                <a:pt x="2933" y="11775"/>
                              </a:cubicBezTo>
                              <a:cubicBezTo>
                                <a:pt x="2949" y="11765"/>
                                <a:pt x="2928" y="11747"/>
                                <a:pt x="2911" y="11758"/>
                              </a:cubicBezTo>
                              <a:cubicBezTo>
                                <a:pt x="2689" y="11867"/>
                                <a:pt x="2440" y="11938"/>
                                <a:pt x="2174" y="11984"/>
                              </a:cubicBezTo>
                              <a:cubicBezTo>
                                <a:pt x="2174" y="11976"/>
                                <a:pt x="2174" y="11973"/>
                                <a:pt x="2174" y="11966"/>
                              </a:cubicBezTo>
                              <a:cubicBezTo>
                                <a:pt x="2413" y="11902"/>
                                <a:pt x="2613" y="11814"/>
                                <a:pt x="2814" y="11701"/>
                              </a:cubicBezTo>
                              <a:cubicBezTo>
                                <a:pt x="2830" y="11694"/>
                                <a:pt x="2808" y="11677"/>
                                <a:pt x="2792" y="11684"/>
                              </a:cubicBezTo>
                              <a:cubicBezTo>
                                <a:pt x="2673" y="11733"/>
                                <a:pt x="2564" y="11793"/>
                                <a:pt x="2434" y="11832"/>
                              </a:cubicBezTo>
                              <a:cubicBezTo>
                                <a:pt x="2348" y="11860"/>
                                <a:pt x="2255" y="11878"/>
                                <a:pt x="2163" y="11902"/>
                              </a:cubicBezTo>
                              <a:cubicBezTo>
                                <a:pt x="2163" y="11899"/>
                                <a:pt x="2163" y="11895"/>
                                <a:pt x="2158" y="11892"/>
                              </a:cubicBezTo>
                              <a:cubicBezTo>
                                <a:pt x="2358" y="11825"/>
                                <a:pt x="2527" y="11730"/>
                                <a:pt x="2678" y="11620"/>
                              </a:cubicBezTo>
                              <a:cubicBezTo>
                                <a:pt x="2695" y="11610"/>
                                <a:pt x="2673" y="11595"/>
                                <a:pt x="2657" y="11606"/>
                              </a:cubicBezTo>
                              <a:cubicBezTo>
                                <a:pt x="2499" y="11701"/>
                                <a:pt x="2326" y="11768"/>
                                <a:pt x="2136" y="11832"/>
                              </a:cubicBezTo>
                              <a:cubicBezTo>
                                <a:pt x="2136" y="11828"/>
                                <a:pt x="2131" y="11821"/>
                                <a:pt x="2131" y="11818"/>
                              </a:cubicBezTo>
                              <a:cubicBezTo>
                                <a:pt x="2320" y="11726"/>
                                <a:pt x="2478" y="11617"/>
                                <a:pt x="2613" y="11490"/>
                              </a:cubicBezTo>
                              <a:cubicBezTo>
                                <a:pt x="2624" y="11479"/>
                                <a:pt x="2597" y="11465"/>
                                <a:pt x="2586" y="11476"/>
                              </a:cubicBezTo>
                              <a:cubicBezTo>
                                <a:pt x="2440" y="11585"/>
                                <a:pt x="2277" y="11680"/>
                                <a:pt x="2093" y="11761"/>
                              </a:cubicBezTo>
                              <a:cubicBezTo>
                                <a:pt x="2087" y="11751"/>
                                <a:pt x="2082" y="11744"/>
                                <a:pt x="2071" y="11733"/>
                              </a:cubicBezTo>
                              <a:cubicBezTo>
                                <a:pt x="2250" y="11645"/>
                                <a:pt x="2396" y="11532"/>
                                <a:pt x="2510" y="11412"/>
                              </a:cubicBezTo>
                              <a:cubicBezTo>
                                <a:pt x="2521" y="11401"/>
                                <a:pt x="2494" y="11391"/>
                                <a:pt x="2483" y="11401"/>
                              </a:cubicBezTo>
                              <a:cubicBezTo>
                                <a:pt x="2353" y="11514"/>
                                <a:pt x="2196" y="11603"/>
                                <a:pt x="2028" y="11680"/>
                              </a:cubicBezTo>
                              <a:cubicBezTo>
                                <a:pt x="2011" y="11666"/>
                                <a:pt x="2001" y="11652"/>
                                <a:pt x="1984" y="11638"/>
                              </a:cubicBezTo>
                              <a:cubicBezTo>
                                <a:pt x="2109" y="11543"/>
                                <a:pt x="2234" y="11444"/>
                                <a:pt x="2358" y="11345"/>
                              </a:cubicBezTo>
                              <a:cubicBezTo>
                                <a:pt x="2375" y="11334"/>
                                <a:pt x="2348" y="11320"/>
                                <a:pt x="2337" y="11331"/>
                              </a:cubicBezTo>
                              <a:cubicBezTo>
                                <a:pt x="2185" y="11409"/>
                                <a:pt x="2055" y="11497"/>
                                <a:pt x="1925" y="11588"/>
                              </a:cubicBezTo>
                              <a:close/>
                              <a:moveTo>
                                <a:pt x="76" y="12107"/>
                              </a:moveTo>
                              <a:cubicBezTo>
                                <a:pt x="168" y="12142"/>
                                <a:pt x="266" y="12174"/>
                                <a:pt x="369" y="12199"/>
                              </a:cubicBezTo>
                              <a:cubicBezTo>
                                <a:pt x="374" y="12223"/>
                                <a:pt x="385" y="12273"/>
                                <a:pt x="385" y="12269"/>
                              </a:cubicBezTo>
                              <a:cubicBezTo>
                                <a:pt x="390" y="12294"/>
                                <a:pt x="390" y="12319"/>
                                <a:pt x="390" y="12343"/>
                              </a:cubicBezTo>
                              <a:cubicBezTo>
                                <a:pt x="396" y="12393"/>
                                <a:pt x="396" y="12442"/>
                                <a:pt x="396" y="12492"/>
                              </a:cubicBezTo>
                              <a:cubicBezTo>
                                <a:pt x="396" y="12502"/>
                                <a:pt x="423" y="12502"/>
                                <a:pt x="423" y="12492"/>
                              </a:cubicBezTo>
                              <a:cubicBezTo>
                                <a:pt x="428" y="12410"/>
                                <a:pt x="450" y="12329"/>
                                <a:pt x="445" y="12248"/>
                              </a:cubicBezTo>
                              <a:cubicBezTo>
                                <a:pt x="445" y="12245"/>
                                <a:pt x="445" y="12238"/>
                                <a:pt x="445" y="12234"/>
                              </a:cubicBezTo>
                              <a:cubicBezTo>
                                <a:pt x="461" y="12245"/>
                                <a:pt x="477" y="12255"/>
                                <a:pt x="488" y="12266"/>
                              </a:cubicBezTo>
                              <a:cubicBezTo>
                                <a:pt x="548" y="12365"/>
                                <a:pt x="580" y="12470"/>
                                <a:pt x="575" y="12580"/>
                              </a:cubicBezTo>
                              <a:cubicBezTo>
                                <a:pt x="575" y="12590"/>
                                <a:pt x="596" y="12590"/>
                                <a:pt x="596" y="12580"/>
                              </a:cubicBezTo>
                              <a:cubicBezTo>
                                <a:pt x="607" y="12499"/>
                                <a:pt x="607" y="12417"/>
                                <a:pt x="591" y="12340"/>
                              </a:cubicBezTo>
                              <a:cubicBezTo>
                                <a:pt x="607" y="12354"/>
                                <a:pt x="623" y="12368"/>
                                <a:pt x="645" y="12382"/>
                              </a:cubicBezTo>
                              <a:cubicBezTo>
                                <a:pt x="716" y="12516"/>
                                <a:pt x="786" y="12647"/>
                                <a:pt x="808" y="12788"/>
                              </a:cubicBezTo>
                              <a:cubicBezTo>
                                <a:pt x="808" y="12798"/>
                                <a:pt x="835" y="12798"/>
                                <a:pt x="835" y="12788"/>
                              </a:cubicBezTo>
                              <a:cubicBezTo>
                                <a:pt x="830" y="12682"/>
                                <a:pt x="802" y="12580"/>
                                <a:pt x="764" y="12481"/>
                              </a:cubicBezTo>
                              <a:cubicBezTo>
                                <a:pt x="802" y="12513"/>
                                <a:pt x="835" y="12541"/>
                                <a:pt x="867" y="12573"/>
                              </a:cubicBezTo>
                              <a:cubicBezTo>
                                <a:pt x="938" y="12710"/>
                                <a:pt x="998" y="12848"/>
                                <a:pt x="1030" y="12996"/>
                              </a:cubicBezTo>
                              <a:cubicBezTo>
                                <a:pt x="1030" y="13003"/>
                                <a:pt x="1052" y="13003"/>
                                <a:pt x="1052" y="12992"/>
                              </a:cubicBezTo>
                              <a:cubicBezTo>
                                <a:pt x="1041" y="12894"/>
                                <a:pt x="1025" y="12791"/>
                                <a:pt x="992" y="12696"/>
                              </a:cubicBezTo>
                              <a:cubicBezTo>
                                <a:pt x="1003" y="12710"/>
                                <a:pt x="1019" y="12721"/>
                                <a:pt x="1030" y="12735"/>
                              </a:cubicBezTo>
                              <a:cubicBezTo>
                                <a:pt x="1095" y="12858"/>
                                <a:pt x="1160" y="12982"/>
                                <a:pt x="1204" y="13109"/>
                              </a:cubicBezTo>
                              <a:cubicBezTo>
                                <a:pt x="1209" y="13119"/>
                                <a:pt x="1236" y="13119"/>
                                <a:pt x="1236" y="13105"/>
                              </a:cubicBezTo>
                              <a:cubicBezTo>
                                <a:pt x="1225" y="13035"/>
                                <a:pt x="1204" y="12964"/>
                                <a:pt x="1182" y="12897"/>
                              </a:cubicBezTo>
                              <a:cubicBezTo>
                                <a:pt x="1269" y="12992"/>
                                <a:pt x="1350" y="13095"/>
                                <a:pt x="1431" y="13194"/>
                              </a:cubicBezTo>
                              <a:cubicBezTo>
                                <a:pt x="1437" y="13204"/>
                                <a:pt x="1464" y="13197"/>
                                <a:pt x="1458" y="13186"/>
                              </a:cubicBezTo>
                              <a:cubicBezTo>
                                <a:pt x="1388" y="13070"/>
                                <a:pt x="1317" y="12947"/>
                                <a:pt x="1231" y="12830"/>
                              </a:cubicBezTo>
                              <a:cubicBezTo>
                                <a:pt x="1312" y="12873"/>
                                <a:pt x="1393" y="12915"/>
                                <a:pt x="1475" y="12954"/>
                              </a:cubicBezTo>
                              <a:cubicBezTo>
                                <a:pt x="1486" y="12961"/>
                                <a:pt x="1502" y="12947"/>
                                <a:pt x="1491" y="12940"/>
                              </a:cubicBezTo>
                              <a:cubicBezTo>
                                <a:pt x="1366" y="12873"/>
                                <a:pt x="1258" y="12798"/>
                                <a:pt x="1149" y="12721"/>
                              </a:cubicBezTo>
                              <a:cubicBezTo>
                                <a:pt x="1133" y="12700"/>
                                <a:pt x="1117" y="12678"/>
                                <a:pt x="1095" y="12657"/>
                              </a:cubicBezTo>
                              <a:cubicBezTo>
                                <a:pt x="1187" y="12703"/>
                                <a:pt x="1285" y="12746"/>
                                <a:pt x="1377" y="12788"/>
                              </a:cubicBezTo>
                              <a:cubicBezTo>
                                <a:pt x="1388" y="12795"/>
                                <a:pt x="1404" y="12781"/>
                                <a:pt x="1393" y="12774"/>
                              </a:cubicBezTo>
                              <a:cubicBezTo>
                                <a:pt x="1252" y="12700"/>
                                <a:pt x="1122" y="12619"/>
                                <a:pt x="987" y="12541"/>
                              </a:cubicBezTo>
                              <a:cubicBezTo>
                                <a:pt x="954" y="12509"/>
                                <a:pt x="927" y="12481"/>
                                <a:pt x="895" y="12449"/>
                              </a:cubicBezTo>
                              <a:cubicBezTo>
                                <a:pt x="1014" y="12502"/>
                                <a:pt x="1139" y="12548"/>
                                <a:pt x="1258" y="12597"/>
                              </a:cubicBezTo>
                              <a:cubicBezTo>
                                <a:pt x="1274" y="12604"/>
                                <a:pt x="1285" y="12587"/>
                                <a:pt x="1274" y="12583"/>
                              </a:cubicBezTo>
                              <a:cubicBezTo>
                                <a:pt x="1046" y="12484"/>
                                <a:pt x="840" y="12365"/>
                                <a:pt x="629" y="12255"/>
                              </a:cubicBezTo>
                              <a:cubicBezTo>
                                <a:pt x="645" y="12259"/>
                                <a:pt x="661" y="12259"/>
                                <a:pt x="683" y="12259"/>
                              </a:cubicBezTo>
                              <a:cubicBezTo>
                                <a:pt x="851" y="12315"/>
                                <a:pt x="1019" y="12368"/>
                                <a:pt x="1187" y="12425"/>
                              </a:cubicBezTo>
                              <a:cubicBezTo>
                                <a:pt x="1209" y="12432"/>
                                <a:pt x="1225" y="12414"/>
                                <a:pt x="1204" y="12407"/>
                              </a:cubicBezTo>
                              <a:cubicBezTo>
                                <a:pt x="1084" y="12365"/>
                                <a:pt x="970" y="12319"/>
                                <a:pt x="851" y="12276"/>
                              </a:cubicBezTo>
                              <a:cubicBezTo>
                                <a:pt x="933" y="12280"/>
                                <a:pt x="1008" y="12283"/>
                                <a:pt x="1090" y="12283"/>
                              </a:cubicBezTo>
                              <a:cubicBezTo>
                                <a:pt x="1453" y="12597"/>
                                <a:pt x="1827" y="13095"/>
                                <a:pt x="1670" y="13497"/>
                              </a:cubicBezTo>
                              <a:cubicBezTo>
                                <a:pt x="1523" y="13423"/>
                                <a:pt x="1372" y="13352"/>
                                <a:pt x="1209" y="13289"/>
                              </a:cubicBezTo>
                              <a:cubicBezTo>
                                <a:pt x="987" y="13204"/>
                                <a:pt x="754" y="13130"/>
                                <a:pt x="580" y="13000"/>
                              </a:cubicBezTo>
                              <a:cubicBezTo>
                                <a:pt x="277" y="12753"/>
                                <a:pt x="54" y="12421"/>
                                <a:pt x="76" y="12107"/>
                              </a:cubicBezTo>
                              <a:close/>
                              <a:moveTo>
                                <a:pt x="1979" y="19702"/>
                              </a:moveTo>
                              <a:cubicBezTo>
                                <a:pt x="2017" y="19684"/>
                                <a:pt x="1973" y="19653"/>
                                <a:pt x="1936" y="19667"/>
                              </a:cubicBezTo>
                              <a:cubicBezTo>
                                <a:pt x="1605" y="19804"/>
                                <a:pt x="1117" y="19826"/>
                                <a:pt x="732" y="19804"/>
                              </a:cubicBezTo>
                              <a:cubicBezTo>
                                <a:pt x="483" y="19790"/>
                                <a:pt x="233" y="19776"/>
                                <a:pt x="16" y="19713"/>
                              </a:cubicBezTo>
                              <a:lnTo>
                                <a:pt x="16" y="19787"/>
                              </a:lnTo>
                              <a:cubicBezTo>
                                <a:pt x="228" y="19871"/>
                                <a:pt x="472" y="19924"/>
                                <a:pt x="716" y="19942"/>
                              </a:cubicBezTo>
                              <a:cubicBezTo>
                                <a:pt x="1209" y="19981"/>
                                <a:pt x="1589" y="19893"/>
                                <a:pt x="1979" y="19702"/>
                              </a:cubicBezTo>
                              <a:close/>
                              <a:moveTo>
                                <a:pt x="10692" y="21519"/>
                              </a:moveTo>
                              <a:cubicBezTo>
                                <a:pt x="10523" y="21487"/>
                                <a:pt x="10350" y="21459"/>
                                <a:pt x="10177" y="21434"/>
                              </a:cubicBezTo>
                              <a:cubicBezTo>
                                <a:pt x="10139" y="21427"/>
                                <a:pt x="10117" y="21469"/>
                                <a:pt x="10160" y="21473"/>
                              </a:cubicBezTo>
                              <a:cubicBezTo>
                                <a:pt x="10334" y="21498"/>
                                <a:pt x="10513" y="21515"/>
                                <a:pt x="10686" y="21529"/>
                              </a:cubicBezTo>
                              <a:cubicBezTo>
                                <a:pt x="10697" y="21533"/>
                                <a:pt x="10702" y="21522"/>
                                <a:pt x="10692" y="21519"/>
                              </a:cubicBezTo>
                              <a:close/>
                              <a:moveTo>
                                <a:pt x="7433" y="16174"/>
                              </a:moveTo>
                              <a:cubicBezTo>
                                <a:pt x="6886" y="16122"/>
                                <a:pt x="6387" y="16217"/>
                                <a:pt x="5877" y="16330"/>
                              </a:cubicBezTo>
                              <a:cubicBezTo>
                                <a:pt x="5883" y="16323"/>
                                <a:pt x="5893" y="16312"/>
                                <a:pt x="5899" y="16305"/>
                              </a:cubicBezTo>
                              <a:cubicBezTo>
                                <a:pt x="5931" y="16266"/>
                                <a:pt x="5883" y="16227"/>
                                <a:pt x="5817" y="16241"/>
                              </a:cubicBezTo>
                              <a:cubicBezTo>
                                <a:pt x="5628" y="16284"/>
                                <a:pt x="5454" y="16337"/>
                                <a:pt x="5302" y="16414"/>
                              </a:cubicBezTo>
                              <a:cubicBezTo>
                                <a:pt x="5340" y="16372"/>
                                <a:pt x="5373" y="16330"/>
                                <a:pt x="5400" y="16284"/>
                              </a:cubicBezTo>
                              <a:cubicBezTo>
                                <a:pt x="5422" y="16256"/>
                                <a:pt x="5367" y="16224"/>
                                <a:pt x="5324" y="16238"/>
                              </a:cubicBezTo>
                              <a:cubicBezTo>
                                <a:pt x="5557" y="16047"/>
                                <a:pt x="5720" y="15829"/>
                                <a:pt x="5796" y="15585"/>
                              </a:cubicBezTo>
                              <a:cubicBezTo>
                                <a:pt x="5801" y="15561"/>
                                <a:pt x="5758" y="15543"/>
                                <a:pt x="5725" y="15554"/>
                              </a:cubicBezTo>
                              <a:cubicBezTo>
                                <a:pt x="5687" y="15564"/>
                                <a:pt x="5655" y="15578"/>
                                <a:pt x="5617" y="15592"/>
                              </a:cubicBezTo>
                              <a:cubicBezTo>
                                <a:pt x="5812" y="15300"/>
                                <a:pt x="6105" y="15102"/>
                                <a:pt x="6490" y="14890"/>
                              </a:cubicBezTo>
                              <a:cubicBezTo>
                                <a:pt x="6528" y="14887"/>
                                <a:pt x="6539" y="14844"/>
                                <a:pt x="6495" y="14837"/>
                              </a:cubicBezTo>
                              <a:cubicBezTo>
                                <a:pt x="6002" y="14742"/>
                                <a:pt x="5584" y="14880"/>
                                <a:pt x="5118" y="14954"/>
                              </a:cubicBezTo>
                              <a:cubicBezTo>
                                <a:pt x="5161" y="14922"/>
                                <a:pt x="5107" y="14869"/>
                                <a:pt x="5048" y="14876"/>
                              </a:cubicBezTo>
                              <a:cubicBezTo>
                                <a:pt x="4673" y="14908"/>
                                <a:pt x="4364" y="15035"/>
                                <a:pt x="4072" y="15176"/>
                              </a:cubicBezTo>
                              <a:cubicBezTo>
                                <a:pt x="4072" y="15169"/>
                                <a:pt x="4077" y="15166"/>
                                <a:pt x="4077" y="15158"/>
                              </a:cubicBezTo>
                              <a:cubicBezTo>
                                <a:pt x="4126" y="15113"/>
                                <a:pt x="4034" y="15063"/>
                                <a:pt x="3969" y="15095"/>
                              </a:cubicBezTo>
                              <a:cubicBezTo>
                                <a:pt x="3714" y="15225"/>
                                <a:pt x="3470" y="15367"/>
                                <a:pt x="3231" y="15511"/>
                              </a:cubicBezTo>
                              <a:cubicBezTo>
                                <a:pt x="3231" y="15508"/>
                                <a:pt x="3226" y="15501"/>
                                <a:pt x="3226" y="15497"/>
                              </a:cubicBezTo>
                              <a:cubicBezTo>
                                <a:pt x="3237" y="15451"/>
                                <a:pt x="3150" y="15434"/>
                                <a:pt x="3107" y="15455"/>
                              </a:cubicBezTo>
                              <a:cubicBezTo>
                                <a:pt x="2901" y="15550"/>
                                <a:pt x="2749" y="15663"/>
                                <a:pt x="2640" y="15804"/>
                              </a:cubicBezTo>
                              <a:cubicBezTo>
                                <a:pt x="2521" y="15712"/>
                                <a:pt x="2364" y="15645"/>
                                <a:pt x="2163" y="15621"/>
                              </a:cubicBezTo>
                              <a:cubicBezTo>
                                <a:pt x="1898" y="15585"/>
                                <a:pt x="1637" y="15652"/>
                                <a:pt x="1437" y="15765"/>
                              </a:cubicBezTo>
                              <a:cubicBezTo>
                                <a:pt x="1269" y="15857"/>
                                <a:pt x="1133" y="15980"/>
                                <a:pt x="933" y="16047"/>
                              </a:cubicBezTo>
                              <a:cubicBezTo>
                                <a:pt x="797" y="16093"/>
                                <a:pt x="542" y="16069"/>
                                <a:pt x="396" y="16051"/>
                              </a:cubicBezTo>
                              <a:cubicBezTo>
                                <a:pt x="266" y="16037"/>
                                <a:pt x="146" y="16009"/>
                                <a:pt x="22" y="15987"/>
                              </a:cubicBezTo>
                              <a:lnTo>
                                <a:pt x="22" y="16079"/>
                              </a:lnTo>
                              <a:cubicBezTo>
                                <a:pt x="130" y="16093"/>
                                <a:pt x="358" y="16125"/>
                                <a:pt x="417" y="16178"/>
                              </a:cubicBezTo>
                              <a:cubicBezTo>
                                <a:pt x="342" y="16199"/>
                                <a:pt x="277" y="16231"/>
                                <a:pt x="211" y="16266"/>
                              </a:cubicBezTo>
                              <a:cubicBezTo>
                                <a:pt x="157" y="16231"/>
                                <a:pt x="92" y="16196"/>
                                <a:pt x="22" y="16181"/>
                              </a:cubicBezTo>
                              <a:lnTo>
                                <a:pt x="22" y="16231"/>
                              </a:lnTo>
                              <a:cubicBezTo>
                                <a:pt x="43" y="16241"/>
                                <a:pt x="65" y="16252"/>
                                <a:pt x="87" y="16263"/>
                              </a:cubicBezTo>
                              <a:cubicBezTo>
                                <a:pt x="108" y="16273"/>
                                <a:pt x="130" y="16287"/>
                                <a:pt x="152" y="16298"/>
                              </a:cubicBezTo>
                              <a:cubicBezTo>
                                <a:pt x="130" y="16312"/>
                                <a:pt x="108" y="16326"/>
                                <a:pt x="87" y="16340"/>
                              </a:cubicBezTo>
                              <a:cubicBezTo>
                                <a:pt x="65" y="16326"/>
                                <a:pt x="43" y="16316"/>
                                <a:pt x="27" y="16305"/>
                              </a:cubicBezTo>
                              <a:lnTo>
                                <a:pt x="27" y="16365"/>
                              </a:lnTo>
                              <a:cubicBezTo>
                                <a:pt x="33" y="16368"/>
                                <a:pt x="38" y="16368"/>
                                <a:pt x="43" y="16372"/>
                              </a:cubicBezTo>
                              <a:cubicBezTo>
                                <a:pt x="38" y="16376"/>
                                <a:pt x="33" y="16379"/>
                                <a:pt x="27" y="16383"/>
                              </a:cubicBezTo>
                              <a:lnTo>
                                <a:pt x="27" y="16619"/>
                              </a:lnTo>
                              <a:cubicBezTo>
                                <a:pt x="70" y="16591"/>
                                <a:pt x="114" y="16566"/>
                                <a:pt x="157" y="16538"/>
                              </a:cubicBezTo>
                              <a:cubicBezTo>
                                <a:pt x="336" y="16435"/>
                                <a:pt x="526" y="16340"/>
                                <a:pt x="721" y="16256"/>
                              </a:cubicBezTo>
                              <a:cubicBezTo>
                                <a:pt x="764" y="16238"/>
                                <a:pt x="808" y="16220"/>
                                <a:pt x="851" y="16210"/>
                              </a:cubicBezTo>
                              <a:cubicBezTo>
                                <a:pt x="922" y="16192"/>
                                <a:pt x="987" y="16181"/>
                                <a:pt x="1052" y="16185"/>
                              </a:cubicBezTo>
                              <a:cubicBezTo>
                                <a:pt x="1068" y="16185"/>
                                <a:pt x="1079" y="16189"/>
                                <a:pt x="1095" y="16189"/>
                              </a:cubicBezTo>
                              <a:cubicBezTo>
                                <a:pt x="1209" y="16203"/>
                                <a:pt x="1301" y="16259"/>
                                <a:pt x="1355" y="16365"/>
                              </a:cubicBezTo>
                              <a:cubicBezTo>
                                <a:pt x="1377" y="16407"/>
                                <a:pt x="1388" y="16450"/>
                                <a:pt x="1393" y="16495"/>
                              </a:cubicBezTo>
                              <a:cubicBezTo>
                                <a:pt x="1399" y="16524"/>
                                <a:pt x="1399" y="16555"/>
                                <a:pt x="1399" y="16584"/>
                              </a:cubicBezTo>
                              <a:cubicBezTo>
                                <a:pt x="1399" y="16629"/>
                                <a:pt x="1388" y="16672"/>
                                <a:pt x="1377" y="16718"/>
                              </a:cubicBezTo>
                              <a:cubicBezTo>
                                <a:pt x="1312" y="16718"/>
                                <a:pt x="1252" y="16718"/>
                                <a:pt x="1187" y="16721"/>
                              </a:cubicBezTo>
                              <a:cubicBezTo>
                                <a:pt x="1198" y="16658"/>
                                <a:pt x="1214" y="16598"/>
                                <a:pt x="1242" y="16538"/>
                              </a:cubicBezTo>
                              <a:cubicBezTo>
                                <a:pt x="1247" y="16524"/>
                                <a:pt x="1220" y="16520"/>
                                <a:pt x="1214" y="16531"/>
                              </a:cubicBezTo>
                              <a:cubicBezTo>
                                <a:pt x="1171" y="16594"/>
                                <a:pt x="1139" y="16658"/>
                                <a:pt x="1117" y="16721"/>
                              </a:cubicBezTo>
                              <a:cubicBezTo>
                                <a:pt x="1117" y="16721"/>
                                <a:pt x="1117" y="16721"/>
                                <a:pt x="1117" y="16721"/>
                              </a:cubicBezTo>
                              <a:cubicBezTo>
                                <a:pt x="1106" y="16721"/>
                                <a:pt x="1101" y="16721"/>
                                <a:pt x="1090" y="16721"/>
                              </a:cubicBezTo>
                              <a:cubicBezTo>
                                <a:pt x="1068" y="16721"/>
                                <a:pt x="1052" y="16725"/>
                                <a:pt x="1030" y="16728"/>
                              </a:cubicBezTo>
                              <a:cubicBezTo>
                                <a:pt x="1019" y="16725"/>
                                <a:pt x="1014" y="16725"/>
                                <a:pt x="1003" y="16721"/>
                              </a:cubicBezTo>
                              <a:cubicBezTo>
                                <a:pt x="1041" y="16622"/>
                                <a:pt x="1095" y="16527"/>
                                <a:pt x="1166" y="16439"/>
                              </a:cubicBezTo>
                              <a:cubicBezTo>
                                <a:pt x="1177" y="16428"/>
                                <a:pt x="1149" y="16418"/>
                                <a:pt x="1144" y="16428"/>
                              </a:cubicBezTo>
                              <a:cubicBezTo>
                                <a:pt x="1068" y="16520"/>
                                <a:pt x="998" y="16612"/>
                                <a:pt x="938" y="16707"/>
                              </a:cubicBezTo>
                              <a:cubicBezTo>
                                <a:pt x="916" y="16704"/>
                                <a:pt x="889" y="16697"/>
                                <a:pt x="867" y="16693"/>
                              </a:cubicBezTo>
                              <a:cubicBezTo>
                                <a:pt x="878" y="16598"/>
                                <a:pt x="911" y="16503"/>
                                <a:pt x="965" y="16411"/>
                              </a:cubicBezTo>
                              <a:cubicBezTo>
                                <a:pt x="976" y="16397"/>
                                <a:pt x="943" y="16390"/>
                                <a:pt x="933" y="16404"/>
                              </a:cubicBezTo>
                              <a:cubicBezTo>
                                <a:pt x="867" y="16492"/>
                                <a:pt x="824" y="16584"/>
                                <a:pt x="797" y="16679"/>
                              </a:cubicBezTo>
                              <a:cubicBezTo>
                                <a:pt x="764" y="16672"/>
                                <a:pt x="727" y="16668"/>
                                <a:pt x="694" y="16661"/>
                              </a:cubicBezTo>
                              <a:cubicBezTo>
                                <a:pt x="699" y="16566"/>
                                <a:pt x="716" y="16474"/>
                                <a:pt x="748" y="16379"/>
                              </a:cubicBezTo>
                              <a:cubicBezTo>
                                <a:pt x="754" y="16365"/>
                                <a:pt x="721" y="16354"/>
                                <a:pt x="710" y="16372"/>
                              </a:cubicBezTo>
                              <a:cubicBezTo>
                                <a:pt x="672" y="16464"/>
                                <a:pt x="640" y="16555"/>
                                <a:pt x="613" y="16651"/>
                              </a:cubicBezTo>
                              <a:cubicBezTo>
                                <a:pt x="580" y="16647"/>
                                <a:pt x="542" y="16644"/>
                                <a:pt x="510" y="16640"/>
                              </a:cubicBezTo>
                              <a:cubicBezTo>
                                <a:pt x="488" y="16566"/>
                                <a:pt x="477" y="16495"/>
                                <a:pt x="493" y="16421"/>
                              </a:cubicBezTo>
                              <a:cubicBezTo>
                                <a:pt x="499" y="16404"/>
                                <a:pt x="455" y="16400"/>
                                <a:pt x="450" y="16418"/>
                              </a:cubicBezTo>
                              <a:cubicBezTo>
                                <a:pt x="428" y="16488"/>
                                <a:pt x="423" y="16562"/>
                                <a:pt x="428" y="16637"/>
                              </a:cubicBezTo>
                              <a:cubicBezTo>
                                <a:pt x="390" y="16633"/>
                                <a:pt x="347" y="16633"/>
                                <a:pt x="309" y="16633"/>
                              </a:cubicBezTo>
                              <a:cubicBezTo>
                                <a:pt x="298" y="16598"/>
                                <a:pt x="293" y="16559"/>
                                <a:pt x="287" y="16524"/>
                              </a:cubicBezTo>
                              <a:cubicBezTo>
                                <a:pt x="287" y="16506"/>
                                <a:pt x="239" y="16506"/>
                                <a:pt x="239" y="16524"/>
                              </a:cubicBezTo>
                              <a:cubicBezTo>
                                <a:pt x="239" y="16559"/>
                                <a:pt x="244" y="16594"/>
                                <a:pt x="249" y="16629"/>
                              </a:cubicBezTo>
                              <a:cubicBezTo>
                                <a:pt x="173" y="16629"/>
                                <a:pt x="98" y="16637"/>
                                <a:pt x="22" y="16647"/>
                              </a:cubicBezTo>
                              <a:lnTo>
                                <a:pt x="22" y="16876"/>
                              </a:lnTo>
                              <a:cubicBezTo>
                                <a:pt x="49" y="16873"/>
                                <a:pt x="70" y="16869"/>
                                <a:pt x="98" y="16869"/>
                              </a:cubicBezTo>
                              <a:cubicBezTo>
                                <a:pt x="260" y="16915"/>
                                <a:pt x="407" y="16993"/>
                                <a:pt x="477" y="17095"/>
                              </a:cubicBezTo>
                              <a:cubicBezTo>
                                <a:pt x="504" y="17130"/>
                                <a:pt x="515" y="17166"/>
                                <a:pt x="515" y="17201"/>
                              </a:cubicBezTo>
                              <a:cubicBezTo>
                                <a:pt x="520" y="17261"/>
                                <a:pt x="488" y="17317"/>
                                <a:pt x="445" y="17370"/>
                              </a:cubicBezTo>
                              <a:cubicBezTo>
                                <a:pt x="445" y="17367"/>
                                <a:pt x="439" y="17363"/>
                                <a:pt x="439" y="17360"/>
                              </a:cubicBezTo>
                              <a:cubicBezTo>
                                <a:pt x="445" y="17353"/>
                                <a:pt x="450" y="17346"/>
                                <a:pt x="445" y="17339"/>
                              </a:cubicBezTo>
                              <a:cubicBezTo>
                                <a:pt x="390" y="17250"/>
                                <a:pt x="352" y="17166"/>
                                <a:pt x="331" y="17074"/>
                              </a:cubicBezTo>
                              <a:cubicBezTo>
                                <a:pt x="325" y="17060"/>
                                <a:pt x="293" y="17063"/>
                                <a:pt x="293" y="17078"/>
                              </a:cubicBezTo>
                              <a:cubicBezTo>
                                <a:pt x="298" y="17137"/>
                                <a:pt x="314" y="17197"/>
                                <a:pt x="331" y="17254"/>
                              </a:cubicBezTo>
                              <a:cubicBezTo>
                                <a:pt x="342" y="17310"/>
                                <a:pt x="363" y="17363"/>
                                <a:pt x="390" y="17416"/>
                              </a:cubicBezTo>
                              <a:cubicBezTo>
                                <a:pt x="390" y="17420"/>
                                <a:pt x="396" y="17420"/>
                                <a:pt x="396" y="17423"/>
                              </a:cubicBezTo>
                              <a:cubicBezTo>
                                <a:pt x="390" y="17430"/>
                                <a:pt x="385" y="17434"/>
                                <a:pt x="374" y="17441"/>
                              </a:cubicBezTo>
                              <a:cubicBezTo>
                                <a:pt x="352" y="17430"/>
                                <a:pt x="331" y="17423"/>
                                <a:pt x="309" y="17413"/>
                              </a:cubicBezTo>
                              <a:cubicBezTo>
                                <a:pt x="298" y="17406"/>
                                <a:pt x="282" y="17399"/>
                                <a:pt x="271" y="17395"/>
                              </a:cubicBezTo>
                              <a:cubicBezTo>
                                <a:pt x="271" y="17395"/>
                                <a:pt x="271" y="17391"/>
                                <a:pt x="271" y="17391"/>
                              </a:cubicBezTo>
                              <a:cubicBezTo>
                                <a:pt x="206" y="17293"/>
                                <a:pt x="157" y="17187"/>
                                <a:pt x="119" y="17081"/>
                              </a:cubicBezTo>
                              <a:cubicBezTo>
                                <a:pt x="114" y="17067"/>
                                <a:pt x="87" y="17070"/>
                                <a:pt x="87" y="17085"/>
                              </a:cubicBezTo>
                              <a:cubicBezTo>
                                <a:pt x="103" y="17166"/>
                                <a:pt x="130" y="17247"/>
                                <a:pt x="157" y="17328"/>
                              </a:cubicBezTo>
                              <a:cubicBezTo>
                                <a:pt x="152" y="17324"/>
                                <a:pt x="146" y="17321"/>
                                <a:pt x="141" y="17317"/>
                              </a:cubicBezTo>
                              <a:cubicBezTo>
                                <a:pt x="136" y="17310"/>
                                <a:pt x="136" y="17300"/>
                                <a:pt x="130" y="17293"/>
                              </a:cubicBezTo>
                              <a:cubicBezTo>
                                <a:pt x="119" y="17279"/>
                                <a:pt x="108" y="17264"/>
                                <a:pt x="92" y="17250"/>
                              </a:cubicBezTo>
                              <a:cubicBezTo>
                                <a:pt x="76" y="17240"/>
                                <a:pt x="60" y="17229"/>
                                <a:pt x="38" y="17222"/>
                              </a:cubicBezTo>
                              <a:cubicBezTo>
                                <a:pt x="33" y="17215"/>
                                <a:pt x="27" y="17208"/>
                                <a:pt x="27" y="17201"/>
                              </a:cubicBezTo>
                              <a:lnTo>
                                <a:pt x="27" y="17324"/>
                              </a:lnTo>
                              <a:cubicBezTo>
                                <a:pt x="33" y="17332"/>
                                <a:pt x="33" y="17335"/>
                                <a:pt x="33" y="17342"/>
                              </a:cubicBezTo>
                              <a:cubicBezTo>
                                <a:pt x="33" y="17346"/>
                                <a:pt x="33" y="17349"/>
                                <a:pt x="33" y="17353"/>
                              </a:cubicBezTo>
                              <a:cubicBezTo>
                                <a:pt x="33" y="17353"/>
                                <a:pt x="27" y="17353"/>
                                <a:pt x="27" y="17353"/>
                              </a:cubicBezTo>
                              <a:lnTo>
                                <a:pt x="27" y="17508"/>
                              </a:lnTo>
                              <a:cubicBezTo>
                                <a:pt x="33" y="17508"/>
                                <a:pt x="33" y="17504"/>
                                <a:pt x="38" y="17504"/>
                              </a:cubicBezTo>
                              <a:cubicBezTo>
                                <a:pt x="54" y="17494"/>
                                <a:pt x="65" y="17487"/>
                                <a:pt x="81" y="17476"/>
                              </a:cubicBezTo>
                              <a:cubicBezTo>
                                <a:pt x="108" y="17504"/>
                                <a:pt x="146" y="17536"/>
                                <a:pt x="179" y="17557"/>
                              </a:cubicBezTo>
                              <a:cubicBezTo>
                                <a:pt x="173" y="17561"/>
                                <a:pt x="168" y="17564"/>
                                <a:pt x="163" y="17568"/>
                              </a:cubicBezTo>
                              <a:cubicBezTo>
                                <a:pt x="163" y="17568"/>
                                <a:pt x="157" y="17571"/>
                                <a:pt x="157" y="17571"/>
                              </a:cubicBezTo>
                              <a:cubicBezTo>
                                <a:pt x="157" y="17571"/>
                                <a:pt x="152" y="17571"/>
                                <a:pt x="152" y="17575"/>
                              </a:cubicBezTo>
                              <a:cubicBezTo>
                                <a:pt x="136" y="17582"/>
                                <a:pt x="114" y="17589"/>
                                <a:pt x="92" y="17600"/>
                              </a:cubicBezTo>
                              <a:cubicBezTo>
                                <a:pt x="92" y="17596"/>
                                <a:pt x="92" y="17593"/>
                                <a:pt x="87" y="17589"/>
                              </a:cubicBezTo>
                              <a:cubicBezTo>
                                <a:pt x="65" y="17571"/>
                                <a:pt x="43" y="17554"/>
                                <a:pt x="22" y="17536"/>
                              </a:cubicBezTo>
                              <a:lnTo>
                                <a:pt x="22" y="17578"/>
                              </a:lnTo>
                              <a:cubicBezTo>
                                <a:pt x="33" y="17589"/>
                                <a:pt x="43" y="17600"/>
                                <a:pt x="54" y="17610"/>
                              </a:cubicBezTo>
                              <a:cubicBezTo>
                                <a:pt x="54" y="17614"/>
                                <a:pt x="60" y="17614"/>
                                <a:pt x="60" y="17614"/>
                              </a:cubicBezTo>
                              <a:cubicBezTo>
                                <a:pt x="49" y="17617"/>
                                <a:pt x="33" y="17621"/>
                                <a:pt x="22" y="17624"/>
                              </a:cubicBezTo>
                              <a:lnTo>
                                <a:pt x="22" y="17723"/>
                              </a:lnTo>
                              <a:cubicBezTo>
                                <a:pt x="54" y="17716"/>
                                <a:pt x="92" y="17705"/>
                                <a:pt x="125" y="17695"/>
                              </a:cubicBezTo>
                              <a:cubicBezTo>
                                <a:pt x="168" y="17681"/>
                                <a:pt x="211" y="17663"/>
                                <a:pt x="249" y="17645"/>
                              </a:cubicBezTo>
                              <a:cubicBezTo>
                                <a:pt x="331" y="17607"/>
                                <a:pt x="407" y="17561"/>
                                <a:pt x="472" y="17511"/>
                              </a:cubicBezTo>
                              <a:cubicBezTo>
                                <a:pt x="537" y="17462"/>
                                <a:pt x="586" y="17406"/>
                                <a:pt x="623" y="17353"/>
                              </a:cubicBezTo>
                              <a:cubicBezTo>
                                <a:pt x="640" y="17388"/>
                                <a:pt x="656" y="17420"/>
                                <a:pt x="672" y="17455"/>
                              </a:cubicBezTo>
                              <a:cubicBezTo>
                                <a:pt x="689" y="17487"/>
                                <a:pt x="710" y="17522"/>
                                <a:pt x="732" y="17554"/>
                              </a:cubicBezTo>
                              <a:cubicBezTo>
                                <a:pt x="781" y="17628"/>
                                <a:pt x="840" y="17702"/>
                                <a:pt x="911" y="17769"/>
                              </a:cubicBezTo>
                              <a:cubicBezTo>
                                <a:pt x="943" y="17804"/>
                                <a:pt x="981" y="17836"/>
                                <a:pt x="1025" y="17868"/>
                              </a:cubicBezTo>
                              <a:cubicBezTo>
                                <a:pt x="1052" y="17892"/>
                                <a:pt x="1084" y="17914"/>
                                <a:pt x="1117" y="17931"/>
                              </a:cubicBezTo>
                              <a:cubicBezTo>
                                <a:pt x="1106" y="17963"/>
                                <a:pt x="1095" y="17998"/>
                                <a:pt x="1079" y="18030"/>
                              </a:cubicBezTo>
                              <a:cubicBezTo>
                                <a:pt x="927" y="17899"/>
                                <a:pt x="781" y="17769"/>
                                <a:pt x="651" y="17628"/>
                              </a:cubicBezTo>
                              <a:cubicBezTo>
                                <a:pt x="645" y="17621"/>
                                <a:pt x="629" y="17624"/>
                                <a:pt x="634" y="17631"/>
                              </a:cubicBezTo>
                              <a:cubicBezTo>
                                <a:pt x="754" y="17780"/>
                                <a:pt x="889" y="17931"/>
                                <a:pt x="1046" y="18065"/>
                              </a:cubicBezTo>
                              <a:cubicBezTo>
                                <a:pt x="1025" y="18083"/>
                                <a:pt x="998" y="18101"/>
                                <a:pt x="970" y="18115"/>
                              </a:cubicBezTo>
                              <a:cubicBezTo>
                                <a:pt x="824" y="17977"/>
                                <a:pt x="678" y="17839"/>
                                <a:pt x="526" y="17705"/>
                              </a:cubicBezTo>
                              <a:cubicBezTo>
                                <a:pt x="520" y="17698"/>
                                <a:pt x="504" y="17705"/>
                                <a:pt x="510" y="17712"/>
                              </a:cubicBezTo>
                              <a:cubicBezTo>
                                <a:pt x="651" y="17854"/>
                                <a:pt x="792" y="17995"/>
                                <a:pt x="927" y="18136"/>
                              </a:cubicBezTo>
                              <a:cubicBezTo>
                                <a:pt x="895" y="18153"/>
                                <a:pt x="862" y="18168"/>
                                <a:pt x="830" y="18182"/>
                              </a:cubicBezTo>
                              <a:cubicBezTo>
                                <a:pt x="694" y="18037"/>
                                <a:pt x="553" y="17896"/>
                                <a:pt x="407" y="17755"/>
                              </a:cubicBezTo>
                              <a:cubicBezTo>
                                <a:pt x="401" y="17748"/>
                                <a:pt x="385" y="17755"/>
                                <a:pt x="390" y="17762"/>
                              </a:cubicBezTo>
                              <a:cubicBezTo>
                                <a:pt x="515" y="17910"/>
                                <a:pt x="640" y="18058"/>
                                <a:pt x="775" y="18206"/>
                              </a:cubicBezTo>
                              <a:cubicBezTo>
                                <a:pt x="737" y="18220"/>
                                <a:pt x="699" y="18235"/>
                                <a:pt x="656" y="18245"/>
                              </a:cubicBezTo>
                              <a:cubicBezTo>
                                <a:pt x="537" y="18108"/>
                                <a:pt x="407" y="17977"/>
                                <a:pt x="282" y="17843"/>
                              </a:cubicBezTo>
                              <a:cubicBezTo>
                                <a:pt x="271" y="17832"/>
                                <a:pt x="249" y="17839"/>
                                <a:pt x="255" y="17850"/>
                              </a:cubicBezTo>
                              <a:cubicBezTo>
                                <a:pt x="363" y="17984"/>
                                <a:pt x="472" y="18125"/>
                                <a:pt x="586" y="18263"/>
                              </a:cubicBezTo>
                              <a:cubicBezTo>
                                <a:pt x="553" y="18270"/>
                                <a:pt x="515" y="18280"/>
                                <a:pt x="483" y="18284"/>
                              </a:cubicBezTo>
                              <a:cubicBezTo>
                                <a:pt x="380" y="18150"/>
                                <a:pt x="271" y="18016"/>
                                <a:pt x="163" y="17882"/>
                              </a:cubicBezTo>
                              <a:cubicBezTo>
                                <a:pt x="152" y="17871"/>
                                <a:pt x="130" y="17878"/>
                                <a:pt x="136" y="17889"/>
                              </a:cubicBezTo>
                              <a:cubicBezTo>
                                <a:pt x="217" y="18026"/>
                                <a:pt x="314" y="18164"/>
                                <a:pt x="428" y="18291"/>
                              </a:cubicBezTo>
                              <a:cubicBezTo>
                                <a:pt x="412" y="18295"/>
                                <a:pt x="390" y="18298"/>
                                <a:pt x="374" y="18298"/>
                              </a:cubicBezTo>
                              <a:cubicBezTo>
                                <a:pt x="363" y="18295"/>
                                <a:pt x="347" y="18291"/>
                                <a:pt x="336" y="18291"/>
                              </a:cubicBezTo>
                              <a:cubicBezTo>
                                <a:pt x="325" y="18288"/>
                                <a:pt x="314" y="18288"/>
                                <a:pt x="304" y="18284"/>
                              </a:cubicBezTo>
                              <a:cubicBezTo>
                                <a:pt x="206" y="18157"/>
                                <a:pt x="114" y="18030"/>
                                <a:pt x="27" y="17899"/>
                              </a:cubicBezTo>
                              <a:cubicBezTo>
                                <a:pt x="27" y="17896"/>
                                <a:pt x="22" y="17896"/>
                                <a:pt x="16" y="17896"/>
                              </a:cubicBezTo>
                              <a:lnTo>
                                <a:pt x="16" y="17935"/>
                              </a:lnTo>
                              <a:cubicBezTo>
                                <a:pt x="76" y="18048"/>
                                <a:pt x="146" y="18161"/>
                                <a:pt x="222" y="18270"/>
                              </a:cubicBezTo>
                              <a:cubicBezTo>
                                <a:pt x="179" y="18259"/>
                                <a:pt x="136" y="18252"/>
                                <a:pt x="98" y="18242"/>
                              </a:cubicBezTo>
                              <a:cubicBezTo>
                                <a:pt x="76" y="18196"/>
                                <a:pt x="49" y="18150"/>
                                <a:pt x="16" y="18104"/>
                              </a:cubicBezTo>
                              <a:lnTo>
                                <a:pt x="16" y="18220"/>
                              </a:lnTo>
                              <a:cubicBezTo>
                                <a:pt x="16" y="18220"/>
                                <a:pt x="16" y="18224"/>
                                <a:pt x="16" y="18224"/>
                              </a:cubicBezTo>
                              <a:cubicBezTo>
                                <a:pt x="16" y="18224"/>
                                <a:pt x="16" y="18224"/>
                                <a:pt x="16" y="18224"/>
                              </a:cubicBezTo>
                              <a:lnTo>
                                <a:pt x="16" y="18340"/>
                              </a:lnTo>
                              <a:cubicBezTo>
                                <a:pt x="282" y="18400"/>
                                <a:pt x="553" y="18450"/>
                                <a:pt x="813" y="18520"/>
                              </a:cubicBezTo>
                              <a:cubicBezTo>
                                <a:pt x="867" y="18534"/>
                                <a:pt x="916" y="18549"/>
                                <a:pt x="965" y="18566"/>
                              </a:cubicBezTo>
                              <a:cubicBezTo>
                                <a:pt x="1041" y="18591"/>
                                <a:pt x="1117" y="18619"/>
                                <a:pt x="1187" y="18647"/>
                              </a:cubicBezTo>
                              <a:cubicBezTo>
                                <a:pt x="1383" y="18728"/>
                                <a:pt x="1589" y="18841"/>
                                <a:pt x="1767" y="18968"/>
                              </a:cubicBezTo>
                              <a:cubicBezTo>
                                <a:pt x="1876" y="19046"/>
                                <a:pt x="1973" y="19127"/>
                                <a:pt x="2055" y="19208"/>
                              </a:cubicBezTo>
                              <a:cubicBezTo>
                                <a:pt x="2055" y="19208"/>
                                <a:pt x="2049" y="19205"/>
                                <a:pt x="2044" y="19205"/>
                              </a:cubicBezTo>
                              <a:cubicBezTo>
                                <a:pt x="2006" y="19180"/>
                                <a:pt x="1963" y="19155"/>
                                <a:pt x="1919" y="19131"/>
                              </a:cubicBezTo>
                              <a:cubicBezTo>
                                <a:pt x="1865" y="19102"/>
                                <a:pt x="1805" y="19074"/>
                                <a:pt x="1746" y="19049"/>
                              </a:cubicBezTo>
                              <a:cubicBezTo>
                                <a:pt x="1719" y="19039"/>
                                <a:pt x="1692" y="19028"/>
                                <a:pt x="1664" y="19018"/>
                              </a:cubicBezTo>
                              <a:cubicBezTo>
                                <a:pt x="1610" y="18997"/>
                                <a:pt x="1561" y="18979"/>
                                <a:pt x="1513" y="18961"/>
                              </a:cubicBezTo>
                              <a:cubicBezTo>
                                <a:pt x="1491" y="18954"/>
                                <a:pt x="1464" y="18947"/>
                                <a:pt x="1442" y="18940"/>
                              </a:cubicBezTo>
                              <a:cubicBezTo>
                                <a:pt x="1334" y="18905"/>
                                <a:pt x="1220" y="18877"/>
                                <a:pt x="1101" y="18855"/>
                              </a:cubicBezTo>
                              <a:cubicBezTo>
                                <a:pt x="1014" y="18838"/>
                                <a:pt x="922" y="18827"/>
                                <a:pt x="830" y="18820"/>
                              </a:cubicBezTo>
                              <a:cubicBezTo>
                                <a:pt x="797" y="18817"/>
                                <a:pt x="770" y="18817"/>
                                <a:pt x="737" y="18813"/>
                              </a:cubicBezTo>
                              <a:cubicBezTo>
                                <a:pt x="607" y="18806"/>
                                <a:pt x="477" y="18813"/>
                                <a:pt x="347" y="18824"/>
                              </a:cubicBezTo>
                              <a:cubicBezTo>
                                <a:pt x="282" y="18827"/>
                                <a:pt x="217" y="18831"/>
                                <a:pt x="152" y="18834"/>
                              </a:cubicBezTo>
                              <a:cubicBezTo>
                                <a:pt x="103" y="18834"/>
                                <a:pt x="49" y="18834"/>
                                <a:pt x="0" y="18834"/>
                              </a:cubicBezTo>
                              <a:lnTo>
                                <a:pt x="0" y="19117"/>
                              </a:lnTo>
                              <a:cubicBezTo>
                                <a:pt x="5" y="19117"/>
                                <a:pt x="5" y="19120"/>
                                <a:pt x="11" y="19120"/>
                              </a:cubicBezTo>
                              <a:cubicBezTo>
                                <a:pt x="49" y="19212"/>
                                <a:pt x="87" y="19303"/>
                                <a:pt x="125" y="19395"/>
                              </a:cubicBezTo>
                              <a:cubicBezTo>
                                <a:pt x="130" y="19409"/>
                                <a:pt x="157" y="19406"/>
                                <a:pt x="157" y="19392"/>
                              </a:cubicBezTo>
                              <a:cubicBezTo>
                                <a:pt x="141" y="19307"/>
                                <a:pt x="114" y="19222"/>
                                <a:pt x="98" y="19141"/>
                              </a:cubicBezTo>
                              <a:cubicBezTo>
                                <a:pt x="119" y="19145"/>
                                <a:pt x="141" y="19152"/>
                                <a:pt x="163" y="19155"/>
                              </a:cubicBezTo>
                              <a:cubicBezTo>
                                <a:pt x="233" y="19268"/>
                                <a:pt x="298" y="19385"/>
                                <a:pt x="380" y="19497"/>
                              </a:cubicBezTo>
                              <a:cubicBezTo>
                                <a:pt x="385" y="19508"/>
                                <a:pt x="412" y="19501"/>
                                <a:pt x="407" y="19494"/>
                              </a:cubicBezTo>
                              <a:cubicBezTo>
                                <a:pt x="363" y="19385"/>
                                <a:pt x="314" y="19279"/>
                                <a:pt x="266" y="19173"/>
                              </a:cubicBezTo>
                              <a:cubicBezTo>
                                <a:pt x="287" y="19176"/>
                                <a:pt x="309" y="19176"/>
                                <a:pt x="331" y="19180"/>
                              </a:cubicBezTo>
                              <a:cubicBezTo>
                                <a:pt x="401" y="19311"/>
                                <a:pt x="493" y="19438"/>
                                <a:pt x="596" y="19557"/>
                              </a:cubicBezTo>
                              <a:cubicBezTo>
                                <a:pt x="607" y="19572"/>
                                <a:pt x="640" y="19561"/>
                                <a:pt x="629" y="19547"/>
                              </a:cubicBezTo>
                              <a:cubicBezTo>
                                <a:pt x="548" y="19427"/>
                                <a:pt x="488" y="19307"/>
                                <a:pt x="434" y="19184"/>
                              </a:cubicBezTo>
                              <a:cubicBezTo>
                                <a:pt x="477" y="19184"/>
                                <a:pt x="520" y="19187"/>
                                <a:pt x="558" y="19184"/>
                              </a:cubicBezTo>
                              <a:cubicBezTo>
                                <a:pt x="634" y="19307"/>
                                <a:pt x="716" y="19427"/>
                                <a:pt x="813" y="19543"/>
                              </a:cubicBezTo>
                              <a:cubicBezTo>
                                <a:pt x="824" y="19557"/>
                                <a:pt x="857" y="19547"/>
                                <a:pt x="846" y="19533"/>
                              </a:cubicBezTo>
                              <a:cubicBezTo>
                                <a:pt x="770" y="19416"/>
                                <a:pt x="699" y="19300"/>
                                <a:pt x="640" y="19176"/>
                              </a:cubicBezTo>
                              <a:cubicBezTo>
                                <a:pt x="683" y="19173"/>
                                <a:pt x="721" y="19169"/>
                                <a:pt x="759" y="19166"/>
                              </a:cubicBezTo>
                              <a:cubicBezTo>
                                <a:pt x="835" y="19289"/>
                                <a:pt x="922" y="19409"/>
                                <a:pt x="1008" y="19526"/>
                              </a:cubicBezTo>
                              <a:cubicBezTo>
                                <a:pt x="1019" y="19540"/>
                                <a:pt x="1046" y="19529"/>
                                <a:pt x="1041" y="19515"/>
                              </a:cubicBezTo>
                              <a:cubicBezTo>
                                <a:pt x="970" y="19395"/>
                                <a:pt x="900" y="19275"/>
                                <a:pt x="840" y="19152"/>
                              </a:cubicBezTo>
                              <a:cubicBezTo>
                                <a:pt x="873" y="19148"/>
                                <a:pt x="900" y="19141"/>
                                <a:pt x="933" y="19134"/>
                              </a:cubicBezTo>
                              <a:cubicBezTo>
                                <a:pt x="1003" y="19254"/>
                                <a:pt x="1084" y="19378"/>
                                <a:pt x="1214" y="19473"/>
                              </a:cubicBezTo>
                              <a:cubicBezTo>
                                <a:pt x="1220" y="19476"/>
                                <a:pt x="1225" y="19473"/>
                                <a:pt x="1220" y="19469"/>
                              </a:cubicBezTo>
                              <a:cubicBezTo>
                                <a:pt x="1155" y="19349"/>
                                <a:pt x="1074" y="19236"/>
                                <a:pt x="1014" y="19120"/>
                              </a:cubicBezTo>
                              <a:cubicBezTo>
                                <a:pt x="1041" y="19113"/>
                                <a:pt x="1068" y="19109"/>
                                <a:pt x="1090" y="19106"/>
                              </a:cubicBezTo>
                              <a:cubicBezTo>
                                <a:pt x="1182" y="19222"/>
                                <a:pt x="1290" y="19339"/>
                                <a:pt x="1431" y="19427"/>
                              </a:cubicBezTo>
                              <a:cubicBezTo>
                                <a:pt x="1437" y="19430"/>
                                <a:pt x="1453" y="19427"/>
                                <a:pt x="1448" y="19420"/>
                              </a:cubicBezTo>
                              <a:cubicBezTo>
                                <a:pt x="1361" y="19307"/>
                                <a:pt x="1258" y="19201"/>
                                <a:pt x="1177" y="19088"/>
                              </a:cubicBezTo>
                              <a:cubicBezTo>
                                <a:pt x="1204" y="19085"/>
                                <a:pt x="1231" y="19081"/>
                                <a:pt x="1252" y="19078"/>
                              </a:cubicBezTo>
                              <a:cubicBezTo>
                                <a:pt x="1290" y="19113"/>
                                <a:pt x="1334" y="19148"/>
                                <a:pt x="1366" y="19176"/>
                              </a:cubicBezTo>
                              <a:cubicBezTo>
                                <a:pt x="1448" y="19254"/>
                                <a:pt x="1540" y="19328"/>
                                <a:pt x="1627" y="19402"/>
                              </a:cubicBezTo>
                              <a:cubicBezTo>
                                <a:pt x="1643" y="19416"/>
                                <a:pt x="1670" y="19399"/>
                                <a:pt x="1654" y="19388"/>
                              </a:cubicBezTo>
                              <a:cubicBezTo>
                                <a:pt x="1583" y="19321"/>
                                <a:pt x="1518" y="19251"/>
                                <a:pt x="1453" y="19180"/>
                              </a:cubicBezTo>
                              <a:cubicBezTo>
                                <a:pt x="1448" y="19173"/>
                                <a:pt x="1393" y="19117"/>
                                <a:pt x="1350" y="19071"/>
                              </a:cubicBezTo>
                              <a:cubicBezTo>
                                <a:pt x="1383" y="19071"/>
                                <a:pt x="1415" y="19071"/>
                                <a:pt x="1448" y="19074"/>
                              </a:cubicBezTo>
                              <a:cubicBezTo>
                                <a:pt x="1572" y="19184"/>
                                <a:pt x="1713" y="19286"/>
                                <a:pt x="1870" y="19374"/>
                              </a:cubicBezTo>
                              <a:cubicBezTo>
                                <a:pt x="1881" y="19381"/>
                                <a:pt x="1898" y="19367"/>
                                <a:pt x="1887" y="19360"/>
                              </a:cubicBezTo>
                              <a:cubicBezTo>
                                <a:pt x="1789" y="19286"/>
                                <a:pt x="1692" y="19205"/>
                                <a:pt x="1605" y="19124"/>
                              </a:cubicBezTo>
                              <a:cubicBezTo>
                                <a:pt x="1610" y="19124"/>
                                <a:pt x="1610" y="19127"/>
                                <a:pt x="1616" y="19127"/>
                              </a:cubicBezTo>
                              <a:cubicBezTo>
                                <a:pt x="1659" y="19145"/>
                                <a:pt x="1702" y="19162"/>
                                <a:pt x="1746" y="19184"/>
                              </a:cubicBezTo>
                              <a:cubicBezTo>
                                <a:pt x="1833" y="19226"/>
                                <a:pt x="1925" y="19272"/>
                                <a:pt x="2001" y="19325"/>
                              </a:cubicBezTo>
                              <a:cubicBezTo>
                                <a:pt x="2028" y="19342"/>
                                <a:pt x="2049" y="19360"/>
                                <a:pt x="2077" y="19378"/>
                              </a:cubicBezTo>
                              <a:cubicBezTo>
                                <a:pt x="2109" y="19406"/>
                                <a:pt x="2142" y="19434"/>
                                <a:pt x="2169" y="19462"/>
                              </a:cubicBezTo>
                              <a:cubicBezTo>
                                <a:pt x="2185" y="19483"/>
                                <a:pt x="2201" y="19501"/>
                                <a:pt x="2212" y="19522"/>
                              </a:cubicBezTo>
                              <a:cubicBezTo>
                                <a:pt x="2212" y="19536"/>
                                <a:pt x="2207" y="19550"/>
                                <a:pt x="2201" y="19565"/>
                              </a:cubicBezTo>
                              <a:cubicBezTo>
                                <a:pt x="2201" y="19572"/>
                                <a:pt x="2196" y="19579"/>
                                <a:pt x="2190" y="19586"/>
                              </a:cubicBezTo>
                              <a:cubicBezTo>
                                <a:pt x="2174" y="19617"/>
                                <a:pt x="2158" y="19646"/>
                                <a:pt x="2131" y="19677"/>
                              </a:cubicBezTo>
                              <a:cubicBezTo>
                                <a:pt x="2114" y="19699"/>
                                <a:pt x="2093" y="19716"/>
                                <a:pt x="2066" y="19737"/>
                              </a:cubicBezTo>
                              <a:cubicBezTo>
                                <a:pt x="2060" y="19741"/>
                                <a:pt x="2055" y="19748"/>
                                <a:pt x="2049" y="19751"/>
                              </a:cubicBezTo>
                              <a:cubicBezTo>
                                <a:pt x="1963" y="19815"/>
                                <a:pt x="1854" y="19871"/>
                                <a:pt x="1735" y="19914"/>
                              </a:cubicBezTo>
                              <a:cubicBezTo>
                                <a:pt x="1713" y="19924"/>
                                <a:pt x="1686" y="19931"/>
                                <a:pt x="1659" y="19938"/>
                              </a:cubicBezTo>
                              <a:cubicBezTo>
                                <a:pt x="1610" y="19956"/>
                                <a:pt x="1556" y="19970"/>
                                <a:pt x="1507" y="19981"/>
                              </a:cubicBezTo>
                              <a:cubicBezTo>
                                <a:pt x="1458" y="19991"/>
                                <a:pt x="1404" y="20002"/>
                                <a:pt x="1361" y="20009"/>
                              </a:cubicBezTo>
                              <a:cubicBezTo>
                                <a:pt x="1339" y="20013"/>
                                <a:pt x="1312" y="20016"/>
                                <a:pt x="1290" y="20020"/>
                              </a:cubicBezTo>
                              <a:cubicBezTo>
                                <a:pt x="1263" y="20023"/>
                                <a:pt x="1231" y="20027"/>
                                <a:pt x="1204" y="20027"/>
                              </a:cubicBezTo>
                              <a:cubicBezTo>
                                <a:pt x="1090" y="20037"/>
                                <a:pt x="970" y="20037"/>
                                <a:pt x="851" y="20034"/>
                              </a:cubicBezTo>
                              <a:cubicBezTo>
                                <a:pt x="732" y="20027"/>
                                <a:pt x="618" y="20016"/>
                                <a:pt x="499" y="19995"/>
                              </a:cubicBezTo>
                              <a:cubicBezTo>
                                <a:pt x="325" y="19967"/>
                                <a:pt x="152" y="19921"/>
                                <a:pt x="0" y="19861"/>
                              </a:cubicBezTo>
                              <a:lnTo>
                                <a:pt x="0" y="20570"/>
                              </a:lnTo>
                              <a:cubicBezTo>
                                <a:pt x="33" y="20542"/>
                                <a:pt x="65" y="20513"/>
                                <a:pt x="103" y="20489"/>
                              </a:cubicBezTo>
                              <a:cubicBezTo>
                                <a:pt x="119" y="20492"/>
                                <a:pt x="136" y="20492"/>
                                <a:pt x="152" y="20496"/>
                              </a:cubicBezTo>
                              <a:cubicBezTo>
                                <a:pt x="103" y="20545"/>
                                <a:pt x="54" y="20595"/>
                                <a:pt x="11" y="20648"/>
                              </a:cubicBezTo>
                              <a:cubicBezTo>
                                <a:pt x="5" y="20651"/>
                                <a:pt x="5" y="20658"/>
                                <a:pt x="0" y="20662"/>
                              </a:cubicBezTo>
                              <a:lnTo>
                                <a:pt x="0" y="20796"/>
                              </a:lnTo>
                              <a:cubicBezTo>
                                <a:pt x="33" y="20753"/>
                                <a:pt x="65" y="20711"/>
                                <a:pt x="103" y="20672"/>
                              </a:cubicBezTo>
                              <a:cubicBezTo>
                                <a:pt x="152" y="20616"/>
                                <a:pt x="211" y="20566"/>
                                <a:pt x="271" y="20513"/>
                              </a:cubicBezTo>
                              <a:cubicBezTo>
                                <a:pt x="293" y="20517"/>
                                <a:pt x="320" y="20517"/>
                                <a:pt x="342" y="20521"/>
                              </a:cubicBezTo>
                              <a:cubicBezTo>
                                <a:pt x="293" y="20580"/>
                                <a:pt x="244" y="20640"/>
                                <a:pt x="206" y="20700"/>
                              </a:cubicBezTo>
                              <a:cubicBezTo>
                                <a:pt x="130" y="20813"/>
                                <a:pt x="38" y="20947"/>
                                <a:pt x="49" y="21074"/>
                              </a:cubicBezTo>
                              <a:cubicBezTo>
                                <a:pt x="49" y="21081"/>
                                <a:pt x="65" y="21081"/>
                                <a:pt x="65" y="21074"/>
                              </a:cubicBezTo>
                              <a:cubicBezTo>
                                <a:pt x="152" y="20951"/>
                                <a:pt x="206" y="20820"/>
                                <a:pt x="304" y="20700"/>
                              </a:cubicBezTo>
                              <a:cubicBezTo>
                                <a:pt x="352" y="20640"/>
                                <a:pt x="401" y="20584"/>
                                <a:pt x="455" y="20528"/>
                              </a:cubicBezTo>
                              <a:cubicBezTo>
                                <a:pt x="483" y="20528"/>
                                <a:pt x="510" y="20528"/>
                                <a:pt x="537" y="20528"/>
                              </a:cubicBezTo>
                              <a:cubicBezTo>
                                <a:pt x="439" y="20697"/>
                                <a:pt x="369" y="20877"/>
                                <a:pt x="352" y="21057"/>
                              </a:cubicBezTo>
                              <a:cubicBezTo>
                                <a:pt x="352" y="21064"/>
                                <a:pt x="374" y="21067"/>
                                <a:pt x="374" y="21060"/>
                              </a:cubicBezTo>
                              <a:cubicBezTo>
                                <a:pt x="461" y="20880"/>
                                <a:pt x="542" y="20700"/>
                                <a:pt x="645" y="20524"/>
                              </a:cubicBezTo>
                              <a:cubicBezTo>
                                <a:pt x="678" y="20521"/>
                                <a:pt x="716" y="20517"/>
                                <a:pt x="748" y="20510"/>
                              </a:cubicBezTo>
                              <a:cubicBezTo>
                                <a:pt x="737" y="20630"/>
                                <a:pt x="754" y="20753"/>
                                <a:pt x="802" y="20870"/>
                              </a:cubicBezTo>
                              <a:cubicBezTo>
                                <a:pt x="640" y="21067"/>
                                <a:pt x="434" y="21272"/>
                                <a:pt x="125" y="21374"/>
                              </a:cubicBezTo>
                              <a:lnTo>
                                <a:pt x="255" y="21473"/>
                              </a:lnTo>
                              <a:cubicBezTo>
                                <a:pt x="331" y="21441"/>
                                <a:pt x="396" y="21402"/>
                                <a:pt x="461" y="21360"/>
                              </a:cubicBezTo>
                              <a:cubicBezTo>
                                <a:pt x="477" y="21353"/>
                                <a:pt x="488" y="21350"/>
                                <a:pt x="504" y="21342"/>
                              </a:cubicBezTo>
                              <a:cubicBezTo>
                                <a:pt x="515" y="21339"/>
                                <a:pt x="526" y="21335"/>
                                <a:pt x="537" y="21332"/>
                              </a:cubicBezTo>
                              <a:cubicBezTo>
                                <a:pt x="537" y="21332"/>
                                <a:pt x="537" y="21332"/>
                                <a:pt x="537" y="21332"/>
                              </a:cubicBezTo>
                              <a:cubicBezTo>
                                <a:pt x="450" y="21385"/>
                                <a:pt x="358" y="21434"/>
                                <a:pt x="271" y="21487"/>
                              </a:cubicBezTo>
                              <a:lnTo>
                                <a:pt x="336" y="21536"/>
                              </a:lnTo>
                              <a:cubicBezTo>
                                <a:pt x="396" y="21505"/>
                                <a:pt x="450" y="21473"/>
                                <a:pt x="504" y="21441"/>
                              </a:cubicBezTo>
                              <a:cubicBezTo>
                                <a:pt x="493" y="21473"/>
                                <a:pt x="483" y="21501"/>
                                <a:pt x="472" y="21533"/>
                              </a:cubicBezTo>
                              <a:cubicBezTo>
                                <a:pt x="445" y="21551"/>
                                <a:pt x="423" y="21568"/>
                                <a:pt x="396" y="21586"/>
                              </a:cubicBezTo>
                              <a:lnTo>
                                <a:pt x="401" y="21589"/>
                              </a:lnTo>
                              <a:lnTo>
                                <a:pt x="781" y="21589"/>
                              </a:lnTo>
                              <a:cubicBezTo>
                                <a:pt x="781" y="21586"/>
                                <a:pt x="781" y="21579"/>
                                <a:pt x="775" y="21575"/>
                              </a:cubicBezTo>
                              <a:cubicBezTo>
                                <a:pt x="792" y="21544"/>
                                <a:pt x="808" y="21512"/>
                                <a:pt x="824" y="21480"/>
                              </a:cubicBezTo>
                              <a:cubicBezTo>
                                <a:pt x="835" y="21515"/>
                                <a:pt x="846" y="21554"/>
                                <a:pt x="862" y="21589"/>
                              </a:cubicBezTo>
                              <a:lnTo>
                                <a:pt x="960" y="21589"/>
                              </a:lnTo>
                              <a:cubicBezTo>
                                <a:pt x="938" y="21508"/>
                                <a:pt x="916" y="21427"/>
                                <a:pt x="895" y="21350"/>
                              </a:cubicBezTo>
                              <a:cubicBezTo>
                                <a:pt x="905" y="21325"/>
                                <a:pt x="922" y="21297"/>
                                <a:pt x="933" y="21272"/>
                              </a:cubicBezTo>
                              <a:cubicBezTo>
                                <a:pt x="965" y="21381"/>
                                <a:pt x="1014" y="21487"/>
                                <a:pt x="1063" y="21589"/>
                              </a:cubicBezTo>
                              <a:lnTo>
                                <a:pt x="1144" y="21589"/>
                              </a:lnTo>
                              <a:cubicBezTo>
                                <a:pt x="1095" y="21459"/>
                                <a:pt x="1063" y="21325"/>
                                <a:pt x="1025" y="21194"/>
                              </a:cubicBezTo>
                              <a:cubicBezTo>
                                <a:pt x="1068" y="21240"/>
                                <a:pt x="1117" y="21282"/>
                                <a:pt x="1171" y="21321"/>
                              </a:cubicBezTo>
                              <a:cubicBezTo>
                                <a:pt x="1198" y="21409"/>
                                <a:pt x="1231" y="21501"/>
                                <a:pt x="1263" y="21589"/>
                              </a:cubicBezTo>
                              <a:lnTo>
                                <a:pt x="1345" y="21589"/>
                              </a:lnTo>
                              <a:cubicBezTo>
                                <a:pt x="1328" y="21526"/>
                                <a:pt x="1312" y="21462"/>
                                <a:pt x="1290" y="21399"/>
                              </a:cubicBezTo>
                              <a:cubicBezTo>
                                <a:pt x="1307" y="21409"/>
                                <a:pt x="1328" y="21420"/>
                                <a:pt x="1345" y="21431"/>
                              </a:cubicBezTo>
                              <a:cubicBezTo>
                                <a:pt x="1383" y="21452"/>
                                <a:pt x="1426" y="21473"/>
                                <a:pt x="1469" y="21491"/>
                              </a:cubicBezTo>
                              <a:cubicBezTo>
                                <a:pt x="1475" y="21522"/>
                                <a:pt x="1486" y="21558"/>
                                <a:pt x="1496" y="21589"/>
                              </a:cubicBezTo>
                              <a:lnTo>
                                <a:pt x="1572" y="21589"/>
                              </a:lnTo>
                              <a:cubicBezTo>
                                <a:pt x="1567" y="21568"/>
                                <a:pt x="1567" y="21547"/>
                                <a:pt x="1561" y="21529"/>
                              </a:cubicBezTo>
                              <a:cubicBezTo>
                                <a:pt x="1621" y="21551"/>
                                <a:pt x="1681" y="21572"/>
                                <a:pt x="1746" y="21586"/>
                              </a:cubicBezTo>
                              <a:cubicBezTo>
                                <a:pt x="1746" y="21586"/>
                                <a:pt x="1746" y="21589"/>
                                <a:pt x="1746" y="21589"/>
                              </a:cubicBezTo>
                              <a:lnTo>
                                <a:pt x="2559" y="21589"/>
                              </a:lnTo>
                              <a:cubicBezTo>
                                <a:pt x="2554" y="21582"/>
                                <a:pt x="2548" y="21579"/>
                                <a:pt x="2537" y="21572"/>
                              </a:cubicBezTo>
                              <a:cubicBezTo>
                                <a:pt x="2559" y="21565"/>
                                <a:pt x="2581" y="21558"/>
                                <a:pt x="2597" y="21551"/>
                              </a:cubicBezTo>
                              <a:cubicBezTo>
                                <a:pt x="2619" y="21565"/>
                                <a:pt x="2635" y="21579"/>
                                <a:pt x="2657" y="21593"/>
                              </a:cubicBezTo>
                              <a:lnTo>
                                <a:pt x="2749" y="21593"/>
                              </a:lnTo>
                              <a:cubicBezTo>
                                <a:pt x="2722" y="21568"/>
                                <a:pt x="2695" y="21547"/>
                                <a:pt x="2667" y="21522"/>
                              </a:cubicBezTo>
                              <a:cubicBezTo>
                                <a:pt x="2684" y="21515"/>
                                <a:pt x="2700" y="21508"/>
                                <a:pt x="2711" y="21498"/>
                              </a:cubicBezTo>
                              <a:cubicBezTo>
                                <a:pt x="2716" y="21505"/>
                                <a:pt x="2727" y="21508"/>
                                <a:pt x="2733" y="21515"/>
                              </a:cubicBezTo>
                              <a:cubicBezTo>
                                <a:pt x="2765" y="21536"/>
                                <a:pt x="2792" y="21558"/>
                                <a:pt x="2825" y="21579"/>
                              </a:cubicBezTo>
                              <a:cubicBezTo>
                                <a:pt x="2841" y="21589"/>
                                <a:pt x="2873" y="21575"/>
                                <a:pt x="2857" y="21561"/>
                              </a:cubicBezTo>
                              <a:cubicBezTo>
                                <a:pt x="2830" y="21540"/>
                                <a:pt x="2798" y="21522"/>
                                <a:pt x="2776" y="21501"/>
                              </a:cubicBezTo>
                              <a:cubicBezTo>
                                <a:pt x="2765" y="21494"/>
                                <a:pt x="2760" y="21484"/>
                                <a:pt x="2749" y="21477"/>
                              </a:cubicBezTo>
                              <a:cubicBezTo>
                                <a:pt x="2781" y="21455"/>
                                <a:pt x="2814" y="21434"/>
                                <a:pt x="2841" y="21409"/>
                              </a:cubicBezTo>
                              <a:cubicBezTo>
                                <a:pt x="2895" y="21469"/>
                                <a:pt x="2944" y="21529"/>
                                <a:pt x="2982" y="21593"/>
                              </a:cubicBezTo>
                              <a:lnTo>
                                <a:pt x="3128" y="21593"/>
                              </a:lnTo>
                              <a:cubicBezTo>
                                <a:pt x="3080" y="21505"/>
                                <a:pt x="3014" y="21417"/>
                                <a:pt x="2928" y="21332"/>
                              </a:cubicBezTo>
                              <a:cubicBezTo>
                                <a:pt x="2966" y="21293"/>
                                <a:pt x="3004" y="21251"/>
                                <a:pt x="3031" y="21208"/>
                              </a:cubicBezTo>
                              <a:cubicBezTo>
                                <a:pt x="3242" y="20919"/>
                                <a:pt x="3416" y="20633"/>
                                <a:pt x="3714" y="20372"/>
                              </a:cubicBezTo>
                              <a:cubicBezTo>
                                <a:pt x="3990" y="20132"/>
                                <a:pt x="4343" y="19949"/>
                                <a:pt x="4657" y="19730"/>
                              </a:cubicBezTo>
                              <a:cubicBezTo>
                                <a:pt x="4896" y="19565"/>
                                <a:pt x="5053" y="19374"/>
                                <a:pt x="5031" y="19145"/>
                              </a:cubicBezTo>
                              <a:cubicBezTo>
                                <a:pt x="5010" y="18905"/>
                                <a:pt x="4831" y="18626"/>
                                <a:pt x="4554" y="18460"/>
                              </a:cubicBezTo>
                              <a:cubicBezTo>
                                <a:pt x="4538" y="18450"/>
                                <a:pt x="4516" y="18439"/>
                                <a:pt x="4500" y="18429"/>
                              </a:cubicBezTo>
                              <a:cubicBezTo>
                                <a:pt x="4804" y="18259"/>
                                <a:pt x="4923" y="17977"/>
                                <a:pt x="4793" y="17727"/>
                              </a:cubicBezTo>
                              <a:cubicBezTo>
                                <a:pt x="4749" y="17638"/>
                                <a:pt x="4673" y="17557"/>
                                <a:pt x="4587" y="17483"/>
                              </a:cubicBezTo>
                              <a:cubicBezTo>
                                <a:pt x="4798" y="17437"/>
                                <a:pt x="4988" y="17360"/>
                                <a:pt x="5151" y="17261"/>
                              </a:cubicBezTo>
                              <a:cubicBezTo>
                                <a:pt x="5194" y="17233"/>
                                <a:pt x="5172" y="17187"/>
                                <a:pt x="5113" y="17180"/>
                              </a:cubicBezTo>
                              <a:cubicBezTo>
                                <a:pt x="5075" y="17176"/>
                                <a:pt x="5031" y="17173"/>
                                <a:pt x="4999" y="17166"/>
                              </a:cubicBezTo>
                              <a:cubicBezTo>
                                <a:pt x="5476" y="17077"/>
                                <a:pt x="5915" y="16936"/>
                                <a:pt x="6289" y="16721"/>
                              </a:cubicBezTo>
                              <a:cubicBezTo>
                                <a:pt x="6327" y="16700"/>
                                <a:pt x="6300" y="16658"/>
                                <a:pt x="6246" y="16661"/>
                              </a:cubicBezTo>
                              <a:cubicBezTo>
                                <a:pt x="6197" y="16668"/>
                                <a:pt x="6143" y="16672"/>
                                <a:pt x="6094" y="16679"/>
                              </a:cubicBezTo>
                              <a:cubicBezTo>
                                <a:pt x="6495" y="16502"/>
                                <a:pt x="6913" y="16365"/>
                                <a:pt x="7352" y="16231"/>
                              </a:cubicBezTo>
                              <a:cubicBezTo>
                                <a:pt x="7373" y="16231"/>
                                <a:pt x="7395" y="16227"/>
                                <a:pt x="7422" y="16227"/>
                              </a:cubicBezTo>
                              <a:cubicBezTo>
                                <a:pt x="7487" y="16227"/>
                                <a:pt x="7482" y="16178"/>
                                <a:pt x="7433" y="16174"/>
                              </a:cubicBezTo>
                              <a:close/>
                              <a:moveTo>
                                <a:pt x="195" y="17540"/>
                              </a:moveTo>
                              <a:cubicBezTo>
                                <a:pt x="179" y="17522"/>
                                <a:pt x="157" y="17508"/>
                                <a:pt x="141" y="17494"/>
                              </a:cubicBezTo>
                              <a:cubicBezTo>
                                <a:pt x="125" y="17480"/>
                                <a:pt x="114" y="17469"/>
                                <a:pt x="98" y="17455"/>
                              </a:cubicBezTo>
                              <a:cubicBezTo>
                                <a:pt x="98" y="17455"/>
                                <a:pt x="103" y="17451"/>
                                <a:pt x="103" y="17451"/>
                              </a:cubicBezTo>
                              <a:cubicBezTo>
                                <a:pt x="108" y="17444"/>
                                <a:pt x="119" y="17434"/>
                                <a:pt x="125" y="17427"/>
                              </a:cubicBezTo>
                              <a:cubicBezTo>
                                <a:pt x="130" y="17420"/>
                                <a:pt x="136" y="17409"/>
                                <a:pt x="136" y="17399"/>
                              </a:cubicBezTo>
                              <a:cubicBezTo>
                                <a:pt x="146" y="17409"/>
                                <a:pt x="157" y="17420"/>
                                <a:pt x="168" y="17427"/>
                              </a:cubicBezTo>
                              <a:cubicBezTo>
                                <a:pt x="190" y="17444"/>
                                <a:pt x="217" y="17462"/>
                                <a:pt x="249" y="17480"/>
                              </a:cubicBezTo>
                              <a:cubicBezTo>
                                <a:pt x="255" y="17483"/>
                                <a:pt x="266" y="17487"/>
                                <a:pt x="271" y="17490"/>
                              </a:cubicBezTo>
                              <a:cubicBezTo>
                                <a:pt x="244" y="17504"/>
                                <a:pt x="217" y="17522"/>
                                <a:pt x="195" y="17540"/>
                              </a:cubicBezTo>
                              <a:close/>
                              <a:moveTo>
                                <a:pt x="5725" y="16351"/>
                              </a:moveTo>
                              <a:cubicBezTo>
                                <a:pt x="5714" y="16361"/>
                                <a:pt x="5709" y="16376"/>
                                <a:pt x="5698" y="16386"/>
                              </a:cubicBezTo>
                              <a:cubicBezTo>
                                <a:pt x="5687" y="16404"/>
                                <a:pt x="5698" y="16418"/>
                                <a:pt x="5720" y="16428"/>
                              </a:cubicBezTo>
                              <a:cubicBezTo>
                                <a:pt x="5633" y="16495"/>
                                <a:pt x="5536" y="16555"/>
                                <a:pt x="5443" y="16619"/>
                              </a:cubicBezTo>
                              <a:cubicBezTo>
                                <a:pt x="5416" y="16626"/>
                                <a:pt x="5395" y="16633"/>
                                <a:pt x="5367" y="16640"/>
                              </a:cubicBezTo>
                              <a:cubicBezTo>
                                <a:pt x="5465" y="16552"/>
                                <a:pt x="5563" y="16460"/>
                                <a:pt x="5655" y="16368"/>
                              </a:cubicBezTo>
                              <a:cubicBezTo>
                                <a:pt x="5677" y="16361"/>
                                <a:pt x="5698" y="16354"/>
                                <a:pt x="5725" y="16351"/>
                              </a:cubicBezTo>
                              <a:close/>
                              <a:moveTo>
                                <a:pt x="5611" y="16379"/>
                              </a:moveTo>
                              <a:cubicBezTo>
                                <a:pt x="5481" y="16485"/>
                                <a:pt x="5340" y="16587"/>
                                <a:pt x="5210" y="16693"/>
                              </a:cubicBezTo>
                              <a:cubicBezTo>
                                <a:pt x="5189" y="16697"/>
                                <a:pt x="5167" y="16700"/>
                                <a:pt x="5140" y="16707"/>
                              </a:cubicBezTo>
                              <a:cubicBezTo>
                                <a:pt x="5227" y="16626"/>
                                <a:pt x="5302" y="16545"/>
                                <a:pt x="5367" y="16457"/>
                              </a:cubicBezTo>
                              <a:cubicBezTo>
                                <a:pt x="5449" y="16428"/>
                                <a:pt x="5530" y="16404"/>
                                <a:pt x="5611" y="16379"/>
                              </a:cubicBezTo>
                              <a:close/>
                              <a:moveTo>
                                <a:pt x="5308" y="16481"/>
                              </a:moveTo>
                              <a:cubicBezTo>
                                <a:pt x="5205" y="16577"/>
                                <a:pt x="5102" y="16668"/>
                                <a:pt x="4988" y="16756"/>
                              </a:cubicBezTo>
                              <a:cubicBezTo>
                                <a:pt x="4923" y="16774"/>
                                <a:pt x="4858" y="16792"/>
                                <a:pt x="4793" y="16813"/>
                              </a:cubicBezTo>
                              <a:cubicBezTo>
                                <a:pt x="4939" y="16725"/>
                                <a:pt x="5069" y="16633"/>
                                <a:pt x="5183" y="16531"/>
                              </a:cubicBezTo>
                              <a:cubicBezTo>
                                <a:pt x="5221" y="16517"/>
                                <a:pt x="5264" y="16499"/>
                                <a:pt x="5308" y="16481"/>
                              </a:cubicBezTo>
                              <a:close/>
                              <a:moveTo>
                                <a:pt x="3096" y="15575"/>
                              </a:moveTo>
                              <a:cubicBezTo>
                                <a:pt x="3107" y="15589"/>
                                <a:pt x="3117" y="15599"/>
                                <a:pt x="3134" y="15617"/>
                              </a:cubicBezTo>
                              <a:cubicBezTo>
                                <a:pt x="3155" y="15635"/>
                                <a:pt x="3204" y="15638"/>
                                <a:pt x="3231" y="15624"/>
                              </a:cubicBezTo>
                              <a:cubicBezTo>
                                <a:pt x="3443" y="15490"/>
                                <a:pt x="3665" y="15363"/>
                                <a:pt x="3893" y="15243"/>
                              </a:cubicBezTo>
                              <a:cubicBezTo>
                                <a:pt x="3898" y="15257"/>
                                <a:pt x="3904" y="15271"/>
                                <a:pt x="3909" y="15285"/>
                              </a:cubicBezTo>
                              <a:cubicBezTo>
                                <a:pt x="3925" y="15314"/>
                                <a:pt x="3985" y="15317"/>
                                <a:pt x="4017" y="15303"/>
                              </a:cubicBezTo>
                              <a:cubicBezTo>
                                <a:pt x="4283" y="15173"/>
                                <a:pt x="4554" y="15053"/>
                                <a:pt x="4869" y="14993"/>
                              </a:cubicBezTo>
                              <a:cubicBezTo>
                                <a:pt x="4869" y="14996"/>
                                <a:pt x="4863" y="15000"/>
                                <a:pt x="4863" y="15003"/>
                              </a:cubicBezTo>
                              <a:cubicBezTo>
                                <a:pt x="4847" y="15039"/>
                                <a:pt x="4890" y="15074"/>
                                <a:pt x="4945" y="15067"/>
                              </a:cubicBezTo>
                              <a:cubicBezTo>
                                <a:pt x="5411" y="15014"/>
                                <a:pt x="5883" y="14852"/>
                                <a:pt x="6365" y="14876"/>
                              </a:cubicBezTo>
                              <a:cubicBezTo>
                                <a:pt x="5888" y="15007"/>
                                <a:pt x="5541" y="15342"/>
                                <a:pt x="5449" y="15663"/>
                              </a:cubicBezTo>
                              <a:cubicBezTo>
                                <a:pt x="5438" y="15695"/>
                                <a:pt x="5503" y="15712"/>
                                <a:pt x="5536" y="15695"/>
                              </a:cubicBezTo>
                              <a:cubicBezTo>
                                <a:pt x="5573" y="15670"/>
                                <a:pt x="5611" y="15652"/>
                                <a:pt x="5660" y="15635"/>
                              </a:cubicBezTo>
                              <a:cubicBezTo>
                                <a:pt x="5541" y="15889"/>
                                <a:pt x="5351" y="16118"/>
                                <a:pt x="5064" y="16312"/>
                              </a:cubicBezTo>
                              <a:cubicBezTo>
                                <a:pt x="5020" y="16340"/>
                                <a:pt x="5064" y="16393"/>
                                <a:pt x="5123" y="16376"/>
                              </a:cubicBezTo>
                              <a:cubicBezTo>
                                <a:pt x="5156" y="16365"/>
                                <a:pt x="5189" y="16358"/>
                                <a:pt x="5221" y="16347"/>
                              </a:cubicBezTo>
                              <a:cubicBezTo>
                                <a:pt x="5010" y="16598"/>
                                <a:pt x="4663" y="16778"/>
                                <a:pt x="4327" y="16954"/>
                              </a:cubicBezTo>
                              <a:cubicBezTo>
                                <a:pt x="4278" y="16979"/>
                                <a:pt x="4310" y="17028"/>
                                <a:pt x="4364" y="17035"/>
                              </a:cubicBezTo>
                              <a:cubicBezTo>
                                <a:pt x="4397" y="17039"/>
                                <a:pt x="4424" y="17042"/>
                                <a:pt x="4451" y="17042"/>
                              </a:cubicBezTo>
                              <a:cubicBezTo>
                                <a:pt x="4381" y="17085"/>
                                <a:pt x="4299" y="17123"/>
                                <a:pt x="4218" y="17162"/>
                              </a:cubicBezTo>
                              <a:cubicBezTo>
                                <a:pt x="4099" y="17049"/>
                                <a:pt x="4001" y="16933"/>
                                <a:pt x="3920" y="16806"/>
                              </a:cubicBezTo>
                              <a:cubicBezTo>
                                <a:pt x="3920" y="16806"/>
                                <a:pt x="3925" y="16806"/>
                                <a:pt x="3925" y="16806"/>
                              </a:cubicBezTo>
                              <a:cubicBezTo>
                                <a:pt x="3942" y="16802"/>
                                <a:pt x="3969" y="16795"/>
                                <a:pt x="3969" y="16781"/>
                              </a:cubicBezTo>
                              <a:cubicBezTo>
                                <a:pt x="3969" y="16774"/>
                                <a:pt x="3963" y="16771"/>
                                <a:pt x="3958" y="16767"/>
                              </a:cubicBezTo>
                              <a:cubicBezTo>
                                <a:pt x="3952" y="16767"/>
                                <a:pt x="3947" y="16767"/>
                                <a:pt x="3947" y="16767"/>
                              </a:cubicBezTo>
                              <a:cubicBezTo>
                                <a:pt x="3942" y="16767"/>
                                <a:pt x="3942" y="16771"/>
                                <a:pt x="3936" y="16771"/>
                              </a:cubicBezTo>
                              <a:cubicBezTo>
                                <a:pt x="3931" y="16774"/>
                                <a:pt x="3920" y="16774"/>
                                <a:pt x="3904" y="16774"/>
                              </a:cubicBezTo>
                              <a:cubicBezTo>
                                <a:pt x="3904" y="16771"/>
                                <a:pt x="3898" y="16767"/>
                                <a:pt x="3898" y="16764"/>
                              </a:cubicBezTo>
                              <a:cubicBezTo>
                                <a:pt x="3882" y="16739"/>
                                <a:pt x="3866" y="16714"/>
                                <a:pt x="3849" y="16693"/>
                              </a:cubicBezTo>
                              <a:cubicBezTo>
                                <a:pt x="3898" y="16682"/>
                                <a:pt x="3947" y="16675"/>
                                <a:pt x="3996" y="16665"/>
                              </a:cubicBezTo>
                              <a:cubicBezTo>
                                <a:pt x="4017" y="16661"/>
                                <a:pt x="4007" y="16637"/>
                                <a:pt x="3985" y="16637"/>
                              </a:cubicBezTo>
                              <a:cubicBezTo>
                                <a:pt x="3931" y="16644"/>
                                <a:pt x="3877" y="16647"/>
                                <a:pt x="3817" y="16654"/>
                              </a:cubicBezTo>
                              <a:cubicBezTo>
                                <a:pt x="3790" y="16619"/>
                                <a:pt x="3757" y="16587"/>
                                <a:pt x="3725" y="16559"/>
                              </a:cubicBezTo>
                              <a:cubicBezTo>
                                <a:pt x="3860" y="16531"/>
                                <a:pt x="3996" y="16506"/>
                                <a:pt x="4131" y="16478"/>
                              </a:cubicBezTo>
                              <a:cubicBezTo>
                                <a:pt x="4153" y="16474"/>
                                <a:pt x="4142" y="16453"/>
                                <a:pt x="4120" y="16457"/>
                              </a:cubicBezTo>
                              <a:cubicBezTo>
                                <a:pt x="3974" y="16478"/>
                                <a:pt x="3822" y="16503"/>
                                <a:pt x="3676" y="16520"/>
                              </a:cubicBezTo>
                              <a:cubicBezTo>
                                <a:pt x="3643" y="16492"/>
                                <a:pt x="3605" y="16467"/>
                                <a:pt x="3562" y="16443"/>
                              </a:cubicBezTo>
                              <a:cubicBezTo>
                                <a:pt x="3806" y="16411"/>
                                <a:pt x="4039" y="16351"/>
                                <a:pt x="4283" y="16333"/>
                              </a:cubicBezTo>
                              <a:cubicBezTo>
                                <a:pt x="4299" y="16333"/>
                                <a:pt x="4299" y="16316"/>
                                <a:pt x="4283" y="16316"/>
                              </a:cubicBezTo>
                              <a:cubicBezTo>
                                <a:pt x="4007" y="16301"/>
                                <a:pt x="3741" y="16372"/>
                                <a:pt x="3464" y="16393"/>
                              </a:cubicBezTo>
                              <a:cubicBezTo>
                                <a:pt x="3432" y="16379"/>
                                <a:pt x="3405" y="16365"/>
                                <a:pt x="3372" y="16351"/>
                              </a:cubicBezTo>
                              <a:cubicBezTo>
                                <a:pt x="3513" y="16319"/>
                                <a:pt x="3654" y="16284"/>
                                <a:pt x="3801" y="16256"/>
                              </a:cubicBezTo>
                              <a:cubicBezTo>
                                <a:pt x="3980" y="16224"/>
                                <a:pt x="4164" y="16203"/>
                                <a:pt x="4348" y="16181"/>
                              </a:cubicBezTo>
                              <a:cubicBezTo>
                                <a:pt x="4364" y="16178"/>
                                <a:pt x="4364" y="16164"/>
                                <a:pt x="4348" y="16164"/>
                              </a:cubicBezTo>
                              <a:cubicBezTo>
                                <a:pt x="3990" y="16171"/>
                                <a:pt x="3589" y="16213"/>
                                <a:pt x="3253" y="16308"/>
                              </a:cubicBezTo>
                              <a:cubicBezTo>
                                <a:pt x="3210" y="16294"/>
                                <a:pt x="3166" y="16284"/>
                                <a:pt x="3117" y="16273"/>
                              </a:cubicBezTo>
                              <a:cubicBezTo>
                                <a:pt x="3329" y="16217"/>
                                <a:pt x="3540" y="16160"/>
                                <a:pt x="3763" y="16118"/>
                              </a:cubicBezTo>
                              <a:cubicBezTo>
                                <a:pt x="4017" y="16069"/>
                                <a:pt x="4278" y="16040"/>
                                <a:pt x="4543" y="16009"/>
                              </a:cubicBezTo>
                              <a:cubicBezTo>
                                <a:pt x="4560" y="16005"/>
                                <a:pt x="4560" y="15987"/>
                                <a:pt x="4543" y="15987"/>
                              </a:cubicBezTo>
                              <a:cubicBezTo>
                                <a:pt x="4120" y="15995"/>
                                <a:pt x="3654" y="16051"/>
                                <a:pt x="3248" y="16157"/>
                              </a:cubicBezTo>
                              <a:cubicBezTo>
                                <a:pt x="3269" y="16143"/>
                                <a:pt x="3291" y="16129"/>
                                <a:pt x="3318" y="16114"/>
                              </a:cubicBezTo>
                              <a:cubicBezTo>
                                <a:pt x="3784" y="15977"/>
                                <a:pt x="4272" y="15878"/>
                                <a:pt x="4771" y="15808"/>
                              </a:cubicBezTo>
                              <a:cubicBezTo>
                                <a:pt x="4793" y="15804"/>
                                <a:pt x="4787" y="15786"/>
                                <a:pt x="4766" y="15786"/>
                              </a:cubicBezTo>
                              <a:cubicBezTo>
                                <a:pt x="4337" y="15822"/>
                                <a:pt x="3920" y="15892"/>
                                <a:pt x="3513" y="15991"/>
                              </a:cubicBezTo>
                              <a:cubicBezTo>
                                <a:pt x="3600" y="15938"/>
                                <a:pt x="3692" y="15882"/>
                                <a:pt x="3784" y="15829"/>
                              </a:cubicBezTo>
                              <a:cubicBezTo>
                                <a:pt x="3909" y="15793"/>
                                <a:pt x="4034" y="15762"/>
                                <a:pt x="4158" y="15733"/>
                              </a:cubicBezTo>
                              <a:cubicBezTo>
                                <a:pt x="4430" y="15670"/>
                                <a:pt x="4711" y="15628"/>
                                <a:pt x="4983" y="15561"/>
                              </a:cubicBezTo>
                              <a:cubicBezTo>
                                <a:pt x="4999" y="15557"/>
                                <a:pt x="4988" y="15543"/>
                                <a:pt x="4972" y="15543"/>
                              </a:cubicBezTo>
                              <a:cubicBezTo>
                                <a:pt x="4695" y="15561"/>
                                <a:pt x="4408" y="15621"/>
                                <a:pt x="4142" y="15677"/>
                              </a:cubicBezTo>
                              <a:cubicBezTo>
                                <a:pt x="4093" y="15688"/>
                                <a:pt x="4050" y="15698"/>
                                <a:pt x="4001" y="15709"/>
                              </a:cubicBezTo>
                              <a:cubicBezTo>
                                <a:pt x="4028" y="15695"/>
                                <a:pt x="4050" y="15684"/>
                                <a:pt x="4077" y="15670"/>
                              </a:cubicBezTo>
                              <a:cubicBezTo>
                                <a:pt x="4251" y="15621"/>
                                <a:pt x="4424" y="15561"/>
                                <a:pt x="4603" y="15518"/>
                              </a:cubicBezTo>
                              <a:cubicBezTo>
                                <a:pt x="4847" y="15462"/>
                                <a:pt x="5091" y="15427"/>
                                <a:pt x="5340" y="15384"/>
                              </a:cubicBezTo>
                              <a:cubicBezTo>
                                <a:pt x="5367" y="15381"/>
                                <a:pt x="5362" y="15356"/>
                                <a:pt x="5335" y="15360"/>
                              </a:cubicBezTo>
                              <a:cubicBezTo>
                                <a:pt x="5080" y="15370"/>
                                <a:pt x="4831" y="15409"/>
                                <a:pt x="4592" y="15458"/>
                              </a:cubicBezTo>
                              <a:cubicBezTo>
                                <a:pt x="4565" y="15465"/>
                                <a:pt x="4538" y="15469"/>
                                <a:pt x="4511" y="15476"/>
                              </a:cubicBezTo>
                              <a:cubicBezTo>
                                <a:pt x="4847" y="15338"/>
                                <a:pt x="5194" y="15229"/>
                                <a:pt x="5573" y="15134"/>
                              </a:cubicBezTo>
                              <a:cubicBezTo>
                                <a:pt x="5590" y="15130"/>
                                <a:pt x="5584" y="15109"/>
                                <a:pt x="5563" y="15113"/>
                              </a:cubicBezTo>
                              <a:cubicBezTo>
                                <a:pt x="5145" y="15190"/>
                                <a:pt x="4722" y="15296"/>
                                <a:pt x="4316" y="15427"/>
                              </a:cubicBezTo>
                              <a:cubicBezTo>
                                <a:pt x="4337" y="15402"/>
                                <a:pt x="4359" y="15377"/>
                                <a:pt x="4381" y="15356"/>
                              </a:cubicBezTo>
                              <a:cubicBezTo>
                                <a:pt x="4392" y="15345"/>
                                <a:pt x="4370" y="15335"/>
                                <a:pt x="4359" y="15345"/>
                              </a:cubicBezTo>
                              <a:cubicBezTo>
                                <a:pt x="4316" y="15381"/>
                                <a:pt x="4267" y="15419"/>
                                <a:pt x="4223" y="15458"/>
                              </a:cubicBezTo>
                              <a:cubicBezTo>
                                <a:pt x="4142" y="15487"/>
                                <a:pt x="4061" y="15515"/>
                                <a:pt x="3985" y="15543"/>
                              </a:cubicBezTo>
                              <a:cubicBezTo>
                                <a:pt x="4007" y="15515"/>
                                <a:pt x="4034" y="15487"/>
                                <a:pt x="4055" y="15458"/>
                              </a:cubicBezTo>
                              <a:cubicBezTo>
                                <a:pt x="4066" y="15448"/>
                                <a:pt x="4039" y="15441"/>
                                <a:pt x="4028" y="15448"/>
                              </a:cubicBezTo>
                              <a:cubicBezTo>
                                <a:pt x="3969" y="15490"/>
                                <a:pt x="3914" y="15539"/>
                                <a:pt x="3866" y="15589"/>
                              </a:cubicBezTo>
                              <a:cubicBezTo>
                                <a:pt x="3795" y="15617"/>
                                <a:pt x="3730" y="15645"/>
                                <a:pt x="3665" y="15673"/>
                              </a:cubicBezTo>
                              <a:cubicBezTo>
                                <a:pt x="3708" y="15617"/>
                                <a:pt x="3752" y="15564"/>
                                <a:pt x="3790" y="15508"/>
                              </a:cubicBezTo>
                              <a:cubicBezTo>
                                <a:pt x="3795" y="15501"/>
                                <a:pt x="3779" y="15497"/>
                                <a:pt x="3773" y="15504"/>
                              </a:cubicBezTo>
                              <a:cubicBezTo>
                                <a:pt x="3687" y="15571"/>
                                <a:pt x="3616" y="15649"/>
                                <a:pt x="3551" y="15726"/>
                              </a:cubicBezTo>
                              <a:cubicBezTo>
                                <a:pt x="3492" y="15755"/>
                                <a:pt x="3437" y="15783"/>
                                <a:pt x="3378" y="15811"/>
                              </a:cubicBezTo>
                              <a:cubicBezTo>
                                <a:pt x="3421" y="15730"/>
                                <a:pt x="3475" y="15649"/>
                                <a:pt x="3546" y="15589"/>
                              </a:cubicBezTo>
                              <a:cubicBezTo>
                                <a:pt x="3557" y="15582"/>
                                <a:pt x="3535" y="15571"/>
                                <a:pt x="3524" y="15578"/>
                              </a:cubicBezTo>
                              <a:cubicBezTo>
                                <a:pt x="3410" y="15652"/>
                                <a:pt x="3329" y="15765"/>
                                <a:pt x="3264" y="15871"/>
                              </a:cubicBezTo>
                              <a:cubicBezTo>
                                <a:pt x="3231" y="15889"/>
                                <a:pt x="3199" y="15906"/>
                                <a:pt x="3166" y="15927"/>
                              </a:cubicBezTo>
                              <a:cubicBezTo>
                                <a:pt x="3204" y="15850"/>
                                <a:pt x="3237" y="15772"/>
                                <a:pt x="3258" y="15691"/>
                              </a:cubicBezTo>
                              <a:cubicBezTo>
                                <a:pt x="3258" y="15684"/>
                                <a:pt x="3248" y="15684"/>
                                <a:pt x="3242" y="15688"/>
                              </a:cubicBezTo>
                              <a:cubicBezTo>
                                <a:pt x="3145" y="15783"/>
                                <a:pt x="3085" y="15896"/>
                                <a:pt x="3031" y="16009"/>
                              </a:cubicBezTo>
                              <a:cubicBezTo>
                                <a:pt x="3004" y="16026"/>
                                <a:pt x="2982" y="16044"/>
                                <a:pt x="2955" y="16058"/>
                              </a:cubicBezTo>
                              <a:cubicBezTo>
                                <a:pt x="2971" y="16016"/>
                                <a:pt x="2987" y="15977"/>
                                <a:pt x="3004" y="15935"/>
                              </a:cubicBezTo>
                              <a:cubicBezTo>
                                <a:pt x="3031" y="15868"/>
                                <a:pt x="3085" y="15797"/>
                                <a:pt x="3080" y="15730"/>
                              </a:cubicBezTo>
                              <a:cubicBezTo>
                                <a:pt x="3080" y="15719"/>
                                <a:pt x="3058" y="15719"/>
                                <a:pt x="3047" y="15726"/>
                              </a:cubicBezTo>
                              <a:cubicBezTo>
                                <a:pt x="2971" y="15783"/>
                                <a:pt x="2944" y="15875"/>
                                <a:pt x="2906" y="15945"/>
                              </a:cubicBezTo>
                              <a:cubicBezTo>
                                <a:pt x="2884" y="15984"/>
                                <a:pt x="2868" y="16026"/>
                                <a:pt x="2846" y="16065"/>
                              </a:cubicBezTo>
                              <a:cubicBezTo>
                                <a:pt x="2819" y="15995"/>
                                <a:pt x="2776" y="15931"/>
                                <a:pt x="2716" y="15871"/>
                              </a:cubicBezTo>
                              <a:cubicBezTo>
                                <a:pt x="2825" y="15758"/>
                                <a:pt x="2949" y="15663"/>
                                <a:pt x="3096" y="15575"/>
                              </a:cubicBezTo>
                              <a:close/>
                              <a:moveTo>
                                <a:pt x="1361" y="16136"/>
                              </a:moveTo>
                              <a:cubicBezTo>
                                <a:pt x="1350" y="16132"/>
                                <a:pt x="1345" y="16125"/>
                                <a:pt x="1334" y="16122"/>
                              </a:cubicBezTo>
                              <a:cubicBezTo>
                                <a:pt x="1280" y="16090"/>
                                <a:pt x="1225" y="16069"/>
                                <a:pt x="1166" y="16058"/>
                              </a:cubicBezTo>
                              <a:lnTo>
                                <a:pt x="1166" y="16058"/>
                              </a:lnTo>
                              <a:lnTo>
                                <a:pt x="1166" y="16058"/>
                              </a:lnTo>
                              <a:cubicBezTo>
                                <a:pt x="1269" y="15987"/>
                                <a:pt x="1377" y="15906"/>
                                <a:pt x="1502" y="15843"/>
                              </a:cubicBezTo>
                              <a:cubicBezTo>
                                <a:pt x="1502" y="15843"/>
                                <a:pt x="1502" y="15843"/>
                                <a:pt x="1502" y="15843"/>
                              </a:cubicBezTo>
                              <a:cubicBezTo>
                                <a:pt x="1534" y="15825"/>
                                <a:pt x="1567" y="15811"/>
                                <a:pt x="1599" y="15797"/>
                              </a:cubicBezTo>
                              <a:cubicBezTo>
                                <a:pt x="1713" y="15751"/>
                                <a:pt x="1833" y="15719"/>
                                <a:pt x="1973" y="15716"/>
                              </a:cubicBezTo>
                              <a:cubicBezTo>
                                <a:pt x="1995" y="15716"/>
                                <a:pt x="2022" y="15716"/>
                                <a:pt x="2044" y="15716"/>
                              </a:cubicBezTo>
                              <a:cubicBezTo>
                                <a:pt x="2093" y="15719"/>
                                <a:pt x="2142" y="15726"/>
                                <a:pt x="2190" y="15733"/>
                              </a:cubicBezTo>
                              <a:cubicBezTo>
                                <a:pt x="2223" y="15741"/>
                                <a:pt x="2250" y="15748"/>
                                <a:pt x="2283" y="15758"/>
                              </a:cubicBezTo>
                              <a:cubicBezTo>
                                <a:pt x="2456" y="15815"/>
                                <a:pt x="2570" y="15920"/>
                                <a:pt x="2640" y="16040"/>
                              </a:cubicBezTo>
                              <a:cubicBezTo>
                                <a:pt x="2657" y="16069"/>
                                <a:pt x="2667" y="16097"/>
                                <a:pt x="2678" y="16125"/>
                              </a:cubicBezTo>
                              <a:cubicBezTo>
                                <a:pt x="2689" y="16153"/>
                                <a:pt x="2700" y="16185"/>
                                <a:pt x="2705" y="16213"/>
                              </a:cubicBezTo>
                              <a:cubicBezTo>
                                <a:pt x="2608" y="16210"/>
                                <a:pt x="2516" y="16213"/>
                                <a:pt x="2418" y="16220"/>
                              </a:cubicBezTo>
                              <a:cubicBezTo>
                                <a:pt x="2451" y="16189"/>
                                <a:pt x="2478" y="16153"/>
                                <a:pt x="2510" y="16122"/>
                              </a:cubicBezTo>
                              <a:cubicBezTo>
                                <a:pt x="2521" y="16111"/>
                                <a:pt x="2494" y="16100"/>
                                <a:pt x="2483" y="16111"/>
                              </a:cubicBezTo>
                              <a:cubicBezTo>
                                <a:pt x="2440" y="16150"/>
                                <a:pt x="2396" y="16189"/>
                                <a:pt x="2353" y="16227"/>
                              </a:cubicBezTo>
                              <a:cubicBezTo>
                                <a:pt x="2299" y="16231"/>
                                <a:pt x="2239" y="16238"/>
                                <a:pt x="2185" y="16249"/>
                              </a:cubicBezTo>
                              <a:cubicBezTo>
                                <a:pt x="2245" y="16178"/>
                                <a:pt x="2310" y="16107"/>
                                <a:pt x="2375" y="16037"/>
                              </a:cubicBezTo>
                              <a:cubicBezTo>
                                <a:pt x="2386" y="16023"/>
                                <a:pt x="2358" y="16009"/>
                                <a:pt x="2342" y="16023"/>
                              </a:cubicBezTo>
                              <a:cubicBezTo>
                                <a:pt x="2245" y="16100"/>
                                <a:pt x="2152" y="16181"/>
                                <a:pt x="2071" y="16266"/>
                              </a:cubicBezTo>
                              <a:cubicBezTo>
                                <a:pt x="2055" y="16266"/>
                                <a:pt x="2039" y="16263"/>
                                <a:pt x="2022" y="16263"/>
                              </a:cubicBezTo>
                              <a:cubicBezTo>
                                <a:pt x="2077" y="16164"/>
                                <a:pt x="2147" y="16065"/>
                                <a:pt x="2234" y="15973"/>
                              </a:cubicBezTo>
                              <a:cubicBezTo>
                                <a:pt x="2245" y="15963"/>
                                <a:pt x="2217" y="15949"/>
                                <a:pt x="2207" y="15963"/>
                              </a:cubicBezTo>
                              <a:cubicBezTo>
                                <a:pt x="2104" y="16058"/>
                                <a:pt x="2017" y="16153"/>
                                <a:pt x="1941" y="16256"/>
                              </a:cubicBezTo>
                              <a:cubicBezTo>
                                <a:pt x="1914" y="16252"/>
                                <a:pt x="1887" y="16249"/>
                                <a:pt x="1865" y="16245"/>
                              </a:cubicBezTo>
                              <a:cubicBezTo>
                                <a:pt x="1919" y="16146"/>
                                <a:pt x="1990" y="16051"/>
                                <a:pt x="2077" y="15956"/>
                              </a:cubicBezTo>
                              <a:cubicBezTo>
                                <a:pt x="2087" y="15945"/>
                                <a:pt x="2066" y="15938"/>
                                <a:pt x="2055" y="15945"/>
                              </a:cubicBezTo>
                              <a:cubicBezTo>
                                <a:pt x="1946" y="16030"/>
                                <a:pt x="1854" y="16129"/>
                                <a:pt x="1784" y="16231"/>
                              </a:cubicBezTo>
                              <a:cubicBezTo>
                                <a:pt x="1751" y="16227"/>
                                <a:pt x="1719" y="16220"/>
                                <a:pt x="1692" y="16217"/>
                              </a:cubicBezTo>
                              <a:cubicBezTo>
                                <a:pt x="1686" y="16217"/>
                                <a:pt x="1681" y="16213"/>
                                <a:pt x="1681" y="16213"/>
                              </a:cubicBezTo>
                              <a:cubicBezTo>
                                <a:pt x="1713" y="16114"/>
                                <a:pt x="1767" y="16019"/>
                                <a:pt x="1838" y="15931"/>
                              </a:cubicBezTo>
                              <a:cubicBezTo>
                                <a:pt x="1849" y="15917"/>
                                <a:pt x="1811" y="15903"/>
                                <a:pt x="1795" y="15917"/>
                              </a:cubicBezTo>
                              <a:cubicBezTo>
                                <a:pt x="1719" y="16009"/>
                                <a:pt x="1654" y="16100"/>
                                <a:pt x="1605" y="16199"/>
                              </a:cubicBezTo>
                              <a:cubicBezTo>
                                <a:pt x="1572" y="16192"/>
                                <a:pt x="1545" y="16185"/>
                                <a:pt x="1513" y="16178"/>
                              </a:cubicBezTo>
                              <a:cubicBezTo>
                                <a:pt x="1523" y="16093"/>
                                <a:pt x="1545" y="16009"/>
                                <a:pt x="1594" y="15931"/>
                              </a:cubicBezTo>
                              <a:cubicBezTo>
                                <a:pt x="1605" y="15910"/>
                                <a:pt x="1561" y="15899"/>
                                <a:pt x="1545" y="15920"/>
                              </a:cubicBezTo>
                              <a:cubicBezTo>
                                <a:pt x="1496" y="15998"/>
                                <a:pt x="1458" y="16079"/>
                                <a:pt x="1431" y="16160"/>
                              </a:cubicBezTo>
                              <a:cubicBezTo>
                                <a:pt x="1404" y="16146"/>
                                <a:pt x="1383" y="16143"/>
                                <a:pt x="1361" y="16136"/>
                              </a:cubicBezTo>
                              <a:close/>
                              <a:moveTo>
                                <a:pt x="1155" y="17367"/>
                              </a:moveTo>
                              <a:cubicBezTo>
                                <a:pt x="1128" y="17275"/>
                                <a:pt x="1101" y="17183"/>
                                <a:pt x="1079" y="17092"/>
                              </a:cubicBezTo>
                              <a:cubicBezTo>
                                <a:pt x="1079" y="17078"/>
                                <a:pt x="1052" y="17085"/>
                                <a:pt x="1052" y="17095"/>
                              </a:cubicBezTo>
                              <a:cubicBezTo>
                                <a:pt x="1057" y="17190"/>
                                <a:pt x="1063" y="17286"/>
                                <a:pt x="1079" y="17381"/>
                              </a:cubicBezTo>
                              <a:cubicBezTo>
                                <a:pt x="1057" y="17384"/>
                                <a:pt x="1030" y="17384"/>
                                <a:pt x="1008" y="17388"/>
                              </a:cubicBezTo>
                              <a:cubicBezTo>
                                <a:pt x="965" y="17296"/>
                                <a:pt x="927" y="17205"/>
                                <a:pt x="922" y="17106"/>
                              </a:cubicBezTo>
                              <a:cubicBezTo>
                                <a:pt x="922" y="17092"/>
                                <a:pt x="889" y="17088"/>
                                <a:pt x="889" y="17102"/>
                              </a:cubicBezTo>
                              <a:cubicBezTo>
                                <a:pt x="889" y="17197"/>
                                <a:pt x="895" y="17296"/>
                                <a:pt x="927" y="17388"/>
                              </a:cubicBezTo>
                              <a:cubicBezTo>
                                <a:pt x="900" y="17388"/>
                                <a:pt x="873" y="17388"/>
                                <a:pt x="846" y="17388"/>
                              </a:cubicBezTo>
                              <a:cubicBezTo>
                                <a:pt x="786" y="17264"/>
                                <a:pt x="743" y="17137"/>
                                <a:pt x="727" y="17007"/>
                              </a:cubicBezTo>
                              <a:cubicBezTo>
                                <a:pt x="727" y="16996"/>
                                <a:pt x="699" y="17000"/>
                                <a:pt x="699" y="17007"/>
                              </a:cubicBezTo>
                              <a:cubicBezTo>
                                <a:pt x="705" y="17137"/>
                                <a:pt x="716" y="17261"/>
                                <a:pt x="754" y="17388"/>
                              </a:cubicBezTo>
                              <a:cubicBezTo>
                                <a:pt x="754" y="17388"/>
                                <a:pt x="754" y="17388"/>
                                <a:pt x="754" y="17388"/>
                              </a:cubicBezTo>
                              <a:cubicBezTo>
                                <a:pt x="748" y="17388"/>
                                <a:pt x="748" y="17388"/>
                                <a:pt x="743" y="17388"/>
                              </a:cubicBezTo>
                              <a:cubicBezTo>
                                <a:pt x="743" y="17388"/>
                                <a:pt x="743" y="17384"/>
                                <a:pt x="743" y="17384"/>
                              </a:cubicBezTo>
                              <a:cubicBezTo>
                                <a:pt x="732" y="17367"/>
                                <a:pt x="721" y="17346"/>
                                <a:pt x="716" y="17328"/>
                              </a:cubicBezTo>
                              <a:cubicBezTo>
                                <a:pt x="699" y="17289"/>
                                <a:pt x="683" y="17250"/>
                                <a:pt x="667" y="17212"/>
                              </a:cubicBezTo>
                              <a:lnTo>
                                <a:pt x="667" y="17212"/>
                              </a:lnTo>
                              <a:cubicBezTo>
                                <a:pt x="667" y="17166"/>
                                <a:pt x="645" y="17123"/>
                                <a:pt x="607" y="17081"/>
                              </a:cubicBezTo>
                              <a:cubicBezTo>
                                <a:pt x="591" y="17032"/>
                                <a:pt x="575" y="16982"/>
                                <a:pt x="564" y="16929"/>
                              </a:cubicBezTo>
                              <a:cubicBezTo>
                                <a:pt x="564" y="16915"/>
                                <a:pt x="531" y="16919"/>
                                <a:pt x="531" y="16933"/>
                              </a:cubicBezTo>
                              <a:cubicBezTo>
                                <a:pt x="537" y="16965"/>
                                <a:pt x="537" y="16996"/>
                                <a:pt x="542" y="17028"/>
                              </a:cubicBezTo>
                              <a:cubicBezTo>
                                <a:pt x="439" y="16954"/>
                                <a:pt x="293" y="16898"/>
                                <a:pt x="163" y="16866"/>
                              </a:cubicBezTo>
                              <a:cubicBezTo>
                                <a:pt x="163" y="16866"/>
                                <a:pt x="168" y="16866"/>
                                <a:pt x="168" y="16866"/>
                              </a:cubicBezTo>
                              <a:cubicBezTo>
                                <a:pt x="380" y="16848"/>
                                <a:pt x="591" y="16838"/>
                                <a:pt x="802" y="16813"/>
                              </a:cubicBezTo>
                              <a:cubicBezTo>
                                <a:pt x="819" y="16809"/>
                                <a:pt x="830" y="16806"/>
                                <a:pt x="840" y="16799"/>
                              </a:cubicBezTo>
                              <a:cubicBezTo>
                                <a:pt x="889" y="16802"/>
                                <a:pt x="938" y="16806"/>
                                <a:pt x="987" y="16816"/>
                              </a:cubicBezTo>
                              <a:cubicBezTo>
                                <a:pt x="1117" y="16841"/>
                                <a:pt x="1231" y="16919"/>
                                <a:pt x="1317" y="17003"/>
                              </a:cubicBezTo>
                              <a:cubicBezTo>
                                <a:pt x="1307" y="17035"/>
                                <a:pt x="1334" y="17092"/>
                                <a:pt x="1334" y="17116"/>
                              </a:cubicBezTo>
                              <a:cubicBezTo>
                                <a:pt x="1339" y="17180"/>
                                <a:pt x="1339" y="17240"/>
                                <a:pt x="1334" y="17303"/>
                              </a:cubicBezTo>
                              <a:cubicBezTo>
                                <a:pt x="1317" y="17310"/>
                                <a:pt x="1301" y="17321"/>
                                <a:pt x="1285" y="17328"/>
                              </a:cubicBezTo>
                              <a:cubicBezTo>
                                <a:pt x="1274" y="17300"/>
                                <a:pt x="1269" y="17272"/>
                                <a:pt x="1258" y="17247"/>
                              </a:cubicBezTo>
                              <a:cubicBezTo>
                                <a:pt x="1242" y="17187"/>
                                <a:pt x="1242" y="17123"/>
                                <a:pt x="1231" y="17060"/>
                              </a:cubicBezTo>
                              <a:cubicBezTo>
                                <a:pt x="1231" y="17049"/>
                                <a:pt x="1209" y="17053"/>
                                <a:pt x="1209" y="17060"/>
                              </a:cubicBezTo>
                              <a:cubicBezTo>
                                <a:pt x="1198" y="17123"/>
                                <a:pt x="1198" y="17187"/>
                                <a:pt x="1204" y="17247"/>
                              </a:cubicBezTo>
                              <a:cubicBezTo>
                                <a:pt x="1204" y="17279"/>
                                <a:pt x="1204" y="17317"/>
                                <a:pt x="1214" y="17349"/>
                              </a:cubicBezTo>
                              <a:cubicBezTo>
                                <a:pt x="1198" y="17360"/>
                                <a:pt x="1177" y="17363"/>
                                <a:pt x="1155" y="17367"/>
                              </a:cubicBezTo>
                              <a:close/>
                              <a:moveTo>
                                <a:pt x="1746" y="18175"/>
                              </a:moveTo>
                              <a:cubicBezTo>
                                <a:pt x="1681" y="18220"/>
                                <a:pt x="1616" y="18266"/>
                                <a:pt x="1572" y="18326"/>
                              </a:cubicBezTo>
                              <a:cubicBezTo>
                                <a:pt x="1480" y="18450"/>
                                <a:pt x="1480" y="18573"/>
                                <a:pt x="1545" y="18686"/>
                              </a:cubicBezTo>
                              <a:cubicBezTo>
                                <a:pt x="1491" y="18658"/>
                                <a:pt x="1442" y="18633"/>
                                <a:pt x="1383" y="18609"/>
                              </a:cubicBezTo>
                              <a:cubicBezTo>
                                <a:pt x="1366" y="18601"/>
                                <a:pt x="1345" y="18591"/>
                                <a:pt x="1328" y="18584"/>
                              </a:cubicBezTo>
                              <a:cubicBezTo>
                                <a:pt x="1285" y="18538"/>
                                <a:pt x="1258" y="18485"/>
                                <a:pt x="1236" y="18432"/>
                              </a:cubicBezTo>
                              <a:cubicBezTo>
                                <a:pt x="1231" y="18415"/>
                                <a:pt x="1225" y="18397"/>
                                <a:pt x="1220" y="18379"/>
                              </a:cubicBezTo>
                              <a:cubicBezTo>
                                <a:pt x="1209" y="18323"/>
                                <a:pt x="1204" y="18266"/>
                                <a:pt x="1209" y="18210"/>
                              </a:cubicBezTo>
                              <a:cubicBezTo>
                                <a:pt x="1220" y="18037"/>
                                <a:pt x="1296" y="17857"/>
                                <a:pt x="1383" y="17716"/>
                              </a:cubicBezTo>
                              <a:cubicBezTo>
                                <a:pt x="1431" y="17631"/>
                                <a:pt x="1491" y="17550"/>
                                <a:pt x="1529" y="17469"/>
                              </a:cubicBezTo>
                              <a:cubicBezTo>
                                <a:pt x="1540" y="17444"/>
                                <a:pt x="1551" y="17423"/>
                                <a:pt x="1561" y="17399"/>
                              </a:cubicBezTo>
                              <a:cubicBezTo>
                                <a:pt x="1567" y="17388"/>
                                <a:pt x="1567" y="17374"/>
                                <a:pt x="1572" y="17363"/>
                              </a:cubicBezTo>
                              <a:cubicBezTo>
                                <a:pt x="1583" y="17328"/>
                                <a:pt x="1583" y="17296"/>
                                <a:pt x="1583" y="17261"/>
                              </a:cubicBezTo>
                              <a:cubicBezTo>
                                <a:pt x="1583" y="17254"/>
                                <a:pt x="1583" y="17247"/>
                                <a:pt x="1583" y="17236"/>
                              </a:cubicBezTo>
                              <a:cubicBezTo>
                                <a:pt x="1578" y="17205"/>
                                <a:pt x="1572" y="17173"/>
                                <a:pt x="1556" y="17141"/>
                              </a:cubicBezTo>
                              <a:cubicBezTo>
                                <a:pt x="1556" y="17141"/>
                                <a:pt x="1556" y="17137"/>
                                <a:pt x="1556" y="17137"/>
                              </a:cubicBezTo>
                              <a:cubicBezTo>
                                <a:pt x="1540" y="17102"/>
                                <a:pt x="1518" y="17074"/>
                                <a:pt x="1496" y="17046"/>
                              </a:cubicBezTo>
                              <a:cubicBezTo>
                                <a:pt x="1469" y="17014"/>
                                <a:pt x="1442" y="16982"/>
                                <a:pt x="1404" y="16958"/>
                              </a:cubicBezTo>
                              <a:cubicBezTo>
                                <a:pt x="1393" y="16951"/>
                                <a:pt x="1383" y="16943"/>
                                <a:pt x="1372" y="16936"/>
                              </a:cubicBezTo>
                              <a:cubicBezTo>
                                <a:pt x="1350" y="16922"/>
                                <a:pt x="1328" y="16908"/>
                                <a:pt x="1301" y="16898"/>
                              </a:cubicBezTo>
                              <a:cubicBezTo>
                                <a:pt x="1290" y="16891"/>
                                <a:pt x="1274" y="16887"/>
                                <a:pt x="1263" y="16880"/>
                              </a:cubicBezTo>
                              <a:cubicBezTo>
                                <a:pt x="1214" y="16859"/>
                                <a:pt x="1155" y="16841"/>
                                <a:pt x="1101" y="16827"/>
                              </a:cubicBezTo>
                              <a:cubicBezTo>
                                <a:pt x="1073" y="16820"/>
                                <a:pt x="1041" y="16816"/>
                                <a:pt x="1008" y="16809"/>
                              </a:cubicBezTo>
                              <a:cubicBezTo>
                                <a:pt x="1057" y="16806"/>
                                <a:pt x="1101" y="16806"/>
                                <a:pt x="1149" y="16806"/>
                              </a:cubicBezTo>
                              <a:cubicBezTo>
                                <a:pt x="1355" y="16806"/>
                                <a:pt x="1561" y="16820"/>
                                <a:pt x="1762" y="16876"/>
                              </a:cubicBezTo>
                              <a:cubicBezTo>
                                <a:pt x="1870" y="16905"/>
                                <a:pt x="1968" y="16947"/>
                                <a:pt x="2044" y="17000"/>
                              </a:cubicBezTo>
                              <a:cubicBezTo>
                                <a:pt x="2060" y="17010"/>
                                <a:pt x="2071" y="17021"/>
                                <a:pt x="2087" y="17032"/>
                              </a:cubicBezTo>
                              <a:cubicBezTo>
                                <a:pt x="2114" y="17053"/>
                                <a:pt x="2136" y="17078"/>
                                <a:pt x="2152" y="17099"/>
                              </a:cubicBezTo>
                              <a:cubicBezTo>
                                <a:pt x="2163" y="17109"/>
                                <a:pt x="2169" y="17123"/>
                                <a:pt x="2174" y="17134"/>
                              </a:cubicBezTo>
                              <a:cubicBezTo>
                                <a:pt x="2185" y="17159"/>
                                <a:pt x="2196" y="17183"/>
                                <a:pt x="2196" y="17212"/>
                              </a:cubicBezTo>
                              <a:cubicBezTo>
                                <a:pt x="2196" y="17226"/>
                                <a:pt x="2196" y="17240"/>
                                <a:pt x="2196" y="17250"/>
                              </a:cubicBezTo>
                              <a:cubicBezTo>
                                <a:pt x="2190" y="17303"/>
                                <a:pt x="2158" y="17363"/>
                                <a:pt x="2098" y="17420"/>
                              </a:cubicBezTo>
                              <a:cubicBezTo>
                                <a:pt x="2022" y="17490"/>
                                <a:pt x="1925" y="17547"/>
                                <a:pt x="1919" y="17638"/>
                              </a:cubicBezTo>
                              <a:cubicBezTo>
                                <a:pt x="1914" y="17705"/>
                                <a:pt x="1946" y="17762"/>
                                <a:pt x="1973" y="17815"/>
                              </a:cubicBezTo>
                              <a:cubicBezTo>
                                <a:pt x="2006" y="17885"/>
                                <a:pt x="2028" y="17952"/>
                                <a:pt x="1930" y="18044"/>
                              </a:cubicBezTo>
                              <a:cubicBezTo>
                                <a:pt x="1876" y="18090"/>
                                <a:pt x="1811" y="18132"/>
                                <a:pt x="1746" y="18175"/>
                              </a:cubicBezTo>
                              <a:close/>
                              <a:moveTo>
                                <a:pt x="1366" y="17063"/>
                              </a:moveTo>
                              <a:cubicBezTo>
                                <a:pt x="1388" y="17092"/>
                                <a:pt x="1410" y="17120"/>
                                <a:pt x="1426" y="17145"/>
                              </a:cubicBezTo>
                              <a:cubicBezTo>
                                <a:pt x="1431" y="17159"/>
                                <a:pt x="1437" y="17169"/>
                                <a:pt x="1442" y="17180"/>
                              </a:cubicBezTo>
                              <a:cubicBezTo>
                                <a:pt x="1437" y="17208"/>
                                <a:pt x="1415" y="17236"/>
                                <a:pt x="1393" y="17261"/>
                              </a:cubicBezTo>
                              <a:cubicBezTo>
                                <a:pt x="1393" y="17236"/>
                                <a:pt x="1393" y="17212"/>
                                <a:pt x="1388" y="17183"/>
                              </a:cubicBezTo>
                              <a:cubicBezTo>
                                <a:pt x="1383" y="17148"/>
                                <a:pt x="1377" y="17116"/>
                                <a:pt x="1372" y="17081"/>
                              </a:cubicBezTo>
                              <a:cubicBezTo>
                                <a:pt x="1372" y="17078"/>
                                <a:pt x="1372" y="17070"/>
                                <a:pt x="1366" y="17063"/>
                              </a:cubicBezTo>
                              <a:close/>
                              <a:moveTo>
                                <a:pt x="1860" y="18880"/>
                              </a:moveTo>
                              <a:cubicBezTo>
                                <a:pt x="1854" y="18859"/>
                                <a:pt x="1849" y="18838"/>
                                <a:pt x="1843" y="18817"/>
                              </a:cubicBezTo>
                              <a:cubicBezTo>
                                <a:pt x="1876" y="18859"/>
                                <a:pt x="1908" y="18901"/>
                                <a:pt x="1941" y="18944"/>
                              </a:cubicBezTo>
                              <a:cubicBezTo>
                                <a:pt x="1919" y="18922"/>
                                <a:pt x="1892" y="18901"/>
                                <a:pt x="1860" y="18880"/>
                              </a:cubicBezTo>
                              <a:close/>
                              <a:moveTo>
                                <a:pt x="2142" y="19117"/>
                              </a:moveTo>
                              <a:cubicBezTo>
                                <a:pt x="2109" y="19081"/>
                                <a:pt x="2071" y="19049"/>
                                <a:pt x="2033" y="19018"/>
                              </a:cubicBezTo>
                              <a:cubicBezTo>
                                <a:pt x="2001" y="18919"/>
                                <a:pt x="1936" y="18824"/>
                                <a:pt x="1854" y="18739"/>
                              </a:cubicBezTo>
                              <a:cubicBezTo>
                                <a:pt x="1860" y="18714"/>
                                <a:pt x="1865" y="18690"/>
                                <a:pt x="1870" y="18665"/>
                              </a:cubicBezTo>
                              <a:cubicBezTo>
                                <a:pt x="1952" y="18750"/>
                                <a:pt x="2028" y="18838"/>
                                <a:pt x="2104" y="18926"/>
                              </a:cubicBezTo>
                              <a:cubicBezTo>
                                <a:pt x="2109" y="18933"/>
                                <a:pt x="2131" y="18930"/>
                                <a:pt x="2125" y="18919"/>
                              </a:cubicBezTo>
                              <a:cubicBezTo>
                                <a:pt x="2055" y="18806"/>
                                <a:pt x="1973" y="18700"/>
                                <a:pt x="1881" y="18598"/>
                              </a:cubicBezTo>
                              <a:cubicBezTo>
                                <a:pt x="1887" y="18580"/>
                                <a:pt x="1887" y="18563"/>
                                <a:pt x="1892" y="18545"/>
                              </a:cubicBezTo>
                              <a:cubicBezTo>
                                <a:pt x="1979" y="18626"/>
                                <a:pt x="2055" y="18714"/>
                                <a:pt x="2136" y="18799"/>
                              </a:cubicBezTo>
                              <a:cubicBezTo>
                                <a:pt x="2147" y="18810"/>
                                <a:pt x="2169" y="18803"/>
                                <a:pt x="2163" y="18792"/>
                              </a:cubicBezTo>
                              <a:cubicBezTo>
                                <a:pt x="2104" y="18679"/>
                                <a:pt x="2011" y="18573"/>
                                <a:pt x="1908" y="18474"/>
                              </a:cubicBezTo>
                              <a:cubicBezTo>
                                <a:pt x="1908" y="18464"/>
                                <a:pt x="1914" y="18453"/>
                                <a:pt x="1914" y="18443"/>
                              </a:cubicBezTo>
                              <a:cubicBezTo>
                                <a:pt x="1919" y="18425"/>
                                <a:pt x="1919" y="18407"/>
                                <a:pt x="1925" y="18393"/>
                              </a:cubicBezTo>
                              <a:cubicBezTo>
                                <a:pt x="2017" y="18478"/>
                                <a:pt x="2104" y="18570"/>
                                <a:pt x="2174" y="18661"/>
                              </a:cubicBezTo>
                              <a:cubicBezTo>
                                <a:pt x="2180" y="18668"/>
                                <a:pt x="2201" y="18665"/>
                                <a:pt x="2196" y="18654"/>
                              </a:cubicBezTo>
                              <a:cubicBezTo>
                                <a:pt x="2131" y="18538"/>
                                <a:pt x="2044" y="18425"/>
                                <a:pt x="1941" y="18319"/>
                              </a:cubicBezTo>
                              <a:cubicBezTo>
                                <a:pt x="1946" y="18295"/>
                                <a:pt x="1957" y="18273"/>
                                <a:pt x="1968" y="18249"/>
                              </a:cubicBezTo>
                              <a:cubicBezTo>
                                <a:pt x="2033" y="18333"/>
                                <a:pt x="2120" y="18411"/>
                                <a:pt x="2207" y="18485"/>
                              </a:cubicBezTo>
                              <a:cubicBezTo>
                                <a:pt x="2212" y="18492"/>
                                <a:pt x="2234" y="18485"/>
                                <a:pt x="2228" y="18478"/>
                              </a:cubicBezTo>
                              <a:cubicBezTo>
                                <a:pt x="2147" y="18383"/>
                                <a:pt x="2082" y="18280"/>
                                <a:pt x="2017" y="18182"/>
                              </a:cubicBezTo>
                              <a:cubicBezTo>
                                <a:pt x="2033" y="18164"/>
                                <a:pt x="2049" y="18146"/>
                                <a:pt x="2066" y="18125"/>
                              </a:cubicBezTo>
                              <a:cubicBezTo>
                                <a:pt x="2077" y="18161"/>
                                <a:pt x="2093" y="18192"/>
                                <a:pt x="2114" y="18228"/>
                              </a:cubicBezTo>
                              <a:cubicBezTo>
                                <a:pt x="2136" y="18263"/>
                                <a:pt x="2169" y="18298"/>
                                <a:pt x="2201" y="18330"/>
                              </a:cubicBezTo>
                              <a:cubicBezTo>
                                <a:pt x="2217" y="18347"/>
                                <a:pt x="2234" y="18365"/>
                                <a:pt x="2255" y="18383"/>
                              </a:cubicBezTo>
                              <a:cubicBezTo>
                                <a:pt x="2288" y="18415"/>
                                <a:pt x="2326" y="18446"/>
                                <a:pt x="2369" y="18482"/>
                              </a:cubicBezTo>
                              <a:cubicBezTo>
                                <a:pt x="2451" y="18545"/>
                                <a:pt x="2537" y="18612"/>
                                <a:pt x="2602" y="18686"/>
                              </a:cubicBezTo>
                              <a:cubicBezTo>
                                <a:pt x="2657" y="18743"/>
                                <a:pt x="2700" y="18806"/>
                                <a:pt x="2711" y="18877"/>
                              </a:cubicBezTo>
                              <a:cubicBezTo>
                                <a:pt x="2738" y="19021"/>
                                <a:pt x="2678" y="19187"/>
                                <a:pt x="2527" y="19296"/>
                              </a:cubicBezTo>
                              <a:cubicBezTo>
                                <a:pt x="2478" y="19332"/>
                                <a:pt x="2418" y="19363"/>
                                <a:pt x="2348" y="19385"/>
                              </a:cubicBezTo>
                              <a:cubicBezTo>
                                <a:pt x="2342" y="19371"/>
                                <a:pt x="2337" y="19356"/>
                                <a:pt x="2326" y="19342"/>
                              </a:cubicBezTo>
                              <a:cubicBezTo>
                                <a:pt x="2543" y="19240"/>
                                <a:pt x="2575" y="19067"/>
                                <a:pt x="2559" y="18898"/>
                              </a:cubicBezTo>
                              <a:cubicBezTo>
                                <a:pt x="2559" y="18884"/>
                                <a:pt x="2521" y="18884"/>
                                <a:pt x="2521" y="18898"/>
                              </a:cubicBezTo>
                              <a:cubicBezTo>
                                <a:pt x="2510" y="18979"/>
                                <a:pt x="2472" y="19032"/>
                                <a:pt x="2396" y="19095"/>
                              </a:cubicBezTo>
                              <a:cubicBezTo>
                                <a:pt x="2348" y="19134"/>
                                <a:pt x="2299" y="19180"/>
                                <a:pt x="2239" y="19212"/>
                              </a:cubicBezTo>
                              <a:cubicBezTo>
                                <a:pt x="2201" y="19173"/>
                                <a:pt x="2174" y="19145"/>
                                <a:pt x="2142" y="19117"/>
                              </a:cubicBezTo>
                              <a:close/>
                              <a:moveTo>
                                <a:pt x="4657" y="18739"/>
                              </a:moveTo>
                              <a:cubicBezTo>
                                <a:pt x="4739" y="18813"/>
                                <a:pt x="4798" y="18898"/>
                                <a:pt x="4847" y="18990"/>
                              </a:cubicBezTo>
                              <a:cubicBezTo>
                                <a:pt x="4928" y="19152"/>
                                <a:pt x="4917" y="19286"/>
                                <a:pt x="4836" y="19409"/>
                              </a:cubicBezTo>
                              <a:cubicBezTo>
                                <a:pt x="4825" y="19427"/>
                                <a:pt x="4814" y="19445"/>
                                <a:pt x="4798" y="19459"/>
                              </a:cubicBezTo>
                              <a:cubicBezTo>
                                <a:pt x="4690" y="19593"/>
                                <a:pt x="4511" y="19709"/>
                                <a:pt x="4310" y="19826"/>
                              </a:cubicBezTo>
                              <a:cubicBezTo>
                                <a:pt x="4202" y="19886"/>
                                <a:pt x="4099" y="19949"/>
                                <a:pt x="3996" y="20016"/>
                              </a:cubicBezTo>
                              <a:cubicBezTo>
                                <a:pt x="3963" y="20037"/>
                                <a:pt x="3931" y="20058"/>
                                <a:pt x="3898" y="20083"/>
                              </a:cubicBezTo>
                              <a:cubicBezTo>
                                <a:pt x="3768" y="20171"/>
                                <a:pt x="3643" y="20267"/>
                                <a:pt x="3530" y="20365"/>
                              </a:cubicBezTo>
                              <a:cubicBezTo>
                                <a:pt x="3421" y="20461"/>
                                <a:pt x="3323" y="20559"/>
                                <a:pt x="3237" y="20662"/>
                              </a:cubicBezTo>
                              <a:cubicBezTo>
                                <a:pt x="3134" y="20785"/>
                                <a:pt x="3036" y="20912"/>
                                <a:pt x="2949" y="21043"/>
                              </a:cubicBezTo>
                              <a:cubicBezTo>
                                <a:pt x="2884" y="21138"/>
                                <a:pt x="2808" y="21230"/>
                                <a:pt x="2711" y="21307"/>
                              </a:cubicBezTo>
                              <a:cubicBezTo>
                                <a:pt x="2657" y="21353"/>
                                <a:pt x="2592" y="21392"/>
                                <a:pt x="2521" y="21427"/>
                              </a:cubicBezTo>
                              <a:cubicBezTo>
                                <a:pt x="2337" y="21515"/>
                                <a:pt x="2109" y="21544"/>
                                <a:pt x="1827" y="21477"/>
                              </a:cubicBezTo>
                              <a:cubicBezTo>
                                <a:pt x="1551" y="21410"/>
                                <a:pt x="1339" y="21290"/>
                                <a:pt x="1198" y="21141"/>
                              </a:cubicBezTo>
                              <a:cubicBezTo>
                                <a:pt x="1187" y="21127"/>
                                <a:pt x="1171" y="21113"/>
                                <a:pt x="1160" y="21099"/>
                              </a:cubicBezTo>
                              <a:cubicBezTo>
                                <a:pt x="1139" y="21071"/>
                                <a:pt x="1117" y="21043"/>
                                <a:pt x="1095" y="21014"/>
                              </a:cubicBezTo>
                              <a:cubicBezTo>
                                <a:pt x="1057" y="20954"/>
                                <a:pt x="1030" y="20894"/>
                                <a:pt x="1008" y="20831"/>
                              </a:cubicBezTo>
                              <a:cubicBezTo>
                                <a:pt x="987" y="20767"/>
                                <a:pt x="976" y="20704"/>
                                <a:pt x="970" y="20637"/>
                              </a:cubicBezTo>
                              <a:cubicBezTo>
                                <a:pt x="965" y="20524"/>
                                <a:pt x="981" y="20408"/>
                                <a:pt x="1025" y="20298"/>
                              </a:cubicBezTo>
                              <a:cubicBezTo>
                                <a:pt x="1030" y="20291"/>
                                <a:pt x="1030" y="20281"/>
                                <a:pt x="1036" y="20274"/>
                              </a:cubicBezTo>
                              <a:cubicBezTo>
                                <a:pt x="1063" y="20270"/>
                                <a:pt x="1090" y="20267"/>
                                <a:pt x="1122" y="20263"/>
                              </a:cubicBezTo>
                              <a:cubicBezTo>
                                <a:pt x="1090" y="20418"/>
                                <a:pt x="1128" y="20577"/>
                                <a:pt x="1171" y="20729"/>
                              </a:cubicBezTo>
                              <a:cubicBezTo>
                                <a:pt x="1177" y="20746"/>
                                <a:pt x="1214" y="20743"/>
                                <a:pt x="1209" y="20725"/>
                              </a:cubicBezTo>
                              <a:cubicBezTo>
                                <a:pt x="1193" y="20566"/>
                                <a:pt x="1177" y="20411"/>
                                <a:pt x="1220" y="20256"/>
                              </a:cubicBezTo>
                              <a:cubicBezTo>
                                <a:pt x="1252" y="20256"/>
                                <a:pt x="1285" y="20252"/>
                                <a:pt x="1317" y="20252"/>
                              </a:cubicBezTo>
                              <a:cubicBezTo>
                                <a:pt x="1296" y="20461"/>
                                <a:pt x="1334" y="20665"/>
                                <a:pt x="1442" y="20863"/>
                              </a:cubicBezTo>
                              <a:cubicBezTo>
                                <a:pt x="1448" y="20877"/>
                                <a:pt x="1486" y="20870"/>
                                <a:pt x="1480" y="20856"/>
                              </a:cubicBezTo>
                              <a:cubicBezTo>
                                <a:pt x="1410" y="20658"/>
                                <a:pt x="1393" y="20454"/>
                                <a:pt x="1426" y="20249"/>
                              </a:cubicBezTo>
                              <a:cubicBezTo>
                                <a:pt x="1448" y="20249"/>
                                <a:pt x="1469" y="20249"/>
                                <a:pt x="1491" y="20249"/>
                              </a:cubicBezTo>
                              <a:cubicBezTo>
                                <a:pt x="1496" y="20482"/>
                                <a:pt x="1561" y="20704"/>
                                <a:pt x="1681" y="20923"/>
                              </a:cubicBezTo>
                              <a:cubicBezTo>
                                <a:pt x="1686" y="20937"/>
                                <a:pt x="1724" y="20930"/>
                                <a:pt x="1719" y="20916"/>
                              </a:cubicBezTo>
                              <a:cubicBezTo>
                                <a:pt x="1621" y="20700"/>
                                <a:pt x="1583" y="20471"/>
                                <a:pt x="1589" y="20245"/>
                              </a:cubicBezTo>
                              <a:cubicBezTo>
                                <a:pt x="1594" y="20245"/>
                                <a:pt x="1599" y="20245"/>
                                <a:pt x="1599" y="20245"/>
                              </a:cubicBezTo>
                              <a:cubicBezTo>
                                <a:pt x="1670" y="20482"/>
                                <a:pt x="1784" y="20708"/>
                                <a:pt x="1908" y="20933"/>
                              </a:cubicBezTo>
                              <a:cubicBezTo>
                                <a:pt x="1914" y="20947"/>
                                <a:pt x="1952" y="20940"/>
                                <a:pt x="1946" y="20926"/>
                              </a:cubicBezTo>
                              <a:cubicBezTo>
                                <a:pt x="1843" y="20700"/>
                                <a:pt x="1773" y="20468"/>
                                <a:pt x="1708" y="20238"/>
                              </a:cubicBezTo>
                              <a:cubicBezTo>
                                <a:pt x="1719" y="20238"/>
                                <a:pt x="1735" y="20235"/>
                                <a:pt x="1746" y="20235"/>
                              </a:cubicBezTo>
                              <a:cubicBezTo>
                                <a:pt x="1822" y="20457"/>
                                <a:pt x="1984" y="20676"/>
                                <a:pt x="2147" y="20873"/>
                              </a:cubicBezTo>
                              <a:cubicBezTo>
                                <a:pt x="2158" y="20887"/>
                                <a:pt x="2190" y="20877"/>
                                <a:pt x="2185" y="20863"/>
                              </a:cubicBezTo>
                              <a:cubicBezTo>
                                <a:pt x="2109" y="20743"/>
                                <a:pt x="2044" y="20626"/>
                                <a:pt x="1979" y="20503"/>
                              </a:cubicBezTo>
                              <a:cubicBezTo>
                                <a:pt x="1930" y="20408"/>
                                <a:pt x="1898" y="20312"/>
                                <a:pt x="1854" y="20217"/>
                              </a:cubicBezTo>
                              <a:cubicBezTo>
                                <a:pt x="1881" y="20210"/>
                                <a:pt x="1908" y="20203"/>
                                <a:pt x="1930" y="20196"/>
                              </a:cubicBezTo>
                              <a:cubicBezTo>
                                <a:pt x="2017" y="20390"/>
                                <a:pt x="2142" y="20577"/>
                                <a:pt x="2272" y="20764"/>
                              </a:cubicBezTo>
                              <a:cubicBezTo>
                                <a:pt x="2283" y="20778"/>
                                <a:pt x="2315" y="20767"/>
                                <a:pt x="2304" y="20753"/>
                              </a:cubicBezTo>
                              <a:cubicBezTo>
                                <a:pt x="2190" y="20563"/>
                                <a:pt x="2104" y="20362"/>
                                <a:pt x="2017" y="20164"/>
                              </a:cubicBezTo>
                              <a:cubicBezTo>
                                <a:pt x="2049" y="20150"/>
                                <a:pt x="2082" y="20136"/>
                                <a:pt x="2109" y="20118"/>
                              </a:cubicBezTo>
                              <a:cubicBezTo>
                                <a:pt x="2212" y="20295"/>
                                <a:pt x="2315" y="20468"/>
                                <a:pt x="2407" y="20648"/>
                              </a:cubicBezTo>
                              <a:cubicBezTo>
                                <a:pt x="2413" y="20662"/>
                                <a:pt x="2451" y="20655"/>
                                <a:pt x="2445" y="20640"/>
                              </a:cubicBezTo>
                              <a:cubicBezTo>
                                <a:pt x="2369" y="20450"/>
                                <a:pt x="2293" y="20259"/>
                                <a:pt x="2190" y="20073"/>
                              </a:cubicBezTo>
                              <a:cubicBezTo>
                                <a:pt x="2201" y="20065"/>
                                <a:pt x="2212" y="20055"/>
                                <a:pt x="2228" y="20048"/>
                              </a:cubicBezTo>
                              <a:cubicBezTo>
                                <a:pt x="2386" y="20203"/>
                                <a:pt x="2527" y="20365"/>
                                <a:pt x="2640" y="20538"/>
                              </a:cubicBezTo>
                              <a:cubicBezTo>
                                <a:pt x="2651" y="20552"/>
                                <a:pt x="2678" y="20542"/>
                                <a:pt x="2667" y="20531"/>
                              </a:cubicBezTo>
                              <a:cubicBezTo>
                                <a:pt x="2559" y="20348"/>
                                <a:pt x="2440" y="20175"/>
                                <a:pt x="2288" y="20005"/>
                              </a:cubicBezTo>
                              <a:cubicBezTo>
                                <a:pt x="2299" y="19998"/>
                                <a:pt x="2310" y="19991"/>
                                <a:pt x="2320" y="19981"/>
                              </a:cubicBezTo>
                              <a:cubicBezTo>
                                <a:pt x="2499" y="20129"/>
                                <a:pt x="2678" y="20284"/>
                                <a:pt x="2830" y="20446"/>
                              </a:cubicBezTo>
                              <a:cubicBezTo>
                                <a:pt x="2841" y="20457"/>
                                <a:pt x="2874" y="20450"/>
                                <a:pt x="2863" y="20436"/>
                              </a:cubicBezTo>
                              <a:cubicBezTo>
                                <a:pt x="2716" y="20259"/>
                                <a:pt x="2564" y="20090"/>
                                <a:pt x="2386" y="19928"/>
                              </a:cubicBezTo>
                              <a:cubicBezTo>
                                <a:pt x="2402" y="19914"/>
                                <a:pt x="2424" y="19896"/>
                                <a:pt x="2440" y="19882"/>
                              </a:cubicBezTo>
                              <a:cubicBezTo>
                                <a:pt x="2619" y="20030"/>
                                <a:pt x="2808" y="20175"/>
                                <a:pt x="2971" y="20330"/>
                              </a:cubicBezTo>
                              <a:cubicBezTo>
                                <a:pt x="2982" y="20341"/>
                                <a:pt x="3009" y="20327"/>
                                <a:pt x="2998" y="20316"/>
                              </a:cubicBezTo>
                              <a:cubicBezTo>
                                <a:pt x="2836" y="20154"/>
                                <a:pt x="2684" y="19984"/>
                                <a:pt x="2505" y="19829"/>
                              </a:cubicBezTo>
                              <a:cubicBezTo>
                                <a:pt x="2521" y="19819"/>
                                <a:pt x="2532" y="19808"/>
                                <a:pt x="2548" y="19794"/>
                              </a:cubicBezTo>
                              <a:cubicBezTo>
                                <a:pt x="2727" y="19924"/>
                                <a:pt x="2911" y="20051"/>
                                <a:pt x="3080" y="20189"/>
                              </a:cubicBezTo>
                              <a:cubicBezTo>
                                <a:pt x="3096" y="20200"/>
                                <a:pt x="3117" y="20185"/>
                                <a:pt x="3107" y="20175"/>
                              </a:cubicBezTo>
                              <a:cubicBezTo>
                                <a:pt x="2955" y="20027"/>
                                <a:pt x="2798" y="19875"/>
                                <a:pt x="2619" y="19741"/>
                              </a:cubicBezTo>
                              <a:cubicBezTo>
                                <a:pt x="2630" y="19730"/>
                                <a:pt x="2646" y="19723"/>
                                <a:pt x="2657" y="19713"/>
                              </a:cubicBezTo>
                              <a:cubicBezTo>
                                <a:pt x="2879" y="19836"/>
                                <a:pt x="3090" y="19963"/>
                                <a:pt x="3280" y="20108"/>
                              </a:cubicBezTo>
                              <a:cubicBezTo>
                                <a:pt x="3291" y="20115"/>
                                <a:pt x="3307" y="20104"/>
                                <a:pt x="3296" y="20097"/>
                              </a:cubicBezTo>
                              <a:cubicBezTo>
                                <a:pt x="3123" y="19946"/>
                                <a:pt x="2939" y="19797"/>
                                <a:pt x="2727" y="19670"/>
                              </a:cubicBezTo>
                              <a:cubicBezTo>
                                <a:pt x="2738" y="19663"/>
                                <a:pt x="2749" y="19656"/>
                                <a:pt x="2760" y="19653"/>
                              </a:cubicBezTo>
                              <a:cubicBezTo>
                                <a:pt x="2765" y="19649"/>
                                <a:pt x="2770" y="19649"/>
                                <a:pt x="2776" y="19646"/>
                              </a:cubicBezTo>
                              <a:cubicBezTo>
                                <a:pt x="2917" y="19713"/>
                                <a:pt x="3052" y="19780"/>
                                <a:pt x="3188" y="19850"/>
                              </a:cubicBezTo>
                              <a:cubicBezTo>
                                <a:pt x="3210" y="19861"/>
                                <a:pt x="3237" y="19840"/>
                                <a:pt x="3220" y="19829"/>
                              </a:cubicBezTo>
                              <a:cubicBezTo>
                                <a:pt x="3101" y="19752"/>
                                <a:pt x="2977" y="19677"/>
                                <a:pt x="2846" y="19610"/>
                              </a:cubicBezTo>
                              <a:cubicBezTo>
                                <a:pt x="2868" y="19596"/>
                                <a:pt x="2890" y="19586"/>
                                <a:pt x="2911" y="19572"/>
                              </a:cubicBezTo>
                              <a:cubicBezTo>
                                <a:pt x="3069" y="19639"/>
                                <a:pt x="3204" y="19716"/>
                                <a:pt x="3351" y="19790"/>
                              </a:cubicBezTo>
                              <a:cubicBezTo>
                                <a:pt x="3361" y="19797"/>
                                <a:pt x="3378" y="19783"/>
                                <a:pt x="3372" y="19776"/>
                              </a:cubicBezTo>
                              <a:cubicBezTo>
                                <a:pt x="3258" y="19681"/>
                                <a:pt x="3117" y="19603"/>
                                <a:pt x="2971" y="19533"/>
                              </a:cubicBezTo>
                              <a:cubicBezTo>
                                <a:pt x="2993" y="19519"/>
                                <a:pt x="3009" y="19505"/>
                                <a:pt x="3025" y="19490"/>
                              </a:cubicBezTo>
                              <a:cubicBezTo>
                                <a:pt x="3231" y="19561"/>
                                <a:pt x="3427" y="19639"/>
                                <a:pt x="3611" y="19730"/>
                              </a:cubicBezTo>
                              <a:cubicBezTo>
                                <a:pt x="3627" y="19737"/>
                                <a:pt x="3649" y="19723"/>
                                <a:pt x="3633" y="19713"/>
                              </a:cubicBezTo>
                              <a:cubicBezTo>
                                <a:pt x="3464" y="19607"/>
                                <a:pt x="3280" y="19512"/>
                                <a:pt x="3080" y="19438"/>
                              </a:cubicBezTo>
                              <a:cubicBezTo>
                                <a:pt x="3090" y="19427"/>
                                <a:pt x="3101" y="19413"/>
                                <a:pt x="3107" y="19402"/>
                              </a:cubicBezTo>
                              <a:cubicBezTo>
                                <a:pt x="3367" y="19462"/>
                                <a:pt x="3611" y="19536"/>
                                <a:pt x="3860" y="19614"/>
                              </a:cubicBezTo>
                              <a:cubicBezTo>
                                <a:pt x="3877" y="19617"/>
                                <a:pt x="3887" y="19603"/>
                                <a:pt x="3871" y="19596"/>
                              </a:cubicBezTo>
                              <a:cubicBezTo>
                                <a:pt x="3654" y="19487"/>
                                <a:pt x="3399" y="19406"/>
                                <a:pt x="3139" y="19342"/>
                              </a:cubicBezTo>
                              <a:cubicBezTo>
                                <a:pt x="3145" y="19335"/>
                                <a:pt x="3145" y="19328"/>
                                <a:pt x="3150" y="19321"/>
                              </a:cubicBezTo>
                              <a:cubicBezTo>
                                <a:pt x="3443" y="19356"/>
                                <a:pt x="3719" y="19420"/>
                                <a:pt x="3985" y="19512"/>
                              </a:cubicBezTo>
                              <a:cubicBezTo>
                                <a:pt x="4007" y="19519"/>
                                <a:pt x="4028" y="19501"/>
                                <a:pt x="4007" y="19490"/>
                              </a:cubicBezTo>
                              <a:cubicBezTo>
                                <a:pt x="3752" y="19385"/>
                                <a:pt x="3470" y="19303"/>
                                <a:pt x="3172" y="19258"/>
                              </a:cubicBezTo>
                              <a:cubicBezTo>
                                <a:pt x="3177" y="19240"/>
                                <a:pt x="3177" y="19226"/>
                                <a:pt x="3183" y="19208"/>
                              </a:cubicBezTo>
                              <a:cubicBezTo>
                                <a:pt x="3535" y="19219"/>
                                <a:pt x="3893" y="19293"/>
                                <a:pt x="4224" y="19356"/>
                              </a:cubicBezTo>
                              <a:cubicBezTo>
                                <a:pt x="4240" y="19360"/>
                                <a:pt x="4251" y="19342"/>
                                <a:pt x="4234" y="19339"/>
                              </a:cubicBezTo>
                              <a:cubicBezTo>
                                <a:pt x="3904" y="19261"/>
                                <a:pt x="3546" y="19166"/>
                                <a:pt x="3188" y="19145"/>
                              </a:cubicBezTo>
                              <a:cubicBezTo>
                                <a:pt x="3188" y="19134"/>
                                <a:pt x="3188" y="19124"/>
                                <a:pt x="3188" y="19113"/>
                              </a:cubicBezTo>
                              <a:cubicBezTo>
                                <a:pt x="3345" y="19102"/>
                                <a:pt x="3497" y="19102"/>
                                <a:pt x="3654" y="19113"/>
                              </a:cubicBezTo>
                              <a:cubicBezTo>
                                <a:pt x="3844" y="19124"/>
                                <a:pt x="4050" y="19134"/>
                                <a:pt x="4234" y="19169"/>
                              </a:cubicBezTo>
                              <a:cubicBezTo>
                                <a:pt x="4256" y="19173"/>
                                <a:pt x="4261" y="19155"/>
                                <a:pt x="4245" y="19148"/>
                              </a:cubicBezTo>
                              <a:cubicBezTo>
                                <a:pt x="4072" y="19095"/>
                                <a:pt x="3849" y="19074"/>
                                <a:pt x="3665" y="19057"/>
                              </a:cubicBezTo>
                              <a:cubicBezTo>
                                <a:pt x="3508" y="19039"/>
                                <a:pt x="3345" y="19035"/>
                                <a:pt x="3183" y="19046"/>
                              </a:cubicBezTo>
                              <a:cubicBezTo>
                                <a:pt x="3177" y="19028"/>
                                <a:pt x="3172" y="19011"/>
                                <a:pt x="3166" y="18993"/>
                              </a:cubicBezTo>
                              <a:cubicBezTo>
                                <a:pt x="3530" y="18937"/>
                                <a:pt x="3920" y="18919"/>
                                <a:pt x="4283" y="18958"/>
                              </a:cubicBezTo>
                              <a:cubicBezTo>
                                <a:pt x="4299" y="18961"/>
                                <a:pt x="4305" y="18940"/>
                                <a:pt x="4283" y="18940"/>
                              </a:cubicBezTo>
                              <a:cubicBezTo>
                                <a:pt x="3893" y="18887"/>
                                <a:pt x="3519" y="18880"/>
                                <a:pt x="3134" y="18930"/>
                              </a:cubicBezTo>
                              <a:cubicBezTo>
                                <a:pt x="3128" y="18922"/>
                                <a:pt x="3123" y="18912"/>
                                <a:pt x="3117" y="18905"/>
                              </a:cubicBezTo>
                              <a:cubicBezTo>
                                <a:pt x="3416" y="18831"/>
                                <a:pt x="3719" y="18788"/>
                                <a:pt x="4039" y="18774"/>
                              </a:cubicBezTo>
                              <a:cubicBezTo>
                                <a:pt x="4061" y="18774"/>
                                <a:pt x="4055" y="18753"/>
                                <a:pt x="4039" y="18753"/>
                              </a:cubicBezTo>
                              <a:cubicBezTo>
                                <a:pt x="3714" y="18750"/>
                                <a:pt x="3383" y="18778"/>
                                <a:pt x="3074" y="18848"/>
                              </a:cubicBezTo>
                              <a:cubicBezTo>
                                <a:pt x="3052" y="18824"/>
                                <a:pt x="3031" y="18803"/>
                                <a:pt x="3004" y="18781"/>
                              </a:cubicBezTo>
                              <a:cubicBezTo>
                                <a:pt x="3248" y="18718"/>
                                <a:pt x="3497" y="18669"/>
                                <a:pt x="3763" y="18654"/>
                              </a:cubicBezTo>
                              <a:cubicBezTo>
                                <a:pt x="3784" y="18654"/>
                                <a:pt x="3779" y="18633"/>
                                <a:pt x="3763" y="18630"/>
                              </a:cubicBezTo>
                              <a:cubicBezTo>
                                <a:pt x="3481" y="18623"/>
                                <a:pt x="3210" y="18665"/>
                                <a:pt x="2949" y="18728"/>
                              </a:cubicBezTo>
                              <a:cubicBezTo>
                                <a:pt x="2939" y="18718"/>
                                <a:pt x="2922" y="18704"/>
                                <a:pt x="2911" y="18693"/>
                              </a:cubicBezTo>
                              <a:cubicBezTo>
                                <a:pt x="3063" y="18640"/>
                                <a:pt x="3215" y="18591"/>
                                <a:pt x="3389" y="18566"/>
                              </a:cubicBezTo>
                              <a:cubicBezTo>
                                <a:pt x="3405" y="18563"/>
                                <a:pt x="3405" y="18545"/>
                                <a:pt x="3383" y="18549"/>
                              </a:cubicBezTo>
                              <a:cubicBezTo>
                                <a:pt x="3204" y="18570"/>
                                <a:pt x="3031" y="18601"/>
                                <a:pt x="2868" y="18651"/>
                              </a:cubicBezTo>
                              <a:cubicBezTo>
                                <a:pt x="2852" y="18630"/>
                                <a:pt x="2836" y="18609"/>
                                <a:pt x="2825" y="18587"/>
                              </a:cubicBezTo>
                              <a:cubicBezTo>
                                <a:pt x="2836" y="18584"/>
                                <a:pt x="2846" y="18580"/>
                                <a:pt x="2857" y="18577"/>
                              </a:cubicBezTo>
                              <a:cubicBezTo>
                                <a:pt x="2879" y="18570"/>
                                <a:pt x="2906" y="18563"/>
                                <a:pt x="2928" y="18556"/>
                              </a:cubicBezTo>
                              <a:cubicBezTo>
                                <a:pt x="2977" y="18542"/>
                                <a:pt x="3020" y="18527"/>
                                <a:pt x="3069" y="18513"/>
                              </a:cubicBezTo>
                              <a:cubicBezTo>
                                <a:pt x="3101" y="18506"/>
                                <a:pt x="3128" y="18499"/>
                                <a:pt x="3161" y="18489"/>
                              </a:cubicBezTo>
                              <a:cubicBezTo>
                                <a:pt x="3269" y="18464"/>
                                <a:pt x="3378" y="18443"/>
                                <a:pt x="3486" y="18432"/>
                              </a:cubicBezTo>
                              <a:cubicBezTo>
                                <a:pt x="3540" y="18425"/>
                                <a:pt x="3595" y="18422"/>
                                <a:pt x="3643" y="18422"/>
                              </a:cubicBezTo>
                              <a:cubicBezTo>
                                <a:pt x="3703" y="18418"/>
                                <a:pt x="3763" y="18422"/>
                                <a:pt x="3822" y="18422"/>
                              </a:cubicBezTo>
                              <a:cubicBezTo>
                                <a:pt x="3849" y="18422"/>
                                <a:pt x="3877" y="18425"/>
                                <a:pt x="3904" y="18429"/>
                              </a:cubicBezTo>
                              <a:cubicBezTo>
                                <a:pt x="3980" y="18436"/>
                                <a:pt x="4055" y="18450"/>
                                <a:pt x="4126" y="18467"/>
                              </a:cubicBezTo>
                              <a:cubicBezTo>
                                <a:pt x="4148" y="18474"/>
                                <a:pt x="4169" y="18478"/>
                                <a:pt x="4191" y="18485"/>
                              </a:cubicBezTo>
                              <a:cubicBezTo>
                                <a:pt x="4256" y="18506"/>
                                <a:pt x="4316" y="18527"/>
                                <a:pt x="4370" y="18556"/>
                              </a:cubicBezTo>
                              <a:cubicBezTo>
                                <a:pt x="4484" y="18598"/>
                                <a:pt x="4581" y="18665"/>
                                <a:pt x="4657" y="18739"/>
                              </a:cubicBezTo>
                              <a:close/>
                              <a:moveTo>
                                <a:pt x="4364" y="18369"/>
                              </a:moveTo>
                              <a:cubicBezTo>
                                <a:pt x="4196" y="18305"/>
                                <a:pt x="4012" y="18273"/>
                                <a:pt x="3822" y="18270"/>
                              </a:cubicBezTo>
                              <a:cubicBezTo>
                                <a:pt x="3817" y="18270"/>
                                <a:pt x="3817" y="18270"/>
                                <a:pt x="3811" y="18270"/>
                              </a:cubicBezTo>
                              <a:cubicBezTo>
                                <a:pt x="3904" y="18111"/>
                                <a:pt x="4120" y="17959"/>
                                <a:pt x="4283" y="17839"/>
                              </a:cubicBezTo>
                              <a:cubicBezTo>
                                <a:pt x="4294" y="17832"/>
                                <a:pt x="4272" y="17818"/>
                                <a:pt x="4261" y="17825"/>
                              </a:cubicBezTo>
                              <a:cubicBezTo>
                                <a:pt x="4131" y="17914"/>
                                <a:pt x="4001" y="18002"/>
                                <a:pt x="3882" y="18097"/>
                              </a:cubicBezTo>
                              <a:cubicBezTo>
                                <a:pt x="3817" y="18150"/>
                                <a:pt x="3746" y="18206"/>
                                <a:pt x="3708" y="18266"/>
                              </a:cubicBezTo>
                              <a:cubicBezTo>
                                <a:pt x="3676" y="18266"/>
                                <a:pt x="3649" y="18270"/>
                                <a:pt x="3616" y="18270"/>
                              </a:cubicBezTo>
                              <a:cubicBezTo>
                                <a:pt x="3708" y="18058"/>
                                <a:pt x="3942" y="17868"/>
                                <a:pt x="4153" y="17702"/>
                              </a:cubicBezTo>
                              <a:cubicBezTo>
                                <a:pt x="4169" y="17691"/>
                                <a:pt x="4137" y="17677"/>
                                <a:pt x="4126" y="17688"/>
                              </a:cubicBezTo>
                              <a:cubicBezTo>
                                <a:pt x="3893" y="17857"/>
                                <a:pt x="3600" y="18048"/>
                                <a:pt x="3508" y="18277"/>
                              </a:cubicBezTo>
                              <a:cubicBezTo>
                                <a:pt x="3486" y="18280"/>
                                <a:pt x="3464" y="18280"/>
                                <a:pt x="3443" y="18284"/>
                              </a:cubicBezTo>
                              <a:cubicBezTo>
                                <a:pt x="3443" y="18280"/>
                                <a:pt x="3437" y="18277"/>
                                <a:pt x="3432" y="18270"/>
                              </a:cubicBezTo>
                              <a:cubicBezTo>
                                <a:pt x="3470" y="18164"/>
                                <a:pt x="3546" y="18069"/>
                                <a:pt x="3627" y="17974"/>
                              </a:cubicBezTo>
                              <a:cubicBezTo>
                                <a:pt x="3725" y="17854"/>
                                <a:pt x="3817" y="17734"/>
                                <a:pt x="3942" y="17624"/>
                              </a:cubicBezTo>
                              <a:cubicBezTo>
                                <a:pt x="3958" y="17610"/>
                                <a:pt x="3925" y="17600"/>
                                <a:pt x="3909" y="17610"/>
                              </a:cubicBezTo>
                              <a:cubicBezTo>
                                <a:pt x="3752" y="17723"/>
                                <a:pt x="3633" y="17861"/>
                                <a:pt x="3513" y="17991"/>
                              </a:cubicBezTo>
                              <a:cubicBezTo>
                                <a:pt x="3448" y="18058"/>
                                <a:pt x="3394" y="18129"/>
                                <a:pt x="3356" y="18203"/>
                              </a:cubicBezTo>
                              <a:cubicBezTo>
                                <a:pt x="3345" y="18196"/>
                                <a:pt x="3334" y="18185"/>
                                <a:pt x="3329" y="18178"/>
                              </a:cubicBezTo>
                              <a:cubicBezTo>
                                <a:pt x="3399" y="17945"/>
                                <a:pt x="3589" y="17741"/>
                                <a:pt x="3801" y="17547"/>
                              </a:cubicBezTo>
                              <a:cubicBezTo>
                                <a:pt x="3811" y="17536"/>
                                <a:pt x="3784" y="17522"/>
                                <a:pt x="3773" y="17533"/>
                              </a:cubicBezTo>
                              <a:cubicBezTo>
                                <a:pt x="3562" y="17709"/>
                                <a:pt x="3334" y="17892"/>
                                <a:pt x="3248" y="18111"/>
                              </a:cubicBezTo>
                              <a:cubicBezTo>
                                <a:pt x="3220" y="18090"/>
                                <a:pt x="3193" y="18069"/>
                                <a:pt x="3166" y="18048"/>
                              </a:cubicBezTo>
                              <a:cubicBezTo>
                                <a:pt x="3264" y="17839"/>
                                <a:pt x="3443" y="17649"/>
                                <a:pt x="3649" y="17473"/>
                              </a:cubicBezTo>
                              <a:cubicBezTo>
                                <a:pt x="3654" y="17466"/>
                                <a:pt x="3643" y="17458"/>
                                <a:pt x="3633" y="17466"/>
                              </a:cubicBezTo>
                              <a:cubicBezTo>
                                <a:pt x="3421" y="17628"/>
                                <a:pt x="3215" y="17801"/>
                                <a:pt x="3096" y="17998"/>
                              </a:cubicBezTo>
                              <a:cubicBezTo>
                                <a:pt x="3074" y="17984"/>
                                <a:pt x="3052" y="17966"/>
                                <a:pt x="3025" y="17952"/>
                              </a:cubicBezTo>
                              <a:cubicBezTo>
                                <a:pt x="3123" y="17737"/>
                                <a:pt x="3275" y="17540"/>
                                <a:pt x="3513" y="17363"/>
                              </a:cubicBezTo>
                              <a:cubicBezTo>
                                <a:pt x="3524" y="17353"/>
                                <a:pt x="3502" y="17339"/>
                                <a:pt x="3486" y="17349"/>
                              </a:cubicBezTo>
                              <a:cubicBezTo>
                                <a:pt x="3253" y="17504"/>
                                <a:pt x="3052" y="17695"/>
                                <a:pt x="2944" y="17903"/>
                              </a:cubicBezTo>
                              <a:cubicBezTo>
                                <a:pt x="2933" y="17896"/>
                                <a:pt x="2922" y="17889"/>
                                <a:pt x="2906" y="17878"/>
                              </a:cubicBezTo>
                              <a:cubicBezTo>
                                <a:pt x="2928" y="17836"/>
                                <a:pt x="2949" y="17794"/>
                                <a:pt x="2977" y="17748"/>
                              </a:cubicBezTo>
                              <a:cubicBezTo>
                                <a:pt x="3085" y="17575"/>
                                <a:pt x="3237" y="17413"/>
                                <a:pt x="3432" y="17275"/>
                              </a:cubicBezTo>
                              <a:cubicBezTo>
                                <a:pt x="3443" y="17264"/>
                                <a:pt x="3427" y="17250"/>
                                <a:pt x="3410" y="17261"/>
                              </a:cubicBezTo>
                              <a:cubicBezTo>
                                <a:pt x="3161" y="17416"/>
                                <a:pt x="2949" y="17614"/>
                                <a:pt x="2825" y="17829"/>
                              </a:cubicBezTo>
                              <a:cubicBezTo>
                                <a:pt x="2808" y="17818"/>
                                <a:pt x="2792" y="17811"/>
                                <a:pt x="2776" y="17801"/>
                              </a:cubicBezTo>
                              <a:cubicBezTo>
                                <a:pt x="2911" y="17550"/>
                                <a:pt x="3101" y="17314"/>
                                <a:pt x="3351" y="17102"/>
                              </a:cubicBezTo>
                              <a:cubicBezTo>
                                <a:pt x="3361" y="17095"/>
                                <a:pt x="3340" y="17088"/>
                                <a:pt x="3334" y="17095"/>
                              </a:cubicBezTo>
                              <a:cubicBezTo>
                                <a:pt x="3063" y="17293"/>
                                <a:pt x="2852" y="17518"/>
                                <a:pt x="2705" y="17762"/>
                              </a:cubicBezTo>
                              <a:cubicBezTo>
                                <a:pt x="2684" y="17748"/>
                                <a:pt x="2662" y="17737"/>
                                <a:pt x="2640" y="17723"/>
                              </a:cubicBezTo>
                              <a:cubicBezTo>
                                <a:pt x="2695" y="17610"/>
                                <a:pt x="2760" y="17501"/>
                                <a:pt x="2846" y="17395"/>
                              </a:cubicBezTo>
                              <a:cubicBezTo>
                                <a:pt x="2987" y="17212"/>
                                <a:pt x="3177" y="17049"/>
                                <a:pt x="3367" y="16887"/>
                              </a:cubicBezTo>
                              <a:cubicBezTo>
                                <a:pt x="3378" y="16876"/>
                                <a:pt x="3356" y="16866"/>
                                <a:pt x="3345" y="16873"/>
                              </a:cubicBezTo>
                              <a:cubicBezTo>
                                <a:pt x="2982" y="17063"/>
                                <a:pt x="2695" y="17360"/>
                                <a:pt x="2543" y="17663"/>
                              </a:cubicBezTo>
                              <a:cubicBezTo>
                                <a:pt x="2537" y="17660"/>
                                <a:pt x="2532" y="17656"/>
                                <a:pt x="2521" y="17653"/>
                              </a:cubicBezTo>
                              <a:cubicBezTo>
                                <a:pt x="2619" y="17384"/>
                                <a:pt x="2781" y="17134"/>
                                <a:pt x="3047" y="16908"/>
                              </a:cubicBezTo>
                              <a:cubicBezTo>
                                <a:pt x="3058" y="16898"/>
                                <a:pt x="3036" y="16891"/>
                                <a:pt x="3025" y="16898"/>
                              </a:cubicBezTo>
                              <a:cubicBezTo>
                                <a:pt x="2754" y="17092"/>
                                <a:pt x="2543" y="17332"/>
                                <a:pt x="2429" y="17589"/>
                              </a:cubicBezTo>
                              <a:cubicBezTo>
                                <a:pt x="2413" y="17578"/>
                                <a:pt x="2396" y="17568"/>
                                <a:pt x="2386" y="17554"/>
                              </a:cubicBezTo>
                              <a:cubicBezTo>
                                <a:pt x="2451" y="17279"/>
                                <a:pt x="2673" y="17028"/>
                                <a:pt x="2911" y="16799"/>
                              </a:cubicBezTo>
                              <a:cubicBezTo>
                                <a:pt x="2922" y="16788"/>
                                <a:pt x="2901" y="16778"/>
                                <a:pt x="2884" y="16788"/>
                              </a:cubicBezTo>
                              <a:cubicBezTo>
                                <a:pt x="2635" y="17003"/>
                                <a:pt x="2396" y="17229"/>
                                <a:pt x="2304" y="17487"/>
                              </a:cubicBezTo>
                              <a:cubicBezTo>
                                <a:pt x="2277" y="17462"/>
                                <a:pt x="2250" y="17437"/>
                                <a:pt x="2228" y="17409"/>
                              </a:cubicBezTo>
                              <a:cubicBezTo>
                                <a:pt x="2234" y="17406"/>
                                <a:pt x="2234" y="17406"/>
                                <a:pt x="2239" y="17402"/>
                              </a:cubicBezTo>
                              <a:cubicBezTo>
                                <a:pt x="2261" y="17384"/>
                                <a:pt x="2283" y="17367"/>
                                <a:pt x="2299" y="17346"/>
                              </a:cubicBezTo>
                              <a:cubicBezTo>
                                <a:pt x="2310" y="17342"/>
                                <a:pt x="2320" y="17335"/>
                                <a:pt x="2320" y="17324"/>
                              </a:cubicBezTo>
                              <a:cubicBezTo>
                                <a:pt x="2320" y="17324"/>
                                <a:pt x="2320" y="17321"/>
                                <a:pt x="2320" y="17321"/>
                              </a:cubicBezTo>
                              <a:cubicBezTo>
                                <a:pt x="2342" y="17296"/>
                                <a:pt x="2353" y="17268"/>
                                <a:pt x="2358" y="17233"/>
                              </a:cubicBezTo>
                              <a:cubicBezTo>
                                <a:pt x="2364" y="17208"/>
                                <a:pt x="2364" y="17183"/>
                                <a:pt x="2364" y="17162"/>
                              </a:cubicBezTo>
                              <a:cubicBezTo>
                                <a:pt x="2445" y="16993"/>
                                <a:pt x="2613" y="16855"/>
                                <a:pt x="2760" y="16693"/>
                              </a:cubicBezTo>
                              <a:cubicBezTo>
                                <a:pt x="2770" y="16682"/>
                                <a:pt x="2749" y="16672"/>
                                <a:pt x="2738" y="16682"/>
                              </a:cubicBezTo>
                              <a:cubicBezTo>
                                <a:pt x="2619" y="16802"/>
                                <a:pt x="2445" y="16919"/>
                                <a:pt x="2331" y="17049"/>
                              </a:cubicBezTo>
                              <a:cubicBezTo>
                                <a:pt x="2320" y="17025"/>
                                <a:pt x="2299" y="17003"/>
                                <a:pt x="2283" y="16982"/>
                              </a:cubicBezTo>
                              <a:cubicBezTo>
                                <a:pt x="2348" y="16866"/>
                                <a:pt x="2445" y="16756"/>
                                <a:pt x="2559" y="16654"/>
                              </a:cubicBezTo>
                              <a:cubicBezTo>
                                <a:pt x="2570" y="16644"/>
                                <a:pt x="2548" y="16633"/>
                                <a:pt x="2532" y="16644"/>
                              </a:cubicBezTo>
                              <a:cubicBezTo>
                                <a:pt x="2413" y="16732"/>
                                <a:pt x="2315" y="16831"/>
                                <a:pt x="2228" y="16933"/>
                              </a:cubicBezTo>
                              <a:cubicBezTo>
                                <a:pt x="2212" y="16919"/>
                                <a:pt x="2190" y="16905"/>
                                <a:pt x="2169" y="16891"/>
                              </a:cubicBezTo>
                              <a:cubicBezTo>
                                <a:pt x="2217" y="16799"/>
                                <a:pt x="2255" y="16714"/>
                                <a:pt x="2337" y="16629"/>
                              </a:cubicBezTo>
                              <a:cubicBezTo>
                                <a:pt x="2348" y="16619"/>
                                <a:pt x="2326" y="16608"/>
                                <a:pt x="2310" y="16619"/>
                              </a:cubicBezTo>
                              <a:cubicBezTo>
                                <a:pt x="2223" y="16686"/>
                                <a:pt x="2142" y="16767"/>
                                <a:pt x="2098" y="16852"/>
                              </a:cubicBezTo>
                              <a:cubicBezTo>
                                <a:pt x="2066" y="16834"/>
                                <a:pt x="2028" y="16820"/>
                                <a:pt x="1990" y="16806"/>
                              </a:cubicBezTo>
                              <a:cubicBezTo>
                                <a:pt x="1995" y="16739"/>
                                <a:pt x="2022" y="16682"/>
                                <a:pt x="2077" y="16619"/>
                              </a:cubicBezTo>
                              <a:cubicBezTo>
                                <a:pt x="2087" y="16605"/>
                                <a:pt x="2060" y="16594"/>
                                <a:pt x="2044" y="16605"/>
                              </a:cubicBezTo>
                              <a:cubicBezTo>
                                <a:pt x="1979" y="16651"/>
                                <a:pt x="1936" y="16718"/>
                                <a:pt x="1919" y="16781"/>
                              </a:cubicBezTo>
                              <a:cubicBezTo>
                                <a:pt x="1870" y="16767"/>
                                <a:pt x="1822" y="16753"/>
                                <a:pt x="1767" y="16742"/>
                              </a:cubicBezTo>
                              <a:cubicBezTo>
                                <a:pt x="1767" y="16707"/>
                                <a:pt x="1773" y="16672"/>
                                <a:pt x="1789" y="16633"/>
                              </a:cubicBezTo>
                              <a:cubicBezTo>
                                <a:pt x="1795" y="16619"/>
                                <a:pt x="1762" y="16612"/>
                                <a:pt x="1757" y="16626"/>
                              </a:cubicBezTo>
                              <a:cubicBezTo>
                                <a:pt x="1740" y="16661"/>
                                <a:pt x="1724" y="16697"/>
                                <a:pt x="1713" y="16732"/>
                              </a:cubicBezTo>
                              <a:cubicBezTo>
                                <a:pt x="1708" y="16732"/>
                                <a:pt x="1702" y="16732"/>
                                <a:pt x="1697" y="16728"/>
                              </a:cubicBezTo>
                              <a:cubicBezTo>
                                <a:pt x="1697" y="16725"/>
                                <a:pt x="1692" y="16721"/>
                                <a:pt x="1692" y="16718"/>
                              </a:cubicBezTo>
                              <a:cubicBezTo>
                                <a:pt x="1643" y="16668"/>
                                <a:pt x="1594" y="16626"/>
                                <a:pt x="1556" y="16573"/>
                              </a:cubicBezTo>
                              <a:cubicBezTo>
                                <a:pt x="1561" y="16548"/>
                                <a:pt x="1567" y="16520"/>
                                <a:pt x="1572" y="16495"/>
                              </a:cubicBezTo>
                              <a:cubicBezTo>
                                <a:pt x="1578" y="16495"/>
                                <a:pt x="1578" y="16495"/>
                                <a:pt x="1583" y="16492"/>
                              </a:cubicBezTo>
                              <a:cubicBezTo>
                                <a:pt x="1610" y="16485"/>
                                <a:pt x="1632" y="16478"/>
                                <a:pt x="1659" y="16471"/>
                              </a:cubicBezTo>
                              <a:cubicBezTo>
                                <a:pt x="1762" y="16443"/>
                                <a:pt x="1865" y="16414"/>
                                <a:pt x="1968" y="16393"/>
                              </a:cubicBezTo>
                              <a:cubicBezTo>
                                <a:pt x="2098" y="16365"/>
                                <a:pt x="2234" y="16344"/>
                                <a:pt x="2369" y="16330"/>
                              </a:cubicBezTo>
                              <a:cubicBezTo>
                                <a:pt x="2532" y="16316"/>
                                <a:pt x="2700" y="16316"/>
                                <a:pt x="2863" y="16337"/>
                              </a:cubicBezTo>
                              <a:cubicBezTo>
                                <a:pt x="2895" y="16340"/>
                                <a:pt x="2922" y="16344"/>
                                <a:pt x="2949" y="16351"/>
                              </a:cubicBezTo>
                              <a:cubicBezTo>
                                <a:pt x="3150" y="16386"/>
                                <a:pt x="3302" y="16446"/>
                                <a:pt x="3427" y="16531"/>
                              </a:cubicBezTo>
                              <a:cubicBezTo>
                                <a:pt x="3497" y="16577"/>
                                <a:pt x="3557" y="16633"/>
                                <a:pt x="3616" y="16693"/>
                              </a:cubicBezTo>
                              <a:cubicBezTo>
                                <a:pt x="3670" y="16753"/>
                                <a:pt x="3719" y="16820"/>
                                <a:pt x="3763" y="16891"/>
                              </a:cubicBezTo>
                              <a:cubicBezTo>
                                <a:pt x="3801" y="16951"/>
                                <a:pt x="3844" y="17007"/>
                                <a:pt x="3893" y="17060"/>
                              </a:cubicBezTo>
                              <a:cubicBezTo>
                                <a:pt x="3963" y="17141"/>
                                <a:pt x="4045" y="17215"/>
                                <a:pt x="4131" y="17289"/>
                              </a:cubicBezTo>
                              <a:cubicBezTo>
                                <a:pt x="4218" y="17363"/>
                                <a:pt x="4310" y="17434"/>
                                <a:pt x="4397" y="17511"/>
                              </a:cubicBezTo>
                              <a:cubicBezTo>
                                <a:pt x="4701" y="17794"/>
                                <a:pt x="4749" y="18111"/>
                                <a:pt x="4364" y="18369"/>
                              </a:cubicBezTo>
                              <a:close/>
                              <a:moveTo>
                                <a:pt x="5828" y="16721"/>
                              </a:moveTo>
                              <a:cubicBezTo>
                                <a:pt x="5790" y="16746"/>
                                <a:pt x="5817" y="16795"/>
                                <a:pt x="5872" y="16785"/>
                              </a:cubicBezTo>
                              <a:cubicBezTo>
                                <a:pt x="5937" y="16774"/>
                                <a:pt x="6007" y="16767"/>
                                <a:pt x="6072" y="16756"/>
                              </a:cubicBezTo>
                              <a:cubicBezTo>
                                <a:pt x="5709" y="16933"/>
                                <a:pt x="5281" y="17032"/>
                                <a:pt x="4858" y="17134"/>
                              </a:cubicBezTo>
                              <a:cubicBezTo>
                                <a:pt x="4825" y="17141"/>
                                <a:pt x="4825" y="17173"/>
                                <a:pt x="4852" y="17183"/>
                              </a:cubicBezTo>
                              <a:cubicBezTo>
                                <a:pt x="4912" y="17205"/>
                                <a:pt x="4950" y="17219"/>
                                <a:pt x="4999" y="17236"/>
                              </a:cubicBezTo>
                              <a:cubicBezTo>
                                <a:pt x="4852" y="17314"/>
                                <a:pt x="4695" y="17367"/>
                                <a:pt x="4522" y="17416"/>
                              </a:cubicBezTo>
                              <a:cubicBezTo>
                                <a:pt x="4473" y="17374"/>
                                <a:pt x="4419" y="17332"/>
                                <a:pt x="4364" y="17289"/>
                              </a:cubicBezTo>
                              <a:cubicBezTo>
                                <a:pt x="4354" y="17279"/>
                                <a:pt x="4343" y="17268"/>
                                <a:pt x="4327" y="17261"/>
                              </a:cubicBezTo>
                              <a:cubicBezTo>
                                <a:pt x="4457" y="17247"/>
                                <a:pt x="4592" y="17243"/>
                                <a:pt x="4728" y="17240"/>
                              </a:cubicBezTo>
                              <a:cubicBezTo>
                                <a:pt x="4749" y="17240"/>
                                <a:pt x="4755" y="17215"/>
                                <a:pt x="4733" y="17215"/>
                              </a:cubicBezTo>
                              <a:cubicBezTo>
                                <a:pt x="4592" y="17215"/>
                                <a:pt x="4457" y="17219"/>
                                <a:pt x="4321" y="17222"/>
                              </a:cubicBezTo>
                              <a:cubicBezTo>
                                <a:pt x="4370" y="17205"/>
                                <a:pt x="4413" y="17183"/>
                                <a:pt x="4451" y="17162"/>
                              </a:cubicBezTo>
                              <a:cubicBezTo>
                                <a:pt x="4587" y="17141"/>
                                <a:pt x="4728" y="17130"/>
                                <a:pt x="4869" y="17116"/>
                              </a:cubicBezTo>
                              <a:cubicBezTo>
                                <a:pt x="4890" y="17113"/>
                                <a:pt x="4890" y="17092"/>
                                <a:pt x="4869" y="17092"/>
                              </a:cubicBezTo>
                              <a:cubicBezTo>
                                <a:pt x="4760" y="17095"/>
                                <a:pt x="4652" y="17102"/>
                                <a:pt x="4543" y="17109"/>
                              </a:cubicBezTo>
                              <a:cubicBezTo>
                                <a:pt x="4570" y="17092"/>
                                <a:pt x="4598" y="17074"/>
                                <a:pt x="4619" y="17056"/>
                              </a:cubicBezTo>
                              <a:cubicBezTo>
                                <a:pt x="4842" y="17028"/>
                                <a:pt x="5069" y="17007"/>
                                <a:pt x="5292" y="16986"/>
                              </a:cubicBezTo>
                              <a:cubicBezTo>
                                <a:pt x="5308" y="16982"/>
                                <a:pt x="5308" y="16965"/>
                                <a:pt x="5292" y="16965"/>
                              </a:cubicBezTo>
                              <a:cubicBezTo>
                                <a:pt x="5140" y="16961"/>
                                <a:pt x="4983" y="16972"/>
                                <a:pt x="4831" y="16982"/>
                              </a:cubicBezTo>
                              <a:cubicBezTo>
                                <a:pt x="4863" y="16968"/>
                                <a:pt x="4901" y="16954"/>
                                <a:pt x="4934" y="16936"/>
                              </a:cubicBezTo>
                              <a:cubicBezTo>
                                <a:pt x="5140" y="16912"/>
                                <a:pt x="5340" y="16887"/>
                                <a:pt x="5552" y="16883"/>
                              </a:cubicBezTo>
                              <a:cubicBezTo>
                                <a:pt x="5573" y="16883"/>
                                <a:pt x="5568" y="16862"/>
                                <a:pt x="5552" y="16862"/>
                              </a:cubicBezTo>
                              <a:cubicBezTo>
                                <a:pt x="5400" y="16859"/>
                                <a:pt x="5243" y="16862"/>
                                <a:pt x="5086" y="16869"/>
                              </a:cubicBezTo>
                              <a:cubicBezTo>
                                <a:pt x="5096" y="16866"/>
                                <a:pt x="5107" y="16859"/>
                                <a:pt x="5118" y="16855"/>
                              </a:cubicBezTo>
                              <a:cubicBezTo>
                                <a:pt x="5145" y="16845"/>
                                <a:pt x="5172" y="16831"/>
                                <a:pt x="5205" y="16820"/>
                              </a:cubicBezTo>
                              <a:cubicBezTo>
                                <a:pt x="5373" y="16792"/>
                                <a:pt x="5546" y="16767"/>
                                <a:pt x="5720" y="16753"/>
                              </a:cubicBezTo>
                              <a:cubicBezTo>
                                <a:pt x="5736" y="16753"/>
                                <a:pt x="5736" y="16735"/>
                                <a:pt x="5720" y="16735"/>
                              </a:cubicBezTo>
                              <a:cubicBezTo>
                                <a:pt x="5606" y="16735"/>
                                <a:pt x="5487" y="16739"/>
                                <a:pt x="5373" y="16753"/>
                              </a:cubicBezTo>
                              <a:cubicBezTo>
                                <a:pt x="5427" y="16732"/>
                                <a:pt x="5481" y="16707"/>
                                <a:pt x="5536" y="16686"/>
                              </a:cubicBezTo>
                              <a:cubicBezTo>
                                <a:pt x="5677" y="16661"/>
                                <a:pt x="5817" y="16637"/>
                                <a:pt x="5958" y="16619"/>
                              </a:cubicBezTo>
                              <a:cubicBezTo>
                                <a:pt x="5980" y="16615"/>
                                <a:pt x="5975" y="16594"/>
                                <a:pt x="5953" y="16598"/>
                              </a:cubicBezTo>
                              <a:cubicBezTo>
                                <a:pt x="5861" y="16605"/>
                                <a:pt x="5774" y="16615"/>
                                <a:pt x="5687" y="16626"/>
                              </a:cubicBezTo>
                              <a:cubicBezTo>
                                <a:pt x="5714" y="16615"/>
                                <a:pt x="5736" y="16605"/>
                                <a:pt x="5763" y="16598"/>
                              </a:cubicBezTo>
                              <a:cubicBezTo>
                                <a:pt x="5915" y="16555"/>
                                <a:pt x="6067" y="16513"/>
                                <a:pt x="6224" y="16478"/>
                              </a:cubicBezTo>
                              <a:cubicBezTo>
                                <a:pt x="6235" y="16474"/>
                                <a:pt x="6230" y="16464"/>
                                <a:pt x="6219" y="16464"/>
                              </a:cubicBezTo>
                              <a:cubicBezTo>
                                <a:pt x="6072" y="16481"/>
                                <a:pt x="5931" y="16506"/>
                                <a:pt x="5790" y="16538"/>
                              </a:cubicBezTo>
                              <a:cubicBezTo>
                                <a:pt x="5845" y="16506"/>
                                <a:pt x="5893" y="16478"/>
                                <a:pt x="5948" y="16443"/>
                              </a:cubicBezTo>
                              <a:cubicBezTo>
                                <a:pt x="5958" y="16435"/>
                                <a:pt x="5942" y="16421"/>
                                <a:pt x="5931" y="16428"/>
                              </a:cubicBezTo>
                              <a:cubicBezTo>
                                <a:pt x="5828" y="16481"/>
                                <a:pt x="5720" y="16531"/>
                                <a:pt x="5611" y="16577"/>
                              </a:cubicBezTo>
                              <a:cubicBezTo>
                                <a:pt x="5666" y="16531"/>
                                <a:pt x="5720" y="16485"/>
                                <a:pt x="5763" y="16435"/>
                              </a:cubicBezTo>
                              <a:cubicBezTo>
                                <a:pt x="5769" y="16435"/>
                                <a:pt x="5769" y="16435"/>
                                <a:pt x="5774" y="16435"/>
                              </a:cubicBezTo>
                              <a:cubicBezTo>
                                <a:pt x="6159" y="16316"/>
                                <a:pt x="6587" y="16277"/>
                                <a:pt x="7016" y="16256"/>
                              </a:cubicBezTo>
                              <a:cubicBezTo>
                                <a:pt x="6577" y="16347"/>
                                <a:pt x="6159" y="16520"/>
                                <a:pt x="5828" y="16721"/>
                              </a:cubicBezTo>
                              <a:close/>
                              <a:moveTo>
                                <a:pt x="10258" y="21399"/>
                              </a:moveTo>
                              <a:cubicBezTo>
                                <a:pt x="10339" y="21406"/>
                                <a:pt x="10420" y="21417"/>
                                <a:pt x="10496" y="21420"/>
                              </a:cubicBezTo>
                              <a:cubicBezTo>
                                <a:pt x="10513" y="21420"/>
                                <a:pt x="10518" y="21402"/>
                                <a:pt x="10502" y="21399"/>
                              </a:cubicBezTo>
                              <a:cubicBezTo>
                                <a:pt x="10426" y="21385"/>
                                <a:pt x="10345" y="21374"/>
                                <a:pt x="10263" y="21360"/>
                              </a:cubicBezTo>
                              <a:cubicBezTo>
                                <a:pt x="10225" y="21357"/>
                                <a:pt x="10220" y="21395"/>
                                <a:pt x="10258" y="21399"/>
                              </a:cubicBezTo>
                              <a:close/>
                              <a:moveTo>
                                <a:pt x="960" y="12103"/>
                              </a:moveTo>
                              <a:cubicBezTo>
                                <a:pt x="1095" y="12086"/>
                                <a:pt x="1231" y="12068"/>
                                <a:pt x="1361" y="12044"/>
                              </a:cubicBezTo>
                              <a:cubicBezTo>
                                <a:pt x="1377" y="12040"/>
                                <a:pt x="1377" y="12022"/>
                                <a:pt x="1355" y="12022"/>
                              </a:cubicBezTo>
                              <a:cubicBezTo>
                                <a:pt x="1220" y="12033"/>
                                <a:pt x="1079" y="12051"/>
                                <a:pt x="943" y="12068"/>
                              </a:cubicBezTo>
                              <a:cubicBezTo>
                                <a:pt x="905" y="12072"/>
                                <a:pt x="922" y="12107"/>
                                <a:pt x="960" y="12103"/>
                              </a:cubicBezTo>
                              <a:close/>
                              <a:moveTo>
                                <a:pt x="4619" y="2229"/>
                              </a:moveTo>
                              <a:cubicBezTo>
                                <a:pt x="4592" y="2328"/>
                                <a:pt x="4581" y="2427"/>
                                <a:pt x="4587" y="2529"/>
                              </a:cubicBezTo>
                              <a:cubicBezTo>
                                <a:pt x="4587" y="2554"/>
                                <a:pt x="4646" y="2554"/>
                                <a:pt x="4646" y="2529"/>
                              </a:cubicBezTo>
                              <a:cubicBezTo>
                                <a:pt x="4630" y="2431"/>
                                <a:pt x="4630" y="2332"/>
                                <a:pt x="4646" y="2233"/>
                              </a:cubicBezTo>
                              <a:cubicBezTo>
                                <a:pt x="4646" y="2222"/>
                                <a:pt x="4625" y="2219"/>
                                <a:pt x="4619" y="2229"/>
                              </a:cubicBezTo>
                              <a:close/>
                              <a:moveTo>
                                <a:pt x="4717" y="2272"/>
                              </a:moveTo>
                              <a:cubicBezTo>
                                <a:pt x="4695" y="2402"/>
                                <a:pt x="4690" y="2533"/>
                                <a:pt x="4684" y="2663"/>
                              </a:cubicBezTo>
                              <a:cubicBezTo>
                                <a:pt x="4684" y="2688"/>
                                <a:pt x="4744" y="2688"/>
                                <a:pt x="4744" y="2663"/>
                              </a:cubicBezTo>
                              <a:cubicBezTo>
                                <a:pt x="4739" y="2533"/>
                                <a:pt x="4744" y="2402"/>
                                <a:pt x="4744" y="2272"/>
                              </a:cubicBezTo>
                              <a:cubicBezTo>
                                <a:pt x="4744" y="2261"/>
                                <a:pt x="4717" y="2261"/>
                                <a:pt x="4717" y="2272"/>
                              </a:cubicBezTo>
                              <a:close/>
                              <a:moveTo>
                                <a:pt x="5850" y="2385"/>
                              </a:moveTo>
                              <a:cubicBezTo>
                                <a:pt x="5823" y="2261"/>
                                <a:pt x="5785" y="2141"/>
                                <a:pt x="5742" y="2021"/>
                              </a:cubicBezTo>
                              <a:cubicBezTo>
                                <a:pt x="5736" y="2011"/>
                                <a:pt x="5714" y="2014"/>
                                <a:pt x="5720" y="2025"/>
                              </a:cubicBezTo>
                              <a:cubicBezTo>
                                <a:pt x="5763" y="2145"/>
                                <a:pt x="5785" y="2265"/>
                                <a:pt x="5796" y="2388"/>
                              </a:cubicBezTo>
                              <a:cubicBezTo>
                                <a:pt x="5801" y="2413"/>
                                <a:pt x="5855" y="2409"/>
                                <a:pt x="5850" y="2385"/>
                              </a:cubicBezTo>
                              <a:close/>
                              <a:moveTo>
                                <a:pt x="4836" y="2321"/>
                              </a:moveTo>
                              <a:cubicBezTo>
                                <a:pt x="4847" y="2434"/>
                                <a:pt x="4852" y="2547"/>
                                <a:pt x="4852" y="2660"/>
                              </a:cubicBezTo>
                              <a:cubicBezTo>
                                <a:pt x="4852" y="2688"/>
                                <a:pt x="4923" y="2688"/>
                                <a:pt x="4917" y="2660"/>
                              </a:cubicBezTo>
                              <a:cubicBezTo>
                                <a:pt x="4901" y="2547"/>
                                <a:pt x="4885" y="2434"/>
                                <a:pt x="4869" y="2321"/>
                              </a:cubicBezTo>
                              <a:cubicBezTo>
                                <a:pt x="4863" y="2307"/>
                                <a:pt x="4836" y="2307"/>
                                <a:pt x="4836" y="2321"/>
                              </a:cubicBezTo>
                              <a:close/>
                              <a:moveTo>
                                <a:pt x="5606" y="2519"/>
                              </a:moveTo>
                              <a:cubicBezTo>
                                <a:pt x="5617" y="2374"/>
                                <a:pt x="5611" y="2233"/>
                                <a:pt x="5584" y="2088"/>
                              </a:cubicBezTo>
                              <a:cubicBezTo>
                                <a:pt x="5584" y="2078"/>
                                <a:pt x="5557" y="2078"/>
                                <a:pt x="5557" y="2088"/>
                              </a:cubicBezTo>
                              <a:cubicBezTo>
                                <a:pt x="5573" y="2233"/>
                                <a:pt x="5568" y="2374"/>
                                <a:pt x="5546" y="2519"/>
                              </a:cubicBezTo>
                              <a:cubicBezTo>
                                <a:pt x="5546" y="2540"/>
                                <a:pt x="5606" y="2540"/>
                                <a:pt x="5606" y="2519"/>
                              </a:cubicBezTo>
                              <a:close/>
                              <a:moveTo>
                                <a:pt x="5687" y="2476"/>
                              </a:moveTo>
                              <a:cubicBezTo>
                                <a:pt x="5687" y="2498"/>
                                <a:pt x="5742" y="2498"/>
                                <a:pt x="5742" y="2476"/>
                              </a:cubicBezTo>
                              <a:cubicBezTo>
                                <a:pt x="5736" y="2339"/>
                                <a:pt x="5752" y="2173"/>
                                <a:pt x="5660" y="2046"/>
                              </a:cubicBezTo>
                              <a:cubicBezTo>
                                <a:pt x="5655" y="2035"/>
                                <a:pt x="5633" y="2046"/>
                                <a:pt x="5639" y="2053"/>
                              </a:cubicBezTo>
                              <a:cubicBezTo>
                                <a:pt x="5720" y="2180"/>
                                <a:pt x="5682" y="2339"/>
                                <a:pt x="5687" y="2476"/>
                              </a:cubicBezTo>
                              <a:close/>
                              <a:moveTo>
                                <a:pt x="5487" y="2519"/>
                              </a:moveTo>
                              <a:cubicBezTo>
                                <a:pt x="5514" y="2367"/>
                                <a:pt x="5503" y="2212"/>
                                <a:pt x="5470" y="2060"/>
                              </a:cubicBezTo>
                              <a:cubicBezTo>
                                <a:pt x="5470" y="2053"/>
                                <a:pt x="5449" y="2053"/>
                                <a:pt x="5449" y="2064"/>
                              </a:cubicBezTo>
                              <a:cubicBezTo>
                                <a:pt x="5470" y="2215"/>
                                <a:pt x="5454" y="2364"/>
                                <a:pt x="5422" y="2512"/>
                              </a:cubicBezTo>
                              <a:cubicBezTo>
                                <a:pt x="5416" y="2543"/>
                                <a:pt x="5481" y="2551"/>
                                <a:pt x="5487" y="2519"/>
                              </a:cubicBezTo>
                              <a:close/>
                              <a:moveTo>
                                <a:pt x="515" y="6688"/>
                              </a:moveTo>
                              <a:cubicBezTo>
                                <a:pt x="347" y="6685"/>
                                <a:pt x="179" y="6660"/>
                                <a:pt x="16" y="6632"/>
                              </a:cubicBezTo>
                              <a:lnTo>
                                <a:pt x="16" y="6727"/>
                              </a:lnTo>
                              <a:cubicBezTo>
                                <a:pt x="87" y="6738"/>
                                <a:pt x="152" y="6745"/>
                                <a:pt x="222" y="6756"/>
                              </a:cubicBezTo>
                              <a:cubicBezTo>
                                <a:pt x="152" y="6770"/>
                                <a:pt x="87" y="6787"/>
                                <a:pt x="16" y="6801"/>
                              </a:cubicBezTo>
                              <a:lnTo>
                                <a:pt x="16" y="6904"/>
                              </a:lnTo>
                              <a:cubicBezTo>
                                <a:pt x="201" y="6868"/>
                                <a:pt x="380" y="6819"/>
                                <a:pt x="542" y="6763"/>
                              </a:cubicBezTo>
                              <a:cubicBezTo>
                                <a:pt x="596" y="6741"/>
                                <a:pt x="569" y="6688"/>
                                <a:pt x="515" y="6688"/>
                              </a:cubicBezTo>
                              <a:close/>
                              <a:moveTo>
                                <a:pt x="380" y="7253"/>
                              </a:moveTo>
                              <a:cubicBezTo>
                                <a:pt x="260" y="7267"/>
                                <a:pt x="136" y="7278"/>
                                <a:pt x="16" y="7281"/>
                              </a:cubicBezTo>
                              <a:lnTo>
                                <a:pt x="16" y="7320"/>
                              </a:lnTo>
                              <a:cubicBezTo>
                                <a:pt x="141" y="7306"/>
                                <a:pt x="266" y="7288"/>
                                <a:pt x="385" y="7271"/>
                              </a:cubicBezTo>
                              <a:cubicBezTo>
                                <a:pt x="407" y="7271"/>
                                <a:pt x="396" y="7253"/>
                                <a:pt x="380" y="7253"/>
                              </a:cubicBezTo>
                              <a:close/>
                              <a:moveTo>
                                <a:pt x="5134" y="2427"/>
                              </a:moveTo>
                              <a:cubicBezTo>
                                <a:pt x="5134" y="2448"/>
                                <a:pt x="5183" y="2448"/>
                                <a:pt x="5183" y="2427"/>
                              </a:cubicBezTo>
                              <a:cubicBezTo>
                                <a:pt x="5199" y="2297"/>
                                <a:pt x="5178" y="2166"/>
                                <a:pt x="5129" y="2039"/>
                              </a:cubicBezTo>
                              <a:cubicBezTo>
                                <a:pt x="5123" y="2025"/>
                                <a:pt x="5096" y="2032"/>
                                <a:pt x="5096" y="2046"/>
                              </a:cubicBezTo>
                              <a:cubicBezTo>
                                <a:pt x="5140" y="2173"/>
                                <a:pt x="5140" y="2297"/>
                                <a:pt x="5134" y="2427"/>
                              </a:cubicBezTo>
                              <a:close/>
                              <a:moveTo>
                                <a:pt x="4907" y="2215"/>
                              </a:moveTo>
                              <a:cubicBezTo>
                                <a:pt x="4928" y="2349"/>
                                <a:pt x="4945" y="2483"/>
                                <a:pt x="4945" y="2618"/>
                              </a:cubicBezTo>
                              <a:cubicBezTo>
                                <a:pt x="4945" y="2642"/>
                                <a:pt x="5010" y="2642"/>
                                <a:pt x="5004" y="2618"/>
                              </a:cubicBezTo>
                              <a:cubicBezTo>
                                <a:pt x="4993" y="2483"/>
                                <a:pt x="4972" y="2346"/>
                                <a:pt x="4928" y="2215"/>
                              </a:cubicBezTo>
                              <a:cubicBezTo>
                                <a:pt x="4928" y="2205"/>
                                <a:pt x="4907" y="2205"/>
                                <a:pt x="4907" y="2215"/>
                              </a:cubicBezTo>
                              <a:close/>
                              <a:moveTo>
                                <a:pt x="5048" y="2526"/>
                              </a:moveTo>
                              <a:cubicBezTo>
                                <a:pt x="5048" y="2547"/>
                                <a:pt x="5096" y="2547"/>
                                <a:pt x="5096" y="2526"/>
                              </a:cubicBezTo>
                              <a:cubicBezTo>
                                <a:pt x="5096" y="2385"/>
                                <a:pt x="5086" y="2240"/>
                                <a:pt x="5020" y="2102"/>
                              </a:cubicBezTo>
                              <a:cubicBezTo>
                                <a:pt x="5015" y="2088"/>
                                <a:pt x="4983" y="2095"/>
                                <a:pt x="4988" y="2110"/>
                              </a:cubicBezTo>
                              <a:cubicBezTo>
                                <a:pt x="5053" y="2247"/>
                                <a:pt x="5048" y="2385"/>
                                <a:pt x="5048" y="2526"/>
                              </a:cubicBezTo>
                              <a:close/>
                              <a:moveTo>
                                <a:pt x="716" y="6290"/>
                              </a:moveTo>
                              <a:cubicBezTo>
                                <a:pt x="727" y="6283"/>
                                <a:pt x="732" y="6269"/>
                                <a:pt x="721" y="6258"/>
                              </a:cubicBezTo>
                              <a:cubicBezTo>
                                <a:pt x="504" y="6025"/>
                                <a:pt x="325" y="5789"/>
                                <a:pt x="22" y="5602"/>
                              </a:cubicBezTo>
                              <a:cubicBezTo>
                                <a:pt x="320" y="5387"/>
                                <a:pt x="558" y="5147"/>
                                <a:pt x="672" y="4872"/>
                              </a:cubicBezTo>
                              <a:cubicBezTo>
                                <a:pt x="819" y="4572"/>
                                <a:pt x="851" y="4261"/>
                                <a:pt x="867" y="3940"/>
                              </a:cubicBezTo>
                              <a:cubicBezTo>
                                <a:pt x="1312" y="3785"/>
                                <a:pt x="1659" y="3545"/>
                                <a:pt x="1925" y="3270"/>
                              </a:cubicBezTo>
                              <a:cubicBezTo>
                                <a:pt x="2060" y="3129"/>
                                <a:pt x="2174" y="2977"/>
                                <a:pt x="2272" y="2822"/>
                              </a:cubicBezTo>
                              <a:cubicBezTo>
                                <a:pt x="2380" y="2653"/>
                                <a:pt x="2456" y="2480"/>
                                <a:pt x="2613" y="2332"/>
                              </a:cubicBezTo>
                              <a:cubicBezTo>
                                <a:pt x="2624" y="2328"/>
                                <a:pt x="2630" y="2321"/>
                                <a:pt x="2635" y="2314"/>
                              </a:cubicBezTo>
                              <a:cubicBezTo>
                                <a:pt x="2635" y="2314"/>
                                <a:pt x="2635" y="2314"/>
                                <a:pt x="2635" y="2314"/>
                              </a:cubicBezTo>
                              <a:cubicBezTo>
                                <a:pt x="2646" y="2307"/>
                                <a:pt x="2640" y="2300"/>
                                <a:pt x="2630" y="2293"/>
                              </a:cubicBezTo>
                              <a:cubicBezTo>
                                <a:pt x="2619" y="2282"/>
                                <a:pt x="2602" y="2272"/>
                                <a:pt x="2575" y="2275"/>
                              </a:cubicBezTo>
                              <a:cubicBezTo>
                                <a:pt x="2071" y="2349"/>
                                <a:pt x="1534" y="2593"/>
                                <a:pt x="1225" y="2861"/>
                              </a:cubicBezTo>
                              <a:cubicBezTo>
                                <a:pt x="1063" y="2999"/>
                                <a:pt x="976" y="3161"/>
                                <a:pt x="911" y="3330"/>
                              </a:cubicBezTo>
                              <a:cubicBezTo>
                                <a:pt x="954" y="3041"/>
                                <a:pt x="1036" y="2755"/>
                                <a:pt x="1204" y="2476"/>
                              </a:cubicBezTo>
                              <a:cubicBezTo>
                                <a:pt x="1458" y="2053"/>
                                <a:pt x="1865" y="1658"/>
                                <a:pt x="2407" y="1369"/>
                              </a:cubicBezTo>
                              <a:cubicBezTo>
                                <a:pt x="2684" y="1221"/>
                                <a:pt x="3009" y="1090"/>
                                <a:pt x="3356" y="1034"/>
                              </a:cubicBezTo>
                              <a:cubicBezTo>
                                <a:pt x="3746" y="970"/>
                                <a:pt x="4055" y="1027"/>
                                <a:pt x="4381" y="1146"/>
                              </a:cubicBezTo>
                              <a:cubicBezTo>
                                <a:pt x="4348" y="1157"/>
                                <a:pt x="4321" y="1168"/>
                                <a:pt x="4294" y="1182"/>
                              </a:cubicBezTo>
                              <a:cubicBezTo>
                                <a:pt x="4169" y="1252"/>
                                <a:pt x="4202" y="1348"/>
                                <a:pt x="4283" y="1422"/>
                              </a:cubicBezTo>
                              <a:cubicBezTo>
                                <a:pt x="3996" y="1492"/>
                                <a:pt x="3849" y="1725"/>
                                <a:pt x="3784" y="1901"/>
                              </a:cubicBezTo>
                              <a:cubicBezTo>
                                <a:pt x="3719" y="2078"/>
                                <a:pt x="3633" y="2356"/>
                                <a:pt x="3757" y="2526"/>
                              </a:cubicBezTo>
                              <a:cubicBezTo>
                                <a:pt x="3877" y="2695"/>
                                <a:pt x="4175" y="2709"/>
                                <a:pt x="4413" y="2649"/>
                              </a:cubicBezTo>
                              <a:cubicBezTo>
                                <a:pt x="4467" y="2755"/>
                                <a:pt x="4576" y="2840"/>
                                <a:pt x="4777" y="2857"/>
                              </a:cubicBezTo>
                              <a:cubicBezTo>
                                <a:pt x="5010" y="2879"/>
                                <a:pt x="5172" y="2808"/>
                                <a:pt x="5275" y="2699"/>
                              </a:cubicBezTo>
                              <a:cubicBezTo>
                                <a:pt x="5536" y="2752"/>
                                <a:pt x="5796" y="2759"/>
                                <a:pt x="5980" y="2607"/>
                              </a:cubicBezTo>
                              <a:cubicBezTo>
                                <a:pt x="6186" y="2441"/>
                                <a:pt x="6132" y="2215"/>
                                <a:pt x="6045" y="2025"/>
                              </a:cubicBezTo>
                              <a:cubicBezTo>
                                <a:pt x="5964" y="1849"/>
                                <a:pt x="5850" y="1619"/>
                                <a:pt x="5611" y="1506"/>
                              </a:cubicBezTo>
                              <a:cubicBezTo>
                                <a:pt x="5514" y="1460"/>
                                <a:pt x="5389" y="1439"/>
                                <a:pt x="5281" y="1453"/>
                              </a:cubicBezTo>
                              <a:cubicBezTo>
                                <a:pt x="5308" y="1411"/>
                                <a:pt x="5313" y="1362"/>
                                <a:pt x="5275" y="1309"/>
                              </a:cubicBezTo>
                              <a:cubicBezTo>
                                <a:pt x="5205" y="1203"/>
                                <a:pt x="5048" y="1101"/>
                                <a:pt x="4869" y="1090"/>
                              </a:cubicBezTo>
                              <a:cubicBezTo>
                                <a:pt x="4646" y="780"/>
                                <a:pt x="4012" y="713"/>
                                <a:pt x="3540" y="748"/>
                              </a:cubicBezTo>
                              <a:cubicBezTo>
                                <a:pt x="2971" y="790"/>
                                <a:pt x="2434" y="963"/>
                                <a:pt x="2001" y="1206"/>
                              </a:cubicBezTo>
                              <a:cubicBezTo>
                                <a:pt x="1637" y="1411"/>
                                <a:pt x="1350" y="1662"/>
                                <a:pt x="1111" y="1933"/>
                              </a:cubicBezTo>
                              <a:cubicBezTo>
                                <a:pt x="1133" y="1803"/>
                                <a:pt x="1106" y="1665"/>
                                <a:pt x="1030" y="1535"/>
                              </a:cubicBezTo>
                              <a:cubicBezTo>
                                <a:pt x="933" y="1372"/>
                                <a:pt x="748" y="1182"/>
                                <a:pt x="488" y="1115"/>
                              </a:cubicBezTo>
                              <a:cubicBezTo>
                                <a:pt x="477" y="1104"/>
                                <a:pt x="455" y="1101"/>
                                <a:pt x="439" y="1104"/>
                              </a:cubicBezTo>
                              <a:cubicBezTo>
                                <a:pt x="428" y="1104"/>
                                <a:pt x="423" y="1108"/>
                                <a:pt x="423" y="1111"/>
                              </a:cubicBezTo>
                              <a:cubicBezTo>
                                <a:pt x="412" y="1118"/>
                                <a:pt x="407" y="1129"/>
                                <a:pt x="407" y="1139"/>
                              </a:cubicBezTo>
                              <a:cubicBezTo>
                                <a:pt x="510" y="1439"/>
                                <a:pt x="352" y="1739"/>
                                <a:pt x="412" y="2043"/>
                              </a:cubicBezTo>
                              <a:cubicBezTo>
                                <a:pt x="439" y="2198"/>
                                <a:pt x="499" y="2392"/>
                                <a:pt x="716" y="2480"/>
                              </a:cubicBezTo>
                              <a:cubicBezTo>
                                <a:pt x="569" y="2730"/>
                                <a:pt x="466" y="2995"/>
                                <a:pt x="461" y="3263"/>
                              </a:cubicBezTo>
                              <a:cubicBezTo>
                                <a:pt x="385" y="3147"/>
                                <a:pt x="282" y="3037"/>
                                <a:pt x="152" y="2935"/>
                              </a:cubicBezTo>
                              <a:cubicBezTo>
                                <a:pt x="114" y="2903"/>
                                <a:pt x="70" y="2875"/>
                                <a:pt x="27" y="2843"/>
                              </a:cubicBezTo>
                              <a:lnTo>
                                <a:pt x="27" y="2974"/>
                              </a:lnTo>
                              <a:cubicBezTo>
                                <a:pt x="271" y="3168"/>
                                <a:pt x="401" y="3394"/>
                                <a:pt x="569" y="3616"/>
                              </a:cubicBezTo>
                              <a:cubicBezTo>
                                <a:pt x="586" y="3637"/>
                                <a:pt x="634" y="3623"/>
                                <a:pt x="629" y="3602"/>
                              </a:cubicBezTo>
                              <a:cubicBezTo>
                                <a:pt x="607" y="3538"/>
                                <a:pt x="580" y="3475"/>
                                <a:pt x="553" y="3415"/>
                              </a:cubicBezTo>
                              <a:cubicBezTo>
                                <a:pt x="586" y="2695"/>
                                <a:pt x="1106" y="1947"/>
                                <a:pt x="1860" y="1422"/>
                              </a:cubicBezTo>
                              <a:cubicBezTo>
                                <a:pt x="2234" y="1164"/>
                                <a:pt x="2700" y="960"/>
                                <a:pt x="3231" y="871"/>
                              </a:cubicBezTo>
                              <a:cubicBezTo>
                                <a:pt x="3502" y="829"/>
                                <a:pt x="3790" y="811"/>
                                <a:pt x="4066" y="840"/>
                              </a:cubicBezTo>
                              <a:cubicBezTo>
                                <a:pt x="4289" y="864"/>
                                <a:pt x="4446" y="921"/>
                                <a:pt x="4587" y="998"/>
                              </a:cubicBezTo>
                              <a:cubicBezTo>
                                <a:pt x="4543" y="1023"/>
                                <a:pt x="4500" y="1044"/>
                                <a:pt x="4462" y="1069"/>
                              </a:cubicBezTo>
                              <a:cubicBezTo>
                                <a:pt x="4001" y="811"/>
                                <a:pt x="3307" y="903"/>
                                <a:pt x="2814" y="1079"/>
                              </a:cubicBezTo>
                              <a:cubicBezTo>
                                <a:pt x="2207" y="1302"/>
                                <a:pt x="1724" y="1654"/>
                                <a:pt x="1383" y="2043"/>
                              </a:cubicBezTo>
                              <a:cubicBezTo>
                                <a:pt x="1014" y="2466"/>
                                <a:pt x="813" y="2935"/>
                                <a:pt x="770" y="3418"/>
                              </a:cubicBezTo>
                              <a:cubicBezTo>
                                <a:pt x="727" y="3845"/>
                                <a:pt x="775" y="4293"/>
                                <a:pt x="640" y="4713"/>
                              </a:cubicBezTo>
                              <a:cubicBezTo>
                                <a:pt x="504" y="4985"/>
                                <a:pt x="293" y="5224"/>
                                <a:pt x="38" y="5436"/>
                              </a:cubicBezTo>
                              <a:lnTo>
                                <a:pt x="38" y="5697"/>
                              </a:lnTo>
                              <a:cubicBezTo>
                                <a:pt x="266" y="5859"/>
                                <a:pt x="385" y="6068"/>
                                <a:pt x="596" y="6233"/>
                              </a:cubicBezTo>
                              <a:cubicBezTo>
                                <a:pt x="396" y="6191"/>
                                <a:pt x="211" y="6152"/>
                                <a:pt x="38" y="6096"/>
                              </a:cubicBezTo>
                              <a:lnTo>
                                <a:pt x="38" y="6195"/>
                              </a:lnTo>
                              <a:cubicBezTo>
                                <a:pt x="249" y="6255"/>
                                <a:pt x="477" y="6286"/>
                                <a:pt x="705" y="6300"/>
                              </a:cubicBezTo>
                              <a:cubicBezTo>
                                <a:pt x="699" y="6311"/>
                                <a:pt x="710" y="6300"/>
                                <a:pt x="716" y="6290"/>
                              </a:cubicBezTo>
                              <a:close/>
                              <a:moveTo>
                                <a:pt x="938" y="2092"/>
                              </a:moveTo>
                              <a:cubicBezTo>
                                <a:pt x="922" y="1884"/>
                                <a:pt x="802" y="1676"/>
                                <a:pt x="678" y="1485"/>
                              </a:cubicBezTo>
                              <a:cubicBezTo>
                                <a:pt x="672" y="1475"/>
                                <a:pt x="645" y="1482"/>
                                <a:pt x="651" y="1492"/>
                              </a:cubicBezTo>
                              <a:cubicBezTo>
                                <a:pt x="802" y="1778"/>
                                <a:pt x="851" y="2046"/>
                                <a:pt x="786" y="2342"/>
                              </a:cubicBezTo>
                              <a:cubicBezTo>
                                <a:pt x="770" y="2364"/>
                                <a:pt x="759" y="2385"/>
                                <a:pt x="743" y="2409"/>
                              </a:cubicBezTo>
                              <a:cubicBezTo>
                                <a:pt x="320" y="2060"/>
                                <a:pt x="656" y="1602"/>
                                <a:pt x="520" y="1206"/>
                              </a:cubicBezTo>
                              <a:cubicBezTo>
                                <a:pt x="672" y="1319"/>
                                <a:pt x="830" y="1422"/>
                                <a:pt x="911" y="1577"/>
                              </a:cubicBezTo>
                              <a:cubicBezTo>
                                <a:pt x="1003" y="1743"/>
                                <a:pt x="998" y="1923"/>
                                <a:pt x="938" y="2092"/>
                              </a:cubicBezTo>
                              <a:close/>
                              <a:moveTo>
                                <a:pt x="4364" y="2487"/>
                              </a:moveTo>
                              <a:cubicBezTo>
                                <a:pt x="4370" y="2515"/>
                                <a:pt x="4375" y="2540"/>
                                <a:pt x="4381" y="2568"/>
                              </a:cubicBezTo>
                              <a:cubicBezTo>
                                <a:pt x="4088" y="2632"/>
                                <a:pt x="3855" y="2568"/>
                                <a:pt x="3844" y="2342"/>
                              </a:cubicBezTo>
                              <a:cubicBezTo>
                                <a:pt x="3839" y="2233"/>
                                <a:pt x="3860" y="2113"/>
                                <a:pt x="3887" y="2004"/>
                              </a:cubicBezTo>
                              <a:cubicBezTo>
                                <a:pt x="3914" y="1905"/>
                                <a:pt x="3958" y="1803"/>
                                <a:pt x="4028" y="1711"/>
                              </a:cubicBezTo>
                              <a:cubicBezTo>
                                <a:pt x="4120" y="1595"/>
                                <a:pt x="4462" y="1351"/>
                                <a:pt x="4625" y="1563"/>
                              </a:cubicBezTo>
                              <a:cubicBezTo>
                                <a:pt x="4446" y="1711"/>
                                <a:pt x="4392" y="1990"/>
                                <a:pt x="4375" y="2131"/>
                              </a:cubicBezTo>
                              <a:cubicBezTo>
                                <a:pt x="4375" y="2152"/>
                                <a:pt x="4370" y="2177"/>
                                <a:pt x="4364" y="2198"/>
                              </a:cubicBezTo>
                              <a:cubicBezTo>
                                <a:pt x="4359" y="2152"/>
                                <a:pt x="4359" y="2110"/>
                                <a:pt x="4359" y="2064"/>
                              </a:cubicBezTo>
                              <a:cubicBezTo>
                                <a:pt x="4359" y="2053"/>
                                <a:pt x="4337" y="2057"/>
                                <a:pt x="4337" y="2064"/>
                              </a:cubicBezTo>
                              <a:cubicBezTo>
                                <a:pt x="4332" y="2205"/>
                                <a:pt x="4316" y="2346"/>
                                <a:pt x="4364" y="2487"/>
                              </a:cubicBezTo>
                              <a:close/>
                              <a:moveTo>
                                <a:pt x="5910" y="2043"/>
                              </a:moveTo>
                              <a:cubicBezTo>
                                <a:pt x="5969" y="2173"/>
                                <a:pt x="6023" y="2318"/>
                                <a:pt x="5958" y="2452"/>
                              </a:cubicBezTo>
                              <a:cubicBezTo>
                                <a:pt x="5861" y="2653"/>
                                <a:pt x="5584" y="2663"/>
                                <a:pt x="5319" y="2625"/>
                              </a:cubicBezTo>
                              <a:cubicBezTo>
                                <a:pt x="5389" y="2515"/>
                                <a:pt x="5405" y="2388"/>
                                <a:pt x="5389" y="2282"/>
                              </a:cubicBezTo>
                              <a:cubicBezTo>
                                <a:pt x="5389" y="2279"/>
                                <a:pt x="5389" y="2275"/>
                                <a:pt x="5389" y="2272"/>
                              </a:cubicBezTo>
                              <a:cubicBezTo>
                                <a:pt x="5395" y="2184"/>
                                <a:pt x="5395" y="2099"/>
                                <a:pt x="5389" y="2011"/>
                              </a:cubicBezTo>
                              <a:cubicBezTo>
                                <a:pt x="5389" y="2000"/>
                                <a:pt x="5362" y="2000"/>
                                <a:pt x="5362" y="2011"/>
                              </a:cubicBezTo>
                              <a:cubicBezTo>
                                <a:pt x="5362" y="2043"/>
                                <a:pt x="5357" y="2074"/>
                                <a:pt x="5351" y="2106"/>
                              </a:cubicBezTo>
                              <a:cubicBezTo>
                                <a:pt x="5313" y="1954"/>
                                <a:pt x="5254" y="1806"/>
                                <a:pt x="5183" y="1662"/>
                              </a:cubicBezTo>
                              <a:cubicBezTo>
                                <a:pt x="5167" y="1626"/>
                                <a:pt x="5151" y="1587"/>
                                <a:pt x="5123" y="1556"/>
                              </a:cubicBezTo>
                              <a:cubicBezTo>
                                <a:pt x="5584" y="1408"/>
                                <a:pt x="5807" y="1820"/>
                                <a:pt x="5910" y="2043"/>
                              </a:cubicBezTo>
                              <a:close/>
                              <a:moveTo>
                                <a:pt x="5227" y="2106"/>
                              </a:moveTo>
                              <a:cubicBezTo>
                                <a:pt x="5264" y="2237"/>
                                <a:pt x="5302" y="2378"/>
                                <a:pt x="5254" y="2512"/>
                              </a:cubicBezTo>
                              <a:cubicBezTo>
                                <a:pt x="5210" y="2625"/>
                                <a:pt x="5058" y="2790"/>
                                <a:pt x="4842" y="2773"/>
                              </a:cubicBezTo>
                              <a:cubicBezTo>
                                <a:pt x="4424" y="2737"/>
                                <a:pt x="4500" y="2388"/>
                                <a:pt x="4516" y="2191"/>
                              </a:cubicBezTo>
                              <a:cubicBezTo>
                                <a:pt x="4533" y="2004"/>
                                <a:pt x="4587" y="1549"/>
                                <a:pt x="4961" y="1513"/>
                              </a:cubicBezTo>
                              <a:cubicBezTo>
                                <a:pt x="5069" y="1570"/>
                                <a:pt x="5102" y="1739"/>
                                <a:pt x="5129" y="1806"/>
                              </a:cubicBezTo>
                              <a:cubicBezTo>
                                <a:pt x="5167" y="1905"/>
                                <a:pt x="5199" y="2004"/>
                                <a:pt x="5227" y="2106"/>
                              </a:cubicBezTo>
                              <a:close/>
                              <a:moveTo>
                                <a:pt x="5096" y="1446"/>
                              </a:moveTo>
                              <a:cubicBezTo>
                                <a:pt x="5080" y="1372"/>
                                <a:pt x="5048" y="1305"/>
                                <a:pt x="5010" y="1235"/>
                              </a:cubicBezTo>
                              <a:cubicBezTo>
                                <a:pt x="5107" y="1288"/>
                                <a:pt x="5156" y="1365"/>
                                <a:pt x="5096" y="1446"/>
                              </a:cubicBezTo>
                              <a:close/>
                              <a:moveTo>
                                <a:pt x="4961" y="1217"/>
                              </a:moveTo>
                              <a:cubicBezTo>
                                <a:pt x="4977" y="1249"/>
                                <a:pt x="4999" y="1281"/>
                                <a:pt x="5010" y="1312"/>
                              </a:cubicBezTo>
                              <a:cubicBezTo>
                                <a:pt x="5031" y="1369"/>
                                <a:pt x="5042" y="1429"/>
                                <a:pt x="5048" y="1489"/>
                              </a:cubicBezTo>
                              <a:cubicBezTo>
                                <a:pt x="5048" y="1492"/>
                                <a:pt x="5042" y="1492"/>
                                <a:pt x="5042" y="1496"/>
                              </a:cubicBezTo>
                              <a:cubicBezTo>
                                <a:pt x="5031" y="1489"/>
                                <a:pt x="5015" y="1485"/>
                                <a:pt x="4999" y="1482"/>
                              </a:cubicBezTo>
                              <a:cubicBezTo>
                                <a:pt x="4993" y="1478"/>
                                <a:pt x="4988" y="1471"/>
                                <a:pt x="4977" y="1471"/>
                              </a:cubicBezTo>
                              <a:cubicBezTo>
                                <a:pt x="4966" y="1471"/>
                                <a:pt x="4955" y="1468"/>
                                <a:pt x="4939" y="1468"/>
                              </a:cubicBezTo>
                              <a:cubicBezTo>
                                <a:pt x="4939" y="1372"/>
                                <a:pt x="4907" y="1273"/>
                                <a:pt x="4831" y="1189"/>
                              </a:cubicBezTo>
                              <a:cubicBezTo>
                                <a:pt x="4885" y="1196"/>
                                <a:pt x="4928" y="1206"/>
                                <a:pt x="4961" y="1217"/>
                              </a:cubicBezTo>
                              <a:close/>
                              <a:moveTo>
                                <a:pt x="4820" y="1189"/>
                              </a:moveTo>
                              <a:cubicBezTo>
                                <a:pt x="4825" y="1228"/>
                                <a:pt x="4863" y="1266"/>
                                <a:pt x="4874" y="1302"/>
                              </a:cubicBezTo>
                              <a:cubicBezTo>
                                <a:pt x="4890" y="1355"/>
                                <a:pt x="4901" y="1411"/>
                                <a:pt x="4896" y="1464"/>
                              </a:cubicBezTo>
                              <a:cubicBezTo>
                                <a:pt x="4874" y="1464"/>
                                <a:pt x="4852" y="1468"/>
                                <a:pt x="4831" y="1468"/>
                              </a:cubicBezTo>
                              <a:cubicBezTo>
                                <a:pt x="4825" y="1372"/>
                                <a:pt x="4793" y="1273"/>
                                <a:pt x="4749" y="1182"/>
                              </a:cubicBezTo>
                              <a:cubicBezTo>
                                <a:pt x="4777" y="1185"/>
                                <a:pt x="4798" y="1185"/>
                                <a:pt x="4820" y="1189"/>
                              </a:cubicBezTo>
                              <a:close/>
                              <a:moveTo>
                                <a:pt x="4711" y="1189"/>
                              </a:moveTo>
                              <a:cubicBezTo>
                                <a:pt x="4711" y="1189"/>
                                <a:pt x="4717" y="1189"/>
                                <a:pt x="4717" y="1189"/>
                              </a:cubicBezTo>
                              <a:cubicBezTo>
                                <a:pt x="4749" y="1288"/>
                                <a:pt x="4766" y="1386"/>
                                <a:pt x="4766" y="1489"/>
                              </a:cubicBezTo>
                              <a:cubicBezTo>
                                <a:pt x="4760" y="1489"/>
                                <a:pt x="4760" y="1492"/>
                                <a:pt x="4755" y="1492"/>
                              </a:cubicBezTo>
                              <a:cubicBezTo>
                                <a:pt x="4744" y="1393"/>
                                <a:pt x="4722" y="1288"/>
                                <a:pt x="4668" y="1196"/>
                              </a:cubicBezTo>
                              <a:cubicBezTo>
                                <a:pt x="4684" y="1189"/>
                                <a:pt x="4701" y="1189"/>
                                <a:pt x="4711" y="1189"/>
                              </a:cubicBezTo>
                              <a:close/>
                              <a:moveTo>
                                <a:pt x="4636" y="1196"/>
                              </a:moveTo>
                              <a:cubicBezTo>
                                <a:pt x="4646" y="1291"/>
                                <a:pt x="4663" y="1390"/>
                                <a:pt x="4679" y="1485"/>
                              </a:cubicBezTo>
                              <a:cubicBezTo>
                                <a:pt x="4663" y="1468"/>
                                <a:pt x="4641" y="1453"/>
                                <a:pt x="4614" y="1443"/>
                              </a:cubicBezTo>
                              <a:cubicBezTo>
                                <a:pt x="4598" y="1362"/>
                                <a:pt x="4576" y="1284"/>
                                <a:pt x="4565" y="1203"/>
                              </a:cubicBezTo>
                              <a:cubicBezTo>
                                <a:pt x="4587" y="1199"/>
                                <a:pt x="4614" y="1199"/>
                                <a:pt x="4636" y="1196"/>
                              </a:cubicBezTo>
                              <a:close/>
                              <a:moveTo>
                                <a:pt x="4489" y="1221"/>
                              </a:moveTo>
                              <a:cubicBezTo>
                                <a:pt x="4500" y="1217"/>
                                <a:pt x="4516" y="1214"/>
                                <a:pt x="4533" y="1210"/>
                              </a:cubicBezTo>
                              <a:cubicBezTo>
                                <a:pt x="4533" y="1281"/>
                                <a:pt x="4543" y="1351"/>
                                <a:pt x="4554" y="1422"/>
                              </a:cubicBezTo>
                              <a:cubicBezTo>
                                <a:pt x="4543" y="1418"/>
                                <a:pt x="4533" y="1418"/>
                                <a:pt x="4522" y="1415"/>
                              </a:cubicBezTo>
                              <a:cubicBezTo>
                                <a:pt x="4489" y="1355"/>
                                <a:pt x="4467" y="1295"/>
                                <a:pt x="4462" y="1231"/>
                              </a:cubicBezTo>
                              <a:cubicBezTo>
                                <a:pt x="4467" y="1224"/>
                                <a:pt x="4478" y="1224"/>
                                <a:pt x="4489" y="1221"/>
                              </a:cubicBezTo>
                              <a:close/>
                              <a:moveTo>
                                <a:pt x="4424" y="1242"/>
                              </a:moveTo>
                              <a:cubicBezTo>
                                <a:pt x="4430" y="1298"/>
                                <a:pt x="4440" y="1351"/>
                                <a:pt x="4467" y="1404"/>
                              </a:cubicBezTo>
                              <a:cubicBezTo>
                                <a:pt x="4451" y="1404"/>
                                <a:pt x="4435" y="1400"/>
                                <a:pt x="4424" y="1400"/>
                              </a:cubicBezTo>
                              <a:cubicBezTo>
                                <a:pt x="4375" y="1337"/>
                                <a:pt x="4343" y="1284"/>
                                <a:pt x="4424" y="1242"/>
                              </a:cubicBezTo>
                              <a:close/>
                              <a:moveTo>
                                <a:pt x="2098" y="2589"/>
                              </a:moveTo>
                              <a:cubicBezTo>
                                <a:pt x="2109" y="2582"/>
                                <a:pt x="2093" y="2568"/>
                                <a:pt x="2082" y="2575"/>
                              </a:cubicBezTo>
                              <a:cubicBezTo>
                                <a:pt x="1762" y="2734"/>
                                <a:pt x="1464" y="2914"/>
                                <a:pt x="1236" y="3129"/>
                              </a:cubicBezTo>
                              <a:cubicBezTo>
                                <a:pt x="1117" y="3242"/>
                                <a:pt x="1036" y="3351"/>
                                <a:pt x="970" y="3468"/>
                              </a:cubicBezTo>
                              <a:cubicBezTo>
                                <a:pt x="1046" y="3260"/>
                                <a:pt x="1177" y="3055"/>
                                <a:pt x="1377" y="2903"/>
                              </a:cubicBezTo>
                              <a:cubicBezTo>
                                <a:pt x="1654" y="2688"/>
                                <a:pt x="2049" y="2498"/>
                                <a:pt x="2451" y="2381"/>
                              </a:cubicBezTo>
                              <a:cubicBezTo>
                                <a:pt x="2391" y="2431"/>
                                <a:pt x="2342" y="2487"/>
                                <a:pt x="2304" y="2547"/>
                              </a:cubicBezTo>
                              <a:cubicBezTo>
                                <a:pt x="2180" y="2723"/>
                                <a:pt x="2082" y="2907"/>
                                <a:pt x="1941" y="3076"/>
                              </a:cubicBezTo>
                              <a:cubicBezTo>
                                <a:pt x="1692" y="3383"/>
                                <a:pt x="1355" y="3644"/>
                                <a:pt x="911" y="3828"/>
                              </a:cubicBezTo>
                              <a:cubicBezTo>
                                <a:pt x="1025" y="3337"/>
                                <a:pt x="1561" y="2917"/>
                                <a:pt x="2098" y="2589"/>
                              </a:cubicBezTo>
                              <a:close/>
                              <a:moveTo>
                                <a:pt x="840" y="229"/>
                              </a:moveTo>
                              <a:cubicBezTo>
                                <a:pt x="835" y="155"/>
                                <a:pt x="824" y="81"/>
                                <a:pt x="802" y="11"/>
                              </a:cubicBezTo>
                              <a:lnTo>
                                <a:pt x="743" y="11"/>
                              </a:lnTo>
                              <a:cubicBezTo>
                                <a:pt x="775" y="81"/>
                                <a:pt x="802" y="155"/>
                                <a:pt x="813" y="229"/>
                              </a:cubicBezTo>
                              <a:cubicBezTo>
                                <a:pt x="813" y="240"/>
                                <a:pt x="840" y="240"/>
                                <a:pt x="840" y="229"/>
                              </a:cubicBezTo>
                              <a:close/>
                              <a:moveTo>
                                <a:pt x="385" y="3591"/>
                              </a:moveTo>
                              <a:cubicBezTo>
                                <a:pt x="309" y="3415"/>
                                <a:pt x="168" y="3256"/>
                                <a:pt x="27" y="3101"/>
                              </a:cubicBezTo>
                              <a:cubicBezTo>
                                <a:pt x="27" y="3097"/>
                                <a:pt x="22" y="3094"/>
                                <a:pt x="22" y="3094"/>
                              </a:cubicBezTo>
                              <a:lnTo>
                                <a:pt x="22" y="3284"/>
                              </a:lnTo>
                              <a:cubicBezTo>
                                <a:pt x="54" y="3327"/>
                                <a:pt x="87" y="3365"/>
                                <a:pt x="119" y="3408"/>
                              </a:cubicBezTo>
                              <a:cubicBezTo>
                                <a:pt x="380" y="3750"/>
                                <a:pt x="531" y="4216"/>
                                <a:pt x="374" y="4590"/>
                              </a:cubicBezTo>
                              <a:cubicBezTo>
                                <a:pt x="298" y="4773"/>
                                <a:pt x="173" y="4946"/>
                                <a:pt x="22" y="5108"/>
                              </a:cubicBezTo>
                              <a:lnTo>
                                <a:pt x="22" y="5253"/>
                              </a:lnTo>
                              <a:cubicBezTo>
                                <a:pt x="206" y="5073"/>
                                <a:pt x="358" y="4875"/>
                                <a:pt x="455" y="4664"/>
                              </a:cubicBezTo>
                              <a:cubicBezTo>
                                <a:pt x="618" y="4321"/>
                                <a:pt x="537" y="3930"/>
                                <a:pt x="385" y="3591"/>
                              </a:cubicBezTo>
                              <a:close/>
                              <a:moveTo>
                                <a:pt x="1670" y="1016"/>
                              </a:moveTo>
                              <a:cubicBezTo>
                                <a:pt x="1702" y="1034"/>
                                <a:pt x="1746" y="1027"/>
                                <a:pt x="1762" y="1002"/>
                              </a:cubicBezTo>
                              <a:cubicBezTo>
                                <a:pt x="1892" y="755"/>
                                <a:pt x="1795" y="455"/>
                                <a:pt x="1664" y="215"/>
                              </a:cubicBezTo>
                              <a:cubicBezTo>
                                <a:pt x="1632" y="152"/>
                                <a:pt x="1594" y="81"/>
                                <a:pt x="1551" y="11"/>
                              </a:cubicBezTo>
                              <a:lnTo>
                                <a:pt x="1388" y="11"/>
                              </a:lnTo>
                              <a:cubicBezTo>
                                <a:pt x="1627" y="296"/>
                                <a:pt x="1795" y="639"/>
                                <a:pt x="1681" y="931"/>
                              </a:cubicBezTo>
                              <a:cubicBezTo>
                                <a:pt x="1534" y="857"/>
                                <a:pt x="1383" y="787"/>
                                <a:pt x="1220" y="723"/>
                              </a:cubicBezTo>
                              <a:cubicBezTo>
                                <a:pt x="998" y="639"/>
                                <a:pt x="764" y="564"/>
                                <a:pt x="591" y="434"/>
                              </a:cubicBezTo>
                              <a:cubicBezTo>
                                <a:pt x="428" y="314"/>
                                <a:pt x="293" y="166"/>
                                <a:pt x="201" y="11"/>
                              </a:cubicBezTo>
                              <a:lnTo>
                                <a:pt x="49" y="11"/>
                              </a:lnTo>
                              <a:cubicBezTo>
                                <a:pt x="130" y="152"/>
                                <a:pt x="249" y="282"/>
                                <a:pt x="369" y="385"/>
                              </a:cubicBezTo>
                              <a:cubicBezTo>
                                <a:pt x="699" y="670"/>
                                <a:pt x="1252" y="790"/>
                                <a:pt x="1670" y="1016"/>
                              </a:cubicBezTo>
                              <a:close/>
                              <a:moveTo>
                                <a:pt x="607" y="21"/>
                              </a:moveTo>
                              <a:cubicBezTo>
                                <a:pt x="607" y="18"/>
                                <a:pt x="607" y="14"/>
                                <a:pt x="607" y="11"/>
                              </a:cubicBezTo>
                              <a:lnTo>
                                <a:pt x="580" y="11"/>
                              </a:lnTo>
                              <a:cubicBezTo>
                                <a:pt x="580" y="14"/>
                                <a:pt x="580" y="18"/>
                                <a:pt x="580" y="21"/>
                              </a:cubicBezTo>
                              <a:cubicBezTo>
                                <a:pt x="580" y="32"/>
                                <a:pt x="602" y="32"/>
                                <a:pt x="607" y="21"/>
                              </a:cubicBezTo>
                              <a:close/>
                              <a:moveTo>
                                <a:pt x="5904" y="2222"/>
                              </a:moveTo>
                              <a:cubicBezTo>
                                <a:pt x="5883" y="2131"/>
                                <a:pt x="5850" y="2046"/>
                                <a:pt x="5796" y="1961"/>
                              </a:cubicBezTo>
                              <a:cubicBezTo>
                                <a:pt x="5790" y="1951"/>
                                <a:pt x="5763" y="1958"/>
                                <a:pt x="5769" y="1968"/>
                              </a:cubicBezTo>
                              <a:cubicBezTo>
                                <a:pt x="5817" y="2053"/>
                                <a:pt x="5850" y="2138"/>
                                <a:pt x="5855" y="2226"/>
                              </a:cubicBezTo>
                              <a:cubicBezTo>
                                <a:pt x="5855" y="2251"/>
                                <a:pt x="5910" y="2247"/>
                                <a:pt x="5904" y="2222"/>
                              </a:cubicBezTo>
                              <a:close/>
                              <a:moveTo>
                                <a:pt x="1041" y="437"/>
                              </a:moveTo>
                              <a:cubicBezTo>
                                <a:pt x="1041" y="444"/>
                                <a:pt x="1063" y="444"/>
                                <a:pt x="1063" y="434"/>
                              </a:cubicBezTo>
                              <a:cubicBezTo>
                                <a:pt x="1052" y="335"/>
                                <a:pt x="1036" y="233"/>
                                <a:pt x="1003" y="138"/>
                              </a:cubicBezTo>
                              <a:cubicBezTo>
                                <a:pt x="1014" y="152"/>
                                <a:pt x="1030" y="162"/>
                                <a:pt x="1041" y="176"/>
                              </a:cubicBezTo>
                              <a:cubicBezTo>
                                <a:pt x="1106" y="300"/>
                                <a:pt x="1171" y="423"/>
                                <a:pt x="1214" y="550"/>
                              </a:cubicBezTo>
                              <a:cubicBezTo>
                                <a:pt x="1220" y="561"/>
                                <a:pt x="1247" y="561"/>
                                <a:pt x="1247" y="547"/>
                              </a:cubicBezTo>
                              <a:cubicBezTo>
                                <a:pt x="1236" y="476"/>
                                <a:pt x="1214" y="406"/>
                                <a:pt x="1193" y="339"/>
                              </a:cubicBezTo>
                              <a:cubicBezTo>
                                <a:pt x="1280" y="434"/>
                                <a:pt x="1361" y="536"/>
                                <a:pt x="1442" y="635"/>
                              </a:cubicBezTo>
                              <a:cubicBezTo>
                                <a:pt x="1448" y="646"/>
                                <a:pt x="1475" y="639"/>
                                <a:pt x="1469" y="628"/>
                              </a:cubicBezTo>
                              <a:cubicBezTo>
                                <a:pt x="1399" y="512"/>
                                <a:pt x="1328" y="388"/>
                                <a:pt x="1242" y="272"/>
                              </a:cubicBezTo>
                              <a:cubicBezTo>
                                <a:pt x="1323" y="314"/>
                                <a:pt x="1404" y="356"/>
                                <a:pt x="1486" y="395"/>
                              </a:cubicBezTo>
                              <a:cubicBezTo>
                                <a:pt x="1496" y="402"/>
                                <a:pt x="1513" y="388"/>
                                <a:pt x="1502" y="381"/>
                              </a:cubicBezTo>
                              <a:cubicBezTo>
                                <a:pt x="1377" y="314"/>
                                <a:pt x="1269" y="240"/>
                                <a:pt x="1160" y="162"/>
                              </a:cubicBezTo>
                              <a:cubicBezTo>
                                <a:pt x="1144" y="141"/>
                                <a:pt x="1128" y="120"/>
                                <a:pt x="1106" y="99"/>
                              </a:cubicBezTo>
                              <a:cubicBezTo>
                                <a:pt x="1198" y="145"/>
                                <a:pt x="1296" y="187"/>
                                <a:pt x="1388" y="229"/>
                              </a:cubicBezTo>
                              <a:cubicBezTo>
                                <a:pt x="1399" y="236"/>
                                <a:pt x="1415" y="222"/>
                                <a:pt x="1404" y="215"/>
                              </a:cubicBezTo>
                              <a:cubicBezTo>
                                <a:pt x="1280" y="152"/>
                                <a:pt x="1166" y="81"/>
                                <a:pt x="1046" y="11"/>
                              </a:cubicBezTo>
                              <a:lnTo>
                                <a:pt x="862" y="11"/>
                              </a:lnTo>
                              <a:cubicBezTo>
                                <a:pt x="862" y="11"/>
                                <a:pt x="862" y="14"/>
                                <a:pt x="867" y="14"/>
                              </a:cubicBezTo>
                              <a:cubicBezTo>
                                <a:pt x="943" y="152"/>
                                <a:pt x="1003" y="289"/>
                                <a:pt x="1041" y="437"/>
                              </a:cubicBezTo>
                              <a:close/>
                              <a:moveTo>
                                <a:pt x="1290" y="21"/>
                              </a:moveTo>
                              <a:cubicBezTo>
                                <a:pt x="1285" y="18"/>
                                <a:pt x="1274" y="14"/>
                                <a:pt x="1269" y="11"/>
                              </a:cubicBezTo>
                              <a:lnTo>
                                <a:pt x="1209" y="11"/>
                              </a:lnTo>
                              <a:cubicBezTo>
                                <a:pt x="1231" y="18"/>
                                <a:pt x="1252" y="28"/>
                                <a:pt x="1274" y="35"/>
                              </a:cubicBezTo>
                              <a:cubicBezTo>
                                <a:pt x="1290" y="42"/>
                                <a:pt x="1301" y="28"/>
                                <a:pt x="1290" y="21"/>
                              </a:cubicBezTo>
                              <a:close/>
                              <a:moveTo>
                                <a:pt x="4142" y="2078"/>
                              </a:moveTo>
                              <a:cubicBezTo>
                                <a:pt x="4088" y="2198"/>
                                <a:pt x="4077" y="2325"/>
                                <a:pt x="4110" y="2445"/>
                              </a:cubicBezTo>
                              <a:cubicBezTo>
                                <a:pt x="4115" y="2466"/>
                                <a:pt x="4164" y="2455"/>
                                <a:pt x="4158" y="2434"/>
                              </a:cubicBezTo>
                              <a:cubicBezTo>
                                <a:pt x="4131" y="2314"/>
                                <a:pt x="4131" y="2201"/>
                                <a:pt x="4164" y="2078"/>
                              </a:cubicBezTo>
                              <a:cubicBezTo>
                                <a:pt x="4175" y="2071"/>
                                <a:pt x="4148" y="2067"/>
                                <a:pt x="4142" y="2078"/>
                              </a:cubicBezTo>
                              <a:close/>
                              <a:moveTo>
                                <a:pt x="4272" y="2085"/>
                              </a:moveTo>
                              <a:cubicBezTo>
                                <a:pt x="4272" y="2078"/>
                                <a:pt x="4251" y="2074"/>
                                <a:pt x="4251" y="2081"/>
                              </a:cubicBezTo>
                              <a:cubicBezTo>
                                <a:pt x="4218" y="2215"/>
                                <a:pt x="4223" y="2349"/>
                                <a:pt x="4256" y="2487"/>
                              </a:cubicBezTo>
                              <a:cubicBezTo>
                                <a:pt x="4261" y="2508"/>
                                <a:pt x="4310" y="2498"/>
                                <a:pt x="4305" y="2480"/>
                              </a:cubicBezTo>
                              <a:cubicBezTo>
                                <a:pt x="4272" y="2349"/>
                                <a:pt x="4261" y="2219"/>
                                <a:pt x="4272" y="2085"/>
                              </a:cubicBezTo>
                              <a:close/>
                              <a:moveTo>
                                <a:pt x="119" y="5990"/>
                              </a:moveTo>
                              <a:cubicBezTo>
                                <a:pt x="87" y="5955"/>
                                <a:pt x="49" y="5919"/>
                                <a:pt x="16" y="5888"/>
                              </a:cubicBezTo>
                              <a:lnTo>
                                <a:pt x="16" y="5930"/>
                              </a:lnTo>
                              <a:cubicBezTo>
                                <a:pt x="43" y="5955"/>
                                <a:pt x="70" y="5976"/>
                                <a:pt x="92" y="6001"/>
                              </a:cubicBezTo>
                              <a:cubicBezTo>
                                <a:pt x="103" y="6011"/>
                                <a:pt x="130" y="6004"/>
                                <a:pt x="119" y="5990"/>
                              </a:cubicBezTo>
                              <a:close/>
                              <a:moveTo>
                                <a:pt x="4055" y="2254"/>
                              </a:moveTo>
                              <a:cubicBezTo>
                                <a:pt x="4055" y="2219"/>
                                <a:pt x="4050" y="2099"/>
                                <a:pt x="4093" y="2074"/>
                              </a:cubicBezTo>
                              <a:cubicBezTo>
                                <a:pt x="4104" y="2067"/>
                                <a:pt x="4088" y="2057"/>
                                <a:pt x="4077" y="2060"/>
                              </a:cubicBezTo>
                              <a:cubicBezTo>
                                <a:pt x="4023" y="2085"/>
                                <a:pt x="4028" y="2152"/>
                                <a:pt x="4023" y="2187"/>
                              </a:cubicBezTo>
                              <a:cubicBezTo>
                                <a:pt x="4007" y="2265"/>
                                <a:pt x="3996" y="2346"/>
                                <a:pt x="4001" y="2424"/>
                              </a:cubicBezTo>
                              <a:cubicBezTo>
                                <a:pt x="4001" y="2445"/>
                                <a:pt x="4055" y="2445"/>
                                <a:pt x="4055" y="2424"/>
                              </a:cubicBezTo>
                              <a:cubicBezTo>
                                <a:pt x="4055" y="2367"/>
                                <a:pt x="4055" y="2311"/>
                                <a:pt x="4055" y="2254"/>
                              </a:cubicBezTo>
                              <a:close/>
                              <a:moveTo>
                                <a:pt x="4012" y="1979"/>
                              </a:moveTo>
                              <a:cubicBezTo>
                                <a:pt x="4017" y="1968"/>
                                <a:pt x="3990" y="1965"/>
                                <a:pt x="3985" y="1976"/>
                              </a:cubicBezTo>
                              <a:cubicBezTo>
                                <a:pt x="3920" y="2081"/>
                                <a:pt x="3898" y="2194"/>
                                <a:pt x="3904" y="2311"/>
                              </a:cubicBezTo>
                              <a:cubicBezTo>
                                <a:pt x="3904" y="2332"/>
                                <a:pt x="3958" y="2332"/>
                                <a:pt x="3958" y="2311"/>
                              </a:cubicBezTo>
                              <a:cubicBezTo>
                                <a:pt x="3947" y="2194"/>
                                <a:pt x="3969" y="2088"/>
                                <a:pt x="4012" y="1979"/>
                              </a:cubicBezTo>
                              <a:close/>
                              <a:moveTo>
                                <a:pt x="4191" y="5309"/>
                              </a:moveTo>
                              <a:cubicBezTo>
                                <a:pt x="4164" y="5327"/>
                                <a:pt x="4207" y="5355"/>
                                <a:pt x="4234" y="5337"/>
                              </a:cubicBezTo>
                              <a:cubicBezTo>
                                <a:pt x="4392" y="5242"/>
                                <a:pt x="4522" y="5119"/>
                                <a:pt x="4587" y="4985"/>
                              </a:cubicBezTo>
                              <a:cubicBezTo>
                                <a:pt x="4587" y="4981"/>
                                <a:pt x="4576" y="4978"/>
                                <a:pt x="4576" y="4981"/>
                              </a:cubicBezTo>
                              <a:cubicBezTo>
                                <a:pt x="4478" y="5108"/>
                                <a:pt x="4359" y="5217"/>
                                <a:pt x="4191" y="5309"/>
                              </a:cubicBezTo>
                              <a:close/>
                              <a:moveTo>
                                <a:pt x="2960" y="4988"/>
                              </a:moveTo>
                              <a:cubicBezTo>
                                <a:pt x="2955" y="4985"/>
                                <a:pt x="2944" y="4988"/>
                                <a:pt x="2949" y="4992"/>
                              </a:cubicBezTo>
                              <a:cubicBezTo>
                                <a:pt x="3009" y="5087"/>
                                <a:pt x="3069" y="5179"/>
                                <a:pt x="3166" y="5256"/>
                              </a:cubicBezTo>
                              <a:cubicBezTo>
                                <a:pt x="3188" y="5274"/>
                                <a:pt x="3231" y="5246"/>
                                <a:pt x="3204" y="5232"/>
                              </a:cubicBezTo>
                              <a:cubicBezTo>
                                <a:pt x="3096" y="5161"/>
                                <a:pt x="3025" y="5076"/>
                                <a:pt x="2960" y="4988"/>
                              </a:cubicBezTo>
                              <a:close/>
                              <a:moveTo>
                                <a:pt x="3047" y="4956"/>
                              </a:moveTo>
                              <a:cubicBezTo>
                                <a:pt x="3042" y="4953"/>
                                <a:pt x="3031" y="4956"/>
                                <a:pt x="3036" y="4960"/>
                              </a:cubicBezTo>
                              <a:cubicBezTo>
                                <a:pt x="3096" y="5076"/>
                                <a:pt x="3199" y="5193"/>
                                <a:pt x="3340" y="5274"/>
                              </a:cubicBezTo>
                              <a:cubicBezTo>
                                <a:pt x="3367" y="5292"/>
                                <a:pt x="3405" y="5267"/>
                                <a:pt x="3383" y="5246"/>
                              </a:cubicBezTo>
                              <a:cubicBezTo>
                                <a:pt x="3248" y="5154"/>
                                <a:pt x="3134" y="5066"/>
                                <a:pt x="3047" y="4956"/>
                              </a:cubicBezTo>
                              <a:close/>
                              <a:moveTo>
                                <a:pt x="4202" y="4932"/>
                              </a:moveTo>
                              <a:cubicBezTo>
                                <a:pt x="4213" y="4886"/>
                                <a:pt x="4218" y="4840"/>
                                <a:pt x="4218" y="4794"/>
                              </a:cubicBezTo>
                              <a:cubicBezTo>
                                <a:pt x="4218" y="4787"/>
                                <a:pt x="4196" y="4787"/>
                                <a:pt x="4196" y="4794"/>
                              </a:cubicBezTo>
                              <a:cubicBezTo>
                                <a:pt x="4191" y="4840"/>
                                <a:pt x="4180" y="4882"/>
                                <a:pt x="4164" y="4928"/>
                              </a:cubicBezTo>
                              <a:cubicBezTo>
                                <a:pt x="4158" y="4942"/>
                                <a:pt x="4202" y="4949"/>
                                <a:pt x="4202" y="4932"/>
                              </a:cubicBezTo>
                              <a:close/>
                              <a:moveTo>
                                <a:pt x="4093" y="5133"/>
                              </a:moveTo>
                              <a:cubicBezTo>
                                <a:pt x="4099" y="5034"/>
                                <a:pt x="4099" y="4935"/>
                                <a:pt x="4099" y="4836"/>
                              </a:cubicBezTo>
                              <a:cubicBezTo>
                                <a:pt x="4099" y="4829"/>
                                <a:pt x="4083" y="4829"/>
                                <a:pt x="4083" y="4836"/>
                              </a:cubicBezTo>
                              <a:cubicBezTo>
                                <a:pt x="4066" y="4935"/>
                                <a:pt x="4050" y="5034"/>
                                <a:pt x="4039" y="5133"/>
                              </a:cubicBezTo>
                              <a:cubicBezTo>
                                <a:pt x="4039" y="5154"/>
                                <a:pt x="4093" y="5154"/>
                                <a:pt x="4093" y="5133"/>
                              </a:cubicBezTo>
                              <a:close/>
                              <a:moveTo>
                                <a:pt x="3698" y="5295"/>
                              </a:moveTo>
                              <a:cubicBezTo>
                                <a:pt x="3698" y="5172"/>
                                <a:pt x="3687" y="5045"/>
                                <a:pt x="3687" y="4921"/>
                              </a:cubicBezTo>
                              <a:cubicBezTo>
                                <a:pt x="3687" y="4914"/>
                                <a:pt x="3670" y="4914"/>
                                <a:pt x="3670" y="4921"/>
                              </a:cubicBezTo>
                              <a:cubicBezTo>
                                <a:pt x="3665" y="5045"/>
                                <a:pt x="3649" y="5172"/>
                                <a:pt x="3649" y="5295"/>
                              </a:cubicBezTo>
                              <a:cubicBezTo>
                                <a:pt x="3638" y="5320"/>
                                <a:pt x="3698" y="5320"/>
                                <a:pt x="3698" y="5295"/>
                              </a:cubicBezTo>
                              <a:close/>
                              <a:moveTo>
                                <a:pt x="2863" y="4985"/>
                              </a:moveTo>
                              <a:cubicBezTo>
                                <a:pt x="2857" y="4978"/>
                                <a:pt x="2846" y="4985"/>
                                <a:pt x="2846" y="4988"/>
                              </a:cubicBezTo>
                              <a:cubicBezTo>
                                <a:pt x="2863" y="5045"/>
                                <a:pt x="2911" y="5101"/>
                                <a:pt x="2966" y="5150"/>
                              </a:cubicBezTo>
                              <a:cubicBezTo>
                                <a:pt x="2982" y="5165"/>
                                <a:pt x="3020" y="5150"/>
                                <a:pt x="2998" y="5133"/>
                              </a:cubicBezTo>
                              <a:cubicBezTo>
                                <a:pt x="2939" y="5090"/>
                                <a:pt x="2901" y="5041"/>
                                <a:pt x="2863" y="4985"/>
                              </a:cubicBezTo>
                              <a:close/>
                              <a:moveTo>
                                <a:pt x="3459" y="4801"/>
                              </a:moveTo>
                              <a:cubicBezTo>
                                <a:pt x="3459" y="4791"/>
                                <a:pt x="3437" y="4791"/>
                                <a:pt x="3432" y="4801"/>
                              </a:cubicBezTo>
                              <a:cubicBezTo>
                                <a:pt x="3427" y="4833"/>
                                <a:pt x="3421" y="4868"/>
                                <a:pt x="3421" y="4900"/>
                              </a:cubicBezTo>
                              <a:cubicBezTo>
                                <a:pt x="3421" y="4914"/>
                                <a:pt x="3459" y="4914"/>
                                <a:pt x="3454" y="4900"/>
                              </a:cubicBezTo>
                              <a:cubicBezTo>
                                <a:pt x="3459" y="4868"/>
                                <a:pt x="3454" y="4836"/>
                                <a:pt x="3459" y="4801"/>
                              </a:cubicBezTo>
                              <a:close/>
                              <a:moveTo>
                                <a:pt x="4462" y="5292"/>
                              </a:moveTo>
                              <a:cubicBezTo>
                                <a:pt x="4554" y="5203"/>
                                <a:pt x="4619" y="5105"/>
                                <a:pt x="4679" y="5006"/>
                              </a:cubicBezTo>
                              <a:cubicBezTo>
                                <a:pt x="4684" y="4999"/>
                                <a:pt x="4663" y="4992"/>
                                <a:pt x="4657" y="4999"/>
                              </a:cubicBezTo>
                              <a:cubicBezTo>
                                <a:pt x="4587" y="5094"/>
                                <a:pt x="4500" y="5182"/>
                                <a:pt x="4413" y="5270"/>
                              </a:cubicBezTo>
                              <a:cubicBezTo>
                                <a:pt x="4386" y="5295"/>
                                <a:pt x="4440" y="5313"/>
                                <a:pt x="4462" y="5292"/>
                              </a:cubicBezTo>
                              <a:close/>
                              <a:moveTo>
                                <a:pt x="4001" y="5232"/>
                              </a:moveTo>
                              <a:cubicBezTo>
                                <a:pt x="4012" y="5108"/>
                                <a:pt x="4001" y="4988"/>
                                <a:pt x="3985" y="4865"/>
                              </a:cubicBezTo>
                              <a:cubicBezTo>
                                <a:pt x="3985" y="4854"/>
                                <a:pt x="3963" y="4854"/>
                                <a:pt x="3963" y="4865"/>
                              </a:cubicBezTo>
                              <a:cubicBezTo>
                                <a:pt x="3974" y="4988"/>
                                <a:pt x="3958" y="5112"/>
                                <a:pt x="3936" y="5232"/>
                              </a:cubicBezTo>
                              <a:cubicBezTo>
                                <a:pt x="3936" y="5256"/>
                                <a:pt x="4001" y="5256"/>
                                <a:pt x="4001" y="5232"/>
                              </a:cubicBezTo>
                              <a:close/>
                              <a:moveTo>
                                <a:pt x="3589" y="4868"/>
                              </a:moveTo>
                              <a:cubicBezTo>
                                <a:pt x="3589" y="4858"/>
                                <a:pt x="3567" y="4858"/>
                                <a:pt x="3562" y="4865"/>
                              </a:cubicBezTo>
                              <a:cubicBezTo>
                                <a:pt x="3535" y="4956"/>
                                <a:pt x="3530" y="5052"/>
                                <a:pt x="3540" y="5143"/>
                              </a:cubicBezTo>
                              <a:cubicBezTo>
                                <a:pt x="3546" y="5165"/>
                                <a:pt x="3595" y="5165"/>
                                <a:pt x="3595" y="5143"/>
                              </a:cubicBezTo>
                              <a:cubicBezTo>
                                <a:pt x="3578" y="5055"/>
                                <a:pt x="3578" y="4963"/>
                                <a:pt x="3589" y="4868"/>
                              </a:cubicBezTo>
                              <a:close/>
                              <a:moveTo>
                                <a:pt x="3909" y="5295"/>
                              </a:moveTo>
                              <a:cubicBezTo>
                                <a:pt x="3914" y="5175"/>
                                <a:pt x="3909" y="5059"/>
                                <a:pt x="3898" y="4939"/>
                              </a:cubicBezTo>
                              <a:cubicBezTo>
                                <a:pt x="3898" y="4932"/>
                                <a:pt x="3882" y="4932"/>
                                <a:pt x="3882" y="4939"/>
                              </a:cubicBezTo>
                              <a:cubicBezTo>
                                <a:pt x="3877" y="5059"/>
                                <a:pt x="3860" y="5175"/>
                                <a:pt x="3849" y="5295"/>
                              </a:cubicBezTo>
                              <a:cubicBezTo>
                                <a:pt x="3844" y="5320"/>
                                <a:pt x="3909" y="5320"/>
                                <a:pt x="3909" y="5295"/>
                              </a:cubicBezTo>
                              <a:close/>
                              <a:moveTo>
                                <a:pt x="3801" y="5351"/>
                              </a:moveTo>
                              <a:cubicBezTo>
                                <a:pt x="3811" y="5232"/>
                                <a:pt x="3801" y="5112"/>
                                <a:pt x="3801" y="4988"/>
                              </a:cubicBezTo>
                              <a:cubicBezTo>
                                <a:pt x="3801" y="4981"/>
                                <a:pt x="3779" y="4981"/>
                                <a:pt x="3779" y="4988"/>
                              </a:cubicBezTo>
                              <a:cubicBezTo>
                                <a:pt x="3768" y="5108"/>
                                <a:pt x="3752" y="5228"/>
                                <a:pt x="3741" y="5351"/>
                              </a:cubicBezTo>
                              <a:cubicBezTo>
                                <a:pt x="3741" y="5376"/>
                                <a:pt x="3801" y="5376"/>
                                <a:pt x="3801" y="5351"/>
                              </a:cubicBezTo>
                              <a:close/>
                              <a:moveTo>
                                <a:pt x="87" y="11574"/>
                              </a:moveTo>
                              <a:cubicBezTo>
                                <a:pt x="65" y="11585"/>
                                <a:pt x="38" y="11599"/>
                                <a:pt x="16" y="11610"/>
                              </a:cubicBezTo>
                              <a:lnTo>
                                <a:pt x="16" y="11638"/>
                              </a:lnTo>
                              <a:cubicBezTo>
                                <a:pt x="43" y="11620"/>
                                <a:pt x="76" y="11603"/>
                                <a:pt x="108" y="11588"/>
                              </a:cubicBezTo>
                              <a:cubicBezTo>
                                <a:pt x="119" y="11585"/>
                                <a:pt x="103" y="11567"/>
                                <a:pt x="87" y="11574"/>
                              </a:cubicBezTo>
                              <a:close/>
                              <a:moveTo>
                                <a:pt x="678" y="11687"/>
                              </a:moveTo>
                              <a:cubicBezTo>
                                <a:pt x="683" y="11684"/>
                                <a:pt x="678" y="11673"/>
                                <a:pt x="667" y="11677"/>
                              </a:cubicBezTo>
                              <a:cubicBezTo>
                                <a:pt x="466" y="11772"/>
                                <a:pt x="244" y="11821"/>
                                <a:pt x="16" y="11881"/>
                              </a:cubicBezTo>
                              <a:lnTo>
                                <a:pt x="16" y="11924"/>
                              </a:lnTo>
                              <a:cubicBezTo>
                                <a:pt x="22" y="11924"/>
                                <a:pt x="22" y="11924"/>
                                <a:pt x="27" y="11924"/>
                              </a:cubicBezTo>
                              <a:cubicBezTo>
                                <a:pt x="260" y="11874"/>
                                <a:pt x="510" y="11807"/>
                                <a:pt x="678" y="11687"/>
                              </a:cubicBezTo>
                              <a:close/>
                              <a:moveTo>
                                <a:pt x="4706" y="5115"/>
                              </a:moveTo>
                              <a:cubicBezTo>
                                <a:pt x="4728" y="5098"/>
                                <a:pt x="4739" y="5076"/>
                                <a:pt x="4749" y="5055"/>
                              </a:cubicBezTo>
                              <a:cubicBezTo>
                                <a:pt x="4760" y="5038"/>
                                <a:pt x="4777" y="5020"/>
                                <a:pt x="4782" y="4999"/>
                              </a:cubicBezTo>
                              <a:cubicBezTo>
                                <a:pt x="4787" y="4992"/>
                                <a:pt x="4766" y="4985"/>
                                <a:pt x="4760" y="4992"/>
                              </a:cubicBezTo>
                              <a:cubicBezTo>
                                <a:pt x="4744" y="5009"/>
                                <a:pt x="4733" y="5030"/>
                                <a:pt x="4717" y="5052"/>
                              </a:cubicBezTo>
                              <a:cubicBezTo>
                                <a:pt x="4701" y="5069"/>
                                <a:pt x="4684" y="5087"/>
                                <a:pt x="4673" y="5105"/>
                              </a:cubicBezTo>
                              <a:cubicBezTo>
                                <a:pt x="4673" y="5119"/>
                                <a:pt x="4701" y="5126"/>
                                <a:pt x="4706" y="5115"/>
                              </a:cubicBezTo>
                              <a:close/>
                              <a:moveTo>
                                <a:pt x="320" y="11624"/>
                              </a:moveTo>
                              <a:cubicBezTo>
                                <a:pt x="222" y="11666"/>
                                <a:pt x="119" y="11705"/>
                                <a:pt x="16" y="11737"/>
                              </a:cubicBezTo>
                              <a:lnTo>
                                <a:pt x="16" y="11779"/>
                              </a:lnTo>
                              <a:cubicBezTo>
                                <a:pt x="130" y="11737"/>
                                <a:pt x="233" y="11687"/>
                                <a:pt x="331" y="11634"/>
                              </a:cubicBezTo>
                              <a:cubicBezTo>
                                <a:pt x="336" y="11631"/>
                                <a:pt x="325" y="11620"/>
                                <a:pt x="320" y="11624"/>
                              </a:cubicBezTo>
                              <a:close/>
                              <a:moveTo>
                                <a:pt x="667" y="7839"/>
                              </a:moveTo>
                              <a:cubicBezTo>
                                <a:pt x="689" y="7849"/>
                                <a:pt x="716" y="7831"/>
                                <a:pt x="694" y="7821"/>
                              </a:cubicBezTo>
                              <a:cubicBezTo>
                                <a:pt x="564" y="7733"/>
                                <a:pt x="412" y="7648"/>
                                <a:pt x="244" y="7574"/>
                              </a:cubicBezTo>
                              <a:cubicBezTo>
                                <a:pt x="358" y="7595"/>
                                <a:pt x="472" y="7613"/>
                                <a:pt x="586" y="7634"/>
                              </a:cubicBezTo>
                              <a:cubicBezTo>
                                <a:pt x="748" y="7697"/>
                                <a:pt x="905" y="7768"/>
                                <a:pt x="1057" y="7846"/>
                              </a:cubicBezTo>
                              <a:cubicBezTo>
                                <a:pt x="1073" y="7853"/>
                                <a:pt x="1101" y="7839"/>
                                <a:pt x="1079" y="7831"/>
                              </a:cubicBezTo>
                              <a:cubicBezTo>
                                <a:pt x="981" y="7779"/>
                                <a:pt x="878" y="7722"/>
                                <a:pt x="775" y="7669"/>
                              </a:cubicBezTo>
                              <a:cubicBezTo>
                                <a:pt x="1046" y="7722"/>
                                <a:pt x="1317" y="7782"/>
                                <a:pt x="1551" y="7874"/>
                              </a:cubicBezTo>
                              <a:cubicBezTo>
                                <a:pt x="1572" y="7881"/>
                                <a:pt x="1589" y="7863"/>
                                <a:pt x="1567" y="7853"/>
                              </a:cubicBezTo>
                              <a:cubicBezTo>
                                <a:pt x="1317" y="7736"/>
                                <a:pt x="1046" y="7648"/>
                                <a:pt x="770" y="7570"/>
                              </a:cubicBezTo>
                              <a:cubicBezTo>
                                <a:pt x="916" y="7563"/>
                                <a:pt x="1063" y="7553"/>
                                <a:pt x="1209" y="7535"/>
                              </a:cubicBezTo>
                              <a:cubicBezTo>
                                <a:pt x="1225" y="7532"/>
                                <a:pt x="1220" y="7514"/>
                                <a:pt x="1204" y="7514"/>
                              </a:cubicBezTo>
                              <a:cubicBezTo>
                                <a:pt x="992" y="7521"/>
                                <a:pt x="786" y="7525"/>
                                <a:pt x="580" y="7521"/>
                              </a:cubicBezTo>
                              <a:cubicBezTo>
                                <a:pt x="510" y="7503"/>
                                <a:pt x="439" y="7486"/>
                                <a:pt x="369" y="7472"/>
                              </a:cubicBezTo>
                              <a:cubicBezTo>
                                <a:pt x="564" y="7468"/>
                                <a:pt x="759" y="7454"/>
                                <a:pt x="949" y="7429"/>
                              </a:cubicBezTo>
                              <a:cubicBezTo>
                                <a:pt x="965" y="7426"/>
                                <a:pt x="960" y="7412"/>
                                <a:pt x="943" y="7412"/>
                              </a:cubicBezTo>
                              <a:cubicBezTo>
                                <a:pt x="634" y="7433"/>
                                <a:pt x="336" y="7422"/>
                                <a:pt x="33" y="7398"/>
                              </a:cubicBezTo>
                              <a:cubicBezTo>
                                <a:pt x="27" y="7398"/>
                                <a:pt x="16" y="7394"/>
                                <a:pt x="11" y="7394"/>
                              </a:cubicBezTo>
                              <a:lnTo>
                                <a:pt x="11" y="7560"/>
                              </a:lnTo>
                              <a:cubicBezTo>
                                <a:pt x="60" y="7574"/>
                                <a:pt x="108" y="7592"/>
                                <a:pt x="157" y="7609"/>
                              </a:cubicBezTo>
                              <a:cubicBezTo>
                                <a:pt x="342" y="7673"/>
                                <a:pt x="510" y="7750"/>
                                <a:pt x="667" y="7839"/>
                              </a:cubicBezTo>
                              <a:close/>
                              <a:moveTo>
                                <a:pt x="33" y="8463"/>
                              </a:moveTo>
                              <a:cubicBezTo>
                                <a:pt x="27" y="8481"/>
                                <a:pt x="22" y="8502"/>
                                <a:pt x="11" y="8519"/>
                              </a:cubicBezTo>
                              <a:lnTo>
                                <a:pt x="11" y="8675"/>
                              </a:lnTo>
                              <a:cubicBezTo>
                                <a:pt x="22" y="8604"/>
                                <a:pt x="38" y="8537"/>
                                <a:pt x="54" y="8466"/>
                              </a:cubicBezTo>
                              <a:cubicBezTo>
                                <a:pt x="65" y="8456"/>
                                <a:pt x="38" y="8452"/>
                                <a:pt x="33" y="8463"/>
                              </a:cubicBezTo>
                              <a:close/>
                              <a:moveTo>
                                <a:pt x="266" y="7771"/>
                              </a:moveTo>
                              <a:cubicBezTo>
                                <a:pt x="190" y="7712"/>
                                <a:pt x="103" y="7655"/>
                                <a:pt x="16" y="7606"/>
                              </a:cubicBezTo>
                              <a:lnTo>
                                <a:pt x="16" y="7666"/>
                              </a:lnTo>
                              <a:cubicBezTo>
                                <a:pt x="92" y="7704"/>
                                <a:pt x="168" y="7743"/>
                                <a:pt x="239" y="7789"/>
                              </a:cubicBezTo>
                              <a:cubicBezTo>
                                <a:pt x="260" y="7800"/>
                                <a:pt x="282" y="7782"/>
                                <a:pt x="266" y="7771"/>
                              </a:cubicBezTo>
                              <a:close/>
                              <a:moveTo>
                                <a:pt x="81" y="10565"/>
                              </a:moveTo>
                              <a:cubicBezTo>
                                <a:pt x="60" y="10601"/>
                                <a:pt x="33" y="10639"/>
                                <a:pt x="16" y="10675"/>
                              </a:cubicBezTo>
                              <a:lnTo>
                                <a:pt x="16" y="10834"/>
                              </a:lnTo>
                              <a:cubicBezTo>
                                <a:pt x="49" y="10745"/>
                                <a:pt x="81" y="10661"/>
                                <a:pt x="114" y="10572"/>
                              </a:cubicBezTo>
                              <a:cubicBezTo>
                                <a:pt x="119" y="10562"/>
                                <a:pt x="92" y="10555"/>
                                <a:pt x="81" y="10565"/>
                              </a:cubicBezTo>
                              <a:close/>
                              <a:moveTo>
                                <a:pt x="656" y="11779"/>
                              </a:moveTo>
                              <a:cubicBezTo>
                                <a:pt x="493" y="11828"/>
                                <a:pt x="331" y="11878"/>
                                <a:pt x="168" y="11920"/>
                              </a:cubicBezTo>
                              <a:cubicBezTo>
                                <a:pt x="136" y="11927"/>
                                <a:pt x="152" y="11962"/>
                                <a:pt x="184" y="11955"/>
                              </a:cubicBezTo>
                              <a:cubicBezTo>
                                <a:pt x="352" y="11909"/>
                                <a:pt x="515" y="11857"/>
                                <a:pt x="672" y="11793"/>
                              </a:cubicBezTo>
                              <a:cubicBezTo>
                                <a:pt x="683" y="11786"/>
                                <a:pt x="667" y="11775"/>
                                <a:pt x="656" y="11779"/>
                              </a:cubicBezTo>
                              <a:close/>
                              <a:moveTo>
                                <a:pt x="743" y="11849"/>
                              </a:moveTo>
                              <a:cubicBezTo>
                                <a:pt x="596" y="11888"/>
                                <a:pt x="450" y="11920"/>
                                <a:pt x="304" y="11948"/>
                              </a:cubicBezTo>
                              <a:cubicBezTo>
                                <a:pt x="271" y="11955"/>
                                <a:pt x="282" y="11991"/>
                                <a:pt x="320" y="11984"/>
                              </a:cubicBezTo>
                              <a:cubicBezTo>
                                <a:pt x="466" y="11948"/>
                                <a:pt x="613" y="11909"/>
                                <a:pt x="754" y="11867"/>
                              </a:cubicBezTo>
                              <a:cubicBezTo>
                                <a:pt x="764" y="11864"/>
                                <a:pt x="759" y="11846"/>
                                <a:pt x="743" y="11849"/>
                              </a:cubicBezTo>
                              <a:close/>
                              <a:moveTo>
                                <a:pt x="1052" y="11991"/>
                              </a:moveTo>
                              <a:cubicBezTo>
                                <a:pt x="905" y="12005"/>
                                <a:pt x="764" y="12022"/>
                                <a:pt x="618" y="12044"/>
                              </a:cubicBezTo>
                              <a:cubicBezTo>
                                <a:pt x="586" y="12047"/>
                                <a:pt x="602" y="12082"/>
                                <a:pt x="634" y="12075"/>
                              </a:cubicBezTo>
                              <a:cubicBezTo>
                                <a:pt x="775" y="12047"/>
                                <a:pt x="916" y="12026"/>
                                <a:pt x="1063" y="12005"/>
                              </a:cubicBezTo>
                              <a:cubicBezTo>
                                <a:pt x="1073" y="12005"/>
                                <a:pt x="1068" y="11991"/>
                                <a:pt x="1052" y="11991"/>
                              </a:cubicBezTo>
                              <a:close/>
                              <a:moveTo>
                                <a:pt x="11423" y="21579"/>
                              </a:moveTo>
                              <a:cubicBezTo>
                                <a:pt x="11456" y="21586"/>
                                <a:pt x="11483" y="21593"/>
                                <a:pt x="11516" y="21600"/>
                              </a:cubicBezTo>
                              <a:lnTo>
                                <a:pt x="11602" y="21600"/>
                              </a:lnTo>
                              <a:cubicBezTo>
                                <a:pt x="11548" y="21589"/>
                                <a:pt x="11489" y="21575"/>
                                <a:pt x="11429" y="21568"/>
                              </a:cubicBezTo>
                              <a:cubicBezTo>
                                <a:pt x="11413" y="21565"/>
                                <a:pt x="11407" y="21575"/>
                                <a:pt x="11423" y="21579"/>
                              </a:cubicBezTo>
                              <a:close/>
                              <a:moveTo>
                                <a:pt x="911" y="11906"/>
                              </a:moveTo>
                              <a:cubicBezTo>
                                <a:pt x="754" y="11948"/>
                                <a:pt x="596" y="11980"/>
                                <a:pt x="428" y="12005"/>
                              </a:cubicBezTo>
                              <a:cubicBezTo>
                                <a:pt x="390" y="12012"/>
                                <a:pt x="407" y="12051"/>
                                <a:pt x="445" y="12044"/>
                              </a:cubicBezTo>
                              <a:cubicBezTo>
                                <a:pt x="607" y="12012"/>
                                <a:pt x="764" y="11969"/>
                                <a:pt x="916" y="11920"/>
                              </a:cubicBezTo>
                              <a:cubicBezTo>
                                <a:pt x="933" y="11917"/>
                                <a:pt x="927" y="11902"/>
                                <a:pt x="911" y="11906"/>
                              </a:cubicBezTo>
                              <a:close/>
                              <a:moveTo>
                                <a:pt x="20911" y="21600"/>
                              </a:moveTo>
                              <a:lnTo>
                                <a:pt x="21080" y="21600"/>
                              </a:lnTo>
                              <a:cubicBezTo>
                                <a:pt x="21145" y="21565"/>
                                <a:pt x="21204" y="21526"/>
                                <a:pt x="21264" y="21484"/>
                              </a:cubicBezTo>
                              <a:cubicBezTo>
                                <a:pt x="21269" y="21487"/>
                                <a:pt x="21275" y="21487"/>
                                <a:pt x="21286" y="21491"/>
                              </a:cubicBezTo>
                              <a:cubicBezTo>
                                <a:pt x="21361" y="21505"/>
                                <a:pt x="21443" y="21519"/>
                                <a:pt x="21530" y="21526"/>
                              </a:cubicBezTo>
                              <a:lnTo>
                                <a:pt x="21530" y="21431"/>
                              </a:lnTo>
                              <a:cubicBezTo>
                                <a:pt x="21519" y="21431"/>
                                <a:pt x="21508" y="21431"/>
                                <a:pt x="21497" y="21427"/>
                              </a:cubicBezTo>
                              <a:cubicBezTo>
                                <a:pt x="21508" y="21424"/>
                                <a:pt x="21519" y="21420"/>
                                <a:pt x="21530" y="21417"/>
                              </a:cubicBezTo>
                              <a:lnTo>
                                <a:pt x="21530" y="21290"/>
                              </a:lnTo>
                              <a:cubicBezTo>
                                <a:pt x="21513" y="21297"/>
                                <a:pt x="21502" y="21307"/>
                                <a:pt x="21486" y="21314"/>
                              </a:cubicBezTo>
                              <a:cubicBezTo>
                                <a:pt x="21486" y="21314"/>
                                <a:pt x="21486" y="21314"/>
                                <a:pt x="21481" y="21314"/>
                              </a:cubicBezTo>
                              <a:cubicBezTo>
                                <a:pt x="21497" y="21304"/>
                                <a:pt x="21513" y="21293"/>
                                <a:pt x="21524" y="21286"/>
                              </a:cubicBezTo>
                              <a:lnTo>
                                <a:pt x="21524" y="21152"/>
                              </a:lnTo>
                              <a:cubicBezTo>
                                <a:pt x="21508" y="21166"/>
                                <a:pt x="21497" y="21177"/>
                                <a:pt x="21481" y="21191"/>
                              </a:cubicBezTo>
                              <a:cubicBezTo>
                                <a:pt x="21313" y="21350"/>
                                <a:pt x="21128" y="21487"/>
                                <a:pt x="20911" y="21600"/>
                              </a:cubicBezTo>
                              <a:close/>
                              <a:moveTo>
                                <a:pt x="10372" y="8918"/>
                              </a:moveTo>
                              <a:cubicBezTo>
                                <a:pt x="10529" y="8925"/>
                                <a:pt x="10681" y="8925"/>
                                <a:pt x="10838" y="8946"/>
                              </a:cubicBezTo>
                              <a:cubicBezTo>
                                <a:pt x="10849" y="8946"/>
                                <a:pt x="10854" y="8936"/>
                                <a:pt x="10843" y="8936"/>
                              </a:cubicBezTo>
                              <a:cubicBezTo>
                                <a:pt x="10697" y="8900"/>
                                <a:pt x="10529" y="8869"/>
                                <a:pt x="10372" y="8876"/>
                              </a:cubicBezTo>
                              <a:cubicBezTo>
                                <a:pt x="10328" y="8876"/>
                                <a:pt x="10328" y="8918"/>
                                <a:pt x="10372" y="8918"/>
                              </a:cubicBezTo>
                              <a:close/>
                              <a:moveTo>
                                <a:pt x="11245" y="11419"/>
                              </a:moveTo>
                              <a:cubicBezTo>
                                <a:pt x="11261" y="11409"/>
                                <a:pt x="11239" y="11394"/>
                                <a:pt x="11223" y="11405"/>
                              </a:cubicBezTo>
                              <a:cubicBezTo>
                                <a:pt x="11104" y="11468"/>
                                <a:pt x="10984" y="11539"/>
                                <a:pt x="10898" y="11624"/>
                              </a:cubicBezTo>
                              <a:cubicBezTo>
                                <a:pt x="10876" y="11645"/>
                                <a:pt x="10930" y="11666"/>
                                <a:pt x="10952" y="11645"/>
                              </a:cubicBezTo>
                              <a:cubicBezTo>
                                <a:pt x="11039" y="11564"/>
                                <a:pt x="11131" y="11486"/>
                                <a:pt x="11245" y="11419"/>
                              </a:cubicBezTo>
                              <a:close/>
                              <a:moveTo>
                                <a:pt x="11174" y="11345"/>
                              </a:moveTo>
                              <a:cubicBezTo>
                                <a:pt x="11190" y="11341"/>
                                <a:pt x="11180" y="11324"/>
                                <a:pt x="11163" y="11327"/>
                              </a:cubicBezTo>
                              <a:cubicBezTo>
                                <a:pt x="10979" y="11370"/>
                                <a:pt x="10827" y="11490"/>
                                <a:pt x="10697" y="11581"/>
                              </a:cubicBezTo>
                              <a:cubicBezTo>
                                <a:pt x="10670" y="11603"/>
                                <a:pt x="10713" y="11631"/>
                                <a:pt x="10740" y="11610"/>
                              </a:cubicBezTo>
                              <a:cubicBezTo>
                                <a:pt x="10865" y="11514"/>
                                <a:pt x="10995" y="11401"/>
                                <a:pt x="11174" y="11345"/>
                              </a:cubicBezTo>
                              <a:close/>
                              <a:moveTo>
                                <a:pt x="10355" y="10396"/>
                              </a:moveTo>
                              <a:cubicBezTo>
                                <a:pt x="10361" y="10396"/>
                                <a:pt x="10361" y="10393"/>
                                <a:pt x="10355" y="10393"/>
                              </a:cubicBezTo>
                              <a:cubicBezTo>
                                <a:pt x="10350" y="10389"/>
                                <a:pt x="10350" y="10396"/>
                                <a:pt x="10355" y="10396"/>
                              </a:cubicBezTo>
                              <a:close/>
                              <a:moveTo>
                                <a:pt x="10236" y="9003"/>
                              </a:moveTo>
                              <a:cubicBezTo>
                                <a:pt x="10388" y="9013"/>
                                <a:pt x="10540" y="9013"/>
                                <a:pt x="10692" y="9017"/>
                              </a:cubicBezTo>
                              <a:cubicBezTo>
                                <a:pt x="10702" y="9017"/>
                                <a:pt x="10708" y="9003"/>
                                <a:pt x="10697" y="9003"/>
                              </a:cubicBezTo>
                              <a:cubicBezTo>
                                <a:pt x="10545" y="8985"/>
                                <a:pt x="10393" y="8964"/>
                                <a:pt x="10236" y="8957"/>
                              </a:cubicBezTo>
                              <a:cubicBezTo>
                                <a:pt x="10187" y="8953"/>
                                <a:pt x="10187" y="8999"/>
                                <a:pt x="10236" y="9003"/>
                              </a:cubicBezTo>
                              <a:close/>
                              <a:moveTo>
                                <a:pt x="10263" y="9059"/>
                              </a:moveTo>
                              <a:cubicBezTo>
                                <a:pt x="10214" y="9056"/>
                                <a:pt x="10204" y="9098"/>
                                <a:pt x="10252" y="9101"/>
                              </a:cubicBezTo>
                              <a:cubicBezTo>
                                <a:pt x="10361" y="9108"/>
                                <a:pt x="10475" y="9112"/>
                                <a:pt x="10583" y="9101"/>
                              </a:cubicBezTo>
                              <a:cubicBezTo>
                                <a:pt x="10599" y="9101"/>
                                <a:pt x="10599" y="9084"/>
                                <a:pt x="10583" y="9084"/>
                              </a:cubicBezTo>
                              <a:cubicBezTo>
                                <a:pt x="10475" y="9077"/>
                                <a:pt x="10372" y="9073"/>
                                <a:pt x="10263" y="9059"/>
                              </a:cubicBezTo>
                              <a:close/>
                              <a:moveTo>
                                <a:pt x="10323" y="9631"/>
                              </a:moveTo>
                              <a:cubicBezTo>
                                <a:pt x="10399" y="9645"/>
                                <a:pt x="10475" y="9659"/>
                                <a:pt x="10551" y="9666"/>
                              </a:cubicBezTo>
                              <a:cubicBezTo>
                                <a:pt x="10572" y="9669"/>
                                <a:pt x="10583" y="9648"/>
                                <a:pt x="10561" y="9645"/>
                              </a:cubicBezTo>
                              <a:cubicBezTo>
                                <a:pt x="10507" y="9634"/>
                                <a:pt x="10453" y="9627"/>
                                <a:pt x="10399" y="9613"/>
                              </a:cubicBezTo>
                              <a:cubicBezTo>
                                <a:pt x="10350" y="9602"/>
                                <a:pt x="10285" y="9592"/>
                                <a:pt x="10252" y="9564"/>
                              </a:cubicBezTo>
                              <a:cubicBezTo>
                                <a:pt x="10231" y="9546"/>
                                <a:pt x="10187" y="9571"/>
                                <a:pt x="10209" y="9585"/>
                              </a:cubicBezTo>
                              <a:cubicBezTo>
                                <a:pt x="10231" y="9609"/>
                                <a:pt x="10274" y="9620"/>
                                <a:pt x="10323" y="9631"/>
                              </a:cubicBezTo>
                              <a:close/>
                              <a:moveTo>
                                <a:pt x="10193" y="9708"/>
                              </a:moveTo>
                              <a:cubicBezTo>
                                <a:pt x="10301" y="9747"/>
                                <a:pt x="10415" y="9779"/>
                                <a:pt x="10540" y="9796"/>
                              </a:cubicBezTo>
                              <a:cubicBezTo>
                                <a:pt x="10670" y="9814"/>
                                <a:pt x="10800" y="9821"/>
                                <a:pt x="10930" y="9846"/>
                              </a:cubicBezTo>
                              <a:cubicBezTo>
                                <a:pt x="10952" y="9849"/>
                                <a:pt x="10963" y="9828"/>
                                <a:pt x="10941" y="9825"/>
                              </a:cubicBezTo>
                              <a:cubicBezTo>
                                <a:pt x="10833" y="9796"/>
                                <a:pt x="10719" y="9782"/>
                                <a:pt x="10605" y="9765"/>
                              </a:cubicBezTo>
                              <a:cubicBezTo>
                                <a:pt x="10475" y="9743"/>
                                <a:pt x="10355" y="9708"/>
                                <a:pt x="10236" y="9669"/>
                              </a:cubicBezTo>
                              <a:cubicBezTo>
                                <a:pt x="10187" y="9655"/>
                                <a:pt x="10149" y="9694"/>
                                <a:pt x="10193" y="9708"/>
                              </a:cubicBezTo>
                              <a:close/>
                              <a:moveTo>
                                <a:pt x="13446" y="12044"/>
                              </a:moveTo>
                              <a:cubicBezTo>
                                <a:pt x="13446" y="12029"/>
                                <a:pt x="13413" y="12029"/>
                                <a:pt x="13413" y="12044"/>
                              </a:cubicBezTo>
                              <a:cubicBezTo>
                                <a:pt x="13408" y="12125"/>
                                <a:pt x="13430" y="12199"/>
                                <a:pt x="13462" y="12276"/>
                              </a:cubicBezTo>
                              <a:cubicBezTo>
                                <a:pt x="13473" y="12301"/>
                                <a:pt x="13533" y="12290"/>
                                <a:pt x="13522" y="12266"/>
                              </a:cubicBezTo>
                              <a:cubicBezTo>
                                <a:pt x="13473" y="12195"/>
                                <a:pt x="13451" y="12121"/>
                                <a:pt x="13446" y="12044"/>
                              </a:cubicBezTo>
                              <a:close/>
                              <a:moveTo>
                                <a:pt x="14438" y="12195"/>
                              </a:moveTo>
                              <a:cubicBezTo>
                                <a:pt x="14438" y="12227"/>
                                <a:pt x="14438" y="12259"/>
                                <a:pt x="14433" y="12290"/>
                              </a:cubicBezTo>
                              <a:cubicBezTo>
                                <a:pt x="14433" y="12312"/>
                                <a:pt x="14481" y="12312"/>
                                <a:pt x="14481" y="12290"/>
                              </a:cubicBezTo>
                              <a:cubicBezTo>
                                <a:pt x="14476" y="12259"/>
                                <a:pt x="14476" y="12227"/>
                                <a:pt x="14476" y="12195"/>
                              </a:cubicBezTo>
                              <a:cubicBezTo>
                                <a:pt x="14476" y="12181"/>
                                <a:pt x="14438" y="12181"/>
                                <a:pt x="14438" y="12195"/>
                              </a:cubicBezTo>
                              <a:close/>
                              <a:moveTo>
                                <a:pt x="13245" y="11857"/>
                              </a:moveTo>
                              <a:cubicBezTo>
                                <a:pt x="13245" y="11842"/>
                                <a:pt x="13218" y="11842"/>
                                <a:pt x="13213" y="11857"/>
                              </a:cubicBezTo>
                              <a:cubicBezTo>
                                <a:pt x="13202" y="11987"/>
                                <a:pt x="13223" y="12118"/>
                                <a:pt x="13294" y="12241"/>
                              </a:cubicBezTo>
                              <a:cubicBezTo>
                                <a:pt x="13305" y="12266"/>
                                <a:pt x="13370" y="12255"/>
                                <a:pt x="13354" y="12230"/>
                              </a:cubicBezTo>
                              <a:cubicBezTo>
                                <a:pt x="13283" y="12111"/>
                                <a:pt x="13245" y="11987"/>
                                <a:pt x="13245" y="11857"/>
                              </a:cubicBezTo>
                              <a:close/>
                              <a:moveTo>
                                <a:pt x="11266" y="11486"/>
                              </a:moveTo>
                              <a:cubicBezTo>
                                <a:pt x="11169" y="11543"/>
                                <a:pt x="11098" y="11613"/>
                                <a:pt x="11039" y="11687"/>
                              </a:cubicBezTo>
                              <a:cubicBezTo>
                                <a:pt x="11011" y="11719"/>
                                <a:pt x="11087" y="11744"/>
                                <a:pt x="11109" y="11708"/>
                              </a:cubicBezTo>
                              <a:cubicBezTo>
                                <a:pt x="11152" y="11634"/>
                                <a:pt x="11223" y="11567"/>
                                <a:pt x="11293" y="11504"/>
                              </a:cubicBezTo>
                              <a:cubicBezTo>
                                <a:pt x="11315" y="11490"/>
                                <a:pt x="11283" y="11476"/>
                                <a:pt x="11266" y="11486"/>
                              </a:cubicBezTo>
                              <a:close/>
                              <a:moveTo>
                                <a:pt x="11331" y="11603"/>
                              </a:moveTo>
                              <a:cubicBezTo>
                                <a:pt x="11261" y="11655"/>
                                <a:pt x="11190" y="11715"/>
                                <a:pt x="11147" y="11779"/>
                              </a:cubicBezTo>
                              <a:cubicBezTo>
                                <a:pt x="11131" y="11804"/>
                                <a:pt x="11185" y="11821"/>
                                <a:pt x="11201" y="11800"/>
                              </a:cubicBezTo>
                              <a:cubicBezTo>
                                <a:pt x="11245" y="11737"/>
                                <a:pt x="11293" y="11677"/>
                                <a:pt x="11358" y="11617"/>
                              </a:cubicBezTo>
                              <a:cubicBezTo>
                                <a:pt x="11369" y="11606"/>
                                <a:pt x="11342" y="11592"/>
                                <a:pt x="11331" y="11603"/>
                              </a:cubicBezTo>
                              <a:close/>
                              <a:moveTo>
                                <a:pt x="11407" y="11775"/>
                              </a:moveTo>
                              <a:cubicBezTo>
                                <a:pt x="11386" y="11797"/>
                                <a:pt x="11358" y="11818"/>
                                <a:pt x="11331" y="11839"/>
                              </a:cubicBezTo>
                              <a:cubicBezTo>
                                <a:pt x="11304" y="11860"/>
                                <a:pt x="11353" y="11881"/>
                                <a:pt x="11375" y="11860"/>
                              </a:cubicBezTo>
                              <a:cubicBezTo>
                                <a:pt x="11396" y="11835"/>
                                <a:pt x="11418" y="11814"/>
                                <a:pt x="11440" y="11790"/>
                              </a:cubicBezTo>
                              <a:cubicBezTo>
                                <a:pt x="11456" y="11775"/>
                                <a:pt x="11423" y="11765"/>
                                <a:pt x="11407" y="11775"/>
                              </a:cubicBezTo>
                              <a:close/>
                              <a:moveTo>
                                <a:pt x="14297" y="7426"/>
                              </a:moveTo>
                              <a:cubicBezTo>
                                <a:pt x="14330" y="7539"/>
                                <a:pt x="14330" y="7652"/>
                                <a:pt x="14335" y="7768"/>
                              </a:cubicBezTo>
                              <a:cubicBezTo>
                                <a:pt x="14335" y="7782"/>
                                <a:pt x="14362" y="7782"/>
                                <a:pt x="14362" y="7768"/>
                              </a:cubicBezTo>
                              <a:cubicBezTo>
                                <a:pt x="14362" y="7697"/>
                                <a:pt x="14384" y="7627"/>
                                <a:pt x="14378" y="7556"/>
                              </a:cubicBezTo>
                              <a:cubicBezTo>
                                <a:pt x="14378" y="7507"/>
                                <a:pt x="14367" y="7458"/>
                                <a:pt x="14367" y="7412"/>
                              </a:cubicBezTo>
                              <a:cubicBezTo>
                                <a:pt x="14367" y="7380"/>
                                <a:pt x="14292" y="7380"/>
                                <a:pt x="14292" y="7412"/>
                              </a:cubicBezTo>
                              <a:cubicBezTo>
                                <a:pt x="14292" y="7415"/>
                                <a:pt x="14292" y="7415"/>
                                <a:pt x="14292" y="7419"/>
                              </a:cubicBezTo>
                              <a:cubicBezTo>
                                <a:pt x="14297" y="7419"/>
                                <a:pt x="14297" y="7422"/>
                                <a:pt x="14297" y="7426"/>
                              </a:cubicBezTo>
                              <a:close/>
                              <a:moveTo>
                                <a:pt x="16411" y="8569"/>
                              </a:moveTo>
                              <a:cubicBezTo>
                                <a:pt x="16547" y="8526"/>
                                <a:pt x="16688" y="8495"/>
                                <a:pt x="16840" y="8481"/>
                              </a:cubicBezTo>
                              <a:cubicBezTo>
                                <a:pt x="16878" y="8477"/>
                                <a:pt x="16861" y="8435"/>
                                <a:pt x="16824" y="8442"/>
                              </a:cubicBezTo>
                              <a:cubicBezTo>
                                <a:pt x="16672" y="8466"/>
                                <a:pt x="16531" y="8498"/>
                                <a:pt x="16401" y="8555"/>
                              </a:cubicBezTo>
                              <a:cubicBezTo>
                                <a:pt x="16384" y="8562"/>
                                <a:pt x="16395" y="8576"/>
                                <a:pt x="16411" y="8569"/>
                              </a:cubicBezTo>
                              <a:close/>
                              <a:moveTo>
                                <a:pt x="16303" y="8463"/>
                              </a:moveTo>
                              <a:cubicBezTo>
                                <a:pt x="16411" y="8438"/>
                                <a:pt x="16525" y="8421"/>
                                <a:pt x="16639" y="8406"/>
                              </a:cubicBezTo>
                              <a:cubicBezTo>
                                <a:pt x="16683" y="8403"/>
                                <a:pt x="16661" y="8357"/>
                                <a:pt x="16623" y="8364"/>
                              </a:cubicBezTo>
                              <a:cubicBezTo>
                                <a:pt x="16509" y="8385"/>
                                <a:pt x="16401" y="8414"/>
                                <a:pt x="16292" y="8442"/>
                              </a:cubicBezTo>
                              <a:cubicBezTo>
                                <a:pt x="16276" y="8449"/>
                                <a:pt x="16287" y="8466"/>
                                <a:pt x="16303" y="8463"/>
                              </a:cubicBezTo>
                              <a:close/>
                              <a:moveTo>
                                <a:pt x="16325" y="8713"/>
                              </a:moveTo>
                              <a:cubicBezTo>
                                <a:pt x="16520" y="8653"/>
                                <a:pt x="16715" y="8604"/>
                                <a:pt x="16927" y="8583"/>
                              </a:cubicBezTo>
                              <a:cubicBezTo>
                                <a:pt x="16970" y="8579"/>
                                <a:pt x="16954" y="8530"/>
                                <a:pt x="16905" y="8537"/>
                              </a:cubicBezTo>
                              <a:cubicBezTo>
                                <a:pt x="16693" y="8572"/>
                                <a:pt x="16493" y="8622"/>
                                <a:pt x="16308" y="8699"/>
                              </a:cubicBezTo>
                              <a:cubicBezTo>
                                <a:pt x="16303" y="8706"/>
                                <a:pt x="16314" y="8717"/>
                                <a:pt x="16325" y="8713"/>
                              </a:cubicBezTo>
                              <a:close/>
                              <a:moveTo>
                                <a:pt x="16655" y="9147"/>
                              </a:moveTo>
                              <a:cubicBezTo>
                                <a:pt x="16601" y="9165"/>
                                <a:pt x="16542" y="9176"/>
                                <a:pt x="16482" y="9176"/>
                              </a:cubicBezTo>
                              <a:cubicBezTo>
                                <a:pt x="16460" y="9176"/>
                                <a:pt x="16460" y="9200"/>
                                <a:pt x="16482" y="9200"/>
                              </a:cubicBezTo>
                              <a:cubicBezTo>
                                <a:pt x="16547" y="9200"/>
                                <a:pt x="16612" y="9193"/>
                                <a:pt x="16677" y="9183"/>
                              </a:cubicBezTo>
                              <a:cubicBezTo>
                                <a:pt x="16715" y="9176"/>
                                <a:pt x="16693" y="9137"/>
                                <a:pt x="16655" y="9147"/>
                              </a:cubicBezTo>
                              <a:close/>
                              <a:moveTo>
                                <a:pt x="16276" y="8315"/>
                              </a:moveTo>
                              <a:cubicBezTo>
                                <a:pt x="16346" y="8301"/>
                                <a:pt x="16417" y="8290"/>
                                <a:pt x="16487" y="8287"/>
                              </a:cubicBezTo>
                              <a:cubicBezTo>
                                <a:pt x="16525" y="8283"/>
                                <a:pt x="16514" y="8244"/>
                                <a:pt x="16482" y="8251"/>
                              </a:cubicBezTo>
                              <a:cubicBezTo>
                                <a:pt x="16411" y="8265"/>
                                <a:pt x="16341" y="8283"/>
                                <a:pt x="16270" y="8301"/>
                              </a:cubicBezTo>
                              <a:cubicBezTo>
                                <a:pt x="16254" y="8301"/>
                                <a:pt x="16260" y="8318"/>
                                <a:pt x="16276" y="8315"/>
                              </a:cubicBezTo>
                              <a:close/>
                              <a:moveTo>
                                <a:pt x="16786" y="9013"/>
                              </a:moveTo>
                              <a:cubicBezTo>
                                <a:pt x="16645" y="9027"/>
                                <a:pt x="16504" y="9052"/>
                                <a:pt x="16384" y="9101"/>
                              </a:cubicBezTo>
                              <a:cubicBezTo>
                                <a:pt x="16368" y="9108"/>
                                <a:pt x="16384" y="9123"/>
                                <a:pt x="16401" y="9116"/>
                              </a:cubicBezTo>
                              <a:cubicBezTo>
                                <a:pt x="16531" y="9080"/>
                                <a:pt x="16655" y="9052"/>
                                <a:pt x="16796" y="9052"/>
                              </a:cubicBezTo>
                              <a:cubicBezTo>
                                <a:pt x="16840" y="9056"/>
                                <a:pt x="16834" y="9010"/>
                                <a:pt x="16786" y="9013"/>
                              </a:cubicBezTo>
                              <a:close/>
                              <a:moveTo>
                                <a:pt x="13701" y="9606"/>
                              </a:moveTo>
                              <a:cubicBezTo>
                                <a:pt x="13673" y="9595"/>
                                <a:pt x="13646" y="9616"/>
                                <a:pt x="13657" y="9634"/>
                              </a:cubicBezTo>
                              <a:cubicBezTo>
                                <a:pt x="13755" y="9740"/>
                                <a:pt x="13787" y="9867"/>
                                <a:pt x="13701" y="9962"/>
                              </a:cubicBezTo>
                              <a:cubicBezTo>
                                <a:pt x="13673" y="9860"/>
                                <a:pt x="13625" y="9754"/>
                                <a:pt x="13576" y="9659"/>
                              </a:cubicBezTo>
                              <a:cubicBezTo>
                                <a:pt x="13565" y="9645"/>
                                <a:pt x="13538" y="9648"/>
                                <a:pt x="13538" y="9666"/>
                              </a:cubicBezTo>
                              <a:cubicBezTo>
                                <a:pt x="13565" y="9786"/>
                                <a:pt x="13576" y="9906"/>
                                <a:pt x="13587" y="10026"/>
                              </a:cubicBezTo>
                              <a:cubicBezTo>
                                <a:pt x="13587" y="10029"/>
                                <a:pt x="13587" y="10033"/>
                                <a:pt x="13587" y="10033"/>
                              </a:cubicBezTo>
                              <a:cubicBezTo>
                                <a:pt x="13581" y="10036"/>
                                <a:pt x="13570" y="10040"/>
                                <a:pt x="13560" y="10043"/>
                              </a:cubicBezTo>
                              <a:cubicBezTo>
                                <a:pt x="13516" y="9923"/>
                                <a:pt x="13478" y="9803"/>
                                <a:pt x="13424" y="9687"/>
                              </a:cubicBezTo>
                              <a:cubicBezTo>
                                <a:pt x="13413" y="9662"/>
                                <a:pt x="13359" y="9673"/>
                                <a:pt x="13370" y="9698"/>
                              </a:cubicBezTo>
                              <a:cubicBezTo>
                                <a:pt x="13408" y="9814"/>
                                <a:pt x="13430" y="9930"/>
                                <a:pt x="13413" y="10047"/>
                              </a:cubicBezTo>
                              <a:cubicBezTo>
                                <a:pt x="13408" y="10047"/>
                                <a:pt x="13408" y="10047"/>
                                <a:pt x="13402" y="10047"/>
                              </a:cubicBezTo>
                              <a:cubicBezTo>
                                <a:pt x="13381" y="10043"/>
                                <a:pt x="13289" y="10022"/>
                                <a:pt x="13289" y="10036"/>
                              </a:cubicBezTo>
                              <a:cubicBezTo>
                                <a:pt x="13272" y="10012"/>
                                <a:pt x="13267" y="9969"/>
                                <a:pt x="13261" y="9952"/>
                              </a:cubicBezTo>
                              <a:cubicBezTo>
                                <a:pt x="13240" y="9870"/>
                                <a:pt x="13240" y="9789"/>
                                <a:pt x="13251" y="9712"/>
                              </a:cubicBezTo>
                              <a:cubicBezTo>
                                <a:pt x="13251" y="9698"/>
                                <a:pt x="13218" y="9694"/>
                                <a:pt x="13213" y="9708"/>
                              </a:cubicBezTo>
                              <a:cubicBezTo>
                                <a:pt x="13169" y="9810"/>
                                <a:pt x="13148" y="9920"/>
                                <a:pt x="13148" y="10029"/>
                              </a:cubicBezTo>
                              <a:cubicBezTo>
                                <a:pt x="13148" y="10029"/>
                                <a:pt x="13142" y="10026"/>
                                <a:pt x="13142" y="10026"/>
                              </a:cubicBezTo>
                              <a:cubicBezTo>
                                <a:pt x="13001" y="9937"/>
                                <a:pt x="13066" y="9810"/>
                                <a:pt x="13120" y="9708"/>
                              </a:cubicBezTo>
                              <a:cubicBezTo>
                                <a:pt x="13131" y="9694"/>
                                <a:pt x="13093" y="9687"/>
                                <a:pt x="13083" y="9698"/>
                              </a:cubicBezTo>
                              <a:cubicBezTo>
                                <a:pt x="12969" y="9807"/>
                                <a:pt x="12882" y="9948"/>
                                <a:pt x="13017" y="10064"/>
                              </a:cubicBezTo>
                              <a:cubicBezTo>
                                <a:pt x="13131" y="10163"/>
                                <a:pt x="13343" y="10191"/>
                                <a:pt x="13522" y="10160"/>
                              </a:cubicBezTo>
                              <a:cubicBezTo>
                                <a:pt x="13880" y="10089"/>
                                <a:pt x="14037" y="9747"/>
                                <a:pt x="13701" y="9606"/>
                              </a:cubicBezTo>
                              <a:close/>
                              <a:moveTo>
                                <a:pt x="13175" y="7482"/>
                              </a:moveTo>
                              <a:cubicBezTo>
                                <a:pt x="13186" y="7496"/>
                                <a:pt x="13240" y="7567"/>
                                <a:pt x="13223" y="7577"/>
                              </a:cubicBezTo>
                              <a:cubicBezTo>
                                <a:pt x="13213" y="7585"/>
                                <a:pt x="13223" y="7592"/>
                                <a:pt x="13234" y="7592"/>
                              </a:cubicBezTo>
                              <a:cubicBezTo>
                                <a:pt x="13278" y="7585"/>
                                <a:pt x="13256" y="7546"/>
                                <a:pt x="13251" y="7525"/>
                              </a:cubicBezTo>
                              <a:cubicBezTo>
                                <a:pt x="13234" y="7472"/>
                                <a:pt x="13223" y="7412"/>
                                <a:pt x="13186" y="7366"/>
                              </a:cubicBezTo>
                              <a:cubicBezTo>
                                <a:pt x="13164" y="7341"/>
                                <a:pt x="13104" y="7359"/>
                                <a:pt x="13115" y="7383"/>
                              </a:cubicBezTo>
                              <a:cubicBezTo>
                                <a:pt x="13126" y="7419"/>
                                <a:pt x="13158" y="7450"/>
                                <a:pt x="13175" y="7482"/>
                              </a:cubicBezTo>
                              <a:close/>
                              <a:moveTo>
                                <a:pt x="13077" y="7574"/>
                              </a:moveTo>
                              <a:cubicBezTo>
                                <a:pt x="13083" y="7585"/>
                                <a:pt x="13104" y="7581"/>
                                <a:pt x="13104" y="7570"/>
                              </a:cubicBezTo>
                              <a:cubicBezTo>
                                <a:pt x="13088" y="7503"/>
                                <a:pt x="13055" y="7436"/>
                                <a:pt x="13034" y="7369"/>
                              </a:cubicBezTo>
                              <a:cubicBezTo>
                                <a:pt x="13023" y="7334"/>
                                <a:pt x="12931" y="7359"/>
                                <a:pt x="12963" y="7387"/>
                              </a:cubicBezTo>
                              <a:cubicBezTo>
                                <a:pt x="13017" y="7443"/>
                                <a:pt x="13050" y="7514"/>
                                <a:pt x="13077" y="7574"/>
                              </a:cubicBezTo>
                              <a:close/>
                              <a:moveTo>
                                <a:pt x="14541" y="7676"/>
                              </a:moveTo>
                              <a:cubicBezTo>
                                <a:pt x="14546" y="7627"/>
                                <a:pt x="14541" y="7581"/>
                                <a:pt x="14541" y="7532"/>
                              </a:cubicBezTo>
                              <a:cubicBezTo>
                                <a:pt x="14541" y="7507"/>
                                <a:pt x="14481" y="7510"/>
                                <a:pt x="14487" y="7535"/>
                              </a:cubicBezTo>
                              <a:cubicBezTo>
                                <a:pt x="14498" y="7581"/>
                                <a:pt x="14503" y="7627"/>
                                <a:pt x="14503" y="7673"/>
                              </a:cubicBezTo>
                              <a:cubicBezTo>
                                <a:pt x="14503" y="7690"/>
                                <a:pt x="14541" y="7690"/>
                                <a:pt x="14541" y="7676"/>
                              </a:cubicBezTo>
                              <a:close/>
                              <a:moveTo>
                                <a:pt x="12849" y="7525"/>
                              </a:moveTo>
                              <a:cubicBezTo>
                                <a:pt x="12849" y="7539"/>
                                <a:pt x="12882" y="7539"/>
                                <a:pt x="12882" y="7525"/>
                              </a:cubicBezTo>
                              <a:cubicBezTo>
                                <a:pt x="12882" y="7510"/>
                                <a:pt x="12882" y="7493"/>
                                <a:pt x="12882" y="7479"/>
                              </a:cubicBezTo>
                              <a:cubicBezTo>
                                <a:pt x="12877" y="7465"/>
                                <a:pt x="12871" y="7447"/>
                                <a:pt x="12866" y="7433"/>
                              </a:cubicBezTo>
                              <a:cubicBezTo>
                                <a:pt x="12860" y="7387"/>
                                <a:pt x="12763" y="7422"/>
                                <a:pt x="12806" y="7447"/>
                              </a:cubicBezTo>
                              <a:cubicBezTo>
                                <a:pt x="12839" y="7465"/>
                                <a:pt x="12849" y="7500"/>
                                <a:pt x="12849" y="7525"/>
                              </a:cubicBezTo>
                              <a:close/>
                              <a:moveTo>
                                <a:pt x="14563" y="12185"/>
                              </a:moveTo>
                              <a:cubicBezTo>
                                <a:pt x="14557" y="12220"/>
                                <a:pt x="14563" y="12255"/>
                                <a:pt x="14563" y="12290"/>
                              </a:cubicBezTo>
                              <a:cubicBezTo>
                                <a:pt x="14563" y="12312"/>
                                <a:pt x="14617" y="12312"/>
                                <a:pt x="14617" y="12290"/>
                              </a:cubicBezTo>
                              <a:cubicBezTo>
                                <a:pt x="14611" y="12255"/>
                                <a:pt x="14606" y="12216"/>
                                <a:pt x="14595" y="12181"/>
                              </a:cubicBezTo>
                              <a:cubicBezTo>
                                <a:pt x="14590" y="12171"/>
                                <a:pt x="14563" y="12174"/>
                                <a:pt x="14563" y="12185"/>
                              </a:cubicBezTo>
                              <a:close/>
                              <a:moveTo>
                                <a:pt x="9705" y="16238"/>
                              </a:moveTo>
                              <a:cubicBezTo>
                                <a:pt x="9764" y="16086"/>
                                <a:pt x="9835" y="15935"/>
                                <a:pt x="9938" y="15790"/>
                              </a:cubicBezTo>
                              <a:cubicBezTo>
                                <a:pt x="9943" y="15783"/>
                                <a:pt x="9927" y="15779"/>
                                <a:pt x="9922" y="15783"/>
                              </a:cubicBezTo>
                              <a:cubicBezTo>
                                <a:pt x="9797" y="15924"/>
                                <a:pt x="9699" y="16065"/>
                                <a:pt x="9634" y="16224"/>
                              </a:cubicBezTo>
                              <a:cubicBezTo>
                                <a:pt x="9629" y="16256"/>
                                <a:pt x="9694" y="16266"/>
                                <a:pt x="9705" y="16238"/>
                              </a:cubicBezTo>
                              <a:close/>
                              <a:moveTo>
                                <a:pt x="13381" y="7606"/>
                              </a:moveTo>
                              <a:cubicBezTo>
                                <a:pt x="13386" y="7616"/>
                                <a:pt x="13413" y="7613"/>
                                <a:pt x="13408" y="7602"/>
                              </a:cubicBezTo>
                              <a:cubicBezTo>
                                <a:pt x="13386" y="7528"/>
                                <a:pt x="13354" y="7450"/>
                                <a:pt x="13343" y="7376"/>
                              </a:cubicBezTo>
                              <a:cubicBezTo>
                                <a:pt x="13337" y="7334"/>
                                <a:pt x="13245" y="7352"/>
                                <a:pt x="13272" y="7390"/>
                              </a:cubicBezTo>
                              <a:cubicBezTo>
                                <a:pt x="13327" y="7454"/>
                                <a:pt x="13354" y="7532"/>
                                <a:pt x="13381" y="7606"/>
                              </a:cubicBezTo>
                              <a:close/>
                              <a:moveTo>
                                <a:pt x="14530" y="20771"/>
                              </a:moveTo>
                              <a:cubicBezTo>
                                <a:pt x="14557" y="20704"/>
                                <a:pt x="14573" y="20637"/>
                                <a:pt x="14579" y="20570"/>
                              </a:cubicBezTo>
                              <a:cubicBezTo>
                                <a:pt x="14584" y="20545"/>
                                <a:pt x="14514" y="20545"/>
                                <a:pt x="14519" y="20570"/>
                              </a:cubicBezTo>
                              <a:cubicBezTo>
                                <a:pt x="14530" y="20637"/>
                                <a:pt x="14519" y="20700"/>
                                <a:pt x="14498" y="20764"/>
                              </a:cubicBezTo>
                              <a:cubicBezTo>
                                <a:pt x="14487" y="20778"/>
                                <a:pt x="14525" y="20785"/>
                                <a:pt x="14530" y="20771"/>
                              </a:cubicBezTo>
                              <a:close/>
                              <a:moveTo>
                                <a:pt x="19025" y="14351"/>
                              </a:moveTo>
                              <a:cubicBezTo>
                                <a:pt x="19166" y="14322"/>
                                <a:pt x="19307" y="14301"/>
                                <a:pt x="19453" y="14280"/>
                              </a:cubicBezTo>
                              <a:cubicBezTo>
                                <a:pt x="19469" y="14277"/>
                                <a:pt x="19464" y="14262"/>
                                <a:pt x="19448" y="14262"/>
                              </a:cubicBezTo>
                              <a:cubicBezTo>
                                <a:pt x="19301" y="14277"/>
                                <a:pt x="19160" y="14294"/>
                                <a:pt x="19014" y="14315"/>
                              </a:cubicBezTo>
                              <a:cubicBezTo>
                                <a:pt x="18981" y="14322"/>
                                <a:pt x="18992" y="14358"/>
                                <a:pt x="19025" y="14351"/>
                              </a:cubicBezTo>
                              <a:close/>
                              <a:moveTo>
                                <a:pt x="14362" y="20827"/>
                              </a:moveTo>
                              <a:cubicBezTo>
                                <a:pt x="14400" y="20718"/>
                                <a:pt x="14427" y="20609"/>
                                <a:pt x="14433" y="20496"/>
                              </a:cubicBezTo>
                              <a:cubicBezTo>
                                <a:pt x="14433" y="20471"/>
                                <a:pt x="14373" y="20471"/>
                                <a:pt x="14373" y="20496"/>
                              </a:cubicBezTo>
                              <a:cubicBezTo>
                                <a:pt x="14378" y="20605"/>
                                <a:pt x="14373" y="20715"/>
                                <a:pt x="14346" y="20824"/>
                              </a:cubicBezTo>
                              <a:cubicBezTo>
                                <a:pt x="14340" y="20831"/>
                                <a:pt x="14357" y="20834"/>
                                <a:pt x="14362" y="20827"/>
                              </a:cubicBezTo>
                              <a:close/>
                              <a:moveTo>
                                <a:pt x="21258" y="7119"/>
                              </a:moveTo>
                              <a:cubicBezTo>
                                <a:pt x="21286" y="7193"/>
                                <a:pt x="21345" y="7267"/>
                                <a:pt x="21399" y="7334"/>
                              </a:cubicBezTo>
                              <a:cubicBezTo>
                                <a:pt x="21416" y="7352"/>
                                <a:pt x="21459" y="7334"/>
                                <a:pt x="21443" y="7316"/>
                              </a:cubicBezTo>
                              <a:cubicBezTo>
                                <a:pt x="21378" y="7253"/>
                                <a:pt x="21329" y="7182"/>
                                <a:pt x="21275" y="7115"/>
                              </a:cubicBezTo>
                              <a:cubicBezTo>
                                <a:pt x="21269" y="7112"/>
                                <a:pt x="21258" y="7115"/>
                                <a:pt x="21258" y="7119"/>
                              </a:cubicBezTo>
                              <a:close/>
                              <a:moveTo>
                                <a:pt x="20841" y="8770"/>
                              </a:moveTo>
                              <a:cubicBezTo>
                                <a:pt x="21020" y="8541"/>
                                <a:pt x="20993" y="8209"/>
                                <a:pt x="20928" y="7983"/>
                              </a:cubicBezTo>
                              <a:cubicBezTo>
                                <a:pt x="20841" y="7655"/>
                                <a:pt x="20597" y="7295"/>
                                <a:pt x="20180" y="7094"/>
                              </a:cubicBezTo>
                              <a:cubicBezTo>
                                <a:pt x="20180" y="7094"/>
                                <a:pt x="20180" y="7094"/>
                                <a:pt x="20180" y="7094"/>
                              </a:cubicBezTo>
                              <a:cubicBezTo>
                                <a:pt x="20180" y="7094"/>
                                <a:pt x="20180" y="7094"/>
                                <a:pt x="20180" y="7091"/>
                              </a:cubicBezTo>
                              <a:cubicBezTo>
                                <a:pt x="20169" y="7080"/>
                                <a:pt x="20142" y="7087"/>
                                <a:pt x="20147" y="7101"/>
                              </a:cubicBezTo>
                              <a:cubicBezTo>
                                <a:pt x="20266" y="7302"/>
                                <a:pt x="20180" y="7489"/>
                                <a:pt x="20114" y="7690"/>
                              </a:cubicBezTo>
                              <a:cubicBezTo>
                                <a:pt x="20060" y="7863"/>
                                <a:pt x="20033" y="8040"/>
                                <a:pt x="20033" y="8212"/>
                              </a:cubicBezTo>
                              <a:cubicBezTo>
                                <a:pt x="20033" y="8488"/>
                                <a:pt x="20169" y="8756"/>
                                <a:pt x="20516" y="8925"/>
                              </a:cubicBezTo>
                              <a:cubicBezTo>
                                <a:pt x="19990" y="9147"/>
                                <a:pt x="19372" y="9299"/>
                                <a:pt x="18743" y="9391"/>
                              </a:cubicBezTo>
                              <a:cubicBezTo>
                                <a:pt x="18510" y="9317"/>
                                <a:pt x="18277" y="9260"/>
                                <a:pt x="18027" y="9221"/>
                              </a:cubicBezTo>
                              <a:cubicBezTo>
                                <a:pt x="18331" y="9197"/>
                                <a:pt x="18607" y="9133"/>
                                <a:pt x="18895" y="9020"/>
                              </a:cubicBezTo>
                              <a:cubicBezTo>
                                <a:pt x="18938" y="9003"/>
                                <a:pt x="18927" y="8964"/>
                                <a:pt x="18884" y="8953"/>
                              </a:cubicBezTo>
                              <a:cubicBezTo>
                                <a:pt x="18439" y="8840"/>
                                <a:pt x="17707" y="8787"/>
                                <a:pt x="17257" y="8971"/>
                              </a:cubicBezTo>
                              <a:cubicBezTo>
                                <a:pt x="17290" y="8907"/>
                                <a:pt x="17252" y="8883"/>
                                <a:pt x="17230" y="8819"/>
                              </a:cubicBezTo>
                              <a:cubicBezTo>
                                <a:pt x="17203" y="8742"/>
                                <a:pt x="17290" y="8678"/>
                                <a:pt x="17274" y="8604"/>
                              </a:cubicBezTo>
                              <a:cubicBezTo>
                                <a:pt x="17263" y="8526"/>
                                <a:pt x="17176" y="8452"/>
                                <a:pt x="17111" y="8389"/>
                              </a:cubicBezTo>
                              <a:cubicBezTo>
                                <a:pt x="17046" y="8325"/>
                                <a:pt x="16970" y="8287"/>
                                <a:pt x="16883" y="8237"/>
                              </a:cubicBezTo>
                              <a:cubicBezTo>
                                <a:pt x="16802" y="8191"/>
                                <a:pt x="16764" y="8184"/>
                                <a:pt x="16753" y="8096"/>
                              </a:cubicBezTo>
                              <a:cubicBezTo>
                                <a:pt x="16748" y="8064"/>
                                <a:pt x="16764" y="8033"/>
                                <a:pt x="16742" y="8001"/>
                              </a:cubicBezTo>
                              <a:cubicBezTo>
                                <a:pt x="16737" y="7994"/>
                                <a:pt x="16731" y="7987"/>
                                <a:pt x="16726" y="7980"/>
                              </a:cubicBezTo>
                              <a:cubicBezTo>
                                <a:pt x="16786" y="7973"/>
                                <a:pt x="16840" y="7962"/>
                                <a:pt x="16899" y="7951"/>
                              </a:cubicBezTo>
                              <a:cubicBezTo>
                                <a:pt x="17062" y="7916"/>
                                <a:pt x="17214" y="7895"/>
                                <a:pt x="17382" y="7877"/>
                              </a:cubicBezTo>
                              <a:cubicBezTo>
                                <a:pt x="17420" y="7891"/>
                                <a:pt x="17463" y="7853"/>
                                <a:pt x="17431" y="7831"/>
                              </a:cubicBezTo>
                              <a:cubicBezTo>
                                <a:pt x="17089" y="7606"/>
                                <a:pt x="16525" y="7500"/>
                                <a:pt x="16054" y="7588"/>
                              </a:cubicBezTo>
                              <a:cubicBezTo>
                                <a:pt x="16439" y="7458"/>
                                <a:pt x="16894" y="7405"/>
                                <a:pt x="17306" y="7479"/>
                              </a:cubicBezTo>
                              <a:cubicBezTo>
                                <a:pt x="17355" y="7489"/>
                                <a:pt x="17404" y="7496"/>
                                <a:pt x="17447" y="7510"/>
                              </a:cubicBezTo>
                              <a:cubicBezTo>
                                <a:pt x="17610" y="7733"/>
                                <a:pt x="17604" y="7987"/>
                                <a:pt x="17886" y="8177"/>
                              </a:cubicBezTo>
                              <a:cubicBezTo>
                                <a:pt x="18157" y="8361"/>
                                <a:pt x="18510" y="8392"/>
                                <a:pt x="18878" y="8445"/>
                              </a:cubicBezTo>
                              <a:cubicBezTo>
                                <a:pt x="18878" y="8445"/>
                                <a:pt x="18878" y="8445"/>
                                <a:pt x="18878" y="8445"/>
                              </a:cubicBezTo>
                              <a:cubicBezTo>
                                <a:pt x="18911" y="8473"/>
                                <a:pt x="18976" y="8438"/>
                                <a:pt x="18949" y="8410"/>
                              </a:cubicBezTo>
                              <a:cubicBezTo>
                                <a:pt x="18754" y="8156"/>
                                <a:pt x="18439" y="7909"/>
                                <a:pt x="18119" y="7715"/>
                              </a:cubicBezTo>
                              <a:cubicBezTo>
                                <a:pt x="17859" y="7556"/>
                                <a:pt x="17550" y="7429"/>
                                <a:pt x="17198" y="7390"/>
                              </a:cubicBezTo>
                              <a:cubicBezTo>
                                <a:pt x="17198" y="7390"/>
                                <a:pt x="17192" y="7390"/>
                                <a:pt x="17192" y="7390"/>
                              </a:cubicBezTo>
                              <a:cubicBezTo>
                                <a:pt x="17322" y="7366"/>
                                <a:pt x="17447" y="7338"/>
                                <a:pt x="17566" y="7295"/>
                              </a:cubicBezTo>
                              <a:cubicBezTo>
                                <a:pt x="17718" y="7246"/>
                                <a:pt x="17859" y="7182"/>
                                <a:pt x="17978" y="7105"/>
                              </a:cubicBezTo>
                              <a:cubicBezTo>
                                <a:pt x="18114" y="7020"/>
                                <a:pt x="18190" y="6893"/>
                                <a:pt x="18347" y="6826"/>
                              </a:cubicBezTo>
                              <a:cubicBezTo>
                                <a:pt x="18347" y="6826"/>
                                <a:pt x="18347" y="6823"/>
                                <a:pt x="18352" y="6823"/>
                              </a:cubicBezTo>
                              <a:cubicBezTo>
                                <a:pt x="18363" y="6815"/>
                                <a:pt x="18358" y="6801"/>
                                <a:pt x="18342" y="6801"/>
                              </a:cubicBezTo>
                              <a:cubicBezTo>
                                <a:pt x="17642" y="6794"/>
                                <a:pt x="16693" y="6967"/>
                                <a:pt x="16390" y="7429"/>
                              </a:cubicBezTo>
                              <a:cubicBezTo>
                                <a:pt x="16010" y="7503"/>
                                <a:pt x="15658" y="7652"/>
                                <a:pt x="15419" y="7849"/>
                              </a:cubicBezTo>
                              <a:cubicBezTo>
                                <a:pt x="15392" y="7863"/>
                                <a:pt x="15360" y="7877"/>
                                <a:pt x="15333" y="7895"/>
                              </a:cubicBezTo>
                              <a:cubicBezTo>
                                <a:pt x="15446" y="7761"/>
                                <a:pt x="15544" y="7623"/>
                                <a:pt x="15614" y="7479"/>
                              </a:cubicBezTo>
                              <a:cubicBezTo>
                                <a:pt x="15614" y="7479"/>
                                <a:pt x="15620" y="7479"/>
                                <a:pt x="15620" y="7479"/>
                              </a:cubicBezTo>
                              <a:cubicBezTo>
                                <a:pt x="16184" y="7359"/>
                                <a:pt x="16607" y="7189"/>
                                <a:pt x="16823" y="6812"/>
                              </a:cubicBezTo>
                              <a:cubicBezTo>
                                <a:pt x="17073" y="6375"/>
                                <a:pt x="16992" y="5884"/>
                                <a:pt x="17490" y="5514"/>
                              </a:cubicBezTo>
                              <a:cubicBezTo>
                                <a:pt x="17490" y="5514"/>
                                <a:pt x="17490" y="5514"/>
                                <a:pt x="17490" y="5514"/>
                              </a:cubicBezTo>
                              <a:cubicBezTo>
                                <a:pt x="17539" y="5493"/>
                                <a:pt x="17496" y="5447"/>
                                <a:pt x="17447" y="5464"/>
                              </a:cubicBezTo>
                              <a:cubicBezTo>
                                <a:pt x="16677" y="5711"/>
                                <a:pt x="16070" y="6138"/>
                                <a:pt x="15799" y="6657"/>
                              </a:cubicBezTo>
                              <a:cubicBezTo>
                                <a:pt x="15804" y="6470"/>
                                <a:pt x="15783" y="6286"/>
                                <a:pt x="15750" y="6106"/>
                              </a:cubicBezTo>
                              <a:cubicBezTo>
                                <a:pt x="15614" y="5369"/>
                                <a:pt x="14893" y="4752"/>
                                <a:pt x="13939" y="4357"/>
                              </a:cubicBezTo>
                              <a:cubicBezTo>
                                <a:pt x="13912" y="4346"/>
                                <a:pt x="13880" y="4371"/>
                                <a:pt x="13907" y="4385"/>
                              </a:cubicBezTo>
                              <a:cubicBezTo>
                                <a:pt x="13912" y="4388"/>
                                <a:pt x="13917" y="4388"/>
                                <a:pt x="13917" y="4392"/>
                              </a:cubicBezTo>
                              <a:cubicBezTo>
                                <a:pt x="14286" y="4808"/>
                                <a:pt x="14107" y="5341"/>
                                <a:pt x="14395" y="5782"/>
                              </a:cubicBezTo>
                              <a:cubicBezTo>
                                <a:pt x="14498" y="5941"/>
                                <a:pt x="14649" y="6078"/>
                                <a:pt x="14866" y="6184"/>
                              </a:cubicBezTo>
                              <a:cubicBezTo>
                                <a:pt x="14996" y="6248"/>
                                <a:pt x="15137" y="6293"/>
                                <a:pt x="15262" y="6360"/>
                              </a:cubicBezTo>
                              <a:cubicBezTo>
                                <a:pt x="15425" y="6442"/>
                                <a:pt x="15522" y="6544"/>
                                <a:pt x="15614" y="6657"/>
                              </a:cubicBezTo>
                              <a:cubicBezTo>
                                <a:pt x="15614" y="6879"/>
                                <a:pt x="15593" y="7101"/>
                                <a:pt x="15528" y="7313"/>
                              </a:cubicBezTo>
                              <a:cubicBezTo>
                                <a:pt x="15479" y="7465"/>
                                <a:pt x="15398" y="7606"/>
                                <a:pt x="15295" y="7736"/>
                              </a:cubicBezTo>
                              <a:cubicBezTo>
                                <a:pt x="15327" y="7496"/>
                                <a:pt x="15273" y="7242"/>
                                <a:pt x="15197" y="7041"/>
                              </a:cubicBezTo>
                              <a:cubicBezTo>
                                <a:pt x="15056" y="6671"/>
                                <a:pt x="14639" y="6290"/>
                                <a:pt x="14058" y="6163"/>
                              </a:cubicBezTo>
                              <a:cubicBezTo>
                                <a:pt x="14031" y="6156"/>
                                <a:pt x="14015" y="6180"/>
                                <a:pt x="14037" y="6191"/>
                              </a:cubicBezTo>
                              <a:cubicBezTo>
                                <a:pt x="14183" y="6378"/>
                                <a:pt x="14161" y="6614"/>
                                <a:pt x="14145" y="6819"/>
                              </a:cubicBezTo>
                              <a:cubicBezTo>
                                <a:pt x="14134" y="6928"/>
                                <a:pt x="14102" y="7048"/>
                                <a:pt x="14134" y="7158"/>
                              </a:cubicBezTo>
                              <a:cubicBezTo>
                                <a:pt x="14004" y="7158"/>
                                <a:pt x="13874" y="7137"/>
                                <a:pt x="13744" y="7144"/>
                              </a:cubicBezTo>
                              <a:cubicBezTo>
                                <a:pt x="13657" y="7147"/>
                                <a:pt x="13576" y="7179"/>
                                <a:pt x="13478" y="7179"/>
                              </a:cubicBezTo>
                              <a:cubicBezTo>
                                <a:pt x="13440" y="7179"/>
                                <a:pt x="13413" y="7165"/>
                                <a:pt x="13375" y="7168"/>
                              </a:cubicBezTo>
                              <a:cubicBezTo>
                                <a:pt x="13310" y="7172"/>
                                <a:pt x="13256" y="7204"/>
                                <a:pt x="13191" y="7214"/>
                              </a:cubicBezTo>
                              <a:cubicBezTo>
                                <a:pt x="13088" y="7232"/>
                                <a:pt x="13007" y="7214"/>
                                <a:pt x="12904" y="7207"/>
                              </a:cubicBezTo>
                              <a:cubicBezTo>
                                <a:pt x="12801" y="7204"/>
                                <a:pt x="12741" y="7218"/>
                                <a:pt x="12654" y="7249"/>
                              </a:cubicBezTo>
                              <a:cubicBezTo>
                                <a:pt x="12584" y="7278"/>
                                <a:pt x="12551" y="7299"/>
                                <a:pt x="12464" y="7313"/>
                              </a:cubicBezTo>
                              <a:cubicBezTo>
                                <a:pt x="12399" y="7320"/>
                                <a:pt x="12367" y="7316"/>
                                <a:pt x="12307" y="7338"/>
                              </a:cubicBezTo>
                              <a:cubicBezTo>
                                <a:pt x="12063" y="7429"/>
                                <a:pt x="12031" y="7697"/>
                                <a:pt x="12031" y="7860"/>
                              </a:cubicBezTo>
                              <a:cubicBezTo>
                                <a:pt x="12036" y="8135"/>
                                <a:pt x="12177" y="8378"/>
                                <a:pt x="12389" y="8597"/>
                              </a:cubicBezTo>
                              <a:cubicBezTo>
                                <a:pt x="12372" y="8590"/>
                                <a:pt x="12356" y="8579"/>
                                <a:pt x="12345" y="8572"/>
                              </a:cubicBezTo>
                              <a:cubicBezTo>
                                <a:pt x="12085" y="8428"/>
                                <a:pt x="11792" y="8258"/>
                                <a:pt x="11472" y="8167"/>
                              </a:cubicBezTo>
                              <a:cubicBezTo>
                                <a:pt x="11402" y="8145"/>
                                <a:pt x="11299" y="8124"/>
                                <a:pt x="11190" y="8110"/>
                              </a:cubicBezTo>
                              <a:cubicBezTo>
                                <a:pt x="11326" y="7821"/>
                                <a:pt x="11733" y="7637"/>
                                <a:pt x="12004" y="7405"/>
                              </a:cubicBezTo>
                              <a:cubicBezTo>
                                <a:pt x="12248" y="7196"/>
                                <a:pt x="12269" y="6960"/>
                                <a:pt x="12454" y="6734"/>
                              </a:cubicBezTo>
                              <a:cubicBezTo>
                                <a:pt x="12464" y="6724"/>
                                <a:pt x="12454" y="6710"/>
                                <a:pt x="12437" y="6703"/>
                              </a:cubicBezTo>
                              <a:cubicBezTo>
                                <a:pt x="12432" y="6696"/>
                                <a:pt x="12416" y="6688"/>
                                <a:pt x="12399" y="6688"/>
                              </a:cubicBezTo>
                              <a:cubicBezTo>
                                <a:pt x="12248" y="6685"/>
                                <a:pt x="12107" y="6706"/>
                                <a:pt x="11966" y="6741"/>
                              </a:cubicBezTo>
                              <a:cubicBezTo>
                                <a:pt x="12112" y="6579"/>
                                <a:pt x="12351" y="6456"/>
                                <a:pt x="12459" y="6269"/>
                              </a:cubicBezTo>
                              <a:cubicBezTo>
                                <a:pt x="12551" y="6113"/>
                                <a:pt x="12616" y="5969"/>
                                <a:pt x="12719" y="5824"/>
                              </a:cubicBezTo>
                              <a:cubicBezTo>
                                <a:pt x="12779" y="5757"/>
                                <a:pt x="12849" y="5694"/>
                                <a:pt x="12925" y="5634"/>
                              </a:cubicBezTo>
                              <a:cubicBezTo>
                                <a:pt x="12947" y="5616"/>
                                <a:pt x="12952" y="5581"/>
                                <a:pt x="12914" y="5570"/>
                              </a:cubicBezTo>
                              <a:cubicBezTo>
                                <a:pt x="12681" y="5496"/>
                                <a:pt x="12475" y="5546"/>
                                <a:pt x="12302" y="5637"/>
                              </a:cubicBezTo>
                              <a:cubicBezTo>
                                <a:pt x="12448" y="5235"/>
                                <a:pt x="12394" y="4836"/>
                                <a:pt x="12448" y="4424"/>
                              </a:cubicBezTo>
                              <a:cubicBezTo>
                                <a:pt x="12448" y="4413"/>
                                <a:pt x="12426" y="4406"/>
                                <a:pt x="12416" y="4410"/>
                              </a:cubicBezTo>
                              <a:cubicBezTo>
                                <a:pt x="12416" y="4410"/>
                                <a:pt x="12410" y="4410"/>
                                <a:pt x="12410" y="4410"/>
                              </a:cubicBezTo>
                              <a:cubicBezTo>
                                <a:pt x="12155" y="4522"/>
                                <a:pt x="11901" y="4671"/>
                                <a:pt x="11667" y="4805"/>
                              </a:cubicBezTo>
                              <a:cubicBezTo>
                                <a:pt x="11434" y="4935"/>
                                <a:pt x="11299" y="5080"/>
                                <a:pt x="11207" y="5260"/>
                              </a:cubicBezTo>
                              <a:cubicBezTo>
                                <a:pt x="11185" y="5210"/>
                                <a:pt x="11180" y="5161"/>
                                <a:pt x="11185" y="5105"/>
                              </a:cubicBezTo>
                              <a:cubicBezTo>
                                <a:pt x="11185" y="5098"/>
                                <a:pt x="11180" y="5090"/>
                                <a:pt x="11174" y="5087"/>
                              </a:cubicBezTo>
                              <a:cubicBezTo>
                                <a:pt x="11169" y="5076"/>
                                <a:pt x="11142" y="5069"/>
                                <a:pt x="11125" y="5080"/>
                              </a:cubicBezTo>
                              <a:cubicBezTo>
                                <a:pt x="10903" y="5210"/>
                                <a:pt x="10919" y="5411"/>
                                <a:pt x="10925" y="5588"/>
                              </a:cubicBezTo>
                              <a:cubicBezTo>
                                <a:pt x="10930" y="5771"/>
                                <a:pt x="10762" y="5927"/>
                                <a:pt x="10719" y="6106"/>
                              </a:cubicBezTo>
                              <a:cubicBezTo>
                                <a:pt x="10708" y="6096"/>
                                <a:pt x="10697" y="6082"/>
                                <a:pt x="10686" y="6071"/>
                              </a:cubicBezTo>
                              <a:cubicBezTo>
                                <a:pt x="10648" y="6029"/>
                                <a:pt x="10599" y="5986"/>
                                <a:pt x="10599" y="5937"/>
                              </a:cubicBezTo>
                              <a:cubicBezTo>
                                <a:pt x="10599" y="5919"/>
                                <a:pt x="10567" y="5909"/>
                                <a:pt x="10545" y="5919"/>
                              </a:cubicBezTo>
                              <a:cubicBezTo>
                                <a:pt x="10540" y="5919"/>
                                <a:pt x="10534" y="5919"/>
                                <a:pt x="10529" y="5923"/>
                              </a:cubicBezTo>
                              <a:cubicBezTo>
                                <a:pt x="10372" y="6039"/>
                                <a:pt x="10350" y="6212"/>
                                <a:pt x="10334" y="6364"/>
                              </a:cubicBezTo>
                              <a:cubicBezTo>
                                <a:pt x="10307" y="6558"/>
                                <a:pt x="10328" y="6756"/>
                                <a:pt x="10377" y="6946"/>
                              </a:cubicBezTo>
                              <a:cubicBezTo>
                                <a:pt x="10399" y="7034"/>
                                <a:pt x="10431" y="7122"/>
                                <a:pt x="10469" y="7211"/>
                              </a:cubicBezTo>
                              <a:cubicBezTo>
                                <a:pt x="10317" y="7038"/>
                                <a:pt x="10198" y="6858"/>
                                <a:pt x="10111" y="6667"/>
                              </a:cubicBezTo>
                              <a:cubicBezTo>
                                <a:pt x="9970" y="6350"/>
                                <a:pt x="9960" y="6025"/>
                                <a:pt x="9916" y="5697"/>
                              </a:cubicBezTo>
                              <a:cubicBezTo>
                                <a:pt x="9878" y="5415"/>
                                <a:pt x="9786" y="5136"/>
                                <a:pt x="9634" y="4872"/>
                              </a:cubicBezTo>
                              <a:cubicBezTo>
                                <a:pt x="9564" y="4748"/>
                                <a:pt x="9477" y="4628"/>
                                <a:pt x="9380" y="4512"/>
                              </a:cubicBezTo>
                              <a:cubicBezTo>
                                <a:pt x="9347" y="4470"/>
                                <a:pt x="9309" y="4427"/>
                                <a:pt x="9266" y="4388"/>
                              </a:cubicBezTo>
                              <a:cubicBezTo>
                                <a:pt x="9515" y="4434"/>
                                <a:pt x="9748" y="4494"/>
                                <a:pt x="9987" y="4565"/>
                              </a:cubicBezTo>
                              <a:cubicBezTo>
                                <a:pt x="10036" y="4579"/>
                                <a:pt x="10095" y="4540"/>
                                <a:pt x="10052" y="4512"/>
                              </a:cubicBezTo>
                              <a:cubicBezTo>
                                <a:pt x="9922" y="4434"/>
                                <a:pt x="9808" y="4350"/>
                                <a:pt x="9699" y="4258"/>
                              </a:cubicBezTo>
                              <a:cubicBezTo>
                                <a:pt x="9851" y="4230"/>
                                <a:pt x="10019" y="4209"/>
                                <a:pt x="10133" y="4141"/>
                              </a:cubicBezTo>
                              <a:cubicBezTo>
                                <a:pt x="10155" y="4127"/>
                                <a:pt x="10149" y="4099"/>
                                <a:pt x="10122" y="4089"/>
                              </a:cubicBezTo>
                              <a:cubicBezTo>
                                <a:pt x="9998" y="4039"/>
                                <a:pt x="9873" y="3990"/>
                                <a:pt x="9743" y="3944"/>
                              </a:cubicBezTo>
                              <a:cubicBezTo>
                                <a:pt x="9819" y="3891"/>
                                <a:pt x="9867" y="3824"/>
                                <a:pt x="9884" y="3739"/>
                              </a:cubicBezTo>
                              <a:cubicBezTo>
                                <a:pt x="9916" y="3552"/>
                                <a:pt x="9808" y="3348"/>
                                <a:pt x="9689" y="3182"/>
                              </a:cubicBezTo>
                              <a:cubicBezTo>
                                <a:pt x="9537" y="2981"/>
                                <a:pt x="9304" y="2836"/>
                                <a:pt x="9087" y="2667"/>
                              </a:cubicBezTo>
                              <a:cubicBezTo>
                                <a:pt x="8789" y="2434"/>
                                <a:pt x="8691" y="2166"/>
                                <a:pt x="8658" y="1870"/>
                              </a:cubicBezTo>
                              <a:cubicBezTo>
                                <a:pt x="8658" y="1845"/>
                                <a:pt x="8610" y="1841"/>
                                <a:pt x="8599" y="1859"/>
                              </a:cubicBezTo>
                              <a:cubicBezTo>
                                <a:pt x="8599" y="1859"/>
                                <a:pt x="8599" y="1859"/>
                                <a:pt x="8599" y="1859"/>
                              </a:cubicBezTo>
                              <a:cubicBezTo>
                                <a:pt x="8425" y="2025"/>
                                <a:pt x="8349" y="2254"/>
                                <a:pt x="8355" y="2487"/>
                              </a:cubicBezTo>
                              <a:cubicBezTo>
                                <a:pt x="8252" y="2409"/>
                                <a:pt x="8111" y="2353"/>
                                <a:pt x="8002" y="2272"/>
                              </a:cubicBezTo>
                              <a:cubicBezTo>
                                <a:pt x="7970" y="2251"/>
                                <a:pt x="7910" y="2268"/>
                                <a:pt x="7910" y="2297"/>
                              </a:cubicBezTo>
                              <a:cubicBezTo>
                                <a:pt x="7916" y="2374"/>
                                <a:pt x="7921" y="2452"/>
                                <a:pt x="7937" y="2526"/>
                              </a:cubicBezTo>
                              <a:cubicBezTo>
                                <a:pt x="7840" y="2416"/>
                                <a:pt x="7758" y="2304"/>
                                <a:pt x="7677" y="2184"/>
                              </a:cubicBezTo>
                              <a:cubicBezTo>
                                <a:pt x="7672" y="2180"/>
                                <a:pt x="7672" y="2177"/>
                                <a:pt x="7661" y="2177"/>
                              </a:cubicBezTo>
                              <a:cubicBezTo>
                                <a:pt x="7650" y="2173"/>
                                <a:pt x="7639" y="2177"/>
                                <a:pt x="7634" y="2184"/>
                              </a:cubicBezTo>
                              <a:cubicBezTo>
                                <a:pt x="7634" y="2184"/>
                                <a:pt x="7634" y="2184"/>
                                <a:pt x="7634" y="2184"/>
                              </a:cubicBezTo>
                              <a:cubicBezTo>
                                <a:pt x="7634" y="2184"/>
                                <a:pt x="7634" y="2184"/>
                                <a:pt x="7634" y="2184"/>
                              </a:cubicBezTo>
                              <a:cubicBezTo>
                                <a:pt x="7634" y="2187"/>
                                <a:pt x="7628" y="2191"/>
                                <a:pt x="7634" y="2194"/>
                              </a:cubicBezTo>
                              <a:cubicBezTo>
                                <a:pt x="7634" y="2198"/>
                                <a:pt x="7634" y="2198"/>
                                <a:pt x="7639" y="2201"/>
                              </a:cubicBezTo>
                              <a:cubicBezTo>
                                <a:pt x="7677" y="2374"/>
                                <a:pt x="7683" y="2554"/>
                                <a:pt x="7677" y="2734"/>
                              </a:cubicBezTo>
                              <a:cubicBezTo>
                                <a:pt x="7547" y="2625"/>
                                <a:pt x="7314" y="2572"/>
                                <a:pt x="7184" y="2462"/>
                              </a:cubicBezTo>
                              <a:cubicBezTo>
                                <a:pt x="7157" y="2438"/>
                                <a:pt x="7092" y="2445"/>
                                <a:pt x="7092" y="2480"/>
                              </a:cubicBezTo>
                              <a:cubicBezTo>
                                <a:pt x="7086" y="2603"/>
                                <a:pt x="7124" y="2727"/>
                                <a:pt x="7195" y="2843"/>
                              </a:cubicBezTo>
                              <a:cubicBezTo>
                                <a:pt x="7200" y="2854"/>
                                <a:pt x="7205" y="2861"/>
                                <a:pt x="7211" y="2872"/>
                              </a:cubicBezTo>
                              <a:cubicBezTo>
                                <a:pt x="6978" y="2748"/>
                                <a:pt x="6712" y="2653"/>
                                <a:pt x="6430" y="2600"/>
                              </a:cubicBezTo>
                              <a:cubicBezTo>
                                <a:pt x="6425" y="2600"/>
                                <a:pt x="6419" y="2600"/>
                                <a:pt x="6414" y="2603"/>
                              </a:cubicBezTo>
                              <a:cubicBezTo>
                                <a:pt x="6403" y="2607"/>
                                <a:pt x="6392" y="2618"/>
                                <a:pt x="6403" y="2625"/>
                              </a:cubicBezTo>
                              <a:cubicBezTo>
                                <a:pt x="6701" y="2780"/>
                                <a:pt x="6853" y="3027"/>
                                <a:pt x="6972" y="3256"/>
                              </a:cubicBezTo>
                              <a:cubicBezTo>
                                <a:pt x="7086" y="3485"/>
                                <a:pt x="7108" y="3736"/>
                                <a:pt x="7238" y="3958"/>
                              </a:cubicBezTo>
                              <a:cubicBezTo>
                                <a:pt x="7373" y="4191"/>
                                <a:pt x="7715" y="4374"/>
                                <a:pt x="8062" y="4300"/>
                              </a:cubicBezTo>
                              <a:cubicBezTo>
                                <a:pt x="7959" y="4395"/>
                                <a:pt x="7905" y="4512"/>
                                <a:pt x="7905" y="4632"/>
                              </a:cubicBezTo>
                              <a:cubicBezTo>
                                <a:pt x="7905" y="4660"/>
                                <a:pt x="7964" y="4678"/>
                                <a:pt x="7992" y="4657"/>
                              </a:cubicBezTo>
                              <a:cubicBezTo>
                                <a:pt x="8057" y="4607"/>
                                <a:pt x="8133" y="4568"/>
                                <a:pt x="8208" y="4533"/>
                              </a:cubicBezTo>
                              <a:cubicBezTo>
                                <a:pt x="8149" y="4671"/>
                                <a:pt x="8149" y="4815"/>
                                <a:pt x="8154" y="4960"/>
                              </a:cubicBezTo>
                              <a:cubicBezTo>
                                <a:pt x="8154" y="5002"/>
                                <a:pt x="8241" y="5006"/>
                                <a:pt x="8263" y="4971"/>
                              </a:cubicBezTo>
                              <a:cubicBezTo>
                                <a:pt x="8333" y="4847"/>
                                <a:pt x="8442" y="4745"/>
                                <a:pt x="8588" y="4657"/>
                              </a:cubicBezTo>
                              <a:cubicBezTo>
                                <a:pt x="8604" y="4692"/>
                                <a:pt x="8620" y="4724"/>
                                <a:pt x="8648" y="4759"/>
                              </a:cubicBezTo>
                              <a:cubicBezTo>
                                <a:pt x="8664" y="4780"/>
                                <a:pt x="8718" y="4780"/>
                                <a:pt x="8734" y="4759"/>
                              </a:cubicBezTo>
                              <a:cubicBezTo>
                                <a:pt x="8805" y="4649"/>
                                <a:pt x="8892" y="4544"/>
                                <a:pt x="8984" y="4441"/>
                              </a:cubicBezTo>
                              <a:cubicBezTo>
                                <a:pt x="9293" y="4865"/>
                                <a:pt x="9477" y="5292"/>
                                <a:pt x="9542" y="5761"/>
                              </a:cubicBezTo>
                              <a:cubicBezTo>
                                <a:pt x="9591" y="6082"/>
                                <a:pt x="9553" y="6445"/>
                                <a:pt x="9726" y="6752"/>
                              </a:cubicBezTo>
                              <a:cubicBezTo>
                                <a:pt x="9629" y="6671"/>
                                <a:pt x="9531" y="6590"/>
                                <a:pt x="9434" y="6509"/>
                              </a:cubicBezTo>
                              <a:cubicBezTo>
                                <a:pt x="9211" y="6315"/>
                                <a:pt x="8984" y="6117"/>
                                <a:pt x="8702" y="5955"/>
                              </a:cubicBezTo>
                              <a:cubicBezTo>
                                <a:pt x="8382" y="5771"/>
                                <a:pt x="8013" y="5701"/>
                                <a:pt x="7645" y="5570"/>
                              </a:cubicBezTo>
                              <a:cubicBezTo>
                                <a:pt x="7596" y="5553"/>
                                <a:pt x="7525" y="5591"/>
                                <a:pt x="7563" y="5623"/>
                              </a:cubicBezTo>
                              <a:cubicBezTo>
                                <a:pt x="7596" y="5655"/>
                                <a:pt x="7628" y="5683"/>
                                <a:pt x="7666" y="5715"/>
                              </a:cubicBezTo>
                              <a:cubicBezTo>
                                <a:pt x="7574" y="5680"/>
                                <a:pt x="7476" y="5651"/>
                                <a:pt x="7373" y="5627"/>
                              </a:cubicBezTo>
                              <a:cubicBezTo>
                                <a:pt x="7102" y="5560"/>
                                <a:pt x="6820" y="5496"/>
                                <a:pt x="6539" y="5461"/>
                              </a:cubicBezTo>
                              <a:cubicBezTo>
                                <a:pt x="6533" y="5461"/>
                                <a:pt x="6528" y="5461"/>
                                <a:pt x="6522" y="5464"/>
                              </a:cubicBezTo>
                              <a:cubicBezTo>
                                <a:pt x="6506" y="5461"/>
                                <a:pt x="6490" y="5475"/>
                                <a:pt x="6506" y="5482"/>
                              </a:cubicBezTo>
                              <a:cubicBezTo>
                                <a:pt x="6902" y="5680"/>
                                <a:pt x="7238" y="5927"/>
                                <a:pt x="7428" y="6230"/>
                              </a:cubicBezTo>
                              <a:cubicBezTo>
                                <a:pt x="7504" y="6350"/>
                                <a:pt x="7542" y="6491"/>
                                <a:pt x="7661" y="6597"/>
                              </a:cubicBezTo>
                              <a:cubicBezTo>
                                <a:pt x="7742" y="6671"/>
                                <a:pt x="7856" y="6727"/>
                                <a:pt x="7975" y="6773"/>
                              </a:cubicBezTo>
                              <a:cubicBezTo>
                                <a:pt x="7878" y="6763"/>
                                <a:pt x="7775" y="6766"/>
                                <a:pt x="7666" y="6780"/>
                              </a:cubicBezTo>
                              <a:cubicBezTo>
                                <a:pt x="7617" y="6787"/>
                                <a:pt x="7617" y="6826"/>
                                <a:pt x="7655" y="6844"/>
                              </a:cubicBezTo>
                              <a:cubicBezTo>
                                <a:pt x="7910" y="6964"/>
                                <a:pt x="8111" y="7122"/>
                                <a:pt x="8387" y="7225"/>
                              </a:cubicBezTo>
                              <a:cubicBezTo>
                                <a:pt x="8626" y="7313"/>
                                <a:pt x="8892" y="7366"/>
                                <a:pt x="9157" y="7412"/>
                              </a:cubicBezTo>
                              <a:cubicBezTo>
                                <a:pt x="9651" y="7496"/>
                                <a:pt x="10111" y="7567"/>
                                <a:pt x="10545" y="7715"/>
                              </a:cubicBezTo>
                              <a:cubicBezTo>
                                <a:pt x="10626" y="7849"/>
                                <a:pt x="10735" y="7987"/>
                                <a:pt x="10881" y="8096"/>
                              </a:cubicBezTo>
                              <a:cubicBezTo>
                                <a:pt x="10811" y="8103"/>
                                <a:pt x="10751" y="8121"/>
                                <a:pt x="10708" y="8149"/>
                              </a:cubicBezTo>
                              <a:cubicBezTo>
                                <a:pt x="10605" y="8220"/>
                                <a:pt x="10632" y="8311"/>
                                <a:pt x="10480" y="8368"/>
                              </a:cubicBezTo>
                              <a:cubicBezTo>
                                <a:pt x="10383" y="8406"/>
                                <a:pt x="10263" y="8410"/>
                                <a:pt x="10176" y="8456"/>
                              </a:cubicBezTo>
                              <a:cubicBezTo>
                                <a:pt x="10117" y="8488"/>
                                <a:pt x="10084" y="8530"/>
                                <a:pt x="10073" y="8583"/>
                              </a:cubicBezTo>
                              <a:cubicBezTo>
                                <a:pt x="10068" y="8611"/>
                                <a:pt x="10084" y="8636"/>
                                <a:pt x="10090" y="8664"/>
                              </a:cubicBezTo>
                              <a:cubicBezTo>
                                <a:pt x="10111" y="8770"/>
                                <a:pt x="10122" y="8837"/>
                                <a:pt x="10041" y="8929"/>
                              </a:cubicBezTo>
                              <a:cubicBezTo>
                                <a:pt x="9976" y="9003"/>
                                <a:pt x="9943" y="9084"/>
                                <a:pt x="9943" y="9168"/>
                              </a:cubicBezTo>
                              <a:cubicBezTo>
                                <a:pt x="9943" y="9218"/>
                                <a:pt x="9943" y="9257"/>
                                <a:pt x="9943" y="9299"/>
                              </a:cubicBezTo>
                              <a:cubicBezTo>
                                <a:pt x="9591" y="9176"/>
                                <a:pt x="9157" y="9264"/>
                                <a:pt x="8789" y="9165"/>
                              </a:cubicBezTo>
                              <a:cubicBezTo>
                                <a:pt x="8756" y="9154"/>
                                <a:pt x="8713" y="9176"/>
                                <a:pt x="8734" y="9200"/>
                              </a:cubicBezTo>
                              <a:cubicBezTo>
                                <a:pt x="8805" y="9271"/>
                                <a:pt x="8902" y="9352"/>
                                <a:pt x="9016" y="9422"/>
                              </a:cubicBezTo>
                              <a:cubicBezTo>
                                <a:pt x="8279" y="9267"/>
                                <a:pt x="7422" y="9479"/>
                                <a:pt x="6674" y="9303"/>
                              </a:cubicBezTo>
                              <a:cubicBezTo>
                                <a:pt x="6636" y="9295"/>
                                <a:pt x="6614" y="9331"/>
                                <a:pt x="6647" y="9345"/>
                              </a:cubicBezTo>
                              <a:cubicBezTo>
                                <a:pt x="6647" y="9345"/>
                                <a:pt x="6652" y="9345"/>
                                <a:pt x="6652" y="9348"/>
                              </a:cubicBezTo>
                              <a:cubicBezTo>
                                <a:pt x="6896" y="9765"/>
                                <a:pt x="7558" y="10022"/>
                                <a:pt x="8154" y="10191"/>
                              </a:cubicBezTo>
                              <a:cubicBezTo>
                                <a:pt x="8496" y="10290"/>
                                <a:pt x="8854" y="10375"/>
                                <a:pt x="9222" y="10438"/>
                              </a:cubicBezTo>
                              <a:cubicBezTo>
                                <a:pt x="8864" y="10474"/>
                                <a:pt x="8507" y="10576"/>
                                <a:pt x="8214" y="10685"/>
                              </a:cubicBezTo>
                              <a:cubicBezTo>
                                <a:pt x="8170" y="10703"/>
                                <a:pt x="8176" y="10756"/>
                                <a:pt x="8230" y="10759"/>
                              </a:cubicBezTo>
                              <a:cubicBezTo>
                                <a:pt x="8751" y="10816"/>
                                <a:pt x="9363" y="10939"/>
                                <a:pt x="9905" y="10879"/>
                              </a:cubicBezTo>
                              <a:cubicBezTo>
                                <a:pt x="9846" y="10939"/>
                                <a:pt x="9797" y="11003"/>
                                <a:pt x="9759" y="11066"/>
                              </a:cubicBezTo>
                              <a:cubicBezTo>
                                <a:pt x="9732" y="11105"/>
                                <a:pt x="9764" y="11147"/>
                                <a:pt x="9835" y="11151"/>
                              </a:cubicBezTo>
                              <a:cubicBezTo>
                                <a:pt x="9933" y="11155"/>
                                <a:pt x="10019" y="11162"/>
                                <a:pt x="10046" y="11229"/>
                              </a:cubicBezTo>
                              <a:cubicBezTo>
                                <a:pt x="10057" y="11250"/>
                                <a:pt x="10036" y="11278"/>
                                <a:pt x="10046" y="11299"/>
                              </a:cubicBezTo>
                              <a:cubicBezTo>
                                <a:pt x="10063" y="11342"/>
                                <a:pt x="10084" y="11352"/>
                                <a:pt x="10139" y="11384"/>
                              </a:cubicBezTo>
                              <a:cubicBezTo>
                                <a:pt x="10160" y="11398"/>
                                <a:pt x="10204" y="11394"/>
                                <a:pt x="10225" y="11405"/>
                              </a:cubicBezTo>
                              <a:cubicBezTo>
                                <a:pt x="10312" y="11447"/>
                                <a:pt x="10339" y="11490"/>
                                <a:pt x="10366" y="11550"/>
                              </a:cubicBezTo>
                              <a:cubicBezTo>
                                <a:pt x="10383" y="11588"/>
                                <a:pt x="10377" y="11627"/>
                                <a:pt x="10415" y="11663"/>
                              </a:cubicBezTo>
                              <a:cubicBezTo>
                                <a:pt x="10458" y="11705"/>
                                <a:pt x="10507" y="11715"/>
                                <a:pt x="10572" y="11737"/>
                              </a:cubicBezTo>
                              <a:cubicBezTo>
                                <a:pt x="10702" y="11782"/>
                                <a:pt x="10773" y="11832"/>
                                <a:pt x="10865" y="11909"/>
                              </a:cubicBezTo>
                              <a:cubicBezTo>
                                <a:pt x="10898" y="11941"/>
                                <a:pt x="10925" y="11966"/>
                                <a:pt x="10973" y="11987"/>
                              </a:cubicBezTo>
                              <a:cubicBezTo>
                                <a:pt x="11022" y="12008"/>
                                <a:pt x="11093" y="12012"/>
                                <a:pt x="11152" y="12026"/>
                              </a:cubicBezTo>
                              <a:cubicBezTo>
                                <a:pt x="11082" y="12068"/>
                                <a:pt x="11006" y="12103"/>
                                <a:pt x="10925" y="12139"/>
                              </a:cubicBezTo>
                              <a:cubicBezTo>
                                <a:pt x="10919" y="12139"/>
                                <a:pt x="10914" y="12139"/>
                                <a:pt x="10908" y="12142"/>
                              </a:cubicBezTo>
                              <a:cubicBezTo>
                                <a:pt x="10545" y="11899"/>
                                <a:pt x="10090" y="11793"/>
                                <a:pt x="9575" y="11885"/>
                              </a:cubicBezTo>
                              <a:cubicBezTo>
                                <a:pt x="9553" y="11878"/>
                                <a:pt x="9531" y="11895"/>
                                <a:pt x="9548" y="11906"/>
                              </a:cubicBezTo>
                              <a:cubicBezTo>
                                <a:pt x="9748" y="12047"/>
                                <a:pt x="9911" y="12185"/>
                                <a:pt x="10214" y="12238"/>
                              </a:cubicBezTo>
                              <a:cubicBezTo>
                                <a:pt x="10339" y="12259"/>
                                <a:pt x="10486" y="12262"/>
                                <a:pt x="10621" y="12248"/>
                              </a:cubicBezTo>
                              <a:cubicBezTo>
                                <a:pt x="10231" y="12368"/>
                                <a:pt x="9797" y="12410"/>
                                <a:pt x="9369" y="12375"/>
                              </a:cubicBezTo>
                              <a:cubicBezTo>
                                <a:pt x="9363" y="12220"/>
                                <a:pt x="9298" y="12075"/>
                                <a:pt x="9141" y="11952"/>
                              </a:cubicBezTo>
                              <a:cubicBezTo>
                                <a:pt x="8957" y="11804"/>
                                <a:pt x="8675" y="11726"/>
                                <a:pt x="8458" y="11603"/>
                              </a:cubicBezTo>
                              <a:cubicBezTo>
                                <a:pt x="8452" y="11599"/>
                                <a:pt x="8447" y="11599"/>
                                <a:pt x="8442" y="11599"/>
                              </a:cubicBezTo>
                              <a:cubicBezTo>
                                <a:pt x="8431" y="11599"/>
                                <a:pt x="8414" y="11603"/>
                                <a:pt x="8414" y="11613"/>
                              </a:cubicBezTo>
                              <a:cubicBezTo>
                                <a:pt x="8425" y="11909"/>
                                <a:pt x="8620" y="12167"/>
                                <a:pt x="8973" y="12319"/>
                              </a:cubicBezTo>
                              <a:cubicBezTo>
                                <a:pt x="8854" y="12294"/>
                                <a:pt x="8740" y="12266"/>
                                <a:pt x="8626" y="12230"/>
                              </a:cubicBezTo>
                              <a:cubicBezTo>
                                <a:pt x="8322" y="12139"/>
                                <a:pt x="8040" y="12026"/>
                                <a:pt x="7807" y="11881"/>
                              </a:cubicBezTo>
                              <a:cubicBezTo>
                                <a:pt x="7731" y="11655"/>
                                <a:pt x="7796" y="11440"/>
                                <a:pt x="7596" y="11232"/>
                              </a:cubicBezTo>
                              <a:cubicBezTo>
                                <a:pt x="7422" y="11052"/>
                                <a:pt x="7146" y="10936"/>
                                <a:pt x="6923" y="10781"/>
                              </a:cubicBezTo>
                              <a:cubicBezTo>
                                <a:pt x="6918" y="10774"/>
                                <a:pt x="6918" y="10770"/>
                                <a:pt x="6913" y="10763"/>
                              </a:cubicBezTo>
                              <a:cubicBezTo>
                                <a:pt x="6907" y="10745"/>
                                <a:pt x="6864" y="10749"/>
                                <a:pt x="6864" y="10766"/>
                              </a:cubicBezTo>
                              <a:cubicBezTo>
                                <a:pt x="6907" y="11105"/>
                                <a:pt x="7108" y="11437"/>
                                <a:pt x="7395" y="11719"/>
                              </a:cubicBezTo>
                              <a:cubicBezTo>
                                <a:pt x="7531" y="11853"/>
                                <a:pt x="7699" y="11962"/>
                                <a:pt x="7894" y="12054"/>
                              </a:cubicBezTo>
                              <a:cubicBezTo>
                                <a:pt x="7509" y="11994"/>
                                <a:pt x="7070" y="12044"/>
                                <a:pt x="6745" y="12181"/>
                              </a:cubicBezTo>
                              <a:cubicBezTo>
                                <a:pt x="6723" y="12192"/>
                                <a:pt x="6734" y="12216"/>
                                <a:pt x="6755" y="12216"/>
                              </a:cubicBezTo>
                              <a:cubicBezTo>
                                <a:pt x="6755" y="12220"/>
                                <a:pt x="6761" y="12220"/>
                                <a:pt x="6766" y="12220"/>
                              </a:cubicBezTo>
                              <a:cubicBezTo>
                                <a:pt x="7010" y="12209"/>
                                <a:pt x="7135" y="12326"/>
                                <a:pt x="7341" y="12382"/>
                              </a:cubicBezTo>
                              <a:cubicBezTo>
                                <a:pt x="7476" y="12421"/>
                                <a:pt x="7628" y="12428"/>
                                <a:pt x="7769" y="12421"/>
                              </a:cubicBezTo>
                              <a:cubicBezTo>
                                <a:pt x="7997" y="12414"/>
                                <a:pt x="8230" y="12361"/>
                                <a:pt x="8311" y="12220"/>
                              </a:cubicBezTo>
                              <a:cubicBezTo>
                                <a:pt x="8431" y="12259"/>
                                <a:pt x="8550" y="12298"/>
                                <a:pt x="8675" y="12333"/>
                              </a:cubicBezTo>
                              <a:cubicBezTo>
                                <a:pt x="8886" y="12393"/>
                                <a:pt x="9103" y="12432"/>
                                <a:pt x="9320" y="12449"/>
                              </a:cubicBezTo>
                              <a:cubicBezTo>
                                <a:pt x="8930" y="12569"/>
                                <a:pt x="8658" y="12809"/>
                                <a:pt x="8545" y="13063"/>
                              </a:cubicBezTo>
                              <a:cubicBezTo>
                                <a:pt x="8539" y="13081"/>
                                <a:pt x="8572" y="13095"/>
                                <a:pt x="8588" y="13081"/>
                              </a:cubicBezTo>
                              <a:cubicBezTo>
                                <a:pt x="9130" y="13056"/>
                                <a:pt x="9851" y="12858"/>
                                <a:pt x="9895" y="12460"/>
                              </a:cubicBezTo>
                              <a:cubicBezTo>
                                <a:pt x="10247" y="12435"/>
                                <a:pt x="10594" y="12357"/>
                                <a:pt x="10903" y="12230"/>
                              </a:cubicBezTo>
                              <a:cubicBezTo>
                                <a:pt x="10827" y="12343"/>
                                <a:pt x="10816" y="12484"/>
                                <a:pt x="10833" y="12601"/>
                              </a:cubicBezTo>
                              <a:cubicBezTo>
                                <a:pt x="10838" y="12640"/>
                                <a:pt x="10925" y="12664"/>
                                <a:pt x="10952" y="12622"/>
                              </a:cubicBezTo>
                              <a:cubicBezTo>
                                <a:pt x="11033" y="12513"/>
                                <a:pt x="11228" y="12474"/>
                                <a:pt x="11353" y="12382"/>
                              </a:cubicBezTo>
                              <a:cubicBezTo>
                                <a:pt x="11429" y="12326"/>
                                <a:pt x="11516" y="12262"/>
                                <a:pt x="11532" y="12188"/>
                              </a:cubicBezTo>
                              <a:cubicBezTo>
                                <a:pt x="11792" y="12227"/>
                                <a:pt x="12031" y="12111"/>
                                <a:pt x="12248" y="11991"/>
                              </a:cubicBezTo>
                              <a:cubicBezTo>
                                <a:pt x="12427" y="11892"/>
                                <a:pt x="12649" y="11807"/>
                                <a:pt x="12795" y="11687"/>
                              </a:cubicBezTo>
                              <a:cubicBezTo>
                                <a:pt x="12817" y="11670"/>
                                <a:pt x="12833" y="11655"/>
                                <a:pt x="12844" y="11638"/>
                              </a:cubicBezTo>
                              <a:cubicBezTo>
                                <a:pt x="12849" y="11730"/>
                                <a:pt x="12860" y="11818"/>
                                <a:pt x="12877" y="11902"/>
                              </a:cubicBezTo>
                              <a:cubicBezTo>
                                <a:pt x="12877" y="11906"/>
                                <a:pt x="12877" y="11909"/>
                                <a:pt x="12877" y="11909"/>
                              </a:cubicBezTo>
                              <a:cubicBezTo>
                                <a:pt x="12866" y="11931"/>
                                <a:pt x="12849" y="11952"/>
                                <a:pt x="12839" y="11973"/>
                              </a:cubicBezTo>
                              <a:cubicBezTo>
                                <a:pt x="12725" y="12047"/>
                                <a:pt x="12535" y="12054"/>
                                <a:pt x="12389" y="12082"/>
                              </a:cubicBezTo>
                              <a:cubicBezTo>
                                <a:pt x="12264" y="12111"/>
                                <a:pt x="12139" y="12146"/>
                                <a:pt x="12025" y="12188"/>
                              </a:cubicBezTo>
                              <a:cubicBezTo>
                                <a:pt x="11770" y="12280"/>
                                <a:pt x="11510" y="12382"/>
                                <a:pt x="11304" y="12520"/>
                              </a:cubicBezTo>
                              <a:cubicBezTo>
                                <a:pt x="10979" y="12742"/>
                                <a:pt x="10697" y="13119"/>
                                <a:pt x="10637" y="13426"/>
                              </a:cubicBezTo>
                              <a:cubicBezTo>
                                <a:pt x="10637" y="13430"/>
                                <a:pt x="10637" y="13433"/>
                                <a:pt x="10637" y="13433"/>
                              </a:cubicBezTo>
                              <a:cubicBezTo>
                                <a:pt x="10637" y="13433"/>
                                <a:pt x="10637" y="13433"/>
                                <a:pt x="10637" y="13433"/>
                              </a:cubicBezTo>
                              <a:cubicBezTo>
                                <a:pt x="10632" y="13444"/>
                                <a:pt x="10654" y="13451"/>
                                <a:pt x="10664" y="13444"/>
                              </a:cubicBezTo>
                              <a:cubicBezTo>
                                <a:pt x="11039" y="13176"/>
                                <a:pt x="11564" y="13070"/>
                                <a:pt x="11982" y="12841"/>
                              </a:cubicBezTo>
                              <a:cubicBezTo>
                                <a:pt x="12128" y="12760"/>
                                <a:pt x="12264" y="12682"/>
                                <a:pt x="12383" y="12594"/>
                              </a:cubicBezTo>
                              <a:cubicBezTo>
                                <a:pt x="12345" y="12650"/>
                                <a:pt x="12307" y="12710"/>
                                <a:pt x="12280" y="12770"/>
                              </a:cubicBezTo>
                              <a:cubicBezTo>
                                <a:pt x="12112" y="13102"/>
                                <a:pt x="12047" y="13458"/>
                                <a:pt x="12090" y="13807"/>
                              </a:cubicBezTo>
                              <a:cubicBezTo>
                                <a:pt x="12172" y="14432"/>
                                <a:pt x="12551" y="15000"/>
                                <a:pt x="13505" y="15222"/>
                              </a:cubicBezTo>
                              <a:cubicBezTo>
                                <a:pt x="13511" y="15222"/>
                                <a:pt x="13522" y="15222"/>
                                <a:pt x="13527" y="15222"/>
                              </a:cubicBezTo>
                              <a:cubicBezTo>
                                <a:pt x="13549" y="15222"/>
                                <a:pt x="13565" y="15208"/>
                                <a:pt x="13560" y="15194"/>
                              </a:cubicBezTo>
                              <a:cubicBezTo>
                                <a:pt x="13560" y="15187"/>
                                <a:pt x="13554" y="15180"/>
                                <a:pt x="13549" y="15176"/>
                              </a:cubicBezTo>
                              <a:cubicBezTo>
                                <a:pt x="13413" y="15003"/>
                                <a:pt x="13440" y="14781"/>
                                <a:pt x="13392" y="14590"/>
                              </a:cubicBezTo>
                              <a:cubicBezTo>
                                <a:pt x="13348" y="14414"/>
                                <a:pt x="13261" y="14245"/>
                                <a:pt x="13153" y="14079"/>
                              </a:cubicBezTo>
                              <a:cubicBezTo>
                                <a:pt x="13039" y="13906"/>
                                <a:pt x="12909" y="13744"/>
                                <a:pt x="12773" y="13578"/>
                              </a:cubicBezTo>
                              <a:cubicBezTo>
                                <a:pt x="12627" y="13402"/>
                                <a:pt x="12416" y="13208"/>
                                <a:pt x="12361" y="13003"/>
                              </a:cubicBezTo>
                              <a:cubicBezTo>
                                <a:pt x="12410" y="12869"/>
                                <a:pt x="12475" y="12735"/>
                                <a:pt x="12551" y="12608"/>
                              </a:cubicBezTo>
                              <a:cubicBezTo>
                                <a:pt x="12665" y="12424"/>
                                <a:pt x="12801" y="12252"/>
                                <a:pt x="12893" y="12068"/>
                              </a:cubicBezTo>
                              <a:cubicBezTo>
                                <a:pt x="12833" y="12343"/>
                                <a:pt x="12974" y="12619"/>
                                <a:pt x="13153" y="12865"/>
                              </a:cubicBezTo>
                              <a:cubicBezTo>
                                <a:pt x="13337" y="13123"/>
                                <a:pt x="13560" y="13416"/>
                                <a:pt x="13945" y="13575"/>
                              </a:cubicBezTo>
                              <a:cubicBezTo>
                                <a:pt x="13988" y="13592"/>
                                <a:pt x="14037" y="13553"/>
                                <a:pt x="13999" y="13532"/>
                              </a:cubicBezTo>
                              <a:cubicBezTo>
                                <a:pt x="13939" y="13211"/>
                                <a:pt x="14123" y="12844"/>
                                <a:pt x="13928" y="12537"/>
                              </a:cubicBezTo>
                              <a:cubicBezTo>
                                <a:pt x="13928" y="12537"/>
                                <a:pt x="13928" y="12537"/>
                                <a:pt x="13934" y="12537"/>
                              </a:cubicBezTo>
                              <a:cubicBezTo>
                                <a:pt x="14048" y="12566"/>
                                <a:pt x="14096" y="12566"/>
                                <a:pt x="14210" y="12551"/>
                              </a:cubicBezTo>
                              <a:cubicBezTo>
                                <a:pt x="14346" y="12534"/>
                                <a:pt x="14481" y="12562"/>
                                <a:pt x="14606" y="12544"/>
                              </a:cubicBezTo>
                              <a:cubicBezTo>
                                <a:pt x="14731" y="12530"/>
                                <a:pt x="14812" y="12456"/>
                                <a:pt x="14948" y="12460"/>
                              </a:cubicBezTo>
                              <a:cubicBezTo>
                                <a:pt x="15007" y="12460"/>
                                <a:pt x="15056" y="12481"/>
                                <a:pt x="15116" y="12477"/>
                              </a:cubicBezTo>
                              <a:cubicBezTo>
                                <a:pt x="15186" y="12474"/>
                                <a:pt x="15224" y="12442"/>
                                <a:pt x="15284" y="12421"/>
                              </a:cubicBezTo>
                              <a:cubicBezTo>
                                <a:pt x="15387" y="12382"/>
                                <a:pt x="15463" y="12389"/>
                                <a:pt x="15576" y="12375"/>
                              </a:cubicBezTo>
                              <a:cubicBezTo>
                                <a:pt x="15891" y="12336"/>
                                <a:pt x="15880" y="12160"/>
                                <a:pt x="15875" y="11984"/>
                              </a:cubicBezTo>
                              <a:cubicBezTo>
                                <a:pt x="15864" y="11779"/>
                                <a:pt x="15766" y="11595"/>
                                <a:pt x="15625" y="11416"/>
                              </a:cubicBezTo>
                              <a:cubicBezTo>
                                <a:pt x="15826" y="11507"/>
                                <a:pt x="16048" y="11564"/>
                                <a:pt x="16298" y="11546"/>
                              </a:cubicBezTo>
                              <a:cubicBezTo>
                                <a:pt x="16233" y="11691"/>
                                <a:pt x="16243" y="11860"/>
                                <a:pt x="16265" y="12005"/>
                              </a:cubicBezTo>
                              <a:cubicBezTo>
                                <a:pt x="16319" y="12382"/>
                                <a:pt x="16563" y="12742"/>
                                <a:pt x="16992" y="13000"/>
                              </a:cubicBezTo>
                              <a:cubicBezTo>
                                <a:pt x="17002" y="13031"/>
                                <a:pt x="17013" y="13063"/>
                                <a:pt x="17024" y="13095"/>
                              </a:cubicBezTo>
                              <a:cubicBezTo>
                                <a:pt x="16775" y="12975"/>
                                <a:pt x="16433" y="12894"/>
                                <a:pt x="16146" y="12858"/>
                              </a:cubicBezTo>
                              <a:cubicBezTo>
                                <a:pt x="15783" y="12813"/>
                                <a:pt x="15463" y="12841"/>
                                <a:pt x="15132" y="12947"/>
                              </a:cubicBezTo>
                              <a:cubicBezTo>
                                <a:pt x="15105" y="12954"/>
                                <a:pt x="15105" y="12978"/>
                                <a:pt x="15121" y="12992"/>
                              </a:cubicBezTo>
                              <a:cubicBezTo>
                                <a:pt x="15403" y="13222"/>
                                <a:pt x="15815" y="13476"/>
                                <a:pt x="16265" y="13596"/>
                              </a:cubicBezTo>
                              <a:cubicBezTo>
                                <a:pt x="16059" y="13599"/>
                                <a:pt x="15853" y="13617"/>
                                <a:pt x="15658" y="13673"/>
                              </a:cubicBezTo>
                              <a:cubicBezTo>
                                <a:pt x="15192" y="13807"/>
                                <a:pt x="14790" y="13677"/>
                                <a:pt x="14319" y="13673"/>
                              </a:cubicBezTo>
                              <a:cubicBezTo>
                                <a:pt x="13977" y="13673"/>
                                <a:pt x="13652" y="13754"/>
                                <a:pt x="13402" y="13910"/>
                              </a:cubicBezTo>
                              <a:cubicBezTo>
                                <a:pt x="13354" y="13938"/>
                                <a:pt x="13397" y="13980"/>
                                <a:pt x="13451" y="13984"/>
                              </a:cubicBezTo>
                              <a:cubicBezTo>
                                <a:pt x="13728" y="14008"/>
                                <a:pt x="13950" y="14054"/>
                                <a:pt x="14151" y="14188"/>
                              </a:cubicBezTo>
                              <a:cubicBezTo>
                                <a:pt x="14270" y="14266"/>
                                <a:pt x="14384" y="14337"/>
                                <a:pt x="14525" y="14393"/>
                              </a:cubicBezTo>
                              <a:cubicBezTo>
                                <a:pt x="14834" y="14516"/>
                                <a:pt x="15186" y="14545"/>
                                <a:pt x="15544" y="14531"/>
                              </a:cubicBezTo>
                              <a:cubicBezTo>
                                <a:pt x="15994" y="14513"/>
                                <a:pt x="16477" y="14463"/>
                                <a:pt x="16943" y="14379"/>
                              </a:cubicBezTo>
                              <a:cubicBezTo>
                                <a:pt x="16650" y="14545"/>
                                <a:pt x="16417" y="14767"/>
                                <a:pt x="16260" y="14971"/>
                              </a:cubicBezTo>
                              <a:cubicBezTo>
                                <a:pt x="15934" y="15402"/>
                                <a:pt x="15853" y="15910"/>
                                <a:pt x="16130" y="16354"/>
                              </a:cubicBezTo>
                              <a:cubicBezTo>
                                <a:pt x="15658" y="16178"/>
                                <a:pt x="15126" y="16069"/>
                                <a:pt x="14552" y="16062"/>
                              </a:cubicBezTo>
                              <a:cubicBezTo>
                                <a:pt x="14536" y="16062"/>
                                <a:pt x="14530" y="16065"/>
                                <a:pt x="14525" y="16069"/>
                              </a:cubicBezTo>
                              <a:cubicBezTo>
                                <a:pt x="14503" y="16076"/>
                                <a:pt x="14492" y="16097"/>
                                <a:pt x="14508" y="16111"/>
                              </a:cubicBezTo>
                              <a:cubicBezTo>
                                <a:pt x="14568" y="16164"/>
                                <a:pt x="14622" y="16210"/>
                                <a:pt x="14655" y="16266"/>
                              </a:cubicBezTo>
                              <a:cubicBezTo>
                                <a:pt x="14189" y="16150"/>
                                <a:pt x="13706" y="16083"/>
                                <a:pt x="13207" y="16072"/>
                              </a:cubicBezTo>
                              <a:cubicBezTo>
                                <a:pt x="12708" y="16062"/>
                                <a:pt x="12112" y="16076"/>
                                <a:pt x="11667" y="16241"/>
                              </a:cubicBezTo>
                              <a:cubicBezTo>
                                <a:pt x="11651" y="16249"/>
                                <a:pt x="11646" y="16259"/>
                                <a:pt x="11657" y="16270"/>
                              </a:cubicBezTo>
                              <a:cubicBezTo>
                                <a:pt x="11657" y="16273"/>
                                <a:pt x="11662" y="16280"/>
                                <a:pt x="11673" y="16280"/>
                              </a:cubicBezTo>
                              <a:cubicBezTo>
                                <a:pt x="11673" y="16280"/>
                                <a:pt x="11673" y="16280"/>
                                <a:pt x="11678" y="16280"/>
                              </a:cubicBezTo>
                              <a:cubicBezTo>
                                <a:pt x="11684" y="16280"/>
                                <a:pt x="11689" y="16284"/>
                                <a:pt x="11695" y="16280"/>
                              </a:cubicBezTo>
                              <a:cubicBezTo>
                                <a:pt x="12551" y="16333"/>
                                <a:pt x="13093" y="16873"/>
                                <a:pt x="13717" y="17183"/>
                              </a:cubicBezTo>
                              <a:cubicBezTo>
                                <a:pt x="14167" y="17409"/>
                                <a:pt x="14752" y="17533"/>
                                <a:pt x="15327" y="17540"/>
                              </a:cubicBezTo>
                              <a:cubicBezTo>
                                <a:pt x="15219" y="17571"/>
                                <a:pt x="15126" y="17624"/>
                                <a:pt x="15045" y="17677"/>
                              </a:cubicBezTo>
                              <a:cubicBezTo>
                                <a:pt x="15013" y="17702"/>
                                <a:pt x="15040" y="17744"/>
                                <a:pt x="15089" y="17741"/>
                              </a:cubicBezTo>
                              <a:cubicBezTo>
                                <a:pt x="15333" y="17730"/>
                                <a:pt x="15560" y="17780"/>
                                <a:pt x="15804" y="17794"/>
                              </a:cubicBezTo>
                              <a:cubicBezTo>
                                <a:pt x="16054" y="17808"/>
                                <a:pt x="16303" y="17787"/>
                                <a:pt x="16547" y="17762"/>
                              </a:cubicBezTo>
                              <a:cubicBezTo>
                                <a:pt x="17019" y="17712"/>
                                <a:pt x="17583" y="17603"/>
                                <a:pt x="18038" y="17741"/>
                              </a:cubicBezTo>
                              <a:cubicBezTo>
                                <a:pt x="18076" y="17765"/>
                                <a:pt x="18119" y="17790"/>
                                <a:pt x="18136" y="17808"/>
                              </a:cubicBezTo>
                              <a:cubicBezTo>
                                <a:pt x="18271" y="17938"/>
                                <a:pt x="18396" y="18086"/>
                                <a:pt x="18499" y="18231"/>
                              </a:cubicBezTo>
                              <a:cubicBezTo>
                                <a:pt x="18759" y="18573"/>
                                <a:pt x="18911" y="19039"/>
                                <a:pt x="18754" y="19413"/>
                              </a:cubicBezTo>
                              <a:cubicBezTo>
                                <a:pt x="18623" y="19723"/>
                                <a:pt x="18374" y="20005"/>
                                <a:pt x="18049" y="20249"/>
                              </a:cubicBezTo>
                              <a:cubicBezTo>
                                <a:pt x="17772" y="20136"/>
                                <a:pt x="17447" y="20044"/>
                                <a:pt x="17149" y="20009"/>
                              </a:cubicBezTo>
                              <a:cubicBezTo>
                                <a:pt x="17279" y="19988"/>
                                <a:pt x="17404" y="19949"/>
                                <a:pt x="17512" y="19882"/>
                              </a:cubicBezTo>
                              <a:cubicBezTo>
                                <a:pt x="17723" y="19751"/>
                                <a:pt x="17832" y="19572"/>
                                <a:pt x="18000" y="19423"/>
                              </a:cubicBezTo>
                              <a:cubicBezTo>
                                <a:pt x="18027" y="19402"/>
                                <a:pt x="17984" y="19378"/>
                                <a:pt x="17951" y="19381"/>
                              </a:cubicBezTo>
                              <a:cubicBezTo>
                                <a:pt x="17355" y="19441"/>
                                <a:pt x="16677" y="19625"/>
                                <a:pt x="16444" y="20016"/>
                              </a:cubicBezTo>
                              <a:cubicBezTo>
                                <a:pt x="16227" y="20041"/>
                                <a:pt x="16016" y="20083"/>
                                <a:pt x="15831" y="20132"/>
                              </a:cubicBezTo>
                              <a:cubicBezTo>
                                <a:pt x="15685" y="20171"/>
                                <a:pt x="15539" y="20235"/>
                                <a:pt x="15403" y="20309"/>
                              </a:cubicBezTo>
                              <a:cubicBezTo>
                                <a:pt x="15430" y="20267"/>
                                <a:pt x="15452" y="20224"/>
                                <a:pt x="15473" y="20182"/>
                              </a:cubicBezTo>
                              <a:cubicBezTo>
                                <a:pt x="15473" y="20182"/>
                                <a:pt x="15473" y="20182"/>
                                <a:pt x="15473" y="20182"/>
                              </a:cubicBezTo>
                              <a:cubicBezTo>
                                <a:pt x="15940" y="19914"/>
                                <a:pt x="16482" y="19741"/>
                                <a:pt x="16780" y="19367"/>
                              </a:cubicBezTo>
                              <a:cubicBezTo>
                                <a:pt x="17105" y="18954"/>
                                <a:pt x="17127" y="18474"/>
                                <a:pt x="17420" y="18055"/>
                              </a:cubicBezTo>
                              <a:cubicBezTo>
                                <a:pt x="17431" y="18041"/>
                                <a:pt x="17420" y="18026"/>
                                <a:pt x="17398" y="18019"/>
                              </a:cubicBezTo>
                              <a:cubicBezTo>
                                <a:pt x="17393" y="18016"/>
                                <a:pt x="17382" y="18016"/>
                                <a:pt x="17376" y="18016"/>
                              </a:cubicBezTo>
                              <a:cubicBezTo>
                                <a:pt x="17371" y="18016"/>
                                <a:pt x="17371" y="18019"/>
                                <a:pt x="17366" y="18019"/>
                              </a:cubicBezTo>
                              <a:cubicBezTo>
                                <a:pt x="17366" y="18019"/>
                                <a:pt x="17366" y="18019"/>
                                <a:pt x="17360" y="18019"/>
                              </a:cubicBezTo>
                              <a:cubicBezTo>
                                <a:pt x="16780" y="18210"/>
                                <a:pt x="16222" y="18510"/>
                                <a:pt x="15918" y="18887"/>
                              </a:cubicBezTo>
                              <a:cubicBezTo>
                                <a:pt x="15766" y="19078"/>
                                <a:pt x="15663" y="19282"/>
                                <a:pt x="15593" y="19490"/>
                              </a:cubicBezTo>
                              <a:cubicBezTo>
                                <a:pt x="15528" y="19674"/>
                                <a:pt x="15517" y="19868"/>
                                <a:pt x="15430" y="20048"/>
                              </a:cubicBezTo>
                              <a:cubicBezTo>
                                <a:pt x="15419" y="19931"/>
                                <a:pt x="15376" y="19811"/>
                                <a:pt x="15322" y="19713"/>
                              </a:cubicBezTo>
                              <a:cubicBezTo>
                                <a:pt x="15099" y="19300"/>
                                <a:pt x="14552" y="19032"/>
                                <a:pt x="14031" y="18781"/>
                              </a:cubicBezTo>
                              <a:cubicBezTo>
                                <a:pt x="14020" y="18774"/>
                                <a:pt x="14004" y="18785"/>
                                <a:pt x="14004" y="18792"/>
                              </a:cubicBezTo>
                              <a:cubicBezTo>
                                <a:pt x="13999" y="18795"/>
                                <a:pt x="13999" y="18795"/>
                                <a:pt x="13999" y="18799"/>
                              </a:cubicBezTo>
                              <a:cubicBezTo>
                                <a:pt x="14102" y="19088"/>
                                <a:pt x="14058" y="19392"/>
                                <a:pt x="14178" y="19677"/>
                              </a:cubicBezTo>
                              <a:cubicBezTo>
                                <a:pt x="14264" y="19878"/>
                                <a:pt x="14422" y="20058"/>
                                <a:pt x="14541" y="20249"/>
                              </a:cubicBezTo>
                              <a:cubicBezTo>
                                <a:pt x="14508" y="20231"/>
                                <a:pt x="14476" y="20217"/>
                                <a:pt x="14438" y="20207"/>
                              </a:cubicBezTo>
                              <a:cubicBezTo>
                                <a:pt x="14275" y="20154"/>
                                <a:pt x="14075" y="20069"/>
                                <a:pt x="13890" y="20048"/>
                              </a:cubicBezTo>
                              <a:cubicBezTo>
                                <a:pt x="13701" y="20027"/>
                                <a:pt x="13533" y="20122"/>
                                <a:pt x="13343" y="20076"/>
                              </a:cubicBezTo>
                              <a:cubicBezTo>
                                <a:pt x="13223" y="20044"/>
                                <a:pt x="13142" y="19974"/>
                                <a:pt x="13007" y="19956"/>
                              </a:cubicBezTo>
                              <a:cubicBezTo>
                                <a:pt x="12887" y="19942"/>
                                <a:pt x="12768" y="19963"/>
                                <a:pt x="12665" y="20002"/>
                              </a:cubicBezTo>
                              <a:cubicBezTo>
                                <a:pt x="12741" y="19903"/>
                                <a:pt x="12806" y="19794"/>
                                <a:pt x="12887" y="19695"/>
                              </a:cubicBezTo>
                              <a:cubicBezTo>
                                <a:pt x="12996" y="19561"/>
                                <a:pt x="13126" y="19434"/>
                                <a:pt x="13256" y="19311"/>
                              </a:cubicBezTo>
                              <a:cubicBezTo>
                                <a:pt x="13283" y="19282"/>
                                <a:pt x="13245" y="19254"/>
                                <a:pt x="13202" y="19251"/>
                              </a:cubicBezTo>
                              <a:cubicBezTo>
                                <a:pt x="13126" y="19247"/>
                                <a:pt x="13061" y="19251"/>
                                <a:pt x="12996" y="19258"/>
                              </a:cubicBezTo>
                              <a:cubicBezTo>
                                <a:pt x="13402" y="19011"/>
                                <a:pt x="13261" y="18609"/>
                                <a:pt x="13511" y="18302"/>
                              </a:cubicBezTo>
                              <a:cubicBezTo>
                                <a:pt x="13533" y="18277"/>
                                <a:pt x="13505" y="18245"/>
                                <a:pt x="13462" y="18245"/>
                              </a:cubicBezTo>
                              <a:cubicBezTo>
                                <a:pt x="13337" y="18245"/>
                                <a:pt x="13213" y="18270"/>
                                <a:pt x="13120" y="18323"/>
                              </a:cubicBezTo>
                              <a:cubicBezTo>
                                <a:pt x="13180" y="18171"/>
                                <a:pt x="13175" y="18009"/>
                                <a:pt x="13158" y="17854"/>
                              </a:cubicBezTo>
                              <a:cubicBezTo>
                                <a:pt x="13137" y="17656"/>
                                <a:pt x="13066" y="17420"/>
                                <a:pt x="13186" y="17229"/>
                              </a:cubicBezTo>
                              <a:cubicBezTo>
                                <a:pt x="13191" y="17219"/>
                                <a:pt x="13180" y="17212"/>
                                <a:pt x="13169" y="17212"/>
                              </a:cubicBezTo>
                              <a:cubicBezTo>
                                <a:pt x="13164" y="17205"/>
                                <a:pt x="13148" y="17201"/>
                                <a:pt x="13131" y="17205"/>
                              </a:cubicBezTo>
                              <a:cubicBezTo>
                                <a:pt x="12605" y="17293"/>
                                <a:pt x="12296" y="17684"/>
                                <a:pt x="12161" y="18002"/>
                              </a:cubicBezTo>
                              <a:cubicBezTo>
                                <a:pt x="12096" y="17949"/>
                                <a:pt x="12090" y="17889"/>
                                <a:pt x="12096" y="17822"/>
                              </a:cubicBezTo>
                              <a:cubicBezTo>
                                <a:pt x="12096" y="17794"/>
                                <a:pt x="12042" y="17780"/>
                                <a:pt x="12009" y="17801"/>
                              </a:cubicBezTo>
                              <a:cubicBezTo>
                                <a:pt x="11646" y="18069"/>
                                <a:pt x="11592" y="18474"/>
                                <a:pt x="11651" y="18820"/>
                              </a:cubicBezTo>
                              <a:cubicBezTo>
                                <a:pt x="11559" y="18774"/>
                                <a:pt x="11456" y="18668"/>
                                <a:pt x="11407" y="18630"/>
                              </a:cubicBezTo>
                              <a:cubicBezTo>
                                <a:pt x="11380" y="18609"/>
                                <a:pt x="11326" y="18623"/>
                                <a:pt x="11315" y="18647"/>
                              </a:cubicBezTo>
                              <a:cubicBezTo>
                                <a:pt x="11245" y="18803"/>
                                <a:pt x="11201" y="18961"/>
                                <a:pt x="11190" y="19120"/>
                              </a:cubicBezTo>
                              <a:cubicBezTo>
                                <a:pt x="11098" y="18972"/>
                                <a:pt x="10979" y="18827"/>
                                <a:pt x="10849" y="18693"/>
                              </a:cubicBezTo>
                              <a:cubicBezTo>
                                <a:pt x="10654" y="18496"/>
                                <a:pt x="10377" y="18337"/>
                                <a:pt x="10209" y="18125"/>
                              </a:cubicBezTo>
                              <a:cubicBezTo>
                                <a:pt x="9835" y="17660"/>
                                <a:pt x="9764" y="17120"/>
                                <a:pt x="9797" y="16605"/>
                              </a:cubicBezTo>
                              <a:cubicBezTo>
                                <a:pt x="9797" y="16605"/>
                                <a:pt x="9802" y="16605"/>
                                <a:pt x="9802" y="16605"/>
                              </a:cubicBezTo>
                              <a:cubicBezTo>
                                <a:pt x="9992" y="16735"/>
                                <a:pt x="10101" y="16894"/>
                                <a:pt x="10220" y="17060"/>
                              </a:cubicBezTo>
                              <a:cubicBezTo>
                                <a:pt x="10242" y="17095"/>
                                <a:pt x="10328" y="17085"/>
                                <a:pt x="10339" y="17049"/>
                              </a:cubicBezTo>
                              <a:cubicBezTo>
                                <a:pt x="10361" y="16986"/>
                                <a:pt x="10383" y="16926"/>
                                <a:pt x="10399" y="16862"/>
                              </a:cubicBezTo>
                              <a:cubicBezTo>
                                <a:pt x="10599" y="16993"/>
                                <a:pt x="10654" y="17155"/>
                                <a:pt x="10816" y="17303"/>
                              </a:cubicBezTo>
                              <a:cubicBezTo>
                                <a:pt x="10843" y="17328"/>
                                <a:pt x="10919" y="17332"/>
                                <a:pt x="10930" y="17293"/>
                              </a:cubicBezTo>
                              <a:cubicBezTo>
                                <a:pt x="10968" y="17176"/>
                                <a:pt x="10952" y="17067"/>
                                <a:pt x="10919" y="16954"/>
                              </a:cubicBezTo>
                              <a:cubicBezTo>
                                <a:pt x="10979" y="16968"/>
                                <a:pt x="11044" y="16975"/>
                                <a:pt x="11109" y="16986"/>
                              </a:cubicBezTo>
                              <a:cubicBezTo>
                                <a:pt x="11158" y="16993"/>
                                <a:pt x="11201" y="16968"/>
                                <a:pt x="11190" y="16933"/>
                              </a:cubicBezTo>
                              <a:cubicBezTo>
                                <a:pt x="11136" y="16799"/>
                                <a:pt x="11049" y="16679"/>
                                <a:pt x="10925" y="16566"/>
                              </a:cubicBezTo>
                              <a:cubicBezTo>
                                <a:pt x="11120" y="16467"/>
                                <a:pt x="11266" y="16294"/>
                                <a:pt x="11320" y="16139"/>
                              </a:cubicBezTo>
                              <a:cubicBezTo>
                                <a:pt x="11402" y="15889"/>
                                <a:pt x="11396" y="15631"/>
                                <a:pt x="11483" y="15381"/>
                              </a:cubicBezTo>
                              <a:cubicBezTo>
                                <a:pt x="11570" y="15134"/>
                                <a:pt x="11743" y="14912"/>
                                <a:pt x="11966" y="14707"/>
                              </a:cubicBezTo>
                              <a:cubicBezTo>
                                <a:pt x="11982" y="14693"/>
                                <a:pt x="11966" y="14675"/>
                                <a:pt x="11939" y="14672"/>
                              </a:cubicBezTo>
                              <a:cubicBezTo>
                                <a:pt x="11928" y="14665"/>
                                <a:pt x="11917" y="14661"/>
                                <a:pt x="11895" y="14665"/>
                              </a:cubicBezTo>
                              <a:cubicBezTo>
                                <a:pt x="11711" y="14703"/>
                                <a:pt x="11537" y="14770"/>
                                <a:pt x="11375" y="14855"/>
                              </a:cubicBezTo>
                              <a:cubicBezTo>
                                <a:pt x="11364" y="14763"/>
                                <a:pt x="11337" y="14668"/>
                                <a:pt x="11293" y="14583"/>
                              </a:cubicBezTo>
                              <a:cubicBezTo>
                                <a:pt x="11283" y="14555"/>
                                <a:pt x="11223" y="14541"/>
                                <a:pt x="11190" y="14566"/>
                              </a:cubicBezTo>
                              <a:cubicBezTo>
                                <a:pt x="11098" y="14636"/>
                                <a:pt x="10995" y="14696"/>
                                <a:pt x="10908" y="14767"/>
                              </a:cubicBezTo>
                              <a:cubicBezTo>
                                <a:pt x="10925" y="14661"/>
                                <a:pt x="10936" y="14552"/>
                                <a:pt x="10941" y="14446"/>
                              </a:cubicBezTo>
                              <a:cubicBezTo>
                                <a:pt x="10941" y="14446"/>
                                <a:pt x="10941" y="14446"/>
                                <a:pt x="10941" y="14446"/>
                              </a:cubicBezTo>
                              <a:cubicBezTo>
                                <a:pt x="10941" y="14428"/>
                                <a:pt x="10908" y="14414"/>
                                <a:pt x="10887" y="14435"/>
                              </a:cubicBezTo>
                              <a:cubicBezTo>
                                <a:pt x="10751" y="14566"/>
                                <a:pt x="10583" y="14686"/>
                                <a:pt x="10410" y="14802"/>
                              </a:cubicBezTo>
                              <a:cubicBezTo>
                                <a:pt x="10404" y="14672"/>
                                <a:pt x="10388" y="14538"/>
                                <a:pt x="10372" y="14407"/>
                              </a:cubicBezTo>
                              <a:cubicBezTo>
                                <a:pt x="10366" y="14379"/>
                                <a:pt x="10312" y="14358"/>
                                <a:pt x="10280" y="14382"/>
                              </a:cubicBezTo>
                              <a:cubicBezTo>
                                <a:pt x="10160" y="14467"/>
                                <a:pt x="9981" y="14573"/>
                                <a:pt x="9884" y="14689"/>
                              </a:cubicBezTo>
                              <a:cubicBezTo>
                                <a:pt x="9846" y="14538"/>
                                <a:pt x="9759" y="14389"/>
                                <a:pt x="9623" y="14248"/>
                              </a:cubicBezTo>
                              <a:cubicBezTo>
                                <a:pt x="9607" y="14231"/>
                                <a:pt x="9580" y="14231"/>
                                <a:pt x="9558" y="14238"/>
                              </a:cubicBezTo>
                              <a:cubicBezTo>
                                <a:pt x="9548" y="14238"/>
                                <a:pt x="9542" y="14241"/>
                                <a:pt x="9542" y="14248"/>
                              </a:cubicBezTo>
                              <a:cubicBezTo>
                                <a:pt x="9542" y="14248"/>
                                <a:pt x="9542" y="14252"/>
                                <a:pt x="9542" y="14252"/>
                              </a:cubicBezTo>
                              <a:cubicBezTo>
                                <a:pt x="9542" y="14255"/>
                                <a:pt x="9542" y="14259"/>
                                <a:pt x="9542" y="14259"/>
                              </a:cubicBezTo>
                              <a:cubicBezTo>
                                <a:pt x="9477" y="14488"/>
                                <a:pt x="9396" y="14714"/>
                                <a:pt x="9249" y="14929"/>
                              </a:cubicBezTo>
                              <a:cubicBezTo>
                                <a:pt x="9114" y="15123"/>
                                <a:pt x="8913" y="15296"/>
                                <a:pt x="8816" y="15501"/>
                              </a:cubicBezTo>
                              <a:cubicBezTo>
                                <a:pt x="8740" y="15663"/>
                                <a:pt x="8751" y="15818"/>
                                <a:pt x="8854" y="15973"/>
                              </a:cubicBezTo>
                              <a:cubicBezTo>
                                <a:pt x="8892" y="16037"/>
                                <a:pt x="8940" y="16083"/>
                                <a:pt x="8995" y="16122"/>
                              </a:cubicBezTo>
                              <a:cubicBezTo>
                                <a:pt x="8620" y="16122"/>
                                <a:pt x="8181" y="16199"/>
                                <a:pt x="7964" y="16386"/>
                              </a:cubicBezTo>
                              <a:cubicBezTo>
                                <a:pt x="7932" y="16411"/>
                                <a:pt x="7986" y="16439"/>
                                <a:pt x="8024" y="16435"/>
                              </a:cubicBezTo>
                              <a:cubicBezTo>
                                <a:pt x="8225" y="16411"/>
                                <a:pt x="8425" y="16404"/>
                                <a:pt x="8631" y="16407"/>
                              </a:cubicBezTo>
                              <a:cubicBezTo>
                                <a:pt x="8555" y="16453"/>
                                <a:pt x="8496" y="16503"/>
                                <a:pt x="8447" y="16566"/>
                              </a:cubicBezTo>
                              <a:cubicBezTo>
                                <a:pt x="8425" y="16594"/>
                                <a:pt x="8463" y="16633"/>
                                <a:pt x="8512" y="16622"/>
                              </a:cubicBezTo>
                              <a:cubicBezTo>
                                <a:pt x="8854" y="16552"/>
                                <a:pt x="9190" y="16534"/>
                                <a:pt x="9542" y="16527"/>
                              </a:cubicBezTo>
                              <a:cubicBezTo>
                                <a:pt x="9282" y="17028"/>
                                <a:pt x="9445" y="17642"/>
                                <a:pt x="9786" y="18108"/>
                              </a:cubicBezTo>
                              <a:cubicBezTo>
                                <a:pt x="10003" y="18400"/>
                                <a:pt x="10345" y="18616"/>
                                <a:pt x="10610" y="18884"/>
                              </a:cubicBezTo>
                              <a:cubicBezTo>
                                <a:pt x="10778" y="19057"/>
                                <a:pt x="10919" y="19240"/>
                                <a:pt x="11060" y="19427"/>
                              </a:cubicBezTo>
                              <a:cubicBezTo>
                                <a:pt x="11060" y="19430"/>
                                <a:pt x="11066" y="19438"/>
                                <a:pt x="11071" y="19438"/>
                              </a:cubicBezTo>
                              <a:cubicBezTo>
                                <a:pt x="11093" y="19466"/>
                                <a:pt x="11114" y="19498"/>
                                <a:pt x="11136" y="19526"/>
                              </a:cubicBezTo>
                              <a:cubicBezTo>
                                <a:pt x="11131" y="19519"/>
                                <a:pt x="11125" y="19512"/>
                                <a:pt x="11120" y="19508"/>
                              </a:cubicBezTo>
                              <a:cubicBezTo>
                                <a:pt x="10784" y="19184"/>
                                <a:pt x="10328" y="18926"/>
                                <a:pt x="9873" y="18676"/>
                              </a:cubicBezTo>
                              <a:cubicBezTo>
                                <a:pt x="9510" y="18474"/>
                                <a:pt x="9049" y="18217"/>
                                <a:pt x="8539" y="18220"/>
                              </a:cubicBezTo>
                              <a:cubicBezTo>
                                <a:pt x="8507" y="18220"/>
                                <a:pt x="8501" y="18245"/>
                                <a:pt x="8523" y="18256"/>
                              </a:cubicBezTo>
                              <a:cubicBezTo>
                                <a:pt x="8523" y="18259"/>
                                <a:pt x="8523" y="18266"/>
                                <a:pt x="8528" y="18270"/>
                              </a:cubicBezTo>
                              <a:cubicBezTo>
                                <a:pt x="8572" y="18305"/>
                                <a:pt x="8615" y="18344"/>
                                <a:pt x="8653" y="18383"/>
                              </a:cubicBezTo>
                              <a:cubicBezTo>
                                <a:pt x="8349" y="18238"/>
                                <a:pt x="7932" y="18101"/>
                                <a:pt x="7596" y="18146"/>
                              </a:cubicBezTo>
                              <a:cubicBezTo>
                                <a:pt x="7596" y="18146"/>
                                <a:pt x="7596" y="18146"/>
                                <a:pt x="7590" y="18146"/>
                              </a:cubicBezTo>
                              <a:cubicBezTo>
                                <a:pt x="7574" y="18146"/>
                                <a:pt x="7569" y="18161"/>
                                <a:pt x="7580" y="18168"/>
                              </a:cubicBezTo>
                              <a:cubicBezTo>
                                <a:pt x="7975" y="18340"/>
                                <a:pt x="8078" y="18623"/>
                                <a:pt x="8279" y="18887"/>
                              </a:cubicBezTo>
                              <a:cubicBezTo>
                                <a:pt x="8404" y="19057"/>
                                <a:pt x="8615" y="19219"/>
                                <a:pt x="8864" y="19325"/>
                              </a:cubicBezTo>
                              <a:cubicBezTo>
                                <a:pt x="8799" y="19318"/>
                                <a:pt x="8740" y="19303"/>
                                <a:pt x="8675" y="19289"/>
                              </a:cubicBezTo>
                              <a:cubicBezTo>
                                <a:pt x="8631" y="19279"/>
                                <a:pt x="8588" y="19318"/>
                                <a:pt x="8615" y="19339"/>
                              </a:cubicBezTo>
                              <a:cubicBezTo>
                                <a:pt x="8745" y="19459"/>
                                <a:pt x="8837" y="19600"/>
                                <a:pt x="8978" y="19716"/>
                              </a:cubicBezTo>
                              <a:cubicBezTo>
                                <a:pt x="9070" y="19794"/>
                                <a:pt x="9190" y="19854"/>
                                <a:pt x="9320" y="19903"/>
                              </a:cubicBezTo>
                              <a:cubicBezTo>
                                <a:pt x="9228" y="19903"/>
                                <a:pt x="9136" y="19924"/>
                                <a:pt x="9043" y="19963"/>
                              </a:cubicBezTo>
                              <a:cubicBezTo>
                                <a:pt x="9022" y="19974"/>
                                <a:pt x="9016" y="19991"/>
                                <a:pt x="9027" y="20005"/>
                              </a:cubicBezTo>
                              <a:cubicBezTo>
                                <a:pt x="9027" y="20013"/>
                                <a:pt x="9027" y="20016"/>
                                <a:pt x="9038" y="20020"/>
                              </a:cubicBezTo>
                              <a:cubicBezTo>
                                <a:pt x="9466" y="20157"/>
                                <a:pt x="9770" y="20386"/>
                                <a:pt x="10149" y="20570"/>
                              </a:cubicBezTo>
                              <a:cubicBezTo>
                                <a:pt x="10377" y="20683"/>
                                <a:pt x="10616" y="20782"/>
                                <a:pt x="10860" y="20877"/>
                              </a:cubicBezTo>
                              <a:cubicBezTo>
                                <a:pt x="10578" y="20835"/>
                                <a:pt x="10307" y="20838"/>
                                <a:pt x="10117" y="20947"/>
                              </a:cubicBezTo>
                              <a:cubicBezTo>
                                <a:pt x="10052" y="20983"/>
                                <a:pt x="10008" y="21036"/>
                                <a:pt x="10003" y="21092"/>
                              </a:cubicBezTo>
                              <a:cubicBezTo>
                                <a:pt x="10003" y="21113"/>
                                <a:pt x="10019" y="21134"/>
                                <a:pt x="10019" y="21156"/>
                              </a:cubicBezTo>
                              <a:cubicBezTo>
                                <a:pt x="10025" y="21208"/>
                                <a:pt x="10057" y="21152"/>
                                <a:pt x="10014" y="21223"/>
                              </a:cubicBezTo>
                              <a:cubicBezTo>
                                <a:pt x="9992" y="21258"/>
                                <a:pt x="9938" y="21279"/>
                                <a:pt x="9900" y="21307"/>
                              </a:cubicBezTo>
                              <a:cubicBezTo>
                                <a:pt x="9840" y="21353"/>
                                <a:pt x="9786" y="21406"/>
                                <a:pt x="9792" y="21469"/>
                              </a:cubicBezTo>
                              <a:cubicBezTo>
                                <a:pt x="9797" y="21519"/>
                                <a:pt x="9873" y="21554"/>
                                <a:pt x="9867" y="21589"/>
                              </a:cubicBezTo>
                              <a:cubicBezTo>
                                <a:pt x="9867" y="21589"/>
                                <a:pt x="9867" y="21589"/>
                                <a:pt x="9867" y="21593"/>
                              </a:cubicBezTo>
                              <a:lnTo>
                                <a:pt x="10046" y="21593"/>
                              </a:lnTo>
                              <a:cubicBezTo>
                                <a:pt x="10046" y="21582"/>
                                <a:pt x="10052" y="21575"/>
                                <a:pt x="10046" y="21565"/>
                              </a:cubicBezTo>
                              <a:cubicBezTo>
                                <a:pt x="10019" y="21466"/>
                                <a:pt x="9857" y="21547"/>
                                <a:pt x="10030" y="21360"/>
                              </a:cubicBezTo>
                              <a:cubicBezTo>
                                <a:pt x="10079" y="21307"/>
                                <a:pt x="10204" y="21275"/>
                                <a:pt x="10209" y="21205"/>
                              </a:cubicBezTo>
                              <a:cubicBezTo>
                                <a:pt x="10209" y="21194"/>
                                <a:pt x="10198" y="21177"/>
                                <a:pt x="10204" y="21166"/>
                              </a:cubicBezTo>
                              <a:cubicBezTo>
                                <a:pt x="10193" y="21156"/>
                                <a:pt x="10187" y="21148"/>
                                <a:pt x="10177" y="21138"/>
                              </a:cubicBezTo>
                              <a:cubicBezTo>
                                <a:pt x="10214" y="21018"/>
                                <a:pt x="10317" y="20962"/>
                                <a:pt x="10480" y="20965"/>
                              </a:cubicBezTo>
                              <a:cubicBezTo>
                                <a:pt x="10822" y="20947"/>
                                <a:pt x="11228" y="21060"/>
                                <a:pt x="11532" y="21159"/>
                              </a:cubicBezTo>
                              <a:cubicBezTo>
                                <a:pt x="11884" y="21268"/>
                                <a:pt x="12199" y="21417"/>
                                <a:pt x="12475" y="21593"/>
                              </a:cubicBezTo>
                              <a:lnTo>
                                <a:pt x="12811" y="21593"/>
                              </a:lnTo>
                              <a:cubicBezTo>
                                <a:pt x="12784" y="21558"/>
                                <a:pt x="12752" y="21526"/>
                                <a:pt x="12725" y="21491"/>
                              </a:cubicBezTo>
                              <a:cubicBezTo>
                                <a:pt x="12546" y="21265"/>
                                <a:pt x="12508" y="21025"/>
                                <a:pt x="12454" y="20778"/>
                              </a:cubicBezTo>
                              <a:cubicBezTo>
                                <a:pt x="12405" y="20559"/>
                                <a:pt x="12367" y="20161"/>
                                <a:pt x="12768" y="20055"/>
                              </a:cubicBezTo>
                              <a:cubicBezTo>
                                <a:pt x="13110" y="19967"/>
                                <a:pt x="13218" y="20203"/>
                                <a:pt x="13522" y="20192"/>
                              </a:cubicBezTo>
                              <a:cubicBezTo>
                                <a:pt x="13701" y="20185"/>
                                <a:pt x="13798" y="20122"/>
                                <a:pt x="13983" y="20175"/>
                              </a:cubicBezTo>
                              <a:cubicBezTo>
                                <a:pt x="14102" y="20207"/>
                                <a:pt x="14232" y="20256"/>
                                <a:pt x="14346" y="20298"/>
                              </a:cubicBezTo>
                              <a:cubicBezTo>
                                <a:pt x="14454" y="20341"/>
                                <a:pt x="14541" y="20404"/>
                                <a:pt x="14628" y="20461"/>
                              </a:cubicBezTo>
                              <a:cubicBezTo>
                                <a:pt x="14828" y="20591"/>
                                <a:pt x="14807" y="20760"/>
                                <a:pt x="14752" y="20930"/>
                              </a:cubicBezTo>
                              <a:cubicBezTo>
                                <a:pt x="14671" y="21170"/>
                                <a:pt x="14465" y="21388"/>
                                <a:pt x="14232" y="21593"/>
                              </a:cubicBezTo>
                              <a:lnTo>
                                <a:pt x="14449" y="21593"/>
                              </a:lnTo>
                              <a:cubicBezTo>
                                <a:pt x="14514" y="21537"/>
                                <a:pt x="14573" y="21480"/>
                                <a:pt x="14628" y="21424"/>
                              </a:cubicBezTo>
                              <a:cubicBezTo>
                                <a:pt x="15007" y="21173"/>
                                <a:pt x="15436" y="20972"/>
                                <a:pt x="15956" y="20842"/>
                              </a:cubicBezTo>
                              <a:cubicBezTo>
                                <a:pt x="16303" y="20757"/>
                                <a:pt x="16650" y="20693"/>
                                <a:pt x="16851" y="20947"/>
                              </a:cubicBezTo>
                              <a:cubicBezTo>
                                <a:pt x="16910" y="21018"/>
                                <a:pt x="16964" y="21078"/>
                                <a:pt x="17040" y="21141"/>
                              </a:cubicBezTo>
                              <a:cubicBezTo>
                                <a:pt x="17095" y="21187"/>
                                <a:pt x="17100" y="21159"/>
                                <a:pt x="17127" y="21230"/>
                              </a:cubicBezTo>
                              <a:cubicBezTo>
                                <a:pt x="17149" y="21283"/>
                                <a:pt x="17127" y="21311"/>
                                <a:pt x="17122" y="21364"/>
                              </a:cubicBezTo>
                              <a:cubicBezTo>
                                <a:pt x="17111" y="21445"/>
                                <a:pt x="17160" y="21515"/>
                                <a:pt x="17176" y="21593"/>
                              </a:cubicBezTo>
                              <a:lnTo>
                                <a:pt x="17349" y="21593"/>
                              </a:lnTo>
                              <a:cubicBezTo>
                                <a:pt x="17349" y="21589"/>
                                <a:pt x="17349" y="21586"/>
                                <a:pt x="17349" y="21586"/>
                              </a:cubicBezTo>
                              <a:cubicBezTo>
                                <a:pt x="17626" y="21519"/>
                                <a:pt x="17919" y="21487"/>
                                <a:pt x="18217" y="21519"/>
                              </a:cubicBezTo>
                              <a:cubicBezTo>
                                <a:pt x="18358" y="21533"/>
                                <a:pt x="18493" y="21558"/>
                                <a:pt x="18629" y="21572"/>
                              </a:cubicBezTo>
                              <a:cubicBezTo>
                                <a:pt x="18596" y="21579"/>
                                <a:pt x="18564" y="21586"/>
                                <a:pt x="18531" y="21593"/>
                              </a:cubicBezTo>
                              <a:lnTo>
                                <a:pt x="18905" y="21593"/>
                              </a:lnTo>
                              <a:cubicBezTo>
                                <a:pt x="18922" y="21589"/>
                                <a:pt x="18938" y="21582"/>
                                <a:pt x="18949" y="21579"/>
                              </a:cubicBezTo>
                              <a:cubicBezTo>
                                <a:pt x="19003" y="21561"/>
                                <a:pt x="18976" y="21508"/>
                                <a:pt x="18922" y="21508"/>
                              </a:cubicBezTo>
                              <a:cubicBezTo>
                                <a:pt x="18613" y="21505"/>
                                <a:pt x="18325" y="21417"/>
                                <a:pt x="18016" y="21406"/>
                              </a:cubicBezTo>
                              <a:cubicBezTo>
                                <a:pt x="17772" y="21399"/>
                                <a:pt x="17539" y="21431"/>
                                <a:pt x="17317" y="21494"/>
                              </a:cubicBezTo>
                              <a:cubicBezTo>
                                <a:pt x="17311" y="21487"/>
                                <a:pt x="17311" y="21477"/>
                                <a:pt x="17311" y="21469"/>
                              </a:cubicBezTo>
                              <a:cubicBezTo>
                                <a:pt x="17290" y="21385"/>
                                <a:pt x="17339" y="21332"/>
                                <a:pt x="17344" y="21254"/>
                              </a:cubicBezTo>
                              <a:cubicBezTo>
                                <a:pt x="17349" y="21152"/>
                                <a:pt x="17295" y="21134"/>
                                <a:pt x="17198" y="21078"/>
                              </a:cubicBezTo>
                              <a:cubicBezTo>
                                <a:pt x="17425" y="20983"/>
                                <a:pt x="17658" y="20873"/>
                                <a:pt x="17886" y="20753"/>
                              </a:cubicBezTo>
                              <a:cubicBezTo>
                                <a:pt x="17924" y="20785"/>
                                <a:pt x="17967" y="20817"/>
                                <a:pt x="18011" y="20845"/>
                              </a:cubicBezTo>
                              <a:cubicBezTo>
                                <a:pt x="18293" y="21025"/>
                                <a:pt x="18699" y="21106"/>
                                <a:pt x="19090" y="21131"/>
                              </a:cubicBezTo>
                              <a:cubicBezTo>
                                <a:pt x="19111" y="21131"/>
                                <a:pt x="19122" y="21124"/>
                                <a:pt x="19122" y="21113"/>
                              </a:cubicBezTo>
                              <a:cubicBezTo>
                                <a:pt x="19133" y="21106"/>
                                <a:pt x="19139" y="21092"/>
                                <a:pt x="19128" y="21081"/>
                              </a:cubicBezTo>
                              <a:cubicBezTo>
                                <a:pt x="18911" y="20849"/>
                                <a:pt x="18732" y="20612"/>
                                <a:pt x="18428" y="20425"/>
                              </a:cubicBezTo>
                              <a:cubicBezTo>
                                <a:pt x="18727" y="20210"/>
                                <a:pt x="18965" y="19970"/>
                                <a:pt x="19079" y="19695"/>
                              </a:cubicBezTo>
                              <a:cubicBezTo>
                                <a:pt x="19225" y="19395"/>
                                <a:pt x="19258" y="19085"/>
                                <a:pt x="19274" y="18764"/>
                              </a:cubicBezTo>
                              <a:cubicBezTo>
                                <a:pt x="19719" y="18609"/>
                                <a:pt x="20066" y="18369"/>
                                <a:pt x="20331" y="18093"/>
                              </a:cubicBezTo>
                              <a:cubicBezTo>
                                <a:pt x="20467" y="17952"/>
                                <a:pt x="20581" y="17801"/>
                                <a:pt x="20678" y="17645"/>
                              </a:cubicBezTo>
                              <a:cubicBezTo>
                                <a:pt x="20787" y="17476"/>
                                <a:pt x="20863" y="17303"/>
                                <a:pt x="21020" y="17155"/>
                              </a:cubicBezTo>
                              <a:cubicBezTo>
                                <a:pt x="21031" y="17152"/>
                                <a:pt x="21036" y="17145"/>
                                <a:pt x="21042" y="17137"/>
                              </a:cubicBezTo>
                              <a:cubicBezTo>
                                <a:pt x="21042" y="17137"/>
                                <a:pt x="21042" y="17137"/>
                                <a:pt x="21042" y="17137"/>
                              </a:cubicBezTo>
                              <a:cubicBezTo>
                                <a:pt x="21052" y="17130"/>
                                <a:pt x="21047" y="17123"/>
                                <a:pt x="21036" y="17116"/>
                              </a:cubicBezTo>
                              <a:cubicBezTo>
                                <a:pt x="21025" y="17106"/>
                                <a:pt x="21009" y="17095"/>
                                <a:pt x="20982" y="17099"/>
                              </a:cubicBezTo>
                              <a:cubicBezTo>
                                <a:pt x="20478" y="17173"/>
                                <a:pt x="19941" y="17416"/>
                                <a:pt x="19632" y="17684"/>
                              </a:cubicBezTo>
                              <a:cubicBezTo>
                                <a:pt x="19469" y="17822"/>
                                <a:pt x="19383" y="17984"/>
                                <a:pt x="19317" y="18153"/>
                              </a:cubicBezTo>
                              <a:cubicBezTo>
                                <a:pt x="19361" y="17864"/>
                                <a:pt x="19442" y="17578"/>
                                <a:pt x="19610" y="17300"/>
                              </a:cubicBezTo>
                              <a:cubicBezTo>
                                <a:pt x="19865" y="16876"/>
                                <a:pt x="20272" y="16481"/>
                                <a:pt x="20814" y="16192"/>
                              </a:cubicBezTo>
                              <a:cubicBezTo>
                                <a:pt x="21031" y="16076"/>
                                <a:pt x="21275" y="15970"/>
                                <a:pt x="21540" y="15903"/>
                              </a:cubicBezTo>
                              <a:lnTo>
                                <a:pt x="21540" y="15808"/>
                              </a:lnTo>
                              <a:cubicBezTo>
                                <a:pt x="21421" y="15836"/>
                                <a:pt x="21313" y="15868"/>
                                <a:pt x="21210" y="15906"/>
                              </a:cubicBezTo>
                              <a:cubicBezTo>
                                <a:pt x="20602" y="16129"/>
                                <a:pt x="20120" y="16481"/>
                                <a:pt x="19778" y="16869"/>
                              </a:cubicBezTo>
                              <a:cubicBezTo>
                                <a:pt x="19410" y="17293"/>
                                <a:pt x="19209" y="17762"/>
                                <a:pt x="19166" y="18245"/>
                              </a:cubicBezTo>
                              <a:cubicBezTo>
                                <a:pt x="19122" y="18672"/>
                                <a:pt x="19171" y="19120"/>
                                <a:pt x="19036" y="19540"/>
                              </a:cubicBezTo>
                              <a:cubicBezTo>
                                <a:pt x="18878" y="19850"/>
                                <a:pt x="18629" y="20122"/>
                                <a:pt x="18314" y="20358"/>
                              </a:cubicBezTo>
                              <a:cubicBezTo>
                                <a:pt x="18271" y="20337"/>
                                <a:pt x="18228" y="20316"/>
                                <a:pt x="18184" y="20295"/>
                              </a:cubicBezTo>
                              <a:cubicBezTo>
                                <a:pt x="18488" y="20058"/>
                                <a:pt x="18721" y="19787"/>
                                <a:pt x="18867" y="19487"/>
                              </a:cubicBezTo>
                              <a:cubicBezTo>
                                <a:pt x="19036" y="19145"/>
                                <a:pt x="18949" y="18757"/>
                                <a:pt x="18797" y="18418"/>
                              </a:cubicBezTo>
                              <a:cubicBezTo>
                                <a:pt x="18721" y="18242"/>
                                <a:pt x="18580" y="18083"/>
                                <a:pt x="18439" y="17928"/>
                              </a:cubicBezTo>
                              <a:cubicBezTo>
                                <a:pt x="18385" y="17871"/>
                                <a:pt x="18331" y="17815"/>
                                <a:pt x="18266" y="17762"/>
                              </a:cubicBezTo>
                              <a:cubicBezTo>
                                <a:pt x="18228" y="17734"/>
                                <a:pt x="18184" y="17688"/>
                                <a:pt x="18130" y="17667"/>
                              </a:cubicBezTo>
                              <a:cubicBezTo>
                                <a:pt x="18070" y="17607"/>
                                <a:pt x="18011" y="17547"/>
                                <a:pt x="17951" y="17487"/>
                              </a:cubicBezTo>
                              <a:cubicBezTo>
                                <a:pt x="18103" y="17578"/>
                                <a:pt x="18260" y="17670"/>
                                <a:pt x="18396" y="17772"/>
                              </a:cubicBezTo>
                              <a:cubicBezTo>
                                <a:pt x="18661" y="17970"/>
                                <a:pt x="18797" y="18206"/>
                                <a:pt x="18970" y="18439"/>
                              </a:cubicBezTo>
                              <a:cubicBezTo>
                                <a:pt x="18987" y="18460"/>
                                <a:pt x="19036" y="18446"/>
                                <a:pt x="19030" y="18425"/>
                              </a:cubicBezTo>
                              <a:cubicBezTo>
                                <a:pt x="19008" y="18362"/>
                                <a:pt x="18981" y="18298"/>
                                <a:pt x="18954" y="18238"/>
                              </a:cubicBezTo>
                              <a:cubicBezTo>
                                <a:pt x="18987" y="17518"/>
                                <a:pt x="19507" y="16771"/>
                                <a:pt x="20261" y="16245"/>
                              </a:cubicBezTo>
                              <a:cubicBezTo>
                                <a:pt x="20613" y="16002"/>
                                <a:pt x="21047" y="15804"/>
                                <a:pt x="21546" y="15712"/>
                              </a:cubicBezTo>
                              <a:lnTo>
                                <a:pt x="21546" y="15624"/>
                              </a:lnTo>
                              <a:cubicBezTo>
                                <a:pt x="21128" y="15702"/>
                                <a:pt x="20738" y="15846"/>
                                <a:pt x="20413" y="16030"/>
                              </a:cubicBezTo>
                              <a:cubicBezTo>
                                <a:pt x="20049" y="16234"/>
                                <a:pt x="19762" y="16485"/>
                                <a:pt x="19523" y="16756"/>
                              </a:cubicBezTo>
                              <a:cubicBezTo>
                                <a:pt x="19545" y="16626"/>
                                <a:pt x="19518" y="16488"/>
                                <a:pt x="19442" y="16358"/>
                              </a:cubicBezTo>
                              <a:cubicBezTo>
                                <a:pt x="19345" y="16196"/>
                                <a:pt x="19160" y="16005"/>
                                <a:pt x="18900" y="15938"/>
                              </a:cubicBezTo>
                              <a:cubicBezTo>
                                <a:pt x="18889" y="15927"/>
                                <a:pt x="18867" y="15924"/>
                                <a:pt x="18851" y="15927"/>
                              </a:cubicBezTo>
                              <a:cubicBezTo>
                                <a:pt x="18840" y="15927"/>
                                <a:pt x="18835" y="15931"/>
                                <a:pt x="18835" y="15935"/>
                              </a:cubicBezTo>
                              <a:cubicBezTo>
                                <a:pt x="18824" y="15942"/>
                                <a:pt x="18819" y="15952"/>
                                <a:pt x="18819" y="15963"/>
                              </a:cubicBezTo>
                              <a:cubicBezTo>
                                <a:pt x="18922" y="16263"/>
                                <a:pt x="18764" y="16562"/>
                                <a:pt x="18824" y="16866"/>
                              </a:cubicBezTo>
                              <a:cubicBezTo>
                                <a:pt x="18851" y="17021"/>
                                <a:pt x="18911" y="17215"/>
                                <a:pt x="19128" y="17303"/>
                              </a:cubicBezTo>
                              <a:cubicBezTo>
                                <a:pt x="18981" y="17554"/>
                                <a:pt x="18878" y="17818"/>
                                <a:pt x="18873" y="18086"/>
                              </a:cubicBezTo>
                              <a:cubicBezTo>
                                <a:pt x="18797" y="17970"/>
                                <a:pt x="18694" y="17861"/>
                                <a:pt x="18564" y="17758"/>
                              </a:cubicBezTo>
                              <a:cubicBezTo>
                                <a:pt x="18336" y="17585"/>
                                <a:pt x="18033" y="17381"/>
                                <a:pt x="17713" y="17261"/>
                              </a:cubicBezTo>
                              <a:cubicBezTo>
                                <a:pt x="17452" y="17039"/>
                                <a:pt x="17154" y="16831"/>
                                <a:pt x="16829" y="16651"/>
                              </a:cubicBezTo>
                              <a:cubicBezTo>
                                <a:pt x="16384" y="16252"/>
                                <a:pt x="16384" y="15624"/>
                                <a:pt x="16634" y="15180"/>
                              </a:cubicBezTo>
                              <a:cubicBezTo>
                                <a:pt x="16899" y="14700"/>
                                <a:pt x="17463" y="14414"/>
                                <a:pt x="18179" y="14245"/>
                              </a:cubicBezTo>
                              <a:cubicBezTo>
                                <a:pt x="18184" y="14245"/>
                                <a:pt x="18190" y="14241"/>
                                <a:pt x="18195" y="14238"/>
                              </a:cubicBezTo>
                              <a:cubicBezTo>
                                <a:pt x="18266" y="14277"/>
                                <a:pt x="18336" y="14315"/>
                                <a:pt x="18412" y="14347"/>
                              </a:cubicBezTo>
                              <a:cubicBezTo>
                                <a:pt x="18271" y="14626"/>
                                <a:pt x="18531" y="14993"/>
                                <a:pt x="18786" y="15215"/>
                              </a:cubicBezTo>
                              <a:cubicBezTo>
                                <a:pt x="19122" y="15501"/>
                                <a:pt x="19675" y="15621"/>
                                <a:pt x="20093" y="15846"/>
                              </a:cubicBezTo>
                              <a:cubicBezTo>
                                <a:pt x="20125" y="15864"/>
                                <a:pt x="20169" y="15857"/>
                                <a:pt x="20185" y="15832"/>
                              </a:cubicBezTo>
                              <a:cubicBezTo>
                                <a:pt x="20315" y="15585"/>
                                <a:pt x="20217" y="15285"/>
                                <a:pt x="20087" y="15046"/>
                              </a:cubicBezTo>
                              <a:cubicBezTo>
                                <a:pt x="19995" y="14873"/>
                                <a:pt x="19887" y="14661"/>
                                <a:pt x="19654" y="14545"/>
                              </a:cubicBezTo>
                              <a:cubicBezTo>
                                <a:pt x="19941" y="14534"/>
                                <a:pt x="20223" y="14502"/>
                                <a:pt x="20494" y="14460"/>
                              </a:cubicBezTo>
                              <a:cubicBezTo>
                                <a:pt x="20494" y="14460"/>
                                <a:pt x="20494" y="14460"/>
                                <a:pt x="20499" y="14460"/>
                              </a:cubicBezTo>
                              <a:cubicBezTo>
                                <a:pt x="20667" y="14485"/>
                                <a:pt x="20819" y="14478"/>
                                <a:pt x="20960" y="14453"/>
                              </a:cubicBezTo>
                              <a:cubicBezTo>
                                <a:pt x="21112" y="14555"/>
                                <a:pt x="21323" y="14612"/>
                                <a:pt x="21546" y="14640"/>
                              </a:cubicBezTo>
                              <a:lnTo>
                                <a:pt x="21546" y="14534"/>
                              </a:lnTo>
                              <a:cubicBezTo>
                                <a:pt x="21437" y="14520"/>
                                <a:pt x="21334" y="14495"/>
                                <a:pt x="21242" y="14463"/>
                              </a:cubicBezTo>
                              <a:cubicBezTo>
                                <a:pt x="21275" y="14456"/>
                                <a:pt x="21307" y="14446"/>
                                <a:pt x="21345" y="14439"/>
                              </a:cubicBezTo>
                              <a:cubicBezTo>
                                <a:pt x="21367" y="14442"/>
                                <a:pt x="21394" y="14446"/>
                                <a:pt x="21421" y="14449"/>
                              </a:cubicBezTo>
                              <a:cubicBezTo>
                                <a:pt x="21464" y="14460"/>
                                <a:pt x="21508" y="14471"/>
                                <a:pt x="21551" y="14478"/>
                              </a:cubicBezTo>
                              <a:lnTo>
                                <a:pt x="21551" y="14160"/>
                              </a:lnTo>
                              <a:cubicBezTo>
                                <a:pt x="21502" y="14188"/>
                                <a:pt x="21448" y="14210"/>
                                <a:pt x="21394" y="14234"/>
                              </a:cubicBezTo>
                              <a:cubicBezTo>
                                <a:pt x="21269" y="14284"/>
                                <a:pt x="21123" y="14340"/>
                                <a:pt x="20982" y="14365"/>
                              </a:cubicBezTo>
                              <a:cubicBezTo>
                                <a:pt x="20836" y="14393"/>
                                <a:pt x="20684" y="14386"/>
                                <a:pt x="20537" y="14382"/>
                              </a:cubicBezTo>
                              <a:cubicBezTo>
                                <a:pt x="20537" y="14379"/>
                                <a:pt x="20543" y="14379"/>
                                <a:pt x="20543" y="14379"/>
                              </a:cubicBezTo>
                              <a:cubicBezTo>
                                <a:pt x="20543" y="14375"/>
                                <a:pt x="20548" y="14372"/>
                                <a:pt x="20548" y="14368"/>
                              </a:cubicBezTo>
                              <a:cubicBezTo>
                                <a:pt x="20841" y="14354"/>
                                <a:pt x="21117" y="14287"/>
                                <a:pt x="21361" y="14174"/>
                              </a:cubicBezTo>
                              <a:cubicBezTo>
                                <a:pt x="21372" y="14167"/>
                                <a:pt x="21361" y="14157"/>
                                <a:pt x="21351" y="14160"/>
                              </a:cubicBezTo>
                              <a:cubicBezTo>
                                <a:pt x="21139" y="14238"/>
                                <a:pt x="20911" y="14284"/>
                                <a:pt x="20673" y="14301"/>
                              </a:cubicBezTo>
                              <a:cubicBezTo>
                                <a:pt x="20922" y="14248"/>
                                <a:pt x="21145" y="14160"/>
                                <a:pt x="21340" y="14044"/>
                              </a:cubicBezTo>
                              <a:cubicBezTo>
                                <a:pt x="21356" y="14033"/>
                                <a:pt x="21334" y="14015"/>
                                <a:pt x="21318" y="14026"/>
                              </a:cubicBezTo>
                              <a:cubicBezTo>
                                <a:pt x="21096" y="14135"/>
                                <a:pt x="20846" y="14206"/>
                                <a:pt x="20581" y="14252"/>
                              </a:cubicBezTo>
                              <a:cubicBezTo>
                                <a:pt x="20581" y="14245"/>
                                <a:pt x="20581" y="14241"/>
                                <a:pt x="20581" y="14234"/>
                              </a:cubicBezTo>
                              <a:cubicBezTo>
                                <a:pt x="20819" y="14171"/>
                                <a:pt x="21020" y="14083"/>
                                <a:pt x="21220" y="13970"/>
                              </a:cubicBezTo>
                              <a:cubicBezTo>
                                <a:pt x="21237" y="13963"/>
                                <a:pt x="21215" y="13945"/>
                                <a:pt x="21199" y="13952"/>
                              </a:cubicBezTo>
                              <a:cubicBezTo>
                                <a:pt x="21080" y="14001"/>
                                <a:pt x="20971" y="14061"/>
                                <a:pt x="20841" y="14100"/>
                              </a:cubicBezTo>
                              <a:cubicBezTo>
                                <a:pt x="20754" y="14128"/>
                                <a:pt x="20662" y="14146"/>
                                <a:pt x="20570" y="14171"/>
                              </a:cubicBezTo>
                              <a:cubicBezTo>
                                <a:pt x="20570" y="14167"/>
                                <a:pt x="20570" y="14164"/>
                                <a:pt x="20564" y="14160"/>
                              </a:cubicBezTo>
                              <a:cubicBezTo>
                                <a:pt x="20765" y="14093"/>
                                <a:pt x="20933" y="13998"/>
                                <a:pt x="21085" y="13888"/>
                              </a:cubicBezTo>
                              <a:cubicBezTo>
                                <a:pt x="21101" y="13878"/>
                                <a:pt x="21080" y="13864"/>
                                <a:pt x="21063" y="13874"/>
                              </a:cubicBezTo>
                              <a:cubicBezTo>
                                <a:pt x="20906" y="13970"/>
                                <a:pt x="20733" y="14037"/>
                                <a:pt x="20543" y="14100"/>
                              </a:cubicBezTo>
                              <a:cubicBezTo>
                                <a:pt x="20543" y="14097"/>
                                <a:pt x="20537" y="14090"/>
                                <a:pt x="20537" y="14086"/>
                              </a:cubicBezTo>
                              <a:cubicBezTo>
                                <a:pt x="20727" y="13994"/>
                                <a:pt x="20884" y="13885"/>
                                <a:pt x="21020" y="13758"/>
                              </a:cubicBezTo>
                              <a:cubicBezTo>
                                <a:pt x="21031" y="13747"/>
                                <a:pt x="21004" y="13733"/>
                                <a:pt x="20993" y="13744"/>
                              </a:cubicBezTo>
                              <a:cubicBezTo>
                                <a:pt x="20846" y="13853"/>
                                <a:pt x="20684" y="13948"/>
                                <a:pt x="20499" y="14030"/>
                              </a:cubicBezTo>
                              <a:cubicBezTo>
                                <a:pt x="20494" y="14019"/>
                                <a:pt x="20489" y="14012"/>
                                <a:pt x="20478" y="14001"/>
                              </a:cubicBezTo>
                              <a:cubicBezTo>
                                <a:pt x="20657" y="13913"/>
                                <a:pt x="20803" y="13800"/>
                                <a:pt x="20917" y="13680"/>
                              </a:cubicBezTo>
                              <a:cubicBezTo>
                                <a:pt x="20928" y="13670"/>
                                <a:pt x="20901" y="13659"/>
                                <a:pt x="20890" y="13670"/>
                              </a:cubicBezTo>
                              <a:cubicBezTo>
                                <a:pt x="20760" y="13783"/>
                                <a:pt x="20602" y="13871"/>
                                <a:pt x="20434" y="13948"/>
                              </a:cubicBezTo>
                              <a:cubicBezTo>
                                <a:pt x="20418" y="13934"/>
                                <a:pt x="20407" y="13920"/>
                                <a:pt x="20391" y="13906"/>
                              </a:cubicBezTo>
                              <a:cubicBezTo>
                                <a:pt x="20516" y="13811"/>
                                <a:pt x="20640" y="13712"/>
                                <a:pt x="20765" y="13613"/>
                              </a:cubicBezTo>
                              <a:cubicBezTo>
                                <a:pt x="20781" y="13603"/>
                                <a:pt x="20754" y="13589"/>
                                <a:pt x="20743" y="13599"/>
                              </a:cubicBezTo>
                              <a:cubicBezTo>
                                <a:pt x="20608" y="13687"/>
                                <a:pt x="20478" y="13779"/>
                                <a:pt x="20348" y="13867"/>
                              </a:cubicBezTo>
                              <a:cubicBezTo>
                                <a:pt x="20337" y="13857"/>
                                <a:pt x="20326" y="13850"/>
                                <a:pt x="20315" y="13843"/>
                              </a:cubicBezTo>
                              <a:cubicBezTo>
                                <a:pt x="20310" y="13839"/>
                                <a:pt x="20304" y="13836"/>
                                <a:pt x="20293" y="13832"/>
                              </a:cubicBezTo>
                              <a:cubicBezTo>
                                <a:pt x="20396" y="13733"/>
                                <a:pt x="20489" y="13634"/>
                                <a:pt x="20602" y="13539"/>
                              </a:cubicBezTo>
                              <a:cubicBezTo>
                                <a:pt x="20613" y="13529"/>
                                <a:pt x="20586" y="13518"/>
                                <a:pt x="20575" y="13525"/>
                              </a:cubicBezTo>
                              <a:cubicBezTo>
                                <a:pt x="20456" y="13610"/>
                                <a:pt x="20337" y="13702"/>
                                <a:pt x="20234" y="13797"/>
                              </a:cubicBezTo>
                              <a:cubicBezTo>
                                <a:pt x="20207" y="13783"/>
                                <a:pt x="20174" y="13769"/>
                                <a:pt x="20147" y="13758"/>
                              </a:cubicBezTo>
                              <a:cubicBezTo>
                                <a:pt x="20228" y="13663"/>
                                <a:pt x="20320" y="13575"/>
                                <a:pt x="20429" y="13497"/>
                              </a:cubicBezTo>
                              <a:cubicBezTo>
                                <a:pt x="20445" y="13486"/>
                                <a:pt x="20423" y="13472"/>
                                <a:pt x="20407" y="13483"/>
                              </a:cubicBezTo>
                              <a:cubicBezTo>
                                <a:pt x="20288" y="13560"/>
                                <a:pt x="20180" y="13645"/>
                                <a:pt x="20087" y="13737"/>
                              </a:cubicBezTo>
                              <a:cubicBezTo>
                                <a:pt x="20060" y="13730"/>
                                <a:pt x="20033" y="13719"/>
                                <a:pt x="20006" y="13716"/>
                              </a:cubicBezTo>
                              <a:cubicBezTo>
                                <a:pt x="20055" y="13649"/>
                                <a:pt x="20104" y="13578"/>
                                <a:pt x="20158" y="13511"/>
                              </a:cubicBezTo>
                              <a:cubicBezTo>
                                <a:pt x="20169" y="13500"/>
                                <a:pt x="20142" y="13490"/>
                                <a:pt x="20131" y="13500"/>
                              </a:cubicBezTo>
                              <a:cubicBezTo>
                                <a:pt x="20066" y="13567"/>
                                <a:pt x="20001" y="13634"/>
                                <a:pt x="19946" y="13702"/>
                              </a:cubicBezTo>
                              <a:cubicBezTo>
                                <a:pt x="19919" y="13698"/>
                                <a:pt x="19892" y="13691"/>
                                <a:pt x="19860" y="13687"/>
                              </a:cubicBezTo>
                              <a:cubicBezTo>
                                <a:pt x="19881" y="13645"/>
                                <a:pt x="19903" y="13606"/>
                                <a:pt x="19941" y="13571"/>
                              </a:cubicBezTo>
                              <a:cubicBezTo>
                                <a:pt x="19952" y="13557"/>
                                <a:pt x="19925" y="13546"/>
                                <a:pt x="19908" y="13557"/>
                              </a:cubicBezTo>
                              <a:cubicBezTo>
                                <a:pt x="19865" y="13596"/>
                                <a:pt x="19833" y="13638"/>
                                <a:pt x="19805" y="13684"/>
                              </a:cubicBezTo>
                              <a:cubicBezTo>
                                <a:pt x="19757" y="13680"/>
                                <a:pt x="19708" y="13680"/>
                                <a:pt x="19664" y="13684"/>
                              </a:cubicBezTo>
                              <a:cubicBezTo>
                                <a:pt x="19702" y="13642"/>
                                <a:pt x="19740" y="13599"/>
                                <a:pt x="19762" y="13553"/>
                              </a:cubicBezTo>
                              <a:cubicBezTo>
                                <a:pt x="20022" y="13412"/>
                                <a:pt x="20277" y="13299"/>
                                <a:pt x="20635" y="13356"/>
                              </a:cubicBezTo>
                              <a:cubicBezTo>
                                <a:pt x="20917" y="13398"/>
                                <a:pt x="21258" y="13525"/>
                                <a:pt x="21470" y="13659"/>
                              </a:cubicBezTo>
                              <a:cubicBezTo>
                                <a:pt x="21502" y="13680"/>
                                <a:pt x="21540" y="13705"/>
                                <a:pt x="21573" y="13733"/>
                              </a:cubicBezTo>
                              <a:lnTo>
                                <a:pt x="21573" y="13338"/>
                              </a:lnTo>
                              <a:cubicBezTo>
                                <a:pt x="21567" y="13338"/>
                                <a:pt x="21567" y="13335"/>
                                <a:pt x="21562" y="13335"/>
                              </a:cubicBezTo>
                              <a:cubicBezTo>
                                <a:pt x="21567" y="13331"/>
                                <a:pt x="21567" y="13331"/>
                                <a:pt x="21573" y="13328"/>
                              </a:cubicBezTo>
                              <a:lnTo>
                                <a:pt x="21573" y="13278"/>
                              </a:lnTo>
                              <a:cubicBezTo>
                                <a:pt x="21573" y="13278"/>
                                <a:pt x="21567" y="13282"/>
                                <a:pt x="21567" y="13282"/>
                              </a:cubicBezTo>
                              <a:cubicBezTo>
                                <a:pt x="21551" y="13292"/>
                                <a:pt x="21540" y="13303"/>
                                <a:pt x="21524" y="13313"/>
                              </a:cubicBezTo>
                              <a:cubicBezTo>
                                <a:pt x="21508" y="13306"/>
                                <a:pt x="21492" y="13296"/>
                                <a:pt x="21475" y="13289"/>
                              </a:cubicBezTo>
                              <a:cubicBezTo>
                                <a:pt x="21475" y="13289"/>
                                <a:pt x="21475" y="13289"/>
                                <a:pt x="21470" y="13289"/>
                              </a:cubicBezTo>
                              <a:cubicBezTo>
                                <a:pt x="21502" y="13257"/>
                                <a:pt x="21535" y="13229"/>
                                <a:pt x="21573" y="13197"/>
                              </a:cubicBezTo>
                              <a:lnTo>
                                <a:pt x="21573" y="13134"/>
                              </a:lnTo>
                              <a:cubicBezTo>
                                <a:pt x="21524" y="13172"/>
                                <a:pt x="21475" y="13215"/>
                                <a:pt x="21427" y="13254"/>
                              </a:cubicBezTo>
                              <a:cubicBezTo>
                                <a:pt x="21405" y="13243"/>
                                <a:pt x="21389" y="13236"/>
                                <a:pt x="21367" y="13229"/>
                              </a:cubicBezTo>
                              <a:cubicBezTo>
                                <a:pt x="21432" y="13155"/>
                                <a:pt x="21502" y="13081"/>
                                <a:pt x="21573" y="13007"/>
                              </a:cubicBezTo>
                              <a:lnTo>
                                <a:pt x="21573" y="12985"/>
                              </a:lnTo>
                              <a:cubicBezTo>
                                <a:pt x="21567" y="12982"/>
                                <a:pt x="21557" y="12982"/>
                                <a:pt x="21551" y="12989"/>
                              </a:cubicBezTo>
                              <a:cubicBezTo>
                                <a:pt x="21470" y="13059"/>
                                <a:pt x="21394" y="13134"/>
                                <a:pt x="21318" y="13208"/>
                              </a:cubicBezTo>
                              <a:cubicBezTo>
                                <a:pt x="21302" y="13201"/>
                                <a:pt x="21286" y="13197"/>
                                <a:pt x="21269" y="13190"/>
                              </a:cubicBezTo>
                              <a:cubicBezTo>
                                <a:pt x="21323" y="13112"/>
                                <a:pt x="21367" y="13031"/>
                                <a:pt x="21421" y="12954"/>
                              </a:cubicBezTo>
                              <a:cubicBezTo>
                                <a:pt x="21432" y="12940"/>
                                <a:pt x="21405" y="12929"/>
                                <a:pt x="21394" y="12943"/>
                              </a:cubicBezTo>
                              <a:cubicBezTo>
                                <a:pt x="21329" y="13014"/>
                                <a:pt x="21258" y="13091"/>
                                <a:pt x="21210" y="13169"/>
                              </a:cubicBezTo>
                              <a:cubicBezTo>
                                <a:pt x="21193" y="13162"/>
                                <a:pt x="21177" y="13158"/>
                                <a:pt x="21161" y="13155"/>
                              </a:cubicBezTo>
                              <a:cubicBezTo>
                                <a:pt x="21199" y="13088"/>
                                <a:pt x="21237" y="13021"/>
                                <a:pt x="21280" y="12957"/>
                              </a:cubicBezTo>
                              <a:cubicBezTo>
                                <a:pt x="21291" y="12947"/>
                                <a:pt x="21258" y="12932"/>
                                <a:pt x="21253" y="12947"/>
                              </a:cubicBezTo>
                              <a:cubicBezTo>
                                <a:pt x="21210" y="13010"/>
                                <a:pt x="21161" y="13077"/>
                                <a:pt x="21112" y="13141"/>
                              </a:cubicBezTo>
                              <a:cubicBezTo>
                                <a:pt x="21080" y="13130"/>
                                <a:pt x="21047" y="13123"/>
                                <a:pt x="21014" y="13116"/>
                              </a:cubicBezTo>
                              <a:cubicBezTo>
                                <a:pt x="21025" y="13074"/>
                                <a:pt x="21042" y="13031"/>
                                <a:pt x="21052" y="12989"/>
                              </a:cubicBezTo>
                              <a:cubicBezTo>
                                <a:pt x="21090" y="12936"/>
                                <a:pt x="21117" y="12883"/>
                                <a:pt x="21123" y="12830"/>
                              </a:cubicBezTo>
                              <a:cubicBezTo>
                                <a:pt x="21275" y="12816"/>
                                <a:pt x="21427" y="12798"/>
                                <a:pt x="21573" y="12830"/>
                              </a:cubicBezTo>
                              <a:lnTo>
                                <a:pt x="21573" y="12160"/>
                              </a:lnTo>
                              <a:cubicBezTo>
                                <a:pt x="21562" y="12167"/>
                                <a:pt x="21557" y="12171"/>
                                <a:pt x="21546" y="12178"/>
                              </a:cubicBezTo>
                              <a:cubicBezTo>
                                <a:pt x="21530" y="12167"/>
                                <a:pt x="21513" y="12160"/>
                                <a:pt x="21497" y="12149"/>
                              </a:cubicBezTo>
                              <a:cubicBezTo>
                                <a:pt x="21519" y="12125"/>
                                <a:pt x="21546" y="12103"/>
                                <a:pt x="21567" y="12079"/>
                              </a:cubicBezTo>
                              <a:lnTo>
                                <a:pt x="21567" y="12015"/>
                              </a:lnTo>
                              <a:cubicBezTo>
                                <a:pt x="21524" y="12051"/>
                                <a:pt x="21481" y="12086"/>
                                <a:pt x="21443" y="12121"/>
                              </a:cubicBezTo>
                              <a:cubicBezTo>
                                <a:pt x="21416" y="12107"/>
                                <a:pt x="21389" y="12093"/>
                                <a:pt x="21361" y="12079"/>
                              </a:cubicBezTo>
                              <a:cubicBezTo>
                                <a:pt x="21432" y="12005"/>
                                <a:pt x="21497" y="11931"/>
                                <a:pt x="21567" y="11857"/>
                              </a:cubicBezTo>
                              <a:lnTo>
                                <a:pt x="21567" y="11811"/>
                              </a:lnTo>
                              <a:cubicBezTo>
                                <a:pt x="21475" y="11888"/>
                                <a:pt x="21389" y="11969"/>
                                <a:pt x="21307" y="12054"/>
                              </a:cubicBezTo>
                              <a:cubicBezTo>
                                <a:pt x="21280" y="12040"/>
                                <a:pt x="21253" y="12026"/>
                                <a:pt x="21226" y="12015"/>
                              </a:cubicBezTo>
                              <a:cubicBezTo>
                                <a:pt x="21323" y="11906"/>
                                <a:pt x="21421" y="11793"/>
                                <a:pt x="21519" y="11684"/>
                              </a:cubicBezTo>
                              <a:cubicBezTo>
                                <a:pt x="21530" y="11673"/>
                                <a:pt x="21502" y="11663"/>
                                <a:pt x="21492" y="11673"/>
                              </a:cubicBezTo>
                              <a:cubicBezTo>
                                <a:pt x="21389" y="11779"/>
                                <a:pt x="21280" y="11885"/>
                                <a:pt x="21177" y="11991"/>
                              </a:cubicBezTo>
                              <a:cubicBezTo>
                                <a:pt x="21172" y="11987"/>
                                <a:pt x="21166" y="11987"/>
                                <a:pt x="21166" y="11984"/>
                              </a:cubicBezTo>
                              <a:cubicBezTo>
                                <a:pt x="21139" y="11973"/>
                                <a:pt x="21112" y="11962"/>
                                <a:pt x="21090" y="11952"/>
                              </a:cubicBezTo>
                              <a:cubicBezTo>
                                <a:pt x="21177" y="11818"/>
                                <a:pt x="21269" y="11691"/>
                                <a:pt x="21383" y="11564"/>
                              </a:cubicBezTo>
                              <a:cubicBezTo>
                                <a:pt x="21394" y="11553"/>
                                <a:pt x="21367" y="11543"/>
                                <a:pt x="21356" y="11553"/>
                              </a:cubicBezTo>
                              <a:cubicBezTo>
                                <a:pt x="21237" y="11673"/>
                                <a:pt x="21128" y="11797"/>
                                <a:pt x="21036" y="11927"/>
                              </a:cubicBezTo>
                              <a:cubicBezTo>
                                <a:pt x="21004" y="11917"/>
                                <a:pt x="20971" y="11902"/>
                                <a:pt x="20939" y="11892"/>
                              </a:cubicBezTo>
                              <a:cubicBezTo>
                                <a:pt x="21020" y="11758"/>
                                <a:pt x="21107" y="11627"/>
                                <a:pt x="21220" y="11500"/>
                              </a:cubicBezTo>
                              <a:cubicBezTo>
                                <a:pt x="21231" y="11490"/>
                                <a:pt x="21210" y="11483"/>
                                <a:pt x="21199" y="11490"/>
                              </a:cubicBezTo>
                              <a:cubicBezTo>
                                <a:pt x="21069" y="11603"/>
                                <a:pt x="20949" y="11733"/>
                                <a:pt x="20868" y="11867"/>
                              </a:cubicBezTo>
                              <a:cubicBezTo>
                                <a:pt x="20846" y="11860"/>
                                <a:pt x="20825" y="11857"/>
                                <a:pt x="20803" y="11849"/>
                              </a:cubicBezTo>
                              <a:cubicBezTo>
                                <a:pt x="20852" y="11708"/>
                                <a:pt x="20928" y="11571"/>
                                <a:pt x="21036" y="11440"/>
                              </a:cubicBezTo>
                              <a:cubicBezTo>
                                <a:pt x="21047" y="11430"/>
                                <a:pt x="21020" y="11423"/>
                                <a:pt x="21014" y="11430"/>
                              </a:cubicBezTo>
                              <a:cubicBezTo>
                                <a:pt x="20895" y="11553"/>
                                <a:pt x="20798" y="11687"/>
                                <a:pt x="20738" y="11828"/>
                              </a:cubicBezTo>
                              <a:cubicBezTo>
                                <a:pt x="20705" y="11821"/>
                                <a:pt x="20678" y="11814"/>
                                <a:pt x="20646" y="11807"/>
                              </a:cubicBezTo>
                              <a:cubicBezTo>
                                <a:pt x="20689" y="11673"/>
                                <a:pt x="20754" y="11543"/>
                                <a:pt x="20841" y="11416"/>
                              </a:cubicBezTo>
                              <a:cubicBezTo>
                                <a:pt x="20852" y="11401"/>
                                <a:pt x="20819" y="11391"/>
                                <a:pt x="20808" y="11405"/>
                              </a:cubicBezTo>
                              <a:cubicBezTo>
                                <a:pt x="20716" y="11528"/>
                                <a:pt x="20635" y="11659"/>
                                <a:pt x="20581" y="11793"/>
                              </a:cubicBezTo>
                              <a:cubicBezTo>
                                <a:pt x="20548" y="11786"/>
                                <a:pt x="20521" y="11782"/>
                                <a:pt x="20489" y="11775"/>
                              </a:cubicBezTo>
                              <a:cubicBezTo>
                                <a:pt x="20521" y="11634"/>
                                <a:pt x="20564" y="11497"/>
                                <a:pt x="20646" y="11359"/>
                              </a:cubicBezTo>
                              <a:cubicBezTo>
                                <a:pt x="20651" y="11352"/>
                                <a:pt x="20630" y="11345"/>
                                <a:pt x="20624" y="11352"/>
                              </a:cubicBezTo>
                              <a:cubicBezTo>
                                <a:pt x="20537" y="11483"/>
                                <a:pt x="20461" y="11620"/>
                                <a:pt x="20418" y="11761"/>
                              </a:cubicBezTo>
                              <a:cubicBezTo>
                                <a:pt x="20391" y="11758"/>
                                <a:pt x="20358" y="11751"/>
                                <a:pt x="20331" y="11747"/>
                              </a:cubicBezTo>
                              <a:cubicBezTo>
                                <a:pt x="20364" y="11613"/>
                                <a:pt x="20402" y="11479"/>
                                <a:pt x="20456" y="11345"/>
                              </a:cubicBezTo>
                              <a:cubicBezTo>
                                <a:pt x="20461" y="11334"/>
                                <a:pt x="20434" y="11327"/>
                                <a:pt x="20429" y="11342"/>
                              </a:cubicBezTo>
                              <a:cubicBezTo>
                                <a:pt x="20353" y="11468"/>
                                <a:pt x="20293" y="11603"/>
                                <a:pt x="20261" y="11737"/>
                              </a:cubicBezTo>
                              <a:cubicBezTo>
                                <a:pt x="20212" y="11730"/>
                                <a:pt x="20163" y="11722"/>
                                <a:pt x="20114" y="11719"/>
                              </a:cubicBezTo>
                              <a:cubicBezTo>
                                <a:pt x="20152" y="11557"/>
                                <a:pt x="20201" y="11394"/>
                                <a:pt x="20277" y="11232"/>
                              </a:cubicBezTo>
                              <a:cubicBezTo>
                                <a:pt x="20283" y="11222"/>
                                <a:pt x="20255" y="11218"/>
                                <a:pt x="20250" y="11229"/>
                              </a:cubicBezTo>
                              <a:cubicBezTo>
                                <a:pt x="20212" y="11292"/>
                                <a:pt x="20180" y="11359"/>
                                <a:pt x="20147" y="11426"/>
                              </a:cubicBezTo>
                              <a:cubicBezTo>
                                <a:pt x="20174" y="11310"/>
                                <a:pt x="20174" y="11190"/>
                                <a:pt x="20147" y="11073"/>
                              </a:cubicBezTo>
                              <a:cubicBezTo>
                                <a:pt x="20489" y="11003"/>
                                <a:pt x="20781" y="11038"/>
                                <a:pt x="21090" y="11169"/>
                              </a:cubicBezTo>
                              <a:cubicBezTo>
                                <a:pt x="21258" y="11239"/>
                                <a:pt x="21416" y="11299"/>
                                <a:pt x="21589" y="11359"/>
                              </a:cubicBezTo>
                              <a:lnTo>
                                <a:pt x="21589" y="11253"/>
                              </a:lnTo>
                              <a:cubicBezTo>
                                <a:pt x="21557" y="11243"/>
                                <a:pt x="21524" y="11232"/>
                                <a:pt x="21492" y="11218"/>
                              </a:cubicBezTo>
                              <a:cubicBezTo>
                                <a:pt x="21318" y="11155"/>
                                <a:pt x="21166" y="11070"/>
                                <a:pt x="20987" y="11013"/>
                              </a:cubicBezTo>
                              <a:cubicBezTo>
                                <a:pt x="20716" y="10929"/>
                                <a:pt x="20402" y="10918"/>
                                <a:pt x="20136" y="11006"/>
                              </a:cubicBezTo>
                              <a:cubicBezTo>
                                <a:pt x="20109" y="10936"/>
                                <a:pt x="20077" y="10862"/>
                                <a:pt x="20022" y="10795"/>
                              </a:cubicBezTo>
                              <a:cubicBezTo>
                                <a:pt x="19914" y="10643"/>
                                <a:pt x="19713" y="10548"/>
                                <a:pt x="19502" y="10460"/>
                              </a:cubicBezTo>
                              <a:cubicBezTo>
                                <a:pt x="19263" y="10357"/>
                                <a:pt x="18998" y="10244"/>
                                <a:pt x="18710" y="10230"/>
                              </a:cubicBezTo>
                              <a:cubicBezTo>
                                <a:pt x="18667" y="10227"/>
                                <a:pt x="18623" y="10227"/>
                                <a:pt x="18580" y="10230"/>
                              </a:cubicBezTo>
                              <a:cubicBezTo>
                                <a:pt x="18483" y="10184"/>
                                <a:pt x="18380" y="10146"/>
                                <a:pt x="18282" y="10100"/>
                              </a:cubicBezTo>
                              <a:cubicBezTo>
                                <a:pt x="18271" y="10093"/>
                                <a:pt x="18255" y="10086"/>
                                <a:pt x="18244" y="10082"/>
                              </a:cubicBezTo>
                              <a:cubicBezTo>
                                <a:pt x="18954" y="10294"/>
                                <a:pt x="19811" y="10297"/>
                                <a:pt x="20570" y="10241"/>
                              </a:cubicBezTo>
                              <a:cubicBezTo>
                                <a:pt x="20619" y="10237"/>
                                <a:pt x="20635" y="10202"/>
                                <a:pt x="20592" y="10184"/>
                              </a:cubicBezTo>
                              <a:cubicBezTo>
                                <a:pt x="20272" y="10029"/>
                                <a:pt x="19941" y="9856"/>
                                <a:pt x="19594" y="9701"/>
                              </a:cubicBezTo>
                              <a:cubicBezTo>
                                <a:pt x="19686" y="9715"/>
                                <a:pt x="19778" y="9726"/>
                                <a:pt x="19876" y="9736"/>
                              </a:cubicBezTo>
                              <a:cubicBezTo>
                                <a:pt x="20142" y="9765"/>
                                <a:pt x="20413" y="9782"/>
                                <a:pt x="20684" y="9761"/>
                              </a:cubicBezTo>
                              <a:cubicBezTo>
                                <a:pt x="21009" y="9736"/>
                                <a:pt x="21302" y="9652"/>
                                <a:pt x="21595" y="9571"/>
                              </a:cubicBezTo>
                              <a:lnTo>
                                <a:pt x="21595" y="9479"/>
                              </a:lnTo>
                              <a:cubicBezTo>
                                <a:pt x="21372" y="9535"/>
                                <a:pt x="21155" y="9613"/>
                                <a:pt x="20933" y="9645"/>
                              </a:cubicBezTo>
                              <a:cubicBezTo>
                                <a:pt x="20483" y="9712"/>
                                <a:pt x="19919" y="9691"/>
                                <a:pt x="19458" y="9588"/>
                              </a:cubicBezTo>
                              <a:cubicBezTo>
                                <a:pt x="19529" y="9578"/>
                                <a:pt x="19599" y="9571"/>
                                <a:pt x="19670" y="9564"/>
                              </a:cubicBezTo>
                              <a:cubicBezTo>
                                <a:pt x="19843" y="9585"/>
                                <a:pt x="20022" y="9606"/>
                                <a:pt x="20196" y="9620"/>
                              </a:cubicBezTo>
                              <a:cubicBezTo>
                                <a:pt x="20207" y="9620"/>
                                <a:pt x="20212" y="9609"/>
                                <a:pt x="20201" y="9606"/>
                              </a:cubicBezTo>
                              <a:cubicBezTo>
                                <a:pt x="20071" y="9588"/>
                                <a:pt x="19941" y="9571"/>
                                <a:pt x="19811" y="9549"/>
                              </a:cubicBezTo>
                              <a:cubicBezTo>
                                <a:pt x="19822" y="9549"/>
                                <a:pt x="19833" y="9546"/>
                                <a:pt x="19849" y="9546"/>
                              </a:cubicBezTo>
                              <a:cubicBezTo>
                                <a:pt x="19914" y="9546"/>
                                <a:pt x="19984" y="9549"/>
                                <a:pt x="20049" y="9553"/>
                              </a:cubicBezTo>
                              <a:cubicBezTo>
                                <a:pt x="20245" y="9564"/>
                                <a:pt x="20429" y="9613"/>
                                <a:pt x="20630" y="9606"/>
                              </a:cubicBezTo>
                              <a:cubicBezTo>
                                <a:pt x="20651" y="9606"/>
                                <a:pt x="20651" y="9585"/>
                                <a:pt x="20630" y="9585"/>
                              </a:cubicBezTo>
                              <a:cubicBezTo>
                                <a:pt x="20505" y="9581"/>
                                <a:pt x="20391" y="9560"/>
                                <a:pt x="20272" y="9539"/>
                              </a:cubicBezTo>
                              <a:cubicBezTo>
                                <a:pt x="20554" y="9549"/>
                                <a:pt x="20836" y="9549"/>
                                <a:pt x="21117" y="9553"/>
                              </a:cubicBezTo>
                              <a:cubicBezTo>
                                <a:pt x="21134" y="9553"/>
                                <a:pt x="21134" y="9535"/>
                                <a:pt x="21117" y="9535"/>
                              </a:cubicBezTo>
                              <a:cubicBezTo>
                                <a:pt x="20922" y="9525"/>
                                <a:pt x="20727" y="9514"/>
                                <a:pt x="20532" y="9504"/>
                              </a:cubicBezTo>
                              <a:cubicBezTo>
                                <a:pt x="20749" y="9489"/>
                                <a:pt x="20960" y="9465"/>
                                <a:pt x="21172" y="9426"/>
                              </a:cubicBezTo>
                              <a:cubicBezTo>
                                <a:pt x="21188" y="9422"/>
                                <a:pt x="21183" y="9408"/>
                                <a:pt x="21166" y="9412"/>
                              </a:cubicBezTo>
                              <a:cubicBezTo>
                                <a:pt x="20998" y="9429"/>
                                <a:pt x="20825" y="9437"/>
                                <a:pt x="20651" y="9440"/>
                              </a:cubicBezTo>
                              <a:cubicBezTo>
                                <a:pt x="20678" y="9433"/>
                                <a:pt x="20705" y="9429"/>
                                <a:pt x="20733" y="9422"/>
                              </a:cubicBezTo>
                              <a:cubicBezTo>
                                <a:pt x="20836" y="9401"/>
                                <a:pt x="20944" y="9384"/>
                                <a:pt x="21042" y="9352"/>
                              </a:cubicBezTo>
                              <a:cubicBezTo>
                                <a:pt x="21047" y="9352"/>
                                <a:pt x="21042" y="9345"/>
                                <a:pt x="21042" y="9345"/>
                              </a:cubicBezTo>
                              <a:cubicBezTo>
                                <a:pt x="20933" y="9352"/>
                                <a:pt x="20825" y="9377"/>
                                <a:pt x="20722" y="9394"/>
                              </a:cubicBezTo>
                              <a:cubicBezTo>
                                <a:pt x="20630" y="9408"/>
                                <a:pt x="20532" y="9422"/>
                                <a:pt x="20440" y="9440"/>
                              </a:cubicBezTo>
                              <a:cubicBezTo>
                                <a:pt x="20413" y="9440"/>
                                <a:pt x="20386" y="9440"/>
                                <a:pt x="20358" y="9440"/>
                              </a:cubicBezTo>
                              <a:cubicBezTo>
                                <a:pt x="20516" y="9398"/>
                                <a:pt x="20678" y="9355"/>
                                <a:pt x="20836" y="9310"/>
                              </a:cubicBezTo>
                              <a:cubicBezTo>
                                <a:pt x="21096" y="9288"/>
                                <a:pt x="21351" y="9306"/>
                                <a:pt x="21600" y="9338"/>
                              </a:cubicBezTo>
                              <a:lnTo>
                                <a:pt x="21600" y="9250"/>
                              </a:lnTo>
                              <a:cubicBezTo>
                                <a:pt x="21367" y="9214"/>
                                <a:pt x="21134" y="9204"/>
                                <a:pt x="20884" y="9225"/>
                              </a:cubicBezTo>
                              <a:cubicBezTo>
                                <a:pt x="20722" y="9239"/>
                                <a:pt x="20548" y="9260"/>
                                <a:pt x="20375" y="9288"/>
                              </a:cubicBezTo>
                              <a:cubicBezTo>
                                <a:pt x="20635" y="9207"/>
                                <a:pt x="20879" y="9119"/>
                                <a:pt x="21101" y="8992"/>
                              </a:cubicBezTo>
                              <a:cubicBezTo>
                                <a:pt x="21155" y="8960"/>
                                <a:pt x="21210" y="8929"/>
                                <a:pt x="21264" y="8893"/>
                              </a:cubicBezTo>
                              <a:cubicBezTo>
                                <a:pt x="21378" y="8925"/>
                                <a:pt x="21486" y="8946"/>
                                <a:pt x="21600" y="8953"/>
                              </a:cubicBezTo>
                              <a:lnTo>
                                <a:pt x="21600" y="8854"/>
                              </a:lnTo>
                              <a:cubicBezTo>
                                <a:pt x="21535" y="8851"/>
                                <a:pt x="21470" y="8844"/>
                                <a:pt x="21405" y="8833"/>
                              </a:cubicBezTo>
                              <a:cubicBezTo>
                                <a:pt x="21437" y="8816"/>
                                <a:pt x="21470" y="8798"/>
                                <a:pt x="21502" y="8780"/>
                              </a:cubicBezTo>
                              <a:cubicBezTo>
                                <a:pt x="21535" y="8777"/>
                                <a:pt x="21567" y="8770"/>
                                <a:pt x="21600" y="8766"/>
                              </a:cubicBezTo>
                              <a:lnTo>
                                <a:pt x="21600" y="8512"/>
                              </a:lnTo>
                              <a:cubicBezTo>
                                <a:pt x="21448" y="8650"/>
                                <a:pt x="21275" y="8777"/>
                                <a:pt x="21080" y="8893"/>
                              </a:cubicBezTo>
                              <a:cubicBezTo>
                                <a:pt x="20819" y="9049"/>
                                <a:pt x="20521" y="9154"/>
                                <a:pt x="20201" y="9246"/>
                              </a:cubicBezTo>
                              <a:cubicBezTo>
                                <a:pt x="20044" y="9292"/>
                                <a:pt x="19887" y="9345"/>
                                <a:pt x="19730" y="9391"/>
                              </a:cubicBezTo>
                              <a:cubicBezTo>
                                <a:pt x="19540" y="9408"/>
                                <a:pt x="19350" y="9419"/>
                                <a:pt x="19160" y="9422"/>
                              </a:cubicBezTo>
                              <a:cubicBezTo>
                                <a:pt x="20098" y="9264"/>
                                <a:pt x="21047" y="8943"/>
                                <a:pt x="21600" y="8435"/>
                              </a:cubicBezTo>
                              <a:lnTo>
                                <a:pt x="21600" y="8272"/>
                              </a:lnTo>
                              <a:cubicBezTo>
                                <a:pt x="21340" y="8463"/>
                                <a:pt x="21107" y="8629"/>
                                <a:pt x="20841" y="8770"/>
                              </a:cubicBezTo>
                              <a:close/>
                              <a:moveTo>
                                <a:pt x="18732" y="8325"/>
                              </a:moveTo>
                              <a:cubicBezTo>
                                <a:pt x="18629" y="8308"/>
                                <a:pt x="18520" y="8304"/>
                                <a:pt x="18412" y="8279"/>
                              </a:cubicBezTo>
                              <a:cubicBezTo>
                                <a:pt x="18163" y="8227"/>
                                <a:pt x="17946" y="8110"/>
                                <a:pt x="17816" y="7962"/>
                              </a:cubicBezTo>
                              <a:cubicBezTo>
                                <a:pt x="17772" y="7913"/>
                                <a:pt x="17734" y="7800"/>
                                <a:pt x="17680" y="7690"/>
                              </a:cubicBezTo>
                              <a:cubicBezTo>
                                <a:pt x="17897" y="7828"/>
                                <a:pt x="18114" y="7962"/>
                                <a:pt x="18287" y="8128"/>
                              </a:cubicBezTo>
                              <a:cubicBezTo>
                                <a:pt x="18298" y="8138"/>
                                <a:pt x="18325" y="8128"/>
                                <a:pt x="18314" y="8117"/>
                              </a:cubicBezTo>
                              <a:cubicBezTo>
                                <a:pt x="18119" y="7916"/>
                                <a:pt x="17897" y="7708"/>
                                <a:pt x="17599" y="7560"/>
                              </a:cubicBezTo>
                              <a:cubicBezTo>
                                <a:pt x="17599" y="7556"/>
                                <a:pt x="17593" y="7556"/>
                                <a:pt x="17593" y="7553"/>
                              </a:cubicBezTo>
                              <a:cubicBezTo>
                                <a:pt x="18081" y="7722"/>
                                <a:pt x="18401" y="8043"/>
                                <a:pt x="18732" y="8325"/>
                              </a:cubicBezTo>
                              <a:close/>
                              <a:moveTo>
                                <a:pt x="17523" y="7024"/>
                              </a:moveTo>
                              <a:cubicBezTo>
                                <a:pt x="17257" y="7108"/>
                                <a:pt x="16986" y="7189"/>
                                <a:pt x="16720" y="7274"/>
                              </a:cubicBezTo>
                              <a:cubicBezTo>
                                <a:pt x="16861" y="7182"/>
                                <a:pt x="17019" y="7101"/>
                                <a:pt x="17208" y="7038"/>
                              </a:cubicBezTo>
                              <a:cubicBezTo>
                                <a:pt x="17517" y="6935"/>
                                <a:pt x="17854" y="6893"/>
                                <a:pt x="18184" y="6844"/>
                              </a:cubicBezTo>
                              <a:cubicBezTo>
                                <a:pt x="18146" y="6861"/>
                                <a:pt x="18119" y="6886"/>
                                <a:pt x="18076" y="6914"/>
                              </a:cubicBezTo>
                              <a:cubicBezTo>
                                <a:pt x="17946" y="7013"/>
                                <a:pt x="17810" y="7098"/>
                                <a:pt x="17637" y="7165"/>
                              </a:cubicBezTo>
                              <a:cubicBezTo>
                                <a:pt x="17339" y="7278"/>
                                <a:pt x="17002" y="7323"/>
                                <a:pt x="16661" y="7359"/>
                              </a:cubicBezTo>
                              <a:cubicBezTo>
                                <a:pt x="16964" y="7267"/>
                                <a:pt x="17257" y="7158"/>
                                <a:pt x="17534" y="7038"/>
                              </a:cubicBezTo>
                              <a:cubicBezTo>
                                <a:pt x="17550" y="7034"/>
                                <a:pt x="17539" y="7020"/>
                                <a:pt x="17523" y="7024"/>
                              </a:cubicBezTo>
                              <a:close/>
                              <a:moveTo>
                                <a:pt x="15772" y="6921"/>
                              </a:moveTo>
                              <a:cubicBezTo>
                                <a:pt x="15848" y="6748"/>
                                <a:pt x="15951" y="6590"/>
                                <a:pt x="16081" y="6438"/>
                              </a:cubicBezTo>
                              <a:cubicBezTo>
                                <a:pt x="16064" y="6491"/>
                                <a:pt x="16048" y="6540"/>
                                <a:pt x="16021" y="6593"/>
                              </a:cubicBezTo>
                              <a:cubicBezTo>
                                <a:pt x="15972" y="6688"/>
                                <a:pt x="15907" y="6773"/>
                                <a:pt x="15842" y="6861"/>
                              </a:cubicBezTo>
                              <a:cubicBezTo>
                                <a:pt x="15820" y="6886"/>
                                <a:pt x="15793" y="6911"/>
                                <a:pt x="15772" y="6932"/>
                              </a:cubicBezTo>
                              <a:cubicBezTo>
                                <a:pt x="15772" y="6932"/>
                                <a:pt x="15772" y="6928"/>
                                <a:pt x="15772" y="6921"/>
                              </a:cubicBezTo>
                              <a:close/>
                              <a:moveTo>
                                <a:pt x="15669" y="7348"/>
                              </a:moveTo>
                              <a:cubicBezTo>
                                <a:pt x="15886" y="7137"/>
                                <a:pt x="16140" y="6971"/>
                                <a:pt x="16482" y="6844"/>
                              </a:cubicBezTo>
                              <a:cubicBezTo>
                                <a:pt x="16493" y="6840"/>
                                <a:pt x="16487" y="6823"/>
                                <a:pt x="16471" y="6826"/>
                              </a:cubicBezTo>
                              <a:cubicBezTo>
                                <a:pt x="16195" y="6900"/>
                                <a:pt x="15934" y="7024"/>
                                <a:pt x="15745" y="7182"/>
                              </a:cubicBezTo>
                              <a:cubicBezTo>
                                <a:pt x="15772" y="7140"/>
                                <a:pt x="15799" y="7098"/>
                                <a:pt x="15831" y="7059"/>
                              </a:cubicBezTo>
                              <a:cubicBezTo>
                                <a:pt x="16043" y="6890"/>
                                <a:pt x="16270" y="6745"/>
                                <a:pt x="16569" y="6636"/>
                              </a:cubicBezTo>
                              <a:cubicBezTo>
                                <a:pt x="16585" y="6629"/>
                                <a:pt x="16569" y="6614"/>
                                <a:pt x="16552" y="6621"/>
                              </a:cubicBezTo>
                              <a:cubicBezTo>
                                <a:pt x="16357" y="6681"/>
                                <a:pt x="16173" y="6759"/>
                                <a:pt x="16016" y="6854"/>
                              </a:cubicBezTo>
                              <a:cubicBezTo>
                                <a:pt x="16054" y="6815"/>
                                <a:pt x="16092" y="6777"/>
                                <a:pt x="16124" y="6741"/>
                              </a:cubicBezTo>
                              <a:cubicBezTo>
                                <a:pt x="16303" y="6632"/>
                                <a:pt x="16477" y="6523"/>
                                <a:pt x="16683" y="6431"/>
                              </a:cubicBezTo>
                              <a:cubicBezTo>
                                <a:pt x="16699" y="6424"/>
                                <a:pt x="16683" y="6410"/>
                                <a:pt x="16666" y="6413"/>
                              </a:cubicBezTo>
                              <a:cubicBezTo>
                                <a:pt x="16536" y="6456"/>
                                <a:pt x="16401" y="6509"/>
                                <a:pt x="16281" y="6569"/>
                              </a:cubicBezTo>
                              <a:cubicBezTo>
                                <a:pt x="16292" y="6558"/>
                                <a:pt x="16303" y="6544"/>
                                <a:pt x="16314" y="6533"/>
                              </a:cubicBezTo>
                              <a:cubicBezTo>
                                <a:pt x="16368" y="6494"/>
                                <a:pt x="16422" y="6456"/>
                                <a:pt x="16482" y="6420"/>
                              </a:cubicBezTo>
                              <a:cubicBezTo>
                                <a:pt x="16547" y="6378"/>
                                <a:pt x="16628" y="6346"/>
                                <a:pt x="16688" y="6300"/>
                              </a:cubicBezTo>
                              <a:cubicBezTo>
                                <a:pt x="16693" y="6297"/>
                                <a:pt x="16688" y="6293"/>
                                <a:pt x="16683" y="6293"/>
                              </a:cubicBezTo>
                              <a:cubicBezTo>
                                <a:pt x="16596" y="6311"/>
                                <a:pt x="16520" y="6353"/>
                                <a:pt x="16449" y="6389"/>
                              </a:cubicBezTo>
                              <a:cubicBezTo>
                                <a:pt x="16449" y="6389"/>
                                <a:pt x="16444" y="6392"/>
                                <a:pt x="16444" y="6392"/>
                              </a:cubicBezTo>
                              <a:cubicBezTo>
                                <a:pt x="16574" y="6258"/>
                                <a:pt x="16704" y="6121"/>
                                <a:pt x="16834" y="5986"/>
                              </a:cubicBezTo>
                              <a:cubicBezTo>
                                <a:pt x="16845" y="5976"/>
                                <a:pt x="16818" y="5962"/>
                                <a:pt x="16802" y="5972"/>
                              </a:cubicBezTo>
                              <a:cubicBezTo>
                                <a:pt x="16683" y="6068"/>
                                <a:pt x="16574" y="6166"/>
                                <a:pt x="16460" y="6265"/>
                              </a:cubicBezTo>
                              <a:cubicBezTo>
                                <a:pt x="16487" y="6205"/>
                                <a:pt x="16509" y="6145"/>
                                <a:pt x="16531" y="6089"/>
                              </a:cubicBezTo>
                              <a:cubicBezTo>
                                <a:pt x="16536" y="6082"/>
                                <a:pt x="16514" y="6078"/>
                                <a:pt x="16509" y="6085"/>
                              </a:cubicBezTo>
                              <a:cubicBezTo>
                                <a:pt x="16449" y="6191"/>
                                <a:pt x="16379" y="6290"/>
                                <a:pt x="16319" y="6392"/>
                              </a:cubicBezTo>
                              <a:cubicBezTo>
                                <a:pt x="16303" y="6406"/>
                                <a:pt x="16292" y="6417"/>
                                <a:pt x="16276" y="6431"/>
                              </a:cubicBezTo>
                              <a:cubicBezTo>
                                <a:pt x="16292" y="6378"/>
                                <a:pt x="16298" y="6325"/>
                                <a:pt x="16303" y="6272"/>
                              </a:cubicBezTo>
                              <a:cubicBezTo>
                                <a:pt x="16303" y="6265"/>
                                <a:pt x="16287" y="6265"/>
                                <a:pt x="16281" y="6272"/>
                              </a:cubicBezTo>
                              <a:cubicBezTo>
                                <a:pt x="16260" y="6382"/>
                                <a:pt x="16200" y="6477"/>
                                <a:pt x="16130" y="6576"/>
                              </a:cubicBezTo>
                              <a:cubicBezTo>
                                <a:pt x="16108" y="6597"/>
                                <a:pt x="16086" y="6618"/>
                                <a:pt x="16064" y="6639"/>
                              </a:cubicBezTo>
                              <a:cubicBezTo>
                                <a:pt x="16102" y="6554"/>
                                <a:pt x="16119" y="6470"/>
                                <a:pt x="16124" y="6382"/>
                              </a:cubicBezTo>
                              <a:cubicBezTo>
                                <a:pt x="16401" y="6089"/>
                                <a:pt x="16775" y="5842"/>
                                <a:pt x="17219" y="5630"/>
                              </a:cubicBezTo>
                              <a:cubicBezTo>
                                <a:pt x="16948" y="5859"/>
                                <a:pt x="16878" y="6170"/>
                                <a:pt x="16791" y="6452"/>
                              </a:cubicBezTo>
                              <a:cubicBezTo>
                                <a:pt x="16720" y="6681"/>
                                <a:pt x="16628" y="6921"/>
                                <a:pt x="16379" y="7101"/>
                              </a:cubicBezTo>
                              <a:cubicBezTo>
                                <a:pt x="16173" y="7249"/>
                                <a:pt x="15918" y="7306"/>
                                <a:pt x="15647" y="7376"/>
                              </a:cubicBezTo>
                              <a:cubicBezTo>
                                <a:pt x="15663" y="7362"/>
                                <a:pt x="15663" y="7355"/>
                                <a:pt x="15669" y="7348"/>
                              </a:cubicBezTo>
                              <a:close/>
                              <a:moveTo>
                                <a:pt x="15262" y="5390"/>
                              </a:moveTo>
                              <a:cubicBezTo>
                                <a:pt x="15338" y="5489"/>
                                <a:pt x="15398" y="5595"/>
                                <a:pt x="15441" y="5701"/>
                              </a:cubicBezTo>
                              <a:cubicBezTo>
                                <a:pt x="15430" y="5750"/>
                                <a:pt x="15425" y="5796"/>
                                <a:pt x="15419" y="5845"/>
                              </a:cubicBezTo>
                              <a:cubicBezTo>
                                <a:pt x="15408" y="5828"/>
                                <a:pt x="15398" y="5810"/>
                                <a:pt x="15381" y="5792"/>
                              </a:cubicBezTo>
                              <a:cubicBezTo>
                                <a:pt x="15381" y="5792"/>
                                <a:pt x="15381" y="5789"/>
                                <a:pt x="15381" y="5789"/>
                              </a:cubicBezTo>
                              <a:cubicBezTo>
                                <a:pt x="15343" y="5722"/>
                                <a:pt x="15305" y="5655"/>
                                <a:pt x="15284" y="5584"/>
                              </a:cubicBezTo>
                              <a:cubicBezTo>
                                <a:pt x="15273" y="5546"/>
                                <a:pt x="15262" y="5507"/>
                                <a:pt x="15257" y="5468"/>
                              </a:cubicBezTo>
                              <a:cubicBezTo>
                                <a:pt x="15257" y="5447"/>
                                <a:pt x="15251" y="5426"/>
                                <a:pt x="15251" y="5408"/>
                              </a:cubicBezTo>
                              <a:cubicBezTo>
                                <a:pt x="15262" y="5397"/>
                                <a:pt x="15262" y="5394"/>
                                <a:pt x="15262" y="5390"/>
                              </a:cubicBezTo>
                              <a:close/>
                              <a:moveTo>
                                <a:pt x="15251" y="6219"/>
                              </a:moveTo>
                              <a:cubicBezTo>
                                <a:pt x="14899" y="6064"/>
                                <a:pt x="14628" y="5927"/>
                                <a:pt x="14476" y="5651"/>
                              </a:cubicBezTo>
                              <a:cubicBezTo>
                                <a:pt x="14270" y="5274"/>
                                <a:pt x="14367" y="4805"/>
                                <a:pt x="14042" y="4455"/>
                              </a:cubicBezTo>
                              <a:cubicBezTo>
                                <a:pt x="14400" y="4653"/>
                                <a:pt x="14742" y="4865"/>
                                <a:pt x="15018" y="5115"/>
                              </a:cubicBezTo>
                              <a:cubicBezTo>
                                <a:pt x="15099" y="5189"/>
                                <a:pt x="15170" y="5267"/>
                                <a:pt x="15235" y="5348"/>
                              </a:cubicBezTo>
                              <a:cubicBezTo>
                                <a:pt x="15219" y="5433"/>
                                <a:pt x="15230" y="5517"/>
                                <a:pt x="15251" y="5598"/>
                              </a:cubicBezTo>
                              <a:cubicBezTo>
                                <a:pt x="15235" y="5577"/>
                                <a:pt x="15213" y="5553"/>
                                <a:pt x="15197" y="5531"/>
                              </a:cubicBezTo>
                              <a:cubicBezTo>
                                <a:pt x="15143" y="5440"/>
                                <a:pt x="15110" y="5348"/>
                                <a:pt x="15089" y="5246"/>
                              </a:cubicBezTo>
                              <a:cubicBezTo>
                                <a:pt x="15089" y="5239"/>
                                <a:pt x="15072" y="5239"/>
                                <a:pt x="15072" y="5246"/>
                              </a:cubicBezTo>
                              <a:cubicBezTo>
                                <a:pt x="15067" y="5295"/>
                                <a:pt x="15067" y="5348"/>
                                <a:pt x="15078" y="5397"/>
                              </a:cubicBezTo>
                              <a:cubicBezTo>
                                <a:pt x="15045" y="5362"/>
                                <a:pt x="15013" y="5330"/>
                                <a:pt x="14980" y="5295"/>
                              </a:cubicBezTo>
                              <a:cubicBezTo>
                                <a:pt x="14953" y="5235"/>
                                <a:pt x="14931" y="5172"/>
                                <a:pt x="14910" y="5112"/>
                              </a:cubicBezTo>
                              <a:cubicBezTo>
                                <a:pt x="14904" y="5101"/>
                                <a:pt x="14883" y="5105"/>
                                <a:pt x="14883" y="5115"/>
                              </a:cubicBezTo>
                              <a:cubicBezTo>
                                <a:pt x="14883" y="5147"/>
                                <a:pt x="14888" y="5182"/>
                                <a:pt x="14899" y="5214"/>
                              </a:cubicBezTo>
                              <a:cubicBezTo>
                                <a:pt x="14714" y="5034"/>
                                <a:pt x="14519" y="4861"/>
                                <a:pt x="14330" y="4692"/>
                              </a:cubicBezTo>
                              <a:cubicBezTo>
                                <a:pt x="14319" y="4681"/>
                                <a:pt x="14286" y="4692"/>
                                <a:pt x="14302" y="4702"/>
                              </a:cubicBezTo>
                              <a:cubicBezTo>
                                <a:pt x="14492" y="4889"/>
                                <a:pt x="14671" y="5073"/>
                                <a:pt x="14834" y="5260"/>
                              </a:cubicBezTo>
                              <a:cubicBezTo>
                                <a:pt x="14720" y="5193"/>
                                <a:pt x="14584" y="5140"/>
                                <a:pt x="14454" y="5094"/>
                              </a:cubicBezTo>
                              <a:cubicBezTo>
                                <a:pt x="14443" y="5090"/>
                                <a:pt x="14433" y="5098"/>
                                <a:pt x="14443" y="5105"/>
                              </a:cubicBezTo>
                              <a:cubicBezTo>
                                <a:pt x="14573" y="5172"/>
                                <a:pt x="14720" y="5232"/>
                                <a:pt x="14839" y="5309"/>
                              </a:cubicBezTo>
                              <a:cubicBezTo>
                                <a:pt x="14883" y="5337"/>
                                <a:pt x="14920" y="5369"/>
                                <a:pt x="14958" y="5401"/>
                              </a:cubicBezTo>
                              <a:cubicBezTo>
                                <a:pt x="14986" y="5433"/>
                                <a:pt x="15007" y="5461"/>
                                <a:pt x="15029" y="5493"/>
                              </a:cubicBezTo>
                              <a:cubicBezTo>
                                <a:pt x="14877" y="5408"/>
                                <a:pt x="14698" y="5341"/>
                                <a:pt x="14508" y="5299"/>
                              </a:cubicBezTo>
                              <a:cubicBezTo>
                                <a:pt x="14498" y="5295"/>
                                <a:pt x="14487" y="5309"/>
                                <a:pt x="14498" y="5313"/>
                              </a:cubicBezTo>
                              <a:cubicBezTo>
                                <a:pt x="14752" y="5390"/>
                                <a:pt x="14953" y="5496"/>
                                <a:pt x="15127" y="5634"/>
                              </a:cubicBezTo>
                              <a:cubicBezTo>
                                <a:pt x="15164" y="5683"/>
                                <a:pt x="15197" y="5736"/>
                                <a:pt x="15230" y="5785"/>
                              </a:cubicBezTo>
                              <a:cubicBezTo>
                                <a:pt x="15056" y="5669"/>
                                <a:pt x="14839" y="5577"/>
                                <a:pt x="14611" y="5531"/>
                              </a:cubicBezTo>
                              <a:cubicBezTo>
                                <a:pt x="14595" y="5528"/>
                                <a:pt x="14590" y="5546"/>
                                <a:pt x="14606" y="5549"/>
                              </a:cubicBezTo>
                              <a:cubicBezTo>
                                <a:pt x="14807" y="5602"/>
                                <a:pt x="14975" y="5687"/>
                                <a:pt x="15116" y="5792"/>
                              </a:cubicBezTo>
                              <a:cubicBezTo>
                                <a:pt x="15202" y="5852"/>
                                <a:pt x="15273" y="5923"/>
                                <a:pt x="15349" y="5990"/>
                              </a:cubicBezTo>
                              <a:cubicBezTo>
                                <a:pt x="15365" y="6022"/>
                                <a:pt x="15381" y="6057"/>
                                <a:pt x="15398" y="6089"/>
                              </a:cubicBezTo>
                              <a:cubicBezTo>
                                <a:pt x="15235" y="5976"/>
                                <a:pt x="15029" y="5884"/>
                                <a:pt x="14828" y="5814"/>
                              </a:cubicBezTo>
                              <a:cubicBezTo>
                                <a:pt x="14812" y="5810"/>
                                <a:pt x="14801" y="5824"/>
                                <a:pt x="14817" y="5828"/>
                              </a:cubicBezTo>
                              <a:cubicBezTo>
                                <a:pt x="15094" y="5934"/>
                                <a:pt x="15278" y="6078"/>
                                <a:pt x="15463" y="6237"/>
                              </a:cubicBezTo>
                              <a:cubicBezTo>
                                <a:pt x="15479" y="6279"/>
                                <a:pt x="15495" y="6325"/>
                                <a:pt x="15511" y="6371"/>
                              </a:cubicBezTo>
                              <a:cubicBezTo>
                                <a:pt x="15436" y="6315"/>
                                <a:pt x="15354" y="6265"/>
                                <a:pt x="15251" y="6219"/>
                              </a:cubicBezTo>
                              <a:close/>
                              <a:moveTo>
                                <a:pt x="15479" y="5937"/>
                              </a:moveTo>
                              <a:cubicBezTo>
                                <a:pt x="15468" y="5877"/>
                                <a:pt x="15468" y="5817"/>
                                <a:pt x="15468" y="5757"/>
                              </a:cubicBezTo>
                              <a:cubicBezTo>
                                <a:pt x="15517" y="5877"/>
                                <a:pt x="15549" y="6001"/>
                                <a:pt x="15566" y="6124"/>
                              </a:cubicBezTo>
                              <a:cubicBezTo>
                                <a:pt x="15544" y="6064"/>
                                <a:pt x="15511" y="6001"/>
                                <a:pt x="15479" y="5937"/>
                              </a:cubicBezTo>
                              <a:close/>
                              <a:moveTo>
                                <a:pt x="9206" y="4314"/>
                              </a:moveTo>
                              <a:cubicBezTo>
                                <a:pt x="9217" y="4307"/>
                                <a:pt x="9228" y="4300"/>
                                <a:pt x="9239" y="4293"/>
                              </a:cubicBezTo>
                              <a:cubicBezTo>
                                <a:pt x="9271" y="4304"/>
                                <a:pt x="9304" y="4314"/>
                                <a:pt x="9336" y="4328"/>
                              </a:cubicBezTo>
                              <a:cubicBezTo>
                                <a:pt x="9342" y="4328"/>
                                <a:pt x="9342" y="4332"/>
                                <a:pt x="9347" y="4332"/>
                              </a:cubicBezTo>
                              <a:cubicBezTo>
                                <a:pt x="9298" y="4325"/>
                                <a:pt x="9255" y="4321"/>
                                <a:pt x="9206" y="4314"/>
                              </a:cubicBezTo>
                              <a:close/>
                              <a:moveTo>
                                <a:pt x="9439" y="4350"/>
                              </a:moveTo>
                              <a:cubicBezTo>
                                <a:pt x="9390" y="4321"/>
                                <a:pt x="9336" y="4293"/>
                                <a:pt x="9277" y="4272"/>
                              </a:cubicBezTo>
                              <a:cubicBezTo>
                                <a:pt x="9293" y="4261"/>
                                <a:pt x="9309" y="4247"/>
                                <a:pt x="9325" y="4233"/>
                              </a:cubicBezTo>
                              <a:cubicBezTo>
                                <a:pt x="9331" y="4230"/>
                                <a:pt x="9331" y="4230"/>
                                <a:pt x="9336" y="4226"/>
                              </a:cubicBezTo>
                              <a:cubicBezTo>
                                <a:pt x="9439" y="4283"/>
                                <a:pt x="9542" y="4336"/>
                                <a:pt x="9640" y="4395"/>
                              </a:cubicBezTo>
                              <a:cubicBezTo>
                                <a:pt x="9580" y="4378"/>
                                <a:pt x="9510" y="4364"/>
                                <a:pt x="9439" y="4350"/>
                              </a:cubicBezTo>
                              <a:close/>
                              <a:moveTo>
                                <a:pt x="9797" y="4434"/>
                              </a:moveTo>
                              <a:cubicBezTo>
                                <a:pt x="9797" y="4434"/>
                                <a:pt x="9797" y="4434"/>
                                <a:pt x="9797" y="4434"/>
                              </a:cubicBezTo>
                              <a:cubicBezTo>
                                <a:pt x="9775" y="4431"/>
                                <a:pt x="9754" y="4424"/>
                                <a:pt x="9727" y="4417"/>
                              </a:cubicBezTo>
                              <a:cubicBezTo>
                                <a:pt x="9613" y="4343"/>
                                <a:pt x="9499" y="4268"/>
                                <a:pt x="9380" y="4198"/>
                              </a:cubicBezTo>
                              <a:cubicBezTo>
                                <a:pt x="9390" y="4187"/>
                                <a:pt x="9401" y="4177"/>
                                <a:pt x="9412" y="4163"/>
                              </a:cubicBezTo>
                              <a:cubicBezTo>
                                <a:pt x="9553" y="4247"/>
                                <a:pt x="9683" y="4336"/>
                                <a:pt x="9797" y="4434"/>
                              </a:cubicBezTo>
                              <a:close/>
                              <a:moveTo>
                                <a:pt x="9439" y="4113"/>
                              </a:moveTo>
                              <a:cubicBezTo>
                                <a:pt x="9445" y="4106"/>
                                <a:pt x="9445" y="4096"/>
                                <a:pt x="9450" y="4089"/>
                              </a:cubicBezTo>
                              <a:cubicBezTo>
                                <a:pt x="9531" y="4124"/>
                                <a:pt x="9613" y="4163"/>
                                <a:pt x="9689" y="4201"/>
                              </a:cubicBezTo>
                              <a:cubicBezTo>
                                <a:pt x="9667" y="4205"/>
                                <a:pt x="9640" y="4212"/>
                                <a:pt x="9618" y="4216"/>
                              </a:cubicBezTo>
                              <a:cubicBezTo>
                                <a:pt x="9613" y="4219"/>
                                <a:pt x="9602" y="4219"/>
                                <a:pt x="9596" y="4226"/>
                              </a:cubicBezTo>
                              <a:cubicBezTo>
                                <a:pt x="9548" y="4187"/>
                                <a:pt x="9493" y="4149"/>
                                <a:pt x="9439" y="4113"/>
                              </a:cubicBezTo>
                              <a:close/>
                              <a:moveTo>
                                <a:pt x="9727" y="4194"/>
                              </a:moveTo>
                              <a:cubicBezTo>
                                <a:pt x="9651" y="4149"/>
                                <a:pt x="9575" y="4110"/>
                                <a:pt x="9493" y="4067"/>
                              </a:cubicBezTo>
                              <a:cubicBezTo>
                                <a:pt x="9515" y="4060"/>
                                <a:pt x="9542" y="4050"/>
                                <a:pt x="9564" y="4043"/>
                              </a:cubicBezTo>
                              <a:cubicBezTo>
                                <a:pt x="9564" y="4043"/>
                                <a:pt x="9569" y="4043"/>
                                <a:pt x="9569" y="4043"/>
                              </a:cubicBezTo>
                              <a:cubicBezTo>
                                <a:pt x="9591" y="4050"/>
                                <a:pt x="9618" y="4064"/>
                                <a:pt x="9634" y="4074"/>
                              </a:cubicBezTo>
                              <a:cubicBezTo>
                                <a:pt x="9661" y="4085"/>
                                <a:pt x="9683" y="4099"/>
                                <a:pt x="9710" y="4110"/>
                              </a:cubicBezTo>
                              <a:cubicBezTo>
                                <a:pt x="9754" y="4131"/>
                                <a:pt x="9792" y="4152"/>
                                <a:pt x="9835" y="4170"/>
                              </a:cubicBezTo>
                              <a:cubicBezTo>
                                <a:pt x="9802" y="4180"/>
                                <a:pt x="9759" y="4187"/>
                                <a:pt x="9727" y="4194"/>
                              </a:cubicBezTo>
                              <a:close/>
                              <a:moveTo>
                                <a:pt x="10014" y="4124"/>
                              </a:moveTo>
                              <a:cubicBezTo>
                                <a:pt x="9970" y="4142"/>
                                <a:pt x="9927" y="4156"/>
                                <a:pt x="9873" y="4166"/>
                              </a:cubicBezTo>
                              <a:cubicBezTo>
                                <a:pt x="9830" y="4134"/>
                                <a:pt x="9775" y="4106"/>
                                <a:pt x="9727" y="4082"/>
                              </a:cubicBezTo>
                              <a:cubicBezTo>
                                <a:pt x="9694" y="4064"/>
                                <a:pt x="9661" y="4039"/>
                                <a:pt x="9623" y="4022"/>
                              </a:cubicBezTo>
                              <a:cubicBezTo>
                                <a:pt x="9640" y="4015"/>
                                <a:pt x="9656" y="4004"/>
                                <a:pt x="9672" y="3997"/>
                              </a:cubicBezTo>
                              <a:cubicBezTo>
                                <a:pt x="9781" y="4039"/>
                                <a:pt x="9895" y="4082"/>
                                <a:pt x="10014" y="4124"/>
                              </a:cubicBezTo>
                              <a:close/>
                              <a:moveTo>
                                <a:pt x="8523" y="2215"/>
                              </a:moveTo>
                              <a:cubicBezTo>
                                <a:pt x="8539" y="2360"/>
                                <a:pt x="8572" y="2505"/>
                                <a:pt x="8648" y="2642"/>
                              </a:cubicBezTo>
                              <a:cubicBezTo>
                                <a:pt x="8653" y="2649"/>
                                <a:pt x="8669" y="2646"/>
                                <a:pt x="8669" y="2639"/>
                              </a:cubicBezTo>
                              <a:cubicBezTo>
                                <a:pt x="8588" y="2441"/>
                                <a:pt x="8583" y="2240"/>
                                <a:pt x="8577" y="2035"/>
                              </a:cubicBezTo>
                              <a:cubicBezTo>
                                <a:pt x="8583" y="2025"/>
                                <a:pt x="8583" y="2014"/>
                                <a:pt x="8588" y="2004"/>
                              </a:cubicBezTo>
                              <a:cubicBezTo>
                                <a:pt x="8599" y="2314"/>
                                <a:pt x="8783" y="2579"/>
                                <a:pt x="9114" y="2815"/>
                              </a:cubicBezTo>
                              <a:cubicBezTo>
                                <a:pt x="9352" y="2984"/>
                                <a:pt x="9564" y="3150"/>
                                <a:pt x="9672" y="3372"/>
                              </a:cubicBezTo>
                              <a:cubicBezTo>
                                <a:pt x="9727" y="3478"/>
                                <a:pt x="9781" y="3609"/>
                                <a:pt x="9754" y="3722"/>
                              </a:cubicBezTo>
                              <a:cubicBezTo>
                                <a:pt x="9721" y="3859"/>
                                <a:pt x="9607" y="3916"/>
                                <a:pt x="9455" y="3979"/>
                              </a:cubicBezTo>
                              <a:cubicBezTo>
                                <a:pt x="9450" y="3912"/>
                                <a:pt x="9423" y="3842"/>
                                <a:pt x="9380" y="3775"/>
                              </a:cubicBezTo>
                              <a:cubicBezTo>
                                <a:pt x="9304" y="3605"/>
                                <a:pt x="9184" y="3443"/>
                                <a:pt x="9060" y="3284"/>
                              </a:cubicBezTo>
                              <a:cubicBezTo>
                                <a:pt x="9054" y="3277"/>
                                <a:pt x="9038" y="3284"/>
                                <a:pt x="9043" y="3291"/>
                              </a:cubicBezTo>
                              <a:cubicBezTo>
                                <a:pt x="9092" y="3365"/>
                                <a:pt x="9136" y="3439"/>
                                <a:pt x="9173" y="3514"/>
                              </a:cubicBezTo>
                              <a:cubicBezTo>
                                <a:pt x="9136" y="3475"/>
                                <a:pt x="9092" y="3439"/>
                                <a:pt x="9054" y="3408"/>
                              </a:cubicBezTo>
                              <a:cubicBezTo>
                                <a:pt x="9027" y="3369"/>
                                <a:pt x="9000" y="3330"/>
                                <a:pt x="8973" y="3295"/>
                              </a:cubicBezTo>
                              <a:cubicBezTo>
                                <a:pt x="8967" y="3288"/>
                                <a:pt x="8951" y="3291"/>
                                <a:pt x="8957" y="3298"/>
                              </a:cubicBezTo>
                              <a:cubicBezTo>
                                <a:pt x="8962" y="3312"/>
                                <a:pt x="8967" y="3330"/>
                                <a:pt x="8978" y="3344"/>
                              </a:cubicBezTo>
                              <a:cubicBezTo>
                                <a:pt x="8897" y="3281"/>
                                <a:pt x="8810" y="3217"/>
                                <a:pt x="8723" y="3157"/>
                              </a:cubicBezTo>
                              <a:cubicBezTo>
                                <a:pt x="8610" y="2956"/>
                                <a:pt x="8528" y="2752"/>
                                <a:pt x="8507" y="2536"/>
                              </a:cubicBezTo>
                              <a:cubicBezTo>
                                <a:pt x="8485" y="2427"/>
                                <a:pt x="8496" y="2321"/>
                                <a:pt x="8523" y="2215"/>
                              </a:cubicBezTo>
                              <a:close/>
                              <a:moveTo>
                                <a:pt x="8355" y="2596"/>
                              </a:moveTo>
                              <a:cubicBezTo>
                                <a:pt x="8360" y="2621"/>
                                <a:pt x="8360" y="2646"/>
                                <a:pt x="8366" y="2667"/>
                              </a:cubicBezTo>
                              <a:cubicBezTo>
                                <a:pt x="8344" y="2646"/>
                                <a:pt x="8328" y="2621"/>
                                <a:pt x="8306" y="2600"/>
                              </a:cubicBezTo>
                              <a:cubicBezTo>
                                <a:pt x="8295" y="2589"/>
                                <a:pt x="8268" y="2600"/>
                                <a:pt x="8279" y="2610"/>
                              </a:cubicBezTo>
                              <a:cubicBezTo>
                                <a:pt x="8317" y="2656"/>
                                <a:pt x="8355" y="2706"/>
                                <a:pt x="8387" y="2752"/>
                              </a:cubicBezTo>
                              <a:cubicBezTo>
                                <a:pt x="8387" y="2755"/>
                                <a:pt x="8387" y="2759"/>
                                <a:pt x="8393" y="2766"/>
                              </a:cubicBezTo>
                              <a:cubicBezTo>
                                <a:pt x="8382" y="2776"/>
                                <a:pt x="8366" y="2787"/>
                                <a:pt x="8344" y="2794"/>
                              </a:cubicBezTo>
                              <a:cubicBezTo>
                                <a:pt x="8295" y="2737"/>
                                <a:pt x="8246" y="2681"/>
                                <a:pt x="8208" y="2621"/>
                              </a:cubicBezTo>
                              <a:cubicBezTo>
                                <a:pt x="8203" y="2610"/>
                                <a:pt x="8170" y="2618"/>
                                <a:pt x="8181" y="2628"/>
                              </a:cubicBezTo>
                              <a:cubicBezTo>
                                <a:pt x="8214" y="2688"/>
                                <a:pt x="8257" y="2745"/>
                                <a:pt x="8295" y="2805"/>
                              </a:cubicBezTo>
                              <a:cubicBezTo>
                                <a:pt x="8279" y="2808"/>
                                <a:pt x="8257" y="2812"/>
                                <a:pt x="8241" y="2812"/>
                              </a:cubicBezTo>
                              <a:cubicBezTo>
                                <a:pt x="8198" y="2766"/>
                                <a:pt x="8160" y="2716"/>
                                <a:pt x="8122" y="2667"/>
                              </a:cubicBezTo>
                              <a:cubicBezTo>
                                <a:pt x="8116" y="2660"/>
                                <a:pt x="8100" y="2663"/>
                                <a:pt x="8100" y="2674"/>
                              </a:cubicBezTo>
                              <a:cubicBezTo>
                                <a:pt x="8111" y="2695"/>
                                <a:pt x="8127" y="2713"/>
                                <a:pt x="8138" y="2734"/>
                              </a:cubicBezTo>
                              <a:cubicBezTo>
                                <a:pt x="8100" y="2702"/>
                                <a:pt x="8062" y="2667"/>
                                <a:pt x="8030" y="2635"/>
                              </a:cubicBezTo>
                              <a:cubicBezTo>
                                <a:pt x="8024" y="2593"/>
                                <a:pt x="8030" y="2543"/>
                                <a:pt x="8030" y="2505"/>
                              </a:cubicBezTo>
                              <a:cubicBezTo>
                                <a:pt x="8030" y="2466"/>
                                <a:pt x="8024" y="2427"/>
                                <a:pt x="8024" y="2388"/>
                              </a:cubicBezTo>
                              <a:cubicBezTo>
                                <a:pt x="8138" y="2452"/>
                                <a:pt x="8257" y="2515"/>
                                <a:pt x="8355" y="2596"/>
                              </a:cubicBezTo>
                              <a:close/>
                              <a:moveTo>
                                <a:pt x="7189" y="2565"/>
                              </a:moveTo>
                              <a:cubicBezTo>
                                <a:pt x="7352" y="2656"/>
                                <a:pt x="7542" y="2727"/>
                                <a:pt x="7661" y="2850"/>
                              </a:cubicBezTo>
                              <a:cubicBezTo>
                                <a:pt x="7661" y="2857"/>
                                <a:pt x="7661" y="2868"/>
                                <a:pt x="7661" y="2875"/>
                              </a:cubicBezTo>
                              <a:cubicBezTo>
                                <a:pt x="7628" y="2850"/>
                                <a:pt x="7601" y="2829"/>
                                <a:pt x="7563" y="2805"/>
                              </a:cubicBezTo>
                              <a:cubicBezTo>
                                <a:pt x="7552" y="2797"/>
                                <a:pt x="7536" y="2808"/>
                                <a:pt x="7547" y="2815"/>
                              </a:cubicBezTo>
                              <a:cubicBezTo>
                                <a:pt x="7590" y="2847"/>
                                <a:pt x="7628" y="2882"/>
                                <a:pt x="7661" y="2917"/>
                              </a:cubicBezTo>
                              <a:cubicBezTo>
                                <a:pt x="7661" y="2932"/>
                                <a:pt x="7661" y="2946"/>
                                <a:pt x="7661" y="2960"/>
                              </a:cubicBezTo>
                              <a:cubicBezTo>
                                <a:pt x="7655" y="2963"/>
                                <a:pt x="7650" y="2963"/>
                                <a:pt x="7645" y="2967"/>
                              </a:cubicBezTo>
                              <a:cubicBezTo>
                                <a:pt x="7580" y="2914"/>
                                <a:pt x="7514" y="2864"/>
                                <a:pt x="7444" y="2815"/>
                              </a:cubicBezTo>
                              <a:cubicBezTo>
                                <a:pt x="7433" y="2808"/>
                                <a:pt x="7417" y="2819"/>
                                <a:pt x="7428" y="2826"/>
                              </a:cubicBezTo>
                              <a:cubicBezTo>
                                <a:pt x="7487" y="2879"/>
                                <a:pt x="7547" y="2932"/>
                                <a:pt x="7601" y="2984"/>
                              </a:cubicBezTo>
                              <a:cubicBezTo>
                                <a:pt x="7580" y="2991"/>
                                <a:pt x="7558" y="2999"/>
                                <a:pt x="7542" y="3006"/>
                              </a:cubicBezTo>
                              <a:cubicBezTo>
                                <a:pt x="7477" y="2953"/>
                                <a:pt x="7417" y="2893"/>
                                <a:pt x="7363" y="2833"/>
                              </a:cubicBezTo>
                              <a:cubicBezTo>
                                <a:pt x="7357" y="2826"/>
                                <a:pt x="7336" y="2833"/>
                                <a:pt x="7341" y="2840"/>
                              </a:cubicBezTo>
                              <a:cubicBezTo>
                                <a:pt x="7384" y="2903"/>
                                <a:pt x="7433" y="2960"/>
                                <a:pt x="7487" y="3020"/>
                              </a:cubicBezTo>
                              <a:cubicBezTo>
                                <a:pt x="7477" y="3023"/>
                                <a:pt x="7466" y="3023"/>
                                <a:pt x="7449" y="3027"/>
                              </a:cubicBezTo>
                              <a:cubicBezTo>
                                <a:pt x="7428" y="3013"/>
                                <a:pt x="7411" y="2999"/>
                                <a:pt x="7390" y="2984"/>
                              </a:cubicBezTo>
                              <a:cubicBezTo>
                                <a:pt x="7260" y="2861"/>
                                <a:pt x="7211" y="2713"/>
                                <a:pt x="7189" y="2565"/>
                              </a:cubicBezTo>
                              <a:close/>
                              <a:moveTo>
                                <a:pt x="7504" y="3066"/>
                              </a:moveTo>
                              <a:lnTo>
                                <a:pt x="7504" y="3066"/>
                              </a:lnTo>
                              <a:cubicBezTo>
                                <a:pt x="7498" y="3069"/>
                                <a:pt x="7498" y="3069"/>
                                <a:pt x="7504" y="3066"/>
                              </a:cubicBezTo>
                              <a:cubicBezTo>
                                <a:pt x="7498" y="3066"/>
                                <a:pt x="7498" y="3066"/>
                                <a:pt x="7498" y="3066"/>
                              </a:cubicBezTo>
                              <a:cubicBezTo>
                                <a:pt x="7498" y="3069"/>
                                <a:pt x="7498" y="3069"/>
                                <a:pt x="7504" y="3066"/>
                              </a:cubicBezTo>
                              <a:close/>
                              <a:moveTo>
                                <a:pt x="7336" y="3884"/>
                              </a:moveTo>
                              <a:cubicBezTo>
                                <a:pt x="7243" y="3711"/>
                                <a:pt x="7216" y="3524"/>
                                <a:pt x="7135" y="3348"/>
                              </a:cubicBezTo>
                              <a:cubicBezTo>
                                <a:pt x="7048" y="3168"/>
                                <a:pt x="6934" y="2967"/>
                                <a:pt x="6750" y="2805"/>
                              </a:cubicBezTo>
                              <a:cubicBezTo>
                                <a:pt x="6961" y="2967"/>
                                <a:pt x="7108" y="3147"/>
                                <a:pt x="7227" y="3355"/>
                              </a:cubicBezTo>
                              <a:cubicBezTo>
                                <a:pt x="7233" y="3369"/>
                                <a:pt x="7260" y="3362"/>
                                <a:pt x="7260" y="3348"/>
                              </a:cubicBezTo>
                              <a:cubicBezTo>
                                <a:pt x="7189" y="3083"/>
                                <a:pt x="6918" y="2840"/>
                                <a:pt x="6593" y="2674"/>
                              </a:cubicBezTo>
                              <a:cubicBezTo>
                                <a:pt x="7059" y="2833"/>
                                <a:pt x="7357" y="3094"/>
                                <a:pt x="7666" y="3372"/>
                              </a:cubicBezTo>
                              <a:cubicBezTo>
                                <a:pt x="7672" y="3432"/>
                                <a:pt x="7683" y="3492"/>
                                <a:pt x="7693" y="3549"/>
                              </a:cubicBezTo>
                              <a:cubicBezTo>
                                <a:pt x="7683" y="3538"/>
                                <a:pt x="7672" y="3528"/>
                                <a:pt x="7666" y="3517"/>
                              </a:cubicBezTo>
                              <a:cubicBezTo>
                                <a:pt x="7655" y="3507"/>
                                <a:pt x="7639" y="3517"/>
                                <a:pt x="7645" y="3524"/>
                              </a:cubicBezTo>
                              <a:cubicBezTo>
                                <a:pt x="7666" y="3556"/>
                                <a:pt x="7693" y="3591"/>
                                <a:pt x="7715" y="3623"/>
                              </a:cubicBezTo>
                              <a:cubicBezTo>
                                <a:pt x="7737" y="3690"/>
                                <a:pt x="7758" y="3757"/>
                                <a:pt x="7796" y="3820"/>
                              </a:cubicBezTo>
                              <a:cubicBezTo>
                                <a:pt x="7726" y="3750"/>
                                <a:pt x="7666" y="3672"/>
                                <a:pt x="7612" y="3588"/>
                              </a:cubicBezTo>
                              <a:cubicBezTo>
                                <a:pt x="7607" y="3577"/>
                                <a:pt x="7580" y="3581"/>
                                <a:pt x="7585" y="3591"/>
                              </a:cubicBezTo>
                              <a:cubicBezTo>
                                <a:pt x="7677" y="3799"/>
                                <a:pt x="7834" y="4025"/>
                                <a:pt x="8089" y="4170"/>
                              </a:cubicBezTo>
                              <a:cubicBezTo>
                                <a:pt x="8100" y="4177"/>
                                <a:pt x="8111" y="4184"/>
                                <a:pt x="8122" y="4191"/>
                              </a:cubicBezTo>
                              <a:cubicBezTo>
                                <a:pt x="7780" y="4346"/>
                                <a:pt x="7439" y="4078"/>
                                <a:pt x="7336" y="3884"/>
                              </a:cubicBezTo>
                              <a:close/>
                              <a:moveTo>
                                <a:pt x="8208" y="4261"/>
                              </a:moveTo>
                              <a:cubicBezTo>
                                <a:pt x="8225" y="4268"/>
                                <a:pt x="8236" y="4276"/>
                                <a:pt x="8252" y="4283"/>
                              </a:cubicBezTo>
                              <a:cubicBezTo>
                                <a:pt x="8176" y="4350"/>
                                <a:pt x="8100" y="4417"/>
                                <a:pt x="8035" y="4487"/>
                              </a:cubicBezTo>
                              <a:cubicBezTo>
                                <a:pt x="8067" y="4406"/>
                                <a:pt x="8127" y="4336"/>
                                <a:pt x="8208" y="4261"/>
                              </a:cubicBezTo>
                              <a:close/>
                              <a:moveTo>
                                <a:pt x="8214" y="4445"/>
                              </a:moveTo>
                              <a:cubicBezTo>
                                <a:pt x="8143" y="4477"/>
                                <a:pt x="8078" y="4515"/>
                                <a:pt x="8013" y="4551"/>
                              </a:cubicBezTo>
                              <a:cubicBezTo>
                                <a:pt x="8013" y="4551"/>
                                <a:pt x="8013" y="4547"/>
                                <a:pt x="8013" y="4547"/>
                              </a:cubicBezTo>
                              <a:cubicBezTo>
                                <a:pt x="8105" y="4466"/>
                                <a:pt x="8198" y="4385"/>
                                <a:pt x="8295" y="4300"/>
                              </a:cubicBezTo>
                              <a:cubicBezTo>
                                <a:pt x="8301" y="4304"/>
                                <a:pt x="8311" y="4307"/>
                                <a:pt x="8317" y="4311"/>
                              </a:cubicBezTo>
                              <a:cubicBezTo>
                                <a:pt x="8273" y="4353"/>
                                <a:pt x="8241" y="4399"/>
                                <a:pt x="8214" y="4445"/>
                              </a:cubicBezTo>
                              <a:close/>
                              <a:moveTo>
                                <a:pt x="8349" y="4325"/>
                              </a:moveTo>
                              <a:cubicBezTo>
                                <a:pt x="8366" y="4332"/>
                                <a:pt x="8377" y="4336"/>
                                <a:pt x="8393" y="4339"/>
                              </a:cubicBezTo>
                              <a:cubicBezTo>
                                <a:pt x="8366" y="4364"/>
                                <a:pt x="8339" y="4392"/>
                                <a:pt x="8317" y="4424"/>
                              </a:cubicBezTo>
                              <a:cubicBezTo>
                                <a:pt x="8301" y="4417"/>
                                <a:pt x="8284" y="4413"/>
                                <a:pt x="8268" y="4420"/>
                              </a:cubicBezTo>
                              <a:cubicBezTo>
                                <a:pt x="8295" y="4388"/>
                                <a:pt x="8322" y="4357"/>
                                <a:pt x="8349" y="4325"/>
                              </a:cubicBezTo>
                              <a:close/>
                              <a:moveTo>
                                <a:pt x="8246" y="4784"/>
                              </a:moveTo>
                              <a:cubicBezTo>
                                <a:pt x="8246" y="4695"/>
                                <a:pt x="8263" y="4607"/>
                                <a:pt x="8301" y="4519"/>
                              </a:cubicBezTo>
                              <a:cubicBezTo>
                                <a:pt x="8344" y="4463"/>
                                <a:pt x="8393" y="4413"/>
                                <a:pt x="8452" y="4360"/>
                              </a:cubicBezTo>
                              <a:cubicBezTo>
                                <a:pt x="8469" y="4364"/>
                                <a:pt x="8490" y="4371"/>
                                <a:pt x="8507" y="4374"/>
                              </a:cubicBezTo>
                              <a:cubicBezTo>
                                <a:pt x="8382" y="4498"/>
                                <a:pt x="8295" y="4639"/>
                                <a:pt x="8246" y="4784"/>
                              </a:cubicBezTo>
                              <a:close/>
                              <a:moveTo>
                                <a:pt x="8469" y="4625"/>
                              </a:moveTo>
                              <a:cubicBezTo>
                                <a:pt x="8398" y="4667"/>
                                <a:pt x="8339" y="4717"/>
                                <a:pt x="8290" y="4766"/>
                              </a:cubicBezTo>
                              <a:cubicBezTo>
                                <a:pt x="8349" y="4628"/>
                                <a:pt x="8442" y="4505"/>
                                <a:pt x="8566" y="4385"/>
                              </a:cubicBezTo>
                              <a:cubicBezTo>
                                <a:pt x="8588" y="4388"/>
                                <a:pt x="8615" y="4392"/>
                                <a:pt x="8637" y="4395"/>
                              </a:cubicBezTo>
                              <a:cubicBezTo>
                                <a:pt x="8577" y="4473"/>
                                <a:pt x="8523" y="4547"/>
                                <a:pt x="8469" y="4625"/>
                              </a:cubicBezTo>
                              <a:close/>
                              <a:moveTo>
                                <a:pt x="8620" y="4561"/>
                              </a:moveTo>
                              <a:cubicBezTo>
                                <a:pt x="8604" y="4558"/>
                                <a:pt x="8583" y="4561"/>
                                <a:pt x="8566" y="4568"/>
                              </a:cubicBezTo>
                              <a:cubicBezTo>
                                <a:pt x="8555" y="4575"/>
                                <a:pt x="8539" y="4582"/>
                                <a:pt x="8528" y="4590"/>
                              </a:cubicBezTo>
                              <a:cubicBezTo>
                                <a:pt x="8577" y="4526"/>
                                <a:pt x="8631" y="4463"/>
                                <a:pt x="8686" y="4403"/>
                              </a:cubicBezTo>
                              <a:cubicBezTo>
                                <a:pt x="8696" y="4403"/>
                                <a:pt x="8707" y="4403"/>
                                <a:pt x="8718" y="4406"/>
                              </a:cubicBezTo>
                              <a:cubicBezTo>
                                <a:pt x="8686" y="4455"/>
                                <a:pt x="8653" y="4508"/>
                                <a:pt x="8620" y="4561"/>
                              </a:cubicBezTo>
                              <a:close/>
                              <a:moveTo>
                                <a:pt x="8680" y="4653"/>
                              </a:moveTo>
                              <a:cubicBezTo>
                                <a:pt x="8669" y="4632"/>
                                <a:pt x="8658" y="4611"/>
                                <a:pt x="8653" y="4586"/>
                              </a:cubicBezTo>
                              <a:cubicBezTo>
                                <a:pt x="8653" y="4582"/>
                                <a:pt x="8648" y="4579"/>
                                <a:pt x="8648" y="4575"/>
                              </a:cubicBezTo>
                              <a:cubicBezTo>
                                <a:pt x="8686" y="4519"/>
                                <a:pt x="8729" y="4463"/>
                                <a:pt x="8778" y="4406"/>
                              </a:cubicBezTo>
                              <a:cubicBezTo>
                                <a:pt x="8816" y="4406"/>
                                <a:pt x="8848" y="4406"/>
                                <a:pt x="8881" y="4403"/>
                              </a:cubicBezTo>
                              <a:cubicBezTo>
                                <a:pt x="8805" y="4484"/>
                                <a:pt x="8740" y="4565"/>
                                <a:pt x="8680" y="4653"/>
                              </a:cubicBezTo>
                              <a:close/>
                              <a:moveTo>
                                <a:pt x="8230" y="4149"/>
                              </a:moveTo>
                              <a:cubicBezTo>
                                <a:pt x="7975" y="3983"/>
                                <a:pt x="7883" y="3736"/>
                                <a:pt x="7840" y="3514"/>
                              </a:cubicBezTo>
                              <a:cubicBezTo>
                                <a:pt x="7775" y="3200"/>
                                <a:pt x="7791" y="2879"/>
                                <a:pt x="7753" y="2565"/>
                              </a:cubicBezTo>
                              <a:cubicBezTo>
                                <a:pt x="7796" y="2656"/>
                                <a:pt x="7856" y="2745"/>
                                <a:pt x="7899" y="2833"/>
                              </a:cubicBezTo>
                              <a:cubicBezTo>
                                <a:pt x="7981" y="2988"/>
                                <a:pt x="8057" y="3147"/>
                                <a:pt x="8160" y="3298"/>
                              </a:cubicBezTo>
                              <a:cubicBezTo>
                                <a:pt x="8165" y="3305"/>
                                <a:pt x="8176" y="3298"/>
                                <a:pt x="8176" y="3295"/>
                              </a:cubicBezTo>
                              <a:cubicBezTo>
                                <a:pt x="8089" y="3140"/>
                                <a:pt x="8024" y="2984"/>
                                <a:pt x="7964" y="2822"/>
                              </a:cubicBezTo>
                              <a:cubicBezTo>
                                <a:pt x="7932" y="2730"/>
                                <a:pt x="7883" y="2639"/>
                                <a:pt x="7834" y="2547"/>
                              </a:cubicBezTo>
                              <a:cubicBezTo>
                                <a:pt x="7992" y="2745"/>
                                <a:pt x="8198" y="2917"/>
                                <a:pt x="8447" y="3090"/>
                              </a:cubicBezTo>
                              <a:cubicBezTo>
                                <a:pt x="8821" y="3348"/>
                                <a:pt x="9520" y="3775"/>
                                <a:pt x="9260" y="4156"/>
                              </a:cubicBezTo>
                              <a:cubicBezTo>
                                <a:pt x="9000" y="4378"/>
                                <a:pt x="8528" y="4346"/>
                                <a:pt x="8230" y="4149"/>
                              </a:cubicBezTo>
                              <a:close/>
                              <a:moveTo>
                                <a:pt x="9607" y="5574"/>
                              </a:moveTo>
                              <a:cubicBezTo>
                                <a:pt x="9531" y="5189"/>
                                <a:pt x="9390" y="4784"/>
                                <a:pt x="9065" y="4455"/>
                              </a:cubicBezTo>
                              <a:cubicBezTo>
                                <a:pt x="9076" y="4459"/>
                                <a:pt x="9087" y="4466"/>
                                <a:pt x="9103" y="4470"/>
                              </a:cubicBezTo>
                              <a:cubicBezTo>
                                <a:pt x="9114" y="4487"/>
                                <a:pt x="9136" y="4505"/>
                                <a:pt x="9146" y="4515"/>
                              </a:cubicBezTo>
                              <a:cubicBezTo>
                                <a:pt x="9173" y="4551"/>
                                <a:pt x="9206" y="4582"/>
                                <a:pt x="9239" y="4614"/>
                              </a:cubicBezTo>
                              <a:cubicBezTo>
                                <a:pt x="9249" y="4621"/>
                                <a:pt x="9271" y="4618"/>
                                <a:pt x="9266" y="4607"/>
                              </a:cubicBezTo>
                              <a:cubicBezTo>
                                <a:pt x="9249" y="4582"/>
                                <a:pt x="9233" y="4554"/>
                                <a:pt x="9217" y="4530"/>
                              </a:cubicBezTo>
                              <a:cubicBezTo>
                                <a:pt x="9211" y="4522"/>
                                <a:pt x="9206" y="4515"/>
                                <a:pt x="9201" y="4508"/>
                              </a:cubicBezTo>
                              <a:cubicBezTo>
                                <a:pt x="9206" y="4508"/>
                                <a:pt x="9206" y="4512"/>
                                <a:pt x="9211" y="4512"/>
                              </a:cubicBezTo>
                              <a:cubicBezTo>
                                <a:pt x="9255" y="4568"/>
                                <a:pt x="9293" y="4625"/>
                                <a:pt x="9342" y="4678"/>
                              </a:cubicBezTo>
                              <a:cubicBezTo>
                                <a:pt x="9347" y="4688"/>
                                <a:pt x="9374" y="4681"/>
                                <a:pt x="9369" y="4671"/>
                              </a:cubicBezTo>
                              <a:cubicBezTo>
                                <a:pt x="9347" y="4632"/>
                                <a:pt x="9325" y="4593"/>
                                <a:pt x="9298" y="4554"/>
                              </a:cubicBezTo>
                              <a:cubicBezTo>
                                <a:pt x="9325" y="4568"/>
                                <a:pt x="9352" y="4582"/>
                                <a:pt x="9380" y="4600"/>
                              </a:cubicBezTo>
                              <a:cubicBezTo>
                                <a:pt x="9401" y="4632"/>
                                <a:pt x="9417" y="4664"/>
                                <a:pt x="9439" y="4695"/>
                              </a:cubicBezTo>
                              <a:cubicBezTo>
                                <a:pt x="9531" y="4840"/>
                                <a:pt x="9613" y="4992"/>
                                <a:pt x="9672" y="5143"/>
                              </a:cubicBezTo>
                              <a:cubicBezTo>
                                <a:pt x="9792" y="5436"/>
                                <a:pt x="9813" y="5732"/>
                                <a:pt x="9840" y="6032"/>
                              </a:cubicBezTo>
                              <a:cubicBezTo>
                                <a:pt x="9873" y="6367"/>
                                <a:pt x="9987" y="6688"/>
                                <a:pt x="10182" y="6988"/>
                              </a:cubicBezTo>
                              <a:cubicBezTo>
                                <a:pt x="10160" y="6971"/>
                                <a:pt x="10139" y="6957"/>
                                <a:pt x="10111" y="6939"/>
                              </a:cubicBezTo>
                              <a:cubicBezTo>
                                <a:pt x="10079" y="6890"/>
                                <a:pt x="10052" y="6844"/>
                                <a:pt x="10030" y="6791"/>
                              </a:cubicBezTo>
                              <a:cubicBezTo>
                                <a:pt x="10025" y="6773"/>
                                <a:pt x="9987" y="6780"/>
                                <a:pt x="9992" y="6798"/>
                              </a:cubicBezTo>
                              <a:cubicBezTo>
                                <a:pt x="10003" y="6830"/>
                                <a:pt x="10019" y="6861"/>
                                <a:pt x="10036" y="6893"/>
                              </a:cubicBezTo>
                              <a:cubicBezTo>
                                <a:pt x="10030" y="6890"/>
                                <a:pt x="10025" y="6886"/>
                                <a:pt x="10019" y="6883"/>
                              </a:cubicBezTo>
                              <a:cubicBezTo>
                                <a:pt x="9976" y="6823"/>
                                <a:pt x="9943" y="6763"/>
                                <a:pt x="9916" y="6696"/>
                              </a:cubicBezTo>
                              <a:cubicBezTo>
                                <a:pt x="9911" y="6688"/>
                                <a:pt x="9895" y="6688"/>
                                <a:pt x="9895" y="6699"/>
                              </a:cubicBezTo>
                              <a:cubicBezTo>
                                <a:pt x="9895" y="6748"/>
                                <a:pt x="9911" y="6798"/>
                                <a:pt x="9933" y="6844"/>
                              </a:cubicBezTo>
                              <a:cubicBezTo>
                                <a:pt x="9911" y="6833"/>
                                <a:pt x="9889" y="6826"/>
                                <a:pt x="9873" y="6815"/>
                              </a:cubicBezTo>
                              <a:cubicBezTo>
                                <a:pt x="9640" y="6424"/>
                                <a:pt x="9689" y="5990"/>
                                <a:pt x="9607" y="5574"/>
                              </a:cubicBezTo>
                              <a:close/>
                              <a:moveTo>
                                <a:pt x="9987" y="6932"/>
                              </a:moveTo>
                              <a:cubicBezTo>
                                <a:pt x="9987" y="6935"/>
                                <a:pt x="9987" y="6935"/>
                                <a:pt x="9987" y="6932"/>
                              </a:cubicBezTo>
                              <a:cubicBezTo>
                                <a:pt x="9981" y="6928"/>
                                <a:pt x="9976" y="6928"/>
                                <a:pt x="9976" y="6925"/>
                              </a:cubicBezTo>
                              <a:cubicBezTo>
                                <a:pt x="9976" y="6928"/>
                                <a:pt x="9981" y="6932"/>
                                <a:pt x="9987" y="6932"/>
                              </a:cubicBezTo>
                              <a:close/>
                              <a:moveTo>
                                <a:pt x="9428" y="7359"/>
                              </a:moveTo>
                              <a:cubicBezTo>
                                <a:pt x="9136" y="7313"/>
                                <a:pt x="8832" y="7263"/>
                                <a:pt x="8555" y="7182"/>
                              </a:cubicBezTo>
                              <a:cubicBezTo>
                                <a:pt x="8268" y="7098"/>
                                <a:pt x="8030" y="6967"/>
                                <a:pt x="7791" y="6837"/>
                              </a:cubicBezTo>
                              <a:cubicBezTo>
                                <a:pt x="7921" y="6826"/>
                                <a:pt x="8046" y="6830"/>
                                <a:pt x="8176" y="6851"/>
                              </a:cubicBezTo>
                              <a:cubicBezTo>
                                <a:pt x="8181" y="6851"/>
                                <a:pt x="8181" y="6851"/>
                                <a:pt x="8187" y="6851"/>
                              </a:cubicBezTo>
                              <a:cubicBezTo>
                                <a:pt x="8225" y="6858"/>
                                <a:pt x="8257" y="6823"/>
                                <a:pt x="8214" y="6808"/>
                              </a:cubicBezTo>
                              <a:cubicBezTo>
                                <a:pt x="7937" y="6696"/>
                                <a:pt x="7758" y="6583"/>
                                <a:pt x="7650" y="6375"/>
                              </a:cubicBezTo>
                              <a:cubicBezTo>
                                <a:pt x="7585" y="6244"/>
                                <a:pt x="7509" y="6117"/>
                                <a:pt x="7401" y="6001"/>
                              </a:cubicBezTo>
                              <a:cubicBezTo>
                                <a:pt x="7243" y="5828"/>
                                <a:pt x="7032" y="5680"/>
                                <a:pt x="6783" y="5570"/>
                              </a:cubicBezTo>
                              <a:cubicBezTo>
                                <a:pt x="7124" y="5669"/>
                                <a:pt x="7498" y="5729"/>
                                <a:pt x="7802" y="5863"/>
                              </a:cubicBezTo>
                              <a:cubicBezTo>
                                <a:pt x="7840" y="5881"/>
                                <a:pt x="7878" y="5849"/>
                                <a:pt x="7861" y="5824"/>
                              </a:cubicBezTo>
                              <a:cubicBezTo>
                                <a:pt x="7867" y="5817"/>
                                <a:pt x="7867" y="5810"/>
                                <a:pt x="7861" y="5803"/>
                              </a:cubicBezTo>
                              <a:cubicBezTo>
                                <a:pt x="7823" y="5761"/>
                                <a:pt x="7780" y="5715"/>
                                <a:pt x="7742" y="5673"/>
                              </a:cubicBezTo>
                              <a:cubicBezTo>
                                <a:pt x="8463" y="5831"/>
                                <a:pt x="8978" y="6251"/>
                                <a:pt x="9417" y="6632"/>
                              </a:cubicBezTo>
                              <a:cubicBezTo>
                                <a:pt x="9623" y="6808"/>
                                <a:pt x="9840" y="6978"/>
                                <a:pt x="10063" y="7147"/>
                              </a:cubicBezTo>
                              <a:cubicBezTo>
                                <a:pt x="10155" y="7218"/>
                                <a:pt x="10242" y="7292"/>
                                <a:pt x="10328" y="7366"/>
                              </a:cubicBezTo>
                              <a:cubicBezTo>
                                <a:pt x="10187" y="7278"/>
                                <a:pt x="10041" y="7189"/>
                                <a:pt x="9895" y="7101"/>
                              </a:cubicBezTo>
                              <a:cubicBezTo>
                                <a:pt x="9705" y="6985"/>
                                <a:pt x="9558" y="6854"/>
                                <a:pt x="9423" y="6713"/>
                              </a:cubicBezTo>
                              <a:cubicBezTo>
                                <a:pt x="9412" y="6699"/>
                                <a:pt x="9380" y="6713"/>
                                <a:pt x="9390" y="6724"/>
                              </a:cubicBezTo>
                              <a:cubicBezTo>
                                <a:pt x="9499" y="6851"/>
                                <a:pt x="9613" y="6981"/>
                                <a:pt x="9764" y="7091"/>
                              </a:cubicBezTo>
                              <a:cubicBezTo>
                                <a:pt x="9699" y="7055"/>
                                <a:pt x="9634" y="7020"/>
                                <a:pt x="9564" y="6985"/>
                              </a:cubicBezTo>
                              <a:cubicBezTo>
                                <a:pt x="9336" y="6798"/>
                                <a:pt x="9108" y="6618"/>
                                <a:pt x="8930" y="6410"/>
                              </a:cubicBezTo>
                              <a:cubicBezTo>
                                <a:pt x="8924" y="6403"/>
                                <a:pt x="8908" y="6410"/>
                                <a:pt x="8913" y="6417"/>
                              </a:cubicBezTo>
                              <a:cubicBezTo>
                                <a:pt x="9022" y="6561"/>
                                <a:pt x="9141" y="6710"/>
                                <a:pt x="9293" y="6840"/>
                              </a:cubicBezTo>
                              <a:cubicBezTo>
                                <a:pt x="9277" y="6833"/>
                                <a:pt x="9260" y="6823"/>
                                <a:pt x="9244" y="6815"/>
                              </a:cubicBezTo>
                              <a:cubicBezTo>
                                <a:pt x="9244" y="6812"/>
                                <a:pt x="9239" y="6808"/>
                                <a:pt x="9239" y="6805"/>
                              </a:cubicBezTo>
                              <a:cubicBezTo>
                                <a:pt x="9000" y="6653"/>
                                <a:pt x="8832" y="6484"/>
                                <a:pt x="8675" y="6293"/>
                              </a:cubicBezTo>
                              <a:cubicBezTo>
                                <a:pt x="8669" y="6286"/>
                                <a:pt x="8653" y="6293"/>
                                <a:pt x="8658" y="6300"/>
                              </a:cubicBezTo>
                              <a:cubicBezTo>
                                <a:pt x="8745" y="6420"/>
                                <a:pt x="8827" y="6551"/>
                                <a:pt x="8946" y="6660"/>
                              </a:cubicBezTo>
                              <a:cubicBezTo>
                                <a:pt x="8924" y="6650"/>
                                <a:pt x="8908" y="6639"/>
                                <a:pt x="8886" y="6632"/>
                              </a:cubicBezTo>
                              <a:cubicBezTo>
                                <a:pt x="8680" y="6442"/>
                                <a:pt x="8447" y="6269"/>
                                <a:pt x="8295" y="6054"/>
                              </a:cubicBezTo>
                              <a:cubicBezTo>
                                <a:pt x="8290" y="6043"/>
                                <a:pt x="8263" y="6050"/>
                                <a:pt x="8268" y="6061"/>
                              </a:cubicBezTo>
                              <a:cubicBezTo>
                                <a:pt x="8349" y="6191"/>
                                <a:pt x="8452" y="6318"/>
                                <a:pt x="8566" y="6438"/>
                              </a:cubicBezTo>
                              <a:cubicBezTo>
                                <a:pt x="8366" y="6293"/>
                                <a:pt x="8160" y="6152"/>
                                <a:pt x="8002" y="5983"/>
                              </a:cubicBezTo>
                              <a:cubicBezTo>
                                <a:pt x="7997" y="5976"/>
                                <a:pt x="7975" y="5983"/>
                                <a:pt x="7981" y="5990"/>
                              </a:cubicBezTo>
                              <a:cubicBezTo>
                                <a:pt x="8073" y="6110"/>
                                <a:pt x="8181" y="6233"/>
                                <a:pt x="8311" y="6343"/>
                              </a:cubicBezTo>
                              <a:cubicBezTo>
                                <a:pt x="8311" y="6343"/>
                                <a:pt x="8306" y="6343"/>
                                <a:pt x="8306" y="6339"/>
                              </a:cubicBezTo>
                              <a:cubicBezTo>
                                <a:pt x="8263" y="6315"/>
                                <a:pt x="8214" y="6293"/>
                                <a:pt x="8170" y="6269"/>
                              </a:cubicBezTo>
                              <a:cubicBezTo>
                                <a:pt x="8122" y="6223"/>
                                <a:pt x="8078" y="6173"/>
                                <a:pt x="8024" y="6128"/>
                              </a:cubicBezTo>
                              <a:cubicBezTo>
                                <a:pt x="7943" y="6061"/>
                                <a:pt x="7851" y="6001"/>
                                <a:pt x="7758" y="5941"/>
                              </a:cubicBezTo>
                              <a:cubicBezTo>
                                <a:pt x="7748" y="5934"/>
                                <a:pt x="7737" y="5944"/>
                                <a:pt x="7742" y="5951"/>
                              </a:cubicBezTo>
                              <a:cubicBezTo>
                                <a:pt x="7834" y="6022"/>
                                <a:pt x="7916" y="6099"/>
                                <a:pt x="7997" y="6173"/>
                              </a:cubicBezTo>
                              <a:cubicBezTo>
                                <a:pt x="7823" y="6078"/>
                                <a:pt x="7661" y="5983"/>
                                <a:pt x="7504" y="5877"/>
                              </a:cubicBezTo>
                              <a:cubicBezTo>
                                <a:pt x="7493" y="5870"/>
                                <a:pt x="7477" y="5881"/>
                                <a:pt x="7487" y="5888"/>
                              </a:cubicBezTo>
                              <a:cubicBezTo>
                                <a:pt x="7688" y="6036"/>
                                <a:pt x="7905" y="6173"/>
                                <a:pt x="8127" y="6304"/>
                              </a:cubicBezTo>
                              <a:cubicBezTo>
                                <a:pt x="8013" y="6286"/>
                                <a:pt x="7894" y="6279"/>
                                <a:pt x="7780" y="6272"/>
                              </a:cubicBezTo>
                              <a:cubicBezTo>
                                <a:pt x="7769" y="6272"/>
                                <a:pt x="7764" y="6286"/>
                                <a:pt x="7775" y="6286"/>
                              </a:cubicBezTo>
                              <a:cubicBezTo>
                                <a:pt x="7937" y="6307"/>
                                <a:pt x="8095" y="6332"/>
                                <a:pt x="8241" y="6371"/>
                              </a:cubicBezTo>
                              <a:cubicBezTo>
                                <a:pt x="8295" y="6403"/>
                                <a:pt x="8349" y="6431"/>
                                <a:pt x="8409" y="6463"/>
                              </a:cubicBezTo>
                              <a:cubicBezTo>
                                <a:pt x="8241" y="6427"/>
                                <a:pt x="8062" y="6410"/>
                                <a:pt x="7883" y="6399"/>
                              </a:cubicBezTo>
                              <a:cubicBezTo>
                                <a:pt x="7872" y="6399"/>
                                <a:pt x="7872" y="6410"/>
                                <a:pt x="7883" y="6410"/>
                              </a:cubicBezTo>
                              <a:cubicBezTo>
                                <a:pt x="8170" y="6452"/>
                                <a:pt x="8447" y="6498"/>
                                <a:pt x="8675" y="6618"/>
                              </a:cubicBezTo>
                              <a:cubicBezTo>
                                <a:pt x="8463" y="6576"/>
                                <a:pt x="8241" y="6561"/>
                                <a:pt x="8013" y="6565"/>
                              </a:cubicBezTo>
                              <a:cubicBezTo>
                                <a:pt x="7997" y="6565"/>
                                <a:pt x="7997" y="6579"/>
                                <a:pt x="8013" y="6579"/>
                              </a:cubicBezTo>
                              <a:cubicBezTo>
                                <a:pt x="8344" y="6579"/>
                                <a:pt x="8669" y="6650"/>
                                <a:pt x="8957" y="6756"/>
                              </a:cubicBezTo>
                              <a:cubicBezTo>
                                <a:pt x="8767" y="6724"/>
                                <a:pt x="8566" y="6713"/>
                                <a:pt x="8377" y="6724"/>
                              </a:cubicBezTo>
                              <a:cubicBezTo>
                                <a:pt x="8360" y="6724"/>
                                <a:pt x="8360" y="6741"/>
                                <a:pt x="8377" y="6741"/>
                              </a:cubicBezTo>
                              <a:cubicBezTo>
                                <a:pt x="8718" y="6741"/>
                                <a:pt x="9005" y="6812"/>
                                <a:pt x="9293" y="6918"/>
                              </a:cubicBezTo>
                              <a:cubicBezTo>
                                <a:pt x="9314" y="6928"/>
                                <a:pt x="9336" y="6939"/>
                                <a:pt x="9358" y="6950"/>
                              </a:cubicBezTo>
                              <a:cubicBezTo>
                                <a:pt x="9108" y="6886"/>
                                <a:pt x="8821" y="6868"/>
                                <a:pt x="8561" y="6879"/>
                              </a:cubicBezTo>
                              <a:cubicBezTo>
                                <a:pt x="8539" y="6879"/>
                                <a:pt x="8539" y="6900"/>
                                <a:pt x="8561" y="6900"/>
                              </a:cubicBezTo>
                              <a:cubicBezTo>
                                <a:pt x="8897" y="6897"/>
                                <a:pt x="9179" y="6964"/>
                                <a:pt x="9472" y="7059"/>
                              </a:cubicBezTo>
                              <a:cubicBezTo>
                                <a:pt x="9293" y="7045"/>
                                <a:pt x="9103" y="7045"/>
                                <a:pt x="8924" y="7062"/>
                              </a:cubicBezTo>
                              <a:cubicBezTo>
                                <a:pt x="8908" y="7062"/>
                                <a:pt x="8908" y="7080"/>
                                <a:pt x="8924" y="7080"/>
                              </a:cubicBezTo>
                              <a:cubicBezTo>
                                <a:pt x="9163" y="7062"/>
                                <a:pt x="9396" y="7087"/>
                                <a:pt x="9618" y="7137"/>
                              </a:cubicBezTo>
                              <a:cubicBezTo>
                                <a:pt x="9461" y="7137"/>
                                <a:pt x="9304" y="7147"/>
                                <a:pt x="9173" y="7147"/>
                              </a:cubicBezTo>
                              <a:cubicBezTo>
                                <a:pt x="9157" y="7147"/>
                                <a:pt x="9157" y="7165"/>
                                <a:pt x="9173" y="7165"/>
                              </a:cubicBezTo>
                              <a:cubicBezTo>
                                <a:pt x="9363" y="7172"/>
                                <a:pt x="9623" y="7161"/>
                                <a:pt x="9830" y="7204"/>
                              </a:cubicBezTo>
                              <a:cubicBezTo>
                                <a:pt x="9857" y="7218"/>
                                <a:pt x="9878" y="7232"/>
                                <a:pt x="9905" y="7246"/>
                              </a:cubicBezTo>
                              <a:cubicBezTo>
                                <a:pt x="9754" y="7232"/>
                                <a:pt x="9591" y="7235"/>
                                <a:pt x="9450" y="7242"/>
                              </a:cubicBezTo>
                              <a:cubicBezTo>
                                <a:pt x="9428" y="7242"/>
                                <a:pt x="9428" y="7263"/>
                                <a:pt x="9450" y="7263"/>
                              </a:cubicBezTo>
                              <a:cubicBezTo>
                                <a:pt x="9667" y="7263"/>
                                <a:pt x="9878" y="7271"/>
                                <a:pt x="10057" y="7331"/>
                              </a:cubicBezTo>
                              <a:cubicBezTo>
                                <a:pt x="10182" y="7401"/>
                                <a:pt x="10301" y="7475"/>
                                <a:pt x="10420" y="7553"/>
                              </a:cubicBezTo>
                              <a:cubicBezTo>
                                <a:pt x="10101" y="7461"/>
                                <a:pt x="9748" y="7412"/>
                                <a:pt x="9428" y="7359"/>
                              </a:cubicBezTo>
                              <a:close/>
                              <a:moveTo>
                                <a:pt x="7243" y="11183"/>
                              </a:moveTo>
                              <a:cubicBezTo>
                                <a:pt x="7238" y="11172"/>
                                <a:pt x="7216" y="11183"/>
                                <a:pt x="7222" y="11190"/>
                              </a:cubicBezTo>
                              <a:cubicBezTo>
                                <a:pt x="7336" y="11356"/>
                                <a:pt x="7433" y="11521"/>
                                <a:pt x="7525" y="11691"/>
                              </a:cubicBezTo>
                              <a:cubicBezTo>
                                <a:pt x="7498" y="11670"/>
                                <a:pt x="7477" y="11645"/>
                                <a:pt x="7449" y="11620"/>
                              </a:cubicBezTo>
                              <a:cubicBezTo>
                                <a:pt x="7216" y="11384"/>
                                <a:pt x="7064" y="11130"/>
                                <a:pt x="6934" y="10865"/>
                              </a:cubicBezTo>
                              <a:cubicBezTo>
                                <a:pt x="7075" y="11003"/>
                                <a:pt x="7303" y="11109"/>
                                <a:pt x="7433" y="11246"/>
                              </a:cubicBezTo>
                              <a:cubicBezTo>
                                <a:pt x="7574" y="11391"/>
                                <a:pt x="7574" y="11553"/>
                                <a:pt x="7612" y="11712"/>
                              </a:cubicBezTo>
                              <a:cubicBezTo>
                                <a:pt x="7509" y="11536"/>
                                <a:pt x="7379" y="11356"/>
                                <a:pt x="7243" y="11183"/>
                              </a:cubicBezTo>
                              <a:close/>
                              <a:moveTo>
                                <a:pt x="7227" y="12269"/>
                              </a:moveTo>
                              <a:cubicBezTo>
                                <a:pt x="7108" y="12230"/>
                                <a:pt x="7005" y="12192"/>
                                <a:pt x="6886" y="12192"/>
                              </a:cubicBezTo>
                              <a:cubicBezTo>
                                <a:pt x="7173" y="12139"/>
                                <a:pt x="7444" y="12125"/>
                                <a:pt x="7720" y="12139"/>
                              </a:cubicBezTo>
                              <a:cubicBezTo>
                                <a:pt x="7536" y="12146"/>
                                <a:pt x="7346" y="12174"/>
                                <a:pt x="7173" y="12181"/>
                              </a:cubicBezTo>
                              <a:cubicBezTo>
                                <a:pt x="7162" y="12181"/>
                                <a:pt x="7162" y="12192"/>
                                <a:pt x="7173" y="12192"/>
                              </a:cubicBezTo>
                              <a:cubicBezTo>
                                <a:pt x="7504" y="12192"/>
                                <a:pt x="7807" y="12149"/>
                                <a:pt x="8127" y="12216"/>
                              </a:cubicBezTo>
                              <a:cubicBezTo>
                                <a:pt x="7927" y="12386"/>
                                <a:pt x="7498" y="12361"/>
                                <a:pt x="7227" y="12269"/>
                              </a:cubicBezTo>
                              <a:close/>
                              <a:moveTo>
                                <a:pt x="9184" y="12322"/>
                              </a:moveTo>
                              <a:cubicBezTo>
                                <a:pt x="8962" y="12202"/>
                                <a:pt x="8848" y="12022"/>
                                <a:pt x="8686" y="11871"/>
                              </a:cubicBezTo>
                              <a:cubicBezTo>
                                <a:pt x="8675" y="11864"/>
                                <a:pt x="8658" y="11871"/>
                                <a:pt x="8664" y="11878"/>
                              </a:cubicBezTo>
                              <a:cubicBezTo>
                                <a:pt x="8772" y="11987"/>
                                <a:pt x="8854" y="12111"/>
                                <a:pt x="8962" y="12220"/>
                              </a:cubicBezTo>
                              <a:cubicBezTo>
                                <a:pt x="8696" y="12075"/>
                                <a:pt x="8507" y="11881"/>
                                <a:pt x="8436" y="11655"/>
                              </a:cubicBezTo>
                              <a:cubicBezTo>
                                <a:pt x="8534" y="11747"/>
                                <a:pt x="8680" y="11811"/>
                                <a:pt x="8816" y="11881"/>
                              </a:cubicBezTo>
                              <a:cubicBezTo>
                                <a:pt x="9038" y="11998"/>
                                <a:pt x="9179" y="12153"/>
                                <a:pt x="9217" y="12333"/>
                              </a:cubicBezTo>
                              <a:cubicBezTo>
                                <a:pt x="9211" y="12333"/>
                                <a:pt x="9195" y="12326"/>
                                <a:pt x="9184" y="12322"/>
                              </a:cubicBezTo>
                              <a:close/>
                              <a:moveTo>
                                <a:pt x="8626" y="13042"/>
                              </a:moveTo>
                              <a:cubicBezTo>
                                <a:pt x="8821" y="12788"/>
                                <a:pt x="9141" y="12629"/>
                                <a:pt x="9510" y="12506"/>
                              </a:cubicBezTo>
                              <a:cubicBezTo>
                                <a:pt x="9466" y="12530"/>
                                <a:pt x="9423" y="12559"/>
                                <a:pt x="9380" y="12587"/>
                              </a:cubicBezTo>
                              <a:cubicBezTo>
                                <a:pt x="9228" y="12678"/>
                                <a:pt x="9060" y="12767"/>
                                <a:pt x="8924" y="12869"/>
                              </a:cubicBezTo>
                              <a:cubicBezTo>
                                <a:pt x="8919" y="12873"/>
                                <a:pt x="8924" y="12883"/>
                                <a:pt x="8935" y="12880"/>
                              </a:cubicBezTo>
                              <a:cubicBezTo>
                                <a:pt x="9076" y="12820"/>
                                <a:pt x="9206" y="12742"/>
                                <a:pt x="9336" y="12675"/>
                              </a:cubicBezTo>
                              <a:cubicBezTo>
                                <a:pt x="9466" y="12604"/>
                                <a:pt x="9596" y="12523"/>
                                <a:pt x="9759" y="12484"/>
                              </a:cubicBezTo>
                              <a:cubicBezTo>
                                <a:pt x="9672" y="12855"/>
                                <a:pt x="9076" y="12908"/>
                                <a:pt x="8626" y="13042"/>
                              </a:cubicBezTo>
                              <a:close/>
                              <a:moveTo>
                                <a:pt x="10149" y="12125"/>
                              </a:moveTo>
                              <a:cubicBezTo>
                                <a:pt x="9927" y="12079"/>
                                <a:pt x="9781" y="11980"/>
                                <a:pt x="9591" y="11899"/>
                              </a:cubicBezTo>
                              <a:cubicBezTo>
                                <a:pt x="9792" y="11927"/>
                                <a:pt x="10003" y="11909"/>
                                <a:pt x="10204" y="11948"/>
                              </a:cubicBezTo>
                              <a:cubicBezTo>
                                <a:pt x="10328" y="11973"/>
                                <a:pt x="10437" y="12015"/>
                                <a:pt x="10540" y="12065"/>
                              </a:cubicBezTo>
                              <a:cubicBezTo>
                                <a:pt x="10339" y="12012"/>
                                <a:pt x="10128" y="11976"/>
                                <a:pt x="9911" y="11959"/>
                              </a:cubicBezTo>
                              <a:cubicBezTo>
                                <a:pt x="9895" y="11959"/>
                                <a:pt x="9895" y="11973"/>
                                <a:pt x="9905" y="11976"/>
                              </a:cubicBezTo>
                              <a:cubicBezTo>
                                <a:pt x="10171" y="12008"/>
                                <a:pt x="10420" y="12068"/>
                                <a:pt x="10654" y="12160"/>
                              </a:cubicBezTo>
                              <a:cubicBezTo>
                                <a:pt x="10491" y="12171"/>
                                <a:pt x="10328" y="12160"/>
                                <a:pt x="10149" y="12125"/>
                              </a:cubicBezTo>
                              <a:close/>
                              <a:moveTo>
                                <a:pt x="12481" y="13455"/>
                              </a:moveTo>
                              <a:cubicBezTo>
                                <a:pt x="12643" y="13656"/>
                                <a:pt x="12822" y="13846"/>
                                <a:pt x="12974" y="14051"/>
                              </a:cubicBezTo>
                              <a:cubicBezTo>
                                <a:pt x="13131" y="14266"/>
                                <a:pt x="13245" y="14488"/>
                                <a:pt x="13299" y="14725"/>
                              </a:cubicBezTo>
                              <a:cubicBezTo>
                                <a:pt x="13327" y="14855"/>
                                <a:pt x="13327" y="15014"/>
                                <a:pt x="13424" y="15137"/>
                              </a:cubicBezTo>
                              <a:cubicBezTo>
                                <a:pt x="12887" y="14961"/>
                                <a:pt x="12567" y="14661"/>
                                <a:pt x="12399" y="14312"/>
                              </a:cubicBezTo>
                              <a:cubicBezTo>
                                <a:pt x="12427" y="14206"/>
                                <a:pt x="12443" y="14093"/>
                                <a:pt x="12443" y="13980"/>
                              </a:cubicBezTo>
                              <a:cubicBezTo>
                                <a:pt x="12459" y="14012"/>
                                <a:pt x="12475" y="14044"/>
                                <a:pt x="12492" y="14072"/>
                              </a:cubicBezTo>
                              <a:cubicBezTo>
                                <a:pt x="12546" y="14234"/>
                                <a:pt x="12589" y="14400"/>
                                <a:pt x="12589" y="14573"/>
                              </a:cubicBezTo>
                              <a:cubicBezTo>
                                <a:pt x="12589" y="14580"/>
                                <a:pt x="12605" y="14580"/>
                                <a:pt x="12611" y="14573"/>
                              </a:cubicBezTo>
                              <a:cubicBezTo>
                                <a:pt x="12622" y="14474"/>
                                <a:pt x="12622" y="14372"/>
                                <a:pt x="12611" y="14266"/>
                              </a:cubicBezTo>
                              <a:cubicBezTo>
                                <a:pt x="12611" y="14266"/>
                                <a:pt x="12611" y="14266"/>
                                <a:pt x="12611" y="14269"/>
                              </a:cubicBezTo>
                              <a:cubicBezTo>
                                <a:pt x="12687" y="14425"/>
                                <a:pt x="12757" y="14576"/>
                                <a:pt x="12828" y="14735"/>
                              </a:cubicBezTo>
                              <a:cubicBezTo>
                                <a:pt x="12833" y="14746"/>
                                <a:pt x="12855" y="14742"/>
                                <a:pt x="12855" y="14732"/>
                              </a:cubicBezTo>
                              <a:cubicBezTo>
                                <a:pt x="12833" y="14654"/>
                                <a:pt x="12811" y="14576"/>
                                <a:pt x="12784" y="14502"/>
                              </a:cubicBezTo>
                              <a:cubicBezTo>
                                <a:pt x="12877" y="14619"/>
                                <a:pt x="12980" y="14728"/>
                                <a:pt x="13093" y="14834"/>
                              </a:cubicBezTo>
                              <a:cubicBezTo>
                                <a:pt x="13110" y="14848"/>
                                <a:pt x="13148" y="14837"/>
                                <a:pt x="13131" y="14820"/>
                              </a:cubicBezTo>
                              <a:cubicBezTo>
                                <a:pt x="12985" y="14650"/>
                                <a:pt x="12866" y="14478"/>
                                <a:pt x="12768" y="14305"/>
                              </a:cubicBezTo>
                              <a:cubicBezTo>
                                <a:pt x="12866" y="14375"/>
                                <a:pt x="12969" y="14446"/>
                                <a:pt x="13077" y="14509"/>
                              </a:cubicBezTo>
                              <a:cubicBezTo>
                                <a:pt x="13088" y="14516"/>
                                <a:pt x="13104" y="14506"/>
                                <a:pt x="13093" y="14499"/>
                              </a:cubicBezTo>
                              <a:cubicBezTo>
                                <a:pt x="12969" y="14396"/>
                                <a:pt x="12811" y="14301"/>
                                <a:pt x="12703" y="14192"/>
                              </a:cubicBezTo>
                              <a:cubicBezTo>
                                <a:pt x="12676" y="14146"/>
                                <a:pt x="12654" y="14097"/>
                                <a:pt x="12633" y="14051"/>
                              </a:cubicBezTo>
                              <a:cubicBezTo>
                                <a:pt x="12736" y="14128"/>
                                <a:pt x="12855" y="14199"/>
                                <a:pt x="12980" y="14262"/>
                              </a:cubicBezTo>
                              <a:cubicBezTo>
                                <a:pt x="12996" y="14269"/>
                                <a:pt x="13012" y="14255"/>
                                <a:pt x="13001" y="14245"/>
                              </a:cubicBezTo>
                              <a:cubicBezTo>
                                <a:pt x="12833" y="14146"/>
                                <a:pt x="12692" y="14033"/>
                                <a:pt x="12573" y="13913"/>
                              </a:cubicBezTo>
                              <a:cubicBezTo>
                                <a:pt x="12551" y="13860"/>
                                <a:pt x="12535" y="13811"/>
                                <a:pt x="12513" y="13758"/>
                              </a:cubicBezTo>
                              <a:cubicBezTo>
                                <a:pt x="12573" y="13814"/>
                                <a:pt x="12643" y="13867"/>
                                <a:pt x="12719" y="13917"/>
                              </a:cubicBezTo>
                              <a:cubicBezTo>
                                <a:pt x="12736" y="13927"/>
                                <a:pt x="12757" y="13913"/>
                                <a:pt x="12746" y="13899"/>
                              </a:cubicBezTo>
                              <a:cubicBezTo>
                                <a:pt x="12627" y="13807"/>
                                <a:pt x="12540" y="13712"/>
                                <a:pt x="12470" y="13606"/>
                              </a:cubicBezTo>
                              <a:cubicBezTo>
                                <a:pt x="12443" y="13522"/>
                                <a:pt x="12421" y="13433"/>
                                <a:pt x="12405" y="13345"/>
                              </a:cubicBezTo>
                              <a:cubicBezTo>
                                <a:pt x="12421" y="13381"/>
                                <a:pt x="12454" y="13416"/>
                                <a:pt x="12481" y="13455"/>
                              </a:cubicBezTo>
                              <a:close/>
                              <a:moveTo>
                                <a:pt x="12356" y="14220"/>
                              </a:moveTo>
                              <a:cubicBezTo>
                                <a:pt x="12275" y="14012"/>
                                <a:pt x="12242" y="13793"/>
                                <a:pt x="12253" y="13575"/>
                              </a:cubicBezTo>
                              <a:cubicBezTo>
                                <a:pt x="12253" y="13539"/>
                                <a:pt x="12258" y="13504"/>
                                <a:pt x="12258" y="13469"/>
                              </a:cubicBezTo>
                              <a:cubicBezTo>
                                <a:pt x="12269" y="13515"/>
                                <a:pt x="12280" y="13557"/>
                                <a:pt x="12291" y="13603"/>
                              </a:cubicBezTo>
                              <a:cubicBezTo>
                                <a:pt x="12313" y="13719"/>
                                <a:pt x="12345" y="13836"/>
                                <a:pt x="12351" y="13956"/>
                              </a:cubicBezTo>
                              <a:cubicBezTo>
                                <a:pt x="12361" y="14044"/>
                                <a:pt x="12356" y="14132"/>
                                <a:pt x="12356" y="14220"/>
                              </a:cubicBezTo>
                              <a:close/>
                              <a:moveTo>
                                <a:pt x="11597" y="12897"/>
                              </a:moveTo>
                              <a:cubicBezTo>
                                <a:pt x="11310" y="13021"/>
                                <a:pt x="10957" y="13127"/>
                                <a:pt x="10751" y="13313"/>
                              </a:cubicBezTo>
                              <a:cubicBezTo>
                                <a:pt x="10952" y="12971"/>
                                <a:pt x="11283" y="12629"/>
                                <a:pt x="11743" y="12428"/>
                              </a:cubicBezTo>
                              <a:cubicBezTo>
                                <a:pt x="11868" y="12428"/>
                                <a:pt x="11993" y="12421"/>
                                <a:pt x="12112" y="12403"/>
                              </a:cubicBezTo>
                              <a:cubicBezTo>
                                <a:pt x="12080" y="12421"/>
                                <a:pt x="12052" y="12439"/>
                                <a:pt x="12020" y="12453"/>
                              </a:cubicBezTo>
                              <a:cubicBezTo>
                                <a:pt x="11895" y="12499"/>
                                <a:pt x="11760" y="12541"/>
                                <a:pt x="11613" y="12544"/>
                              </a:cubicBezTo>
                              <a:cubicBezTo>
                                <a:pt x="11597" y="12544"/>
                                <a:pt x="11597" y="12559"/>
                                <a:pt x="11613" y="12562"/>
                              </a:cubicBezTo>
                              <a:cubicBezTo>
                                <a:pt x="11695" y="12566"/>
                                <a:pt x="11781" y="12555"/>
                                <a:pt x="11868" y="12541"/>
                              </a:cubicBezTo>
                              <a:cubicBezTo>
                                <a:pt x="11836" y="12559"/>
                                <a:pt x="11808" y="12576"/>
                                <a:pt x="11776" y="12594"/>
                              </a:cubicBezTo>
                              <a:cubicBezTo>
                                <a:pt x="11651" y="12636"/>
                                <a:pt x="11521" y="12671"/>
                                <a:pt x="11375" y="12696"/>
                              </a:cubicBezTo>
                              <a:cubicBezTo>
                                <a:pt x="11358" y="12700"/>
                                <a:pt x="11364" y="12717"/>
                                <a:pt x="11380" y="12714"/>
                              </a:cubicBezTo>
                              <a:cubicBezTo>
                                <a:pt x="11467" y="12703"/>
                                <a:pt x="11554" y="12689"/>
                                <a:pt x="11635" y="12671"/>
                              </a:cubicBezTo>
                              <a:cubicBezTo>
                                <a:pt x="11516" y="12735"/>
                                <a:pt x="11402" y="12798"/>
                                <a:pt x="11277" y="12862"/>
                              </a:cubicBezTo>
                              <a:cubicBezTo>
                                <a:pt x="11255" y="12873"/>
                                <a:pt x="11277" y="12901"/>
                                <a:pt x="11299" y="12890"/>
                              </a:cubicBezTo>
                              <a:cubicBezTo>
                                <a:pt x="11429" y="12834"/>
                                <a:pt x="11564" y="12777"/>
                                <a:pt x="11695" y="12717"/>
                              </a:cubicBezTo>
                              <a:cubicBezTo>
                                <a:pt x="11640" y="12763"/>
                                <a:pt x="11586" y="12813"/>
                                <a:pt x="11537" y="12862"/>
                              </a:cubicBezTo>
                              <a:cubicBezTo>
                                <a:pt x="11527" y="12873"/>
                                <a:pt x="11554" y="12883"/>
                                <a:pt x="11564" y="12873"/>
                              </a:cubicBezTo>
                              <a:cubicBezTo>
                                <a:pt x="11657" y="12788"/>
                                <a:pt x="11770" y="12696"/>
                                <a:pt x="11895" y="12626"/>
                              </a:cubicBezTo>
                              <a:cubicBezTo>
                                <a:pt x="11906" y="12619"/>
                                <a:pt x="11922" y="12615"/>
                                <a:pt x="11933" y="12608"/>
                              </a:cubicBezTo>
                              <a:cubicBezTo>
                                <a:pt x="11879" y="12675"/>
                                <a:pt x="11830" y="12742"/>
                                <a:pt x="11787" y="12813"/>
                              </a:cubicBezTo>
                              <a:cubicBezTo>
                                <a:pt x="11733" y="12837"/>
                                <a:pt x="11662" y="12869"/>
                                <a:pt x="11597" y="12897"/>
                              </a:cubicBezTo>
                              <a:close/>
                              <a:moveTo>
                                <a:pt x="11863" y="12774"/>
                              </a:moveTo>
                              <a:cubicBezTo>
                                <a:pt x="11928" y="12689"/>
                                <a:pt x="12004" y="12608"/>
                                <a:pt x="12085" y="12534"/>
                              </a:cubicBezTo>
                              <a:cubicBezTo>
                                <a:pt x="12123" y="12516"/>
                                <a:pt x="12155" y="12499"/>
                                <a:pt x="12193" y="12481"/>
                              </a:cubicBezTo>
                              <a:cubicBezTo>
                                <a:pt x="12139" y="12544"/>
                                <a:pt x="12085" y="12608"/>
                                <a:pt x="12042" y="12675"/>
                              </a:cubicBezTo>
                              <a:cubicBezTo>
                                <a:pt x="11987" y="12707"/>
                                <a:pt x="11928" y="12742"/>
                                <a:pt x="11863" y="12774"/>
                              </a:cubicBezTo>
                              <a:close/>
                              <a:moveTo>
                                <a:pt x="12139" y="12615"/>
                              </a:moveTo>
                              <a:cubicBezTo>
                                <a:pt x="12210" y="12537"/>
                                <a:pt x="12286" y="12463"/>
                                <a:pt x="12367" y="12389"/>
                              </a:cubicBezTo>
                              <a:cubicBezTo>
                                <a:pt x="12421" y="12361"/>
                                <a:pt x="12475" y="12329"/>
                                <a:pt x="12530" y="12298"/>
                              </a:cubicBezTo>
                              <a:cubicBezTo>
                                <a:pt x="12427" y="12414"/>
                                <a:pt x="12291" y="12520"/>
                                <a:pt x="12139" y="12615"/>
                              </a:cubicBezTo>
                              <a:close/>
                              <a:moveTo>
                                <a:pt x="12286" y="12305"/>
                              </a:moveTo>
                              <a:cubicBezTo>
                                <a:pt x="12134" y="12347"/>
                                <a:pt x="11977" y="12379"/>
                                <a:pt x="11814" y="12396"/>
                              </a:cubicBezTo>
                              <a:cubicBezTo>
                                <a:pt x="12042" y="12301"/>
                                <a:pt x="12280" y="12216"/>
                                <a:pt x="12540" y="12171"/>
                              </a:cubicBezTo>
                              <a:cubicBezTo>
                                <a:pt x="12454" y="12213"/>
                                <a:pt x="12367" y="12259"/>
                                <a:pt x="12286" y="12305"/>
                              </a:cubicBezTo>
                              <a:close/>
                              <a:moveTo>
                                <a:pt x="16390" y="18623"/>
                              </a:moveTo>
                              <a:cubicBezTo>
                                <a:pt x="16655" y="18432"/>
                                <a:pt x="16975" y="18280"/>
                                <a:pt x="17279" y="18108"/>
                              </a:cubicBezTo>
                              <a:cubicBezTo>
                                <a:pt x="16975" y="18467"/>
                                <a:pt x="16959" y="18922"/>
                                <a:pt x="16683" y="19293"/>
                              </a:cubicBezTo>
                              <a:cubicBezTo>
                                <a:pt x="16525" y="19501"/>
                                <a:pt x="16303" y="19663"/>
                                <a:pt x="16010" y="19794"/>
                              </a:cubicBezTo>
                              <a:cubicBezTo>
                                <a:pt x="15913" y="19836"/>
                                <a:pt x="15815" y="19878"/>
                                <a:pt x="15723" y="19924"/>
                              </a:cubicBezTo>
                              <a:cubicBezTo>
                                <a:pt x="15907" y="19787"/>
                                <a:pt x="16086" y="19660"/>
                                <a:pt x="16314" y="19550"/>
                              </a:cubicBezTo>
                              <a:cubicBezTo>
                                <a:pt x="16330" y="19543"/>
                                <a:pt x="16314" y="19526"/>
                                <a:pt x="16298" y="19533"/>
                              </a:cubicBezTo>
                              <a:cubicBezTo>
                                <a:pt x="16102" y="19614"/>
                                <a:pt x="15918" y="19709"/>
                                <a:pt x="15766" y="19822"/>
                              </a:cubicBezTo>
                              <a:cubicBezTo>
                                <a:pt x="15815" y="19744"/>
                                <a:pt x="15869" y="19667"/>
                                <a:pt x="15924" y="19589"/>
                              </a:cubicBezTo>
                              <a:cubicBezTo>
                                <a:pt x="16092" y="19494"/>
                                <a:pt x="16265" y="19402"/>
                                <a:pt x="16460" y="19325"/>
                              </a:cubicBezTo>
                              <a:cubicBezTo>
                                <a:pt x="16477" y="19318"/>
                                <a:pt x="16460" y="19300"/>
                                <a:pt x="16444" y="19307"/>
                              </a:cubicBezTo>
                              <a:cubicBezTo>
                                <a:pt x="16292" y="19353"/>
                                <a:pt x="16146" y="19409"/>
                                <a:pt x="16005" y="19476"/>
                              </a:cubicBezTo>
                              <a:cubicBezTo>
                                <a:pt x="16016" y="19459"/>
                                <a:pt x="16032" y="19441"/>
                                <a:pt x="16043" y="19423"/>
                              </a:cubicBezTo>
                              <a:cubicBezTo>
                                <a:pt x="16227" y="19279"/>
                                <a:pt x="16417" y="19159"/>
                                <a:pt x="16672" y="19064"/>
                              </a:cubicBezTo>
                              <a:cubicBezTo>
                                <a:pt x="16693" y="19057"/>
                                <a:pt x="16672" y="19039"/>
                                <a:pt x="16655" y="19046"/>
                              </a:cubicBezTo>
                              <a:cubicBezTo>
                                <a:pt x="16493" y="19092"/>
                                <a:pt x="16330" y="19155"/>
                                <a:pt x="16195" y="19233"/>
                              </a:cubicBezTo>
                              <a:cubicBezTo>
                                <a:pt x="16216" y="19208"/>
                                <a:pt x="16233" y="19184"/>
                                <a:pt x="16254" y="19159"/>
                              </a:cubicBezTo>
                              <a:cubicBezTo>
                                <a:pt x="16422" y="19014"/>
                                <a:pt x="16607" y="18887"/>
                                <a:pt x="16840" y="18781"/>
                              </a:cubicBezTo>
                              <a:cubicBezTo>
                                <a:pt x="16856" y="18774"/>
                                <a:pt x="16840" y="18760"/>
                                <a:pt x="16824" y="18767"/>
                              </a:cubicBezTo>
                              <a:cubicBezTo>
                                <a:pt x="16683" y="18820"/>
                                <a:pt x="16552" y="18884"/>
                                <a:pt x="16433" y="18958"/>
                              </a:cubicBezTo>
                              <a:cubicBezTo>
                                <a:pt x="16590" y="18785"/>
                                <a:pt x="16753" y="18612"/>
                                <a:pt x="16921" y="18439"/>
                              </a:cubicBezTo>
                              <a:cubicBezTo>
                                <a:pt x="16932" y="18425"/>
                                <a:pt x="16905" y="18415"/>
                                <a:pt x="16889" y="18429"/>
                              </a:cubicBezTo>
                              <a:cubicBezTo>
                                <a:pt x="16775" y="18524"/>
                                <a:pt x="16666" y="18619"/>
                                <a:pt x="16552" y="18714"/>
                              </a:cubicBezTo>
                              <a:cubicBezTo>
                                <a:pt x="16580" y="18658"/>
                                <a:pt x="16596" y="18598"/>
                                <a:pt x="16601" y="18534"/>
                              </a:cubicBezTo>
                              <a:cubicBezTo>
                                <a:pt x="16601" y="18527"/>
                                <a:pt x="16585" y="18524"/>
                                <a:pt x="16580" y="18531"/>
                              </a:cubicBezTo>
                              <a:cubicBezTo>
                                <a:pt x="16552" y="18626"/>
                                <a:pt x="16504" y="18714"/>
                                <a:pt x="16433" y="18803"/>
                              </a:cubicBezTo>
                              <a:cubicBezTo>
                                <a:pt x="16428" y="18806"/>
                                <a:pt x="16428" y="18810"/>
                                <a:pt x="16433" y="18813"/>
                              </a:cubicBezTo>
                              <a:cubicBezTo>
                                <a:pt x="16406" y="18834"/>
                                <a:pt x="16384" y="18859"/>
                                <a:pt x="16357" y="18880"/>
                              </a:cubicBezTo>
                              <a:cubicBezTo>
                                <a:pt x="16390" y="18799"/>
                                <a:pt x="16395" y="18707"/>
                                <a:pt x="16390" y="18623"/>
                              </a:cubicBezTo>
                              <a:close/>
                              <a:moveTo>
                                <a:pt x="16211" y="18760"/>
                              </a:moveTo>
                              <a:cubicBezTo>
                                <a:pt x="16260" y="18718"/>
                                <a:pt x="16308" y="18679"/>
                                <a:pt x="16357" y="18644"/>
                              </a:cubicBezTo>
                              <a:cubicBezTo>
                                <a:pt x="16341" y="18767"/>
                                <a:pt x="16298" y="18877"/>
                                <a:pt x="16249" y="18993"/>
                              </a:cubicBezTo>
                              <a:cubicBezTo>
                                <a:pt x="16227" y="19011"/>
                                <a:pt x="16211" y="19032"/>
                                <a:pt x="16189" y="19049"/>
                              </a:cubicBezTo>
                              <a:cubicBezTo>
                                <a:pt x="16222" y="18958"/>
                                <a:pt x="16227" y="18855"/>
                                <a:pt x="16211" y="18760"/>
                              </a:cubicBezTo>
                              <a:close/>
                              <a:moveTo>
                                <a:pt x="15999" y="18986"/>
                              </a:moveTo>
                              <a:cubicBezTo>
                                <a:pt x="16048" y="18919"/>
                                <a:pt x="16108" y="18859"/>
                                <a:pt x="16167" y="18799"/>
                              </a:cubicBezTo>
                              <a:cubicBezTo>
                                <a:pt x="16146" y="18951"/>
                                <a:pt x="16092" y="19088"/>
                                <a:pt x="16005" y="19236"/>
                              </a:cubicBezTo>
                              <a:cubicBezTo>
                                <a:pt x="16005" y="19240"/>
                                <a:pt x="16005" y="19240"/>
                                <a:pt x="16005" y="19244"/>
                              </a:cubicBezTo>
                              <a:cubicBezTo>
                                <a:pt x="15999" y="19251"/>
                                <a:pt x="15994" y="19258"/>
                                <a:pt x="15989" y="19265"/>
                              </a:cubicBezTo>
                              <a:cubicBezTo>
                                <a:pt x="15999" y="19173"/>
                                <a:pt x="16005" y="19081"/>
                                <a:pt x="15999" y="18986"/>
                              </a:cubicBezTo>
                              <a:close/>
                              <a:moveTo>
                                <a:pt x="15961" y="19039"/>
                              </a:moveTo>
                              <a:cubicBezTo>
                                <a:pt x="15956" y="19159"/>
                                <a:pt x="15923" y="19279"/>
                                <a:pt x="15875" y="19395"/>
                              </a:cubicBezTo>
                              <a:cubicBezTo>
                                <a:pt x="15810" y="19480"/>
                                <a:pt x="15745" y="19565"/>
                                <a:pt x="15690" y="19649"/>
                              </a:cubicBezTo>
                              <a:cubicBezTo>
                                <a:pt x="15750" y="19441"/>
                                <a:pt x="15826" y="19236"/>
                                <a:pt x="15961" y="19039"/>
                              </a:cubicBezTo>
                              <a:close/>
                              <a:moveTo>
                                <a:pt x="10323" y="16795"/>
                              </a:moveTo>
                              <a:cubicBezTo>
                                <a:pt x="10317" y="16838"/>
                                <a:pt x="10307" y="16880"/>
                                <a:pt x="10290" y="16922"/>
                              </a:cubicBezTo>
                              <a:cubicBezTo>
                                <a:pt x="10225" y="16824"/>
                                <a:pt x="10144" y="16725"/>
                                <a:pt x="10030" y="16647"/>
                              </a:cubicBezTo>
                              <a:cubicBezTo>
                                <a:pt x="10079" y="16647"/>
                                <a:pt x="10133" y="16640"/>
                                <a:pt x="10193" y="16622"/>
                              </a:cubicBezTo>
                              <a:cubicBezTo>
                                <a:pt x="10247" y="16672"/>
                                <a:pt x="10296" y="16721"/>
                                <a:pt x="10350" y="16771"/>
                              </a:cubicBezTo>
                              <a:cubicBezTo>
                                <a:pt x="10334" y="16771"/>
                                <a:pt x="10323" y="16785"/>
                                <a:pt x="10323" y="16795"/>
                              </a:cubicBezTo>
                              <a:close/>
                              <a:moveTo>
                                <a:pt x="10426" y="16781"/>
                              </a:moveTo>
                              <a:cubicBezTo>
                                <a:pt x="10372" y="16721"/>
                                <a:pt x="10312" y="16658"/>
                                <a:pt x="10252" y="16598"/>
                              </a:cubicBezTo>
                              <a:cubicBezTo>
                                <a:pt x="10263" y="16594"/>
                                <a:pt x="10269" y="16591"/>
                                <a:pt x="10280" y="16587"/>
                              </a:cubicBezTo>
                              <a:cubicBezTo>
                                <a:pt x="10285" y="16584"/>
                                <a:pt x="10290" y="16580"/>
                                <a:pt x="10296" y="16580"/>
                              </a:cubicBezTo>
                              <a:cubicBezTo>
                                <a:pt x="10334" y="16598"/>
                                <a:pt x="10377" y="16612"/>
                                <a:pt x="10415" y="16619"/>
                              </a:cubicBezTo>
                              <a:cubicBezTo>
                                <a:pt x="10496" y="16707"/>
                                <a:pt x="10561" y="16802"/>
                                <a:pt x="10616" y="16898"/>
                              </a:cubicBezTo>
                              <a:cubicBezTo>
                                <a:pt x="10561" y="16852"/>
                                <a:pt x="10496" y="16816"/>
                                <a:pt x="10426" y="16781"/>
                              </a:cubicBezTo>
                              <a:close/>
                              <a:moveTo>
                                <a:pt x="10697" y="16968"/>
                              </a:moveTo>
                              <a:cubicBezTo>
                                <a:pt x="10648" y="16852"/>
                                <a:pt x="10583" y="16742"/>
                                <a:pt x="10502" y="16637"/>
                              </a:cubicBezTo>
                              <a:cubicBezTo>
                                <a:pt x="10545" y="16644"/>
                                <a:pt x="10589" y="16644"/>
                                <a:pt x="10627" y="16644"/>
                              </a:cubicBezTo>
                              <a:cubicBezTo>
                                <a:pt x="10713" y="16792"/>
                                <a:pt x="10778" y="16940"/>
                                <a:pt x="10827" y="17092"/>
                              </a:cubicBezTo>
                              <a:cubicBezTo>
                                <a:pt x="10827" y="17109"/>
                                <a:pt x="10833" y="17130"/>
                                <a:pt x="10833" y="17148"/>
                              </a:cubicBezTo>
                              <a:cubicBezTo>
                                <a:pt x="10795" y="17088"/>
                                <a:pt x="10751" y="17028"/>
                                <a:pt x="10697" y="16968"/>
                              </a:cubicBezTo>
                              <a:close/>
                              <a:moveTo>
                                <a:pt x="10860" y="16848"/>
                              </a:moveTo>
                              <a:cubicBezTo>
                                <a:pt x="10838" y="16845"/>
                                <a:pt x="10822" y="16848"/>
                                <a:pt x="10805" y="16855"/>
                              </a:cubicBezTo>
                              <a:cubicBezTo>
                                <a:pt x="10778" y="16781"/>
                                <a:pt x="10740" y="16707"/>
                                <a:pt x="10697" y="16637"/>
                              </a:cubicBezTo>
                              <a:cubicBezTo>
                                <a:pt x="10708" y="16637"/>
                                <a:pt x="10713" y="16633"/>
                                <a:pt x="10724" y="16633"/>
                              </a:cubicBezTo>
                              <a:cubicBezTo>
                                <a:pt x="10784" y="16707"/>
                                <a:pt x="10838" y="16781"/>
                                <a:pt x="10892" y="16859"/>
                              </a:cubicBezTo>
                              <a:cubicBezTo>
                                <a:pt x="10881" y="16852"/>
                                <a:pt x="10870" y="16852"/>
                                <a:pt x="10860" y="16848"/>
                              </a:cubicBezTo>
                              <a:close/>
                              <a:moveTo>
                                <a:pt x="11039" y="16883"/>
                              </a:moveTo>
                              <a:cubicBezTo>
                                <a:pt x="11006" y="16880"/>
                                <a:pt x="10973" y="16873"/>
                                <a:pt x="10946" y="16866"/>
                              </a:cubicBezTo>
                              <a:cubicBezTo>
                                <a:pt x="10903" y="16781"/>
                                <a:pt x="10849" y="16697"/>
                                <a:pt x="10789" y="16615"/>
                              </a:cubicBezTo>
                              <a:cubicBezTo>
                                <a:pt x="10800" y="16612"/>
                                <a:pt x="10811" y="16608"/>
                                <a:pt x="10822" y="16608"/>
                              </a:cubicBezTo>
                              <a:cubicBezTo>
                                <a:pt x="10914" y="16697"/>
                                <a:pt x="10990" y="16785"/>
                                <a:pt x="11039" y="16883"/>
                              </a:cubicBezTo>
                              <a:close/>
                              <a:moveTo>
                                <a:pt x="10876" y="15046"/>
                              </a:moveTo>
                              <a:cubicBezTo>
                                <a:pt x="10914" y="14993"/>
                                <a:pt x="10957" y="14940"/>
                                <a:pt x="11006" y="14887"/>
                              </a:cubicBezTo>
                              <a:cubicBezTo>
                                <a:pt x="11011" y="14880"/>
                                <a:pt x="10995" y="14873"/>
                                <a:pt x="10990" y="14876"/>
                              </a:cubicBezTo>
                              <a:cubicBezTo>
                                <a:pt x="10952" y="14908"/>
                                <a:pt x="10919" y="14940"/>
                                <a:pt x="10887" y="14975"/>
                              </a:cubicBezTo>
                              <a:cubicBezTo>
                                <a:pt x="10892" y="14940"/>
                                <a:pt x="10898" y="14901"/>
                                <a:pt x="10903" y="14866"/>
                              </a:cubicBezTo>
                              <a:cubicBezTo>
                                <a:pt x="10984" y="14792"/>
                                <a:pt x="11098" y="14732"/>
                                <a:pt x="11201" y="14668"/>
                              </a:cubicBezTo>
                              <a:cubicBezTo>
                                <a:pt x="11228" y="14753"/>
                                <a:pt x="11245" y="14834"/>
                                <a:pt x="11261" y="14919"/>
                              </a:cubicBezTo>
                              <a:cubicBezTo>
                                <a:pt x="11261" y="14919"/>
                                <a:pt x="11261" y="14919"/>
                                <a:pt x="11261" y="14922"/>
                              </a:cubicBezTo>
                              <a:cubicBezTo>
                                <a:pt x="11217" y="14947"/>
                                <a:pt x="11180" y="14975"/>
                                <a:pt x="11142" y="15000"/>
                              </a:cubicBezTo>
                              <a:cubicBezTo>
                                <a:pt x="11152" y="14968"/>
                                <a:pt x="11163" y="14936"/>
                                <a:pt x="11169" y="14904"/>
                              </a:cubicBezTo>
                              <a:cubicBezTo>
                                <a:pt x="11174" y="14894"/>
                                <a:pt x="11147" y="14890"/>
                                <a:pt x="11142" y="14901"/>
                              </a:cubicBezTo>
                              <a:cubicBezTo>
                                <a:pt x="11120" y="14954"/>
                                <a:pt x="11098" y="15003"/>
                                <a:pt x="11066" y="15056"/>
                              </a:cubicBezTo>
                              <a:cubicBezTo>
                                <a:pt x="11055" y="15063"/>
                                <a:pt x="11044" y="15074"/>
                                <a:pt x="11033" y="15081"/>
                              </a:cubicBezTo>
                              <a:cubicBezTo>
                                <a:pt x="11022" y="15081"/>
                                <a:pt x="11006" y="15081"/>
                                <a:pt x="10995" y="15081"/>
                              </a:cubicBezTo>
                              <a:cubicBezTo>
                                <a:pt x="11033" y="15003"/>
                                <a:pt x="11071" y="14929"/>
                                <a:pt x="11125" y="14855"/>
                              </a:cubicBezTo>
                              <a:cubicBezTo>
                                <a:pt x="11131" y="14844"/>
                                <a:pt x="11109" y="14834"/>
                                <a:pt x="11104" y="14844"/>
                              </a:cubicBezTo>
                              <a:cubicBezTo>
                                <a:pt x="11044" y="14919"/>
                                <a:pt x="10984" y="14996"/>
                                <a:pt x="10941" y="15074"/>
                              </a:cubicBezTo>
                              <a:cubicBezTo>
                                <a:pt x="10914" y="15070"/>
                                <a:pt x="10892" y="15067"/>
                                <a:pt x="10865" y="15063"/>
                              </a:cubicBezTo>
                              <a:cubicBezTo>
                                <a:pt x="10876" y="15060"/>
                                <a:pt x="10876" y="15053"/>
                                <a:pt x="10876" y="15046"/>
                              </a:cubicBezTo>
                              <a:close/>
                              <a:moveTo>
                                <a:pt x="10843" y="15398"/>
                              </a:moveTo>
                              <a:cubicBezTo>
                                <a:pt x="10973" y="15271"/>
                                <a:pt x="11109" y="15148"/>
                                <a:pt x="11277" y="15039"/>
                              </a:cubicBezTo>
                              <a:cubicBezTo>
                                <a:pt x="11418" y="14950"/>
                                <a:pt x="11575" y="14876"/>
                                <a:pt x="11738" y="14806"/>
                              </a:cubicBezTo>
                              <a:cubicBezTo>
                                <a:pt x="11722" y="14820"/>
                                <a:pt x="11705" y="14834"/>
                                <a:pt x="11695" y="14848"/>
                              </a:cubicBezTo>
                              <a:cubicBezTo>
                                <a:pt x="11451" y="15039"/>
                                <a:pt x="11272" y="15271"/>
                                <a:pt x="11158" y="15508"/>
                              </a:cubicBezTo>
                              <a:cubicBezTo>
                                <a:pt x="11152" y="15515"/>
                                <a:pt x="11174" y="15518"/>
                                <a:pt x="11180" y="15511"/>
                              </a:cubicBezTo>
                              <a:cubicBezTo>
                                <a:pt x="11250" y="15381"/>
                                <a:pt x="11342" y="15261"/>
                                <a:pt x="11445" y="15148"/>
                              </a:cubicBezTo>
                              <a:cubicBezTo>
                                <a:pt x="11369" y="15275"/>
                                <a:pt x="11320" y="15409"/>
                                <a:pt x="11299" y="15546"/>
                              </a:cubicBezTo>
                              <a:cubicBezTo>
                                <a:pt x="11266" y="15755"/>
                                <a:pt x="11283" y="15970"/>
                                <a:pt x="11196" y="16171"/>
                              </a:cubicBezTo>
                              <a:cubicBezTo>
                                <a:pt x="11104" y="16390"/>
                                <a:pt x="10773" y="16633"/>
                                <a:pt x="10415" y="16513"/>
                              </a:cubicBezTo>
                              <a:cubicBezTo>
                                <a:pt x="10518" y="16446"/>
                                <a:pt x="10583" y="16372"/>
                                <a:pt x="10632" y="16291"/>
                              </a:cubicBezTo>
                              <a:cubicBezTo>
                                <a:pt x="10800" y="16118"/>
                                <a:pt x="10914" y="15913"/>
                                <a:pt x="10990" y="15719"/>
                              </a:cubicBezTo>
                              <a:cubicBezTo>
                                <a:pt x="10995" y="15709"/>
                                <a:pt x="10968" y="15705"/>
                                <a:pt x="10963" y="15716"/>
                              </a:cubicBezTo>
                              <a:cubicBezTo>
                                <a:pt x="10898" y="15839"/>
                                <a:pt x="10816" y="15956"/>
                                <a:pt x="10724" y="16069"/>
                              </a:cubicBezTo>
                              <a:cubicBezTo>
                                <a:pt x="10724" y="16065"/>
                                <a:pt x="10730" y="16062"/>
                                <a:pt x="10730" y="16054"/>
                              </a:cubicBezTo>
                              <a:cubicBezTo>
                                <a:pt x="10746" y="15998"/>
                                <a:pt x="10762" y="15938"/>
                                <a:pt x="10778" y="15878"/>
                              </a:cubicBezTo>
                              <a:cubicBezTo>
                                <a:pt x="10822" y="15797"/>
                                <a:pt x="10870" y="15716"/>
                                <a:pt x="10925" y="15638"/>
                              </a:cubicBezTo>
                              <a:cubicBezTo>
                                <a:pt x="10930" y="15628"/>
                                <a:pt x="10914" y="15621"/>
                                <a:pt x="10903" y="15631"/>
                              </a:cubicBezTo>
                              <a:cubicBezTo>
                                <a:pt x="10870" y="15666"/>
                                <a:pt x="10838" y="15705"/>
                                <a:pt x="10805" y="15741"/>
                              </a:cubicBezTo>
                              <a:cubicBezTo>
                                <a:pt x="10822" y="15628"/>
                                <a:pt x="10833" y="15511"/>
                                <a:pt x="10843" y="15398"/>
                              </a:cubicBezTo>
                              <a:close/>
                              <a:moveTo>
                                <a:pt x="10274" y="14485"/>
                              </a:moveTo>
                              <a:cubicBezTo>
                                <a:pt x="10285" y="14615"/>
                                <a:pt x="10296" y="14742"/>
                                <a:pt x="10301" y="14873"/>
                              </a:cubicBezTo>
                              <a:cubicBezTo>
                                <a:pt x="10269" y="14894"/>
                                <a:pt x="10242" y="14912"/>
                                <a:pt x="10214" y="14933"/>
                              </a:cubicBezTo>
                              <a:cubicBezTo>
                                <a:pt x="10225" y="14912"/>
                                <a:pt x="10231" y="14890"/>
                                <a:pt x="10236" y="14869"/>
                              </a:cubicBezTo>
                              <a:cubicBezTo>
                                <a:pt x="10242" y="14855"/>
                                <a:pt x="10209" y="14852"/>
                                <a:pt x="10204" y="14862"/>
                              </a:cubicBezTo>
                              <a:cubicBezTo>
                                <a:pt x="10187" y="14904"/>
                                <a:pt x="10160" y="14943"/>
                                <a:pt x="10133" y="14986"/>
                              </a:cubicBezTo>
                              <a:cubicBezTo>
                                <a:pt x="10117" y="14996"/>
                                <a:pt x="10095" y="15010"/>
                                <a:pt x="10079" y="15021"/>
                              </a:cubicBezTo>
                              <a:cubicBezTo>
                                <a:pt x="10068" y="15017"/>
                                <a:pt x="10057" y="15014"/>
                                <a:pt x="10046" y="15010"/>
                              </a:cubicBezTo>
                              <a:cubicBezTo>
                                <a:pt x="10079" y="14936"/>
                                <a:pt x="10117" y="14859"/>
                                <a:pt x="10149" y="14785"/>
                              </a:cubicBezTo>
                              <a:cubicBezTo>
                                <a:pt x="10155" y="14770"/>
                                <a:pt x="10122" y="14767"/>
                                <a:pt x="10117" y="14777"/>
                              </a:cubicBezTo>
                              <a:cubicBezTo>
                                <a:pt x="10079" y="14848"/>
                                <a:pt x="10036" y="14922"/>
                                <a:pt x="9992" y="14989"/>
                              </a:cubicBezTo>
                              <a:cubicBezTo>
                                <a:pt x="9965" y="14979"/>
                                <a:pt x="9943" y="14968"/>
                                <a:pt x="9922" y="14954"/>
                              </a:cubicBezTo>
                              <a:cubicBezTo>
                                <a:pt x="9943" y="14904"/>
                                <a:pt x="9960" y="14855"/>
                                <a:pt x="9992" y="14806"/>
                              </a:cubicBezTo>
                              <a:cubicBezTo>
                                <a:pt x="9998" y="14799"/>
                                <a:pt x="9981" y="14795"/>
                                <a:pt x="9976" y="14802"/>
                              </a:cubicBezTo>
                              <a:cubicBezTo>
                                <a:pt x="9954" y="14834"/>
                                <a:pt x="9927" y="14862"/>
                                <a:pt x="9905" y="14894"/>
                              </a:cubicBezTo>
                              <a:cubicBezTo>
                                <a:pt x="9905" y="14862"/>
                                <a:pt x="9905" y="14830"/>
                                <a:pt x="9900" y="14799"/>
                              </a:cubicBezTo>
                              <a:cubicBezTo>
                                <a:pt x="9976" y="14686"/>
                                <a:pt x="10139" y="14580"/>
                                <a:pt x="10274" y="14485"/>
                              </a:cubicBezTo>
                              <a:close/>
                              <a:moveTo>
                                <a:pt x="8930" y="15638"/>
                              </a:moveTo>
                              <a:cubicBezTo>
                                <a:pt x="8967" y="15444"/>
                                <a:pt x="9141" y="15278"/>
                                <a:pt x="9277" y="15109"/>
                              </a:cubicBezTo>
                              <a:cubicBezTo>
                                <a:pt x="9401" y="14954"/>
                                <a:pt x="9493" y="14788"/>
                                <a:pt x="9548" y="14619"/>
                              </a:cubicBezTo>
                              <a:cubicBezTo>
                                <a:pt x="9558" y="14739"/>
                                <a:pt x="9575" y="14862"/>
                                <a:pt x="9526" y="14982"/>
                              </a:cubicBezTo>
                              <a:cubicBezTo>
                                <a:pt x="9520" y="14989"/>
                                <a:pt x="9542" y="14993"/>
                                <a:pt x="9542" y="14986"/>
                              </a:cubicBezTo>
                              <a:cubicBezTo>
                                <a:pt x="9640" y="14795"/>
                                <a:pt x="9602" y="14580"/>
                                <a:pt x="9618" y="14382"/>
                              </a:cubicBezTo>
                              <a:cubicBezTo>
                                <a:pt x="9813" y="14693"/>
                                <a:pt x="9813" y="15010"/>
                                <a:pt x="9672" y="15331"/>
                              </a:cubicBezTo>
                              <a:cubicBezTo>
                                <a:pt x="9580" y="15420"/>
                                <a:pt x="9493" y="15511"/>
                                <a:pt x="9434" y="15610"/>
                              </a:cubicBezTo>
                              <a:cubicBezTo>
                                <a:pt x="9428" y="15621"/>
                                <a:pt x="9417" y="15635"/>
                                <a:pt x="9412" y="15649"/>
                              </a:cubicBezTo>
                              <a:cubicBezTo>
                                <a:pt x="9423" y="15543"/>
                                <a:pt x="9450" y="15437"/>
                                <a:pt x="9483" y="15331"/>
                              </a:cubicBezTo>
                              <a:cubicBezTo>
                                <a:pt x="9483" y="15324"/>
                                <a:pt x="9472" y="15321"/>
                                <a:pt x="9466" y="15328"/>
                              </a:cubicBezTo>
                              <a:cubicBezTo>
                                <a:pt x="9352" y="15529"/>
                                <a:pt x="9298" y="15751"/>
                                <a:pt x="9320" y="15963"/>
                              </a:cubicBezTo>
                              <a:cubicBezTo>
                                <a:pt x="9314" y="16016"/>
                                <a:pt x="9320" y="16065"/>
                                <a:pt x="9325" y="16118"/>
                              </a:cubicBezTo>
                              <a:cubicBezTo>
                                <a:pt x="9011" y="16072"/>
                                <a:pt x="8886" y="15843"/>
                                <a:pt x="8930" y="15638"/>
                              </a:cubicBezTo>
                              <a:close/>
                              <a:moveTo>
                                <a:pt x="8393" y="16347"/>
                              </a:moveTo>
                              <a:cubicBezTo>
                                <a:pt x="8322" y="16351"/>
                                <a:pt x="8246" y="16354"/>
                                <a:pt x="8176" y="16358"/>
                              </a:cubicBezTo>
                              <a:cubicBezTo>
                                <a:pt x="8442" y="16234"/>
                                <a:pt x="8794" y="16192"/>
                                <a:pt x="9119" y="16178"/>
                              </a:cubicBezTo>
                              <a:cubicBezTo>
                                <a:pt x="9157" y="16189"/>
                                <a:pt x="9201" y="16199"/>
                                <a:pt x="9249" y="16206"/>
                              </a:cubicBezTo>
                              <a:cubicBezTo>
                                <a:pt x="8951" y="16217"/>
                                <a:pt x="8658" y="16270"/>
                                <a:pt x="8393" y="16347"/>
                              </a:cubicBezTo>
                              <a:close/>
                              <a:moveTo>
                                <a:pt x="8512" y="16347"/>
                              </a:moveTo>
                              <a:cubicBezTo>
                                <a:pt x="8789" y="16287"/>
                                <a:pt x="9070" y="16259"/>
                                <a:pt x="9369" y="16245"/>
                              </a:cubicBezTo>
                              <a:cubicBezTo>
                                <a:pt x="9374" y="16266"/>
                                <a:pt x="9385" y="16284"/>
                                <a:pt x="9396" y="16305"/>
                              </a:cubicBezTo>
                              <a:cubicBezTo>
                                <a:pt x="9206" y="16298"/>
                                <a:pt x="8989" y="16312"/>
                                <a:pt x="8805" y="16361"/>
                              </a:cubicBezTo>
                              <a:cubicBezTo>
                                <a:pt x="8799" y="16354"/>
                                <a:pt x="8783" y="16351"/>
                                <a:pt x="8767" y="16351"/>
                              </a:cubicBezTo>
                              <a:cubicBezTo>
                                <a:pt x="8680" y="16347"/>
                                <a:pt x="8593" y="16344"/>
                                <a:pt x="8512" y="16347"/>
                              </a:cubicBezTo>
                              <a:close/>
                              <a:moveTo>
                                <a:pt x="8789" y="16407"/>
                              </a:moveTo>
                              <a:cubicBezTo>
                                <a:pt x="8794" y="16404"/>
                                <a:pt x="8799" y="16400"/>
                                <a:pt x="8805" y="16397"/>
                              </a:cubicBezTo>
                              <a:cubicBezTo>
                                <a:pt x="9000" y="16358"/>
                                <a:pt x="9217" y="16361"/>
                                <a:pt x="9417" y="16354"/>
                              </a:cubicBezTo>
                              <a:cubicBezTo>
                                <a:pt x="9423" y="16365"/>
                                <a:pt x="9428" y="16372"/>
                                <a:pt x="9439" y="16383"/>
                              </a:cubicBezTo>
                              <a:cubicBezTo>
                                <a:pt x="9157" y="16400"/>
                                <a:pt x="8875" y="16443"/>
                                <a:pt x="8620" y="16517"/>
                              </a:cubicBezTo>
                              <a:cubicBezTo>
                                <a:pt x="8664" y="16474"/>
                                <a:pt x="8718" y="16439"/>
                                <a:pt x="8789" y="16407"/>
                              </a:cubicBezTo>
                              <a:close/>
                              <a:moveTo>
                                <a:pt x="8881" y="16481"/>
                              </a:moveTo>
                              <a:cubicBezTo>
                                <a:pt x="9070" y="16446"/>
                                <a:pt x="9260" y="16421"/>
                                <a:pt x="9461" y="16414"/>
                              </a:cubicBezTo>
                              <a:cubicBezTo>
                                <a:pt x="9472" y="16428"/>
                                <a:pt x="9483" y="16439"/>
                                <a:pt x="9493" y="16453"/>
                              </a:cubicBezTo>
                              <a:cubicBezTo>
                                <a:pt x="9293" y="16443"/>
                                <a:pt x="9087" y="16457"/>
                                <a:pt x="8881" y="16481"/>
                              </a:cubicBezTo>
                              <a:close/>
                              <a:moveTo>
                                <a:pt x="9889" y="15324"/>
                              </a:moveTo>
                              <a:cubicBezTo>
                                <a:pt x="10171" y="15081"/>
                                <a:pt x="10534" y="14880"/>
                                <a:pt x="10789" y="14626"/>
                              </a:cubicBezTo>
                              <a:cubicBezTo>
                                <a:pt x="10702" y="14749"/>
                                <a:pt x="10627" y="14880"/>
                                <a:pt x="10545" y="15007"/>
                              </a:cubicBezTo>
                              <a:cubicBezTo>
                                <a:pt x="10458" y="15137"/>
                                <a:pt x="10377" y="15268"/>
                                <a:pt x="10328" y="15405"/>
                              </a:cubicBezTo>
                              <a:cubicBezTo>
                                <a:pt x="10323" y="15412"/>
                                <a:pt x="10345" y="15416"/>
                                <a:pt x="10350" y="15409"/>
                              </a:cubicBezTo>
                              <a:cubicBezTo>
                                <a:pt x="10426" y="15264"/>
                                <a:pt x="10518" y="15123"/>
                                <a:pt x="10621" y="14982"/>
                              </a:cubicBezTo>
                              <a:cubicBezTo>
                                <a:pt x="10664" y="14922"/>
                                <a:pt x="10713" y="14859"/>
                                <a:pt x="10762" y="14795"/>
                              </a:cubicBezTo>
                              <a:cubicBezTo>
                                <a:pt x="10708" y="15049"/>
                                <a:pt x="10735" y="15321"/>
                                <a:pt x="10713" y="15564"/>
                              </a:cubicBezTo>
                              <a:cubicBezTo>
                                <a:pt x="10697" y="15779"/>
                                <a:pt x="10664" y="16005"/>
                                <a:pt x="10551" y="16206"/>
                              </a:cubicBezTo>
                              <a:cubicBezTo>
                                <a:pt x="10480" y="16333"/>
                                <a:pt x="10372" y="16446"/>
                                <a:pt x="10171" y="16503"/>
                              </a:cubicBezTo>
                              <a:cubicBezTo>
                                <a:pt x="10052" y="16538"/>
                                <a:pt x="9949" y="16527"/>
                                <a:pt x="9851" y="16503"/>
                              </a:cubicBezTo>
                              <a:cubicBezTo>
                                <a:pt x="9195" y="16291"/>
                                <a:pt x="9520" y="15638"/>
                                <a:pt x="9889" y="15324"/>
                              </a:cubicBezTo>
                              <a:close/>
                              <a:moveTo>
                                <a:pt x="9705" y="16753"/>
                              </a:moveTo>
                              <a:cubicBezTo>
                                <a:pt x="9705" y="16756"/>
                                <a:pt x="9705" y="16760"/>
                                <a:pt x="9705" y="16760"/>
                              </a:cubicBezTo>
                              <a:cubicBezTo>
                                <a:pt x="9705" y="16756"/>
                                <a:pt x="9699" y="16756"/>
                                <a:pt x="9699" y="16753"/>
                              </a:cubicBezTo>
                              <a:cubicBezTo>
                                <a:pt x="9705" y="16753"/>
                                <a:pt x="9705" y="16753"/>
                                <a:pt x="9705" y="16753"/>
                              </a:cubicBezTo>
                              <a:close/>
                              <a:moveTo>
                                <a:pt x="11077" y="19187"/>
                              </a:moveTo>
                              <a:cubicBezTo>
                                <a:pt x="11071" y="19184"/>
                                <a:pt x="11071" y="19176"/>
                                <a:pt x="11066" y="19173"/>
                              </a:cubicBezTo>
                              <a:cubicBezTo>
                                <a:pt x="11039" y="19145"/>
                                <a:pt x="11011" y="19117"/>
                                <a:pt x="10973" y="19092"/>
                              </a:cubicBezTo>
                              <a:cubicBezTo>
                                <a:pt x="10963" y="19085"/>
                                <a:pt x="10952" y="19092"/>
                                <a:pt x="10957" y="19102"/>
                              </a:cubicBezTo>
                              <a:cubicBezTo>
                                <a:pt x="10984" y="19138"/>
                                <a:pt x="11017" y="19173"/>
                                <a:pt x="11039" y="19208"/>
                              </a:cubicBezTo>
                              <a:cubicBezTo>
                                <a:pt x="11049" y="19226"/>
                                <a:pt x="11055" y="19247"/>
                                <a:pt x="11071" y="19268"/>
                              </a:cubicBezTo>
                              <a:cubicBezTo>
                                <a:pt x="11071" y="19279"/>
                                <a:pt x="11071" y="19293"/>
                                <a:pt x="11066" y="19303"/>
                              </a:cubicBezTo>
                              <a:cubicBezTo>
                                <a:pt x="10979" y="19187"/>
                                <a:pt x="10892" y="19074"/>
                                <a:pt x="10800" y="18961"/>
                              </a:cubicBezTo>
                              <a:cubicBezTo>
                                <a:pt x="10578" y="18693"/>
                                <a:pt x="10231" y="18485"/>
                                <a:pt x="9998" y="18220"/>
                              </a:cubicBezTo>
                              <a:cubicBezTo>
                                <a:pt x="9770" y="17966"/>
                                <a:pt x="9623" y="17688"/>
                                <a:pt x="9558" y="17395"/>
                              </a:cubicBezTo>
                              <a:cubicBezTo>
                                <a:pt x="9510" y="17173"/>
                                <a:pt x="9526" y="16958"/>
                                <a:pt x="9564" y="16742"/>
                              </a:cubicBezTo>
                              <a:cubicBezTo>
                                <a:pt x="9564" y="16746"/>
                                <a:pt x="9569" y="16749"/>
                                <a:pt x="9569" y="16753"/>
                              </a:cubicBezTo>
                              <a:cubicBezTo>
                                <a:pt x="9564" y="16951"/>
                                <a:pt x="9591" y="17148"/>
                                <a:pt x="9651" y="17346"/>
                              </a:cubicBezTo>
                              <a:cubicBezTo>
                                <a:pt x="9656" y="17356"/>
                                <a:pt x="9678" y="17353"/>
                                <a:pt x="9678" y="17342"/>
                              </a:cubicBezTo>
                              <a:cubicBezTo>
                                <a:pt x="9651" y="17180"/>
                                <a:pt x="9640" y="17014"/>
                                <a:pt x="9645" y="16848"/>
                              </a:cubicBezTo>
                              <a:cubicBezTo>
                                <a:pt x="9661" y="16869"/>
                                <a:pt x="9678" y="16887"/>
                                <a:pt x="9694" y="16908"/>
                              </a:cubicBezTo>
                              <a:cubicBezTo>
                                <a:pt x="9678" y="17289"/>
                                <a:pt x="9797" y="17681"/>
                                <a:pt x="10030" y="18026"/>
                              </a:cubicBezTo>
                              <a:cubicBezTo>
                                <a:pt x="10177" y="18245"/>
                                <a:pt x="10399" y="18400"/>
                                <a:pt x="10621" y="18584"/>
                              </a:cubicBezTo>
                              <a:cubicBezTo>
                                <a:pt x="10805" y="18739"/>
                                <a:pt x="10936" y="18912"/>
                                <a:pt x="11066" y="19085"/>
                              </a:cubicBezTo>
                              <a:cubicBezTo>
                                <a:pt x="11022" y="19042"/>
                                <a:pt x="10979" y="19004"/>
                                <a:pt x="10925" y="18965"/>
                              </a:cubicBezTo>
                              <a:cubicBezTo>
                                <a:pt x="10914" y="18958"/>
                                <a:pt x="10892" y="18968"/>
                                <a:pt x="10903" y="18975"/>
                              </a:cubicBezTo>
                              <a:cubicBezTo>
                                <a:pt x="10968" y="19035"/>
                                <a:pt x="11028" y="19095"/>
                                <a:pt x="11071" y="19159"/>
                              </a:cubicBezTo>
                              <a:cubicBezTo>
                                <a:pt x="11077" y="19169"/>
                                <a:pt x="11077" y="19180"/>
                                <a:pt x="11077" y="19187"/>
                              </a:cubicBezTo>
                              <a:close/>
                              <a:moveTo>
                                <a:pt x="11776" y="21141"/>
                              </a:moveTo>
                              <a:cubicBezTo>
                                <a:pt x="11646" y="21092"/>
                                <a:pt x="11467" y="21029"/>
                                <a:pt x="11266" y="20976"/>
                              </a:cubicBezTo>
                              <a:cubicBezTo>
                                <a:pt x="10903" y="20813"/>
                                <a:pt x="10523" y="20662"/>
                                <a:pt x="10171" y="20492"/>
                              </a:cubicBezTo>
                              <a:cubicBezTo>
                                <a:pt x="9835" y="20330"/>
                                <a:pt x="9537" y="20094"/>
                                <a:pt x="9125" y="20013"/>
                              </a:cubicBezTo>
                              <a:cubicBezTo>
                                <a:pt x="9179" y="19998"/>
                                <a:pt x="9233" y="19984"/>
                                <a:pt x="9287" y="19974"/>
                              </a:cubicBezTo>
                              <a:cubicBezTo>
                                <a:pt x="9358" y="19963"/>
                                <a:pt x="9428" y="19974"/>
                                <a:pt x="9499" y="19974"/>
                              </a:cubicBezTo>
                              <a:cubicBezTo>
                                <a:pt x="9499" y="19974"/>
                                <a:pt x="9499" y="19974"/>
                                <a:pt x="9504" y="19974"/>
                              </a:cubicBezTo>
                              <a:cubicBezTo>
                                <a:pt x="9553" y="19988"/>
                                <a:pt x="9586" y="19949"/>
                                <a:pt x="9542" y="19928"/>
                              </a:cubicBezTo>
                              <a:cubicBezTo>
                                <a:pt x="9358" y="19840"/>
                                <a:pt x="9157" y="19766"/>
                                <a:pt x="9022" y="19646"/>
                              </a:cubicBezTo>
                              <a:cubicBezTo>
                                <a:pt x="8930" y="19565"/>
                                <a:pt x="8854" y="19476"/>
                                <a:pt x="8778" y="19388"/>
                              </a:cubicBezTo>
                              <a:cubicBezTo>
                                <a:pt x="8875" y="19402"/>
                                <a:pt x="8978" y="19406"/>
                                <a:pt x="9076" y="19388"/>
                              </a:cubicBezTo>
                              <a:cubicBezTo>
                                <a:pt x="9108" y="19385"/>
                                <a:pt x="9103" y="19363"/>
                                <a:pt x="9087" y="19353"/>
                              </a:cubicBezTo>
                              <a:cubicBezTo>
                                <a:pt x="9081" y="19349"/>
                                <a:pt x="9081" y="19342"/>
                                <a:pt x="9070" y="19339"/>
                              </a:cubicBezTo>
                              <a:cubicBezTo>
                                <a:pt x="8653" y="19173"/>
                                <a:pt x="8442" y="18894"/>
                                <a:pt x="8246" y="18616"/>
                              </a:cubicBezTo>
                              <a:cubicBezTo>
                                <a:pt x="8133" y="18453"/>
                                <a:pt x="7986" y="18291"/>
                                <a:pt x="7753" y="18196"/>
                              </a:cubicBezTo>
                              <a:cubicBezTo>
                                <a:pt x="8122" y="18277"/>
                                <a:pt x="8442" y="18397"/>
                                <a:pt x="8761" y="18545"/>
                              </a:cubicBezTo>
                              <a:cubicBezTo>
                                <a:pt x="8821" y="18573"/>
                                <a:pt x="8870" y="18520"/>
                                <a:pt x="8848" y="18489"/>
                              </a:cubicBezTo>
                              <a:cubicBezTo>
                                <a:pt x="8799" y="18415"/>
                                <a:pt x="8751" y="18347"/>
                                <a:pt x="8675" y="18295"/>
                              </a:cubicBezTo>
                              <a:cubicBezTo>
                                <a:pt x="8908" y="18351"/>
                                <a:pt x="9125" y="18407"/>
                                <a:pt x="9331" y="18503"/>
                              </a:cubicBezTo>
                              <a:cubicBezTo>
                                <a:pt x="9569" y="18612"/>
                                <a:pt x="9792" y="18739"/>
                                <a:pt x="10008" y="18866"/>
                              </a:cubicBezTo>
                              <a:cubicBezTo>
                                <a:pt x="10469" y="19131"/>
                                <a:pt x="10892" y="19406"/>
                                <a:pt x="11190" y="19759"/>
                              </a:cubicBezTo>
                              <a:cubicBezTo>
                                <a:pt x="11434" y="20044"/>
                                <a:pt x="11613" y="20355"/>
                                <a:pt x="11808" y="20658"/>
                              </a:cubicBezTo>
                              <a:cubicBezTo>
                                <a:pt x="11657" y="20513"/>
                                <a:pt x="11532" y="20365"/>
                                <a:pt x="11423" y="20203"/>
                              </a:cubicBezTo>
                              <a:cubicBezTo>
                                <a:pt x="11326" y="20051"/>
                                <a:pt x="11239" y="19893"/>
                                <a:pt x="11125" y="19744"/>
                              </a:cubicBezTo>
                              <a:cubicBezTo>
                                <a:pt x="11114" y="19734"/>
                                <a:pt x="11093" y="19744"/>
                                <a:pt x="11098" y="19755"/>
                              </a:cubicBezTo>
                              <a:cubicBezTo>
                                <a:pt x="11201" y="19910"/>
                                <a:pt x="11272" y="20083"/>
                                <a:pt x="11364" y="20249"/>
                              </a:cubicBezTo>
                              <a:cubicBezTo>
                                <a:pt x="11098" y="20034"/>
                                <a:pt x="10930" y="19790"/>
                                <a:pt x="10773" y="19536"/>
                              </a:cubicBezTo>
                              <a:cubicBezTo>
                                <a:pt x="10767" y="19529"/>
                                <a:pt x="10751" y="19533"/>
                                <a:pt x="10757" y="19540"/>
                              </a:cubicBezTo>
                              <a:cubicBezTo>
                                <a:pt x="10827" y="19692"/>
                                <a:pt x="10903" y="19850"/>
                                <a:pt x="11006" y="19995"/>
                              </a:cubicBezTo>
                              <a:cubicBezTo>
                                <a:pt x="10968" y="19967"/>
                                <a:pt x="10925" y="19938"/>
                                <a:pt x="10887" y="19910"/>
                              </a:cubicBezTo>
                              <a:cubicBezTo>
                                <a:pt x="10730" y="19730"/>
                                <a:pt x="10621" y="19533"/>
                                <a:pt x="10496" y="19346"/>
                              </a:cubicBezTo>
                              <a:cubicBezTo>
                                <a:pt x="10491" y="19339"/>
                                <a:pt x="10469" y="19342"/>
                                <a:pt x="10475" y="19353"/>
                              </a:cubicBezTo>
                              <a:cubicBezTo>
                                <a:pt x="10556" y="19501"/>
                                <a:pt x="10643" y="19649"/>
                                <a:pt x="10730" y="19797"/>
                              </a:cubicBezTo>
                              <a:cubicBezTo>
                                <a:pt x="10730" y="19801"/>
                                <a:pt x="10735" y="19804"/>
                                <a:pt x="10735" y="19808"/>
                              </a:cubicBezTo>
                              <a:cubicBezTo>
                                <a:pt x="10686" y="19776"/>
                                <a:pt x="10637" y="19748"/>
                                <a:pt x="10589" y="19716"/>
                              </a:cubicBezTo>
                              <a:cubicBezTo>
                                <a:pt x="10404" y="19533"/>
                                <a:pt x="10258" y="19339"/>
                                <a:pt x="10149" y="19131"/>
                              </a:cubicBezTo>
                              <a:cubicBezTo>
                                <a:pt x="10144" y="19124"/>
                                <a:pt x="10128" y="19127"/>
                                <a:pt x="10133" y="19134"/>
                              </a:cubicBezTo>
                              <a:cubicBezTo>
                                <a:pt x="10187" y="19293"/>
                                <a:pt x="10269" y="19448"/>
                                <a:pt x="10383" y="19593"/>
                              </a:cubicBezTo>
                              <a:cubicBezTo>
                                <a:pt x="10372" y="19589"/>
                                <a:pt x="10366" y="19582"/>
                                <a:pt x="10355" y="19579"/>
                              </a:cubicBezTo>
                              <a:cubicBezTo>
                                <a:pt x="10355" y="19572"/>
                                <a:pt x="10350" y="19568"/>
                                <a:pt x="10345" y="19565"/>
                              </a:cubicBezTo>
                              <a:cubicBezTo>
                                <a:pt x="10117" y="19392"/>
                                <a:pt x="9916" y="19215"/>
                                <a:pt x="9770" y="19011"/>
                              </a:cubicBezTo>
                              <a:cubicBezTo>
                                <a:pt x="9764" y="19000"/>
                                <a:pt x="9737" y="19007"/>
                                <a:pt x="9743" y="19018"/>
                              </a:cubicBezTo>
                              <a:cubicBezTo>
                                <a:pt x="9835" y="19162"/>
                                <a:pt x="9949" y="19303"/>
                                <a:pt x="10090" y="19434"/>
                              </a:cubicBezTo>
                              <a:cubicBezTo>
                                <a:pt x="10025" y="19399"/>
                                <a:pt x="9954" y="19363"/>
                                <a:pt x="9884" y="19332"/>
                              </a:cubicBezTo>
                              <a:cubicBezTo>
                                <a:pt x="9705" y="19187"/>
                                <a:pt x="9580" y="19021"/>
                                <a:pt x="9455" y="18848"/>
                              </a:cubicBezTo>
                              <a:cubicBezTo>
                                <a:pt x="9450" y="18841"/>
                                <a:pt x="9434" y="18845"/>
                                <a:pt x="9434" y="18852"/>
                              </a:cubicBezTo>
                              <a:cubicBezTo>
                                <a:pt x="9504" y="18975"/>
                                <a:pt x="9580" y="19102"/>
                                <a:pt x="9678" y="19222"/>
                              </a:cubicBezTo>
                              <a:cubicBezTo>
                                <a:pt x="9591" y="19169"/>
                                <a:pt x="9504" y="19117"/>
                                <a:pt x="9423" y="19057"/>
                              </a:cubicBezTo>
                              <a:cubicBezTo>
                                <a:pt x="9304" y="18965"/>
                                <a:pt x="9206" y="18863"/>
                                <a:pt x="9114" y="18757"/>
                              </a:cubicBezTo>
                              <a:cubicBezTo>
                                <a:pt x="9108" y="18750"/>
                                <a:pt x="9087" y="18753"/>
                                <a:pt x="9092" y="18764"/>
                              </a:cubicBezTo>
                              <a:cubicBezTo>
                                <a:pt x="9168" y="18880"/>
                                <a:pt x="9271" y="19004"/>
                                <a:pt x="9407" y="19113"/>
                              </a:cubicBezTo>
                              <a:cubicBezTo>
                                <a:pt x="9081" y="18961"/>
                                <a:pt x="8761" y="18803"/>
                                <a:pt x="8512" y="18594"/>
                              </a:cubicBezTo>
                              <a:cubicBezTo>
                                <a:pt x="8496" y="18580"/>
                                <a:pt x="8463" y="18598"/>
                                <a:pt x="8480" y="18612"/>
                              </a:cubicBezTo>
                              <a:cubicBezTo>
                                <a:pt x="8680" y="18795"/>
                                <a:pt x="8930" y="18944"/>
                                <a:pt x="9195" y="19085"/>
                              </a:cubicBezTo>
                              <a:cubicBezTo>
                                <a:pt x="9049" y="19046"/>
                                <a:pt x="8902" y="19011"/>
                                <a:pt x="8751" y="18982"/>
                              </a:cubicBezTo>
                              <a:cubicBezTo>
                                <a:pt x="8734" y="18979"/>
                                <a:pt x="8729" y="18993"/>
                                <a:pt x="8745" y="18997"/>
                              </a:cubicBezTo>
                              <a:cubicBezTo>
                                <a:pt x="9022" y="19064"/>
                                <a:pt x="9271" y="19152"/>
                                <a:pt x="9520" y="19247"/>
                              </a:cubicBezTo>
                              <a:cubicBezTo>
                                <a:pt x="9542" y="19258"/>
                                <a:pt x="9564" y="19268"/>
                                <a:pt x="9586" y="19279"/>
                              </a:cubicBezTo>
                              <a:cubicBezTo>
                                <a:pt x="9390" y="19226"/>
                                <a:pt x="9184" y="19187"/>
                                <a:pt x="8984" y="19155"/>
                              </a:cubicBezTo>
                              <a:cubicBezTo>
                                <a:pt x="8967" y="19152"/>
                                <a:pt x="8957" y="19169"/>
                                <a:pt x="8978" y="19173"/>
                              </a:cubicBezTo>
                              <a:cubicBezTo>
                                <a:pt x="9336" y="19240"/>
                                <a:pt x="9651" y="19353"/>
                                <a:pt x="9965" y="19476"/>
                              </a:cubicBezTo>
                              <a:cubicBezTo>
                                <a:pt x="9998" y="19494"/>
                                <a:pt x="10025" y="19508"/>
                                <a:pt x="10052" y="19526"/>
                              </a:cubicBezTo>
                              <a:cubicBezTo>
                                <a:pt x="9813" y="19455"/>
                                <a:pt x="9564" y="19406"/>
                                <a:pt x="9314" y="19367"/>
                              </a:cubicBezTo>
                              <a:cubicBezTo>
                                <a:pt x="9304" y="19363"/>
                                <a:pt x="9298" y="19378"/>
                                <a:pt x="9309" y="19378"/>
                              </a:cubicBezTo>
                              <a:cubicBezTo>
                                <a:pt x="9721" y="19452"/>
                                <a:pt x="10063" y="19589"/>
                                <a:pt x="10415" y="19737"/>
                              </a:cubicBezTo>
                              <a:cubicBezTo>
                                <a:pt x="10448" y="19755"/>
                                <a:pt x="10475" y="19776"/>
                                <a:pt x="10507" y="19794"/>
                              </a:cubicBezTo>
                              <a:cubicBezTo>
                                <a:pt x="10469" y="19780"/>
                                <a:pt x="10431" y="19769"/>
                                <a:pt x="10393" y="19759"/>
                              </a:cubicBezTo>
                              <a:cubicBezTo>
                                <a:pt x="10139" y="19681"/>
                                <a:pt x="9867" y="19628"/>
                                <a:pt x="9591" y="19596"/>
                              </a:cubicBezTo>
                              <a:cubicBezTo>
                                <a:pt x="9569" y="19593"/>
                                <a:pt x="9564" y="19614"/>
                                <a:pt x="9586" y="19614"/>
                              </a:cubicBezTo>
                              <a:cubicBezTo>
                                <a:pt x="9862" y="19656"/>
                                <a:pt x="10128" y="19720"/>
                                <a:pt x="10377" y="19808"/>
                              </a:cubicBezTo>
                              <a:cubicBezTo>
                                <a:pt x="10524" y="19861"/>
                                <a:pt x="10659" y="19921"/>
                                <a:pt x="10795" y="19984"/>
                              </a:cubicBezTo>
                              <a:cubicBezTo>
                                <a:pt x="10800" y="19988"/>
                                <a:pt x="10811" y="19995"/>
                                <a:pt x="10816" y="19998"/>
                              </a:cubicBezTo>
                              <a:cubicBezTo>
                                <a:pt x="10762" y="19984"/>
                                <a:pt x="10713" y="19970"/>
                                <a:pt x="10664" y="19956"/>
                              </a:cubicBezTo>
                              <a:cubicBezTo>
                                <a:pt x="10377" y="19878"/>
                                <a:pt x="10079" y="19819"/>
                                <a:pt x="9770" y="19780"/>
                              </a:cubicBezTo>
                              <a:cubicBezTo>
                                <a:pt x="9754" y="19776"/>
                                <a:pt x="9748" y="19794"/>
                                <a:pt x="9764" y="19794"/>
                              </a:cubicBezTo>
                              <a:cubicBezTo>
                                <a:pt x="10041" y="19840"/>
                                <a:pt x="10312" y="19900"/>
                                <a:pt x="10572" y="19977"/>
                              </a:cubicBezTo>
                              <a:cubicBezTo>
                                <a:pt x="10708" y="20016"/>
                                <a:pt x="10849" y="20058"/>
                                <a:pt x="10979" y="20111"/>
                              </a:cubicBezTo>
                              <a:cubicBezTo>
                                <a:pt x="11087" y="20192"/>
                                <a:pt x="11196" y="20277"/>
                                <a:pt x="11299" y="20362"/>
                              </a:cubicBezTo>
                              <a:cubicBezTo>
                                <a:pt x="11174" y="20309"/>
                                <a:pt x="11039" y="20263"/>
                                <a:pt x="10908" y="20224"/>
                              </a:cubicBezTo>
                              <a:cubicBezTo>
                                <a:pt x="10578" y="20129"/>
                                <a:pt x="10225" y="20069"/>
                                <a:pt x="9873" y="20013"/>
                              </a:cubicBezTo>
                              <a:cubicBezTo>
                                <a:pt x="9851" y="20009"/>
                                <a:pt x="9846" y="20030"/>
                                <a:pt x="9862" y="20034"/>
                              </a:cubicBezTo>
                              <a:cubicBezTo>
                                <a:pt x="10198" y="20097"/>
                                <a:pt x="10534" y="20164"/>
                                <a:pt x="10849" y="20267"/>
                              </a:cubicBezTo>
                              <a:cubicBezTo>
                                <a:pt x="11104" y="20351"/>
                                <a:pt x="11315" y="20457"/>
                                <a:pt x="11527" y="20577"/>
                              </a:cubicBezTo>
                              <a:cubicBezTo>
                                <a:pt x="11125" y="20436"/>
                                <a:pt x="10654" y="20362"/>
                                <a:pt x="10242" y="20267"/>
                              </a:cubicBezTo>
                              <a:cubicBezTo>
                                <a:pt x="10220" y="20263"/>
                                <a:pt x="10214" y="20281"/>
                                <a:pt x="10231" y="20288"/>
                              </a:cubicBezTo>
                              <a:cubicBezTo>
                                <a:pt x="10757" y="20418"/>
                                <a:pt x="11288" y="20531"/>
                                <a:pt x="11727" y="20753"/>
                              </a:cubicBezTo>
                              <a:cubicBezTo>
                                <a:pt x="11770" y="20799"/>
                                <a:pt x="11814" y="20849"/>
                                <a:pt x="11857" y="20898"/>
                              </a:cubicBezTo>
                              <a:cubicBezTo>
                                <a:pt x="11803" y="20873"/>
                                <a:pt x="11743" y="20852"/>
                                <a:pt x="11689" y="20827"/>
                              </a:cubicBezTo>
                              <a:cubicBezTo>
                                <a:pt x="11396" y="20711"/>
                                <a:pt x="11082" y="20612"/>
                                <a:pt x="10762" y="20524"/>
                              </a:cubicBezTo>
                              <a:cubicBezTo>
                                <a:pt x="10746" y="20521"/>
                                <a:pt x="10735" y="20535"/>
                                <a:pt x="10746" y="20538"/>
                              </a:cubicBezTo>
                              <a:cubicBezTo>
                                <a:pt x="11163" y="20665"/>
                                <a:pt x="11635" y="20813"/>
                                <a:pt x="11966" y="21036"/>
                              </a:cubicBezTo>
                              <a:cubicBezTo>
                                <a:pt x="12063" y="21148"/>
                                <a:pt x="12161" y="21265"/>
                                <a:pt x="12280" y="21364"/>
                              </a:cubicBezTo>
                              <a:cubicBezTo>
                                <a:pt x="12128" y="21286"/>
                                <a:pt x="11955" y="21208"/>
                                <a:pt x="11776" y="21141"/>
                              </a:cubicBezTo>
                              <a:close/>
                              <a:moveTo>
                                <a:pt x="12058" y="20813"/>
                              </a:moveTo>
                              <a:cubicBezTo>
                                <a:pt x="12107" y="20707"/>
                                <a:pt x="12155" y="20602"/>
                                <a:pt x="12220" y="20499"/>
                              </a:cubicBezTo>
                              <a:cubicBezTo>
                                <a:pt x="12253" y="20450"/>
                                <a:pt x="12286" y="20397"/>
                                <a:pt x="12323" y="20348"/>
                              </a:cubicBezTo>
                              <a:cubicBezTo>
                                <a:pt x="12302" y="20415"/>
                                <a:pt x="12291" y="20485"/>
                                <a:pt x="12291" y="20556"/>
                              </a:cubicBezTo>
                              <a:cubicBezTo>
                                <a:pt x="12226" y="20676"/>
                                <a:pt x="12172" y="20803"/>
                                <a:pt x="12139" y="20930"/>
                              </a:cubicBezTo>
                              <a:cubicBezTo>
                                <a:pt x="12112" y="20891"/>
                                <a:pt x="12085" y="20852"/>
                                <a:pt x="12058" y="20813"/>
                              </a:cubicBezTo>
                              <a:close/>
                              <a:moveTo>
                                <a:pt x="12275" y="21106"/>
                              </a:moveTo>
                              <a:cubicBezTo>
                                <a:pt x="12248" y="21074"/>
                                <a:pt x="12226" y="21043"/>
                                <a:pt x="12199" y="21011"/>
                              </a:cubicBezTo>
                              <a:cubicBezTo>
                                <a:pt x="12226" y="20894"/>
                                <a:pt x="12253" y="20782"/>
                                <a:pt x="12296" y="20669"/>
                              </a:cubicBezTo>
                              <a:cubicBezTo>
                                <a:pt x="12302" y="20732"/>
                                <a:pt x="12313" y="20799"/>
                                <a:pt x="12323" y="20870"/>
                              </a:cubicBezTo>
                              <a:cubicBezTo>
                                <a:pt x="12296" y="20947"/>
                                <a:pt x="12286" y="21025"/>
                                <a:pt x="12275" y="21106"/>
                              </a:cubicBezTo>
                              <a:close/>
                              <a:moveTo>
                                <a:pt x="12448" y="21307"/>
                              </a:moveTo>
                              <a:cubicBezTo>
                                <a:pt x="12410" y="21265"/>
                                <a:pt x="12372" y="21223"/>
                                <a:pt x="12334" y="21180"/>
                              </a:cubicBezTo>
                              <a:cubicBezTo>
                                <a:pt x="12340" y="21120"/>
                                <a:pt x="12340" y="21060"/>
                                <a:pt x="12351" y="21004"/>
                              </a:cubicBezTo>
                              <a:cubicBezTo>
                                <a:pt x="12372" y="21106"/>
                                <a:pt x="12405" y="21208"/>
                                <a:pt x="12448" y="21307"/>
                              </a:cubicBezTo>
                              <a:close/>
                              <a:moveTo>
                                <a:pt x="12508" y="20094"/>
                              </a:moveTo>
                              <a:cubicBezTo>
                                <a:pt x="12475" y="20122"/>
                                <a:pt x="12443" y="20150"/>
                                <a:pt x="12416" y="20178"/>
                              </a:cubicBezTo>
                              <a:cubicBezTo>
                                <a:pt x="12416" y="20178"/>
                                <a:pt x="12416" y="20178"/>
                                <a:pt x="12416" y="20178"/>
                              </a:cubicBezTo>
                              <a:cubicBezTo>
                                <a:pt x="12334" y="20252"/>
                                <a:pt x="12264" y="20334"/>
                                <a:pt x="12204" y="20415"/>
                              </a:cubicBezTo>
                              <a:cubicBezTo>
                                <a:pt x="12128" y="20517"/>
                                <a:pt x="12063" y="20626"/>
                                <a:pt x="12004" y="20736"/>
                              </a:cubicBezTo>
                              <a:cubicBezTo>
                                <a:pt x="11993" y="20718"/>
                                <a:pt x="11982" y="20700"/>
                                <a:pt x="11971" y="20686"/>
                              </a:cubicBezTo>
                              <a:cubicBezTo>
                                <a:pt x="11960" y="20651"/>
                                <a:pt x="11955" y="20612"/>
                                <a:pt x="11949" y="20573"/>
                              </a:cubicBezTo>
                              <a:cubicBezTo>
                                <a:pt x="12042" y="20291"/>
                                <a:pt x="12275" y="20048"/>
                                <a:pt x="12459" y="19787"/>
                              </a:cubicBezTo>
                              <a:cubicBezTo>
                                <a:pt x="12464" y="19776"/>
                                <a:pt x="12443" y="19769"/>
                                <a:pt x="12437" y="19780"/>
                              </a:cubicBezTo>
                              <a:cubicBezTo>
                                <a:pt x="12258" y="19974"/>
                                <a:pt x="12047" y="20175"/>
                                <a:pt x="11928" y="20394"/>
                              </a:cubicBezTo>
                              <a:cubicBezTo>
                                <a:pt x="11928" y="20386"/>
                                <a:pt x="11928" y="20379"/>
                                <a:pt x="11928" y="20372"/>
                              </a:cubicBezTo>
                              <a:cubicBezTo>
                                <a:pt x="11977" y="20231"/>
                                <a:pt x="12031" y="20094"/>
                                <a:pt x="12128" y="19960"/>
                              </a:cubicBezTo>
                              <a:cubicBezTo>
                                <a:pt x="12231" y="19811"/>
                                <a:pt x="12372" y="19677"/>
                                <a:pt x="12519" y="19547"/>
                              </a:cubicBezTo>
                              <a:cubicBezTo>
                                <a:pt x="12524" y="19540"/>
                                <a:pt x="12508" y="19533"/>
                                <a:pt x="12502" y="19540"/>
                              </a:cubicBezTo>
                              <a:cubicBezTo>
                                <a:pt x="12248" y="19688"/>
                                <a:pt x="12042" y="19896"/>
                                <a:pt x="11922" y="20118"/>
                              </a:cubicBezTo>
                              <a:cubicBezTo>
                                <a:pt x="11922" y="20111"/>
                                <a:pt x="11922" y="20101"/>
                                <a:pt x="11922" y="20094"/>
                              </a:cubicBezTo>
                              <a:cubicBezTo>
                                <a:pt x="12004" y="19766"/>
                                <a:pt x="12329" y="19469"/>
                                <a:pt x="12649" y="19219"/>
                              </a:cubicBezTo>
                              <a:cubicBezTo>
                                <a:pt x="12665" y="19208"/>
                                <a:pt x="12643" y="19194"/>
                                <a:pt x="12627" y="19205"/>
                              </a:cubicBezTo>
                              <a:cubicBezTo>
                                <a:pt x="12432" y="19328"/>
                                <a:pt x="12258" y="19466"/>
                                <a:pt x="12112" y="19614"/>
                              </a:cubicBezTo>
                              <a:cubicBezTo>
                                <a:pt x="12063" y="19667"/>
                                <a:pt x="12009" y="19720"/>
                                <a:pt x="11966" y="19780"/>
                              </a:cubicBezTo>
                              <a:cubicBezTo>
                                <a:pt x="12112" y="19480"/>
                                <a:pt x="12345" y="19208"/>
                                <a:pt x="12687" y="18979"/>
                              </a:cubicBezTo>
                              <a:cubicBezTo>
                                <a:pt x="12703" y="18968"/>
                                <a:pt x="12681" y="18954"/>
                                <a:pt x="12665" y="18965"/>
                              </a:cubicBezTo>
                              <a:cubicBezTo>
                                <a:pt x="12378" y="19124"/>
                                <a:pt x="12145" y="19325"/>
                                <a:pt x="11993" y="19547"/>
                              </a:cubicBezTo>
                              <a:cubicBezTo>
                                <a:pt x="12004" y="19490"/>
                                <a:pt x="12014" y="19438"/>
                                <a:pt x="12025" y="19385"/>
                              </a:cubicBezTo>
                              <a:cubicBezTo>
                                <a:pt x="12025" y="19385"/>
                                <a:pt x="12025" y="19385"/>
                                <a:pt x="12025" y="19385"/>
                              </a:cubicBezTo>
                              <a:cubicBezTo>
                                <a:pt x="12183" y="19127"/>
                                <a:pt x="12389" y="18898"/>
                                <a:pt x="12698" y="18704"/>
                              </a:cubicBezTo>
                              <a:cubicBezTo>
                                <a:pt x="12708" y="18697"/>
                                <a:pt x="12692" y="18683"/>
                                <a:pt x="12676" y="18690"/>
                              </a:cubicBezTo>
                              <a:cubicBezTo>
                                <a:pt x="12437" y="18817"/>
                                <a:pt x="12226" y="18979"/>
                                <a:pt x="12080" y="19159"/>
                              </a:cubicBezTo>
                              <a:cubicBezTo>
                                <a:pt x="12096" y="19109"/>
                                <a:pt x="12112" y="19060"/>
                                <a:pt x="12128" y="19011"/>
                              </a:cubicBezTo>
                              <a:cubicBezTo>
                                <a:pt x="12286" y="18824"/>
                                <a:pt x="12470" y="18658"/>
                                <a:pt x="12703" y="18506"/>
                              </a:cubicBezTo>
                              <a:cubicBezTo>
                                <a:pt x="12714" y="18499"/>
                                <a:pt x="12698" y="18489"/>
                                <a:pt x="12687" y="18492"/>
                              </a:cubicBezTo>
                              <a:cubicBezTo>
                                <a:pt x="12513" y="18577"/>
                                <a:pt x="12351" y="18686"/>
                                <a:pt x="12220" y="18803"/>
                              </a:cubicBezTo>
                              <a:cubicBezTo>
                                <a:pt x="12367" y="18612"/>
                                <a:pt x="12551" y="18443"/>
                                <a:pt x="12801" y="18298"/>
                              </a:cubicBezTo>
                              <a:cubicBezTo>
                                <a:pt x="12811" y="18291"/>
                                <a:pt x="12795" y="18280"/>
                                <a:pt x="12784" y="18284"/>
                              </a:cubicBezTo>
                              <a:cubicBezTo>
                                <a:pt x="12595" y="18372"/>
                                <a:pt x="12427" y="18485"/>
                                <a:pt x="12296" y="18609"/>
                              </a:cubicBezTo>
                              <a:cubicBezTo>
                                <a:pt x="12307" y="18584"/>
                                <a:pt x="12318" y="18556"/>
                                <a:pt x="12334" y="18531"/>
                              </a:cubicBezTo>
                              <a:cubicBezTo>
                                <a:pt x="12437" y="18411"/>
                                <a:pt x="12551" y="18295"/>
                                <a:pt x="12681" y="18182"/>
                              </a:cubicBezTo>
                              <a:cubicBezTo>
                                <a:pt x="12692" y="18175"/>
                                <a:pt x="12670" y="18164"/>
                                <a:pt x="12660" y="18171"/>
                              </a:cubicBezTo>
                              <a:cubicBezTo>
                                <a:pt x="12567" y="18231"/>
                                <a:pt x="12481" y="18298"/>
                                <a:pt x="12405" y="18369"/>
                              </a:cubicBezTo>
                              <a:cubicBezTo>
                                <a:pt x="12464" y="18242"/>
                                <a:pt x="12519" y="18115"/>
                                <a:pt x="12567" y="17984"/>
                              </a:cubicBezTo>
                              <a:cubicBezTo>
                                <a:pt x="12573" y="17974"/>
                                <a:pt x="12546" y="17970"/>
                                <a:pt x="12540" y="17981"/>
                              </a:cubicBezTo>
                              <a:cubicBezTo>
                                <a:pt x="12464" y="18139"/>
                                <a:pt x="12378" y="18295"/>
                                <a:pt x="12291" y="18450"/>
                              </a:cubicBezTo>
                              <a:cubicBezTo>
                                <a:pt x="12286" y="18358"/>
                                <a:pt x="12269" y="18266"/>
                                <a:pt x="12242" y="18178"/>
                              </a:cubicBezTo>
                              <a:cubicBezTo>
                                <a:pt x="12242" y="18171"/>
                                <a:pt x="12220" y="18171"/>
                                <a:pt x="12220" y="18182"/>
                              </a:cubicBezTo>
                              <a:cubicBezTo>
                                <a:pt x="12242" y="18316"/>
                                <a:pt x="12231" y="18443"/>
                                <a:pt x="12220" y="18573"/>
                              </a:cubicBezTo>
                              <a:cubicBezTo>
                                <a:pt x="12220" y="18577"/>
                                <a:pt x="12215" y="18577"/>
                                <a:pt x="12215" y="18580"/>
                              </a:cubicBezTo>
                              <a:cubicBezTo>
                                <a:pt x="12210" y="18584"/>
                                <a:pt x="12210" y="18587"/>
                                <a:pt x="12215" y="18594"/>
                              </a:cubicBezTo>
                              <a:cubicBezTo>
                                <a:pt x="12199" y="18630"/>
                                <a:pt x="12177" y="18665"/>
                                <a:pt x="12161" y="18697"/>
                              </a:cubicBezTo>
                              <a:cubicBezTo>
                                <a:pt x="12139" y="18556"/>
                                <a:pt x="12101" y="18414"/>
                                <a:pt x="12063" y="18277"/>
                              </a:cubicBezTo>
                              <a:cubicBezTo>
                                <a:pt x="12063" y="18270"/>
                                <a:pt x="12042" y="18273"/>
                                <a:pt x="12047" y="18280"/>
                              </a:cubicBezTo>
                              <a:cubicBezTo>
                                <a:pt x="12090" y="18453"/>
                                <a:pt x="12101" y="18630"/>
                                <a:pt x="12112" y="18803"/>
                              </a:cubicBezTo>
                              <a:cubicBezTo>
                                <a:pt x="12085" y="18855"/>
                                <a:pt x="12058" y="18908"/>
                                <a:pt x="12036" y="18961"/>
                              </a:cubicBezTo>
                              <a:cubicBezTo>
                                <a:pt x="12009" y="18785"/>
                                <a:pt x="11949" y="18605"/>
                                <a:pt x="11873" y="18436"/>
                              </a:cubicBezTo>
                              <a:cubicBezTo>
                                <a:pt x="11868" y="18429"/>
                                <a:pt x="11852" y="18432"/>
                                <a:pt x="11857" y="18439"/>
                              </a:cubicBezTo>
                              <a:cubicBezTo>
                                <a:pt x="11933" y="18672"/>
                                <a:pt x="11949" y="18905"/>
                                <a:pt x="11960" y="19141"/>
                              </a:cubicBezTo>
                              <a:cubicBezTo>
                                <a:pt x="11944" y="19191"/>
                                <a:pt x="11928" y="19240"/>
                                <a:pt x="11911" y="19293"/>
                              </a:cubicBezTo>
                              <a:cubicBezTo>
                                <a:pt x="11884" y="19187"/>
                                <a:pt x="11852" y="19085"/>
                                <a:pt x="11808" y="18982"/>
                              </a:cubicBezTo>
                              <a:cubicBezTo>
                                <a:pt x="11803" y="18972"/>
                                <a:pt x="11787" y="18979"/>
                                <a:pt x="11787" y="18986"/>
                              </a:cubicBezTo>
                              <a:cubicBezTo>
                                <a:pt x="11825" y="19152"/>
                                <a:pt x="11846" y="19318"/>
                                <a:pt x="11868" y="19483"/>
                              </a:cubicBezTo>
                              <a:cubicBezTo>
                                <a:pt x="11868" y="19483"/>
                                <a:pt x="11868" y="19483"/>
                                <a:pt x="11868" y="19483"/>
                              </a:cubicBezTo>
                              <a:cubicBezTo>
                                <a:pt x="11863" y="19505"/>
                                <a:pt x="11857" y="19526"/>
                                <a:pt x="11857" y="19547"/>
                              </a:cubicBezTo>
                              <a:cubicBezTo>
                                <a:pt x="11841" y="19505"/>
                                <a:pt x="11825" y="19466"/>
                                <a:pt x="11814" y="19423"/>
                              </a:cubicBezTo>
                              <a:cubicBezTo>
                                <a:pt x="11765" y="19289"/>
                                <a:pt x="11695" y="19155"/>
                                <a:pt x="11630" y="19025"/>
                              </a:cubicBezTo>
                              <a:cubicBezTo>
                                <a:pt x="11624" y="19018"/>
                                <a:pt x="11608" y="19021"/>
                                <a:pt x="11608" y="19028"/>
                              </a:cubicBezTo>
                              <a:cubicBezTo>
                                <a:pt x="11667" y="19155"/>
                                <a:pt x="11711" y="19286"/>
                                <a:pt x="11749" y="19416"/>
                              </a:cubicBezTo>
                              <a:cubicBezTo>
                                <a:pt x="11781" y="19529"/>
                                <a:pt x="11792" y="19646"/>
                                <a:pt x="11825" y="19755"/>
                              </a:cubicBezTo>
                              <a:cubicBezTo>
                                <a:pt x="11819" y="19808"/>
                                <a:pt x="11808" y="19857"/>
                                <a:pt x="11803" y="19910"/>
                              </a:cubicBezTo>
                              <a:cubicBezTo>
                                <a:pt x="11781" y="19854"/>
                                <a:pt x="11760" y="19797"/>
                                <a:pt x="11738" y="19741"/>
                              </a:cubicBezTo>
                              <a:cubicBezTo>
                                <a:pt x="11667" y="19572"/>
                                <a:pt x="11570" y="19406"/>
                                <a:pt x="11461" y="19243"/>
                              </a:cubicBezTo>
                              <a:cubicBezTo>
                                <a:pt x="11456" y="19233"/>
                                <a:pt x="11429" y="19240"/>
                                <a:pt x="11434" y="19251"/>
                              </a:cubicBezTo>
                              <a:cubicBezTo>
                                <a:pt x="11537" y="19413"/>
                                <a:pt x="11613" y="19582"/>
                                <a:pt x="11667" y="19751"/>
                              </a:cubicBezTo>
                              <a:cubicBezTo>
                                <a:pt x="11722" y="19924"/>
                                <a:pt x="11738" y="20097"/>
                                <a:pt x="11781" y="20270"/>
                              </a:cubicBezTo>
                              <a:cubicBezTo>
                                <a:pt x="11781" y="20274"/>
                                <a:pt x="11781" y="20277"/>
                                <a:pt x="11787" y="20277"/>
                              </a:cubicBezTo>
                              <a:cubicBezTo>
                                <a:pt x="11787" y="20291"/>
                                <a:pt x="11787" y="20305"/>
                                <a:pt x="11792" y="20319"/>
                              </a:cubicBezTo>
                              <a:cubicBezTo>
                                <a:pt x="11722" y="20080"/>
                                <a:pt x="11624" y="19847"/>
                                <a:pt x="11499" y="19614"/>
                              </a:cubicBezTo>
                              <a:cubicBezTo>
                                <a:pt x="11494" y="19607"/>
                                <a:pt x="11472" y="19610"/>
                                <a:pt x="11478" y="19617"/>
                              </a:cubicBezTo>
                              <a:cubicBezTo>
                                <a:pt x="11575" y="19819"/>
                                <a:pt x="11630" y="20027"/>
                                <a:pt x="11684" y="20235"/>
                              </a:cubicBezTo>
                              <a:cubicBezTo>
                                <a:pt x="11673" y="20221"/>
                                <a:pt x="11667" y="20207"/>
                                <a:pt x="11657" y="20192"/>
                              </a:cubicBezTo>
                              <a:cubicBezTo>
                                <a:pt x="11570" y="19977"/>
                                <a:pt x="11451" y="19769"/>
                                <a:pt x="11386" y="19550"/>
                              </a:cubicBezTo>
                              <a:cubicBezTo>
                                <a:pt x="11304" y="19275"/>
                                <a:pt x="11293" y="18993"/>
                                <a:pt x="11402" y="18721"/>
                              </a:cubicBezTo>
                              <a:cubicBezTo>
                                <a:pt x="11478" y="18785"/>
                                <a:pt x="11570" y="18852"/>
                                <a:pt x="11678" y="18884"/>
                              </a:cubicBezTo>
                              <a:cubicBezTo>
                                <a:pt x="11689" y="18887"/>
                                <a:pt x="11705" y="18887"/>
                                <a:pt x="11716" y="18887"/>
                              </a:cubicBezTo>
                              <a:cubicBezTo>
                                <a:pt x="11743" y="18891"/>
                                <a:pt x="11770" y="18880"/>
                                <a:pt x="11770" y="18855"/>
                              </a:cubicBezTo>
                              <a:cubicBezTo>
                                <a:pt x="11754" y="18541"/>
                                <a:pt x="11776" y="18182"/>
                                <a:pt x="12025" y="17903"/>
                              </a:cubicBezTo>
                              <a:cubicBezTo>
                                <a:pt x="12042" y="17963"/>
                                <a:pt x="12074" y="18019"/>
                                <a:pt x="12161" y="18062"/>
                              </a:cubicBezTo>
                              <a:cubicBezTo>
                                <a:pt x="12183" y="18072"/>
                                <a:pt x="12220" y="18069"/>
                                <a:pt x="12226" y="18051"/>
                              </a:cubicBezTo>
                              <a:cubicBezTo>
                                <a:pt x="12307" y="17885"/>
                                <a:pt x="12416" y="17720"/>
                                <a:pt x="12573" y="17575"/>
                              </a:cubicBezTo>
                              <a:cubicBezTo>
                                <a:pt x="12708" y="17451"/>
                                <a:pt x="12887" y="17370"/>
                                <a:pt x="13066" y="17286"/>
                              </a:cubicBezTo>
                              <a:cubicBezTo>
                                <a:pt x="12996" y="17399"/>
                                <a:pt x="13017" y="17557"/>
                                <a:pt x="13023" y="17663"/>
                              </a:cubicBezTo>
                              <a:cubicBezTo>
                                <a:pt x="13034" y="17914"/>
                                <a:pt x="13055" y="18146"/>
                                <a:pt x="12969" y="18393"/>
                              </a:cubicBezTo>
                              <a:cubicBezTo>
                                <a:pt x="12952" y="18439"/>
                                <a:pt x="13050" y="18453"/>
                                <a:pt x="13077" y="18411"/>
                              </a:cubicBezTo>
                              <a:cubicBezTo>
                                <a:pt x="13077" y="18407"/>
                                <a:pt x="13083" y="18404"/>
                                <a:pt x="13083" y="18400"/>
                              </a:cubicBezTo>
                              <a:cubicBezTo>
                                <a:pt x="13180" y="18358"/>
                                <a:pt x="13267" y="18326"/>
                                <a:pt x="13375" y="18312"/>
                              </a:cubicBezTo>
                              <a:cubicBezTo>
                                <a:pt x="13289" y="18446"/>
                                <a:pt x="13267" y="18591"/>
                                <a:pt x="13223" y="18736"/>
                              </a:cubicBezTo>
                              <a:cubicBezTo>
                                <a:pt x="13158" y="18944"/>
                                <a:pt x="13023" y="19109"/>
                                <a:pt x="12806" y="19265"/>
                              </a:cubicBezTo>
                              <a:cubicBezTo>
                                <a:pt x="12790" y="19275"/>
                                <a:pt x="12790" y="19289"/>
                                <a:pt x="12801" y="19300"/>
                              </a:cubicBezTo>
                              <a:cubicBezTo>
                                <a:pt x="12795" y="19311"/>
                                <a:pt x="12811" y="19321"/>
                                <a:pt x="12828" y="19318"/>
                              </a:cubicBezTo>
                              <a:cubicBezTo>
                                <a:pt x="12833" y="19318"/>
                                <a:pt x="12833" y="19318"/>
                                <a:pt x="12839" y="19318"/>
                              </a:cubicBezTo>
                              <a:cubicBezTo>
                                <a:pt x="12844" y="19318"/>
                                <a:pt x="12849" y="19318"/>
                                <a:pt x="12855" y="19314"/>
                              </a:cubicBezTo>
                              <a:cubicBezTo>
                                <a:pt x="12947" y="19303"/>
                                <a:pt x="13017" y="19300"/>
                                <a:pt x="13099" y="19307"/>
                              </a:cubicBezTo>
                              <a:cubicBezTo>
                                <a:pt x="12849" y="19526"/>
                                <a:pt x="12562" y="19804"/>
                                <a:pt x="12502" y="20069"/>
                              </a:cubicBezTo>
                              <a:cubicBezTo>
                                <a:pt x="12508" y="20083"/>
                                <a:pt x="12508" y="20087"/>
                                <a:pt x="12508" y="20094"/>
                              </a:cubicBezTo>
                              <a:close/>
                              <a:moveTo>
                                <a:pt x="20494" y="17413"/>
                              </a:moveTo>
                              <a:cubicBezTo>
                                <a:pt x="20505" y="17406"/>
                                <a:pt x="20489" y="17391"/>
                                <a:pt x="20478" y="17399"/>
                              </a:cubicBezTo>
                              <a:cubicBezTo>
                                <a:pt x="20158" y="17557"/>
                                <a:pt x="19860" y="17737"/>
                                <a:pt x="19632" y="17952"/>
                              </a:cubicBezTo>
                              <a:cubicBezTo>
                                <a:pt x="19513" y="18065"/>
                                <a:pt x="19431" y="18175"/>
                                <a:pt x="19366" y="18291"/>
                              </a:cubicBezTo>
                              <a:cubicBezTo>
                                <a:pt x="19442" y="18083"/>
                                <a:pt x="19572" y="17878"/>
                                <a:pt x="19773" y="17727"/>
                              </a:cubicBezTo>
                              <a:cubicBezTo>
                                <a:pt x="20049" y="17511"/>
                                <a:pt x="20445" y="17321"/>
                                <a:pt x="20846" y="17205"/>
                              </a:cubicBezTo>
                              <a:cubicBezTo>
                                <a:pt x="20787" y="17254"/>
                                <a:pt x="20738" y="17310"/>
                                <a:pt x="20700" y="17370"/>
                              </a:cubicBezTo>
                              <a:cubicBezTo>
                                <a:pt x="20575" y="17547"/>
                                <a:pt x="20478" y="17730"/>
                                <a:pt x="20337" y="17899"/>
                              </a:cubicBezTo>
                              <a:cubicBezTo>
                                <a:pt x="20087" y="18206"/>
                                <a:pt x="19751" y="18467"/>
                                <a:pt x="19307" y="18651"/>
                              </a:cubicBezTo>
                              <a:cubicBezTo>
                                <a:pt x="19420" y="18161"/>
                                <a:pt x="19957" y="17741"/>
                                <a:pt x="20494" y="17413"/>
                              </a:cubicBezTo>
                              <a:close/>
                              <a:moveTo>
                                <a:pt x="17854" y="19455"/>
                              </a:moveTo>
                              <a:cubicBezTo>
                                <a:pt x="17740" y="19550"/>
                                <a:pt x="17642" y="19653"/>
                                <a:pt x="17523" y="19744"/>
                              </a:cubicBezTo>
                              <a:cubicBezTo>
                                <a:pt x="17344" y="19882"/>
                                <a:pt x="17111" y="19956"/>
                                <a:pt x="16851" y="19988"/>
                              </a:cubicBezTo>
                              <a:cubicBezTo>
                                <a:pt x="16829" y="19988"/>
                                <a:pt x="16813" y="19988"/>
                                <a:pt x="16791" y="19988"/>
                              </a:cubicBezTo>
                              <a:cubicBezTo>
                                <a:pt x="17073" y="19889"/>
                                <a:pt x="17322" y="19751"/>
                                <a:pt x="17534" y="19589"/>
                              </a:cubicBezTo>
                              <a:cubicBezTo>
                                <a:pt x="17545" y="19582"/>
                                <a:pt x="17528" y="19568"/>
                                <a:pt x="17512" y="19575"/>
                              </a:cubicBezTo>
                              <a:cubicBezTo>
                                <a:pt x="17246" y="19755"/>
                                <a:pt x="16927" y="19889"/>
                                <a:pt x="16580" y="19998"/>
                              </a:cubicBezTo>
                              <a:cubicBezTo>
                                <a:pt x="16558" y="19998"/>
                                <a:pt x="16542" y="20002"/>
                                <a:pt x="16520" y="20002"/>
                              </a:cubicBezTo>
                              <a:cubicBezTo>
                                <a:pt x="16851" y="19699"/>
                                <a:pt x="17317" y="19554"/>
                                <a:pt x="17854" y="19455"/>
                              </a:cubicBezTo>
                              <a:close/>
                              <a:moveTo>
                                <a:pt x="16623" y="20369"/>
                              </a:moveTo>
                              <a:cubicBezTo>
                                <a:pt x="16287" y="20330"/>
                                <a:pt x="15929" y="20312"/>
                                <a:pt x="15587" y="20337"/>
                              </a:cubicBezTo>
                              <a:cubicBezTo>
                                <a:pt x="15799" y="20288"/>
                                <a:pt x="16032" y="20259"/>
                                <a:pt x="16233" y="20277"/>
                              </a:cubicBezTo>
                              <a:cubicBezTo>
                                <a:pt x="16460" y="20295"/>
                                <a:pt x="16693" y="20348"/>
                                <a:pt x="16910" y="20408"/>
                              </a:cubicBezTo>
                              <a:cubicBezTo>
                                <a:pt x="16645" y="20425"/>
                                <a:pt x="16395" y="20485"/>
                                <a:pt x="16130" y="20510"/>
                              </a:cubicBezTo>
                              <a:cubicBezTo>
                                <a:pt x="15891" y="20531"/>
                                <a:pt x="15712" y="20496"/>
                                <a:pt x="15506" y="20422"/>
                              </a:cubicBezTo>
                              <a:cubicBezTo>
                                <a:pt x="15495" y="20418"/>
                                <a:pt x="15484" y="20415"/>
                                <a:pt x="15479" y="20411"/>
                              </a:cubicBezTo>
                              <a:cubicBezTo>
                                <a:pt x="15864" y="20386"/>
                                <a:pt x="16233" y="20369"/>
                                <a:pt x="16623" y="20386"/>
                              </a:cubicBezTo>
                              <a:cubicBezTo>
                                <a:pt x="16634" y="20386"/>
                                <a:pt x="16639" y="20369"/>
                                <a:pt x="16623" y="20369"/>
                              </a:cubicBezTo>
                              <a:close/>
                              <a:moveTo>
                                <a:pt x="15262" y="20259"/>
                              </a:moveTo>
                              <a:cubicBezTo>
                                <a:pt x="15230" y="20316"/>
                                <a:pt x="15186" y="20372"/>
                                <a:pt x="15137" y="20425"/>
                              </a:cubicBezTo>
                              <a:cubicBezTo>
                                <a:pt x="15154" y="20252"/>
                                <a:pt x="15202" y="20083"/>
                                <a:pt x="15278" y="19917"/>
                              </a:cubicBezTo>
                              <a:cubicBezTo>
                                <a:pt x="15311" y="20041"/>
                                <a:pt x="15316" y="20161"/>
                                <a:pt x="15262" y="20259"/>
                              </a:cubicBezTo>
                              <a:close/>
                              <a:moveTo>
                                <a:pt x="15257" y="19864"/>
                              </a:moveTo>
                              <a:cubicBezTo>
                                <a:pt x="15181" y="19984"/>
                                <a:pt x="15127" y="20108"/>
                                <a:pt x="15094" y="20235"/>
                              </a:cubicBezTo>
                              <a:cubicBezTo>
                                <a:pt x="15094" y="20214"/>
                                <a:pt x="15089" y="20196"/>
                                <a:pt x="15089" y="20175"/>
                              </a:cubicBezTo>
                              <a:cubicBezTo>
                                <a:pt x="15094" y="20171"/>
                                <a:pt x="15094" y="20168"/>
                                <a:pt x="15094" y="20164"/>
                              </a:cubicBezTo>
                              <a:cubicBezTo>
                                <a:pt x="15094" y="20002"/>
                                <a:pt x="15121" y="19847"/>
                                <a:pt x="15170" y="19692"/>
                              </a:cubicBezTo>
                              <a:cubicBezTo>
                                <a:pt x="15202" y="19744"/>
                                <a:pt x="15235" y="19804"/>
                                <a:pt x="15257" y="19864"/>
                              </a:cubicBezTo>
                              <a:close/>
                              <a:moveTo>
                                <a:pt x="14617" y="20111"/>
                              </a:moveTo>
                              <a:cubicBezTo>
                                <a:pt x="14519" y="19956"/>
                                <a:pt x="14395" y="19808"/>
                                <a:pt x="14330" y="19649"/>
                              </a:cubicBezTo>
                              <a:cubicBezTo>
                                <a:pt x="14216" y="19385"/>
                                <a:pt x="14292" y="19071"/>
                                <a:pt x="14069" y="18827"/>
                              </a:cubicBezTo>
                              <a:cubicBezTo>
                                <a:pt x="14481" y="19060"/>
                                <a:pt x="14904" y="19311"/>
                                <a:pt x="15132" y="19639"/>
                              </a:cubicBezTo>
                              <a:cubicBezTo>
                                <a:pt x="15132" y="19642"/>
                                <a:pt x="15137" y="19646"/>
                                <a:pt x="15137" y="19646"/>
                              </a:cubicBezTo>
                              <a:cubicBezTo>
                                <a:pt x="15094" y="19730"/>
                                <a:pt x="15061" y="19819"/>
                                <a:pt x="15040" y="19907"/>
                              </a:cubicBezTo>
                              <a:cubicBezTo>
                                <a:pt x="15034" y="19790"/>
                                <a:pt x="15029" y="19677"/>
                                <a:pt x="15045" y="19561"/>
                              </a:cubicBezTo>
                              <a:cubicBezTo>
                                <a:pt x="15045" y="19554"/>
                                <a:pt x="15023" y="19550"/>
                                <a:pt x="15023" y="19557"/>
                              </a:cubicBezTo>
                              <a:cubicBezTo>
                                <a:pt x="15002" y="19635"/>
                                <a:pt x="14986" y="19713"/>
                                <a:pt x="14975" y="19790"/>
                              </a:cubicBezTo>
                              <a:cubicBezTo>
                                <a:pt x="14953" y="19741"/>
                                <a:pt x="14931" y="19695"/>
                                <a:pt x="14904" y="19649"/>
                              </a:cubicBezTo>
                              <a:cubicBezTo>
                                <a:pt x="14888" y="19568"/>
                                <a:pt x="14877" y="19487"/>
                                <a:pt x="14877" y="19402"/>
                              </a:cubicBezTo>
                              <a:cubicBezTo>
                                <a:pt x="14877" y="19395"/>
                                <a:pt x="14861" y="19395"/>
                                <a:pt x="14855" y="19402"/>
                              </a:cubicBezTo>
                              <a:cubicBezTo>
                                <a:pt x="14845" y="19452"/>
                                <a:pt x="14845" y="19501"/>
                                <a:pt x="14845" y="19550"/>
                              </a:cubicBezTo>
                              <a:cubicBezTo>
                                <a:pt x="14758" y="19420"/>
                                <a:pt x="14644" y="19296"/>
                                <a:pt x="14503" y="19187"/>
                              </a:cubicBezTo>
                              <a:cubicBezTo>
                                <a:pt x="14487" y="19176"/>
                                <a:pt x="14454" y="19191"/>
                                <a:pt x="14470" y="19205"/>
                              </a:cubicBezTo>
                              <a:cubicBezTo>
                                <a:pt x="14633" y="19342"/>
                                <a:pt x="14742" y="19494"/>
                                <a:pt x="14812" y="19660"/>
                              </a:cubicBezTo>
                              <a:cubicBezTo>
                                <a:pt x="14704" y="19557"/>
                                <a:pt x="14568" y="19466"/>
                                <a:pt x="14422" y="19385"/>
                              </a:cubicBezTo>
                              <a:cubicBezTo>
                                <a:pt x="14405" y="19378"/>
                                <a:pt x="14389" y="19388"/>
                                <a:pt x="14400" y="19399"/>
                              </a:cubicBezTo>
                              <a:cubicBezTo>
                                <a:pt x="14595" y="19512"/>
                                <a:pt x="14742" y="19642"/>
                                <a:pt x="14861" y="19790"/>
                              </a:cubicBezTo>
                              <a:cubicBezTo>
                                <a:pt x="14866" y="19811"/>
                                <a:pt x="14872" y="19836"/>
                                <a:pt x="14877" y="19857"/>
                              </a:cubicBezTo>
                              <a:cubicBezTo>
                                <a:pt x="14883" y="19871"/>
                                <a:pt x="14883" y="19889"/>
                                <a:pt x="14888" y="19903"/>
                              </a:cubicBezTo>
                              <a:cubicBezTo>
                                <a:pt x="14774" y="19759"/>
                                <a:pt x="14606" y="19632"/>
                                <a:pt x="14411" y="19529"/>
                              </a:cubicBezTo>
                              <a:cubicBezTo>
                                <a:pt x="14400" y="19522"/>
                                <a:pt x="14384" y="19533"/>
                                <a:pt x="14395" y="19540"/>
                              </a:cubicBezTo>
                              <a:cubicBezTo>
                                <a:pt x="14639" y="19684"/>
                                <a:pt x="14790" y="19864"/>
                                <a:pt x="14893" y="20065"/>
                              </a:cubicBezTo>
                              <a:cubicBezTo>
                                <a:pt x="14780" y="19960"/>
                                <a:pt x="14622" y="19864"/>
                                <a:pt x="14481" y="19780"/>
                              </a:cubicBezTo>
                              <a:cubicBezTo>
                                <a:pt x="14470" y="19773"/>
                                <a:pt x="14454" y="19783"/>
                                <a:pt x="14465" y="19790"/>
                              </a:cubicBezTo>
                              <a:cubicBezTo>
                                <a:pt x="14682" y="19938"/>
                                <a:pt x="14850" y="20080"/>
                                <a:pt x="14948" y="20267"/>
                              </a:cubicBezTo>
                              <a:cubicBezTo>
                                <a:pt x="14948" y="20323"/>
                                <a:pt x="14948" y="20379"/>
                                <a:pt x="14937" y="20432"/>
                              </a:cubicBezTo>
                              <a:cubicBezTo>
                                <a:pt x="14888" y="20312"/>
                                <a:pt x="14769" y="20192"/>
                                <a:pt x="14617" y="20111"/>
                              </a:cubicBezTo>
                              <a:close/>
                              <a:moveTo>
                                <a:pt x="14780" y="20397"/>
                              </a:moveTo>
                              <a:cubicBezTo>
                                <a:pt x="14769" y="20390"/>
                                <a:pt x="14758" y="20379"/>
                                <a:pt x="14742" y="20372"/>
                              </a:cubicBezTo>
                              <a:cubicBezTo>
                                <a:pt x="14725" y="20316"/>
                                <a:pt x="14698" y="20259"/>
                                <a:pt x="14671" y="20203"/>
                              </a:cubicBezTo>
                              <a:cubicBezTo>
                                <a:pt x="14752" y="20277"/>
                                <a:pt x="14807" y="20358"/>
                                <a:pt x="14839" y="20446"/>
                              </a:cubicBezTo>
                              <a:cubicBezTo>
                                <a:pt x="14828" y="20429"/>
                                <a:pt x="14807" y="20411"/>
                                <a:pt x="14780" y="20397"/>
                              </a:cubicBezTo>
                              <a:close/>
                              <a:moveTo>
                                <a:pt x="17035" y="20947"/>
                              </a:moveTo>
                              <a:cubicBezTo>
                                <a:pt x="17035" y="20947"/>
                                <a:pt x="17035" y="20947"/>
                                <a:pt x="17035" y="20947"/>
                              </a:cubicBezTo>
                              <a:cubicBezTo>
                                <a:pt x="17035" y="20947"/>
                                <a:pt x="17040" y="20947"/>
                                <a:pt x="17040" y="20947"/>
                              </a:cubicBezTo>
                              <a:cubicBezTo>
                                <a:pt x="17040" y="20947"/>
                                <a:pt x="17040" y="20947"/>
                                <a:pt x="17040" y="20947"/>
                              </a:cubicBezTo>
                              <a:cubicBezTo>
                                <a:pt x="17040" y="20947"/>
                                <a:pt x="17040" y="20947"/>
                                <a:pt x="17035" y="20947"/>
                              </a:cubicBezTo>
                              <a:close/>
                              <a:moveTo>
                                <a:pt x="17393" y="20880"/>
                              </a:moveTo>
                              <a:cubicBezTo>
                                <a:pt x="17279" y="20898"/>
                                <a:pt x="17170" y="20916"/>
                                <a:pt x="17051" y="20912"/>
                              </a:cubicBezTo>
                              <a:cubicBezTo>
                                <a:pt x="17035" y="20912"/>
                                <a:pt x="17024" y="20909"/>
                                <a:pt x="17008" y="20909"/>
                              </a:cubicBezTo>
                              <a:cubicBezTo>
                                <a:pt x="17008" y="20909"/>
                                <a:pt x="17008" y="20905"/>
                                <a:pt x="17002" y="20905"/>
                              </a:cubicBezTo>
                              <a:cubicBezTo>
                                <a:pt x="17002" y="20905"/>
                                <a:pt x="17008" y="20905"/>
                                <a:pt x="17008" y="20905"/>
                              </a:cubicBezTo>
                              <a:cubicBezTo>
                                <a:pt x="17208" y="20838"/>
                                <a:pt x="17398" y="20757"/>
                                <a:pt x="17572" y="20669"/>
                              </a:cubicBezTo>
                              <a:cubicBezTo>
                                <a:pt x="17572" y="20669"/>
                                <a:pt x="17572" y="20669"/>
                                <a:pt x="17572" y="20669"/>
                              </a:cubicBezTo>
                              <a:cubicBezTo>
                                <a:pt x="17583" y="20704"/>
                                <a:pt x="17604" y="20736"/>
                                <a:pt x="17631" y="20767"/>
                              </a:cubicBezTo>
                              <a:cubicBezTo>
                                <a:pt x="17550" y="20806"/>
                                <a:pt x="17474" y="20842"/>
                                <a:pt x="17393" y="20880"/>
                              </a:cubicBezTo>
                              <a:close/>
                              <a:moveTo>
                                <a:pt x="16937" y="20827"/>
                              </a:moveTo>
                              <a:cubicBezTo>
                                <a:pt x="16937" y="20827"/>
                                <a:pt x="16937" y="20827"/>
                                <a:pt x="16937" y="20827"/>
                              </a:cubicBezTo>
                              <a:cubicBezTo>
                                <a:pt x="16921" y="20813"/>
                                <a:pt x="16910" y="20799"/>
                                <a:pt x="16894" y="20785"/>
                              </a:cubicBezTo>
                              <a:cubicBezTo>
                                <a:pt x="16699" y="20623"/>
                                <a:pt x="16401" y="20637"/>
                                <a:pt x="16124" y="20690"/>
                              </a:cubicBezTo>
                              <a:cubicBezTo>
                                <a:pt x="15652" y="20782"/>
                                <a:pt x="15192" y="20958"/>
                                <a:pt x="14817" y="21184"/>
                              </a:cubicBezTo>
                              <a:cubicBezTo>
                                <a:pt x="14910" y="21043"/>
                                <a:pt x="14964" y="20891"/>
                                <a:pt x="14964" y="20736"/>
                              </a:cubicBezTo>
                              <a:cubicBezTo>
                                <a:pt x="15040" y="20676"/>
                                <a:pt x="15110" y="20612"/>
                                <a:pt x="15181" y="20549"/>
                              </a:cubicBezTo>
                              <a:cubicBezTo>
                                <a:pt x="15230" y="20513"/>
                                <a:pt x="15278" y="20482"/>
                                <a:pt x="15333" y="20450"/>
                              </a:cubicBezTo>
                              <a:cubicBezTo>
                                <a:pt x="15430" y="20468"/>
                                <a:pt x="15582" y="20545"/>
                                <a:pt x="15642" y="20563"/>
                              </a:cubicBezTo>
                              <a:cubicBezTo>
                                <a:pt x="15783" y="20602"/>
                                <a:pt x="15918" y="20612"/>
                                <a:pt x="16070" y="20605"/>
                              </a:cubicBezTo>
                              <a:cubicBezTo>
                                <a:pt x="16433" y="20584"/>
                                <a:pt x="16758" y="20446"/>
                                <a:pt x="17133" y="20471"/>
                              </a:cubicBezTo>
                              <a:cubicBezTo>
                                <a:pt x="17187" y="20475"/>
                                <a:pt x="17192" y="20429"/>
                                <a:pt x="17154" y="20415"/>
                              </a:cubicBezTo>
                              <a:cubicBezTo>
                                <a:pt x="16786" y="20245"/>
                                <a:pt x="16287" y="20168"/>
                                <a:pt x="15842" y="20224"/>
                              </a:cubicBezTo>
                              <a:cubicBezTo>
                                <a:pt x="15907" y="20203"/>
                                <a:pt x="15972" y="20189"/>
                                <a:pt x="16037" y="20175"/>
                              </a:cubicBezTo>
                              <a:cubicBezTo>
                                <a:pt x="16439" y="20097"/>
                                <a:pt x="16894" y="20027"/>
                                <a:pt x="17301" y="20111"/>
                              </a:cubicBezTo>
                              <a:cubicBezTo>
                                <a:pt x="17447" y="20224"/>
                                <a:pt x="17512" y="20358"/>
                                <a:pt x="17604" y="20492"/>
                              </a:cubicBezTo>
                              <a:cubicBezTo>
                                <a:pt x="17610" y="20503"/>
                                <a:pt x="17620" y="20513"/>
                                <a:pt x="17631" y="20528"/>
                              </a:cubicBezTo>
                              <a:cubicBezTo>
                                <a:pt x="17414" y="20637"/>
                                <a:pt x="17181" y="20743"/>
                                <a:pt x="16937" y="20827"/>
                              </a:cubicBezTo>
                              <a:close/>
                              <a:moveTo>
                                <a:pt x="18380" y="20506"/>
                              </a:moveTo>
                              <a:cubicBezTo>
                                <a:pt x="18629" y="20672"/>
                                <a:pt x="18748" y="20891"/>
                                <a:pt x="18970" y="21067"/>
                              </a:cubicBezTo>
                              <a:cubicBezTo>
                                <a:pt x="18542" y="20976"/>
                                <a:pt x="18174" y="20905"/>
                                <a:pt x="17881" y="20644"/>
                              </a:cubicBezTo>
                              <a:cubicBezTo>
                                <a:pt x="17723" y="20506"/>
                                <a:pt x="17658" y="20327"/>
                                <a:pt x="17517" y="20185"/>
                              </a:cubicBezTo>
                              <a:cubicBezTo>
                                <a:pt x="17886" y="20365"/>
                                <a:pt x="18228" y="20581"/>
                                <a:pt x="18493" y="20827"/>
                              </a:cubicBezTo>
                              <a:cubicBezTo>
                                <a:pt x="18504" y="20838"/>
                                <a:pt x="18531" y="20827"/>
                                <a:pt x="18520" y="20817"/>
                              </a:cubicBezTo>
                              <a:cubicBezTo>
                                <a:pt x="18298" y="20595"/>
                                <a:pt x="18049" y="20394"/>
                                <a:pt x="17745" y="20221"/>
                              </a:cubicBezTo>
                              <a:cubicBezTo>
                                <a:pt x="17978" y="20291"/>
                                <a:pt x="18201" y="20383"/>
                                <a:pt x="18380" y="20506"/>
                              </a:cubicBezTo>
                              <a:close/>
                              <a:moveTo>
                                <a:pt x="18916" y="16030"/>
                              </a:moveTo>
                              <a:cubicBezTo>
                                <a:pt x="19068" y="16143"/>
                                <a:pt x="19225" y="16245"/>
                                <a:pt x="19307" y="16400"/>
                              </a:cubicBezTo>
                              <a:cubicBezTo>
                                <a:pt x="19393" y="16570"/>
                                <a:pt x="19388" y="16746"/>
                                <a:pt x="19334" y="16919"/>
                              </a:cubicBezTo>
                              <a:cubicBezTo>
                                <a:pt x="19317" y="16711"/>
                                <a:pt x="19198" y="16503"/>
                                <a:pt x="19074" y="16312"/>
                              </a:cubicBezTo>
                              <a:cubicBezTo>
                                <a:pt x="19068" y="16301"/>
                                <a:pt x="19041" y="16308"/>
                                <a:pt x="19046" y="16319"/>
                              </a:cubicBezTo>
                              <a:cubicBezTo>
                                <a:pt x="19198" y="16605"/>
                                <a:pt x="19247" y="16873"/>
                                <a:pt x="19182" y="17169"/>
                              </a:cubicBezTo>
                              <a:cubicBezTo>
                                <a:pt x="19166" y="17190"/>
                                <a:pt x="19155" y="17212"/>
                                <a:pt x="19139" y="17236"/>
                              </a:cubicBezTo>
                              <a:cubicBezTo>
                                <a:pt x="18721" y="16883"/>
                                <a:pt x="19052" y="16428"/>
                                <a:pt x="18916" y="16030"/>
                              </a:cubicBezTo>
                              <a:close/>
                              <a:moveTo>
                                <a:pt x="20114" y="9518"/>
                              </a:moveTo>
                              <a:cubicBezTo>
                                <a:pt x="20120" y="9518"/>
                                <a:pt x="20131" y="9518"/>
                                <a:pt x="20136" y="9518"/>
                              </a:cubicBezTo>
                              <a:cubicBezTo>
                                <a:pt x="20136" y="9521"/>
                                <a:pt x="20142" y="9521"/>
                                <a:pt x="20142" y="9525"/>
                              </a:cubicBezTo>
                              <a:cubicBezTo>
                                <a:pt x="20131" y="9521"/>
                                <a:pt x="20120" y="9521"/>
                                <a:pt x="20114" y="9518"/>
                              </a:cubicBezTo>
                              <a:close/>
                              <a:moveTo>
                                <a:pt x="20510" y="9327"/>
                              </a:moveTo>
                              <a:cubicBezTo>
                                <a:pt x="20364" y="9355"/>
                                <a:pt x="20223" y="9391"/>
                                <a:pt x="20087" y="9433"/>
                              </a:cubicBezTo>
                              <a:cubicBezTo>
                                <a:pt x="19984" y="9433"/>
                                <a:pt x="19881" y="9437"/>
                                <a:pt x="19778" y="9444"/>
                              </a:cubicBezTo>
                              <a:cubicBezTo>
                                <a:pt x="20017" y="9401"/>
                                <a:pt x="20261" y="9359"/>
                                <a:pt x="20510" y="9327"/>
                              </a:cubicBezTo>
                              <a:close/>
                              <a:moveTo>
                                <a:pt x="19052" y="9482"/>
                              </a:moveTo>
                              <a:cubicBezTo>
                                <a:pt x="19036" y="9482"/>
                                <a:pt x="19025" y="9482"/>
                                <a:pt x="19008" y="9482"/>
                              </a:cubicBezTo>
                              <a:cubicBezTo>
                                <a:pt x="19008" y="9482"/>
                                <a:pt x="19003" y="9482"/>
                                <a:pt x="19003" y="9479"/>
                              </a:cubicBezTo>
                              <a:cubicBezTo>
                                <a:pt x="19019" y="9482"/>
                                <a:pt x="19036" y="9482"/>
                                <a:pt x="19052" y="9482"/>
                              </a:cubicBezTo>
                              <a:close/>
                              <a:moveTo>
                                <a:pt x="17127" y="9105"/>
                              </a:moveTo>
                              <a:cubicBezTo>
                                <a:pt x="17583" y="8893"/>
                                <a:pt x="18184" y="8929"/>
                                <a:pt x="18705" y="9006"/>
                              </a:cubicBezTo>
                              <a:cubicBezTo>
                                <a:pt x="18363" y="9119"/>
                                <a:pt x="17962" y="9183"/>
                                <a:pt x="17583" y="9176"/>
                              </a:cubicBezTo>
                              <a:cubicBezTo>
                                <a:pt x="17572" y="9176"/>
                                <a:pt x="17566" y="9179"/>
                                <a:pt x="17561" y="9179"/>
                              </a:cubicBezTo>
                              <a:cubicBezTo>
                                <a:pt x="17447" y="9176"/>
                                <a:pt x="17333" y="9176"/>
                                <a:pt x="17219" y="9183"/>
                              </a:cubicBezTo>
                              <a:cubicBezTo>
                                <a:pt x="17566" y="9140"/>
                                <a:pt x="17908" y="9091"/>
                                <a:pt x="18249" y="9049"/>
                              </a:cubicBezTo>
                              <a:cubicBezTo>
                                <a:pt x="18260" y="9049"/>
                                <a:pt x="18260" y="9034"/>
                                <a:pt x="18244" y="9034"/>
                              </a:cubicBezTo>
                              <a:cubicBezTo>
                                <a:pt x="17864" y="9056"/>
                                <a:pt x="17480" y="9084"/>
                                <a:pt x="17105" y="9133"/>
                              </a:cubicBezTo>
                              <a:cubicBezTo>
                                <a:pt x="17116" y="9123"/>
                                <a:pt x="17122" y="9116"/>
                                <a:pt x="17127" y="9105"/>
                              </a:cubicBezTo>
                              <a:close/>
                              <a:moveTo>
                                <a:pt x="17284" y="9271"/>
                              </a:moveTo>
                              <a:cubicBezTo>
                                <a:pt x="17198" y="9295"/>
                                <a:pt x="17111" y="9324"/>
                                <a:pt x="17024" y="9352"/>
                              </a:cubicBezTo>
                              <a:cubicBezTo>
                                <a:pt x="17035" y="9331"/>
                                <a:pt x="17046" y="9310"/>
                                <a:pt x="17057" y="9285"/>
                              </a:cubicBezTo>
                              <a:cubicBezTo>
                                <a:pt x="17133" y="9278"/>
                                <a:pt x="17208" y="9274"/>
                                <a:pt x="17284" y="9271"/>
                              </a:cubicBezTo>
                              <a:close/>
                              <a:moveTo>
                                <a:pt x="17241" y="7824"/>
                              </a:moveTo>
                              <a:cubicBezTo>
                                <a:pt x="17181" y="7824"/>
                                <a:pt x="17122" y="7831"/>
                                <a:pt x="17057" y="7839"/>
                              </a:cubicBezTo>
                              <a:cubicBezTo>
                                <a:pt x="16878" y="7867"/>
                                <a:pt x="16720" y="7909"/>
                                <a:pt x="16536" y="7913"/>
                              </a:cubicBezTo>
                              <a:cubicBezTo>
                                <a:pt x="16477" y="7902"/>
                                <a:pt x="16411" y="7895"/>
                                <a:pt x="16357" y="7874"/>
                              </a:cubicBezTo>
                              <a:cubicBezTo>
                                <a:pt x="16281" y="7849"/>
                                <a:pt x="16216" y="7814"/>
                                <a:pt x="16146" y="7786"/>
                              </a:cubicBezTo>
                              <a:cubicBezTo>
                                <a:pt x="16135" y="7782"/>
                                <a:pt x="16124" y="7779"/>
                                <a:pt x="16119" y="7775"/>
                              </a:cubicBezTo>
                              <a:cubicBezTo>
                                <a:pt x="16325" y="7779"/>
                                <a:pt x="16536" y="7779"/>
                                <a:pt x="16742" y="7786"/>
                              </a:cubicBezTo>
                              <a:cubicBezTo>
                                <a:pt x="16753" y="7786"/>
                                <a:pt x="16753" y="7775"/>
                                <a:pt x="16742" y="7775"/>
                              </a:cubicBezTo>
                              <a:cubicBezTo>
                                <a:pt x="16455" y="7750"/>
                                <a:pt x="16167" y="7722"/>
                                <a:pt x="15880" y="7715"/>
                              </a:cubicBezTo>
                              <a:cubicBezTo>
                                <a:pt x="16346" y="7602"/>
                                <a:pt x="16786" y="7659"/>
                                <a:pt x="17241" y="7824"/>
                              </a:cubicBezTo>
                              <a:close/>
                              <a:moveTo>
                                <a:pt x="15295" y="8043"/>
                              </a:moveTo>
                              <a:cubicBezTo>
                                <a:pt x="15398" y="7980"/>
                                <a:pt x="15528" y="7909"/>
                                <a:pt x="15658" y="7874"/>
                              </a:cubicBezTo>
                              <a:cubicBezTo>
                                <a:pt x="15858" y="7817"/>
                                <a:pt x="15994" y="7856"/>
                                <a:pt x="16173" y="7920"/>
                              </a:cubicBezTo>
                              <a:cubicBezTo>
                                <a:pt x="16265" y="7955"/>
                                <a:pt x="16357" y="7976"/>
                                <a:pt x="16455" y="8001"/>
                              </a:cubicBezTo>
                              <a:cubicBezTo>
                                <a:pt x="16607" y="8047"/>
                                <a:pt x="16585" y="8061"/>
                                <a:pt x="16612" y="8163"/>
                              </a:cubicBezTo>
                              <a:cubicBezTo>
                                <a:pt x="16639" y="8279"/>
                                <a:pt x="16769" y="8279"/>
                                <a:pt x="16889" y="8350"/>
                              </a:cubicBezTo>
                              <a:cubicBezTo>
                                <a:pt x="16959" y="8392"/>
                                <a:pt x="17067" y="8477"/>
                                <a:pt x="17100" y="8541"/>
                              </a:cubicBezTo>
                              <a:cubicBezTo>
                                <a:pt x="17133" y="8622"/>
                                <a:pt x="17073" y="8724"/>
                                <a:pt x="17073" y="8809"/>
                              </a:cubicBezTo>
                              <a:cubicBezTo>
                                <a:pt x="17073" y="8823"/>
                                <a:pt x="17095" y="8833"/>
                                <a:pt x="17095" y="8844"/>
                              </a:cubicBezTo>
                              <a:cubicBezTo>
                                <a:pt x="17100" y="8904"/>
                                <a:pt x="17057" y="8981"/>
                                <a:pt x="17008" y="9038"/>
                              </a:cubicBezTo>
                              <a:cubicBezTo>
                                <a:pt x="16975" y="9077"/>
                                <a:pt x="16937" y="9101"/>
                                <a:pt x="16916" y="9147"/>
                              </a:cubicBezTo>
                              <a:cubicBezTo>
                                <a:pt x="16883" y="9228"/>
                                <a:pt x="16899" y="9310"/>
                                <a:pt x="16834" y="9391"/>
                              </a:cubicBezTo>
                              <a:cubicBezTo>
                                <a:pt x="16753" y="9489"/>
                                <a:pt x="16628" y="9574"/>
                                <a:pt x="16509" y="9655"/>
                              </a:cubicBezTo>
                              <a:cubicBezTo>
                                <a:pt x="16504" y="9659"/>
                                <a:pt x="16498" y="9666"/>
                                <a:pt x="16493" y="9669"/>
                              </a:cubicBezTo>
                              <a:cubicBezTo>
                                <a:pt x="16298" y="9652"/>
                                <a:pt x="16102" y="9662"/>
                                <a:pt x="15880" y="9680"/>
                              </a:cubicBezTo>
                              <a:cubicBezTo>
                                <a:pt x="15680" y="9698"/>
                                <a:pt x="15463" y="9712"/>
                                <a:pt x="15246" y="9736"/>
                              </a:cubicBezTo>
                              <a:cubicBezTo>
                                <a:pt x="15560" y="9673"/>
                                <a:pt x="15880" y="9620"/>
                                <a:pt x="16205" y="9574"/>
                              </a:cubicBezTo>
                              <a:cubicBezTo>
                                <a:pt x="16222" y="9571"/>
                                <a:pt x="16216" y="9556"/>
                                <a:pt x="16200" y="9556"/>
                              </a:cubicBezTo>
                              <a:cubicBezTo>
                                <a:pt x="15495" y="9616"/>
                                <a:pt x="14790" y="9740"/>
                                <a:pt x="14140" y="9927"/>
                              </a:cubicBezTo>
                              <a:cubicBezTo>
                                <a:pt x="14145" y="9906"/>
                                <a:pt x="14151" y="9881"/>
                                <a:pt x="14151" y="9860"/>
                              </a:cubicBezTo>
                              <a:cubicBezTo>
                                <a:pt x="14796" y="9669"/>
                                <a:pt x="15463" y="9521"/>
                                <a:pt x="16146" y="9412"/>
                              </a:cubicBezTo>
                              <a:cubicBezTo>
                                <a:pt x="16162" y="9408"/>
                                <a:pt x="16157" y="9391"/>
                                <a:pt x="16140" y="9394"/>
                              </a:cubicBezTo>
                              <a:cubicBezTo>
                                <a:pt x="15522" y="9468"/>
                                <a:pt x="14926" y="9585"/>
                                <a:pt x="14346" y="9736"/>
                              </a:cubicBezTo>
                              <a:cubicBezTo>
                                <a:pt x="14579" y="9645"/>
                                <a:pt x="14817" y="9556"/>
                                <a:pt x="15072" y="9482"/>
                              </a:cubicBezTo>
                              <a:cubicBezTo>
                                <a:pt x="15392" y="9391"/>
                                <a:pt x="15723" y="9310"/>
                                <a:pt x="16043" y="9221"/>
                              </a:cubicBezTo>
                              <a:cubicBezTo>
                                <a:pt x="16059" y="9218"/>
                                <a:pt x="16048" y="9200"/>
                                <a:pt x="16032" y="9204"/>
                              </a:cubicBezTo>
                              <a:cubicBezTo>
                                <a:pt x="15685" y="9274"/>
                                <a:pt x="15338" y="9352"/>
                                <a:pt x="14996" y="9444"/>
                              </a:cubicBezTo>
                              <a:cubicBezTo>
                                <a:pt x="14823" y="9489"/>
                                <a:pt x="14644" y="9542"/>
                                <a:pt x="14476" y="9602"/>
                              </a:cubicBezTo>
                              <a:cubicBezTo>
                                <a:pt x="14953" y="9362"/>
                                <a:pt x="15474" y="9158"/>
                                <a:pt x="16043" y="9017"/>
                              </a:cubicBezTo>
                              <a:cubicBezTo>
                                <a:pt x="16054" y="9013"/>
                                <a:pt x="16048" y="9006"/>
                                <a:pt x="16037" y="9006"/>
                              </a:cubicBezTo>
                              <a:cubicBezTo>
                                <a:pt x="15474" y="9119"/>
                                <a:pt x="14931" y="9292"/>
                                <a:pt x="14465" y="9525"/>
                              </a:cubicBezTo>
                              <a:cubicBezTo>
                                <a:pt x="14931" y="9246"/>
                                <a:pt x="15479" y="9038"/>
                                <a:pt x="16021" y="8819"/>
                              </a:cubicBezTo>
                              <a:cubicBezTo>
                                <a:pt x="16027" y="8816"/>
                                <a:pt x="16021" y="8809"/>
                                <a:pt x="16016" y="8812"/>
                              </a:cubicBezTo>
                              <a:cubicBezTo>
                                <a:pt x="15360" y="9020"/>
                                <a:pt x="14687" y="9260"/>
                                <a:pt x="14194" y="9613"/>
                              </a:cubicBezTo>
                              <a:cubicBezTo>
                                <a:pt x="14189" y="9613"/>
                                <a:pt x="14189" y="9609"/>
                                <a:pt x="14183" y="9609"/>
                              </a:cubicBezTo>
                              <a:cubicBezTo>
                                <a:pt x="14579" y="9317"/>
                                <a:pt x="15002" y="9038"/>
                                <a:pt x="15446" y="8773"/>
                              </a:cubicBezTo>
                              <a:cubicBezTo>
                                <a:pt x="15457" y="8766"/>
                                <a:pt x="15441" y="8756"/>
                                <a:pt x="15425" y="8759"/>
                              </a:cubicBezTo>
                              <a:cubicBezTo>
                                <a:pt x="15002" y="8978"/>
                                <a:pt x="14611" y="9218"/>
                                <a:pt x="14243" y="9472"/>
                              </a:cubicBezTo>
                              <a:cubicBezTo>
                                <a:pt x="14254" y="9461"/>
                                <a:pt x="14259" y="9451"/>
                                <a:pt x="14270" y="9444"/>
                              </a:cubicBezTo>
                              <a:cubicBezTo>
                                <a:pt x="14574" y="9190"/>
                                <a:pt x="14855" y="8929"/>
                                <a:pt x="15175" y="8685"/>
                              </a:cubicBezTo>
                              <a:cubicBezTo>
                                <a:pt x="15186" y="8678"/>
                                <a:pt x="15170" y="8668"/>
                                <a:pt x="15159" y="8675"/>
                              </a:cubicBezTo>
                              <a:cubicBezTo>
                                <a:pt x="14904" y="8847"/>
                                <a:pt x="14649" y="9024"/>
                                <a:pt x="14427" y="9214"/>
                              </a:cubicBezTo>
                              <a:cubicBezTo>
                                <a:pt x="14454" y="9168"/>
                                <a:pt x="14476" y="9123"/>
                                <a:pt x="14498" y="9077"/>
                              </a:cubicBezTo>
                              <a:cubicBezTo>
                                <a:pt x="14503" y="9070"/>
                                <a:pt x="14503" y="9066"/>
                                <a:pt x="14508" y="9059"/>
                              </a:cubicBezTo>
                              <a:cubicBezTo>
                                <a:pt x="14514" y="9059"/>
                                <a:pt x="14514" y="9056"/>
                                <a:pt x="14519" y="9052"/>
                              </a:cubicBezTo>
                              <a:cubicBezTo>
                                <a:pt x="14628" y="8939"/>
                                <a:pt x="14725" y="8823"/>
                                <a:pt x="14839" y="8713"/>
                              </a:cubicBezTo>
                              <a:cubicBezTo>
                                <a:pt x="14850" y="8706"/>
                                <a:pt x="14828" y="8696"/>
                                <a:pt x="14817" y="8703"/>
                              </a:cubicBezTo>
                              <a:cubicBezTo>
                                <a:pt x="14742" y="8763"/>
                                <a:pt x="14671" y="8826"/>
                                <a:pt x="14601" y="8890"/>
                              </a:cubicBezTo>
                              <a:cubicBezTo>
                                <a:pt x="14633" y="8823"/>
                                <a:pt x="14671" y="8759"/>
                                <a:pt x="14698" y="8692"/>
                              </a:cubicBezTo>
                              <a:cubicBezTo>
                                <a:pt x="14866" y="8466"/>
                                <a:pt x="15007" y="8223"/>
                                <a:pt x="15295" y="8043"/>
                              </a:cubicBezTo>
                              <a:close/>
                              <a:moveTo>
                                <a:pt x="16693" y="9705"/>
                              </a:moveTo>
                              <a:cubicBezTo>
                                <a:pt x="16683" y="9701"/>
                                <a:pt x="16666" y="9701"/>
                                <a:pt x="16655" y="9698"/>
                              </a:cubicBezTo>
                              <a:cubicBezTo>
                                <a:pt x="16655" y="9698"/>
                                <a:pt x="16661" y="9694"/>
                                <a:pt x="16661" y="9694"/>
                              </a:cubicBezTo>
                              <a:cubicBezTo>
                                <a:pt x="16672" y="9698"/>
                                <a:pt x="16683" y="9701"/>
                                <a:pt x="16693" y="9705"/>
                              </a:cubicBezTo>
                              <a:close/>
                              <a:moveTo>
                                <a:pt x="15051" y="8008"/>
                              </a:moveTo>
                              <a:cubicBezTo>
                                <a:pt x="15040" y="8022"/>
                                <a:pt x="15023" y="8033"/>
                                <a:pt x="15013" y="8047"/>
                              </a:cubicBezTo>
                              <a:cubicBezTo>
                                <a:pt x="15018" y="7990"/>
                                <a:pt x="15018" y="7934"/>
                                <a:pt x="15018" y="7874"/>
                              </a:cubicBezTo>
                              <a:cubicBezTo>
                                <a:pt x="15045" y="7754"/>
                                <a:pt x="15089" y="7637"/>
                                <a:pt x="15137" y="7525"/>
                              </a:cubicBezTo>
                              <a:cubicBezTo>
                                <a:pt x="15148" y="7690"/>
                                <a:pt x="15127" y="7860"/>
                                <a:pt x="15051" y="8008"/>
                              </a:cubicBezTo>
                              <a:close/>
                              <a:moveTo>
                                <a:pt x="15132" y="7447"/>
                              </a:moveTo>
                              <a:cubicBezTo>
                                <a:pt x="15083" y="7521"/>
                                <a:pt x="15040" y="7599"/>
                                <a:pt x="15007" y="7676"/>
                              </a:cubicBezTo>
                              <a:cubicBezTo>
                                <a:pt x="15007" y="7659"/>
                                <a:pt x="15002" y="7637"/>
                                <a:pt x="15002" y="7620"/>
                              </a:cubicBezTo>
                              <a:cubicBezTo>
                                <a:pt x="15018" y="7496"/>
                                <a:pt x="15056" y="7376"/>
                                <a:pt x="15099" y="7260"/>
                              </a:cubicBezTo>
                              <a:cubicBezTo>
                                <a:pt x="15110" y="7320"/>
                                <a:pt x="15127" y="7380"/>
                                <a:pt x="15132" y="7447"/>
                              </a:cubicBezTo>
                              <a:close/>
                              <a:moveTo>
                                <a:pt x="14123" y="6216"/>
                              </a:moveTo>
                              <a:cubicBezTo>
                                <a:pt x="14611" y="6375"/>
                                <a:pt x="14926" y="6734"/>
                                <a:pt x="15040" y="7062"/>
                              </a:cubicBezTo>
                              <a:cubicBezTo>
                                <a:pt x="15056" y="7105"/>
                                <a:pt x="15067" y="7147"/>
                                <a:pt x="15083" y="7193"/>
                              </a:cubicBezTo>
                              <a:cubicBezTo>
                                <a:pt x="15034" y="7274"/>
                                <a:pt x="14996" y="7355"/>
                                <a:pt x="14969" y="7443"/>
                              </a:cubicBezTo>
                              <a:cubicBezTo>
                                <a:pt x="14964" y="7415"/>
                                <a:pt x="14953" y="7387"/>
                                <a:pt x="14948" y="7355"/>
                              </a:cubicBezTo>
                              <a:cubicBezTo>
                                <a:pt x="14942" y="7246"/>
                                <a:pt x="14942" y="7137"/>
                                <a:pt x="14964" y="7027"/>
                              </a:cubicBezTo>
                              <a:cubicBezTo>
                                <a:pt x="14964" y="7020"/>
                                <a:pt x="14942" y="7017"/>
                                <a:pt x="14942" y="7024"/>
                              </a:cubicBezTo>
                              <a:cubicBezTo>
                                <a:pt x="14920" y="7080"/>
                                <a:pt x="14904" y="7137"/>
                                <a:pt x="14893" y="7193"/>
                              </a:cubicBezTo>
                              <a:cubicBezTo>
                                <a:pt x="14883" y="7161"/>
                                <a:pt x="14866" y="7126"/>
                                <a:pt x="14855" y="7094"/>
                              </a:cubicBezTo>
                              <a:cubicBezTo>
                                <a:pt x="14850" y="7013"/>
                                <a:pt x="14855" y="6932"/>
                                <a:pt x="14855" y="6847"/>
                              </a:cubicBezTo>
                              <a:cubicBezTo>
                                <a:pt x="14855" y="6840"/>
                                <a:pt x="14845" y="6840"/>
                                <a:pt x="14839" y="6847"/>
                              </a:cubicBezTo>
                              <a:cubicBezTo>
                                <a:pt x="14817" y="6890"/>
                                <a:pt x="14807" y="6935"/>
                                <a:pt x="14801" y="6981"/>
                              </a:cubicBezTo>
                              <a:cubicBezTo>
                                <a:pt x="14731" y="6837"/>
                                <a:pt x="14639" y="6696"/>
                                <a:pt x="14536" y="6558"/>
                              </a:cubicBezTo>
                              <a:cubicBezTo>
                                <a:pt x="14530" y="6547"/>
                                <a:pt x="14503" y="6554"/>
                                <a:pt x="14508" y="6565"/>
                              </a:cubicBezTo>
                              <a:cubicBezTo>
                                <a:pt x="14568" y="6671"/>
                                <a:pt x="14622" y="6780"/>
                                <a:pt x="14666" y="6893"/>
                              </a:cubicBezTo>
                              <a:cubicBezTo>
                                <a:pt x="14601" y="6833"/>
                                <a:pt x="14519" y="6780"/>
                                <a:pt x="14433" y="6738"/>
                              </a:cubicBezTo>
                              <a:cubicBezTo>
                                <a:pt x="14422" y="6734"/>
                                <a:pt x="14411" y="6745"/>
                                <a:pt x="14416" y="6748"/>
                              </a:cubicBezTo>
                              <a:cubicBezTo>
                                <a:pt x="14557" y="6840"/>
                                <a:pt x="14649" y="6942"/>
                                <a:pt x="14725" y="7059"/>
                              </a:cubicBezTo>
                              <a:cubicBezTo>
                                <a:pt x="14736" y="7084"/>
                                <a:pt x="14742" y="7108"/>
                                <a:pt x="14752" y="7133"/>
                              </a:cubicBezTo>
                              <a:cubicBezTo>
                                <a:pt x="14671" y="7069"/>
                                <a:pt x="14573" y="7017"/>
                                <a:pt x="14460" y="6981"/>
                              </a:cubicBezTo>
                              <a:cubicBezTo>
                                <a:pt x="14443" y="6978"/>
                                <a:pt x="14433" y="6988"/>
                                <a:pt x="14449" y="6995"/>
                              </a:cubicBezTo>
                              <a:cubicBezTo>
                                <a:pt x="14611" y="7066"/>
                                <a:pt x="14720" y="7158"/>
                                <a:pt x="14790" y="7267"/>
                              </a:cubicBezTo>
                              <a:cubicBezTo>
                                <a:pt x="14812" y="7348"/>
                                <a:pt x="14828" y="7429"/>
                                <a:pt x="14839" y="7510"/>
                              </a:cubicBezTo>
                              <a:cubicBezTo>
                                <a:pt x="14758" y="7383"/>
                                <a:pt x="14639" y="7267"/>
                                <a:pt x="14498" y="7161"/>
                              </a:cubicBezTo>
                              <a:cubicBezTo>
                                <a:pt x="14487" y="7151"/>
                                <a:pt x="14460" y="7165"/>
                                <a:pt x="14470" y="7175"/>
                              </a:cubicBezTo>
                              <a:cubicBezTo>
                                <a:pt x="14519" y="7218"/>
                                <a:pt x="14563" y="7260"/>
                                <a:pt x="14601" y="7306"/>
                              </a:cubicBezTo>
                              <a:cubicBezTo>
                                <a:pt x="14519" y="7253"/>
                                <a:pt x="14405" y="7232"/>
                                <a:pt x="14313" y="7189"/>
                              </a:cubicBezTo>
                              <a:cubicBezTo>
                                <a:pt x="14302" y="7186"/>
                                <a:pt x="14297" y="7182"/>
                                <a:pt x="14286" y="7179"/>
                              </a:cubicBezTo>
                              <a:cubicBezTo>
                                <a:pt x="14286" y="6868"/>
                                <a:pt x="14400" y="6473"/>
                                <a:pt x="14123" y="6216"/>
                              </a:cubicBezTo>
                              <a:close/>
                              <a:moveTo>
                                <a:pt x="12210" y="7701"/>
                              </a:moveTo>
                              <a:cubicBezTo>
                                <a:pt x="12226" y="7630"/>
                                <a:pt x="12248" y="7532"/>
                                <a:pt x="12323" y="7479"/>
                              </a:cubicBezTo>
                              <a:cubicBezTo>
                                <a:pt x="12405" y="7422"/>
                                <a:pt x="12475" y="7447"/>
                                <a:pt x="12567" y="7429"/>
                              </a:cubicBezTo>
                              <a:cubicBezTo>
                                <a:pt x="12703" y="7401"/>
                                <a:pt x="12763" y="7313"/>
                                <a:pt x="12920" y="7309"/>
                              </a:cubicBezTo>
                              <a:cubicBezTo>
                                <a:pt x="13039" y="7309"/>
                                <a:pt x="13137" y="7327"/>
                                <a:pt x="13256" y="7306"/>
                              </a:cubicBezTo>
                              <a:cubicBezTo>
                                <a:pt x="13332" y="7292"/>
                                <a:pt x="13381" y="7271"/>
                                <a:pt x="13462" y="7271"/>
                              </a:cubicBezTo>
                              <a:cubicBezTo>
                                <a:pt x="13505" y="7271"/>
                                <a:pt x="13543" y="7281"/>
                                <a:pt x="13592" y="7274"/>
                              </a:cubicBezTo>
                              <a:cubicBezTo>
                                <a:pt x="13636" y="7267"/>
                                <a:pt x="13679" y="7242"/>
                                <a:pt x="13717" y="7235"/>
                              </a:cubicBezTo>
                              <a:cubicBezTo>
                                <a:pt x="13961" y="7207"/>
                                <a:pt x="13863" y="7281"/>
                                <a:pt x="14010" y="7278"/>
                              </a:cubicBezTo>
                              <a:cubicBezTo>
                                <a:pt x="14080" y="7278"/>
                                <a:pt x="14134" y="7256"/>
                                <a:pt x="14194" y="7263"/>
                              </a:cubicBezTo>
                              <a:cubicBezTo>
                                <a:pt x="14205" y="7267"/>
                                <a:pt x="14216" y="7271"/>
                                <a:pt x="14232" y="7271"/>
                              </a:cubicBezTo>
                              <a:cubicBezTo>
                                <a:pt x="14232" y="7271"/>
                                <a:pt x="14237" y="7271"/>
                                <a:pt x="14237" y="7271"/>
                              </a:cubicBezTo>
                              <a:cubicBezTo>
                                <a:pt x="14259" y="7278"/>
                                <a:pt x="14292" y="7306"/>
                                <a:pt x="14319" y="7316"/>
                              </a:cubicBezTo>
                              <a:cubicBezTo>
                                <a:pt x="14411" y="7362"/>
                                <a:pt x="14519" y="7383"/>
                                <a:pt x="14584" y="7458"/>
                              </a:cubicBezTo>
                              <a:cubicBezTo>
                                <a:pt x="14704" y="7592"/>
                                <a:pt x="14742" y="7775"/>
                                <a:pt x="14747" y="7927"/>
                              </a:cubicBezTo>
                              <a:cubicBezTo>
                                <a:pt x="14752" y="8209"/>
                                <a:pt x="14622" y="8484"/>
                                <a:pt x="14487" y="8749"/>
                              </a:cubicBezTo>
                              <a:cubicBezTo>
                                <a:pt x="14373" y="8971"/>
                                <a:pt x="14270" y="9292"/>
                                <a:pt x="14026" y="9482"/>
                              </a:cubicBezTo>
                              <a:cubicBezTo>
                                <a:pt x="14124" y="9190"/>
                                <a:pt x="14194" y="8893"/>
                                <a:pt x="14248" y="8597"/>
                              </a:cubicBezTo>
                              <a:cubicBezTo>
                                <a:pt x="14248" y="8586"/>
                                <a:pt x="14221" y="8583"/>
                                <a:pt x="14216" y="8593"/>
                              </a:cubicBezTo>
                              <a:cubicBezTo>
                                <a:pt x="14151" y="8854"/>
                                <a:pt x="14069" y="9112"/>
                                <a:pt x="13977" y="9370"/>
                              </a:cubicBezTo>
                              <a:cubicBezTo>
                                <a:pt x="14048" y="8989"/>
                                <a:pt x="14064" y="8608"/>
                                <a:pt x="14096" y="8227"/>
                              </a:cubicBezTo>
                              <a:cubicBezTo>
                                <a:pt x="14096" y="8216"/>
                                <a:pt x="14069" y="8216"/>
                                <a:pt x="14069" y="8227"/>
                              </a:cubicBezTo>
                              <a:cubicBezTo>
                                <a:pt x="14031" y="8639"/>
                                <a:pt x="13939" y="9049"/>
                                <a:pt x="13869" y="9458"/>
                              </a:cubicBezTo>
                              <a:cubicBezTo>
                                <a:pt x="13863" y="9454"/>
                                <a:pt x="13852" y="9451"/>
                                <a:pt x="13842" y="9447"/>
                              </a:cubicBezTo>
                              <a:cubicBezTo>
                                <a:pt x="13885" y="9197"/>
                                <a:pt x="13874" y="8936"/>
                                <a:pt x="13852" y="8685"/>
                              </a:cubicBezTo>
                              <a:cubicBezTo>
                                <a:pt x="13831" y="8438"/>
                                <a:pt x="13798" y="8191"/>
                                <a:pt x="13722" y="7948"/>
                              </a:cubicBezTo>
                              <a:cubicBezTo>
                                <a:pt x="13722" y="7941"/>
                                <a:pt x="13706" y="7944"/>
                                <a:pt x="13706" y="7948"/>
                              </a:cubicBezTo>
                              <a:cubicBezTo>
                                <a:pt x="13739" y="8198"/>
                                <a:pt x="13771" y="8449"/>
                                <a:pt x="13782" y="8703"/>
                              </a:cubicBezTo>
                              <a:cubicBezTo>
                                <a:pt x="13787" y="8943"/>
                                <a:pt x="13760" y="9183"/>
                                <a:pt x="13749" y="9422"/>
                              </a:cubicBezTo>
                              <a:cubicBezTo>
                                <a:pt x="13722" y="9415"/>
                                <a:pt x="13690" y="9412"/>
                                <a:pt x="13663" y="9405"/>
                              </a:cubicBezTo>
                              <a:cubicBezTo>
                                <a:pt x="13701" y="9126"/>
                                <a:pt x="13657" y="8833"/>
                                <a:pt x="13619" y="8558"/>
                              </a:cubicBezTo>
                              <a:cubicBezTo>
                                <a:pt x="13581" y="8283"/>
                                <a:pt x="13533" y="8008"/>
                                <a:pt x="13440" y="7740"/>
                              </a:cubicBezTo>
                              <a:cubicBezTo>
                                <a:pt x="13435" y="7733"/>
                                <a:pt x="13413" y="7733"/>
                                <a:pt x="13419" y="7743"/>
                              </a:cubicBezTo>
                              <a:cubicBezTo>
                                <a:pt x="13462" y="8022"/>
                                <a:pt x="13516" y="8297"/>
                                <a:pt x="13543" y="8576"/>
                              </a:cubicBezTo>
                              <a:cubicBezTo>
                                <a:pt x="13565" y="8791"/>
                                <a:pt x="13554" y="9010"/>
                                <a:pt x="13565" y="9225"/>
                              </a:cubicBezTo>
                              <a:cubicBezTo>
                                <a:pt x="13446" y="8809"/>
                                <a:pt x="13305" y="8399"/>
                                <a:pt x="13153" y="7987"/>
                              </a:cubicBezTo>
                              <a:cubicBezTo>
                                <a:pt x="13148" y="7976"/>
                                <a:pt x="13126" y="7980"/>
                                <a:pt x="13131" y="7990"/>
                              </a:cubicBezTo>
                              <a:cubicBezTo>
                                <a:pt x="13283" y="8456"/>
                                <a:pt x="13408" y="8925"/>
                                <a:pt x="13522" y="9394"/>
                              </a:cubicBezTo>
                              <a:cubicBezTo>
                                <a:pt x="13511" y="9394"/>
                                <a:pt x="13495" y="9394"/>
                                <a:pt x="13484" y="9394"/>
                              </a:cubicBezTo>
                              <a:cubicBezTo>
                                <a:pt x="13478" y="9370"/>
                                <a:pt x="13462" y="9345"/>
                                <a:pt x="13440" y="9320"/>
                              </a:cubicBezTo>
                              <a:cubicBezTo>
                                <a:pt x="13337" y="8886"/>
                                <a:pt x="13137" y="8459"/>
                                <a:pt x="12914" y="8047"/>
                              </a:cubicBezTo>
                              <a:cubicBezTo>
                                <a:pt x="12909" y="8040"/>
                                <a:pt x="12893" y="8043"/>
                                <a:pt x="12898" y="8050"/>
                              </a:cubicBezTo>
                              <a:cubicBezTo>
                                <a:pt x="13072" y="8435"/>
                                <a:pt x="13196" y="8819"/>
                                <a:pt x="13316" y="9211"/>
                              </a:cubicBezTo>
                              <a:cubicBezTo>
                                <a:pt x="13267" y="9176"/>
                                <a:pt x="13218" y="9144"/>
                                <a:pt x="13191" y="9123"/>
                              </a:cubicBezTo>
                              <a:cubicBezTo>
                                <a:pt x="13186" y="9119"/>
                                <a:pt x="13180" y="9116"/>
                                <a:pt x="13175" y="9112"/>
                              </a:cubicBezTo>
                              <a:cubicBezTo>
                                <a:pt x="13088" y="8819"/>
                                <a:pt x="12931" y="8533"/>
                                <a:pt x="12736" y="8265"/>
                              </a:cubicBezTo>
                              <a:cubicBezTo>
                                <a:pt x="12730" y="8258"/>
                                <a:pt x="12714" y="8262"/>
                                <a:pt x="12719" y="8269"/>
                              </a:cubicBezTo>
                              <a:cubicBezTo>
                                <a:pt x="12866" y="8516"/>
                                <a:pt x="12974" y="8766"/>
                                <a:pt x="13061" y="9024"/>
                              </a:cubicBezTo>
                              <a:cubicBezTo>
                                <a:pt x="12990" y="8971"/>
                                <a:pt x="12914" y="8918"/>
                                <a:pt x="12839" y="8869"/>
                              </a:cubicBezTo>
                              <a:cubicBezTo>
                                <a:pt x="12437" y="8526"/>
                                <a:pt x="12107" y="8135"/>
                                <a:pt x="12210" y="7701"/>
                              </a:cubicBezTo>
                              <a:close/>
                              <a:moveTo>
                                <a:pt x="13684" y="10188"/>
                              </a:moveTo>
                              <a:cubicBezTo>
                                <a:pt x="13386" y="10262"/>
                                <a:pt x="12969" y="10206"/>
                                <a:pt x="12887" y="9980"/>
                              </a:cubicBezTo>
                              <a:cubicBezTo>
                                <a:pt x="12833" y="9839"/>
                                <a:pt x="12904" y="9698"/>
                                <a:pt x="13045" y="9602"/>
                              </a:cubicBezTo>
                              <a:cubicBezTo>
                                <a:pt x="13234" y="9497"/>
                                <a:pt x="13516" y="9458"/>
                                <a:pt x="13744" y="9542"/>
                              </a:cubicBezTo>
                              <a:cubicBezTo>
                                <a:pt x="14058" y="9655"/>
                                <a:pt x="14042" y="10096"/>
                                <a:pt x="13684" y="10188"/>
                              </a:cubicBezTo>
                              <a:close/>
                              <a:moveTo>
                                <a:pt x="10605" y="7094"/>
                              </a:moveTo>
                              <a:cubicBezTo>
                                <a:pt x="10610" y="7140"/>
                                <a:pt x="10616" y="7189"/>
                                <a:pt x="10621" y="7239"/>
                              </a:cubicBezTo>
                              <a:cubicBezTo>
                                <a:pt x="10594" y="7182"/>
                                <a:pt x="10572" y="7129"/>
                                <a:pt x="10551" y="7073"/>
                              </a:cubicBezTo>
                              <a:cubicBezTo>
                                <a:pt x="10431" y="6734"/>
                                <a:pt x="10410" y="6360"/>
                                <a:pt x="10529" y="6022"/>
                              </a:cubicBezTo>
                              <a:cubicBezTo>
                                <a:pt x="10540" y="6050"/>
                                <a:pt x="10556" y="6075"/>
                                <a:pt x="10578" y="6099"/>
                              </a:cubicBezTo>
                              <a:cubicBezTo>
                                <a:pt x="10610" y="6145"/>
                                <a:pt x="10654" y="6188"/>
                                <a:pt x="10724" y="6212"/>
                              </a:cubicBezTo>
                              <a:cubicBezTo>
                                <a:pt x="10746" y="6226"/>
                                <a:pt x="10795" y="6226"/>
                                <a:pt x="10800" y="6202"/>
                              </a:cubicBezTo>
                              <a:cubicBezTo>
                                <a:pt x="10822" y="6113"/>
                                <a:pt x="10838" y="6022"/>
                                <a:pt x="10881" y="5937"/>
                              </a:cubicBezTo>
                              <a:cubicBezTo>
                                <a:pt x="10925" y="5852"/>
                                <a:pt x="10995" y="5778"/>
                                <a:pt x="11017" y="5690"/>
                              </a:cubicBezTo>
                              <a:cubicBezTo>
                                <a:pt x="11055" y="5538"/>
                                <a:pt x="11044" y="5380"/>
                                <a:pt x="11104" y="5232"/>
                              </a:cubicBezTo>
                              <a:cubicBezTo>
                                <a:pt x="11109" y="5281"/>
                                <a:pt x="11136" y="5327"/>
                                <a:pt x="11174" y="5376"/>
                              </a:cubicBezTo>
                              <a:cubicBezTo>
                                <a:pt x="11196" y="5404"/>
                                <a:pt x="11255" y="5394"/>
                                <a:pt x="11266" y="5369"/>
                              </a:cubicBezTo>
                              <a:cubicBezTo>
                                <a:pt x="11402" y="5105"/>
                                <a:pt x="11602" y="4953"/>
                                <a:pt x="11933" y="4784"/>
                              </a:cubicBezTo>
                              <a:cubicBezTo>
                                <a:pt x="12069" y="4713"/>
                                <a:pt x="12237" y="4635"/>
                                <a:pt x="12345" y="4540"/>
                              </a:cubicBezTo>
                              <a:cubicBezTo>
                                <a:pt x="12291" y="4688"/>
                                <a:pt x="12307" y="4836"/>
                                <a:pt x="12302" y="4992"/>
                              </a:cubicBezTo>
                              <a:cubicBezTo>
                                <a:pt x="12296" y="5246"/>
                                <a:pt x="12237" y="5500"/>
                                <a:pt x="12145" y="5747"/>
                              </a:cubicBezTo>
                              <a:cubicBezTo>
                                <a:pt x="12134" y="5782"/>
                                <a:pt x="12199" y="5810"/>
                                <a:pt x="12237" y="5782"/>
                              </a:cubicBezTo>
                              <a:cubicBezTo>
                                <a:pt x="12383" y="5673"/>
                                <a:pt x="12562" y="5623"/>
                                <a:pt x="12773" y="5637"/>
                              </a:cubicBezTo>
                              <a:cubicBezTo>
                                <a:pt x="12773" y="5641"/>
                                <a:pt x="12768" y="5641"/>
                                <a:pt x="12768" y="5644"/>
                              </a:cubicBezTo>
                              <a:cubicBezTo>
                                <a:pt x="12535" y="5743"/>
                                <a:pt x="12454" y="5948"/>
                                <a:pt x="12383" y="6117"/>
                              </a:cubicBezTo>
                              <a:cubicBezTo>
                                <a:pt x="12313" y="6286"/>
                                <a:pt x="12231" y="6424"/>
                                <a:pt x="12058" y="6561"/>
                              </a:cubicBezTo>
                              <a:cubicBezTo>
                                <a:pt x="11955" y="6639"/>
                                <a:pt x="11863" y="6710"/>
                                <a:pt x="11803" y="6808"/>
                              </a:cubicBezTo>
                              <a:cubicBezTo>
                                <a:pt x="11781" y="6840"/>
                                <a:pt x="11846" y="6861"/>
                                <a:pt x="11884" y="6847"/>
                              </a:cubicBezTo>
                              <a:cubicBezTo>
                                <a:pt x="12025" y="6801"/>
                                <a:pt x="12172" y="6780"/>
                                <a:pt x="12323" y="6763"/>
                              </a:cubicBezTo>
                              <a:cubicBezTo>
                                <a:pt x="12090" y="6928"/>
                                <a:pt x="12058" y="7225"/>
                                <a:pt x="11863" y="7405"/>
                              </a:cubicBezTo>
                              <a:cubicBezTo>
                                <a:pt x="11619" y="7630"/>
                                <a:pt x="11255" y="7768"/>
                                <a:pt x="11109" y="8025"/>
                              </a:cubicBezTo>
                              <a:cubicBezTo>
                                <a:pt x="11093" y="8001"/>
                                <a:pt x="11082" y="7976"/>
                                <a:pt x="11066" y="7951"/>
                              </a:cubicBezTo>
                              <a:cubicBezTo>
                                <a:pt x="11071" y="7948"/>
                                <a:pt x="11071" y="7944"/>
                                <a:pt x="11071" y="7941"/>
                              </a:cubicBezTo>
                              <a:cubicBezTo>
                                <a:pt x="11136" y="7764"/>
                                <a:pt x="11245" y="7606"/>
                                <a:pt x="11429" y="7468"/>
                              </a:cubicBezTo>
                              <a:cubicBezTo>
                                <a:pt x="11440" y="7461"/>
                                <a:pt x="11423" y="7447"/>
                                <a:pt x="11413" y="7458"/>
                              </a:cubicBezTo>
                              <a:cubicBezTo>
                                <a:pt x="11234" y="7574"/>
                                <a:pt x="11093" y="7715"/>
                                <a:pt x="11017" y="7874"/>
                              </a:cubicBezTo>
                              <a:cubicBezTo>
                                <a:pt x="11001" y="7849"/>
                                <a:pt x="10984" y="7824"/>
                                <a:pt x="10968" y="7800"/>
                              </a:cubicBezTo>
                              <a:cubicBezTo>
                                <a:pt x="11017" y="7676"/>
                                <a:pt x="11109" y="7581"/>
                                <a:pt x="11223" y="7472"/>
                              </a:cubicBezTo>
                              <a:cubicBezTo>
                                <a:pt x="11353" y="7345"/>
                                <a:pt x="11499" y="7228"/>
                                <a:pt x="11657" y="7115"/>
                              </a:cubicBezTo>
                              <a:cubicBezTo>
                                <a:pt x="11673" y="7105"/>
                                <a:pt x="11651" y="7091"/>
                                <a:pt x="11635" y="7101"/>
                              </a:cubicBezTo>
                              <a:cubicBezTo>
                                <a:pt x="11456" y="7218"/>
                                <a:pt x="11283" y="7341"/>
                                <a:pt x="11136" y="7472"/>
                              </a:cubicBezTo>
                              <a:cubicBezTo>
                                <a:pt x="11066" y="7535"/>
                                <a:pt x="10973" y="7613"/>
                                <a:pt x="10919" y="7694"/>
                              </a:cubicBezTo>
                              <a:cubicBezTo>
                                <a:pt x="10908" y="7666"/>
                                <a:pt x="10903" y="7637"/>
                                <a:pt x="10892" y="7609"/>
                              </a:cubicBezTo>
                              <a:cubicBezTo>
                                <a:pt x="10973" y="7503"/>
                                <a:pt x="11049" y="7398"/>
                                <a:pt x="11163" y="7299"/>
                              </a:cubicBezTo>
                              <a:cubicBezTo>
                                <a:pt x="11310" y="7168"/>
                                <a:pt x="11483" y="7052"/>
                                <a:pt x="11684" y="6957"/>
                              </a:cubicBezTo>
                              <a:cubicBezTo>
                                <a:pt x="11700" y="6950"/>
                                <a:pt x="11684" y="6935"/>
                                <a:pt x="11667" y="6942"/>
                              </a:cubicBezTo>
                              <a:cubicBezTo>
                                <a:pt x="11358" y="7073"/>
                                <a:pt x="11049" y="7260"/>
                                <a:pt x="10865" y="7479"/>
                              </a:cubicBezTo>
                              <a:cubicBezTo>
                                <a:pt x="10865" y="7458"/>
                                <a:pt x="10860" y="7433"/>
                                <a:pt x="10860" y="7412"/>
                              </a:cubicBezTo>
                              <a:cubicBezTo>
                                <a:pt x="11033" y="7168"/>
                                <a:pt x="11320" y="6971"/>
                                <a:pt x="11624" y="6787"/>
                              </a:cubicBezTo>
                              <a:cubicBezTo>
                                <a:pt x="11635" y="6780"/>
                                <a:pt x="11619" y="6766"/>
                                <a:pt x="11608" y="6773"/>
                              </a:cubicBezTo>
                              <a:cubicBezTo>
                                <a:pt x="11331" y="6911"/>
                                <a:pt x="11049" y="7069"/>
                                <a:pt x="10865" y="7263"/>
                              </a:cubicBezTo>
                              <a:cubicBezTo>
                                <a:pt x="10865" y="7246"/>
                                <a:pt x="10870" y="7228"/>
                                <a:pt x="10870" y="7211"/>
                              </a:cubicBezTo>
                              <a:cubicBezTo>
                                <a:pt x="10936" y="7080"/>
                                <a:pt x="11060" y="6974"/>
                                <a:pt x="11196" y="6868"/>
                              </a:cubicBezTo>
                              <a:cubicBezTo>
                                <a:pt x="11348" y="6748"/>
                                <a:pt x="11521" y="6639"/>
                                <a:pt x="11705" y="6544"/>
                              </a:cubicBezTo>
                              <a:cubicBezTo>
                                <a:pt x="11716" y="6537"/>
                                <a:pt x="11700" y="6523"/>
                                <a:pt x="11689" y="6530"/>
                              </a:cubicBezTo>
                              <a:cubicBezTo>
                                <a:pt x="11467" y="6632"/>
                                <a:pt x="11255" y="6745"/>
                                <a:pt x="11077" y="6879"/>
                              </a:cubicBezTo>
                              <a:cubicBezTo>
                                <a:pt x="11044" y="6904"/>
                                <a:pt x="11006" y="6932"/>
                                <a:pt x="10973" y="6957"/>
                              </a:cubicBezTo>
                              <a:cubicBezTo>
                                <a:pt x="11060" y="6815"/>
                                <a:pt x="11174" y="6685"/>
                                <a:pt x="11320" y="6561"/>
                              </a:cubicBezTo>
                              <a:cubicBezTo>
                                <a:pt x="11494" y="6413"/>
                                <a:pt x="11695" y="6290"/>
                                <a:pt x="11890" y="6156"/>
                              </a:cubicBezTo>
                              <a:cubicBezTo>
                                <a:pt x="11901" y="6149"/>
                                <a:pt x="11884" y="6131"/>
                                <a:pt x="11868" y="6138"/>
                              </a:cubicBezTo>
                              <a:cubicBezTo>
                                <a:pt x="11543" y="6297"/>
                                <a:pt x="11217" y="6505"/>
                                <a:pt x="11006" y="6745"/>
                              </a:cubicBezTo>
                              <a:cubicBezTo>
                                <a:pt x="11120" y="6600"/>
                                <a:pt x="11245" y="6459"/>
                                <a:pt x="11391" y="6325"/>
                              </a:cubicBezTo>
                              <a:cubicBezTo>
                                <a:pt x="11554" y="6181"/>
                                <a:pt x="11743" y="6061"/>
                                <a:pt x="11928" y="5934"/>
                              </a:cubicBezTo>
                              <a:cubicBezTo>
                                <a:pt x="11933" y="5927"/>
                                <a:pt x="11928" y="5919"/>
                                <a:pt x="11917" y="5923"/>
                              </a:cubicBezTo>
                              <a:cubicBezTo>
                                <a:pt x="11608" y="6064"/>
                                <a:pt x="11337" y="6265"/>
                                <a:pt x="11131" y="6480"/>
                              </a:cubicBezTo>
                              <a:cubicBezTo>
                                <a:pt x="11152" y="6438"/>
                                <a:pt x="11180" y="6399"/>
                                <a:pt x="11207" y="6360"/>
                              </a:cubicBezTo>
                              <a:cubicBezTo>
                                <a:pt x="11299" y="6262"/>
                                <a:pt x="11391" y="6159"/>
                                <a:pt x="11499" y="6068"/>
                              </a:cubicBezTo>
                              <a:cubicBezTo>
                                <a:pt x="11640" y="5948"/>
                                <a:pt x="11798" y="5838"/>
                                <a:pt x="11966" y="5736"/>
                              </a:cubicBezTo>
                              <a:cubicBezTo>
                                <a:pt x="11977" y="5729"/>
                                <a:pt x="11960" y="5718"/>
                                <a:pt x="11949" y="5725"/>
                              </a:cubicBezTo>
                              <a:cubicBezTo>
                                <a:pt x="11770" y="5817"/>
                                <a:pt x="11597" y="5923"/>
                                <a:pt x="11440" y="6039"/>
                              </a:cubicBezTo>
                              <a:cubicBezTo>
                                <a:pt x="11461" y="6015"/>
                                <a:pt x="11478" y="5986"/>
                                <a:pt x="11499" y="5962"/>
                              </a:cubicBezTo>
                              <a:cubicBezTo>
                                <a:pt x="11559" y="5905"/>
                                <a:pt x="11624" y="5845"/>
                                <a:pt x="11689" y="5789"/>
                              </a:cubicBezTo>
                              <a:cubicBezTo>
                                <a:pt x="11808" y="5687"/>
                                <a:pt x="11944" y="5595"/>
                                <a:pt x="12063" y="5493"/>
                              </a:cubicBezTo>
                              <a:cubicBezTo>
                                <a:pt x="12074" y="5486"/>
                                <a:pt x="12058" y="5475"/>
                                <a:pt x="12047" y="5482"/>
                              </a:cubicBezTo>
                              <a:cubicBezTo>
                                <a:pt x="11917" y="5549"/>
                                <a:pt x="11792" y="5630"/>
                                <a:pt x="11678" y="5718"/>
                              </a:cubicBezTo>
                              <a:cubicBezTo>
                                <a:pt x="11695" y="5694"/>
                                <a:pt x="11711" y="5673"/>
                                <a:pt x="11727" y="5648"/>
                              </a:cubicBezTo>
                              <a:cubicBezTo>
                                <a:pt x="11776" y="5595"/>
                                <a:pt x="11830" y="5546"/>
                                <a:pt x="11884" y="5493"/>
                              </a:cubicBezTo>
                              <a:cubicBezTo>
                                <a:pt x="11977" y="5408"/>
                                <a:pt x="12080" y="5323"/>
                                <a:pt x="12166" y="5239"/>
                              </a:cubicBezTo>
                              <a:cubicBezTo>
                                <a:pt x="12172" y="5232"/>
                                <a:pt x="12155" y="5225"/>
                                <a:pt x="12150" y="5228"/>
                              </a:cubicBezTo>
                              <a:cubicBezTo>
                                <a:pt x="12047" y="5288"/>
                                <a:pt x="11944" y="5362"/>
                                <a:pt x="11852" y="5436"/>
                              </a:cubicBezTo>
                              <a:cubicBezTo>
                                <a:pt x="11933" y="5277"/>
                                <a:pt x="11998" y="5119"/>
                                <a:pt x="12063" y="4956"/>
                              </a:cubicBezTo>
                              <a:cubicBezTo>
                                <a:pt x="12069" y="4942"/>
                                <a:pt x="12036" y="4939"/>
                                <a:pt x="12031" y="4949"/>
                              </a:cubicBezTo>
                              <a:cubicBezTo>
                                <a:pt x="11966" y="5055"/>
                                <a:pt x="11895" y="5165"/>
                                <a:pt x="11825" y="5270"/>
                              </a:cubicBezTo>
                              <a:cubicBezTo>
                                <a:pt x="11819" y="5189"/>
                                <a:pt x="11798" y="5112"/>
                                <a:pt x="11754" y="5034"/>
                              </a:cubicBezTo>
                              <a:cubicBezTo>
                                <a:pt x="11749" y="5027"/>
                                <a:pt x="11733" y="5030"/>
                                <a:pt x="11733" y="5038"/>
                              </a:cubicBezTo>
                              <a:cubicBezTo>
                                <a:pt x="11770" y="5143"/>
                                <a:pt x="11781" y="5246"/>
                                <a:pt x="11770" y="5351"/>
                              </a:cubicBezTo>
                              <a:cubicBezTo>
                                <a:pt x="11754" y="5373"/>
                                <a:pt x="11738" y="5397"/>
                                <a:pt x="11727" y="5419"/>
                              </a:cubicBezTo>
                              <a:cubicBezTo>
                                <a:pt x="11722" y="5330"/>
                                <a:pt x="11700" y="5239"/>
                                <a:pt x="11673" y="5150"/>
                              </a:cubicBezTo>
                              <a:cubicBezTo>
                                <a:pt x="11667" y="5140"/>
                                <a:pt x="11651" y="5147"/>
                                <a:pt x="11651" y="5154"/>
                              </a:cubicBezTo>
                              <a:cubicBezTo>
                                <a:pt x="11678" y="5274"/>
                                <a:pt x="11678" y="5390"/>
                                <a:pt x="11662" y="5510"/>
                              </a:cubicBezTo>
                              <a:cubicBezTo>
                                <a:pt x="11646" y="5531"/>
                                <a:pt x="11635" y="5553"/>
                                <a:pt x="11619" y="5574"/>
                              </a:cubicBezTo>
                              <a:cubicBezTo>
                                <a:pt x="11613" y="5471"/>
                                <a:pt x="11597" y="5373"/>
                                <a:pt x="11581" y="5270"/>
                              </a:cubicBezTo>
                              <a:cubicBezTo>
                                <a:pt x="11581" y="5260"/>
                                <a:pt x="11559" y="5260"/>
                                <a:pt x="11559" y="5270"/>
                              </a:cubicBezTo>
                              <a:cubicBezTo>
                                <a:pt x="11570" y="5397"/>
                                <a:pt x="11575" y="5521"/>
                                <a:pt x="11570" y="5648"/>
                              </a:cubicBezTo>
                              <a:cubicBezTo>
                                <a:pt x="11543" y="5683"/>
                                <a:pt x="11521" y="5718"/>
                                <a:pt x="11494" y="5754"/>
                              </a:cubicBezTo>
                              <a:cubicBezTo>
                                <a:pt x="11478" y="5634"/>
                                <a:pt x="11456" y="5517"/>
                                <a:pt x="11440" y="5397"/>
                              </a:cubicBezTo>
                              <a:cubicBezTo>
                                <a:pt x="11440" y="5387"/>
                                <a:pt x="11413" y="5387"/>
                                <a:pt x="11413" y="5397"/>
                              </a:cubicBezTo>
                              <a:cubicBezTo>
                                <a:pt x="11429" y="5538"/>
                                <a:pt x="11434" y="5680"/>
                                <a:pt x="11445" y="5817"/>
                              </a:cubicBezTo>
                              <a:cubicBezTo>
                                <a:pt x="11413" y="5856"/>
                                <a:pt x="11386" y="5898"/>
                                <a:pt x="11353" y="5937"/>
                              </a:cubicBezTo>
                              <a:cubicBezTo>
                                <a:pt x="11353" y="5803"/>
                                <a:pt x="11342" y="5669"/>
                                <a:pt x="11320" y="5535"/>
                              </a:cubicBezTo>
                              <a:cubicBezTo>
                                <a:pt x="11320" y="5524"/>
                                <a:pt x="11299" y="5524"/>
                                <a:pt x="11299" y="5535"/>
                              </a:cubicBezTo>
                              <a:cubicBezTo>
                                <a:pt x="11315" y="5697"/>
                                <a:pt x="11310" y="5856"/>
                                <a:pt x="11293" y="6018"/>
                              </a:cubicBezTo>
                              <a:cubicBezTo>
                                <a:pt x="11293" y="6018"/>
                                <a:pt x="11293" y="6018"/>
                                <a:pt x="11293" y="6018"/>
                              </a:cubicBezTo>
                              <a:cubicBezTo>
                                <a:pt x="11272" y="6046"/>
                                <a:pt x="11255" y="6071"/>
                                <a:pt x="11234" y="6099"/>
                              </a:cubicBezTo>
                              <a:cubicBezTo>
                                <a:pt x="11217" y="5969"/>
                                <a:pt x="11196" y="5838"/>
                                <a:pt x="11185" y="5708"/>
                              </a:cubicBezTo>
                              <a:cubicBezTo>
                                <a:pt x="11185" y="5697"/>
                                <a:pt x="11158" y="5697"/>
                                <a:pt x="11158" y="5708"/>
                              </a:cubicBezTo>
                              <a:cubicBezTo>
                                <a:pt x="11169" y="5863"/>
                                <a:pt x="11163" y="6022"/>
                                <a:pt x="11174" y="6181"/>
                              </a:cubicBezTo>
                              <a:cubicBezTo>
                                <a:pt x="11158" y="6205"/>
                                <a:pt x="11136" y="6230"/>
                                <a:pt x="11120" y="6258"/>
                              </a:cubicBezTo>
                              <a:cubicBezTo>
                                <a:pt x="11109" y="6173"/>
                                <a:pt x="11098" y="6092"/>
                                <a:pt x="11087" y="6008"/>
                              </a:cubicBezTo>
                              <a:cubicBezTo>
                                <a:pt x="11087" y="5997"/>
                                <a:pt x="11060" y="5997"/>
                                <a:pt x="11060" y="6008"/>
                              </a:cubicBezTo>
                              <a:cubicBezTo>
                                <a:pt x="11060" y="6117"/>
                                <a:pt x="11066" y="6226"/>
                                <a:pt x="11071" y="6336"/>
                              </a:cubicBezTo>
                              <a:cubicBezTo>
                                <a:pt x="11055" y="6360"/>
                                <a:pt x="11039" y="6389"/>
                                <a:pt x="11022" y="6413"/>
                              </a:cubicBezTo>
                              <a:cubicBezTo>
                                <a:pt x="11006" y="6329"/>
                                <a:pt x="10990" y="6248"/>
                                <a:pt x="10973" y="6163"/>
                              </a:cubicBezTo>
                              <a:cubicBezTo>
                                <a:pt x="10973" y="6149"/>
                                <a:pt x="10941" y="6149"/>
                                <a:pt x="10941" y="6163"/>
                              </a:cubicBezTo>
                              <a:cubicBezTo>
                                <a:pt x="10952" y="6272"/>
                                <a:pt x="10963" y="6385"/>
                                <a:pt x="10973" y="6494"/>
                              </a:cubicBezTo>
                              <a:cubicBezTo>
                                <a:pt x="10973" y="6498"/>
                                <a:pt x="10968" y="6505"/>
                                <a:pt x="10963" y="6509"/>
                              </a:cubicBezTo>
                              <a:cubicBezTo>
                                <a:pt x="10941" y="6551"/>
                                <a:pt x="10919" y="6593"/>
                                <a:pt x="10903" y="6636"/>
                              </a:cubicBezTo>
                              <a:cubicBezTo>
                                <a:pt x="10876" y="6530"/>
                                <a:pt x="10849" y="6424"/>
                                <a:pt x="10827" y="6318"/>
                              </a:cubicBezTo>
                              <a:cubicBezTo>
                                <a:pt x="10827" y="6311"/>
                                <a:pt x="10800" y="6311"/>
                                <a:pt x="10805" y="6322"/>
                              </a:cubicBezTo>
                              <a:cubicBezTo>
                                <a:pt x="10827" y="6463"/>
                                <a:pt x="10843" y="6600"/>
                                <a:pt x="10865" y="6741"/>
                              </a:cubicBezTo>
                              <a:cubicBezTo>
                                <a:pt x="10849" y="6784"/>
                                <a:pt x="10833" y="6830"/>
                                <a:pt x="10816" y="6875"/>
                              </a:cubicBezTo>
                              <a:cubicBezTo>
                                <a:pt x="10778" y="6720"/>
                                <a:pt x="10719" y="6561"/>
                                <a:pt x="10681" y="6410"/>
                              </a:cubicBezTo>
                              <a:cubicBezTo>
                                <a:pt x="10675" y="6399"/>
                                <a:pt x="10654" y="6403"/>
                                <a:pt x="10654" y="6413"/>
                              </a:cubicBezTo>
                              <a:cubicBezTo>
                                <a:pt x="10702" y="6625"/>
                                <a:pt x="10708" y="6847"/>
                                <a:pt x="10767" y="7059"/>
                              </a:cubicBezTo>
                              <a:cubicBezTo>
                                <a:pt x="10757" y="7126"/>
                                <a:pt x="10746" y="7189"/>
                                <a:pt x="10740" y="7256"/>
                              </a:cubicBezTo>
                              <a:cubicBezTo>
                                <a:pt x="10724" y="7196"/>
                                <a:pt x="10708" y="7137"/>
                                <a:pt x="10692" y="7077"/>
                              </a:cubicBezTo>
                              <a:cubicBezTo>
                                <a:pt x="10648" y="6918"/>
                                <a:pt x="10605" y="6763"/>
                                <a:pt x="10556" y="6604"/>
                              </a:cubicBezTo>
                              <a:cubicBezTo>
                                <a:pt x="10556" y="6597"/>
                                <a:pt x="10534" y="6600"/>
                                <a:pt x="10540" y="6607"/>
                              </a:cubicBezTo>
                              <a:cubicBezTo>
                                <a:pt x="10551" y="6766"/>
                                <a:pt x="10583" y="6928"/>
                                <a:pt x="10605" y="7094"/>
                              </a:cubicBezTo>
                              <a:close/>
                              <a:moveTo>
                                <a:pt x="10670" y="7764"/>
                              </a:moveTo>
                              <a:cubicBezTo>
                                <a:pt x="10724" y="7786"/>
                                <a:pt x="10784" y="7810"/>
                                <a:pt x="10838" y="7835"/>
                              </a:cubicBezTo>
                              <a:cubicBezTo>
                                <a:pt x="10903" y="7923"/>
                                <a:pt x="10968" y="8011"/>
                                <a:pt x="11039" y="8096"/>
                              </a:cubicBezTo>
                              <a:cubicBezTo>
                                <a:pt x="11028" y="8096"/>
                                <a:pt x="11022" y="8096"/>
                                <a:pt x="11011" y="8096"/>
                              </a:cubicBezTo>
                              <a:cubicBezTo>
                                <a:pt x="10881" y="7987"/>
                                <a:pt x="10773" y="7877"/>
                                <a:pt x="10670" y="7764"/>
                              </a:cubicBezTo>
                              <a:close/>
                              <a:moveTo>
                                <a:pt x="10030" y="9398"/>
                              </a:moveTo>
                              <a:cubicBezTo>
                                <a:pt x="10036" y="9391"/>
                                <a:pt x="10041" y="9380"/>
                                <a:pt x="10041" y="9370"/>
                              </a:cubicBezTo>
                              <a:cubicBezTo>
                                <a:pt x="10057" y="9327"/>
                                <a:pt x="10068" y="9288"/>
                                <a:pt x="10068" y="9264"/>
                              </a:cubicBezTo>
                              <a:cubicBezTo>
                                <a:pt x="10068" y="9193"/>
                                <a:pt x="10046" y="9126"/>
                                <a:pt x="10079" y="9056"/>
                              </a:cubicBezTo>
                              <a:cubicBezTo>
                                <a:pt x="10111" y="8985"/>
                                <a:pt x="10198" y="8932"/>
                                <a:pt x="10231" y="8862"/>
                              </a:cubicBezTo>
                              <a:cubicBezTo>
                                <a:pt x="10258" y="8802"/>
                                <a:pt x="10231" y="8763"/>
                                <a:pt x="10225" y="8703"/>
                              </a:cubicBezTo>
                              <a:cubicBezTo>
                                <a:pt x="10209" y="8611"/>
                                <a:pt x="10225" y="8537"/>
                                <a:pt x="10350" y="8491"/>
                              </a:cubicBezTo>
                              <a:cubicBezTo>
                                <a:pt x="10399" y="8473"/>
                                <a:pt x="10458" y="8470"/>
                                <a:pt x="10507" y="8452"/>
                              </a:cubicBezTo>
                              <a:cubicBezTo>
                                <a:pt x="10572" y="8431"/>
                                <a:pt x="10632" y="8410"/>
                                <a:pt x="10675" y="8371"/>
                              </a:cubicBezTo>
                              <a:cubicBezTo>
                                <a:pt x="10713" y="8339"/>
                                <a:pt x="10719" y="8297"/>
                                <a:pt x="10751" y="8262"/>
                              </a:cubicBezTo>
                              <a:cubicBezTo>
                                <a:pt x="10833" y="8181"/>
                                <a:pt x="10968" y="8195"/>
                                <a:pt x="11098" y="8205"/>
                              </a:cubicBezTo>
                              <a:cubicBezTo>
                                <a:pt x="11342" y="8223"/>
                                <a:pt x="11516" y="8287"/>
                                <a:pt x="11705" y="8378"/>
                              </a:cubicBezTo>
                              <a:cubicBezTo>
                                <a:pt x="12014" y="8519"/>
                                <a:pt x="12313" y="8678"/>
                                <a:pt x="12584" y="8851"/>
                              </a:cubicBezTo>
                              <a:cubicBezTo>
                                <a:pt x="12714" y="8932"/>
                                <a:pt x="12839" y="9017"/>
                                <a:pt x="12958" y="9101"/>
                              </a:cubicBezTo>
                              <a:cubicBezTo>
                                <a:pt x="12990" y="9123"/>
                                <a:pt x="13310" y="9341"/>
                                <a:pt x="13348" y="9394"/>
                              </a:cubicBezTo>
                              <a:cubicBezTo>
                                <a:pt x="13327" y="9398"/>
                                <a:pt x="13305" y="9401"/>
                                <a:pt x="13283" y="9405"/>
                              </a:cubicBezTo>
                              <a:cubicBezTo>
                                <a:pt x="12980" y="9207"/>
                                <a:pt x="12616" y="9045"/>
                                <a:pt x="12253" y="8897"/>
                              </a:cubicBezTo>
                              <a:cubicBezTo>
                                <a:pt x="12237" y="8890"/>
                                <a:pt x="12226" y="8904"/>
                                <a:pt x="12242" y="8911"/>
                              </a:cubicBezTo>
                              <a:cubicBezTo>
                                <a:pt x="12584" y="9066"/>
                                <a:pt x="12887" y="9243"/>
                                <a:pt x="13196" y="9422"/>
                              </a:cubicBezTo>
                              <a:cubicBezTo>
                                <a:pt x="13180" y="9426"/>
                                <a:pt x="13169" y="9429"/>
                                <a:pt x="13153" y="9433"/>
                              </a:cubicBezTo>
                              <a:cubicBezTo>
                                <a:pt x="13142" y="9437"/>
                                <a:pt x="13131" y="9440"/>
                                <a:pt x="13120" y="9444"/>
                              </a:cubicBezTo>
                              <a:cubicBezTo>
                                <a:pt x="13120" y="9444"/>
                                <a:pt x="13120" y="9444"/>
                                <a:pt x="13120" y="9444"/>
                              </a:cubicBezTo>
                              <a:cubicBezTo>
                                <a:pt x="12752" y="9228"/>
                                <a:pt x="12275" y="9077"/>
                                <a:pt x="11836" y="8932"/>
                              </a:cubicBezTo>
                              <a:cubicBezTo>
                                <a:pt x="11819" y="8929"/>
                                <a:pt x="11803" y="8943"/>
                                <a:pt x="11819" y="8946"/>
                              </a:cubicBezTo>
                              <a:cubicBezTo>
                                <a:pt x="12042" y="9020"/>
                                <a:pt x="12258" y="9105"/>
                                <a:pt x="12464" y="9197"/>
                              </a:cubicBezTo>
                              <a:cubicBezTo>
                                <a:pt x="12660" y="9285"/>
                                <a:pt x="12844" y="9384"/>
                                <a:pt x="13045" y="9472"/>
                              </a:cubicBezTo>
                              <a:cubicBezTo>
                                <a:pt x="13034" y="9479"/>
                                <a:pt x="13017" y="9482"/>
                                <a:pt x="13007" y="9489"/>
                              </a:cubicBezTo>
                              <a:cubicBezTo>
                                <a:pt x="12535" y="9278"/>
                                <a:pt x="12020" y="9105"/>
                                <a:pt x="11499" y="8950"/>
                              </a:cubicBezTo>
                              <a:cubicBezTo>
                                <a:pt x="11483" y="8946"/>
                                <a:pt x="11467" y="8960"/>
                                <a:pt x="11483" y="8967"/>
                              </a:cubicBezTo>
                              <a:cubicBezTo>
                                <a:pt x="11993" y="9123"/>
                                <a:pt x="12475" y="9320"/>
                                <a:pt x="12936" y="9532"/>
                              </a:cubicBezTo>
                              <a:cubicBezTo>
                                <a:pt x="12920" y="9542"/>
                                <a:pt x="12904" y="9553"/>
                                <a:pt x="12893" y="9564"/>
                              </a:cubicBezTo>
                              <a:cubicBezTo>
                                <a:pt x="12367" y="9324"/>
                                <a:pt x="11754" y="9161"/>
                                <a:pt x="11174" y="8996"/>
                              </a:cubicBezTo>
                              <a:cubicBezTo>
                                <a:pt x="11158" y="8992"/>
                                <a:pt x="11147" y="9003"/>
                                <a:pt x="11163" y="9010"/>
                              </a:cubicBezTo>
                              <a:cubicBezTo>
                                <a:pt x="11738" y="9197"/>
                                <a:pt x="12307" y="9377"/>
                                <a:pt x="12839" y="9613"/>
                              </a:cubicBezTo>
                              <a:cubicBezTo>
                                <a:pt x="12828" y="9624"/>
                                <a:pt x="12817" y="9634"/>
                                <a:pt x="12806" y="9648"/>
                              </a:cubicBezTo>
                              <a:cubicBezTo>
                                <a:pt x="12806" y="9645"/>
                                <a:pt x="12801" y="9641"/>
                                <a:pt x="12790" y="9638"/>
                              </a:cubicBezTo>
                              <a:cubicBezTo>
                                <a:pt x="12557" y="9525"/>
                                <a:pt x="12269" y="9447"/>
                                <a:pt x="11998" y="9377"/>
                              </a:cubicBezTo>
                              <a:cubicBezTo>
                                <a:pt x="11711" y="9299"/>
                                <a:pt x="11418" y="9235"/>
                                <a:pt x="11125" y="9183"/>
                              </a:cubicBezTo>
                              <a:cubicBezTo>
                                <a:pt x="11109" y="9179"/>
                                <a:pt x="11104" y="9197"/>
                                <a:pt x="11120" y="9200"/>
                              </a:cubicBezTo>
                              <a:cubicBezTo>
                                <a:pt x="11413" y="9260"/>
                                <a:pt x="11700" y="9331"/>
                                <a:pt x="11977" y="9415"/>
                              </a:cubicBezTo>
                              <a:cubicBezTo>
                                <a:pt x="12242" y="9497"/>
                                <a:pt x="12492" y="9599"/>
                                <a:pt x="12757" y="9680"/>
                              </a:cubicBezTo>
                              <a:cubicBezTo>
                                <a:pt x="12768" y="9683"/>
                                <a:pt x="12774" y="9683"/>
                                <a:pt x="12784" y="9683"/>
                              </a:cubicBezTo>
                              <a:cubicBezTo>
                                <a:pt x="12779" y="9694"/>
                                <a:pt x="12768" y="9701"/>
                                <a:pt x="12763" y="9712"/>
                              </a:cubicBezTo>
                              <a:cubicBezTo>
                                <a:pt x="12313" y="9532"/>
                                <a:pt x="11760" y="9433"/>
                                <a:pt x="11245" y="9370"/>
                              </a:cubicBezTo>
                              <a:cubicBezTo>
                                <a:pt x="11228" y="9366"/>
                                <a:pt x="11217" y="9387"/>
                                <a:pt x="11239" y="9387"/>
                              </a:cubicBezTo>
                              <a:cubicBezTo>
                                <a:pt x="11499" y="9426"/>
                                <a:pt x="11760" y="9475"/>
                                <a:pt x="12009" y="9539"/>
                              </a:cubicBezTo>
                              <a:cubicBezTo>
                                <a:pt x="12258" y="9602"/>
                                <a:pt x="12492" y="9691"/>
                                <a:pt x="12730" y="9768"/>
                              </a:cubicBezTo>
                              <a:cubicBezTo>
                                <a:pt x="12730" y="9775"/>
                                <a:pt x="12725" y="9779"/>
                                <a:pt x="12725" y="9786"/>
                              </a:cubicBezTo>
                              <a:cubicBezTo>
                                <a:pt x="12275" y="9648"/>
                                <a:pt x="11776" y="9578"/>
                                <a:pt x="11283" y="9535"/>
                              </a:cubicBezTo>
                              <a:cubicBezTo>
                                <a:pt x="11266" y="9535"/>
                                <a:pt x="11261" y="9553"/>
                                <a:pt x="11277" y="9553"/>
                              </a:cubicBezTo>
                              <a:cubicBezTo>
                                <a:pt x="11776" y="9606"/>
                                <a:pt x="12242" y="9719"/>
                                <a:pt x="12708" y="9846"/>
                              </a:cubicBezTo>
                              <a:cubicBezTo>
                                <a:pt x="12708" y="9846"/>
                                <a:pt x="12708" y="9846"/>
                                <a:pt x="12708" y="9849"/>
                              </a:cubicBezTo>
                              <a:cubicBezTo>
                                <a:pt x="12286" y="9761"/>
                                <a:pt x="11836" y="9736"/>
                                <a:pt x="11396" y="9758"/>
                              </a:cubicBezTo>
                              <a:cubicBezTo>
                                <a:pt x="11380" y="9758"/>
                                <a:pt x="11380" y="9772"/>
                                <a:pt x="11396" y="9772"/>
                              </a:cubicBezTo>
                              <a:cubicBezTo>
                                <a:pt x="11846" y="9772"/>
                                <a:pt x="12275" y="9825"/>
                                <a:pt x="12703" y="9913"/>
                              </a:cubicBezTo>
                              <a:cubicBezTo>
                                <a:pt x="12703" y="9923"/>
                                <a:pt x="12703" y="9937"/>
                                <a:pt x="12703" y="9948"/>
                              </a:cubicBezTo>
                              <a:cubicBezTo>
                                <a:pt x="12703" y="9952"/>
                                <a:pt x="12703" y="9955"/>
                                <a:pt x="12703" y="9959"/>
                              </a:cubicBezTo>
                              <a:cubicBezTo>
                                <a:pt x="12302" y="9969"/>
                                <a:pt x="11901" y="10001"/>
                                <a:pt x="11494" y="9997"/>
                              </a:cubicBezTo>
                              <a:cubicBezTo>
                                <a:pt x="11114" y="9994"/>
                                <a:pt x="10572" y="9997"/>
                                <a:pt x="10280" y="9818"/>
                              </a:cubicBezTo>
                              <a:cubicBezTo>
                                <a:pt x="10220" y="9779"/>
                                <a:pt x="10046" y="9648"/>
                                <a:pt x="10003" y="9595"/>
                              </a:cubicBezTo>
                              <a:cubicBezTo>
                                <a:pt x="9970" y="9553"/>
                                <a:pt x="10003" y="9475"/>
                                <a:pt x="10030" y="9398"/>
                              </a:cubicBezTo>
                              <a:close/>
                              <a:moveTo>
                                <a:pt x="8252" y="10117"/>
                              </a:moveTo>
                              <a:cubicBezTo>
                                <a:pt x="7683" y="9941"/>
                                <a:pt x="7108" y="9722"/>
                                <a:pt x="6745" y="9380"/>
                              </a:cubicBezTo>
                              <a:cubicBezTo>
                                <a:pt x="7569" y="9602"/>
                                <a:pt x="8512" y="9331"/>
                                <a:pt x="9325" y="9592"/>
                              </a:cubicBezTo>
                              <a:cubicBezTo>
                                <a:pt x="9374" y="9606"/>
                                <a:pt x="9412" y="9564"/>
                                <a:pt x="9369" y="9546"/>
                              </a:cubicBezTo>
                              <a:cubicBezTo>
                                <a:pt x="9347" y="9539"/>
                                <a:pt x="9331" y="9528"/>
                                <a:pt x="9309" y="9521"/>
                              </a:cubicBezTo>
                              <a:cubicBezTo>
                                <a:pt x="9201" y="9422"/>
                                <a:pt x="9038" y="9327"/>
                                <a:pt x="8892" y="9239"/>
                              </a:cubicBezTo>
                              <a:cubicBezTo>
                                <a:pt x="9228" y="9288"/>
                                <a:pt x="9575" y="9324"/>
                                <a:pt x="9889" y="9408"/>
                              </a:cubicBezTo>
                              <a:cubicBezTo>
                                <a:pt x="9889" y="9412"/>
                                <a:pt x="9889" y="9412"/>
                                <a:pt x="9884" y="9415"/>
                              </a:cubicBezTo>
                              <a:cubicBezTo>
                                <a:pt x="9867" y="9447"/>
                                <a:pt x="9835" y="9475"/>
                                <a:pt x="9830" y="9511"/>
                              </a:cubicBezTo>
                              <a:cubicBezTo>
                                <a:pt x="9819" y="9574"/>
                                <a:pt x="9846" y="9609"/>
                                <a:pt x="9900" y="9659"/>
                              </a:cubicBezTo>
                              <a:cubicBezTo>
                                <a:pt x="9976" y="9722"/>
                                <a:pt x="10052" y="9800"/>
                                <a:pt x="10144" y="9863"/>
                              </a:cubicBezTo>
                              <a:cubicBezTo>
                                <a:pt x="9878" y="9796"/>
                                <a:pt x="9602" y="9740"/>
                                <a:pt x="9342" y="9669"/>
                              </a:cubicBezTo>
                              <a:cubicBezTo>
                                <a:pt x="9325" y="9666"/>
                                <a:pt x="9314" y="9683"/>
                                <a:pt x="9331" y="9687"/>
                              </a:cubicBezTo>
                              <a:cubicBezTo>
                                <a:pt x="9645" y="9775"/>
                                <a:pt x="9954" y="9874"/>
                                <a:pt x="10269" y="9962"/>
                              </a:cubicBezTo>
                              <a:cubicBezTo>
                                <a:pt x="10198" y="9959"/>
                                <a:pt x="10128" y="9959"/>
                                <a:pt x="10052" y="9955"/>
                              </a:cubicBezTo>
                              <a:cubicBezTo>
                                <a:pt x="9640" y="9881"/>
                                <a:pt x="9244" y="9782"/>
                                <a:pt x="8875" y="9631"/>
                              </a:cubicBezTo>
                              <a:cubicBezTo>
                                <a:pt x="8854" y="9624"/>
                                <a:pt x="8837" y="9641"/>
                                <a:pt x="8859" y="9652"/>
                              </a:cubicBezTo>
                              <a:cubicBezTo>
                                <a:pt x="9119" y="9765"/>
                                <a:pt x="9401" y="9867"/>
                                <a:pt x="9694" y="9941"/>
                              </a:cubicBezTo>
                              <a:cubicBezTo>
                                <a:pt x="9656" y="9937"/>
                                <a:pt x="9618" y="9937"/>
                                <a:pt x="9575" y="9934"/>
                              </a:cubicBezTo>
                              <a:cubicBezTo>
                                <a:pt x="9201" y="9856"/>
                                <a:pt x="8848" y="9743"/>
                                <a:pt x="8501" y="9624"/>
                              </a:cubicBezTo>
                              <a:cubicBezTo>
                                <a:pt x="8485" y="9616"/>
                                <a:pt x="8469" y="9634"/>
                                <a:pt x="8485" y="9641"/>
                              </a:cubicBezTo>
                              <a:cubicBezTo>
                                <a:pt x="8734" y="9736"/>
                                <a:pt x="8989" y="9835"/>
                                <a:pt x="9249" y="9916"/>
                              </a:cubicBezTo>
                              <a:cubicBezTo>
                                <a:pt x="9228" y="9916"/>
                                <a:pt x="9206" y="9913"/>
                                <a:pt x="9179" y="9913"/>
                              </a:cubicBezTo>
                              <a:cubicBezTo>
                                <a:pt x="9179" y="9913"/>
                                <a:pt x="9179" y="9913"/>
                                <a:pt x="9179" y="9913"/>
                              </a:cubicBezTo>
                              <a:cubicBezTo>
                                <a:pt x="8794" y="9832"/>
                                <a:pt x="8409" y="9758"/>
                                <a:pt x="8062" y="9613"/>
                              </a:cubicBezTo>
                              <a:cubicBezTo>
                                <a:pt x="8046" y="9606"/>
                                <a:pt x="8035" y="9620"/>
                                <a:pt x="8051" y="9627"/>
                              </a:cubicBezTo>
                              <a:cubicBezTo>
                                <a:pt x="8268" y="9726"/>
                                <a:pt x="8507" y="9807"/>
                                <a:pt x="8756" y="9870"/>
                              </a:cubicBezTo>
                              <a:cubicBezTo>
                                <a:pt x="8377" y="9828"/>
                                <a:pt x="8002" y="9761"/>
                                <a:pt x="7645" y="9659"/>
                              </a:cubicBezTo>
                              <a:cubicBezTo>
                                <a:pt x="7628" y="9655"/>
                                <a:pt x="7612" y="9669"/>
                                <a:pt x="7628" y="9676"/>
                              </a:cubicBezTo>
                              <a:cubicBezTo>
                                <a:pt x="7943" y="9786"/>
                                <a:pt x="8279" y="9867"/>
                                <a:pt x="8626" y="9934"/>
                              </a:cubicBezTo>
                              <a:cubicBezTo>
                                <a:pt x="8496" y="9945"/>
                                <a:pt x="8366" y="9962"/>
                                <a:pt x="8241" y="9983"/>
                              </a:cubicBezTo>
                              <a:cubicBezTo>
                                <a:pt x="8236" y="9983"/>
                                <a:pt x="8236" y="9994"/>
                                <a:pt x="8241" y="9994"/>
                              </a:cubicBezTo>
                              <a:cubicBezTo>
                                <a:pt x="8447" y="9980"/>
                                <a:pt x="8648" y="9976"/>
                                <a:pt x="8848" y="9976"/>
                              </a:cubicBezTo>
                              <a:cubicBezTo>
                                <a:pt x="8902" y="9987"/>
                                <a:pt x="8957" y="9994"/>
                                <a:pt x="9016" y="10001"/>
                              </a:cubicBezTo>
                              <a:cubicBezTo>
                                <a:pt x="8816" y="10015"/>
                                <a:pt x="8620" y="10036"/>
                                <a:pt x="8431" y="10068"/>
                              </a:cubicBezTo>
                              <a:cubicBezTo>
                                <a:pt x="8420" y="10072"/>
                                <a:pt x="8420" y="10082"/>
                                <a:pt x="8436" y="10082"/>
                              </a:cubicBezTo>
                              <a:cubicBezTo>
                                <a:pt x="8680" y="10072"/>
                                <a:pt x="8924" y="10054"/>
                                <a:pt x="9168" y="10047"/>
                              </a:cubicBezTo>
                              <a:cubicBezTo>
                                <a:pt x="9233" y="10047"/>
                                <a:pt x="9298" y="10043"/>
                                <a:pt x="9363" y="10043"/>
                              </a:cubicBezTo>
                              <a:cubicBezTo>
                                <a:pt x="9450" y="10054"/>
                                <a:pt x="9531" y="10061"/>
                                <a:pt x="9618" y="10068"/>
                              </a:cubicBezTo>
                              <a:cubicBezTo>
                                <a:pt x="9423" y="10103"/>
                                <a:pt x="9228" y="10146"/>
                                <a:pt x="9038" y="10188"/>
                              </a:cubicBezTo>
                              <a:cubicBezTo>
                                <a:pt x="9022" y="10191"/>
                                <a:pt x="9027" y="10209"/>
                                <a:pt x="9043" y="10206"/>
                              </a:cubicBezTo>
                              <a:cubicBezTo>
                                <a:pt x="9325" y="10153"/>
                                <a:pt x="9613" y="10121"/>
                                <a:pt x="9900" y="10089"/>
                              </a:cubicBezTo>
                              <a:cubicBezTo>
                                <a:pt x="9987" y="10096"/>
                                <a:pt x="10073" y="10100"/>
                                <a:pt x="10160" y="10103"/>
                              </a:cubicBezTo>
                              <a:cubicBezTo>
                                <a:pt x="9922" y="10153"/>
                                <a:pt x="9689" y="10216"/>
                                <a:pt x="9461" y="10290"/>
                              </a:cubicBezTo>
                              <a:cubicBezTo>
                                <a:pt x="9445" y="10297"/>
                                <a:pt x="9461" y="10315"/>
                                <a:pt x="9477" y="10308"/>
                              </a:cubicBezTo>
                              <a:cubicBezTo>
                                <a:pt x="9786" y="10220"/>
                                <a:pt x="10106" y="10156"/>
                                <a:pt x="10437" y="10114"/>
                              </a:cubicBezTo>
                              <a:cubicBezTo>
                                <a:pt x="10486" y="10114"/>
                                <a:pt x="10540" y="10117"/>
                                <a:pt x="10589" y="10117"/>
                              </a:cubicBezTo>
                              <a:cubicBezTo>
                                <a:pt x="10361" y="10181"/>
                                <a:pt x="10149" y="10266"/>
                                <a:pt x="9960" y="10361"/>
                              </a:cubicBezTo>
                              <a:cubicBezTo>
                                <a:pt x="9949" y="10368"/>
                                <a:pt x="9965" y="10378"/>
                                <a:pt x="9976" y="10375"/>
                              </a:cubicBezTo>
                              <a:cubicBezTo>
                                <a:pt x="10258" y="10262"/>
                                <a:pt x="10551" y="10188"/>
                                <a:pt x="10860" y="10121"/>
                              </a:cubicBezTo>
                              <a:cubicBezTo>
                                <a:pt x="10973" y="10121"/>
                                <a:pt x="11082" y="10121"/>
                                <a:pt x="11196" y="10117"/>
                              </a:cubicBezTo>
                              <a:cubicBezTo>
                                <a:pt x="10903" y="10184"/>
                                <a:pt x="10610" y="10269"/>
                                <a:pt x="10372" y="10389"/>
                              </a:cubicBezTo>
                              <a:cubicBezTo>
                                <a:pt x="10366" y="10393"/>
                                <a:pt x="10372" y="10396"/>
                                <a:pt x="10377" y="10396"/>
                              </a:cubicBezTo>
                              <a:cubicBezTo>
                                <a:pt x="10529" y="10354"/>
                                <a:pt x="10681" y="10311"/>
                                <a:pt x="10833" y="10273"/>
                              </a:cubicBezTo>
                              <a:cubicBezTo>
                                <a:pt x="10686" y="10333"/>
                                <a:pt x="10540" y="10400"/>
                                <a:pt x="10410" y="10474"/>
                              </a:cubicBezTo>
                              <a:cubicBezTo>
                                <a:pt x="9667" y="10414"/>
                                <a:pt x="8935" y="10329"/>
                                <a:pt x="8252" y="10117"/>
                              </a:cubicBezTo>
                              <a:close/>
                              <a:moveTo>
                                <a:pt x="9168" y="10770"/>
                              </a:moveTo>
                              <a:cubicBezTo>
                                <a:pt x="8913" y="10766"/>
                                <a:pt x="8658" y="10749"/>
                                <a:pt x="8414" y="10710"/>
                              </a:cubicBezTo>
                              <a:cubicBezTo>
                                <a:pt x="8604" y="10657"/>
                                <a:pt x="8789" y="10601"/>
                                <a:pt x="8984" y="10562"/>
                              </a:cubicBezTo>
                              <a:cubicBezTo>
                                <a:pt x="9211" y="10516"/>
                                <a:pt x="9439" y="10502"/>
                                <a:pt x="9667" y="10502"/>
                              </a:cubicBezTo>
                              <a:cubicBezTo>
                                <a:pt x="9802" y="10516"/>
                                <a:pt x="9933" y="10527"/>
                                <a:pt x="10068" y="10530"/>
                              </a:cubicBezTo>
                              <a:cubicBezTo>
                                <a:pt x="9699" y="10572"/>
                                <a:pt x="9336" y="10622"/>
                                <a:pt x="8967" y="10671"/>
                              </a:cubicBezTo>
                              <a:cubicBezTo>
                                <a:pt x="8951" y="10675"/>
                                <a:pt x="8957" y="10692"/>
                                <a:pt x="8973" y="10689"/>
                              </a:cubicBezTo>
                              <a:cubicBezTo>
                                <a:pt x="9396" y="10647"/>
                                <a:pt x="9824" y="10615"/>
                                <a:pt x="10247" y="10576"/>
                              </a:cubicBezTo>
                              <a:cubicBezTo>
                                <a:pt x="10155" y="10636"/>
                                <a:pt x="10068" y="10703"/>
                                <a:pt x="9992" y="10770"/>
                              </a:cubicBezTo>
                              <a:cubicBezTo>
                                <a:pt x="9727" y="10749"/>
                                <a:pt x="9439" y="10774"/>
                                <a:pt x="9168" y="10770"/>
                              </a:cubicBezTo>
                              <a:close/>
                              <a:moveTo>
                                <a:pt x="11098" y="12424"/>
                              </a:moveTo>
                              <a:cubicBezTo>
                                <a:pt x="11049" y="12446"/>
                                <a:pt x="11006" y="12463"/>
                                <a:pt x="10968" y="12484"/>
                              </a:cubicBezTo>
                              <a:cubicBezTo>
                                <a:pt x="10979" y="12336"/>
                                <a:pt x="11022" y="12202"/>
                                <a:pt x="11212" y="12089"/>
                              </a:cubicBezTo>
                              <a:cubicBezTo>
                                <a:pt x="11217" y="12086"/>
                                <a:pt x="11217" y="12082"/>
                                <a:pt x="11223" y="12079"/>
                              </a:cubicBezTo>
                              <a:cubicBezTo>
                                <a:pt x="11228" y="12075"/>
                                <a:pt x="11228" y="12075"/>
                                <a:pt x="11234" y="12072"/>
                              </a:cubicBezTo>
                              <a:cubicBezTo>
                                <a:pt x="11234" y="12072"/>
                                <a:pt x="11234" y="12072"/>
                                <a:pt x="11234" y="12072"/>
                              </a:cubicBezTo>
                              <a:cubicBezTo>
                                <a:pt x="11255" y="12086"/>
                                <a:pt x="11277" y="12103"/>
                                <a:pt x="11299" y="12114"/>
                              </a:cubicBezTo>
                              <a:cubicBezTo>
                                <a:pt x="11272" y="12149"/>
                                <a:pt x="11255" y="12185"/>
                                <a:pt x="11234" y="12220"/>
                              </a:cubicBezTo>
                              <a:cubicBezTo>
                                <a:pt x="11207" y="12259"/>
                                <a:pt x="11180" y="12294"/>
                                <a:pt x="11158" y="12333"/>
                              </a:cubicBezTo>
                              <a:cubicBezTo>
                                <a:pt x="11152" y="12340"/>
                                <a:pt x="11169" y="12343"/>
                                <a:pt x="11180" y="12340"/>
                              </a:cubicBezTo>
                              <a:cubicBezTo>
                                <a:pt x="11217" y="12301"/>
                                <a:pt x="11250" y="12259"/>
                                <a:pt x="11288" y="12216"/>
                              </a:cubicBezTo>
                              <a:cubicBezTo>
                                <a:pt x="11310" y="12192"/>
                                <a:pt x="11337" y="12167"/>
                                <a:pt x="11358" y="12142"/>
                              </a:cubicBezTo>
                              <a:cubicBezTo>
                                <a:pt x="11386" y="12153"/>
                                <a:pt x="11407" y="12163"/>
                                <a:pt x="11434" y="12171"/>
                              </a:cubicBezTo>
                              <a:cubicBezTo>
                                <a:pt x="11364" y="12266"/>
                                <a:pt x="11234" y="12368"/>
                                <a:pt x="11098" y="12424"/>
                              </a:cubicBezTo>
                              <a:close/>
                              <a:moveTo>
                                <a:pt x="12844" y="11384"/>
                              </a:moveTo>
                              <a:cubicBezTo>
                                <a:pt x="12784" y="11500"/>
                                <a:pt x="12703" y="11610"/>
                                <a:pt x="12557" y="11694"/>
                              </a:cubicBezTo>
                              <a:cubicBezTo>
                                <a:pt x="12378" y="11800"/>
                                <a:pt x="12183" y="11895"/>
                                <a:pt x="11998" y="11994"/>
                              </a:cubicBezTo>
                              <a:cubicBezTo>
                                <a:pt x="11863" y="12065"/>
                                <a:pt x="11711" y="12118"/>
                                <a:pt x="11532" y="12082"/>
                              </a:cubicBezTo>
                              <a:cubicBezTo>
                                <a:pt x="11407" y="12058"/>
                                <a:pt x="11348" y="11984"/>
                                <a:pt x="11239" y="11941"/>
                              </a:cubicBezTo>
                              <a:cubicBezTo>
                                <a:pt x="11185" y="11917"/>
                                <a:pt x="11120" y="11924"/>
                                <a:pt x="11066" y="11902"/>
                              </a:cubicBezTo>
                              <a:cubicBezTo>
                                <a:pt x="10952" y="11864"/>
                                <a:pt x="10941" y="11793"/>
                                <a:pt x="10870" y="11737"/>
                              </a:cubicBezTo>
                              <a:cubicBezTo>
                                <a:pt x="10751" y="11641"/>
                                <a:pt x="10540" y="11666"/>
                                <a:pt x="10480" y="11532"/>
                              </a:cubicBezTo>
                              <a:cubicBezTo>
                                <a:pt x="10442" y="11447"/>
                                <a:pt x="10480" y="11380"/>
                                <a:pt x="10345" y="11331"/>
                              </a:cubicBezTo>
                              <a:cubicBezTo>
                                <a:pt x="10252" y="11296"/>
                                <a:pt x="10193" y="11299"/>
                                <a:pt x="10166" y="11207"/>
                              </a:cubicBezTo>
                              <a:cubicBezTo>
                                <a:pt x="10160" y="11176"/>
                                <a:pt x="10182" y="11144"/>
                                <a:pt x="10160" y="11112"/>
                              </a:cubicBezTo>
                              <a:cubicBezTo>
                                <a:pt x="10122" y="11056"/>
                                <a:pt x="10025" y="11042"/>
                                <a:pt x="9933" y="11038"/>
                              </a:cubicBezTo>
                              <a:cubicBezTo>
                                <a:pt x="10307" y="10569"/>
                                <a:pt x="11039" y="10311"/>
                                <a:pt x="11760" y="10096"/>
                              </a:cubicBezTo>
                              <a:cubicBezTo>
                                <a:pt x="11825" y="10096"/>
                                <a:pt x="11895" y="10093"/>
                                <a:pt x="11960" y="10093"/>
                              </a:cubicBezTo>
                              <a:cubicBezTo>
                                <a:pt x="11765" y="10163"/>
                                <a:pt x="11575" y="10255"/>
                                <a:pt x="11407" y="10343"/>
                              </a:cubicBezTo>
                              <a:cubicBezTo>
                                <a:pt x="11402" y="10347"/>
                                <a:pt x="11407" y="10357"/>
                                <a:pt x="11418" y="10354"/>
                              </a:cubicBezTo>
                              <a:cubicBezTo>
                                <a:pt x="11543" y="10297"/>
                                <a:pt x="11678" y="10244"/>
                                <a:pt x="11814" y="10199"/>
                              </a:cubicBezTo>
                              <a:cubicBezTo>
                                <a:pt x="11928" y="10160"/>
                                <a:pt x="12052" y="10128"/>
                                <a:pt x="12166" y="10089"/>
                              </a:cubicBezTo>
                              <a:cubicBezTo>
                                <a:pt x="12193" y="10089"/>
                                <a:pt x="12215" y="10089"/>
                                <a:pt x="12242" y="10086"/>
                              </a:cubicBezTo>
                              <a:cubicBezTo>
                                <a:pt x="12096" y="10142"/>
                                <a:pt x="11955" y="10206"/>
                                <a:pt x="11819" y="10266"/>
                              </a:cubicBezTo>
                              <a:cubicBezTo>
                                <a:pt x="11624" y="10354"/>
                                <a:pt x="11434" y="10449"/>
                                <a:pt x="11255" y="10544"/>
                              </a:cubicBezTo>
                              <a:cubicBezTo>
                                <a:pt x="11245" y="10551"/>
                                <a:pt x="11261" y="10565"/>
                                <a:pt x="11272" y="10558"/>
                              </a:cubicBezTo>
                              <a:cubicBezTo>
                                <a:pt x="11467" y="10463"/>
                                <a:pt x="11667" y="10375"/>
                                <a:pt x="11874" y="10294"/>
                              </a:cubicBezTo>
                              <a:cubicBezTo>
                                <a:pt x="12063" y="10216"/>
                                <a:pt x="12269" y="10153"/>
                                <a:pt x="12459" y="10075"/>
                              </a:cubicBezTo>
                              <a:cubicBezTo>
                                <a:pt x="12481" y="10075"/>
                                <a:pt x="12502" y="10072"/>
                                <a:pt x="12524" y="10072"/>
                              </a:cubicBezTo>
                              <a:cubicBezTo>
                                <a:pt x="12313" y="10153"/>
                                <a:pt x="12107" y="10241"/>
                                <a:pt x="11906" y="10336"/>
                              </a:cubicBezTo>
                              <a:cubicBezTo>
                                <a:pt x="11662" y="10449"/>
                                <a:pt x="11418" y="10569"/>
                                <a:pt x="11201" y="10707"/>
                              </a:cubicBezTo>
                              <a:cubicBezTo>
                                <a:pt x="11190" y="10714"/>
                                <a:pt x="11207" y="10728"/>
                                <a:pt x="11217" y="10721"/>
                              </a:cubicBezTo>
                              <a:cubicBezTo>
                                <a:pt x="11467" y="10604"/>
                                <a:pt x="11705" y="10477"/>
                                <a:pt x="11960" y="10368"/>
                              </a:cubicBezTo>
                              <a:cubicBezTo>
                                <a:pt x="12210" y="10258"/>
                                <a:pt x="12470" y="10163"/>
                                <a:pt x="12730" y="10064"/>
                              </a:cubicBezTo>
                              <a:cubicBezTo>
                                <a:pt x="12736" y="10075"/>
                                <a:pt x="12741" y="10086"/>
                                <a:pt x="12752" y="10096"/>
                              </a:cubicBezTo>
                              <a:cubicBezTo>
                                <a:pt x="12139" y="10326"/>
                                <a:pt x="11651" y="10671"/>
                                <a:pt x="11180" y="11010"/>
                              </a:cubicBezTo>
                              <a:cubicBezTo>
                                <a:pt x="11169" y="11020"/>
                                <a:pt x="11185" y="11035"/>
                                <a:pt x="11201" y="11024"/>
                              </a:cubicBezTo>
                              <a:cubicBezTo>
                                <a:pt x="11695" y="10703"/>
                                <a:pt x="12193" y="10382"/>
                                <a:pt x="12795" y="10149"/>
                              </a:cubicBezTo>
                              <a:cubicBezTo>
                                <a:pt x="12801" y="10153"/>
                                <a:pt x="12806" y="10156"/>
                                <a:pt x="12806" y="10160"/>
                              </a:cubicBezTo>
                              <a:cubicBezTo>
                                <a:pt x="12242" y="10456"/>
                                <a:pt x="11781" y="10834"/>
                                <a:pt x="11299" y="11186"/>
                              </a:cubicBezTo>
                              <a:cubicBezTo>
                                <a:pt x="11288" y="11197"/>
                                <a:pt x="11304" y="11207"/>
                                <a:pt x="11320" y="11200"/>
                              </a:cubicBezTo>
                              <a:cubicBezTo>
                                <a:pt x="11586" y="11020"/>
                                <a:pt x="11857" y="10841"/>
                                <a:pt x="12123" y="10661"/>
                              </a:cubicBezTo>
                              <a:cubicBezTo>
                                <a:pt x="12361" y="10502"/>
                                <a:pt x="12611" y="10357"/>
                                <a:pt x="12871" y="10209"/>
                              </a:cubicBezTo>
                              <a:cubicBezTo>
                                <a:pt x="12871" y="10209"/>
                                <a:pt x="12871" y="10209"/>
                                <a:pt x="12871" y="10209"/>
                              </a:cubicBezTo>
                              <a:cubicBezTo>
                                <a:pt x="12378" y="10541"/>
                                <a:pt x="11949" y="10901"/>
                                <a:pt x="11532" y="11271"/>
                              </a:cubicBezTo>
                              <a:cubicBezTo>
                                <a:pt x="11527" y="11278"/>
                                <a:pt x="11543" y="11289"/>
                                <a:pt x="11548" y="11282"/>
                              </a:cubicBezTo>
                              <a:cubicBezTo>
                                <a:pt x="11993" y="10925"/>
                                <a:pt x="12443" y="10576"/>
                                <a:pt x="12942" y="10248"/>
                              </a:cubicBezTo>
                              <a:cubicBezTo>
                                <a:pt x="12947" y="10251"/>
                                <a:pt x="12952" y="10255"/>
                                <a:pt x="12958" y="10255"/>
                              </a:cubicBezTo>
                              <a:cubicBezTo>
                                <a:pt x="12752" y="10382"/>
                                <a:pt x="12589" y="10534"/>
                                <a:pt x="12427" y="10689"/>
                              </a:cubicBezTo>
                              <a:cubicBezTo>
                                <a:pt x="12220" y="10890"/>
                                <a:pt x="12020" y="11088"/>
                                <a:pt x="11863" y="11306"/>
                              </a:cubicBezTo>
                              <a:cubicBezTo>
                                <a:pt x="11857" y="11317"/>
                                <a:pt x="11879" y="11324"/>
                                <a:pt x="11884" y="11317"/>
                              </a:cubicBezTo>
                              <a:cubicBezTo>
                                <a:pt x="12052" y="11116"/>
                                <a:pt x="12258" y="10929"/>
                                <a:pt x="12464" y="10742"/>
                              </a:cubicBezTo>
                              <a:cubicBezTo>
                                <a:pt x="12616" y="10604"/>
                                <a:pt x="12768" y="10467"/>
                                <a:pt x="12952" y="10347"/>
                              </a:cubicBezTo>
                              <a:cubicBezTo>
                                <a:pt x="12822" y="10463"/>
                                <a:pt x="12736" y="10608"/>
                                <a:pt x="12638" y="10731"/>
                              </a:cubicBezTo>
                              <a:cubicBezTo>
                                <a:pt x="12481" y="10929"/>
                                <a:pt x="12313" y="11119"/>
                                <a:pt x="12150" y="11313"/>
                              </a:cubicBezTo>
                              <a:cubicBezTo>
                                <a:pt x="12145" y="11320"/>
                                <a:pt x="12155" y="11324"/>
                                <a:pt x="12166" y="11320"/>
                              </a:cubicBezTo>
                              <a:cubicBezTo>
                                <a:pt x="12356" y="11151"/>
                                <a:pt x="12524" y="10968"/>
                                <a:pt x="12681" y="10788"/>
                              </a:cubicBezTo>
                              <a:cubicBezTo>
                                <a:pt x="12817" y="10632"/>
                                <a:pt x="12925" y="10438"/>
                                <a:pt x="13131" y="10315"/>
                              </a:cubicBezTo>
                              <a:cubicBezTo>
                                <a:pt x="13142" y="10318"/>
                                <a:pt x="13153" y="10318"/>
                                <a:pt x="13164" y="10322"/>
                              </a:cubicBezTo>
                              <a:cubicBezTo>
                                <a:pt x="13034" y="10488"/>
                                <a:pt x="12887" y="10647"/>
                                <a:pt x="12774" y="10819"/>
                              </a:cubicBezTo>
                              <a:cubicBezTo>
                                <a:pt x="12649" y="11013"/>
                                <a:pt x="12546" y="11207"/>
                                <a:pt x="12432" y="11405"/>
                              </a:cubicBezTo>
                              <a:cubicBezTo>
                                <a:pt x="12427" y="11416"/>
                                <a:pt x="12454" y="11423"/>
                                <a:pt x="12459" y="11412"/>
                              </a:cubicBezTo>
                              <a:cubicBezTo>
                                <a:pt x="12584" y="11225"/>
                                <a:pt x="12708" y="11038"/>
                                <a:pt x="12839" y="10855"/>
                              </a:cubicBezTo>
                              <a:cubicBezTo>
                                <a:pt x="12893" y="10777"/>
                                <a:pt x="12958" y="10699"/>
                                <a:pt x="13023" y="10625"/>
                              </a:cubicBezTo>
                              <a:cubicBezTo>
                                <a:pt x="12931" y="10865"/>
                                <a:pt x="12860" y="11126"/>
                                <a:pt x="12844" y="11384"/>
                              </a:cubicBezTo>
                              <a:close/>
                              <a:moveTo>
                                <a:pt x="13077" y="12460"/>
                              </a:moveTo>
                              <a:cubicBezTo>
                                <a:pt x="13039" y="12379"/>
                                <a:pt x="13012" y="12294"/>
                                <a:pt x="12996" y="12209"/>
                              </a:cubicBezTo>
                              <a:cubicBezTo>
                                <a:pt x="13023" y="12245"/>
                                <a:pt x="13050" y="12280"/>
                                <a:pt x="13088" y="12312"/>
                              </a:cubicBezTo>
                              <a:cubicBezTo>
                                <a:pt x="13083" y="12361"/>
                                <a:pt x="13077" y="12410"/>
                                <a:pt x="13077" y="12460"/>
                              </a:cubicBezTo>
                              <a:close/>
                              <a:moveTo>
                                <a:pt x="13332" y="12873"/>
                              </a:moveTo>
                              <a:cubicBezTo>
                                <a:pt x="13245" y="12763"/>
                                <a:pt x="13169" y="12654"/>
                                <a:pt x="13110" y="12541"/>
                              </a:cubicBezTo>
                              <a:cubicBezTo>
                                <a:pt x="13120" y="12481"/>
                                <a:pt x="13137" y="12421"/>
                                <a:pt x="13148" y="12361"/>
                              </a:cubicBezTo>
                              <a:cubicBezTo>
                                <a:pt x="13169" y="12375"/>
                                <a:pt x="13191" y="12389"/>
                                <a:pt x="13218" y="12400"/>
                              </a:cubicBezTo>
                              <a:cubicBezTo>
                                <a:pt x="13234" y="12407"/>
                                <a:pt x="13245" y="12414"/>
                                <a:pt x="13256" y="12421"/>
                              </a:cubicBezTo>
                              <a:cubicBezTo>
                                <a:pt x="13261" y="12470"/>
                                <a:pt x="13261" y="12541"/>
                                <a:pt x="13261" y="12562"/>
                              </a:cubicBezTo>
                              <a:cubicBezTo>
                                <a:pt x="13267" y="12626"/>
                                <a:pt x="13272" y="12689"/>
                                <a:pt x="13272" y="12753"/>
                              </a:cubicBezTo>
                              <a:cubicBezTo>
                                <a:pt x="13272" y="12763"/>
                                <a:pt x="13299" y="12763"/>
                                <a:pt x="13299" y="12753"/>
                              </a:cubicBezTo>
                              <a:cubicBezTo>
                                <a:pt x="13310" y="12661"/>
                                <a:pt x="13316" y="12566"/>
                                <a:pt x="13316" y="12474"/>
                              </a:cubicBezTo>
                              <a:cubicBezTo>
                                <a:pt x="13332" y="12509"/>
                                <a:pt x="13354" y="12541"/>
                                <a:pt x="13375" y="12576"/>
                              </a:cubicBezTo>
                              <a:cubicBezTo>
                                <a:pt x="13397" y="12678"/>
                                <a:pt x="13424" y="12777"/>
                                <a:pt x="13440" y="12880"/>
                              </a:cubicBezTo>
                              <a:cubicBezTo>
                                <a:pt x="13440" y="12890"/>
                                <a:pt x="13467" y="12890"/>
                                <a:pt x="13467" y="12880"/>
                              </a:cubicBezTo>
                              <a:cubicBezTo>
                                <a:pt x="13467" y="12823"/>
                                <a:pt x="13462" y="12767"/>
                                <a:pt x="13462" y="12710"/>
                              </a:cubicBezTo>
                              <a:cubicBezTo>
                                <a:pt x="13489" y="12749"/>
                                <a:pt x="13516" y="12788"/>
                                <a:pt x="13538" y="12827"/>
                              </a:cubicBezTo>
                              <a:cubicBezTo>
                                <a:pt x="13570" y="12883"/>
                                <a:pt x="13614" y="13021"/>
                                <a:pt x="13695" y="13056"/>
                              </a:cubicBezTo>
                              <a:cubicBezTo>
                                <a:pt x="13701" y="13059"/>
                                <a:pt x="13706" y="13056"/>
                                <a:pt x="13711" y="13056"/>
                              </a:cubicBezTo>
                              <a:cubicBezTo>
                                <a:pt x="13711" y="13056"/>
                                <a:pt x="13717" y="13052"/>
                                <a:pt x="13717" y="13052"/>
                              </a:cubicBezTo>
                              <a:cubicBezTo>
                                <a:pt x="13728" y="13045"/>
                                <a:pt x="13717" y="13035"/>
                                <a:pt x="13706" y="13038"/>
                              </a:cubicBezTo>
                              <a:cubicBezTo>
                                <a:pt x="13701" y="13038"/>
                                <a:pt x="13657" y="12940"/>
                                <a:pt x="13598" y="12820"/>
                              </a:cubicBezTo>
                              <a:cubicBezTo>
                                <a:pt x="13636" y="12844"/>
                                <a:pt x="13674" y="12873"/>
                                <a:pt x="13717" y="12894"/>
                              </a:cubicBezTo>
                              <a:cubicBezTo>
                                <a:pt x="13733" y="12901"/>
                                <a:pt x="13755" y="12887"/>
                                <a:pt x="13739" y="12880"/>
                              </a:cubicBezTo>
                              <a:cubicBezTo>
                                <a:pt x="13663" y="12834"/>
                                <a:pt x="13603" y="12781"/>
                                <a:pt x="13549" y="12724"/>
                              </a:cubicBezTo>
                              <a:cubicBezTo>
                                <a:pt x="13533" y="12689"/>
                                <a:pt x="13516" y="12654"/>
                                <a:pt x="13500" y="12622"/>
                              </a:cubicBezTo>
                              <a:cubicBezTo>
                                <a:pt x="13570" y="12682"/>
                                <a:pt x="13652" y="12735"/>
                                <a:pt x="13739" y="12781"/>
                              </a:cubicBezTo>
                              <a:cubicBezTo>
                                <a:pt x="13749" y="12788"/>
                                <a:pt x="13771" y="12777"/>
                                <a:pt x="13760" y="12767"/>
                              </a:cubicBezTo>
                              <a:cubicBezTo>
                                <a:pt x="13657" y="12696"/>
                                <a:pt x="13570" y="12622"/>
                                <a:pt x="13495" y="12544"/>
                              </a:cubicBezTo>
                              <a:cubicBezTo>
                                <a:pt x="13527" y="12548"/>
                                <a:pt x="13560" y="12544"/>
                                <a:pt x="13598" y="12541"/>
                              </a:cubicBezTo>
                              <a:cubicBezTo>
                                <a:pt x="13657" y="12534"/>
                                <a:pt x="13701" y="12527"/>
                                <a:pt x="13739" y="12527"/>
                              </a:cubicBezTo>
                              <a:cubicBezTo>
                                <a:pt x="13858" y="12731"/>
                                <a:pt x="13847" y="12936"/>
                                <a:pt x="13842" y="13155"/>
                              </a:cubicBezTo>
                              <a:cubicBezTo>
                                <a:pt x="13842" y="13179"/>
                                <a:pt x="13869" y="13377"/>
                                <a:pt x="13901" y="13486"/>
                              </a:cubicBezTo>
                              <a:cubicBezTo>
                                <a:pt x="13657" y="13306"/>
                                <a:pt x="13500" y="13084"/>
                                <a:pt x="13332" y="12873"/>
                              </a:cubicBezTo>
                              <a:close/>
                              <a:moveTo>
                                <a:pt x="15717" y="11952"/>
                              </a:moveTo>
                              <a:cubicBezTo>
                                <a:pt x="15723" y="12005"/>
                                <a:pt x="15734" y="12068"/>
                                <a:pt x="15723" y="12121"/>
                              </a:cubicBezTo>
                              <a:cubicBezTo>
                                <a:pt x="15696" y="12259"/>
                                <a:pt x="15604" y="12262"/>
                                <a:pt x="15430" y="12280"/>
                              </a:cubicBezTo>
                              <a:cubicBezTo>
                                <a:pt x="15365" y="12287"/>
                                <a:pt x="15305" y="12294"/>
                                <a:pt x="15240" y="12308"/>
                              </a:cubicBezTo>
                              <a:cubicBezTo>
                                <a:pt x="15159" y="12329"/>
                                <a:pt x="15170" y="12365"/>
                                <a:pt x="15056" y="12372"/>
                              </a:cubicBezTo>
                              <a:cubicBezTo>
                                <a:pt x="14980" y="12375"/>
                                <a:pt x="14910" y="12347"/>
                                <a:pt x="14823" y="12357"/>
                              </a:cubicBezTo>
                              <a:cubicBezTo>
                                <a:pt x="14769" y="12365"/>
                                <a:pt x="14731" y="12382"/>
                                <a:pt x="14682" y="12393"/>
                              </a:cubicBezTo>
                              <a:cubicBezTo>
                                <a:pt x="14617" y="12410"/>
                                <a:pt x="14568" y="12432"/>
                                <a:pt x="14487" y="12432"/>
                              </a:cubicBezTo>
                              <a:cubicBezTo>
                                <a:pt x="14433" y="12432"/>
                                <a:pt x="14389" y="12414"/>
                                <a:pt x="14330" y="12417"/>
                              </a:cubicBezTo>
                              <a:cubicBezTo>
                                <a:pt x="14264" y="12421"/>
                                <a:pt x="14205" y="12456"/>
                                <a:pt x="14145" y="12463"/>
                              </a:cubicBezTo>
                              <a:cubicBezTo>
                                <a:pt x="14037" y="12477"/>
                                <a:pt x="13972" y="12424"/>
                                <a:pt x="13874" y="12410"/>
                              </a:cubicBezTo>
                              <a:cubicBezTo>
                                <a:pt x="13722" y="12386"/>
                                <a:pt x="13592" y="12467"/>
                                <a:pt x="13462" y="12400"/>
                              </a:cubicBezTo>
                              <a:cubicBezTo>
                                <a:pt x="13381" y="12357"/>
                                <a:pt x="13234" y="12283"/>
                                <a:pt x="13180" y="12234"/>
                              </a:cubicBezTo>
                              <a:cubicBezTo>
                                <a:pt x="12925" y="11984"/>
                                <a:pt x="12996" y="11571"/>
                                <a:pt x="13039" y="11289"/>
                              </a:cubicBezTo>
                              <a:cubicBezTo>
                                <a:pt x="13088" y="10971"/>
                                <a:pt x="13229" y="10678"/>
                                <a:pt x="13370" y="10378"/>
                              </a:cubicBezTo>
                              <a:cubicBezTo>
                                <a:pt x="13299" y="10823"/>
                                <a:pt x="13370" y="11271"/>
                                <a:pt x="13533" y="11701"/>
                              </a:cubicBezTo>
                              <a:cubicBezTo>
                                <a:pt x="13533" y="11708"/>
                                <a:pt x="13549" y="11705"/>
                                <a:pt x="13549" y="11698"/>
                              </a:cubicBezTo>
                              <a:cubicBezTo>
                                <a:pt x="13467" y="11401"/>
                                <a:pt x="13435" y="11105"/>
                                <a:pt x="13440" y="10805"/>
                              </a:cubicBezTo>
                              <a:cubicBezTo>
                                <a:pt x="13505" y="11144"/>
                                <a:pt x="13619" y="11476"/>
                                <a:pt x="13787" y="11797"/>
                              </a:cubicBezTo>
                              <a:cubicBezTo>
                                <a:pt x="13793" y="11807"/>
                                <a:pt x="13814" y="11804"/>
                                <a:pt x="13814" y="11793"/>
                              </a:cubicBezTo>
                              <a:cubicBezTo>
                                <a:pt x="13646" y="11342"/>
                                <a:pt x="13527" y="10883"/>
                                <a:pt x="13484" y="10421"/>
                              </a:cubicBezTo>
                              <a:cubicBezTo>
                                <a:pt x="13668" y="10929"/>
                                <a:pt x="13885" y="11430"/>
                                <a:pt x="14113" y="11931"/>
                              </a:cubicBezTo>
                              <a:cubicBezTo>
                                <a:pt x="14118" y="11938"/>
                                <a:pt x="14134" y="11934"/>
                                <a:pt x="14134" y="11927"/>
                              </a:cubicBezTo>
                              <a:cubicBezTo>
                                <a:pt x="13923" y="11398"/>
                                <a:pt x="13739" y="10865"/>
                                <a:pt x="13560" y="10333"/>
                              </a:cubicBezTo>
                              <a:cubicBezTo>
                                <a:pt x="13565" y="10333"/>
                                <a:pt x="13565" y="10333"/>
                                <a:pt x="13570" y="10333"/>
                              </a:cubicBezTo>
                              <a:cubicBezTo>
                                <a:pt x="13890" y="10908"/>
                                <a:pt x="14140" y="11490"/>
                                <a:pt x="14405" y="12075"/>
                              </a:cubicBezTo>
                              <a:cubicBezTo>
                                <a:pt x="14405" y="12079"/>
                                <a:pt x="14416" y="12079"/>
                                <a:pt x="14416" y="12072"/>
                              </a:cubicBezTo>
                              <a:cubicBezTo>
                                <a:pt x="14281" y="11536"/>
                                <a:pt x="14042" y="11006"/>
                                <a:pt x="13766" y="10495"/>
                              </a:cubicBezTo>
                              <a:cubicBezTo>
                                <a:pt x="13917" y="10685"/>
                                <a:pt x="14053" y="10876"/>
                                <a:pt x="14178" y="11073"/>
                              </a:cubicBezTo>
                              <a:cubicBezTo>
                                <a:pt x="14351" y="11341"/>
                                <a:pt x="14487" y="11617"/>
                                <a:pt x="14639" y="11888"/>
                              </a:cubicBezTo>
                              <a:cubicBezTo>
                                <a:pt x="14644" y="11895"/>
                                <a:pt x="14660" y="11892"/>
                                <a:pt x="14660" y="11885"/>
                              </a:cubicBezTo>
                              <a:cubicBezTo>
                                <a:pt x="14487" y="11341"/>
                                <a:pt x="14134" y="10812"/>
                                <a:pt x="13739" y="10322"/>
                              </a:cubicBezTo>
                              <a:cubicBezTo>
                                <a:pt x="13749" y="10333"/>
                                <a:pt x="13766" y="10343"/>
                                <a:pt x="13782" y="10357"/>
                              </a:cubicBezTo>
                              <a:cubicBezTo>
                                <a:pt x="13847" y="10414"/>
                                <a:pt x="13901" y="10477"/>
                                <a:pt x="13955" y="10537"/>
                              </a:cubicBezTo>
                              <a:cubicBezTo>
                                <a:pt x="14064" y="10664"/>
                                <a:pt x="14172" y="10795"/>
                                <a:pt x="14270" y="10929"/>
                              </a:cubicBezTo>
                              <a:cubicBezTo>
                                <a:pt x="14481" y="11200"/>
                                <a:pt x="14677" y="11479"/>
                                <a:pt x="14850" y="11761"/>
                              </a:cubicBezTo>
                              <a:cubicBezTo>
                                <a:pt x="14855" y="11772"/>
                                <a:pt x="14883" y="11768"/>
                                <a:pt x="14877" y="11758"/>
                              </a:cubicBezTo>
                              <a:cubicBezTo>
                                <a:pt x="14731" y="11497"/>
                                <a:pt x="14574" y="11243"/>
                                <a:pt x="14395" y="10989"/>
                              </a:cubicBezTo>
                              <a:cubicBezTo>
                                <a:pt x="14324" y="10886"/>
                                <a:pt x="14248" y="10788"/>
                                <a:pt x="14172" y="10685"/>
                              </a:cubicBezTo>
                              <a:cubicBezTo>
                                <a:pt x="14492" y="10961"/>
                                <a:pt x="14807" y="11246"/>
                                <a:pt x="15040" y="11553"/>
                              </a:cubicBezTo>
                              <a:cubicBezTo>
                                <a:pt x="15045" y="11557"/>
                                <a:pt x="15056" y="11553"/>
                                <a:pt x="15051" y="11550"/>
                              </a:cubicBezTo>
                              <a:cubicBezTo>
                                <a:pt x="14742" y="11102"/>
                                <a:pt x="14313" y="10707"/>
                                <a:pt x="13858" y="10318"/>
                              </a:cubicBezTo>
                              <a:cubicBezTo>
                                <a:pt x="14552" y="10601"/>
                                <a:pt x="15067" y="10957"/>
                                <a:pt x="15457" y="11433"/>
                              </a:cubicBezTo>
                              <a:cubicBezTo>
                                <a:pt x="15593" y="11599"/>
                                <a:pt x="15696" y="11765"/>
                                <a:pt x="15717" y="11952"/>
                              </a:cubicBezTo>
                              <a:close/>
                              <a:moveTo>
                                <a:pt x="16352" y="11437"/>
                              </a:moveTo>
                              <a:cubicBezTo>
                                <a:pt x="16005" y="11430"/>
                                <a:pt x="15745" y="11345"/>
                                <a:pt x="15484" y="11232"/>
                              </a:cubicBezTo>
                              <a:cubicBezTo>
                                <a:pt x="15408" y="11147"/>
                                <a:pt x="15322" y="11066"/>
                                <a:pt x="15235" y="10985"/>
                              </a:cubicBezTo>
                              <a:cubicBezTo>
                                <a:pt x="15392" y="11045"/>
                                <a:pt x="15566" y="11091"/>
                                <a:pt x="15750" y="11119"/>
                              </a:cubicBezTo>
                              <a:cubicBezTo>
                                <a:pt x="15766" y="11123"/>
                                <a:pt x="15772" y="11109"/>
                                <a:pt x="15755" y="11105"/>
                              </a:cubicBezTo>
                              <a:cubicBezTo>
                                <a:pt x="15522" y="11049"/>
                                <a:pt x="15311" y="10968"/>
                                <a:pt x="15110" y="10869"/>
                              </a:cubicBezTo>
                              <a:cubicBezTo>
                                <a:pt x="15105" y="10865"/>
                                <a:pt x="15099" y="10865"/>
                                <a:pt x="15099" y="10865"/>
                              </a:cubicBezTo>
                              <a:cubicBezTo>
                                <a:pt x="15083" y="10851"/>
                                <a:pt x="15061" y="10837"/>
                                <a:pt x="15045" y="10823"/>
                              </a:cubicBezTo>
                              <a:cubicBezTo>
                                <a:pt x="15343" y="10893"/>
                                <a:pt x="15674" y="10925"/>
                                <a:pt x="15972" y="10982"/>
                              </a:cubicBezTo>
                              <a:cubicBezTo>
                                <a:pt x="15989" y="10985"/>
                                <a:pt x="15994" y="10971"/>
                                <a:pt x="15978" y="10968"/>
                              </a:cubicBezTo>
                              <a:cubicBezTo>
                                <a:pt x="15761" y="10918"/>
                                <a:pt x="15544" y="10869"/>
                                <a:pt x="15327" y="10819"/>
                              </a:cubicBezTo>
                              <a:cubicBezTo>
                                <a:pt x="15175" y="10784"/>
                                <a:pt x="15029" y="10745"/>
                                <a:pt x="14883" y="10703"/>
                              </a:cubicBezTo>
                              <a:cubicBezTo>
                                <a:pt x="14823" y="10661"/>
                                <a:pt x="14763" y="10622"/>
                                <a:pt x="14698" y="10583"/>
                              </a:cubicBezTo>
                              <a:cubicBezTo>
                                <a:pt x="15154" y="10689"/>
                                <a:pt x="15625" y="10770"/>
                                <a:pt x="16086" y="10855"/>
                              </a:cubicBezTo>
                              <a:cubicBezTo>
                                <a:pt x="16108" y="10858"/>
                                <a:pt x="16113" y="10841"/>
                                <a:pt x="16097" y="10834"/>
                              </a:cubicBezTo>
                              <a:cubicBezTo>
                                <a:pt x="15544" y="10703"/>
                                <a:pt x="14991" y="10569"/>
                                <a:pt x="14438" y="10442"/>
                              </a:cubicBezTo>
                              <a:cubicBezTo>
                                <a:pt x="14357" y="10403"/>
                                <a:pt x="14270" y="10368"/>
                                <a:pt x="14183" y="10333"/>
                              </a:cubicBezTo>
                              <a:cubicBezTo>
                                <a:pt x="14839" y="10456"/>
                                <a:pt x="15528" y="10495"/>
                                <a:pt x="16184" y="10615"/>
                              </a:cubicBezTo>
                              <a:cubicBezTo>
                                <a:pt x="16200" y="10618"/>
                                <a:pt x="16211" y="10601"/>
                                <a:pt x="16189" y="10597"/>
                              </a:cubicBezTo>
                              <a:cubicBezTo>
                                <a:pt x="15495" y="10445"/>
                                <a:pt x="14758" y="10385"/>
                                <a:pt x="14058" y="10237"/>
                              </a:cubicBezTo>
                              <a:cubicBezTo>
                                <a:pt x="14075" y="10227"/>
                                <a:pt x="14086" y="10220"/>
                                <a:pt x="14102" y="10209"/>
                              </a:cubicBezTo>
                              <a:cubicBezTo>
                                <a:pt x="14877" y="10262"/>
                                <a:pt x="15636" y="10417"/>
                                <a:pt x="16406" y="10495"/>
                              </a:cubicBezTo>
                              <a:cubicBezTo>
                                <a:pt x="16417" y="10495"/>
                                <a:pt x="16422" y="10484"/>
                                <a:pt x="16411" y="10481"/>
                              </a:cubicBezTo>
                              <a:cubicBezTo>
                                <a:pt x="15994" y="10400"/>
                                <a:pt x="15577" y="10333"/>
                                <a:pt x="15148" y="10269"/>
                              </a:cubicBezTo>
                              <a:cubicBezTo>
                                <a:pt x="14828" y="10220"/>
                                <a:pt x="14503" y="10167"/>
                                <a:pt x="14178" y="10149"/>
                              </a:cubicBezTo>
                              <a:cubicBezTo>
                                <a:pt x="14189" y="10142"/>
                                <a:pt x="14199" y="10135"/>
                                <a:pt x="14210" y="10128"/>
                              </a:cubicBezTo>
                              <a:cubicBezTo>
                                <a:pt x="14915" y="10160"/>
                                <a:pt x="15598" y="10237"/>
                                <a:pt x="16292" y="10318"/>
                              </a:cubicBezTo>
                              <a:cubicBezTo>
                                <a:pt x="16314" y="10322"/>
                                <a:pt x="16319" y="10301"/>
                                <a:pt x="16303" y="10297"/>
                              </a:cubicBezTo>
                              <a:cubicBezTo>
                                <a:pt x="15820" y="10216"/>
                                <a:pt x="15327" y="10135"/>
                                <a:pt x="14823" y="10089"/>
                              </a:cubicBezTo>
                              <a:cubicBezTo>
                                <a:pt x="15327" y="10100"/>
                                <a:pt x="15826" y="10128"/>
                                <a:pt x="16325" y="10184"/>
                              </a:cubicBezTo>
                              <a:cubicBezTo>
                                <a:pt x="16346" y="10188"/>
                                <a:pt x="16352" y="10167"/>
                                <a:pt x="16336" y="10163"/>
                              </a:cubicBezTo>
                              <a:cubicBezTo>
                                <a:pt x="15934" y="10096"/>
                                <a:pt x="15517" y="10050"/>
                                <a:pt x="15094" y="10029"/>
                              </a:cubicBezTo>
                              <a:cubicBezTo>
                                <a:pt x="15116" y="10029"/>
                                <a:pt x="15137" y="10026"/>
                                <a:pt x="15159" y="10026"/>
                              </a:cubicBezTo>
                              <a:cubicBezTo>
                                <a:pt x="15533" y="10008"/>
                                <a:pt x="15913" y="10005"/>
                                <a:pt x="16287" y="10012"/>
                              </a:cubicBezTo>
                              <a:cubicBezTo>
                                <a:pt x="16298" y="10012"/>
                                <a:pt x="16298" y="10005"/>
                                <a:pt x="16287" y="10005"/>
                              </a:cubicBezTo>
                              <a:cubicBezTo>
                                <a:pt x="15902" y="9973"/>
                                <a:pt x="15517" y="9962"/>
                                <a:pt x="15132" y="9976"/>
                              </a:cubicBezTo>
                              <a:cubicBezTo>
                                <a:pt x="14910" y="9983"/>
                                <a:pt x="14677" y="9994"/>
                                <a:pt x="14454" y="10015"/>
                              </a:cubicBezTo>
                              <a:cubicBezTo>
                                <a:pt x="14400" y="10015"/>
                                <a:pt x="14346" y="10015"/>
                                <a:pt x="14292" y="10019"/>
                              </a:cubicBezTo>
                              <a:cubicBezTo>
                                <a:pt x="14731" y="9913"/>
                                <a:pt x="15197" y="9870"/>
                                <a:pt x="15663" y="9825"/>
                              </a:cubicBezTo>
                              <a:cubicBezTo>
                                <a:pt x="16010" y="9793"/>
                                <a:pt x="16395" y="9743"/>
                                <a:pt x="16731" y="9828"/>
                              </a:cubicBezTo>
                              <a:cubicBezTo>
                                <a:pt x="17051" y="9909"/>
                                <a:pt x="17333" y="10036"/>
                                <a:pt x="17545" y="10213"/>
                              </a:cubicBezTo>
                              <a:cubicBezTo>
                                <a:pt x="17512" y="10223"/>
                                <a:pt x="17474" y="10234"/>
                                <a:pt x="17442" y="10244"/>
                              </a:cubicBezTo>
                              <a:cubicBezTo>
                                <a:pt x="17311" y="10174"/>
                                <a:pt x="17154" y="10121"/>
                                <a:pt x="16992" y="10089"/>
                              </a:cubicBezTo>
                              <a:cubicBezTo>
                                <a:pt x="16975" y="10086"/>
                                <a:pt x="16970" y="10103"/>
                                <a:pt x="16986" y="10107"/>
                              </a:cubicBezTo>
                              <a:cubicBezTo>
                                <a:pt x="17133" y="10146"/>
                                <a:pt x="17263" y="10199"/>
                                <a:pt x="17377" y="10266"/>
                              </a:cubicBezTo>
                              <a:cubicBezTo>
                                <a:pt x="17377" y="10266"/>
                                <a:pt x="17377" y="10266"/>
                                <a:pt x="17377" y="10266"/>
                              </a:cubicBezTo>
                              <a:cubicBezTo>
                                <a:pt x="17360" y="10269"/>
                                <a:pt x="17349" y="10273"/>
                                <a:pt x="17333" y="10276"/>
                              </a:cubicBezTo>
                              <a:cubicBezTo>
                                <a:pt x="17333" y="10273"/>
                                <a:pt x="17328" y="10269"/>
                                <a:pt x="17322" y="10266"/>
                              </a:cubicBezTo>
                              <a:cubicBezTo>
                                <a:pt x="17246" y="10241"/>
                                <a:pt x="17165" y="10213"/>
                                <a:pt x="17089" y="10188"/>
                              </a:cubicBezTo>
                              <a:cubicBezTo>
                                <a:pt x="17067" y="10181"/>
                                <a:pt x="17046" y="10202"/>
                                <a:pt x="17067" y="10209"/>
                              </a:cubicBezTo>
                              <a:cubicBezTo>
                                <a:pt x="17133" y="10234"/>
                                <a:pt x="17203" y="10262"/>
                                <a:pt x="17263" y="10290"/>
                              </a:cubicBezTo>
                              <a:cubicBezTo>
                                <a:pt x="17149" y="10311"/>
                                <a:pt x="17024" y="10315"/>
                                <a:pt x="16921" y="10357"/>
                              </a:cubicBezTo>
                              <a:cubicBezTo>
                                <a:pt x="16710" y="10445"/>
                                <a:pt x="16585" y="10643"/>
                                <a:pt x="16509" y="10791"/>
                              </a:cubicBezTo>
                              <a:cubicBezTo>
                                <a:pt x="16411" y="10975"/>
                                <a:pt x="16406" y="11162"/>
                                <a:pt x="16531" y="11338"/>
                              </a:cubicBezTo>
                              <a:cubicBezTo>
                                <a:pt x="16471" y="11363"/>
                                <a:pt x="16417" y="11394"/>
                                <a:pt x="16373" y="11437"/>
                              </a:cubicBezTo>
                              <a:cubicBezTo>
                                <a:pt x="16368" y="11440"/>
                                <a:pt x="16357" y="11437"/>
                                <a:pt x="16352" y="11437"/>
                              </a:cubicBezTo>
                              <a:close/>
                              <a:moveTo>
                                <a:pt x="16840" y="11917"/>
                              </a:moveTo>
                              <a:cubicBezTo>
                                <a:pt x="16834" y="11906"/>
                                <a:pt x="16807" y="11909"/>
                                <a:pt x="16813" y="11920"/>
                              </a:cubicBezTo>
                              <a:cubicBezTo>
                                <a:pt x="16845" y="12079"/>
                                <a:pt x="16905" y="12238"/>
                                <a:pt x="16992" y="12386"/>
                              </a:cubicBezTo>
                              <a:cubicBezTo>
                                <a:pt x="16986" y="12393"/>
                                <a:pt x="16981" y="12400"/>
                                <a:pt x="16981" y="12407"/>
                              </a:cubicBezTo>
                              <a:cubicBezTo>
                                <a:pt x="16861" y="12294"/>
                                <a:pt x="16753" y="12174"/>
                                <a:pt x="16666" y="12047"/>
                              </a:cubicBezTo>
                              <a:cubicBezTo>
                                <a:pt x="16661" y="12036"/>
                                <a:pt x="16634" y="12044"/>
                                <a:pt x="16639" y="12054"/>
                              </a:cubicBezTo>
                              <a:cubicBezTo>
                                <a:pt x="16726" y="12199"/>
                                <a:pt x="16829" y="12336"/>
                                <a:pt x="16959" y="12467"/>
                              </a:cubicBezTo>
                              <a:cubicBezTo>
                                <a:pt x="16948" y="12499"/>
                                <a:pt x="16948" y="12534"/>
                                <a:pt x="16954" y="12573"/>
                              </a:cubicBezTo>
                              <a:cubicBezTo>
                                <a:pt x="16818" y="12470"/>
                                <a:pt x="16704" y="12361"/>
                                <a:pt x="16617" y="12238"/>
                              </a:cubicBezTo>
                              <a:cubicBezTo>
                                <a:pt x="16612" y="12230"/>
                                <a:pt x="16596" y="12234"/>
                                <a:pt x="16596" y="12245"/>
                              </a:cubicBezTo>
                              <a:cubicBezTo>
                                <a:pt x="16677" y="12403"/>
                                <a:pt x="16807" y="12548"/>
                                <a:pt x="16981" y="12675"/>
                              </a:cubicBezTo>
                              <a:cubicBezTo>
                                <a:pt x="16981" y="12678"/>
                                <a:pt x="16986" y="12682"/>
                                <a:pt x="16986" y="12689"/>
                              </a:cubicBezTo>
                              <a:cubicBezTo>
                                <a:pt x="16970" y="12756"/>
                                <a:pt x="16970" y="12823"/>
                                <a:pt x="16981" y="12894"/>
                              </a:cubicBezTo>
                              <a:cubicBezTo>
                                <a:pt x="16742" y="12689"/>
                                <a:pt x="16558" y="12460"/>
                                <a:pt x="16471" y="12206"/>
                              </a:cubicBezTo>
                              <a:cubicBezTo>
                                <a:pt x="16417" y="12054"/>
                                <a:pt x="16401" y="11902"/>
                                <a:pt x="16422" y="11747"/>
                              </a:cubicBezTo>
                              <a:cubicBezTo>
                                <a:pt x="16433" y="11666"/>
                                <a:pt x="16439" y="11564"/>
                                <a:pt x="16509" y="11493"/>
                              </a:cubicBezTo>
                              <a:cubicBezTo>
                                <a:pt x="16612" y="11387"/>
                                <a:pt x="16867" y="11370"/>
                                <a:pt x="17040" y="11387"/>
                              </a:cubicBezTo>
                              <a:cubicBezTo>
                                <a:pt x="17273" y="11412"/>
                                <a:pt x="17387" y="11543"/>
                                <a:pt x="17593" y="11606"/>
                              </a:cubicBezTo>
                              <a:cubicBezTo>
                                <a:pt x="17756" y="11659"/>
                                <a:pt x="17946" y="11663"/>
                                <a:pt x="18108" y="11712"/>
                              </a:cubicBezTo>
                              <a:cubicBezTo>
                                <a:pt x="18342" y="11782"/>
                                <a:pt x="18553" y="11945"/>
                                <a:pt x="18699" y="12086"/>
                              </a:cubicBezTo>
                              <a:cubicBezTo>
                                <a:pt x="18884" y="12269"/>
                                <a:pt x="18862" y="12453"/>
                                <a:pt x="18678" y="12629"/>
                              </a:cubicBezTo>
                              <a:cubicBezTo>
                                <a:pt x="18672" y="12633"/>
                                <a:pt x="18672" y="12636"/>
                                <a:pt x="18667" y="12640"/>
                              </a:cubicBezTo>
                              <a:cubicBezTo>
                                <a:pt x="18607" y="12622"/>
                                <a:pt x="18548" y="12604"/>
                                <a:pt x="18488" y="12587"/>
                              </a:cubicBezTo>
                              <a:cubicBezTo>
                                <a:pt x="18488" y="12583"/>
                                <a:pt x="18493" y="12583"/>
                                <a:pt x="18493" y="12580"/>
                              </a:cubicBezTo>
                              <a:cubicBezTo>
                                <a:pt x="18504" y="12492"/>
                                <a:pt x="18526" y="12407"/>
                                <a:pt x="18558" y="12319"/>
                              </a:cubicBezTo>
                              <a:cubicBezTo>
                                <a:pt x="18564" y="12308"/>
                                <a:pt x="18537" y="12301"/>
                                <a:pt x="18531" y="12315"/>
                              </a:cubicBezTo>
                              <a:cubicBezTo>
                                <a:pt x="18493" y="12400"/>
                                <a:pt x="18461" y="12488"/>
                                <a:pt x="18439" y="12573"/>
                              </a:cubicBezTo>
                              <a:cubicBezTo>
                                <a:pt x="18417" y="12566"/>
                                <a:pt x="18390" y="12559"/>
                                <a:pt x="18369" y="12555"/>
                              </a:cubicBezTo>
                              <a:cubicBezTo>
                                <a:pt x="18374" y="12439"/>
                                <a:pt x="18380" y="12322"/>
                                <a:pt x="18401" y="12206"/>
                              </a:cubicBezTo>
                              <a:cubicBezTo>
                                <a:pt x="18401" y="12195"/>
                                <a:pt x="18380" y="12195"/>
                                <a:pt x="18374" y="12202"/>
                              </a:cubicBezTo>
                              <a:cubicBezTo>
                                <a:pt x="18342" y="12312"/>
                                <a:pt x="18314" y="12424"/>
                                <a:pt x="18304" y="12537"/>
                              </a:cubicBezTo>
                              <a:cubicBezTo>
                                <a:pt x="18293" y="12534"/>
                                <a:pt x="18282" y="12534"/>
                                <a:pt x="18271" y="12530"/>
                              </a:cubicBezTo>
                              <a:cubicBezTo>
                                <a:pt x="18271" y="12523"/>
                                <a:pt x="18271" y="12516"/>
                                <a:pt x="18271" y="12509"/>
                              </a:cubicBezTo>
                              <a:cubicBezTo>
                                <a:pt x="18266" y="12499"/>
                                <a:pt x="18260" y="12492"/>
                                <a:pt x="18255" y="12484"/>
                              </a:cubicBezTo>
                              <a:cubicBezTo>
                                <a:pt x="18249" y="12357"/>
                                <a:pt x="18266" y="12234"/>
                                <a:pt x="18314" y="12111"/>
                              </a:cubicBezTo>
                              <a:cubicBezTo>
                                <a:pt x="18320" y="12096"/>
                                <a:pt x="18287" y="12089"/>
                                <a:pt x="18277" y="12103"/>
                              </a:cubicBezTo>
                              <a:cubicBezTo>
                                <a:pt x="18228" y="12202"/>
                                <a:pt x="18201" y="12305"/>
                                <a:pt x="18190" y="12407"/>
                              </a:cubicBezTo>
                              <a:cubicBezTo>
                                <a:pt x="18168" y="12386"/>
                                <a:pt x="18141" y="12368"/>
                                <a:pt x="18108" y="12350"/>
                              </a:cubicBezTo>
                              <a:cubicBezTo>
                                <a:pt x="18114" y="12241"/>
                                <a:pt x="18141" y="12139"/>
                                <a:pt x="18190" y="12033"/>
                              </a:cubicBezTo>
                              <a:cubicBezTo>
                                <a:pt x="18195" y="12022"/>
                                <a:pt x="18173" y="12015"/>
                                <a:pt x="18163" y="12026"/>
                              </a:cubicBezTo>
                              <a:cubicBezTo>
                                <a:pt x="18103" y="12118"/>
                                <a:pt x="18060" y="12216"/>
                                <a:pt x="18043" y="12319"/>
                              </a:cubicBezTo>
                              <a:cubicBezTo>
                                <a:pt x="18011" y="12305"/>
                                <a:pt x="17973" y="12290"/>
                                <a:pt x="17935" y="12276"/>
                              </a:cubicBezTo>
                              <a:cubicBezTo>
                                <a:pt x="17957" y="12174"/>
                                <a:pt x="17989" y="12072"/>
                                <a:pt x="18043" y="11973"/>
                              </a:cubicBezTo>
                              <a:cubicBezTo>
                                <a:pt x="18049" y="11962"/>
                                <a:pt x="18022" y="11955"/>
                                <a:pt x="18016" y="11966"/>
                              </a:cubicBezTo>
                              <a:cubicBezTo>
                                <a:pt x="17951" y="12061"/>
                                <a:pt x="17902" y="12156"/>
                                <a:pt x="17875" y="12259"/>
                              </a:cubicBezTo>
                              <a:cubicBezTo>
                                <a:pt x="17859" y="12255"/>
                                <a:pt x="17837" y="12248"/>
                                <a:pt x="17821" y="12245"/>
                              </a:cubicBezTo>
                              <a:cubicBezTo>
                                <a:pt x="17832" y="12121"/>
                                <a:pt x="17848" y="12001"/>
                                <a:pt x="17897" y="11878"/>
                              </a:cubicBezTo>
                              <a:cubicBezTo>
                                <a:pt x="17902" y="11864"/>
                                <a:pt x="17870" y="11860"/>
                                <a:pt x="17864" y="11871"/>
                              </a:cubicBezTo>
                              <a:cubicBezTo>
                                <a:pt x="17810" y="11987"/>
                                <a:pt x="17767" y="12107"/>
                                <a:pt x="17756" y="12227"/>
                              </a:cubicBezTo>
                              <a:cubicBezTo>
                                <a:pt x="17734" y="12223"/>
                                <a:pt x="17707" y="12220"/>
                                <a:pt x="17686" y="12216"/>
                              </a:cubicBezTo>
                              <a:cubicBezTo>
                                <a:pt x="17691" y="12082"/>
                                <a:pt x="17707" y="11952"/>
                                <a:pt x="17751" y="11818"/>
                              </a:cubicBezTo>
                              <a:cubicBezTo>
                                <a:pt x="17756" y="11807"/>
                                <a:pt x="17729" y="11800"/>
                                <a:pt x="17723" y="11814"/>
                              </a:cubicBezTo>
                              <a:cubicBezTo>
                                <a:pt x="17658" y="11941"/>
                                <a:pt x="17620" y="12075"/>
                                <a:pt x="17615" y="12209"/>
                              </a:cubicBezTo>
                              <a:cubicBezTo>
                                <a:pt x="17599" y="12209"/>
                                <a:pt x="17583" y="12206"/>
                                <a:pt x="17566" y="12206"/>
                              </a:cubicBezTo>
                              <a:cubicBezTo>
                                <a:pt x="17555" y="12065"/>
                                <a:pt x="17561" y="11927"/>
                                <a:pt x="17588" y="11786"/>
                              </a:cubicBezTo>
                              <a:cubicBezTo>
                                <a:pt x="17588" y="11775"/>
                                <a:pt x="17561" y="11772"/>
                                <a:pt x="17561" y="11782"/>
                              </a:cubicBezTo>
                              <a:cubicBezTo>
                                <a:pt x="17512" y="11920"/>
                                <a:pt x="17490" y="12061"/>
                                <a:pt x="17496" y="12202"/>
                              </a:cubicBezTo>
                              <a:cubicBezTo>
                                <a:pt x="17480" y="12202"/>
                                <a:pt x="17463" y="12202"/>
                                <a:pt x="17447" y="12202"/>
                              </a:cubicBezTo>
                              <a:cubicBezTo>
                                <a:pt x="17420" y="12058"/>
                                <a:pt x="17409" y="11913"/>
                                <a:pt x="17425" y="11768"/>
                              </a:cubicBezTo>
                              <a:cubicBezTo>
                                <a:pt x="17425" y="11758"/>
                                <a:pt x="17393" y="11754"/>
                                <a:pt x="17393" y="11765"/>
                              </a:cubicBezTo>
                              <a:cubicBezTo>
                                <a:pt x="17360" y="11913"/>
                                <a:pt x="17355" y="12061"/>
                                <a:pt x="17371" y="12209"/>
                              </a:cubicBezTo>
                              <a:cubicBezTo>
                                <a:pt x="17344" y="12213"/>
                                <a:pt x="17322" y="12216"/>
                                <a:pt x="17301" y="12220"/>
                              </a:cubicBezTo>
                              <a:cubicBezTo>
                                <a:pt x="17246" y="12082"/>
                                <a:pt x="17219" y="11941"/>
                                <a:pt x="17236" y="11800"/>
                              </a:cubicBezTo>
                              <a:cubicBezTo>
                                <a:pt x="17236" y="11786"/>
                                <a:pt x="17203" y="11786"/>
                                <a:pt x="17203" y="11800"/>
                              </a:cubicBezTo>
                              <a:cubicBezTo>
                                <a:pt x="17176" y="11948"/>
                                <a:pt x="17192" y="12093"/>
                                <a:pt x="17241" y="12234"/>
                              </a:cubicBezTo>
                              <a:cubicBezTo>
                                <a:pt x="17219" y="12241"/>
                                <a:pt x="17198" y="12248"/>
                                <a:pt x="17181" y="12255"/>
                              </a:cubicBezTo>
                              <a:cubicBezTo>
                                <a:pt x="17122" y="12125"/>
                                <a:pt x="17078" y="11994"/>
                                <a:pt x="17046" y="11857"/>
                              </a:cubicBezTo>
                              <a:cubicBezTo>
                                <a:pt x="17046" y="11849"/>
                                <a:pt x="17030" y="11853"/>
                                <a:pt x="17024" y="11857"/>
                              </a:cubicBezTo>
                              <a:cubicBezTo>
                                <a:pt x="17019" y="11998"/>
                                <a:pt x="17057" y="12142"/>
                                <a:pt x="17122" y="12280"/>
                              </a:cubicBezTo>
                              <a:cubicBezTo>
                                <a:pt x="17095" y="12294"/>
                                <a:pt x="17073" y="12312"/>
                                <a:pt x="17057" y="12329"/>
                              </a:cubicBezTo>
                              <a:cubicBezTo>
                                <a:pt x="16954" y="12199"/>
                                <a:pt x="16889" y="12058"/>
                                <a:pt x="16840" y="11917"/>
                              </a:cubicBezTo>
                              <a:close/>
                              <a:moveTo>
                                <a:pt x="17653" y="11543"/>
                              </a:moveTo>
                              <a:cubicBezTo>
                                <a:pt x="17664" y="11546"/>
                                <a:pt x="17675" y="11550"/>
                                <a:pt x="17686" y="11550"/>
                              </a:cubicBezTo>
                              <a:cubicBezTo>
                                <a:pt x="17686" y="11550"/>
                                <a:pt x="17686" y="11550"/>
                                <a:pt x="17686" y="11550"/>
                              </a:cubicBezTo>
                              <a:cubicBezTo>
                                <a:pt x="17675" y="11550"/>
                                <a:pt x="17664" y="11546"/>
                                <a:pt x="17653" y="11543"/>
                              </a:cubicBezTo>
                              <a:close/>
                              <a:moveTo>
                                <a:pt x="17832" y="11592"/>
                              </a:moveTo>
                              <a:cubicBezTo>
                                <a:pt x="17832" y="11592"/>
                                <a:pt x="17832" y="11592"/>
                                <a:pt x="17832" y="11592"/>
                              </a:cubicBezTo>
                              <a:cubicBezTo>
                                <a:pt x="17832" y="11592"/>
                                <a:pt x="17837" y="11592"/>
                                <a:pt x="17837" y="11592"/>
                              </a:cubicBezTo>
                              <a:cubicBezTo>
                                <a:pt x="17837" y="11592"/>
                                <a:pt x="17837" y="11592"/>
                                <a:pt x="17832" y="11592"/>
                              </a:cubicBezTo>
                              <a:close/>
                              <a:moveTo>
                                <a:pt x="19334" y="13532"/>
                              </a:moveTo>
                              <a:cubicBezTo>
                                <a:pt x="19247" y="13599"/>
                                <a:pt x="19155" y="13659"/>
                                <a:pt x="19046" y="13709"/>
                              </a:cubicBezTo>
                              <a:cubicBezTo>
                                <a:pt x="19046" y="13705"/>
                                <a:pt x="19046" y="13698"/>
                                <a:pt x="19046" y="13694"/>
                              </a:cubicBezTo>
                              <a:cubicBezTo>
                                <a:pt x="19149" y="13603"/>
                                <a:pt x="19258" y="13511"/>
                                <a:pt x="19355" y="13419"/>
                              </a:cubicBezTo>
                              <a:cubicBezTo>
                                <a:pt x="19372" y="13405"/>
                                <a:pt x="19339" y="13391"/>
                                <a:pt x="19323" y="13402"/>
                              </a:cubicBezTo>
                              <a:cubicBezTo>
                                <a:pt x="19220" y="13469"/>
                                <a:pt x="19122" y="13546"/>
                                <a:pt x="19036" y="13627"/>
                              </a:cubicBezTo>
                              <a:cubicBezTo>
                                <a:pt x="19030" y="13606"/>
                                <a:pt x="19025" y="13582"/>
                                <a:pt x="19014" y="13560"/>
                              </a:cubicBezTo>
                              <a:cubicBezTo>
                                <a:pt x="19090" y="13472"/>
                                <a:pt x="19177" y="13388"/>
                                <a:pt x="19269" y="13306"/>
                              </a:cubicBezTo>
                              <a:cubicBezTo>
                                <a:pt x="19285" y="13292"/>
                                <a:pt x="19252" y="13275"/>
                                <a:pt x="19236" y="13289"/>
                              </a:cubicBezTo>
                              <a:cubicBezTo>
                                <a:pt x="19144" y="13359"/>
                                <a:pt x="19063" y="13430"/>
                                <a:pt x="18987" y="13507"/>
                              </a:cubicBezTo>
                              <a:cubicBezTo>
                                <a:pt x="18970" y="13483"/>
                                <a:pt x="18954" y="13462"/>
                                <a:pt x="18933" y="13440"/>
                              </a:cubicBezTo>
                              <a:cubicBezTo>
                                <a:pt x="18998" y="13363"/>
                                <a:pt x="19068" y="13292"/>
                                <a:pt x="19155" y="13225"/>
                              </a:cubicBezTo>
                              <a:cubicBezTo>
                                <a:pt x="19177" y="13211"/>
                                <a:pt x="19144" y="13186"/>
                                <a:pt x="19122" y="13204"/>
                              </a:cubicBezTo>
                              <a:cubicBezTo>
                                <a:pt x="19041" y="13268"/>
                                <a:pt x="18960" y="13331"/>
                                <a:pt x="18895" y="13402"/>
                              </a:cubicBezTo>
                              <a:cubicBezTo>
                                <a:pt x="18878" y="13388"/>
                                <a:pt x="18862" y="13377"/>
                                <a:pt x="18846" y="13363"/>
                              </a:cubicBezTo>
                              <a:cubicBezTo>
                                <a:pt x="18895" y="13282"/>
                                <a:pt x="18954" y="13204"/>
                                <a:pt x="19025" y="13127"/>
                              </a:cubicBezTo>
                              <a:cubicBezTo>
                                <a:pt x="19036" y="13112"/>
                                <a:pt x="19003" y="13098"/>
                                <a:pt x="18992" y="13112"/>
                              </a:cubicBezTo>
                              <a:cubicBezTo>
                                <a:pt x="18922" y="13183"/>
                                <a:pt x="18857" y="13254"/>
                                <a:pt x="18802" y="13331"/>
                              </a:cubicBezTo>
                              <a:cubicBezTo>
                                <a:pt x="18786" y="13321"/>
                                <a:pt x="18770" y="13313"/>
                                <a:pt x="18754" y="13303"/>
                              </a:cubicBezTo>
                              <a:cubicBezTo>
                                <a:pt x="18802" y="13208"/>
                                <a:pt x="18867" y="13119"/>
                                <a:pt x="18949" y="13035"/>
                              </a:cubicBezTo>
                              <a:cubicBezTo>
                                <a:pt x="18960" y="13021"/>
                                <a:pt x="18927" y="13007"/>
                                <a:pt x="18916" y="13021"/>
                              </a:cubicBezTo>
                              <a:cubicBezTo>
                                <a:pt x="18835" y="13102"/>
                                <a:pt x="18764" y="13186"/>
                                <a:pt x="18705" y="13275"/>
                              </a:cubicBezTo>
                              <a:cubicBezTo>
                                <a:pt x="18689" y="13268"/>
                                <a:pt x="18672" y="13261"/>
                                <a:pt x="18651" y="13250"/>
                              </a:cubicBezTo>
                              <a:cubicBezTo>
                                <a:pt x="18699" y="13155"/>
                                <a:pt x="18748" y="13056"/>
                                <a:pt x="18786" y="12957"/>
                              </a:cubicBezTo>
                              <a:cubicBezTo>
                                <a:pt x="18792" y="12943"/>
                                <a:pt x="18759" y="12936"/>
                                <a:pt x="18754" y="12947"/>
                              </a:cubicBezTo>
                              <a:cubicBezTo>
                                <a:pt x="18689" y="13035"/>
                                <a:pt x="18640" y="13130"/>
                                <a:pt x="18586" y="13225"/>
                              </a:cubicBezTo>
                              <a:cubicBezTo>
                                <a:pt x="18575" y="13222"/>
                                <a:pt x="18564" y="13218"/>
                                <a:pt x="18548" y="13215"/>
                              </a:cubicBezTo>
                              <a:cubicBezTo>
                                <a:pt x="18591" y="13105"/>
                                <a:pt x="18629" y="12996"/>
                                <a:pt x="18667" y="12883"/>
                              </a:cubicBezTo>
                              <a:cubicBezTo>
                                <a:pt x="18672" y="12869"/>
                                <a:pt x="18640" y="12862"/>
                                <a:pt x="18634" y="12876"/>
                              </a:cubicBezTo>
                              <a:cubicBezTo>
                                <a:pt x="18580" y="12978"/>
                                <a:pt x="18526" y="13088"/>
                                <a:pt x="18483" y="13194"/>
                              </a:cubicBezTo>
                              <a:cubicBezTo>
                                <a:pt x="18455" y="13186"/>
                                <a:pt x="18428" y="13179"/>
                                <a:pt x="18401" y="13176"/>
                              </a:cubicBezTo>
                              <a:cubicBezTo>
                                <a:pt x="18439" y="13067"/>
                                <a:pt x="18477" y="12957"/>
                                <a:pt x="18520" y="12851"/>
                              </a:cubicBezTo>
                              <a:cubicBezTo>
                                <a:pt x="18526" y="12841"/>
                                <a:pt x="18499" y="12830"/>
                                <a:pt x="18488" y="12844"/>
                              </a:cubicBezTo>
                              <a:cubicBezTo>
                                <a:pt x="18417" y="12947"/>
                                <a:pt x="18363" y="13056"/>
                                <a:pt x="18320" y="13165"/>
                              </a:cubicBezTo>
                              <a:cubicBezTo>
                                <a:pt x="18293" y="13162"/>
                                <a:pt x="18266" y="13158"/>
                                <a:pt x="18233" y="13155"/>
                              </a:cubicBezTo>
                              <a:cubicBezTo>
                                <a:pt x="18255" y="13049"/>
                                <a:pt x="18271" y="12947"/>
                                <a:pt x="18309" y="12841"/>
                              </a:cubicBezTo>
                              <a:cubicBezTo>
                                <a:pt x="18314" y="12827"/>
                                <a:pt x="18282" y="12820"/>
                                <a:pt x="18277" y="12834"/>
                              </a:cubicBezTo>
                              <a:cubicBezTo>
                                <a:pt x="18217" y="12932"/>
                                <a:pt x="18190" y="13042"/>
                                <a:pt x="18168" y="13148"/>
                              </a:cubicBezTo>
                              <a:cubicBezTo>
                                <a:pt x="18152" y="13148"/>
                                <a:pt x="18136" y="13144"/>
                                <a:pt x="18119" y="13144"/>
                              </a:cubicBezTo>
                              <a:cubicBezTo>
                                <a:pt x="18130" y="13024"/>
                                <a:pt x="18141" y="12908"/>
                                <a:pt x="18163" y="12788"/>
                              </a:cubicBezTo>
                              <a:cubicBezTo>
                                <a:pt x="18163" y="12774"/>
                                <a:pt x="18130" y="12774"/>
                                <a:pt x="18130" y="12784"/>
                              </a:cubicBezTo>
                              <a:cubicBezTo>
                                <a:pt x="18098" y="12901"/>
                                <a:pt x="18071" y="13021"/>
                                <a:pt x="18054" y="13137"/>
                              </a:cubicBezTo>
                              <a:cubicBezTo>
                                <a:pt x="18033" y="13137"/>
                                <a:pt x="18005" y="13137"/>
                                <a:pt x="17984" y="13134"/>
                              </a:cubicBezTo>
                              <a:cubicBezTo>
                                <a:pt x="17967" y="13010"/>
                                <a:pt x="17957" y="12887"/>
                                <a:pt x="17967" y="12763"/>
                              </a:cubicBezTo>
                              <a:cubicBezTo>
                                <a:pt x="17967" y="12746"/>
                                <a:pt x="17930" y="12746"/>
                                <a:pt x="17924" y="12763"/>
                              </a:cubicBezTo>
                              <a:cubicBezTo>
                                <a:pt x="17908" y="12887"/>
                                <a:pt x="17902" y="13010"/>
                                <a:pt x="17913" y="13134"/>
                              </a:cubicBezTo>
                              <a:cubicBezTo>
                                <a:pt x="17886" y="13134"/>
                                <a:pt x="17864" y="13134"/>
                                <a:pt x="17837" y="13134"/>
                              </a:cubicBezTo>
                              <a:cubicBezTo>
                                <a:pt x="17805" y="13021"/>
                                <a:pt x="17783" y="12908"/>
                                <a:pt x="17778" y="12791"/>
                              </a:cubicBezTo>
                              <a:cubicBezTo>
                                <a:pt x="17778" y="12777"/>
                                <a:pt x="17740" y="12777"/>
                                <a:pt x="17740" y="12791"/>
                              </a:cubicBezTo>
                              <a:cubicBezTo>
                                <a:pt x="17740" y="12908"/>
                                <a:pt x="17751" y="13021"/>
                                <a:pt x="17772" y="13134"/>
                              </a:cubicBezTo>
                              <a:cubicBezTo>
                                <a:pt x="17751" y="13134"/>
                                <a:pt x="17734" y="13134"/>
                                <a:pt x="17713" y="13134"/>
                              </a:cubicBezTo>
                              <a:cubicBezTo>
                                <a:pt x="17648" y="13028"/>
                                <a:pt x="17610" y="12918"/>
                                <a:pt x="17599" y="12805"/>
                              </a:cubicBezTo>
                              <a:cubicBezTo>
                                <a:pt x="17599" y="12791"/>
                                <a:pt x="17566" y="12791"/>
                                <a:pt x="17566" y="12805"/>
                              </a:cubicBezTo>
                              <a:cubicBezTo>
                                <a:pt x="17566" y="12918"/>
                                <a:pt x="17588" y="13028"/>
                                <a:pt x="17637" y="13137"/>
                              </a:cubicBezTo>
                              <a:cubicBezTo>
                                <a:pt x="17631" y="13137"/>
                                <a:pt x="17621" y="13137"/>
                                <a:pt x="17615" y="13137"/>
                              </a:cubicBezTo>
                              <a:cubicBezTo>
                                <a:pt x="17501" y="13042"/>
                                <a:pt x="17452" y="12918"/>
                                <a:pt x="17420" y="12798"/>
                              </a:cubicBezTo>
                              <a:cubicBezTo>
                                <a:pt x="17420" y="12791"/>
                                <a:pt x="17398" y="12791"/>
                                <a:pt x="17398" y="12798"/>
                              </a:cubicBezTo>
                              <a:cubicBezTo>
                                <a:pt x="17414" y="12883"/>
                                <a:pt x="17425" y="12964"/>
                                <a:pt x="17463" y="13042"/>
                              </a:cubicBezTo>
                              <a:cubicBezTo>
                                <a:pt x="17458" y="13045"/>
                                <a:pt x="17452" y="13049"/>
                                <a:pt x="17447" y="13056"/>
                              </a:cubicBezTo>
                              <a:cubicBezTo>
                                <a:pt x="17436" y="13077"/>
                                <a:pt x="17431" y="13098"/>
                                <a:pt x="17425" y="13119"/>
                              </a:cubicBezTo>
                              <a:cubicBezTo>
                                <a:pt x="17387" y="13042"/>
                                <a:pt x="17344" y="12964"/>
                                <a:pt x="17317" y="12883"/>
                              </a:cubicBezTo>
                              <a:cubicBezTo>
                                <a:pt x="17311" y="12869"/>
                                <a:pt x="17284" y="12876"/>
                                <a:pt x="17284" y="12890"/>
                              </a:cubicBezTo>
                              <a:cubicBezTo>
                                <a:pt x="17317" y="13007"/>
                                <a:pt x="17349" y="13127"/>
                                <a:pt x="17404" y="13239"/>
                              </a:cubicBezTo>
                              <a:cubicBezTo>
                                <a:pt x="17398" y="13324"/>
                                <a:pt x="17404" y="13412"/>
                                <a:pt x="17431" y="13500"/>
                              </a:cubicBezTo>
                              <a:cubicBezTo>
                                <a:pt x="17425" y="13497"/>
                                <a:pt x="17420" y="13493"/>
                                <a:pt x="17409" y="13486"/>
                              </a:cubicBezTo>
                              <a:cubicBezTo>
                                <a:pt x="17284" y="13313"/>
                                <a:pt x="17181" y="13137"/>
                                <a:pt x="17133" y="12943"/>
                              </a:cubicBezTo>
                              <a:cubicBezTo>
                                <a:pt x="17084" y="12746"/>
                                <a:pt x="17078" y="12435"/>
                                <a:pt x="17528" y="12460"/>
                              </a:cubicBezTo>
                              <a:cubicBezTo>
                                <a:pt x="17707" y="12470"/>
                                <a:pt x="17913" y="12530"/>
                                <a:pt x="18081" y="12562"/>
                              </a:cubicBezTo>
                              <a:cubicBezTo>
                                <a:pt x="18488" y="12636"/>
                                <a:pt x="18851" y="12763"/>
                                <a:pt x="19193" y="12922"/>
                              </a:cubicBezTo>
                              <a:cubicBezTo>
                                <a:pt x="19372" y="13003"/>
                                <a:pt x="19458" y="13098"/>
                                <a:pt x="19545" y="13225"/>
                              </a:cubicBezTo>
                              <a:cubicBezTo>
                                <a:pt x="19681" y="13426"/>
                                <a:pt x="19572" y="13642"/>
                                <a:pt x="19290" y="13772"/>
                              </a:cubicBezTo>
                              <a:cubicBezTo>
                                <a:pt x="19280" y="13769"/>
                                <a:pt x="19274" y="13769"/>
                                <a:pt x="19263" y="13765"/>
                              </a:cubicBezTo>
                              <a:cubicBezTo>
                                <a:pt x="19198" y="13751"/>
                                <a:pt x="19106" y="13769"/>
                                <a:pt x="19046" y="13751"/>
                              </a:cubicBezTo>
                              <a:cubicBezTo>
                                <a:pt x="19041" y="13747"/>
                                <a:pt x="19036" y="13747"/>
                                <a:pt x="19030" y="13744"/>
                              </a:cubicBezTo>
                              <a:cubicBezTo>
                                <a:pt x="19030" y="13744"/>
                                <a:pt x="19030" y="13744"/>
                                <a:pt x="19036" y="13740"/>
                              </a:cubicBezTo>
                              <a:cubicBezTo>
                                <a:pt x="19046" y="13751"/>
                                <a:pt x="19068" y="13754"/>
                                <a:pt x="19090" y="13744"/>
                              </a:cubicBezTo>
                              <a:cubicBezTo>
                                <a:pt x="19193" y="13684"/>
                                <a:pt x="19290" y="13617"/>
                                <a:pt x="19366" y="13543"/>
                              </a:cubicBezTo>
                              <a:cubicBezTo>
                                <a:pt x="19372" y="13536"/>
                                <a:pt x="19345" y="13522"/>
                                <a:pt x="19334" y="13532"/>
                              </a:cubicBezTo>
                              <a:close/>
                              <a:moveTo>
                                <a:pt x="17469" y="13705"/>
                              </a:moveTo>
                              <a:cubicBezTo>
                                <a:pt x="17496" y="13726"/>
                                <a:pt x="17517" y="13747"/>
                                <a:pt x="17539" y="13772"/>
                              </a:cubicBezTo>
                              <a:cubicBezTo>
                                <a:pt x="17480" y="13747"/>
                                <a:pt x="17420" y="13723"/>
                                <a:pt x="17355" y="13705"/>
                              </a:cubicBezTo>
                              <a:cubicBezTo>
                                <a:pt x="17398" y="13705"/>
                                <a:pt x="17436" y="13705"/>
                                <a:pt x="17469" y="13705"/>
                              </a:cubicBezTo>
                              <a:close/>
                              <a:moveTo>
                                <a:pt x="17257" y="13677"/>
                              </a:moveTo>
                              <a:cubicBezTo>
                                <a:pt x="17165" y="13656"/>
                                <a:pt x="17073" y="13642"/>
                                <a:pt x="16975" y="13627"/>
                              </a:cubicBezTo>
                              <a:cubicBezTo>
                                <a:pt x="17111" y="13620"/>
                                <a:pt x="17252" y="13613"/>
                                <a:pt x="17377" y="13627"/>
                              </a:cubicBezTo>
                              <a:cubicBezTo>
                                <a:pt x="17393" y="13638"/>
                                <a:pt x="17404" y="13649"/>
                                <a:pt x="17420" y="13663"/>
                              </a:cubicBezTo>
                              <a:cubicBezTo>
                                <a:pt x="17366" y="13666"/>
                                <a:pt x="17311" y="13673"/>
                                <a:pt x="17257" y="13677"/>
                              </a:cubicBezTo>
                              <a:close/>
                              <a:moveTo>
                                <a:pt x="17089" y="13204"/>
                              </a:moveTo>
                              <a:cubicBezTo>
                                <a:pt x="17111" y="13243"/>
                                <a:pt x="17133" y="13278"/>
                                <a:pt x="17160" y="13313"/>
                              </a:cubicBezTo>
                              <a:cubicBezTo>
                                <a:pt x="17062" y="13254"/>
                                <a:pt x="16964" y="13190"/>
                                <a:pt x="16878" y="13123"/>
                              </a:cubicBezTo>
                              <a:cubicBezTo>
                                <a:pt x="16954" y="13148"/>
                                <a:pt x="17024" y="13176"/>
                                <a:pt x="17089" y="13204"/>
                              </a:cubicBezTo>
                              <a:close/>
                              <a:moveTo>
                                <a:pt x="16791" y="13095"/>
                              </a:moveTo>
                              <a:cubicBezTo>
                                <a:pt x="16867" y="13169"/>
                                <a:pt x="16948" y="13239"/>
                                <a:pt x="17040" y="13303"/>
                              </a:cubicBezTo>
                              <a:cubicBezTo>
                                <a:pt x="16981" y="13278"/>
                                <a:pt x="16921" y="13257"/>
                                <a:pt x="16856" y="13236"/>
                              </a:cubicBezTo>
                              <a:cubicBezTo>
                                <a:pt x="16742" y="13169"/>
                                <a:pt x="16634" y="13095"/>
                                <a:pt x="16525" y="13021"/>
                              </a:cubicBezTo>
                              <a:cubicBezTo>
                                <a:pt x="16623" y="13045"/>
                                <a:pt x="16710" y="13070"/>
                                <a:pt x="16791" y="13095"/>
                              </a:cubicBezTo>
                              <a:close/>
                              <a:moveTo>
                                <a:pt x="15240" y="12975"/>
                              </a:moveTo>
                              <a:cubicBezTo>
                                <a:pt x="15598" y="12883"/>
                                <a:pt x="16043" y="12915"/>
                                <a:pt x="16449" y="13003"/>
                              </a:cubicBezTo>
                              <a:cubicBezTo>
                                <a:pt x="16514" y="13063"/>
                                <a:pt x="16585" y="13123"/>
                                <a:pt x="16661" y="13176"/>
                              </a:cubicBezTo>
                              <a:cubicBezTo>
                                <a:pt x="16650" y="13172"/>
                                <a:pt x="16639" y="13169"/>
                                <a:pt x="16628" y="13169"/>
                              </a:cubicBezTo>
                              <a:cubicBezTo>
                                <a:pt x="16498" y="13119"/>
                                <a:pt x="16368" y="13074"/>
                                <a:pt x="16243" y="13014"/>
                              </a:cubicBezTo>
                              <a:cubicBezTo>
                                <a:pt x="16233" y="13010"/>
                                <a:pt x="16222" y="13021"/>
                                <a:pt x="16233" y="13024"/>
                              </a:cubicBezTo>
                              <a:cubicBezTo>
                                <a:pt x="16287" y="13056"/>
                                <a:pt x="16346" y="13088"/>
                                <a:pt x="16406" y="13116"/>
                              </a:cubicBezTo>
                              <a:cubicBezTo>
                                <a:pt x="16211" y="13074"/>
                                <a:pt x="16005" y="13042"/>
                                <a:pt x="15804" y="13014"/>
                              </a:cubicBezTo>
                              <a:cubicBezTo>
                                <a:pt x="15783" y="13010"/>
                                <a:pt x="15772" y="13031"/>
                                <a:pt x="15793" y="13035"/>
                              </a:cubicBezTo>
                              <a:cubicBezTo>
                                <a:pt x="15945" y="13063"/>
                                <a:pt x="16102" y="13098"/>
                                <a:pt x="16249" y="13134"/>
                              </a:cubicBezTo>
                              <a:cubicBezTo>
                                <a:pt x="16075" y="13134"/>
                                <a:pt x="15896" y="13155"/>
                                <a:pt x="15728" y="13169"/>
                              </a:cubicBezTo>
                              <a:cubicBezTo>
                                <a:pt x="15712" y="13169"/>
                                <a:pt x="15717" y="13186"/>
                                <a:pt x="15734" y="13186"/>
                              </a:cubicBezTo>
                              <a:cubicBezTo>
                                <a:pt x="15983" y="13172"/>
                                <a:pt x="16222" y="13172"/>
                                <a:pt x="16466" y="13194"/>
                              </a:cubicBezTo>
                              <a:cubicBezTo>
                                <a:pt x="16525" y="13211"/>
                                <a:pt x="16585" y="13229"/>
                                <a:pt x="16639" y="13250"/>
                              </a:cubicBezTo>
                              <a:cubicBezTo>
                                <a:pt x="16444" y="13236"/>
                                <a:pt x="16249" y="13246"/>
                                <a:pt x="16054" y="13268"/>
                              </a:cubicBezTo>
                              <a:cubicBezTo>
                                <a:pt x="16043" y="13268"/>
                                <a:pt x="16048" y="13278"/>
                                <a:pt x="16054" y="13278"/>
                              </a:cubicBezTo>
                              <a:cubicBezTo>
                                <a:pt x="16308" y="13257"/>
                                <a:pt x="16558" y="13278"/>
                                <a:pt x="16807" y="13313"/>
                              </a:cubicBezTo>
                              <a:cubicBezTo>
                                <a:pt x="16840" y="13328"/>
                                <a:pt x="16872" y="13342"/>
                                <a:pt x="16905" y="13356"/>
                              </a:cubicBezTo>
                              <a:cubicBezTo>
                                <a:pt x="16720" y="13356"/>
                                <a:pt x="16536" y="13366"/>
                                <a:pt x="16357" y="13381"/>
                              </a:cubicBezTo>
                              <a:cubicBezTo>
                                <a:pt x="16341" y="13381"/>
                                <a:pt x="16346" y="13398"/>
                                <a:pt x="16363" y="13398"/>
                              </a:cubicBezTo>
                              <a:cubicBezTo>
                                <a:pt x="16580" y="13384"/>
                                <a:pt x="16791" y="13391"/>
                                <a:pt x="17008" y="13402"/>
                              </a:cubicBezTo>
                              <a:cubicBezTo>
                                <a:pt x="17035" y="13412"/>
                                <a:pt x="17057" y="13426"/>
                                <a:pt x="17084" y="13440"/>
                              </a:cubicBezTo>
                              <a:cubicBezTo>
                                <a:pt x="16910" y="13433"/>
                                <a:pt x="16726" y="13451"/>
                                <a:pt x="16558" y="13465"/>
                              </a:cubicBezTo>
                              <a:cubicBezTo>
                                <a:pt x="16536" y="13465"/>
                                <a:pt x="16536" y="13490"/>
                                <a:pt x="16558" y="13486"/>
                              </a:cubicBezTo>
                              <a:cubicBezTo>
                                <a:pt x="16769" y="13469"/>
                                <a:pt x="16970" y="13486"/>
                                <a:pt x="17176" y="13493"/>
                              </a:cubicBezTo>
                              <a:cubicBezTo>
                                <a:pt x="17219" y="13518"/>
                                <a:pt x="17257" y="13543"/>
                                <a:pt x="17301" y="13571"/>
                              </a:cubicBezTo>
                              <a:cubicBezTo>
                                <a:pt x="17241" y="13571"/>
                                <a:pt x="17176" y="13578"/>
                                <a:pt x="17116" y="13582"/>
                              </a:cubicBezTo>
                              <a:cubicBezTo>
                                <a:pt x="17013" y="13589"/>
                                <a:pt x="16910" y="13599"/>
                                <a:pt x="16802" y="13606"/>
                              </a:cubicBezTo>
                              <a:cubicBezTo>
                                <a:pt x="16726" y="13599"/>
                                <a:pt x="16645" y="13592"/>
                                <a:pt x="16563" y="13589"/>
                              </a:cubicBezTo>
                              <a:cubicBezTo>
                                <a:pt x="16059" y="13458"/>
                                <a:pt x="15609" y="13243"/>
                                <a:pt x="15240" y="12975"/>
                              </a:cubicBezTo>
                              <a:close/>
                              <a:moveTo>
                                <a:pt x="17827" y="17533"/>
                              </a:moveTo>
                              <a:cubicBezTo>
                                <a:pt x="17799" y="17522"/>
                                <a:pt x="17767" y="17511"/>
                                <a:pt x="17740" y="17497"/>
                              </a:cubicBezTo>
                              <a:cubicBezTo>
                                <a:pt x="17593" y="17406"/>
                                <a:pt x="17469" y="17303"/>
                                <a:pt x="17322" y="17208"/>
                              </a:cubicBezTo>
                              <a:cubicBezTo>
                                <a:pt x="17138" y="17085"/>
                                <a:pt x="16943" y="16965"/>
                                <a:pt x="16796" y="16816"/>
                              </a:cubicBezTo>
                              <a:cubicBezTo>
                                <a:pt x="16786" y="16809"/>
                                <a:pt x="16764" y="16816"/>
                                <a:pt x="16775" y="16824"/>
                              </a:cubicBezTo>
                              <a:cubicBezTo>
                                <a:pt x="16916" y="16972"/>
                                <a:pt x="17078" y="17102"/>
                                <a:pt x="17252" y="17233"/>
                              </a:cubicBezTo>
                              <a:cubicBezTo>
                                <a:pt x="17311" y="17279"/>
                                <a:pt x="17366" y="17324"/>
                                <a:pt x="17425" y="17370"/>
                              </a:cubicBezTo>
                              <a:cubicBezTo>
                                <a:pt x="17420" y="17370"/>
                                <a:pt x="17420" y="17367"/>
                                <a:pt x="17414" y="17367"/>
                              </a:cubicBezTo>
                              <a:cubicBezTo>
                                <a:pt x="17409" y="17367"/>
                                <a:pt x="17409" y="17367"/>
                                <a:pt x="17404" y="17363"/>
                              </a:cubicBezTo>
                              <a:cubicBezTo>
                                <a:pt x="17317" y="17332"/>
                                <a:pt x="17236" y="17300"/>
                                <a:pt x="17149" y="17268"/>
                              </a:cubicBezTo>
                              <a:cubicBezTo>
                                <a:pt x="17024" y="17166"/>
                                <a:pt x="16872" y="17074"/>
                                <a:pt x="16742" y="16975"/>
                              </a:cubicBezTo>
                              <a:cubicBezTo>
                                <a:pt x="16596" y="16869"/>
                                <a:pt x="16455" y="16756"/>
                                <a:pt x="16325" y="16644"/>
                              </a:cubicBezTo>
                              <a:cubicBezTo>
                                <a:pt x="16314" y="16633"/>
                                <a:pt x="16287" y="16644"/>
                                <a:pt x="16298" y="16654"/>
                              </a:cubicBezTo>
                              <a:cubicBezTo>
                                <a:pt x="16471" y="16820"/>
                                <a:pt x="16650" y="17003"/>
                                <a:pt x="16856" y="17162"/>
                              </a:cubicBezTo>
                              <a:cubicBezTo>
                                <a:pt x="16791" y="17137"/>
                                <a:pt x="16726" y="17113"/>
                                <a:pt x="16655" y="17092"/>
                              </a:cubicBezTo>
                              <a:cubicBezTo>
                                <a:pt x="16525" y="17000"/>
                                <a:pt x="16384" y="16912"/>
                                <a:pt x="16254" y="16820"/>
                              </a:cubicBezTo>
                              <a:cubicBezTo>
                                <a:pt x="16102" y="16718"/>
                                <a:pt x="15956" y="16612"/>
                                <a:pt x="15815" y="16506"/>
                              </a:cubicBezTo>
                              <a:cubicBezTo>
                                <a:pt x="15804" y="16495"/>
                                <a:pt x="15783" y="16510"/>
                                <a:pt x="15793" y="16520"/>
                              </a:cubicBezTo>
                              <a:cubicBezTo>
                                <a:pt x="15983" y="16675"/>
                                <a:pt x="16167" y="16841"/>
                                <a:pt x="16373" y="16989"/>
                              </a:cubicBezTo>
                              <a:cubicBezTo>
                                <a:pt x="16298" y="16965"/>
                                <a:pt x="16227" y="16940"/>
                                <a:pt x="16151" y="16912"/>
                              </a:cubicBezTo>
                              <a:cubicBezTo>
                                <a:pt x="16151" y="16912"/>
                                <a:pt x="16151" y="16908"/>
                                <a:pt x="16146" y="16908"/>
                              </a:cubicBezTo>
                              <a:cubicBezTo>
                                <a:pt x="15880" y="16725"/>
                                <a:pt x="15593" y="16552"/>
                                <a:pt x="15343" y="16358"/>
                              </a:cubicBezTo>
                              <a:cubicBezTo>
                                <a:pt x="15327" y="16347"/>
                                <a:pt x="15305" y="16361"/>
                                <a:pt x="15316" y="16376"/>
                              </a:cubicBezTo>
                              <a:cubicBezTo>
                                <a:pt x="15511" y="16527"/>
                                <a:pt x="15701" y="16682"/>
                                <a:pt x="15902" y="16831"/>
                              </a:cubicBezTo>
                              <a:cubicBezTo>
                                <a:pt x="15831" y="16806"/>
                                <a:pt x="15755" y="16785"/>
                                <a:pt x="15685" y="16760"/>
                              </a:cubicBezTo>
                              <a:cubicBezTo>
                                <a:pt x="15441" y="16633"/>
                                <a:pt x="15208" y="16499"/>
                                <a:pt x="15007" y="16344"/>
                              </a:cubicBezTo>
                              <a:cubicBezTo>
                                <a:pt x="14996" y="16333"/>
                                <a:pt x="14969" y="16347"/>
                                <a:pt x="14980" y="16358"/>
                              </a:cubicBezTo>
                              <a:cubicBezTo>
                                <a:pt x="15110" y="16467"/>
                                <a:pt x="15246" y="16573"/>
                                <a:pt x="15392" y="16672"/>
                              </a:cubicBezTo>
                              <a:cubicBezTo>
                                <a:pt x="15343" y="16658"/>
                                <a:pt x="15295" y="16640"/>
                                <a:pt x="15240" y="16626"/>
                              </a:cubicBezTo>
                              <a:cubicBezTo>
                                <a:pt x="15116" y="16559"/>
                                <a:pt x="14980" y="16492"/>
                                <a:pt x="14855" y="16428"/>
                              </a:cubicBezTo>
                              <a:cubicBezTo>
                                <a:pt x="14845" y="16421"/>
                                <a:pt x="14828" y="16435"/>
                                <a:pt x="14839" y="16443"/>
                              </a:cubicBezTo>
                              <a:cubicBezTo>
                                <a:pt x="14893" y="16481"/>
                                <a:pt x="14953" y="16520"/>
                                <a:pt x="15007" y="16559"/>
                              </a:cubicBezTo>
                              <a:cubicBezTo>
                                <a:pt x="14460" y="16407"/>
                                <a:pt x="13852" y="16291"/>
                                <a:pt x="13294" y="16351"/>
                              </a:cubicBezTo>
                              <a:cubicBezTo>
                                <a:pt x="13278" y="16354"/>
                                <a:pt x="13283" y="16372"/>
                                <a:pt x="13299" y="16368"/>
                              </a:cubicBezTo>
                              <a:cubicBezTo>
                                <a:pt x="13641" y="16361"/>
                                <a:pt x="13988" y="16407"/>
                                <a:pt x="14324" y="16481"/>
                              </a:cubicBezTo>
                              <a:cubicBezTo>
                                <a:pt x="14031" y="16471"/>
                                <a:pt x="13733" y="16492"/>
                                <a:pt x="13446" y="16527"/>
                              </a:cubicBezTo>
                              <a:cubicBezTo>
                                <a:pt x="13435" y="16527"/>
                                <a:pt x="13435" y="16541"/>
                                <a:pt x="13446" y="16538"/>
                              </a:cubicBezTo>
                              <a:cubicBezTo>
                                <a:pt x="13874" y="16503"/>
                                <a:pt x="14292" y="16531"/>
                                <a:pt x="14714" y="16573"/>
                              </a:cubicBezTo>
                              <a:cubicBezTo>
                                <a:pt x="14812" y="16601"/>
                                <a:pt x="14910" y="16626"/>
                                <a:pt x="15007" y="16658"/>
                              </a:cubicBezTo>
                              <a:cubicBezTo>
                                <a:pt x="14611" y="16622"/>
                                <a:pt x="14210" y="16633"/>
                                <a:pt x="13820" y="16668"/>
                              </a:cubicBezTo>
                              <a:cubicBezTo>
                                <a:pt x="13809" y="16668"/>
                                <a:pt x="13804" y="16682"/>
                                <a:pt x="13820" y="16682"/>
                              </a:cubicBezTo>
                              <a:cubicBezTo>
                                <a:pt x="14346" y="16654"/>
                                <a:pt x="14855" y="16700"/>
                                <a:pt x="15365" y="16771"/>
                              </a:cubicBezTo>
                              <a:cubicBezTo>
                                <a:pt x="15441" y="16795"/>
                                <a:pt x="15517" y="16820"/>
                                <a:pt x="15593" y="16845"/>
                              </a:cubicBezTo>
                              <a:cubicBezTo>
                                <a:pt x="15289" y="16813"/>
                                <a:pt x="14964" y="16824"/>
                                <a:pt x="14677" y="16855"/>
                              </a:cubicBezTo>
                              <a:cubicBezTo>
                                <a:pt x="14660" y="16855"/>
                                <a:pt x="14666" y="16876"/>
                                <a:pt x="14682" y="16873"/>
                              </a:cubicBezTo>
                              <a:cubicBezTo>
                                <a:pt x="14915" y="16855"/>
                                <a:pt x="15148" y="16859"/>
                                <a:pt x="15376" y="16880"/>
                              </a:cubicBezTo>
                              <a:cubicBezTo>
                                <a:pt x="15517" y="16894"/>
                                <a:pt x="15652" y="16919"/>
                                <a:pt x="15783" y="16943"/>
                              </a:cubicBezTo>
                              <a:cubicBezTo>
                                <a:pt x="15522" y="16947"/>
                                <a:pt x="15251" y="16975"/>
                                <a:pt x="15007" y="16996"/>
                              </a:cubicBezTo>
                              <a:cubicBezTo>
                                <a:pt x="14991" y="16996"/>
                                <a:pt x="14991" y="17014"/>
                                <a:pt x="15007" y="17014"/>
                              </a:cubicBezTo>
                              <a:cubicBezTo>
                                <a:pt x="15230" y="17003"/>
                                <a:pt x="15457" y="16993"/>
                                <a:pt x="15680" y="16996"/>
                              </a:cubicBezTo>
                              <a:cubicBezTo>
                                <a:pt x="15826" y="16996"/>
                                <a:pt x="15972" y="17010"/>
                                <a:pt x="16119" y="17025"/>
                              </a:cubicBezTo>
                              <a:cubicBezTo>
                                <a:pt x="16178" y="17046"/>
                                <a:pt x="16233" y="17063"/>
                                <a:pt x="16292" y="17085"/>
                              </a:cubicBezTo>
                              <a:cubicBezTo>
                                <a:pt x="15989" y="17067"/>
                                <a:pt x="15680" y="17088"/>
                                <a:pt x="15387" y="17123"/>
                              </a:cubicBezTo>
                              <a:cubicBezTo>
                                <a:pt x="15376" y="17123"/>
                                <a:pt x="15376" y="17137"/>
                                <a:pt x="15392" y="17137"/>
                              </a:cubicBezTo>
                              <a:cubicBezTo>
                                <a:pt x="15799" y="17102"/>
                                <a:pt x="16189" y="17141"/>
                                <a:pt x="16585" y="17187"/>
                              </a:cubicBezTo>
                              <a:cubicBezTo>
                                <a:pt x="16617" y="17197"/>
                                <a:pt x="16650" y="17212"/>
                                <a:pt x="16688" y="17222"/>
                              </a:cubicBezTo>
                              <a:cubicBezTo>
                                <a:pt x="16596" y="17222"/>
                                <a:pt x="16504" y="17229"/>
                                <a:pt x="16411" y="17233"/>
                              </a:cubicBezTo>
                              <a:cubicBezTo>
                                <a:pt x="16178" y="17243"/>
                                <a:pt x="15945" y="17264"/>
                                <a:pt x="15712" y="17286"/>
                              </a:cubicBezTo>
                              <a:cubicBezTo>
                                <a:pt x="15696" y="17289"/>
                                <a:pt x="15696" y="17310"/>
                                <a:pt x="15717" y="17307"/>
                              </a:cubicBezTo>
                              <a:cubicBezTo>
                                <a:pt x="15940" y="17289"/>
                                <a:pt x="16162" y="17282"/>
                                <a:pt x="16384" y="17282"/>
                              </a:cubicBezTo>
                              <a:cubicBezTo>
                                <a:pt x="16552" y="17282"/>
                                <a:pt x="16731" y="17279"/>
                                <a:pt x="16899" y="17296"/>
                              </a:cubicBezTo>
                              <a:cubicBezTo>
                                <a:pt x="16948" y="17314"/>
                                <a:pt x="16997" y="17328"/>
                                <a:pt x="17040" y="17346"/>
                              </a:cubicBezTo>
                              <a:cubicBezTo>
                                <a:pt x="16954" y="17349"/>
                                <a:pt x="16867" y="17356"/>
                                <a:pt x="16780" y="17363"/>
                              </a:cubicBezTo>
                              <a:cubicBezTo>
                                <a:pt x="16547" y="17381"/>
                                <a:pt x="16314" y="17402"/>
                                <a:pt x="16081" y="17427"/>
                              </a:cubicBezTo>
                              <a:cubicBezTo>
                                <a:pt x="16064" y="17430"/>
                                <a:pt x="16070" y="17448"/>
                                <a:pt x="16086" y="17448"/>
                              </a:cubicBezTo>
                              <a:cubicBezTo>
                                <a:pt x="16308" y="17430"/>
                                <a:pt x="16531" y="17420"/>
                                <a:pt x="16753" y="17413"/>
                              </a:cubicBezTo>
                              <a:cubicBezTo>
                                <a:pt x="16910" y="17409"/>
                                <a:pt x="17073" y="17402"/>
                                <a:pt x="17236" y="17413"/>
                              </a:cubicBezTo>
                              <a:cubicBezTo>
                                <a:pt x="17322" y="17444"/>
                                <a:pt x="17414" y="17473"/>
                                <a:pt x="17501" y="17501"/>
                              </a:cubicBezTo>
                              <a:cubicBezTo>
                                <a:pt x="17165" y="17451"/>
                                <a:pt x="16802" y="17480"/>
                                <a:pt x="16482" y="17557"/>
                              </a:cubicBezTo>
                              <a:cubicBezTo>
                                <a:pt x="16471" y="17561"/>
                                <a:pt x="16471" y="17575"/>
                                <a:pt x="16487" y="17571"/>
                              </a:cubicBezTo>
                              <a:cubicBezTo>
                                <a:pt x="16851" y="17501"/>
                                <a:pt x="17203" y="17518"/>
                                <a:pt x="17550" y="17582"/>
                              </a:cubicBezTo>
                              <a:cubicBezTo>
                                <a:pt x="17301" y="17582"/>
                                <a:pt x="17040" y="17617"/>
                                <a:pt x="16834" y="17642"/>
                              </a:cubicBezTo>
                              <a:cubicBezTo>
                                <a:pt x="16552" y="17674"/>
                                <a:pt x="16265" y="17716"/>
                                <a:pt x="15978" y="17720"/>
                              </a:cubicBezTo>
                              <a:cubicBezTo>
                                <a:pt x="15734" y="17723"/>
                                <a:pt x="15495" y="17677"/>
                                <a:pt x="15251" y="17667"/>
                              </a:cubicBezTo>
                              <a:cubicBezTo>
                                <a:pt x="15370" y="17614"/>
                                <a:pt x="15495" y="17578"/>
                                <a:pt x="15625" y="17533"/>
                              </a:cubicBezTo>
                              <a:cubicBezTo>
                                <a:pt x="15625" y="17533"/>
                                <a:pt x="15625" y="17533"/>
                                <a:pt x="15625" y="17533"/>
                              </a:cubicBezTo>
                              <a:cubicBezTo>
                                <a:pt x="15680" y="17529"/>
                                <a:pt x="15674" y="17480"/>
                                <a:pt x="15620" y="17480"/>
                              </a:cubicBezTo>
                              <a:cubicBezTo>
                                <a:pt x="15186" y="17459"/>
                                <a:pt x="14747" y="17427"/>
                                <a:pt x="14340" y="17314"/>
                              </a:cubicBezTo>
                              <a:cubicBezTo>
                                <a:pt x="13972" y="17212"/>
                                <a:pt x="13690" y="17046"/>
                                <a:pt x="13413" y="16862"/>
                              </a:cubicBezTo>
                              <a:cubicBezTo>
                                <a:pt x="13158" y="16697"/>
                                <a:pt x="12882" y="16545"/>
                                <a:pt x="12573" y="16428"/>
                              </a:cubicBezTo>
                              <a:cubicBezTo>
                                <a:pt x="12394" y="16361"/>
                                <a:pt x="12134" y="16259"/>
                                <a:pt x="11895" y="16245"/>
                              </a:cubicBezTo>
                              <a:cubicBezTo>
                                <a:pt x="12839" y="16086"/>
                                <a:pt x="13842" y="16150"/>
                                <a:pt x="14752" y="16372"/>
                              </a:cubicBezTo>
                              <a:cubicBezTo>
                                <a:pt x="14801" y="16383"/>
                                <a:pt x="14839" y="16347"/>
                                <a:pt x="14828" y="16319"/>
                              </a:cubicBezTo>
                              <a:cubicBezTo>
                                <a:pt x="14801" y="16249"/>
                                <a:pt x="14763" y="16185"/>
                                <a:pt x="14698" y="16136"/>
                              </a:cubicBezTo>
                              <a:cubicBezTo>
                                <a:pt x="15007" y="16189"/>
                                <a:pt x="15322" y="16224"/>
                                <a:pt x="15625" y="16294"/>
                              </a:cubicBezTo>
                              <a:cubicBezTo>
                                <a:pt x="15983" y="16379"/>
                                <a:pt x="16314" y="16502"/>
                                <a:pt x="16612" y="16658"/>
                              </a:cubicBezTo>
                              <a:cubicBezTo>
                                <a:pt x="17089" y="16905"/>
                                <a:pt x="17452" y="17219"/>
                                <a:pt x="17827" y="17533"/>
                              </a:cubicBezTo>
                              <a:close/>
                              <a:moveTo>
                                <a:pt x="17593" y="14277"/>
                              </a:moveTo>
                              <a:cubicBezTo>
                                <a:pt x="17089" y="14442"/>
                                <a:pt x="16688" y="14763"/>
                                <a:pt x="16487" y="15095"/>
                              </a:cubicBezTo>
                              <a:cubicBezTo>
                                <a:pt x="16238" y="15501"/>
                                <a:pt x="16173" y="16097"/>
                                <a:pt x="16520" y="16506"/>
                              </a:cubicBezTo>
                              <a:cubicBezTo>
                                <a:pt x="16444" y="16471"/>
                                <a:pt x="16363" y="16435"/>
                                <a:pt x="16287" y="16404"/>
                              </a:cubicBezTo>
                              <a:cubicBezTo>
                                <a:pt x="16037" y="15931"/>
                                <a:pt x="16054" y="15430"/>
                                <a:pt x="16401" y="14979"/>
                              </a:cubicBezTo>
                              <a:cubicBezTo>
                                <a:pt x="16552" y="14785"/>
                                <a:pt x="16748" y="14601"/>
                                <a:pt x="16997" y="14453"/>
                              </a:cubicBezTo>
                              <a:cubicBezTo>
                                <a:pt x="17105" y="14386"/>
                                <a:pt x="17225" y="14337"/>
                                <a:pt x="17344" y="14291"/>
                              </a:cubicBezTo>
                              <a:cubicBezTo>
                                <a:pt x="17458" y="14262"/>
                                <a:pt x="17572" y="14234"/>
                                <a:pt x="17680" y="14199"/>
                              </a:cubicBezTo>
                              <a:cubicBezTo>
                                <a:pt x="17653" y="14224"/>
                                <a:pt x="17620" y="14252"/>
                                <a:pt x="17593" y="14277"/>
                              </a:cubicBezTo>
                              <a:close/>
                              <a:moveTo>
                                <a:pt x="17723" y="14238"/>
                              </a:moveTo>
                              <a:cubicBezTo>
                                <a:pt x="17723" y="14238"/>
                                <a:pt x="17729" y="14234"/>
                                <a:pt x="17729" y="14234"/>
                              </a:cubicBezTo>
                              <a:cubicBezTo>
                                <a:pt x="17729" y="14234"/>
                                <a:pt x="17729" y="14234"/>
                                <a:pt x="17729" y="14238"/>
                              </a:cubicBezTo>
                              <a:cubicBezTo>
                                <a:pt x="17729" y="14238"/>
                                <a:pt x="17723" y="14238"/>
                                <a:pt x="17723" y="14238"/>
                              </a:cubicBezTo>
                              <a:close/>
                              <a:moveTo>
                                <a:pt x="15468" y="14418"/>
                              </a:moveTo>
                              <a:cubicBezTo>
                                <a:pt x="15023" y="14428"/>
                                <a:pt x="14649" y="14347"/>
                                <a:pt x="14324" y="14150"/>
                              </a:cubicBezTo>
                              <a:cubicBezTo>
                                <a:pt x="14096" y="14012"/>
                                <a:pt x="13907" y="13948"/>
                                <a:pt x="13630" y="13906"/>
                              </a:cubicBezTo>
                              <a:cubicBezTo>
                                <a:pt x="13939" y="13772"/>
                                <a:pt x="14281" y="13733"/>
                                <a:pt x="14666" y="13772"/>
                              </a:cubicBezTo>
                              <a:cubicBezTo>
                                <a:pt x="14948" y="13800"/>
                                <a:pt x="15224" y="13843"/>
                                <a:pt x="15506" y="13797"/>
                              </a:cubicBezTo>
                              <a:cubicBezTo>
                                <a:pt x="15652" y="13772"/>
                                <a:pt x="15783" y="13719"/>
                                <a:pt x="15929" y="13698"/>
                              </a:cubicBezTo>
                              <a:cubicBezTo>
                                <a:pt x="16140" y="13666"/>
                                <a:pt x="16368" y="13684"/>
                                <a:pt x="16580" y="13694"/>
                              </a:cubicBezTo>
                              <a:cubicBezTo>
                                <a:pt x="16916" y="13709"/>
                                <a:pt x="17252" y="13737"/>
                                <a:pt x="17534" y="13850"/>
                              </a:cubicBezTo>
                              <a:cubicBezTo>
                                <a:pt x="17236" y="13797"/>
                                <a:pt x="16921" y="13769"/>
                                <a:pt x="16623" y="13723"/>
                              </a:cubicBezTo>
                              <a:cubicBezTo>
                                <a:pt x="16601" y="13719"/>
                                <a:pt x="16596" y="13737"/>
                                <a:pt x="16617" y="13740"/>
                              </a:cubicBezTo>
                              <a:cubicBezTo>
                                <a:pt x="16780" y="13769"/>
                                <a:pt x="16948" y="13804"/>
                                <a:pt x="17111" y="13839"/>
                              </a:cubicBezTo>
                              <a:cubicBezTo>
                                <a:pt x="16775" y="13818"/>
                                <a:pt x="16433" y="13818"/>
                                <a:pt x="16102" y="13761"/>
                              </a:cubicBezTo>
                              <a:cubicBezTo>
                                <a:pt x="16086" y="13758"/>
                                <a:pt x="16075" y="13776"/>
                                <a:pt x="16097" y="13779"/>
                              </a:cubicBezTo>
                              <a:cubicBezTo>
                                <a:pt x="16276" y="13814"/>
                                <a:pt x="16460" y="13846"/>
                                <a:pt x="16645" y="13867"/>
                              </a:cubicBezTo>
                              <a:cubicBezTo>
                                <a:pt x="16292" y="13860"/>
                                <a:pt x="15940" y="13881"/>
                                <a:pt x="15593" y="13825"/>
                              </a:cubicBezTo>
                              <a:cubicBezTo>
                                <a:pt x="15577" y="13821"/>
                                <a:pt x="15571" y="13839"/>
                                <a:pt x="15587" y="13839"/>
                              </a:cubicBezTo>
                              <a:cubicBezTo>
                                <a:pt x="15799" y="13878"/>
                                <a:pt x="16021" y="13903"/>
                                <a:pt x="16243" y="13913"/>
                              </a:cubicBezTo>
                              <a:cubicBezTo>
                                <a:pt x="16205" y="13917"/>
                                <a:pt x="16167" y="13920"/>
                                <a:pt x="16130" y="13924"/>
                              </a:cubicBezTo>
                              <a:cubicBezTo>
                                <a:pt x="15799" y="13917"/>
                                <a:pt x="15479" y="13917"/>
                                <a:pt x="15154" y="13867"/>
                              </a:cubicBezTo>
                              <a:cubicBezTo>
                                <a:pt x="15137" y="13864"/>
                                <a:pt x="15127" y="13881"/>
                                <a:pt x="15148" y="13885"/>
                              </a:cubicBezTo>
                              <a:cubicBezTo>
                                <a:pt x="15284" y="13913"/>
                                <a:pt x="15425" y="13934"/>
                                <a:pt x="15566" y="13956"/>
                              </a:cubicBezTo>
                              <a:cubicBezTo>
                                <a:pt x="15533" y="13956"/>
                                <a:pt x="15495" y="13956"/>
                                <a:pt x="15463" y="13952"/>
                              </a:cubicBezTo>
                              <a:cubicBezTo>
                                <a:pt x="15159" y="13938"/>
                                <a:pt x="14877" y="13885"/>
                                <a:pt x="14568" y="13896"/>
                              </a:cubicBezTo>
                              <a:cubicBezTo>
                                <a:pt x="14546" y="13896"/>
                                <a:pt x="14546" y="13917"/>
                                <a:pt x="14568" y="13917"/>
                              </a:cubicBezTo>
                              <a:cubicBezTo>
                                <a:pt x="14855" y="13920"/>
                                <a:pt x="15121" y="13991"/>
                                <a:pt x="15403" y="14019"/>
                              </a:cubicBezTo>
                              <a:cubicBezTo>
                                <a:pt x="15419" y="14019"/>
                                <a:pt x="15436" y="14023"/>
                                <a:pt x="15452" y="14023"/>
                              </a:cubicBezTo>
                              <a:cubicBezTo>
                                <a:pt x="15333" y="14051"/>
                                <a:pt x="15213" y="14079"/>
                                <a:pt x="15099" y="14114"/>
                              </a:cubicBezTo>
                              <a:cubicBezTo>
                                <a:pt x="15083" y="14118"/>
                                <a:pt x="15094" y="14135"/>
                                <a:pt x="15110" y="14132"/>
                              </a:cubicBezTo>
                              <a:cubicBezTo>
                                <a:pt x="15284" y="14090"/>
                                <a:pt x="15463" y="14058"/>
                                <a:pt x="15636" y="14033"/>
                              </a:cubicBezTo>
                              <a:cubicBezTo>
                                <a:pt x="15723" y="14033"/>
                                <a:pt x="15804" y="14033"/>
                                <a:pt x="15891" y="14030"/>
                              </a:cubicBezTo>
                              <a:cubicBezTo>
                                <a:pt x="15696" y="14075"/>
                                <a:pt x="15506" y="14132"/>
                                <a:pt x="15327" y="14181"/>
                              </a:cubicBezTo>
                              <a:cubicBezTo>
                                <a:pt x="15305" y="14188"/>
                                <a:pt x="15322" y="14213"/>
                                <a:pt x="15343" y="14206"/>
                              </a:cubicBezTo>
                              <a:cubicBezTo>
                                <a:pt x="15539" y="14157"/>
                                <a:pt x="15739" y="14111"/>
                                <a:pt x="15940" y="14068"/>
                              </a:cubicBezTo>
                              <a:cubicBezTo>
                                <a:pt x="16119" y="14033"/>
                                <a:pt x="16298" y="14008"/>
                                <a:pt x="16477" y="13973"/>
                              </a:cubicBezTo>
                              <a:cubicBezTo>
                                <a:pt x="16498" y="13970"/>
                                <a:pt x="16520" y="13970"/>
                                <a:pt x="16547" y="13966"/>
                              </a:cubicBezTo>
                              <a:cubicBezTo>
                                <a:pt x="16330" y="14015"/>
                                <a:pt x="16119" y="14083"/>
                                <a:pt x="15918" y="14160"/>
                              </a:cubicBezTo>
                              <a:cubicBezTo>
                                <a:pt x="15891" y="14171"/>
                                <a:pt x="15918" y="14199"/>
                                <a:pt x="15945" y="14188"/>
                              </a:cubicBezTo>
                              <a:cubicBezTo>
                                <a:pt x="16270" y="14061"/>
                                <a:pt x="16623" y="13984"/>
                                <a:pt x="16992" y="13941"/>
                              </a:cubicBezTo>
                              <a:cubicBezTo>
                                <a:pt x="16813" y="13980"/>
                                <a:pt x="16645" y="14037"/>
                                <a:pt x="16487" y="14104"/>
                              </a:cubicBezTo>
                              <a:cubicBezTo>
                                <a:pt x="16471" y="14111"/>
                                <a:pt x="16487" y="14128"/>
                                <a:pt x="16504" y="14121"/>
                              </a:cubicBezTo>
                              <a:cubicBezTo>
                                <a:pt x="16769" y="14023"/>
                                <a:pt x="17051" y="13966"/>
                                <a:pt x="17349" y="13934"/>
                              </a:cubicBezTo>
                              <a:cubicBezTo>
                                <a:pt x="17382" y="13938"/>
                                <a:pt x="17414" y="13941"/>
                                <a:pt x="17447" y="13945"/>
                              </a:cubicBezTo>
                              <a:cubicBezTo>
                                <a:pt x="17274" y="13977"/>
                                <a:pt x="17105" y="14030"/>
                                <a:pt x="16954" y="14079"/>
                              </a:cubicBezTo>
                              <a:cubicBezTo>
                                <a:pt x="16932" y="14086"/>
                                <a:pt x="16948" y="14107"/>
                                <a:pt x="16975" y="14100"/>
                              </a:cubicBezTo>
                              <a:cubicBezTo>
                                <a:pt x="17192" y="14033"/>
                                <a:pt x="17409" y="14005"/>
                                <a:pt x="17637" y="13970"/>
                              </a:cubicBezTo>
                              <a:cubicBezTo>
                                <a:pt x="17691" y="13980"/>
                                <a:pt x="17740" y="13991"/>
                                <a:pt x="17794" y="14001"/>
                              </a:cubicBezTo>
                              <a:cubicBezTo>
                                <a:pt x="17810" y="14012"/>
                                <a:pt x="17827" y="14026"/>
                                <a:pt x="17843" y="14037"/>
                              </a:cubicBezTo>
                              <a:cubicBezTo>
                                <a:pt x="17051" y="14217"/>
                                <a:pt x="16308" y="14400"/>
                                <a:pt x="15468" y="14418"/>
                              </a:cubicBezTo>
                              <a:close/>
                              <a:moveTo>
                                <a:pt x="17864" y="14206"/>
                              </a:moveTo>
                              <a:cubicBezTo>
                                <a:pt x="17864" y="14206"/>
                                <a:pt x="17864" y="14202"/>
                                <a:pt x="17864" y="14206"/>
                              </a:cubicBezTo>
                              <a:cubicBezTo>
                                <a:pt x="17864" y="14202"/>
                                <a:pt x="17870" y="14202"/>
                                <a:pt x="17864" y="14206"/>
                              </a:cubicBezTo>
                              <a:cubicBezTo>
                                <a:pt x="17864" y="14206"/>
                                <a:pt x="17864" y="14206"/>
                                <a:pt x="17864" y="14206"/>
                              </a:cubicBezTo>
                              <a:close/>
                              <a:moveTo>
                                <a:pt x="20077" y="15755"/>
                              </a:moveTo>
                              <a:cubicBezTo>
                                <a:pt x="19930" y="15681"/>
                                <a:pt x="19778" y="15610"/>
                                <a:pt x="19616" y="15546"/>
                              </a:cubicBezTo>
                              <a:cubicBezTo>
                                <a:pt x="19393" y="15462"/>
                                <a:pt x="19160" y="15388"/>
                                <a:pt x="18987" y="15257"/>
                              </a:cubicBezTo>
                              <a:cubicBezTo>
                                <a:pt x="18672" y="15024"/>
                                <a:pt x="18450" y="14689"/>
                                <a:pt x="18472" y="14375"/>
                              </a:cubicBezTo>
                              <a:cubicBezTo>
                                <a:pt x="18564" y="14411"/>
                                <a:pt x="18661" y="14442"/>
                                <a:pt x="18764" y="14467"/>
                              </a:cubicBezTo>
                              <a:cubicBezTo>
                                <a:pt x="18770" y="14492"/>
                                <a:pt x="18781" y="14541"/>
                                <a:pt x="18781" y="14538"/>
                              </a:cubicBezTo>
                              <a:cubicBezTo>
                                <a:pt x="18786" y="14562"/>
                                <a:pt x="18786" y="14587"/>
                                <a:pt x="18786" y="14612"/>
                              </a:cubicBezTo>
                              <a:cubicBezTo>
                                <a:pt x="18792" y="14661"/>
                                <a:pt x="18792" y="14710"/>
                                <a:pt x="18792" y="14760"/>
                              </a:cubicBezTo>
                              <a:cubicBezTo>
                                <a:pt x="18792" y="14770"/>
                                <a:pt x="18819" y="14770"/>
                                <a:pt x="18819" y="14760"/>
                              </a:cubicBezTo>
                              <a:cubicBezTo>
                                <a:pt x="18824" y="14679"/>
                                <a:pt x="18846" y="14598"/>
                                <a:pt x="18840" y="14516"/>
                              </a:cubicBezTo>
                              <a:cubicBezTo>
                                <a:pt x="18840" y="14513"/>
                                <a:pt x="18840" y="14506"/>
                                <a:pt x="18840" y="14502"/>
                              </a:cubicBezTo>
                              <a:cubicBezTo>
                                <a:pt x="18857" y="14513"/>
                                <a:pt x="18873" y="14523"/>
                                <a:pt x="18884" y="14534"/>
                              </a:cubicBezTo>
                              <a:cubicBezTo>
                                <a:pt x="18943" y="14633"/>
                                <a:pt x="18976" y="14739"/>
                                <a:pt x="18970" y="14848"/>
                              </a:cubicBezTo>
                              <a:cubicBezTo>
                                <a:pt x="18970" y="14859"/>
                                <a:pt x="18992" y="14859"/>
                                <a:pt x="18992" y="14848"/>
                              </a:cubicBezTo>
                              <a:cubicBezTo>
                                <a:pt x="19003" y="14767"/>
                                <a:pt x="19003" y="14686"/>
                                <a:pt x="18987" y="14608"/>
                              </a:cubicBezTo>
                              <a:cubicBezTo>
                                <a:pt x="19003" y="14622"/>
                                <a:pt x="19019" y="14636"/>
                                <a:pt x="19041" y="14650"/>
                              </a:cubicBezTo>
                              <a:cubicBezTo>
                                <a:pt x="19111" y="14785"/>
                                <a:pt x="19182" y="14915"/>
                                <a:pt x="19204" y="15056"/>
                              </a:cubicBezTo>
                              <a:cubicBezTo>
                                <a:pt x="19204" y="15067"/>
                                <a:pt x="19231" y="15067"/>
                                <a:pt x="19231" y="15056"/>
                              </a:cubicBezTo>
                              <a:cubicBezTo>
                                <a:pt x="19225" y="14950"/>
                                <a:pt x="19198" y="14848"/>
                                <a:pt x="19160" y="14749"/>
                              </a:cubicBezTo>
                              <a:cubicBezTo>
                                <a:pt x="19198" y="14781"/>
                                <a:pt x="19231" y="14809"/>
                                <a:pt x="19263" y="14841"/>
                              </a:cubicBezTo>
                              <a:cubicBezTo>
                                <a:pt x="19334" y="14979"/>
                                <a:pt x="19393" y="15116"/>
                                <a:pt x="19426" y="15264"/>
                              </a:cubicBezTo>
                              <a:cubicBezTo>
                                <a:pt x="19426" y="15271"/>
                                <a:pt x="19448" y="15271"/>
                                <a:pt x="19448" y="15261"/>
                              </a:cubicBezTo>
                              <a:cubicBezTo>
                                <a:pt x="19437" y="15162"/>
                                <a:pt x="19420" y="15060"/>
                                <a:pt x="19388" y="14964"/>
                              </a:cubicBezTo>
                              <a:cubicBezTo>
                                <a:pt x="19399" y="14979"/>
                                <a:pt x="19415" y="14989"/>
                                <a:pt x="19426" y="15003"/>
                              </a:cubicBezTo>
                              <a:cubicBezTo>
                                <a:pt x="19491" y="15127"/>
                                <a:pt x="19556" y="15250"/>
                                <a:pt x="19599" y="15377"/>
                              </a:cubicBezTo>
                              <a:cubicBezTo>
                                <a:pt x="19605" y="15388"/>
                                <a:pt x="19632" y="15388"/>
                                <a:pt x="19632" y="15374"/>
                              </a:cubicBezTo>
                              <a:cubicBezTo>
                                <a:pt x="19621" y="15303"/>
                                <a:pt x="19599" y="15233"/>
                                <a:pt x="19578" y="15166"/>
                              </a:cubicBezTo>
                              <a:cubicBezTo>
                                <a:pt x="19664" y="15261"/>
                                <a:pt x="19746" y="15363"/>
                                <a:pt x="19827" y="15462"/>
                              </a:cubicBezTo>
                              <a:cubicBezTo>
                                <a:pt x="19833" y="15472"/>
                                <a:pt x="19860" y="15465"/>
                                <a:pt x="19854" y="15455"/>
                              </a:cubicBezTo>
                              <a:cubicBezTo>
                                <a:pt x="19784" y="15338"/>
                                <a:pt x="19713" y="15215"/>
                                <a:pt x="19627" y="15098"/>
                              </a:cubicBezTo>
                              <a:cubicBezTo>
                                <a:pt x="19708" y="15141"/>
                                <a:pt x="19789" y="15183"/>
                                <a:pt x="19870" y="15222"/>
                              </a:cubicBezTo>
                              <a:cubicBezTo>
                                <a:pt x="19881" y="15229"/>
                                <a:pt x="19898" y="15215"/>
                                <a:pt x="19887" y="15208"/>
                              </a:cubicBezTo>
                              <a:cubicBezTo>
                                <a:pt x="19762" y="15141"/>
                                <a:pt x="19654" y="15067"/>
                                <a:pt x="19545" y="14989"/>
                              </a:cubicBezTo>
                              <a:cubicBezTo>
                                <a:pt x="19529" y="14968"/>
                                <a:pt x="19513" y="14947"/>
                                <a:pt x="19491" y="14926"/>
                              </a:cubicBezTo>
                              <a:cubicBezTo>
                                <a:pt x="19583" y="14971"/>
                                <a:pt x="19681" y="15014"/>
                                <a:pt x="19773" y="15056"/>
                              </a:cubicBezTo>
                              <a:cubicBezTo>
                                <a:pt x="19784" y="15063"/>
                                <a:pt x="19800" y="15049"/>
                                <a:pt x="19789" y="15042"/>
                              </a:cubicBezTo>
                              <a:cubicBezTo>
                                <a:pt x="19648" y="14968"/>
                                <a:pt x="19518" y="14887"/>
                                <a:pt x="19383" y="14809"/>
                              </a:cubicBezTo>
                              <a:cubicBezTo>
                                <a:pt x="19350" y="14777"/>
                                <a:pt x="19323" y="14749"/>
                                <a:pt x="19290" y="14717"/>
                              </a:cubicBezTo>
                              <a:cubicBezTo>
                                <a:pt x="19410" y="14770"/>
                                <a:pt x="19534" y="14816"/>
                                <a:pt x="19654" y="14866"/>
                              </a:cubicBezTo>
                              <a:cubicBezTo>
                                <a:pt x="19670" y="14873"/>
                                <a:pt x="19681" y="14855"/>
                                <a:pt x="19670" y="14852"/>
                              </a:cubicBezTo>
                              <a:cubicBezTo>
                                <a:pt x="19442" y="14753"/>
                                <a:pt x="19236" y="14633"/>
                                <a:pt x="19025" y="14523"/>
                              </a:cubicBezTo>
                              <a:cubicBezTo>
                                <a:pt x="19041" y="14527"/>
                                <a:pt x="19057" y="14527"/>
                                <a:pt x="19079" y="14527"/>
                              </a:cubicBezTo>
                              <a:cubicBezTo>
                                <a:pt x="19247" y="14583"/>
                                <a:pt x="19415" y="14636"/>
                                <a:pt x="19583" y="14693"/>
                              </a:cubicBezTo>
                              <a:cubicBezTo>
                                <a:pt x="19605" y="14700"/>
                                <a:pt x="19621" y="14682"/>
                                <a:pt x="19599" y="14675"/>
                              </a:cubicBezTo>
                              <a:cubicBezTo>
                                <a:pt x="19480" y="14633"/>
                                <a:pt x="19366" y="14587"/>
                                <a:pt x="19247" y="14545"/>
                              </a:cubicBezTo>
                              <a:cubicBezTo>
                                <a:pt x="19328" y="14548"/>
                                <a:pt x="19404" y="14552"/>
                                <a:pt x="19486" y="14552"/>
                              </a:cubicBezTo>
                              <a:cubicBezTo>
                                <a:pt x="19860" y="14855"/>
                                <a:pt x="20234" y="15352"/>
                                <a:pt x="20077" y="15755"/>
                              </a:cubicBezTo>
                              <a:close/>
                              <a:moveTo>
                                <a:pt x="19789" y="14047"/>
                              </a:moveTo>
                              <a:cubicBezTo>
                                <a:pt x="19898" y="14058"/>
                                <a:pt x="20006" y="14075"/>
                                <a:pt x="20109" y="14093"/>
                              </a:cubicBezTo>
                              <a:cubicBezTo>
                                <a:pt x="20033" y="14111"/>
                                <a:pt x="19963" y="14132"/>
                                <a:pt x="19892" y="14160"/>
                              </a:cubicBezTo>
                              <a:cubicBezTo>
                                <a:pt x="19849" y="14178"/>
                                <a:pt x="19865" y="14213"/>
                                <a:pt x="19898" y="14224"/>
                              </a:cubicBezTo>
                              <a:cubicBezTo>
                                <a:pt x="19903" y="14227"/>
                                <a:pt x="19903" y="14231"/>
                                <a:pt x="19914" y="14234"/>
                              </a:cubicBezTo>
                              <a:cubicBezTo>
                                <a:pt x="20066" y="14287"/>
                                <a:pt x="20201" y="14333"/>
                                <a:pt x="20331" y="14400"/>
                              </a:cubicBezTo>
                              <a:cubicBezTo>
                                <a:pt x="19925" y="14463"/>
                                <a:pt x="19415" y="14474"/>
                                <a:pt x="19019" y="14425"/>
                              </a:cubicBezTo>
                              <a:cubicBezTo>
                                <a:pt x="18580" y="14368"/>
                                <a:pt x="18277" y="14185"/>
                                <a:pt x="17951" y="14005"/>
                              </a:cubicBezTo>
                              <a:cubicBezTo>
                                <a:pt x="17864" y="13934"/>
                                <a:pt x="17783" y="13864"/>
                                <a:pt x="17718" y="13783"/>
                              </a:cubicBezTo>
                              <a:cubicBezTo>
                                <a:pt x="17718" y="13779"/>
                                <a:pt x="17713" y="13772"/>
                                <a:pt x="17713" y="13769"/>
                              </a:cubicBezTo>
                              <a:cubicBezTo>
                                <a:pt x="17702" y="13751"/>
                                <a:pt x="17686" y="13737"/>
                                <a:pt x="17669" y="13719"/>
                              </a:cubicBezTo>
                              <a:cubicBezTo>
                                <a:pt x="17561" y="13560"/>
                                <a:pt x="17523" y="13398"/>
                                <a:pt x="17523" y="13229"/>
                              </a:cubicBezTo>
                              <a:cubicBezTo>
                                <a:pt x="17642" y="13440"/>
                                <a:pt x="17962" y="13627"/>
                                <a:pt x="18314" y="13599"/>
                              </a:cubicBezTo>
                              <a:cubicBezTo>
                                <a:pt x="18428" y="13592"/>
                                <a:pt x="18678" y="13504"/>
                                <a:pt x="18721" y="13578"/>
                              </a:cubicBezTo>
                              <a:cubicBezTo>
                                <a:pt x="18754" y="13638"/>
                                <a:pt x="18699" y="13698"/>
                                <a:pt x="18764" y="13758"/>
                              </a:cubicBezTo>
                              <a:cubicBezTo>
                                <a:pt x="18813" y="13804"/>
                                <a:pt x="18889" y="13818"/>
                                <a:pt x="18965" y="13829"/>
                              </a:cubicBezTo>
                              <a:cubicBezTo>
                                <a:pt x="19025" y="13839"/>
                                <a:pt x="19090" y="13836"/>
                                <a:pt x="19144" y="13843"/>
                              </a:cubicBezTo>
                              <a:cubicBezTo>
                                <a:pt x="19280" y="13860"/>
                                <a:pt x="19242" y="13899"/>
                                <a:pt x="19236" y="13984"/>
                              </a:cubicBezTo>
                              <a:cubicBezTo>
                                <a:pt x="19231" y="14019"/>
                                <a:pt x="19285" y="14030"/>
                                <a:pt x="19323" y="14023"/>
                              </a:cubicBezTo>
                              <a:cubicBezTo>
                                <a:pt x="19475" y="14037"/>
                                <a:pt x="19632" y="14033"/>
                                <a:pt x="19789" y="14047"/>
                              </a:cubicBezTo>
                              <a:close/>
                              <a:moveTo>
                                <a:pt x="20011" y="14202"/>
                              </a:moveTo>
                              <a:cubicBezTo>
                                <a:pt x="20011" y="14202"/>
                                <a:pt x="20006" y="14202"/>
                                <a:pt x="20006" y="14202"/>
                              </a:cubicBezTo>
                              <a:cubicBezTo>
                                <a:pt x="20006" y="14202"/>
                                <a:pt x="20006" y="14202"/>
                                <a:pt x="20011" y="14202"/>
                              </a:cubicBezTo>
                              <a:cubicBezTo>
                                <a:pt x="20011" y="14202"/>
                                <a:pt x="20011" y="14202"/>
                                <a:pt x="20011" y="14202"/>
                              </a:cubicBezTo>
                              <a:close/>
                              <a:moveTo>
                                <a:pt x="20320" y="12298"/>
                              </a:moveTo>
                              <a:cubicBezTo>
                                <a:pt x="20516" y="12403"/>
                                <a:pt x="20738" y="12513"/>
                                <a:pt x="20857" y="12657"/>
                              </a:cubicBezTo>
                              <a:cubicBezTo>
                                <a:pt x="21047" y="12883"/>
                                <a:pt x="20749" y="13081"/>
                                <a:pt x="20532" y="13239"/>
                              </a:cubicBezTo>
                              <a:cubicBezTo>
                                <a:pt x="20451" y="13232"/>
                                <a:pt x="20369" y="13236"/>
                                <a:pt x="20293" y="13243"/>
                              </a:cubicBezTo>
                              <a:cubicBezTo>
                                <a:pt x="20293" y="13243"/>
                                <a:pt x="20293" y="13243"/>
                                <a:pt x="20293" y="13243"/>
                              </a:cubicBezTo>
                              <a:cubicBezTo>
                                <a:pt x="20293" y="13243"/>
                                <a:pt x="20293" y="13239"/>
                                <a:pt x="20293" y="13239"/>
                              </a:cubicBezTo>
                              <a:cubicBezTo>
                                <a:pt x="20440" y="13183"/>
                                <a:pt x="20570" y="13105"/>
                                <a:pt x="20678" y="13024"/>
                              </a:cubicBezTo>
                              <a:cubicBezTo>
                                <a:pt x="20689" y="13014"/>
                                <a:pt x="20673" y="13003"/>
                                <a:pt x="20657" y="13010"/>
                              </a:cubicBezTo>
                              <a:cubicBezTo>
                                <a:pt x="20537" y="13077"/>
                                <a:pt x="20413" y="13130"/>
                                <a:pt x="20283" y="13183"/>
                              </a:cubicBezTo>
                              <a:cubicBezTo>
                                <a:pt x="20277" y="13165"/>
                                <a:pt x="20272" y="13151"/>
                                <a:pt x="20266" y="13134"/>
                              </a:cubicBezTo>
                              <a:cubicBezTo>
                                <a:pt x="20429" y="13052"/>
                                <a:pt x="20575" y="12954"/>
                                <a:pt x="20716" y="12858"/>
                              </a:cubicBezTo>
                              <a:cubicBezTo>
                                <a:pt x="20733" y="12848"/>
                                <a:pt x="20705" y="12830"/>
                                <a:pt x="20689" y="12841"/>
                              </a:cubicBezTo>
                              <a:cubicBezTo>
                                <a:pt x="20543" y="12925"/>
                                <a:pt x="20391" y="13003"/>
                                <a:pt x="20239" y="13081"/>
                              </a:cubicBezTo>
                              <a:cubicBezTo>
                                <a:pt x="20234" y="13070"/>
                                <a:pt x="20223" y="13059"/>
                                <a:pt x="20217" y="13049"/>
                              </a:cubicBezTo>
                              <a:cubicBezTo>
                                <a:pt x="20380" y="12954"/>
                                <a:pt x="20521" y="12844"/>
                                <a:pt x="20635" y="12721"/>
                              </a:cubicBezTo>
                              <a:cubicBezTo>
                                <a:pt x="20640" y="12717"/>
                                <a:pt x="20630" y="12710"/>
                                <a:pt x="20624" y="12714"/>
                              </a:cubicBezTo>
                              <a:cubicBezTo>
                                <a:pt x="20494" y="12820"/>
                                <a:pt x="20348" y="12918"/>
                                <a:pt x="20185" y="13007"/>
                              </a:cubicBezTo>
                              <a:cubicBezTo>
                                <a:pt x="20169" y="12992"/>
                                <a:pt x="20158" y="12975"/>
                                <a:pt x="20142" y="12961"/>
                              </a:cubicBezTo>
                              <a:cubicBezTo>
                                <a:pt x="20304" y="12844"/>
                                <a:pt x="20451" y="12721"/>
                                <a:pt x="20581" y="12590"/>
                              </a:cubicBezTo>
                              <a:cubicBezTo>
                                <a:pt x="20592" y="12580"/>
                                <a:pt x="20564" y="12569"/>
                                <a:pt x="20554" y="12580"/>
                              </a:cubicBezTo>
                              <a:cubicBezTo>
                                <a:pt x="20413" y="12700"/>
                                <a:pt x="20261" y="12816"/>
                                <a:pt x="20093" y="12922"/>
                              </a:cubicBezTo>
                              <a:cubicBezTo>
                                <a:pt x="20082" y="12915"/>
                                <a:pt x="20077" y="12908"/>
                                <a:pt x="20066" y="12897"/>
                              </a:cubicBezTo>
                              <a:cubicBezTo>
                                <a:pt x="20217" y="12777"/>
                                <a:pt x="20348" y="12647"/>
                                <a:pt x="20467" y="12516"/>
                              </a:cubicBezTo>
                              <a:cubicBezTo>
                                <a:pt x="20478" y="12506"/>
                                <a:pt x="20451" y="12495"/>
                                <a:pt x="20440" y="12506"/>
                              </a:cubicBezTo>
                              <a:cubicBezTo>
                                <a:pt x="20310" y="12629"/>
                                <a:pt x="20163" y="12746"/>
                                <a:pt x="20017" y="12862"/>
                              </a:cubicBezTo>
                              <a:cubicBezTo>
                                <a:pt x="20001" y="12851"/>
                                <a:pt x="19979" y="12837"/>
                                <a:pt x="19963" y="12827"/>
                              </a:cubicBezTo>
                              <a:cubicBezTo>
                                <a:pt x="20093" y="12707"/>
                                <a:pt x="20212" y="12587"/>
                                <a:pt x="20337" y="12467"/>
                              </a:cubicBezTo>
                              <a:cubicBezTo>
                                <a:pt x="20348" y="12456"/>
                                <a:pt x="20320" y="12442"/>
                                <a:pt x="20310" y="12453"/>
                              </a:cubicBezTo>
                              <a:cubicBezTo>
                                <a:pt x="20174" y="12566"/>
                                <a:pt x="20039" y="12678"/>
                                <a:pt x="19908" y="12795"/>
                              </a:cubicBezTo>
                              <a:cubicBezTo>
                                <a:pt x="19892" y="12788"/>
                                <a:pt x="19876" y="12777"/>
                                <a:pt x="19865" y="12770"/>
                              </a:cubicBezTo>
                              <a:cubicBezTo>
                                <a:pt x="19957" y="12647"/>
                                <a:pt x="20066" y="12527"/>
                                <a:pt x="20185" y="12414"/>
                              </a:cubicBezTo>
                              <a:cubicBezTo>
                                <a:pt x="20196" y="12403"/>
                                <a:pt x="20169" y="12393"/>
                                <a:pt x="20158" y="12403"/>
                              </a:cubicBezTo>
                              <a:cubicBezTo>
                                <a:pt x="20033" y="12513"/>
                                <a:pt x="19919" y="12626"/>
                                <a:pt x="19816" y="12746"/>
                              </a:cubicBezTo>
                              <a:cubicBezTo>
                                <a:pt x="19805" y="12738"/>
                                <a:pt x="19789" y="12731"/>
                                <a:pt x="19778" y="12728"/>
                              </a:cubicBezTo>
                              <a:cubicBezTo>
                                <a:pt x="19876" y="12608"/>
                                <a:pt x="19973" y="12488"/>
                                <a:pt x="20044" y="12361"/>
                              </a:cubicBezTo>
                              <a:cubicBezTo>
                                <a:pt x="20049" y="12354"/>
                                <a:pt x="20028" y="12347"/>
                                <a:pt x="20022" y="12354"/>
                              </a:cubicBezTo>
                              <a:cubicBezTo>
                                <a:pt x="19919" y="12467"/>
                                <a:pt x="19827" y="12587"/>
                                <a:pt x="19724" y="12703"/>
                              </a:cubicBezTo>
                              <a:cubicBezTo>
                                <a:pt x="19708" y="12696"/>
                                <a:pt x="19697" y="12693"/>
                                <a:pt x="19681" y="12686"/>
                              </a:cubicBezTo>
                              <a:cubicBezTo>
                                <a:pt x="19762" y="12559"/>
                                <a:pt x="19838" y="12432"/>
                                <a:pt x="19914" y="12305"/>
                              </a:cubicBezTo>
                              <a:cubicBezTo>
                                <a:pt x="19919" y="12294"/>
                                <a:pt x="19892" y="12283"/>
                                <a:pt x="19881" y="12294"/>
                              </a:cubicBezTo>
                              <a:cubicBezTo>
                                <a:pt x="19795" y="12417"/>
                                <a:pt x="19708" y="12537"/>
                                <a:pt x="19621" y="12661"/>
                              </a:cubicBezTo>
                              <a:cubicBezTo>
                                <a:pt x="19610" y="12657"/>
                                <a:pt x="19605" y="12654"/>
                                <a:pt x="19594" y="12650"/>
                              </a:cubicBezTo>
                              <a:cubicBezTo>
                                <a:pt x="19627" y="12516"/>
                                <a:pt x="19681" y="12386"/>
                                <a:pt x="19762" y="12259"/>
                              </a:cubicBezTo>
                              <a:cubicBezTo>
                                <a:pt x="19773" y="12245"/>
                                <a:pt x="19740" y="12230"/>
                                <a:pt x="19730" y="12245"/>
                              </a:cubicBezTo>
                              <a:cubicBezTo>
                                <a:pt x="19637" y="12368"/>
                                <a:pt x="19572" y="12495"/>
                                <a:pt x="19529" y="12629"/>
                              </a:cubicBezTo>
                              <a:cubicBezTo>
                                <a:pt x="19513" y="12626"/>
                                <a:pt x="19496" y="12619"/>
                                <a:pt x="19486" y="12615"/>
                              </a:cubicBezTo>
                              <a:cubicBezTo>
                                <a:pt x="19524" y="12488"/>
                                <a:pt x="19567" y="12368"/>
                                <a:pt x="19637" y="12245"/>
                              </a:cubicBezTo>
                              <a:cubicBezTo>
                                <a:pt x="19643" y="12234"/>
                                <a:pt x="19616" y="12227"/>
                                <a:pt x="19610" y="12238"/>
                              </a:cubicBezTo>
                              <a:cubicBezTo>
                                <a:pt x="19529" y="12350"/>
                                <a:pt x="19458" y="12474"/>
                                <a:pt x="19420" y="12597"/>
                              </a:cubicBezTo>
                              <a:cubicBezTo>
                                <a:pt x="19393" y="12590"/>
                                <a:pt x="19366" y="12583"/>
                                <a:pt x="19339" y="12580"/>
                              </a:cubicBezTo>
                              <a:cubicBezTo>
                                <a:pt x="19366" y="12474"/>
                                <a:pt x="19404" y="12375"/>
                                <a:pt x="19464" y="12269"/>
                              </a:cubicBezTo>
                              <a:cubicBezTo>
                                <a:pt x="19469" y="12259"/>
                                <a:pt x="19448" y="12252"/>
                                <a:pt x="19437" y="12262"/>
                              </a:cubicBezTo>
                              <a:cubicBezTo>
                                <a:pt x="19361" y="12357"/>
                                <a:pt x="19307" y="12460"/>
                                <a:pt x="19274" y="12566"/>
                              </a:cubicBezTo>
                              <a:cubicBezTo>
                                <a:pt x="19252" y="12562"/>
                                <a:pt x="19236" y="12559"/>
                                <a:pt x="19214" y="12555"/>
                              </a:cubicBezTo>
                              <a:cubicBezTo>
                                <a:pt x="19236" y="12435"/>
                                <a:pt x="19274" y="12319"/>
                                <a:pt x="19328" y="12202"/>
                              </a:cubicBezTo>
                              <a:cubicBezTo>
                                <a:pt x="19334" y="12188"/>
                                <a:pt x="19301" y="12185"/>
                                <a:pt x="19296" y="12195"/>
                              </a:cubicBezTo>
                              <a:cubicBezTo>
                                <a:pt x="19231" y="12308"/>
                                <a:pt x="19177" y="12428"/>
                                <a:pt x="19149" y="12548"/>
                              </a:cubicBezTo>
                              <a:cubicBezTo>
                                <a:pt x="19122" y="12544"/>
                                <a:pt x="19095" y="12544"/>
                                <a:pt x="19068" y="12541"/>
                              </a:cubicBezTo>
                              <a:cubicBezTo>
                                <a:pt x="19084" y="12417"/>
                                <a:pt x="19106" y="12287"/>
                                <a:pt x="19193" y="12178"/>
                              </a:cubicBezTo>
                              <a:cubicBezTo>
                                <a:pt x="19198" y="12167"/>
                                <a:pt x="19182" y="12160"/>
                                <a:pt x="19171" y="12171"/>
                              </a:cubicBezTo>
                              <a:cubicBezTo>
                                <a:pt x="19068" y="12273"/>
                                <a:pt x="19030" y="12410"/>
                                <a:pt x="19008" y="12541"/>
                              </a:cubicBezTo>
                              <a:cubicBezTo>
                                <a:pt x="18998" y="12541"/>
                                <a:pt x="18992" y="12541"/>
                                <a:pt x="18981" y="12541"/>
                              </a:cubicBezTo>
                              <a:cubicBezTo>
                                <a:pt x="19003" y="12407"/>
                                <a:pt x="19025" y="12276"/>
                                <a:pt x="19052" y="12142"/>
                              </a:cubicBezTo>
                              <a:cubicBezTo>
                                <a:pt x="19052" y="12132"/>
                                <a:pt x="19025" y="12128"/>
                                <a:pt x="19025" y="12139"/>
                              </a:cubicBezTo>
                              <a:cubicBezTo>
                                <a:pt x="19003" y="12192"/>
                                <a:pt x="18987" y="12241"/>
                                <a:pt x="18970" y="12294"/>
                              </a:cubicBezTo>
                              <a:cubicBezTo>
                                <a:pt x="18943" y="12181"/>
                                <a:pt x="18867" y="12075"/>
                                <a:pt x="18754" y="11976"/>
                              </a:cubicBezTo>
                              <a:cubicBezTo>
                                <a:pt x="19019" y="11938"/>
                                <a:pt x="19231" y="11906"/>
                                <a:pt x="19507" y="11966"/>
                              </a:cubicBezTo>
                              <a:cubicBezTo>
                                <a:pt x="19800" y="12040"/>
                                <a:pt x="20071" y="12163"/>
                                <a:pt x="20320" y="12298"/>
                              </a:cubicBezTo>
                              <a:close/>
                              <a:moveTo>
                                <a:pt x="18710" y="10315"/>
                              </a:moveTo>
                              <a:cubicBezTo>
                                <a:pt x="18954" y="10343"/>
                                <a:pt x="19171" y="10442"/>
                                <a:pt x="19372" y="10530"/>
                              </a:cubicBezTo>
                              <a:cubicBezTo>
                                <a:pt x="19610" y="10636"/>
                                <a:pt x="19795" y="10745"/>
                                <a:pt x="19870" y="10932"/>
                              </a:cubicBezTo>
                              <a:cubicBezTo>
                                <a:pt x="20017" y="11278"/>
                                <a:pt x="19892" y="11599"/>
                                <a:pt x="19702" y="11920"/>
                              </a:cubicBezTo>
                              <a:cubicBezTo>
                                <a:pt x="19648" y="11902"/>
                                <a:pt x="19594" y="11888"/>
                                <a:pt x="19545" y="11878"/>
                              </a:cubicBezTo>
                              <a:cubicBezTo>
                                <a:pt x="19561" y="11849"/>
                                <a:pt x="19572" y="11811"/>
                                <a:pt x="19583" y="11786"/>
                              </a:cubicBezTo>
                              <a:cubicBezTo>
                                <a:pt x="19599" y="11747"/>
                                <a:pt x="19621" y="11708"/>
                                <a:pt x="19632" y="11666"/>
                              </a:cubicBezTo>
                              <a:cubicBezTo>
                                <a:pt x="19637" y="11655"/>
                                <a:pt x="19610" y="11652"/>
                                <a:pt x="19605" y="11663"/>
                              </a:cubicBezTo>
                              <a:cubicBezTo>
                                <a:pt x="19594" y="11694"/>
                                <a:pt x="19572" y="11726"/>
                                <a:pt x="19551" y="11754"/>
                              </a:cubicBezTo>
                              <a:cubicBezTo>
                                <a:pt x="19529" y="11786"/>
                                <a:pt x="19513" y="11835"/>
                                <a:pt x="19480" y="11867"/>
                              </a:cubicBezTo>
                              <a:cubicBezTo>
                                <a:pt x="19480" y="11867"/>
                                <a:pt x="19480" y="11867"/>
                                <a:pt x="19480" y="11867"/>
                              </a:cubicBezTo>
                              <a:cubicBezTo>
                                <a:pt x="19448" y="11860"/>
                                <a:pt x="19410" y="11853"/>
                                <a:pt x="19377" y="11849"/>
                              </a:cubicBezTo>
                              <a:cubicBezTo>
                                <a:pt x="19475" y="11719"/>
                                <a:pt x="19567" y="11588"/>
                                <a:pt x="19659" y="11454"/>
                              </a:cubicBezTo>
                              <a:cubicBezTo>
                                <a:pt x="19664" y="11444"/>
                                <a:pt x="19643" y="11433"/>
                                <a:pt x="19632" y="11444"/>
                              </a:cubicBezTo>
                              <a:cubicBezTo>
                                <a:pt x="19518" y="11574"/>
                                <a:pt x="19404" y="11705"/>
                                <a:pt x="19301" y="11839"/>
                              </a:cubicBezTo>
                              <a:cubicBezTo>
                                <a:pt x="19290" y="11839"/>
                                <a:pt x="19285" y="11839"/>
                                <a:pt x="19274" y="11835"/>
                              </a:cubicBezTo>
                              <a:cubicBezTo>
                                <a:pt x="19269" y="11825"/>
                                <a:pt x="19269" y="11818"/>
                                <a:pt x="19263" y="11807"/>
                              </a:cubicBezTo>
                              <a:cubicBezTo>
                                <a:pt x="19377" y="11645"/>
                                <a:pt x="19469" y="11479"/>
                                <a:pt x="19540" y="11306"/>
                              </a:cubicBezTo>
                              <a:cubicBezTo>
                                <a:pt x="19545" y="11296"/>
                                <a:pt x="19518" y="11292"/>
                                <a:pt x="19513" y="11303"/>
                              </a:cubicBezTo>
                              <a:cubicBezTo>
                                <a:pt x="19437" y="11454"/>
                                <a:pt x="19339" y="11603"/>
                                <a:pt x="19231" y="11744"/>
                              </a:cubicBezTo>
                              <a:cubicBezTo>
                                <a:pt x="19225" y="11737"/>
                                <a:pt x="19220" y="11730"/>
                                <a:pt x="19214" y="11722"/>
                              </a:cubicBezTo>
                              <a:cubicBezTo>
                                <a:pt x="19290" y="11557"/>
                                <a:pt x="19366" y="11391"/>
                                <a:pt x="19442" y="11225"/>
                              </a:cubicBezTo>
                              <a:cubicBezTo>
                                <a:pt x="19448" y="11211"/>
                                <a:pt x="19420" y="11207"/>
                                <a:pt x="19415" y="11222"/>
                              </a:cubicBezTo>
                              <a:cubicBezTo>
                                <a:pt x="19323" y="11366"/>
                                <a:pt x="19242" y="11514"/>
                                <a:pt x="19171" y="11663"/>
                              </a:cubicBezTo>
                              <a:cubicBezTo>
                                <a:pt x="19155" y="11641"/>
                                <a:pt x="19139" y="11624"/>
                                <a:pt x="19117" y="11606"/>
                              </a:cubicBezTo>
                              <a:cubicBezTo>
                                <a:pt x="19166" y="11458"/>
                                <a:pt x="19225" y="11313"/>
                                <a:pt x="19312" y="11169"/>
                              </a:cubicBezTo>
                              <a:cubicBezTo>
                                <a:pt x="19317" y="11162"/>
                                <a:pt x="19301" y="11158"/>
                                <a:pt x="19296" y="11165"/>
                              </a:cubicBezTo>
                              <a:cubicBezTo>
                                <a:pt x="19198" y="11289"/>
                                <a:pt x="19117" y="11423"/>
                                <a:pt x="19063" y="11560"/>
                              </a:cubicBezTo>
                              <a:cubicBezTo>
                                <a:pt x="19046" y="11546"/>
                                <a:pt x="19030" y="11536"/>
                                <a:pt x="19014" y="11521"/>
                              </a:cubicBezTo>
                              <a:cubicBezTo>
                                <a:pt x="19036" y="11373"/>
                                <a:pt x="19084" y="11225"/>
                                <a:pt x="19171" y="11080"/>
                              </a:cubicBezTo>
                              <a:cubicBezTo>
                                <a:pt x="19177" y="11070"/>
                                <a:pt x="19149" y="11063"/>
                                <a:pt x="19144" y="11073"/>
                              </a:cubicBezTo>
                              <a:cubicBezTo>
                                <a:pt x="19052" y="11204"/>
                                <a:pt x="18987" y="11341"/>
                                <a:pt x="18954" y="11479"/>
                              </a:cubicBezTo>
                              <a:cubicBezTo>
                                <a:pt x="18933" y="11465"/>
                                <a:pt x="18916" y="11454"/>
                                <a:pt x="18895" y="11444"/>
                              </a:cubicBezTo>
                              <a:cubicBezTo>
                                <a:pt x="18922" y="11292"/>
                                <a:pt x="18954" y="11144"/>
                                <a:pt x="19057" y="11003"/>
                              </a:cubicBezTo>
                              <a:cubicBezTo>
                                <a:pt x="19068" y="10992"/>
                                <a:pt x="19041" y="10982"/>
                                <a:pt x="19030" y="10992"/>
                              </a:cubicBezTo>
                              <a:cubicBezTo>
                                <a:pt x="18916" y="11123"/>
                                <a:pt x="18862" y="11264"/>
                                <a:pt x="18835" y="11412"/>
                              </a:cubicBezTo>
                              <a:cubicBezTo>
                                <a:pt x="18819" y="11405"/>
                                <a:pt x="18808" y="11398"/>
                                <a:pt x="18792" y="11391"/>
                              </a:cubicBezTo>
                              <a:cubicBezTo>
                                <a:pt x="18824" y="11243"/>
                                <a:pt x="18862" y="11098"/>
                                <a:pt x="18927" y="10953"/>
                              </a:cubicBezTo>
                              <a:cubicBezTo>
                                <a:pt x="18933" y="10946"/>
                                <a:pt x="18916" y="10946"/>
                                <a:pt x="18911" y="10950"/>
                              </a:cubicBezTo>
                              <a:cubicBezTo>
                                <a:pt x="18830" y="11084"/>
                                <a:pt x="18764" y="11222"/>
                                <a:pt x="18721" y="11363"/>
                              </a:cubicBezTo>
                              <a:cubicBezTo>
                                <a:pt x="18699" y="11352"/>
                                <a:pt x="18672" y="11341"/>
                                <a:pt x="18645" y="11334"/>
                              </a:cubicBezTo>
                              <a:cubicBezTo>
                                <a:pt x="18667" y="11179"/>
                                <a:pt x="18716" y="11024"/>
                                <a:pt x="18808" y="10879"/>
                              </a:cubicBezTo>
                              <a:cubicBezTo>
                                <a:pt x="18813" y="10869"/>
                                <a:pt x="18786" y="10862"/>
                                <a:pt x="18781" y="10872"/>
                              </a:cubicBezTo>
                              <a:cubicBezTo>
                                <a:pt x="18683" y="11013"/>
                                <a:pt x="18613" y="11162"/>
                                <a:pt x="18580" y="11313"/>
                              </a:cubicBezTo>
                              <a:cubicBezTo>
                                <a:pt x="18558" y="11306"/>
                                <a:pt x="18531" y="11299"/>
                                <a:pt x="18504" y="11292"/>
                              </a:cubicBezTo>
                              <a:cubicBezTo>
                                <a:pt x="18515" y="11140"/>
                                <a:pt x="18542" y="10992"/>
                                <a:pt x="18607" y="10841"/>
                              </a:cubicBezTo>
                              <a:cubicBezTo>
                                <a:pt x="18613" y="10830"/>
                                <a:pt x="18586" y="10823"/>
                                <a:pt x="18580" y="10837"/>
                              </a:cubicBezTo>
                              <a:cubicBezTo>
                                <a:pt x="18504" y="10975"/>
                                <a:pt x="18450" y="11123"/>
                                <a:pt x="18434" y="11271"/>
                              </a:cubicBezTo>
                              <a:cubicBezTo>
                                <a:pt x="18412" y="11267"/>
                                <a:pt x="18396" y="11260"/>
                                <a:pt x="18374" y="11257"/>
                              </a:cubicBezTo>
                              <a:cubicBezTo>
                                <a:pt x="18380" y="11088"/>
                                <a:pt x="18407" y="10918"/>
                                <a:pt x="18450" y="10745"/>
                              </a:cubicBezTo>
                              <a:cubicBezTo>
                                <a:pt x="18455" y="10735"/>
                                <a:pt x="18428" y="10731"/>
                                <a:pt x="18423" y="10742"/>
                              </a:cubicBezTo>
                              <a:cubicBezTo>
                                <a:pt x="18369" y="10904"/>
                                <a:pt x="18309" y="11073"/>
                                <a:pt x="18293" y="11243"/>
                              </a:cubicBezTo>
                              <a:cubicBezTo>
                                <a:pt x="18266" y="11236"/>
                                <a:pt x="18233" y="11232"/>
                                <a:pt x="18206" y="11225"/>
                              </a:cubicBezTo>
                              <a:cubicBezTo>
                                <a:pt x="18206" y="11038"/>
                                <a:pt x="18233" y="10855"/>
                                <a:pt x="18309" y="10671"/>
                              </a:cubicBezTo>
                              <a:cubicBezTo>
                                <a:pt x="18314" y="10661"/>
                                <a:pt x="18287" y="10657"/>
                                <a:pt x="18282" y="10668"/>
                              </a:cubicBezTo>
                              <a:cubicBezTo>
                                <a:pt x="18195" y="10841"/>
                                <a:pt x="18136" y="11028"/>
                                <a:pt x="18125" y="11215"/>
                              </a:cubicBezTo>
                              <a:cubicBezTo>
                                <a:pt x="18098" y="11211"/>
                                <a:pt x="18076" y="11207"/>
                                <a:pt x="18049" y="11204"/>
                              </a:cubicBezTo>
                              <a:cubicBezTo>
                                <a:pt x="18049" y="11013"/>
                                <a:pt x="18076" y="10826"/>
                                <a:pt x="18136" y="10639"/>
                              </a:cubicBezTo>
                              <a:cubicBezTo>
                                <a:pt x="18141" y="10625"/>
                                <a:pt x="18108" y="10622"/>
                                <a:pt x="18103" y="10632"/>
                              </a:cubicBezTo>
                              <a:cubicBezTo>
                                <a:pt x="18033" y="10816"/>
                                <a:pt x="17984" y="11006"/>
                                <a:pt x="17973" y="11197"/>
                              </a:cubicBezTo>
                              <a:cubicBezTo>
                                <a:pt x="17951" y="11193"/>
                                <a:pt x="17924" y="11193"/>
                                <a:pt x="17902" y="11190"/>
                              </a:cubicBezTo>
                              <a:cubicBezTo>
                                <a:pt x="17902" y="10999"/>
                                <a:pt x="17919" y="10812"/>
                                <a:pt x="17967" y="10625"/>
                              </a:cubicBezTo>
                              <a:cubicBezTo>
                                <a:pt x="17973" y="10611"/>
                                <a:pt x="17940" y="10608"/>
                                <a:pt x="17940" y="10622"/>
                              </a:cubicBezTo>
                              <a:cubicBezTo>
                                <a:pt x="17881" y="10805"/>
                                <a:pt x="17837" y="10996"/>
                                <a:pt x="17827" y="11186"/>
                              </a:cubicBezTo>
                              <a:cubicBezTo>
                                <a:pt x="17789" y="11186"/>
                                <a:pt x="17756" y="11183"/>
                                <a:pt x="17718" y="11183"/>
                              </a:cubicBezTo>
                              <a:cubicBezTo>
                                <a:pt x="17696" y="10996"/>
                                <a:pt x="17707" y="10805"/>
                                <a:pt x="17751" y="10618"/>
                              </a:cubicBezTo>
                              <a:cubicBezTo>
                                <a:pt x="17756" y="10604"/>
                                <a:pt x="17724" y="10601"/>
                                <a:pt x="17724" y="10615"/>
                              </a:cubicBezTo>
                              <a:cubicBezTo>
                                <a:pt x="17669" y="10805"/>
                                <a:pt x="17648" y="10996"/>
                                <a:pt x="17658" y="11186"/>
                              </a:cubicBezTo>
                              <a:cubicBezTo>
                                <a:pt x="17631" y="11186"/>
                                <a:pt x="17610" y="11186"/>
                                <a:pt x="17583" y="11186"/>
                              </a:cubicBezTo>
                              <a:cubicBezTo>
                                <a:pt x="17545" y="10999"/>
                                <a:pt x="17534" y="10812"/>
                                <a:pt x="17555" y="10618"/>
                              </a:cubicBezTo>
                              <a:cubicBezTo>
                                <a:pt x="17555" y="10608"/>
                                <a:pt x="17534" y="10608"/>
                                <a:pt x="17528" y="10615"/>
                              </a:cubicBezTo>
                              <a:cubicBezTo>
                                <a:pt x="17485" y="10802"/>
                                <a:pt x="17474" y="10996"/>
                                <a:pt x="17501" y="11186"/>
                              </a:cubicBezTo>
                              <a:cubicBezTo>
                                <a:pt x="17469" y="11190"/>
                                <a:pt x="17442" y="11190"/>
                                <a:pt x="17409" y="11193"/>
                              </a:cubicBezTo>
                              <a:cubicBezTo>
                                <a:pt x="17387" y="11140"/>
                                <a:pt x="17366" y="11088"/>
                                <a:pt x="17349" y="11035"/>
                              </a:cubicBezTo>
                              <a:cubicBezTo>
                                <a:pt x="17317" y="10904"/>
                                <a:pt x="17306" y="10770"/>
                                <a:pt x="17322" y="10639"/>
                              </a:cubicBezTo>
                              <a:cubicBezTo>
                                <a:pt x="17322" y="10625"/>
                                <a:pt x="17295" y="10629"/>
                                <a:pt x="17295" y="10639"/>
                              </a:cubicBezTo>
                              <a:cubicBezTo>
                                <a:pt x="17279" y="10781"/>
                                <a:pt x="17274" y="10918"/>
                                <a:pt x="17301" y="11056"/>
                              </a:cubicBezTo>
                              <a:cubicBezTo>
                                <a:pt x="17311" y="11102"/>
                                <a:pt x="17322" y="11155"/>
                                <a:pt x="17333" y="11204"/>
                              </a:cubicBezTo>
                              <a:cubicBezTo>
                                <a:pt x="17301" y="11207"/>
                                <a:pt x="17274" y="11211"/>
                                <a:pt x="17241" y="11218"/>
                              </a:cubicBezTo>
                              <a:cubicBezTo>
                                <a:pt x="17192" y="11059"/>
                                <a:pt x="17160" y="10904"/>
                                <a:pt x="17154" y="10742"/>
                              </a:cubicBezTo>
                              <a:cubicBezTo>
                                <a:pt x="17154" y="10731"/>
                                <a:pt x="17127" y="10731"/>
                                <a:pt x="17127" y="10742"/>
                              </a:cubicBezTo>
                              <a:cubicBezTo>
                                <a:pt x="17116" y="10904"/>
                                <a:pt x="17133" y="11070"/>
                                <a:pt x="17176" y="11232"/>
                              </a:cubicBezTo>
                              <a:cubicBezTo>
                                <a:pt x="17160" y="11236"/>
                                <a:pt x="17149" y="11239"/>
                                <a:pt x="17138" y="11239"/>
                              </a:cubicBezTo>
                              <a:cubicBezTo>
                                <a:pt x="17057" y="11088"/>
                                <a:pt x="16997" y="10936"/>
                                <a:pt x="16970" y="10777"/>
                              </a:cubicBezTo>
                              <a:cubicBezTo>
                                <a:pt x="16970" y="10763"/>
                                <a:pt x="16937" y="10763"/>
                                <a:pt x="16937" y="10777"/>
                              </a:cubicBezTo>
                              <a:cubicBezTo>
                                <a:pt x="16948" y="10939"/>
                                <a:pt x="16986" y="11102"/>
                                <a:pt x="17067" y="11253"/>
                              </a:cubicBezTo>
                              <a:cubicBezTo>
                                <a:pt x="17046" y="11260"/>
                                <a:pt x="17024" y="11264"/>
                                <a:pt x="17002" y="11271"/>
                              </a:cubicBezTo>
                              <a:cubicBezTo>
                                <a:pt x="16905" y="11144"/>
                                <a:pt x="16834" y="11010"/>
                                <a:pt x="16786" y="10872"/>
                              </a:cubicBezTo>
                              <a:cubicBezTo>
                                <a:pt x="16780" y="10858"/>
                                <a:pt x="16753" y="10865"/>
                                <a:pt x="16753" y="10879"/>
                              </a:cubicBezTo>
                              <a:cubicBezTo>
                                <a:pt x="16786" y="11020"/>
                                <a:pt x="16840" y="11158"/>
                                <a:pt x="16927" y="11289"/>
                              </a:cubicBezTo>
                              <a:cubicBezTo>
                                <a:pt x="16916" y="11289"/>
                                <a:pt x="16899" y="11289"/>
                                <a:pt x="16883" y="11289"/>
                              </a:cubicBezTo>
                              <a:cubicBezTo>
                                <a:pt x="16851" y="11289"/>
                                <a:pt x="16813" y="11292"/>
                                <a:pt x="16780" y="11296"/>
                              </a:cubicBezTo>
                              <a:cubicBezTo>
                                <a:pt x="16742" y="11236"/>
                                <a:pt x="16720" y="11172"/>
                                <a:pt x="16699" y="11109"/>
                              </a:cubicBezTo>
                              <a:cubicBezTo>
                                <a:pt x="16693" y="11095"/>
                                <a:pt x="16666" y="11102"/>
                                <a:pt x="16666" y="11116"/>
                              </a:cubicBezTo>
                              <a:cubicBezTo>
                                <a:pt x="16683" y="11179"/>
                                <a:pt x="16704" y="11239"/>
                                <a:pt x="16726" y="11299"/>
                              </a:cubicBezTo>
                              <a:cubicBezTo>
                                <a:pt x="16688" y="11303"/>
                                <a:pt x="16645" y="11310"/>
                                <a:pt x="16607" y="11317"/>
                              </a:cubicBezTo>
                              <a:cubicBezTo>
                                <a:pt x="16531" y="11133"/>
                                <a:pt x="16547" y="10950"/>
                                <a:pt x="16650" y="10770"/>
                              </a:cubicBezTo>
                              <a:cubicBezTo>
                                <a:pt x="16699" y="10689"/>
                                <a:pt x="16764" y="10601"/>
                                <a:pt x="16845" y="10527"/>
                              </a:cubicBezTo>
                              <a:cubicBezTo>
                                <a:pt x="16954" y="10428"/>
                                <a:pt x="17105" y="10428"/>
                                <a:pt x="17263" y="10396"/>
                              </a:cubicBezTo>
                              <a:cubicBezTo>
                                <a:pt x="17339" y="10382"/>
                                <a:pt x="17404" y="10350"/>
                                <a:pt x="17474" y="10329"/>
                              </a:cubicBezTo>
                              <a:cubicBezTo>
                                <a:pt x="17653" y="10273"/>
                                <a:pt x="17816" y="10308"/>
                                <a:pt x="18000" y="10326"/>
                              </a:cubicBezTo>
                              <a:cubicBezTo>
                                <a:pt x="18260" y="10343"/>
                                <a:pt x="18483" y="10287"/>
                                <a:pt x="18710" y="10315"/>
                              </a:cubicBezTo>
                              <a:close/>
                              <a:moveTo>
                                <a:pt x="20358" y="10181"/>
                              </a:moveTo>
                              <a:cubicBezTo>
                                <a:pt x="19507" y="10209"/>
                                <a:pt x="18716" y="10121"/>
                                <a:pt x="17902" y="9945"/>
                              </a:cubicBezTo>
                              <a:cubicBezTo>
                                <a:pt x="17886" y="9941"/>
                                <a:pt x="17875" y="9945"/>
                                <a:pt x="17870" y="9952"/>
                              </a:cubicBezTo>
                              <a:cubicBezTo>
                                <a:pt x="17859" y="9959"/>
                                <a:pt x="17848" y="9969"/>
                                <a:pt x="17859" y="9980"/>
                              </a:cubicBezTo>
                              <a:cubicBezTo>
                                <a:pt x="17962" y="10082"/>
                                <a:pt x="18141" y="10181"/>
                                <a:pt x="18325" y="10241"/>
                              </a:cubicBezTo>
                              <a:cubicBezTo>
                                <a:pt x="18239" y="10248"/>
                                <a:pt x="18152" y="10251"/>
                                <a:pt x="18065" y="10241"/>
                              </a:cubicBezTo>
                              <a:cubicBezTo>
                                <a:pt x="17946" y="10230"/>
                                <a:pt x="17837" y="10199"/>
                                <a:pt x="17713" y="10195"/>
                              </a:cubicBezTo>
                              <a:cubicBezTo>
                                <a:pt x="17713" y="10188"/>
                                <a:pt x="17707" y="10184"/>
                                <a:pt x="17702" y="10177"/>
                              </a:cubicBezTo>
                              <a:cubicBezTo>
                                <a:pt x="17534" y="10015"/>
                                <a:pt x="17301" y="9899"/>
                                <a:pt x="17040" y="9803"/>
                              </a:cubicBezTo>
                              <a:cubicBezTo>
                                <a:pt x="17181" y="9839"/>
                                <a:pt x="17322" y="9870"/>
                                <a:pt x="17463" y="9895"/>
                              </a:cubicBezTo>
                              <a:cubicBezTo>
                                <a:pt x="17474" y="9899"/>
                                <a:pt x="17485" y="9885"/>
                                <a:pt x="17474" y="9881"/>
                              </a:cubicBezTo>
                              <a:cubicBezTo>
                                <a:pt x="17225" y="9803"/>
                                <a:pt x="16981" y="9722"/>
                                <a:pt x="16731" y="9645"/>
                              </a:cubicBezTo>
                              <a:cubicBezTo>
                                <a:pt x="16748" y="9631"/>
                                <a:pt x="16769" y="9620"/>
                                <a:pt x="16786" y="9606"/>
                              </a:cubicBezTo>
                              <a:cubicBezTo>
                                <a:pt x="16791" y="9606"/>
                                <a:pt x="16802" y="9606"/>
                                <a:pt x="16807" y="9606"/>
                              </a:cubicBezTo>
                              <a:cubicBezTo>
                                <a:pt x="17133" y="9627"/>
                                <a:pt x="17425" y="9726"/>
                                <a:pt x="17696" y="9832"/>
                              </a:cubicBezTo>
                              <a:cubicBezTo>
                                <a:pt x="17707" y="9835"/>
                                <a:pt x="17713" y="9825"/>
                                <a:pt x="17707" y="9821"/>
                              </a:cubicBezTo>
                              <a:cubicBezTo>
                                <a:pt x="17555" y="9751"/>
                                <a:pt x="17404" y="9676"/>
                                <a:pt x="17236" y="9620"/>
                              </a:cubicBezTo>
                              <a:cubicBezTo>
                                <a:pt x="17263" y="9620"/>
                                <a:pt x="17284" y="9620"/>
                                <a:pt x="17311" y="9620"/>
                              </a:cubicBezTo>
                              <a:cubicBezTo>
                                <a:pt x="17490" y="9645"/>
                                <a:pt x="17653" y="9666"/>
                                <a:pt x="17816" y="9729"/>
                              </a:cubicBezTo>
                              <a:cubicBezTo>
                                <a:pt x="17967" y="9789"/>
                                <a:pt x="18114" y="9860"/>
                                <a:pt x="18255" y="9930"/>
                              </a:cubicBezTo>
                              <a:cubicBezTo>
                                <a:pt x="18266" y="9937"/>
                                <a:pt x="18282" y="9923"/>
                                <a:pt x="18271" y="9916"/>
                              </a:cubicBezTo>
                              <a:cubicBezTo>
                                <a:pt x="18081" y="9796"/>
                                <a:pt x="17881" y="9687"/>
                                <a:pt x="17648" y="9620"/>
                              </a:cubicBezTo>
                              <a:cubicBezTo>
                                <a:pt x="17723" y="9627"/>
                                <a:pt x="17805" y="9638"/>
                                <a:pt x="17881" y="9648"/>
                              </a:cubicBezTo>
                              <a:cubicBezTo>
                                <a:pt x="18000" y="9683"/>
                                <a:pt x="18114" y="9736"/>
                                <a:pt x="18217" y="9775"/>
                              </a:cubicBezTo>
                              <a:cubicBezTo>
                                <a:pt x="18396" y="9842"/>
                                <a:pt x="18580" y="9909"/>
                                <a:pt x="18759" y="9973"/>
                              </a:cubicBezTo>
                              <a:cubicBezTo>
                                <a:pt x="18775" y="9980"/>
                                <a:pt x="18786" y="9966"/>
                                <a:pt x="18770" y="9959"/>
                              </a:cubicBezTo>
                              <a:cubicBezTo>
                                <a:pt x="18569" y="9870"/>
                                <a:pt x="18369" y="9782"/>
                                <a:pt x="18163" y="9698"/>
                              </a:cubicBezTo>
                              <a:cubicBezTo>
                                <a:pt x="18157" y="9698"/>
                                <a:pt x="18157" y="9694"/>
                                <a:pt x="18152" y="9694"/>
                              </a:cubicBezTo>
                              <a:cubicBezTo>
                                <a:pt x="18336" y="9712"/>
                                <a:pt x="18504" y="9761"/>
                                <a:pt x="18672" y="9821"/>
                              </a:cubicBezTo>
                              <a:cubicBezTo>
                                <a:pt x="18851" y="9888"/>
                                <a:pt x="19036" y="9955"/>
                                <a:pt x="19214" y="10019"/>
                              </a:cubicBezTo>
                              <a:cubicBezTo>
                                <a:pt x="19231" y="10026"/>
                                <a:pt x="19242" y="10008"/>
                                <a:pt x="19231" y="10005"/>
                              </a:cubicBezTo>
                              <a:cubicBezTo>
                                <a:pt x="19084" y="9937"/>
                                <a:pt x="18933" y="9860"/>
                                <a:pt x="18770" y="9793"/>
                              </a:cubicBezTo>
                              <a:cubicBezTo>
                                <a:pt x="19041" y="9846"/>
                                <a:pt x="19301" y="9909"/>
                                <a:pt x="19561" y="9983"/>
                              </a:cubicBezTo>
                              <a:cubicBezTo>
                                <a:pt x="19589" y="9990"/>
                                <a:pt x="19610" y="9966"/>
                                <a:pt x="19583" y="9959"/>
                              </a:cubicBezTo>
                              <a:cubicBezTo>
                                <a:pt x="19280" y="9860"/>
                                <a:pt x="18970" y="9772"/>
                                <a:pt x="18656" y="9701"/>
                              </a:cubicBezTo>
                              <a:cubicBezTo>
                                <a:pt x="18775" y="9698"/>
                                <a:pt x="18895" y="9694"/>
                                <a:pt x="19008" y="9687"/>
                              </a:cubicBezTo>
                              <a:cubicBezTo>
                                <a:pt x="19025" y="9687"/>
                                <a:pt x="19025" y="9673"/>
                                <a:pt x="19008" y="9669"/>
                              </a:cubicBezTo>
                              <a:cubicBezTo>
                                <a:pt x="18819" y="9662"/>
                                <a:pt x="18629" y="9655"/>
                                <a:pt x="18439" y="9655"/>
                              </a:cubicBezTo>
                              <a:cubicBezTo>
                                <a:pt x="18369" y="9641"/>
                                <a:pt x="18304" y="9631"/>
                                <a:pt x="18233" y="9616"/>
                              </a:cubicBezTo>
                              <a:cubicBezTo>
                                <a:pt x="18385" y="9606"/>
                                <a:pt x="18542" y="9585"/>
                                <a:pt x="18683" y="9560"/>
                              </a:cubicBezTo>
                              <a:cubicBezTo>
                                <a:pt x="18699" y="9556"/>
                                <a:pt x="18694" y="9539"/>
                                <a:pt x="18678" y="9542"/>
                              </a:cubicBezTo>
                              <a:cubicBezTo>
                                <a:pt x="18423" y="9560"/>
                                <a:pt x="18174" y="9567"/>
                                <a:pt x="17924" y="9571"/>
                              </a:cubicBezTo>
                              <a:cubicBezTo>
                                <a:pt x="17864" y="9564"/>
                                <a:pt x="17810" y="9553"/>
                                <a:pt x="17751" y="9549"/>
                              </a:cubicBezTo>
                              <a:cubicBezTo>
                                <a:pt x="17908" y="9532"/>
                                <a:pt x="18060" y="9500"/>
                                <a:pt x="18201" y="9465"/>
                              </a:cubicBezTo>
                              <a:cubicBezTo>
                                <a:pt x="18222" y="9461"/>
                                <a:pt x="18211" y="9440"/>
                                <a:pt x="18190" y="9444"/>
                              </a:cubicBezTo>
                              <a:cubicBezTo>
                                <a:pt x="17892" y="9497"/>
                                <a:pt x="17599" y="9507"/>
                                <a:pt x="17295" y="9514"/>
                              </a:cubicBezTo>
                              <a:cubicBezTo>
                                <a:pt x="17279" y="9514"/>
                                <a:pt x="17257" y="9514"/>
                                <a:pt x="17241" y="9514"/>
                              </a:cubicBezTo>
                              <a:cubicBezTo>
                                <a:pt x="17263" y="9511"/>
                                <a:pt x="17284" y="9507"/>
                                <a:pt x="17301" y="9500"/>
                              </a:cubicBezTo>
                              <a:cubicBezTo>
                                <a:pt x="17480" y="9465"/>
                                <a:pt x="17658" y="9419"/>
                                <a:pt x="17827" y="9366"/>
                              </a:cubicBezTo>
                              <a:cubicBezTo>
                                <a:pt x="17843" y="9362"/>
                                <a:pt x="17832" y="9345"/>
                                <a:pt x="17816" y="9348"/>
                              </a:cubicBezTo>
                              <a:cubicBezTo>
                                <a:pt x="17648" y="9387"/>
                                <a:pt x="17474" y="9419"/>
                                <a:pt x="17301" y="9447"/>
                              </a:cubicBezTo>
                              <a:cubicBezTo>
                                <a:pt x="17170" y="9468"/>
                                <a:pt x="17030" y="9497"/>
                                <a:pt x="16889" y="9507"/>
                              </a:cubicBezTo>
                              <a:cubicBezTo>
                                <a:pt x="16910" y="9486"/>
                                <a:pt x="16932" y="9465"/>
                                <a:pt x="16948" y="9444"/>
                              </a:cubicBezTo>
                              <a:cubicBezTo>
                                <a:pt x="17095" y="9394"/>
                                <a:pt x="17252" y="9341"/>
                                <a:pt x="17393" y="9278"/>
                              </a:cubicBezTo>
                              <a:cubicBezTo>
                                <a:pt x="18537" y="9274"/>
                                <a:pt x="19458" y="9772"/>
                                <a:pt x="20358" y="10181"/>
                              </a:cubicBezTo>
                              <a:close/>
                              <a:moveTo>
                                <a:pt x="20630" y="8121"/>
                              </a:moveTo>
                              <a:cubicBezTo>
                                <a:pt x="20635" y="8004"/>
                                <a:pt x="20635" y="7888"/>
                                <a:pt x="20635" y="7771"/>
                              </a:cubicBezTo>
                              <a:cubicBezTo>
                                <a:pt x="20635" y="7764"/>
                                <a:pt x="20619" y="7764"/>
                                <a:pt x="20619" y="7771"/>
                              </a:cubicBezTo>
                              <a:cubicBezTo>
                                <a:pt x="20608" y="7846"/>
                                <a:pt x="20602" y="7920"/>
                                <a:pt x="20592" y="7990"/>
                              </a:cubicBezTo>
                              <a:cubicBezTo>
                                <a:pt x="20543" y="7824"/>
                                <a:pt x="20483" y="7662"/>
                                <a:pt x="20429" y="7507"/>
                              </a:cubicBezTo>
                              <a:cubicBezTo>
                                <a:pt x="20423" y="7489"/>
                                <a:pt x="20386" y="7496"/>
                                <a:pt x="20391" y="7514"/>
                              </a:cubicBezTo>
                              <a:cubicBezTo>
                                <a:pt x="20440" y="7694"/>
                                <a:pt x="20472" y="7867"/>
                                <a:pt x="20494" y="8040"/>
                              </a:cubicBezTo>
                              <a:cubicBezTo>
                                <a:pt x="20440" y="7966"/>
                                <a:pt x="20375" y="7895"/>
                                <a:pt x="20293" y="7831"/>
                              </a:cubicBezTo>
                              <a:cubicBezTo>
                                <a:pt x="20288" y="7828"/>
                                <a:pt x="20272" y="7831"/>
                                <a:pt x="20277" y="7839"/>
                              </a:cubicBezTo>
                              <a:cubicBezTo>
                                <a:pt x="20386" y="7934"/>
                                <a:pt x="20456" y="8033"/>
                                <a:pt x="20499" y="8142"/>
                              </a:cubicBezTo>
                              <a:cubicBezTo>
                                <a:pt x="20505" y="8188"/>
                                <a:pt x="20505" y="8230"/>
                                <a:pt x="20510" y="8276"/>
                              </a:cubicBezTo>
                              <a:cubicBezTo>
                                <a:pt x="20510" y="8272"/>
                                <a:pt x="20505" y="8269"/>
                                <a:pt x="20505" y="8265"/>
                              </a:cubicBezTo>
                              <a:cubicBezTo>
                                <a:pt x="20445" y="8191"/>
                                <a:pt x="20375" y="8085"/>
                                <a:pt x="20255" y="8047"/>
                              </a:cubicBezTo>
                              <a:cubicBezTo>
                                <a:pt x="20245" y="8043"/>
                                <a:pt x="20239" y="8054"/>
                                <a:pt x="20245" y="8057"/>
                              </a:cubicBezTo>
                              <a:cubicBezTo>
                                <a:pt x="20364" y="8114"/>
                                <a:pt x="20445" y="8248"/>
                                <a:pt x="20494" y="8332"/>
                              </a:cubicBezTo>
                              <a:cubicBezTo>
                                <a:pt x="20499" y="8346"/>
                                <a:pt x="20510" y="8357"/>
                                <a:pt x="20516" y="8371"/>
                              </a:cubicBezTo>
                              <a:cubicBezTo>
                                <a:pt x="20516" y="8435"/>
                                <a:pt x="20516" y="8498"/>
                                <a:pt x="20516" y="8562"/>
                              </a:cubicBezTo>
                              <a:cubicBezTo>
                                <a:pt x="20461" y="8473"/>
                                <a:pt x="20391" y="8389"/>
                                <a:pt x="20299" y="8311"/>
                              </a:cubicBezTo>
                              <a:cubicBezTo>
                                <a:pt x="20288" y="8301"/>
                                <a:pt x="20261" y="8311"/>
                                <a:pt x="20272" y="8322"/>
                              </a:cubicBezTo>
                              <a:cubicBezTo>
                                <a:pt x="20391" y="8438"/>
                                <a:pt x="20461" y="8562"/>
                                <a:pt x="20505" y="8692"/>
                              </a:cubicBezTo>
                              <a:cubicBezTo>
                                <a:pt x="20499" y="8731"/>
                                <a:pt x="20499" y="8770"/>
                                <a:pt x="20494" y="8809"/>
                              </a:cubicBezTo>
                              <a:cubicBezTo>
                                <a:pt x="20380" y="8713"/>
                                <a:pt x="20283" y="8622"/>
                                <a:pt x="20223" y="8502"/>
                              </a:cubicBezTo>
                              <a:cubicBezTo>
                                <a:pt x="20136" y="8325"/>
                                <a:pt x="20158" y="8124"/>
                                <a:pt x="20180" y="7941"/>
                              </a:cubicBezTo>
                              <a:cubicBezTo>
                                <a:pt x="20212" y="7704"/>
                                <a:pt x="20353" y="7433"/>
                                <a:pt x="20245" y="7200"/>
                              </a:cubicBezTo>
                              <a:cubicBezTo>
                                <a:pt x="20564" y="7493"/>
                                <a:pt x="20814" y="7870"/>
                                <a:pt x="20836" y="8241"/>
                              </a:cubicBezTo>
                              <a:cubicBezTo>
                                <a:pt x="20776" y="8315"/>
                                <a:pt x="20722" y="8396"/>
                                <a:pt x="20678" y="8477"/>
                              </a:cubicBezTo>
                              <a:cubicBezTo>
                                <a:pt x="20678" y="8452"/>
                                <a:pt x="20673" y="8424"/>
                                <a:pt x="20673" y="8399"/>
                              </a:cubicBezTo>
                              <a:cubicBezTo>
                                <a:pt x="20684" y="8269"/>
                                <a:pt x="20700" y="8142"/>
                                <a:pt x="20760" y="8015"/>
                              </a:cubicBezTo>
                              <a:cubicBezTo>
                                <a:pt x="20765" y="8001"/>
                                <a:pt x="20738" y="7997"/>
                                <a:pt x="20733" y="8011"/>
                              </a:cubicBezTo>
                              <a:cubicBezTo>
                                <a:pt x="20695" y="8078"/>
                                <a:pt x="20667" y="8145"/>
                                <a:pt x="20646" y="8216"/>
                              </a:cubicBezTo>
                              <a:cubicBezTo>
                                <a:pt x="20646" y="8184"/>
                                <a:pt x="20635" y="8152"/>
                                <a:pt x="20630" y="8121"/>
                              </a:cubicBezTo>
                              <a:close/>
                              <a:moveTo>
                                <a:pt x="20684" y="8685"/>
                              </a:moveTo>
                              <a:cubicBezTo>
                                <a:pt x="20727" y="8562"/>
                                <a:pt x="20781" y="8438"/>
                                <a:pt x="20846" y="8318"/>
                              </a:cubicBezTo>
                              <a:cubicBezTo>
                                <a:pt x="20841" y="8484"/>
                                <a:pt x="20787" y="8646"/>
                                <a:pt x="20662" y="8798"/>
                              </a:cubicBezTo>
                              <a:cubicBezTo>
                                <a:pt x="20673" y="8759"/>
                                <a:pt x="20678" y="8724"/>
                                <a:pt x="20684" y="8685"/>
                              </a:cubicBezTo>
                              <a:close/>
                              <a:moveTo>
                                <a:pt x="19307" y="14181"/>
                              </a:moveTo>
                              <a:cubicBezTo>
                                <a:pt x="19149" y="14224"/>
                                <a:pt x="18992" y="14255"/>
                                <a:pt x="18824" y="14280"/>
                              </a:cubicBezTo>
                              <a:cubicBezTo>
                                <a:pt x="18786" y="14287"/>
                                <a:pt x="18802" y="14326"/>
                                <a:pt x="18840" y="14319"/>
                              </a:cubicBezTo>
                              <a:cubicBezTo>
                                <a:pt x="19003" y="14287"/>
                                <a:pt x="19160" y="14245"/>
                                <a:pt x="19312" y="14195"/>
                              </a:cubicBezTo>
                              <a:cubicBezTo>
                                <a:pt x="19328" y="14192"/>
                                <a:pt x="19323" y="14178"/>
                                <a:pt x="19307" y="14181"/>
                              </a:cubicBezTo>
                              <a:close/>
                              <a:moveTo>
                                <a:pt x="21361" y="7087"/>
                              </a:moveTo>
                              <a:cubicBezTo>
                                <a:pt x="21405" y="7182"/>
                                <a:pt x="21459" y="7278"/>
                                <a:pt x="21530" y="7369"/>
                              </a:cubicBezTo>
                              <a:lnTo>
                                <a:pt x="21530" y="7285"/>
                              </a:lnTo>
                              <a:cubicBezTo>
                                <a:pt x="21475" y="7221"/>
                                <a:pt x="21427" y="7154"/>
                                <a:pt x="21383" y="7087"/>
                              </a:cubicBezTo>
                              <a:cubicBezTo>
                                <a:pt x="21372" y="7077"/>
                                <a:pt x="21356" y="7077"/>
                                <a:pt x="21361" y="7087"/>
                              </a:cubicBezTo>
                              <a:close/>
                              <a:moveTo>
                                <a:pt x="19518" y="2473"/>
                              </a:moveTo>
                              <a:cubicBezTo>
                                <a:pt x="19242" y="2646"/>
                                <a:pt x="18846" y="2836"/>
                                <a:pt x="18455" y="2868"/>
                              </a:cubicBezTo>
                              <a:cubicBezTo>
                                <a:pt x="18412" y="2872"/>
                                <a:pt x="18412" y="2914"/>
                                <a:pt x="18455" y="2914"/>
                              </a:cubicBezTo>
                              <a:cubicBezTo>
                                <a:pt x="18943" y="2896"/>
                                <a:pt x="19323" y="2808"/>
                                <a:pt x="19664" y="2572"/>
                              </a:cubicBezTo>
                              <a:cubicBezTo>
                                <a:pt x="19946" y="2378"/>
                                <a:pt x="20142" y="2117"/>
                                <a:pt x="20120" y="1845"/>
                              </a:cubicBezTo>
                              <a:cubicBezTo>
                                <a:pt x="20120" y="1827"/>
                                <a:pt x="20082" y="1827"/>
                                <a:pt x="20082" y="1845"/>
                              </a:cubicBezTo>
                              <a:cubicBezTo>
                                <a:pt x="20066" y="2113"/>
                                <a:pt x="19805" y="2293"/>
                                <a:pt x="19518" y="2473"/>
                              </a:cubicBezTo>
                              <a:close/>
                              <a:moveTo>
                                <a:pt x="21177" y="7133"/>
                              </a:moveTo>
                              <a:cubicBezTo>
                                <a:pt x="21193" y="7158"/>
                                <a:pt x="21210" y="7182"/>
                                <a:pt x="21226" y="7207"/>
                              </a:cubicBezTo>
                              <a:cubicBezTo>
                                <a:pt x="21237" y="7221"/>
                                <a:pt x="21264" y="7207"/>
                                <a:pt x="21253" y="7196"/>
                              </a:cubicBezTo>
                              <a:cubicBezTo>
                                <a:pt x="21231" y="7175"/>
                                <a:pt x="21210" y="7151"/>
                                <a:pt x="21188" y="7129"/>
                              </a:cubicBezTo>
                              <a:cubicBezTo>
                                <a:pt x="21183" y="7122"/>
                                <a:pt x="21172" y="7126"/>
                                <a:pt x="21177" y="7133"/>
                              </a:cubicBezTo>
                              <a:close/>
                              <a:moveTo>
                                <a:pt x="20825" y="1044"/>
                              </a:moveTo>
                              <a:cubicBezTo>
                                <a:pt x="20960" y="1023"/>
                                <a:pt x="21096" y="1009"/>
                                <a:pt x="21237" y="1002"/>
                              </a:cubicBezTo>
                              <a:cubicBezTo>
                                <a:pt x="21329" y="995"/>
                                <a:pt x="21421" y="991"/>
                                <a:pt x="21513" y="991"/>
                              </a:cubicBezTo>
                              <a:cubicBezTo>
                                <a:pt x="21519" y="991"/>
                                <a:pt x="21524" y="991"/>
                                <a:pt x="21524" y="991"/>
                              </a:cubicBezTo>
                              <a:lnTo>
                                <a:pt x="21524" y="543"/>
                              </a:lnTo>
                              <a:cubicBezTo>
                                <a:pt x="21389" y="660"/>
                                <a:pt x="21220" y="762"/>
                                <a:pt x="21074" y="875"/>
                              </a:cubicBezTo>
                              <a:cubicBezTo>
                                <a:pt x="20906" y="889"/>
                                <a:pt x="20743" y="914"/>
                                <a:pt x="20586" y="942"/>
                              </a:cubicBezTo>
                              <a:cubicBezTo>
                                <a:pt x="20586" y="942"/>
                                <a:pt x="20586" y="938"/>
                                <a:pt x="20581" y="938"/>
                              </a:cubicBezTo>
                              <a:cubicBezTo>
                                <a:pt x="20716" y="896"/>
                                <a:pt x="20857" y="850"/>
                                <a:pt x="20993" y="804"/>
                              </a:cubicBezTo>
                              <a:cubicBezTo>
                                <a:pt x="21014" y="797"/>
                                <a:pt x="20998" y="776"/>
                                <a:pt x="20977" y="780"/>
                              </a:cubicBezTo>
                              <a:cubicBezTo>
                                <a:pt x="20830" y="818"/>
                                <a:pt x="20684" y="857"/>
                                <a:pt x="20537" y="896"/>
                              </a:cubicBezTo>
                              <a:cubicBezTo>
                                <a:pt x="20521" y="882"/>
                                <a:pt x="20505" y="864"/>
                                <a:pt x="20489" y="850"/>
                              </a:cubicBezTo>
                              <a:cubicBezTo>
                                <a:pt x="20722" y="758"/>
                                <a:pt x="20966" y="670"/>
                                <a:pt x="21204" y="589"/>
                              </a:cubicBezTo>
                              <a:cubicBezTo>
                                <a:pt x="21226" y="582"/>
                                <a:pt x="21204" y="564"/>
                                <a:pt x="21188" y="571"/>
                              </a:cubicBezTo>
                              <a:cubicBezTo>
                                <a:pt x="20933" y="646"/>
                                <a:pt x="20684" y="723"/>
                                <a:pt x="20440" y="808"/>
                              </a:cubicBezTo>
                              <a:cubicBezTo>
                                <a:pt x="20424" y="790"/>
                                <a:pt x="20402" y="773"/>
                                <a:pt x="20386" y="755"/>
                              </a:cubicBezTo>
                              <a:cubicBezTo>
                                <a:pt x="20716" y="614"/>
                                <a:pt x="21047" y="480"/>
                                <a:pt x="21410" y="370"/>
                              </a:cubicBezTo>
                              <a:cubicBezTo>
                                <a:pt x="21427" y="367"/>
                                <a:pt x="21416" y="349"/>
                                <a:pt x="21399" y="353"/>
                              </a:cubicBezTo>
                              <a:cubicBezTo>
                                <a:pt x="21025" y="441"/>
                                <a:pt x="20662" y="554"/>
                                <a:pt x="20326" y="698"/>
                              </a:cubicBezTo>
                              <a:cubicBezTo>
                                <a:pt x="20320" y="695"/>
                                <a:pt x="20315" y="688"/>
                                <a:pt x="20310" y="681"/>
                              </a:cubicBezTo>
                              <a:cubicBezTo>
                                <a:pt x="20657" y="515"/>
                                <a:pt x="21009" y="353"/>
                                <a:pt x="21383" y="212"/>
                              </a:cubicBezTo>
                              <a:cubicBezTo>
                                <a:pt x="21405" y="201"/>
                                <a:pt x="21389" y="180"/>
                                <a:pt x="21361" y="187"/>
                              </a:cubicBezTo>
                              <a:cubicBezTo>
                                <a:pt x="20977" y="307"/>
                                <a:pt x="20597" y="448"/>
                                <a:pt x="20261" y="621"/>
                              </a:cubicBezTo>
                              <a:cubicBezTo>
                                <a:pt x="20250" y="610"/>
                                <a:pt x="20245" y="596"/>
                                <a:pt x="20234" y="586"/>
                              </a:cubicBezTo>
                              <a:cubicBezTo>
                                <a:pt x="20570" y="413"/>
                                <a:pt x="20906" y="247"/>
                                <a:pt x="21275" y="99"/>
                              </a:cubicBezTo>
                              <a:cubicBezTo>
                                <a:pt x="21286" y="95"/>
                                <a:pt x="21275" y="88"/>
                                <a:pt x="21269" y="92"/>
                              </a:cubicBezTo>
                              <a:cubicBezTo>
                                <a:pt x="20890" y="205"/>
                                <a:pt x="20516" y="346"/>
                                <a:pt x="20190" y="519"/>
                              </a:cubicBezTo>
                              <a:cubicBezTo>
                                <a:pt x="20185" y="512"/>
                                <a:pt x="20180" y="501"/>
                                <a:pt x="20174" y="494"/>
                              </a:cubicBezTo>
                              <a:cubicBezTo>
                                <a:pt x="20293" y="427"/>
                                <a:pt x="20413" y="360"/>
                                <a:pt x="20537" y="293"/>
                              </a:cubicBezTo>
                              <a:cubicBezTo>
                                <a:pt x="20722" y="198"/>
                                <a:pt x="20928" y="81"/>
                                <a:pt x="21155" y="32"/>
                              </a:cubicBezTo>
                              <a:cubicBezTo>
                                <a:pt x="21177" y="28"/>
                                <a:pt x="21166" y="11"/>
                                <a:pt x="21145" y="11"/>
                              </a:cubicBezTo>
                              <a:cubicBezTo>
                                <a:pt x="20911" y="39"/>
                                <a:pt x="20705" y="141"/>
                                <a:pt x="20521" y="226"/>
                              </a:cubicBezTo>
                              <a:cubicBezTo>
                                <a:pt x="20386" y="286"/>
                                <a:pt x="20255" y="353"/>
                                <a:pt x="20131" y="420"/>
                              </a:cubicBezTo>
                              <a:cubicBezTo>
                                <a:pt x="20125" y="409"/>
                                <a:pt x="20120" y="399"/>
                                <a:pt x="20114" y="388"/>
                              </a:cubicBezTo>
                              <a:cubicBezTo>
                                <a:pt x="20304" y="233"/>
                                <a:pt x="20586" y="120"/>
                                <a:pt x="20830" y="7"/>
                              </a:cubicBezTo>
                              <a:lnTo>
                                <a:pt x="20733" y="7"/>
                              </a:lnTo>
                              <a:cubicBezTo>
                                <a:pt x="20586" y="56"/>
                                <a:pt x="20445" y="113"/>
                                <a:pt x="20315" y="176"/>
                              </a:cubicBezTo>
                              <a:cubicBezTo>
                                <a:pt x="20234" y="215"/>
                                <a:pt x="20142" y="258"/>
                                <a:pt x="20077" y="307"/>
                              </a:cubicBezTo>
                              <a:cubicBezTo>
                                <a:pt x="20077" y="275"/>
                                <a:pt x="20077" y="243"/>
                                <a:pt x="20066" y="215"/>
                              </a:cubicBezTo>
                              <a:cubicBezTo>
                                <a:pt x="20190" y="145"/>
                                <a:pt x="20315" y="74"/>
                                <a:pt x="20445" y="7"/>
                              </a:cubicBezTo>
                              <a:lnTo>
                                <a:pt x="20348" y="7"/>
                              </a:lnTo>
                              <a:cubicBezTo>
                                <a:pt x="20245" y="56"/>
                                <a:pt x="20136" y="109"/>
                                <a:pt x="20039" y="162"/>
                              </a:cubicBezTo>
                              <a:cubicBezTo>
                                <a:pt x="20022" y="141"/>
                                <a:pt x="20006" y="120"/>
                                <a:pt x="19979" y="102"/>
                              </a:cubicBezTo>
                              <a:cubicBezTo>
                                <a:pt x="20022" y="74"/>
                                <a:pt x="20066" y="42"/>
                                <a:pt x="20109" y="7"/>
                              </a:cubicBezTo>
                              <a:lnTo>
                                <a:pt x="19990" y="7"/>
                              </a:lnTo>
                              <a:cubicBezTo>
                                <a:pt x="19963" y="25"/>
                                <a:pt x="19936" y="42"/>
                                <a:pt x="19914" y="60"/>
                              </a:cubicBezTo>
                              <a:cubicBezTo>
                                <a:pt x="19914" y="60"/>
                                <a:pt x="19908" y="60"/>
                                <a:pt x="19908" y="56"/>
                              </a:cubicBezTo>
                              <a:cubicBezTo>
                                <a:pt x="19876" y="39"/>
                                <a:pt x="19849" y="25"/>
                                <a:pt x="19827" y="7"/>
                              </a:cubicBezTo>
                              <a:lnTo>
                                <a:pt x="19513" y="7"/>
                              </a:lnTo>
                              <a:cubicBezTo>
                                <a:pt x="19524" y="21"/>
                                <a:pt x="19540" y="35"/>
                                <a:pt x="19561" y="49"/>
                              </a:cubicBezTo>
                              <a:cubicBezTo>
                                <a:pt x="19572" y="56"/>
                                <a:pt x="19589" y="63"/>
                                <a:pt x="19605" y="71"/>
                              </a:cubicBezTo>
                              <a:cubicBezTo>
                                <a:pt x="19648" y="88"/>
                                <a:pt x="19702" y="99"/>
                                <a:pt x="19746" y="113"/>
                              </a:cubicBezTo>
                              <a:cubicBezTo>
                                <a:pt x="19767" y="120"/>
                                <a:pt x="19789" y="127"/>
                                <a:pt x="19805" y="138"/>
                              </a:cubicBezTo>
                              <a:cubicBezTo>
                                <a:pt x="19811" y="141"/>
                                <a:pt x="19816" y="145"/>
                                <a:pt x="19827" y="148"/>
                              </a:cubicBezTo>
                              <a:cubicBezTo>
                                <a:pt x="19876" y="187"/>
                                <a:pt x="19908" y="222"/>
                                <a:pt x="19930" y="265"/>
                              </a:cubicBezTo>
                              <a:cubicBezTo>
                                <a:pt x="19946" y="314"/>
                                <a:pt x="19930" y="367"/>
                                <a:pt x="19892" y="416"/>
                              </a:cubicBezTo>
                              <a:cubicBezTo>
                                <a:pt x="19887" y="427"/>
                                <a:pt x="19881" y="434"/>
                                <a:pt x="19870" y="444"/>
                              </a:cubicBezTo>
                              <a:cubicBezTo>
                                <a:pt x="19854" y="462"/>
                                <a:pt x="19838" y="480"/>
                                <a:pt x="19822" y="497"/>
                              </a:cubicBezTo>
                              <a:cubicBezTo>
                                <a:pt x="19811" y="508"/>
                                <a:pt x="19805" y="515"/>
                                <a:pt x="19795" y="522"/>
                              </a:cubicBezTo>
                              <a:cubicBezTo>
                                <a:pt x="19778" y="540"/>
                                <a:pt x="19757" y="554"/>
                                <a:pt x="19740" y="571"/>
                              </a:cubicBezTo>
                              <a:cubicBezTo>
                                <a:pt x="19702" y="603"/>
                                <a:pt x="19654" y="631"/>
                                <a:pt x="19605" y="660"/>
                              </a:cubicBezTo>
                              <a:cubicBezTo>
                                <a:pt x="19572" y="677"/>
                                <a:pt x="19540" y="695"/>
                                <a:pt x="19507" y="713"/>
                              </a:cubicBezTo>
                              <a:cubicBezTo>
                                <a:pt x="19496" y="720"/>
                                <a:pt x="19486" y="727"/>
                                <a:pt x="19469" y="734"/>
                              </a:cubicBezTo>
                              <a:cubicBezTo>
                                <a:pt x="19453" y="744"/>
                                <a:pt x="19437" y="751"/>
                                <a:pt x="19420" y="762"/>
                              </a:cubicBezTo>
                              <a:cubicBezTo>
                                <a:pt x="19377" y="787"/>
                                <a:pt x="19339" y="815"/>
                                <a:pt x="19307" y="843"/>
                              </a:cubicBezTo>
                              <a:cubicBezTo>
                                <a:pt x="19290" y="857"/>
                                <a:pt x="19280" y="875"/>
                                <a:pt x="19263" y="889"/>
                              </a:cubicBezTo>
                              <a:cubicBezTo>
                                <a:pt x="19247" y="910"/>
                                <a:pt x="19242" y="928"/>
                                <a:pt x="19236" y="945"/>
                              </a:cubicBezTo>
                              <a:cubicBezTo>
                                <a:pt x="19231" y="956"/>
                                <a:pt x="19231" y="967"/>
                                <a:pt x="19231" y="974"/>
                              </a:cubicBezTo>
                              <a:cubicBezTo>
                                <a:pt x="19231" y="981"/>
                                <a:pt x="19231" y="995"/>
                                <a:pt x="19231" y="1005"/>
                              </a:cubicBezTo>
                              <a:cubicBezTo>
                                <a:pt x="19231" y="1012"/>
                                <a:pt x="19231" y="1020"/>
                                <a:pt x="19236" y="1023"/>
                              </a:cubicBezTo>
                              <a:cubicBezTo>
                                <a:pt x="19242" y="1048"/>
                                <a:pt x="19258" y="1069"/>
                                <a:pt x="19269" y="1094"/>
                              </a:cubicBezTo>
                              <a:cubicBezTo>
                                <a:pt x="19274" y="1101"/>
                                <a:pt x="19274" y="1108"/>
                                <a:pt x="19280" y="1115"/>
                              </a:cubicBezTo>
                              <a:cubicBezTo>
                                <a:pt x="19285" y="1125"/>
                                <a:pt x="19285" y="1136"/>
                                <a:pt x="19290" y="1146"/>
                              </a:cubicBezTo>
                              <a:cubicBezTo>
                                <a:pt x="19301" y="1231"/>
                                <a:pt x="19263" y="1305"/>
                                <a:pt x="19182" y="1369"/>
                              </a:cubicBezTo>
                              <a:cubicBezTo>
                                <a:pt x="19171" y="1379"/>
                                <a:pt x="19160" y="1386"/>
                                <a:pt x="19144" y="1397"/>
                              </a:cubicBezTo>
                              <a:cubicBezTo>
                                <a:pt x="19101" y="1425"/>
                                <a:pt x="19046" y="1453"/>
                                <a:pt x="18998" y="1478"/>
                              </a:cubicBezTo>
                              <a:cubicBezTo>
                                <a:pt x="18943" y="1503"/>
                                <a:pt x="18895" y="1527"/>
                                <a:pt x="18840" y="1552"/>
                              </a:cubicBezTo>
                              <a:cubicBezTo>
                                <a:pt x="18732" y="1598"/>
                                <a:pt x="18624" y="1647"/>
                                <a:pt x="18531" y="1707"/>
                              </a:cubicBezTo>
                              <a:cubicBezTo>
                                <a:pt x="18510" y="1722"/>
                                <a:pt x="18488" y="1736"/>
                                <a:pt x="18466" y="1750"/>
                              </a:cubicBezTo>
                              <a:cubicBezTo>
                                <a:pt x="18407" y="1792"/>
                                <a:pt x="18347" y="1841"/>
                                <a:pt x="18293" y="1891"/>
                              </a:cubicBezTo>
                              <a:cubicBezTo>
                                <a:pt x="18222" y="1958"/>
                                <a:pt x="18163" y="2025"/>
                                <a:pt x="18114" y="2099"/>
                              </a:cubicBezTo>
                              <a:cubicBezTo>
                                <a:pt x="18103" y="2113"/>
                                <a:pt x="18092" y="2127"/>
                                <a:pt x="18081" y="2145"/>
                              </a:cubicBezTo>
                              <a:cubicBezTo>
                                <a:pt x="18060" y="2177"/>
                                <a:pt x="18038" y="2212"/>
                                <a:pt x="18022" y="2251"/>
                              </a:cubicBezTo>
                              <a:cubicBezTo>
                                <a:pt x="18011" y="2268"/>
                                <a:pt x="18000" y="2289"/>
                                <a:pt x="17995" y="2307"/>
                              </a:cubicBezTo>
                              <a:cubicBezTo>
                                <a:pt x="17973" y="2349"/>
                                <a:pt x="17957" y="2395"/>
                                <a:pt x="17946" y="2441"/>
                              </a:cubicBezTo>
                              <a:cubicBezTo>
                                <a:pt x="17935" y="2476"/>
                                <a:pt x="17924" y="2512"/>
                                <a:pt x="17924" y="2547"/>
                              </a:cubicBezTo>
                              <a:cubicBezTo>
                                <a:pt x="17924" y="2551"/>
                                <a:pt x="17924" y="2551"/>
                                <a:pt x="17924" y="2554"/>
                              </a:cubicBezTo>
                              <a:cubicBezTo>
                                <a:pt x="17902" y="2455"/>
                                <a:pt x="17897" y="2353"/>
                                <a:pt x="17908" y="2251"/>
                              </a:cubicBezTo>
                              <a:cubicBezTo>
                                <a:pt x="17924" y="2078"/>
                                <a:pt x="17973" y="1905"/>
                                <a:pt x="18043" y="1760"/>
                              </a:cubicBezTo>
                              <a:cubicBezTo>
                                <a:pt x="18070" y="1707"/>
                                <a:pt x="18098" y="1654"/>
                                <a:pt x="18136" y="1605"/>
                              </a:cubicBezTo>
                              <a:cubicBezTo>
                                <a:pt x="18157" y="1570"/>
                                <a:pt x="18184" y="1538"/>
                                <a:pt x="18211" y="1506"/>
                              </a:cubicBezTo>
                              <a:cubicBezTo>
                                <a:pt x="18342" y="1344"/>
                                <a:pt x="18504" y="1189"/>
                                <a:pt x="18651" y="1030"/>
                              </a:cubicBezTo>
                              <a:cubicBezTo>
                                <a:pt x="18667" y="1016"/>
                                <a:pt x="18678" y="998"/>
                                <a:pt x="18694" y="984"/>
                              </a:cubicBezTo>
                              <a:cubicBezTo>
                                <a:pt x="18781" y="889"/>
                                <a:pt x="18857" y="787"/>
                                <a:pt x="18922" y="684"/>
                              </a:cubicBezTo>
                              <a:cubicBezTo>
                                <a:pt x="19019" y="526"/>
                                <a:pt x="19084" y="353"/>
                                <a:pt x="19084" y="183"/>
                              </a:cubicBezTo>
                              <a:cubicBezTo>
                                <a:pt x="19084" y="123"/>
                                <a:pt x="19074" y="60"/>
                                <a:pt x="19052" y="0"/>
                              </a:cubicBezTo>
                              <a:lnTo>
                                <a:pt x="18943" y="0"/>
                              </a:lnTo>
                              <a:cubicBezTo>
                                <a:pt x="18976" y="102"/>
                                <a:pt x="18976" y="208"/>
                                <a:pt x="18954" y="310"/>
                              </a:cubicBezTo>
                              <a:cubicBezTo>
                                <a:pt x="18933" y="212"/>
                                <a:pt x="18911" y="113"/>
                                <a:pt x="18889" y="11"/>
                              </a:cubicBezTo>
                              <a:cubicBezTo>
                                <a:pt x="18889" y="0"/>
                                <a:pt x="18862" y="4"/>
                                <a:pt x="18867" y="14"/>
                              </a:cubicBezTo>
                              <a:cubicBezTo>
                                <a:pt x="18873" y="134"/>
                                <a:pt x="18873" y="254"/>
                                <a:pt x="18884" y="374"/>
                              </a:cubicBezTo>
                              <a:cubicBezTo>
                                <a:pt x="18851" y="370"/>
                                <a:pt x="18824" y="367"/>
                                <a:pt x="18792" y="363"/>
                              </a:cubicBezTo>
                              <a:cubicBezTo>
                                <a:pt x="18781" y="250"/>
                                <a:pt x="18759" y="141"/>
                                <a:pt x="18748" y="28"/>
                              </a:cubicBezTo>
                              <a:cubicBezTo>
                                <a:pt x="18748" y="14"/>
                                <a:pt x="18716" y="14"/>
                                <a:pt x="18716" y="28"/>
                              </a:cubicBezTo>
                              <a:cubicBezTo>
                                <a:pt x="18710" y="134"/>
                                <a:pt x="18705" y="243"/>
                                <a:pt x="18710" y="349"/>
                              </a:cubicBezTo>
                              <a:cubicBezTo>
                                <a:pt x="18689" y="346"/>
                                <a:pt x="18661" y="339"/>
                                <a:pt x="18640" y="335"/>
                              </a:cubicBezTo>
                              <a:cubicBezTo>
                                <a:pt x="18634" y="293"/>
                                <a:pt x="18618" y="250"/>
                                <a:pt x="18613" y="212"/>
                              </a:cubicBezTo>
                              <a:cubicBezTo>
                                <a:pt x="18602" y="141"/>
                                <a:pt x="18591" y="74"/>
                                <a:pt x="18591" y="4"/>
                              </a:cubicBezTo>
                              <a:cubicBezTo>
                                <a:pt x="18591" y="4"/>
                                <a:pt x="18591" y="0"/>
                                <a:pt x="18591" y="0"/>
                              </a:cubicBezTo>
                              <a:lnTo>
                                <a:pt x="18569" y="0"/>
                              </a:lnTo>
                              <a:cubicBezTo>
                                <a:pt x="18569" y="0"/>
                                <a:pt x="18569" y="4"/>
                                <a:pt x="18564" y="4"/>
                              </a:cubicBezTo>
                              <a:cubicBezTo>
                                <a:pt x="18548" y="109"/>
                                <a:pt x="18558" y="212"/>
                                <a:pt x="18564" y="314"/>
                              </a:cubicBezTo>
                              <a:cubicBezTo>
                                <a:pt x="18520" y="300"/>
                                <a:pt x="18472" y="286"/>
                                <a:pt x="18428" y="268"/>
                              </a:cubicBezTo>
                              <a:cubicBezTo>
                                <a:pt x="18401" y="180"/>
                                <a:pt x="18380" y="95"/>
                                <a:pt x="18358" y="7"/>
                              </a:cubicBezTo>
                              <a:cubicBezTo>
                                <a:pt x="18358" y="4"/>
                                <a:pt x="18352" y="4"/>
                                <a:pt x="18352" y="0"/>
                              </a:cubicBezTo>
                              <a:lnTo>
                                <a:pt x="18331" y="0"/>
                              </a:lnTo>
                              <a:cubicBezTo>
                                <a:pt x="18331" y="0"/>
                                <a:pt x="18325" y="4"/>
                                <a:pt x="18325" y="7"/>
                              </a:cubicBezTo>
                              <a:cubicBezTo>
                                <a:pt x="18325" y="56"/>
                                <a:pt x="18325" y="109"/>
                                <a:pt x="18331" y="159"/>
                              </a:cubicBezTo>
                              <a:cubicBezTo>
                                <a:pt x="18331" y="159"/>
                                <a:pt x="18325" y="155"/>
                                <a:pt x="18325" y="152"/>
                              </a:cubicBezTo>
                              <a:cubicBezTo>
                                <a:pt x="18314" y="145"/>
                                <a:pt x="18304" y="138"/>
                                <a:pt x="18293" y="134"/>
                              </a:cubicBezTo>
                              <a:cubicBezTo>
                                <a:pt x="18271" y="123"/>
                                <a:pt x="18255" y="116"/>
                                <a:pt x="18233" y="109"/>
                              </a:cubicBezTo>
                              <a:cubicBezTo>
                                <a:pt x="18228" y="74"/>
                                <a:pt x="18217" y="35"/>
                                <a:pt x="18206" y="0"/>
                              </a:cubicBezTo>
                              <a:lnTo>
                                <a:pt x="18146" y="0"/>
                              </a:lnTo>
                              <a:cubicBezTo>
                                <a:pt x="18152" y="32"/>
                                <a:pt x="18152" y="60"/>
                                <a:pt x="18152" y="92"/>
                              </a:cubicBezTo>
                              <a:cubicBezTo>
                                <a:pt x="18130" y="85"/>
                                <a:pt x="18103" y="81"/>
                                <a:pt x="18076" y="78"/>
                              </a:cubicBezTo>
                              <a:cubicBezTo>
                                <a:pt x="18070" y="63"/>
                                <a:pt x="18065" y="49"/>
                                <a:pt x="18054" y="35"/>
                              </a:cubicBezTo>
                              <a:cubicBezTo>
                                <a:pt x="18049" y="25"/>
                                <a:pt x="18043" y="11"/>
                                <a:pt x="18033" y="0"/>
                              </a:cubicBezTo>
                              <a:lnTo>
                                <a:pt x="18011" y="0"/>
                              </a:lnTo>
                              <a:cubicBezTo>
                                <a:pt x="18011" y="14"/>
                                <a:pt x="18011" y="25"/>
                                <a:pt x="18016" y="39"/>
                              </a:cubicBezTo>
                              <a:cubicBezTo>
                                <a:pt x="18016" y="49"/>
                                <a:pt x="18022" y="60"/>
                                <a:pt x="18022" y="71"/>
                              </a:cubicBezTo>
                              <a:cubicBezTo>
                                <a:pt x="18022" y="71"/>
                                <a:pt x="18016" y="71"/>
                                <a:pt x="18016" y="71"/>
                              </a:cubicBezTo>
                              <a:cubicBezTo>
                                <a:pt x="18011" y="71"/>
                                <a:pt x="18005" y="71"/>
                                <a:pt x="18005" y="71"/>
                              </a:cubicBezTo>
                              <a:cubicBezTo>
                                <a:pt x="17984" y="67"/>
                                <a:pt x="17957" y="67"/>
                                <a:pt x="17935" y="67"/>
                              </a:cubicBezTo>
                              <a:cubicBezTo>
                                <a:pt x="17924" y="46"/>
                                <a:pt x="17913" y="25"/>
                                <a:pt x="17908" y="4"/>
                              </a:cubicBezTo>
                              <a:lnTo>
                                <a:pt x="17875" y="4"/>
                              </a:lnTo>
                              <a:cubicBezTo>
                                <a:pt x="17875" y="25"/>
                                <a:pt x="17881" y="46"/>
                                <a:pt x="17886" y="67"/>
                              </a:cubicBezTo>
                              <a:cubicBezTo>
                                <a:pt x="17859" y="67"/>
                                <a:pt x="17832" y="71"/>
                                <a:pt x="17805" y="74"/>
                              </a:cubicBezTo>
                              <a:cubicBezTo>
                                <a:pt x="17794" y="53"/>
                                <a:pt x="17783" y="28"/>
                                <a:pt x="17778" y="7"/>
                              </a:cubicBezTo>
                              <a:cubicBezTo>
                                <a:pt x="17778" y="7"/>
                                <a:pt x="17778" y="7"/>
                                <a:pt x="17778" y="7"/>
                              </a:cubicBezTo>
                              <a:lnTo>
                                <a:pt x="17756" y="7"/>
                              </a:lnTo>
                              <a:cubicBezTo>
                                <a:pt x="17756" y="7"/>
                                <a:pt x="17756" y="11"/>
                                <a:pt x="17756" y="11"/>
                              </a:cubicBezTo>
                              <a:cubicBezTo>
                                <a:pt x="17756" y="32"/>
                                <a:pt x="17756" y="60"/>
                                <a:pt x="17767" y="81"/>
                              </a:cubicBezTo>
                              <a:cubicBezTo>
                                <a:pt x="17734" y="88"/>
                                <a:pt x="17702" y="95"/>
                                <a:pt x="17675" y="102"/>
                              </a:cubicBezTo>
                              <a:cubicBezTo>
                                <a:pt x="17658" y="78"/>
                                <a:pt x="17637" y="49"/>
                                <a:pt x="17610" y="35"/>
                              </a:cubicBezTo>
                              <a:cubicBezTo>
                                <a:pt x="17604" y="32"/>
                                <a:pt x="17588" y="35"/>
                                <a:pt x="17593" y="42"/>
                              </a:cubicBezTo>
                              <a:cubicBezTo>
                                <a:pt x="17604" y="60"/>
                                <a:pt x="17620" y="78"/>
                                <a:pt x="17631" y="95"/>
                              </a:cubicBezTo>
                              <a:cubicBezTo>
                                <a:pt x="17637" y="102"/>
                                <a:pt x="17637" y="109"/>
                                <a:pt x="17642" y="116"/>
                              </a:cubicBezTo>
                              <a:cubicBezTo>
                                <a:pt x="17637" y="120"/>
                                <a:pt x="17626" y="123"/>
                                <a:pt x="17620" y="127"/>
                              </a:cubicBezTo>
                              <a:cubicBezTo>
                                <a:pt x="17599" y="138"/>
                                <a:pt x="17583" y="148"/>
                                <a:pt x="17572" y="159"/>
                              </a:cubicBezTo>
                              <a:cubicBezTo>
                                <a:pt x="17550" y="131"/>
                                <a:pt x="17528" y="102"/>
                                <a:pt x="17501" y="78"/>
                              </a:cubicBezTo>
                              <a:cubicBezTo>
                                <a:pt x="17496" y="71"/>
                                <a:pt x="17480" y="74"/>
                                <a:pt x="17485" y="81"/>
                              </a:cubicBezTo>
                              <a:cubicBezTo>
                                <a:pt x="17501" y="120"/>
                                <a:pt x="17523" y="155"/>
                                <a:pt x="17545" y="190"/>
                              </a:cubicBezTo>
                              <a:cubicBezTo>
                                <a:pt x="17534" y="205"/>
                                <a:pt x="17528" y="222"/>
                                <a:pt x="17528" y="236"/>
                              </a:cubicBezTo>
                              <a:cubicBezTo>
                                <a:pt x="17528" y="254"/>
                                <a:pt x="17534" y="268"/>
                                <a:pt x="17539" y="286"/>
                              </a:cubicBezTo>
                              <a:cubicBezTo>
                                <a:pt x="17545" y="293"/>
                                <a:pt x="17550" y="300"/>
                                <a:pt x="17555" y="307"/>
                              </a:cubicBezTo>
                              <a:cubicBezTo>
                                <a:pt x="17555" y="314"/>
                                <a:pt x="17555" y="317"/>
                                <a:pt x="17555" y="325"/>
                              </a:cubicBezTo>
                              <a:cubicBezTo>
                                <a:pt x="17501" y="250"/>
                                <a:pt x="17436" y="176"/>
                                <a:pt x="17371" y="109"/>
                              </a:cubicBezTo>
                              <a:cubicBezTo>
                                <a:pt x="17360" y="99"/>
                                <a:pt x="17333" y="109"/>
                                <a:pt x="17344" y="120"/>
                              </a:cubicBezTo>
                              <a:cubicBezTo>
                                <a:pt x="17420" y="219"/>
                                <a:pt x="17480" y="317"/>
                                <a:pt x="17528" y="420"/>
                              </a:cubicBezTo>
                              <a:cubicBezTo>
                                <a:pt x="17528" y="420"/>
                                <a:pt x="17528" y="420"/>
                                <a:pt x="17528" y="423"/>
                              </a:cubicBezTo>
                              <a:cubicBezTo>
                                <a:pt x="17523" y="434"/>
                                <a:pt x="17523" y="444"/>
                                <a:pt x="17517" y="455"/>
                              </a:cubicBezTo>
                              <a:cubicBezTo>
                                <a:pt x="17512" y="473"/>
                                <a:pt x="17501" y="487"/>
                                <a:pt x="17496" y="504"/>
                              </a:cubicBezTo>
                              <a:cubicBezTo>
                                <a:pt x="17485" y="504"/>
                                <a:pt x="17474" y="501"/>
                                <a:pt x="17463" y="501"/>
                              </a:cubicBezTo>
                              <a:cubicBezTo>
                                <a:pt x="17463" y="497"/>
                                <a:pt x="17463" y="497"/>
                                <a:pt x="17463" y="494"/>
                              </a:cubicBezTo>
                              <a:cubicBezTo>
                                <a:pt x="17431" y="441"/>
                                <a:pt x="17393" y="392"/>
                                <a:pt x="17349" y="346"/>
                              </a:cubicBezTo>
                              <a:cubicBezTo>
                                <a:pt x="17306" y="293"/>
                                <a:pt x="17257" y="243"/>
                                <a:pt x="17203" y="194"/>
                              </a:cubicBezTo>
                              <a:cubicBezTo>
                                <a:pt x="17192" y="183"/>
                                <a:pt x="17160" y="194"/>
                                <a:pt x="17170" y="205"/>
                              </a:cubicBezTo>
                              <a:cubicBezTo>
                                <a:pt x="17241" y="286"/>
                                <a:pt x="17295" y="367"/>
                                <a:pt x="17344" y="455"/>
                              </a:cubicBezTo>
                              <a:cubicBezTo>
                                <a:pt x="17349" y="466"/>
                                <a:pt x="17360" y="469"/>
                                <a:pt x="17371" y="469"/>
                              </a:cubicBezTo>
                              <a:cubicBezTo>
                                <a:pt x="17371" y="473"/>
                                <a:pt x="17377" y="476"/>
                                <a:pt x="17377" y="480"/>
                              </a:cubicBezTo>
                              <a:cubicBezTo>
                                <a:pt x="17290" y="459"/>
                                <a:pt x="17214" y="427"/>
                                <a:pt x="17160" y="381"/>
                              </a:cubicBezTo>
                              <a:cubicBezTo>
                                <a:pt x="17127" y="353"/>
                                <a:pt x="17100" y="321"/>
                                <a:pt x="17089" y="282"/>
                              </a:cubicBezTo>
                              <a:cubicBezTo>
                                <a:pt x="17051" y="194"/>
                                <a:pt x="17073" y="95"/>
                                <a:pt x="17122" y="7"/>
                              </a:cubicBezTo>
                              <a:lnTo>
                                <a:pt x="17067" y="7"/>
                              </a:lnTo>
                              <a:cubicBezTo>
                                <a:pt x="17013" y="78"/>
                                <a:pt x="16970" y="169"/>
                                <a:pt x="16964" y="254"/>
                              </a:cubicBezTo>
                              <a:cubicBezTo>
                                <a:pt x="16937" y="229"/>
                                <a:pt x="16905" y="201"/>
                                <a:pt x="16878" y="176"/>
                              </a:cubicBezTo>
                              <a:cubicBezTo>
                                <a:pt x="16867" y="166"/>
                                <a:pt x="16840" y="176"/>
                                <a:pt x="16851" y="187"/>
                              </a:cubicBezTo>
                              <a:cubicBezTo>
                                <a:pt x="16894" y="229"/>
                                <a:pt x="16932" y="275"/>
                                <a:pt x="16970" y="321"/>
                              </a:cubicBezTo>
                              <a:cubicBezTo>
                                <a:pt x="16981" y="367"/>
                                <a:pt x="17008" y="409"/>
                                <a:pt x="17051" y="444"/>
                              </a:cubicBezTo>
                              <a:lnTo>
                                <a:pt x="17051" y="444"/>
                              </a:lnTo>
                              <a:cubicBezTo>
                                <a:pt x="17073" y="480"/>
                                <a:pt x="17100" y="519"/>
                                <a:pt x="17127" y="554"/>
                              </a:cubicBezTo>
                              <a:cubicBezTo>
                                <a:pt x="17138" y="571"/>
                                <a:pt x="17149" y="593"/>
                                <a:pt x="17160" y="610"/>
                              </a:cubicBezTo>
                              <a:cubicBezTo>
                                <a:pt x="17160" y="610"/>
                                <a:pt x="17160" y="614"/>
                                <a:pt x="17160" y="614"/>
                              </a:cubicBezTo>
                              <a:cubicBezTo>
                                <a:pt x="17160" y="614"/>
                                <a:pt x="17154" y="614"/>
                                <a:pt x="17154" y="617"/>
                              </a:cubicBezTo>
                              <a:cubicBezTo>
                                <a:pt x="17154" y="617"/>
                                <a:pt x="17154" y="617"/>
                                <a:pt x="17154" y="617"/>
                              </a:cubicBezTo>
                              <a:cubicBezTo>
                                <a:pt x="17062" y="504"/>
                                <a:pt x="16948" y="402"/>
                                <a:pt x="16824" y="303"/>
                              </a:cubicBezTo>
                              <a:cubicBezTo>
                                <a:pt x="16813" y="296"/>
                                <a:pt x="16796" y="307"/>
                                <a:pt x="16802" y="314"/>
                              </a:cubicBezTo>
                              <a:cubicBezTo>
                                <a:pt x="16916" y="420"/>
                                <a:pt x="17008" y="536"/>
                                <a:pt x="17084" y="656"/>
                              </a:cubicBezTo>
                              <a:cubicBezTo>
                                <a:pt x="17062" y="667"/>
                                <a:pt x="17040" y="681"/>
                                <a:pt x="17019" y="691"/>
                              </a:cubicBezTo>
                              <a:cubicBezTo>
                                <a:pt x="16954" y="607"/>
                                <a:pt x="16861" y="529"/>
                                <a:pt x="16764" y="455"/>
                              </a:cubicBezTo>
                              <a:cubicBezTo>
                                <a:pt x="16748" y="444"/>
                                <a:pt x="16726" y="459"/>
                                <a:pt x="16742" y="469"/>
                              </a:cubicBezTo>
                              <a:cubicBezTo>
                                <a:pt x="16834" y="547"/>
                                <a:pt x="16899" y="631"/>
                                <a:pt x="16954" y="723"/>
                              </a:cubicBezTo>
                              <a:cubicBezTo>
                                <a:pt x="16932" y="734"/>
                                <a:pt x="16916" y="741"/>
                                <a:pt x="16894" y="748"/>
                              </a:cubicBezTo>
                              <a:cubicBezTo>
                                <a:pt x="16813" y="670"/>
                                <a:pt x="16726" y="593"/>
                                <a:pt x="16634" y="519"/>
                              </a:cubicBezTo>
                              <a:cubicBezTo>
                                <a:pt x="16623" y="508"/>
                                <a:pt x="16596" y="519"/>
                                <a:pt x="16607" y="529"/>
                              </a:cubicBezTo>
                              <a:cubicBezTo>
                                <a:pt x="16683" y="610"/>
                                <a:pt x="16753" y="691"/>
                                <a:pt x="16824" y="773"/>
                              </a:cubicBezTo>
                              <a:cubicBezTo>
                                <a:pt x="16802" y="780"/>
                                <a:pt x="16786" y="783"/>
                                <a:pt x="16764" y="787"/>
                              </a:cubicBezTo>
                              <a:cubicBezTo>
                                <a:pt x="16737" y="758"/>
                                <a:pt x="16699" y="730"/>
                                <a:pt x="16672" y="702"/>
                              </a:cubicBezTo>
                              <a:cubicBezTo>
                                <a:pt x="16612" y="653"/>
                                <a:pt x="16552" y="603"/>
                                <a:pt x="16482" y="561"/>
                              </a:cubicBezTo>
                              <a:cubicBezTo>
                                <a:pt x="16471" y="554"/>
                                <a:pt x="16455" y="564"/>
                                <a:pt x="16460" y="571"/>
                              </a:cubicBezTo>
                              <a:cubicBezTo>
                                <a:pt x="16514" y="621"/>
                                <a:pt x="16574" y="670"/>
                                <a:pt x="16623" y="723"/>
                              </a:cubicBezTo>
                              <a:cubicBezTo>
                                <a:pt x="16645" y="748"/>
                                <a:pt x="16666" y="773"/>
                                <a:pt x="16683" y="797"/>
                              </a:cubicBezTo>
                              <a:cubicBezTo>
                                <a:pt x="16661" y="797"/>
                                <a:pt x="16639" y="801"/>
                                <a:pt x="16623" y="801"/>
                              </a:cubicBezTo>
                              <a:cubicBezTo>
                                <a:pt x="16558" y="755"/>
                                <a:pt x="16498" y="706"/>
                                <a:pt x="16439" y="656"/>
                              </a:cubicBezTo>
                              <a:cubicBezTo>
                                <a:pt x="16417" y="635"/>
                                <a:pt x="16379" y="582"/>
                                <a:pt x="16341" y="561"/>
                              </a:cubicBezTo>
                              <a:cubicBezTo>
                                <a:pt x="16325" y="459"/>
                                <a:pt x="16336" y="353"/>
                                <a:pt x="16406" y="279"/>
                              </a:cubicBezTo>
                              <a:cubicBezTo>
                                <a:pt x="16433" y="250"/>
                                <a:pt x="16466" y="226"/>
                                <a:pt x="16504" y="205"/>
                              </a:cubicBezTo>
                              <a:cubicBezTo>
                                <a:pt x="16514" y="205"/>
                                <a:pt x="16531" y="205"/>
                                <a:pt x="16547" y="198"/>
                              </a:cubicBezTo>
                              <a:cubicBezTo>
                                <a:pt x="16710" y="141"/>
                                <a:pt x="16856" y="74"/>
                                <a:pt x="17013" y="7"/>
                              </a:cubicBezTo>
                              <a:lnTo>
                                <a:pt x="16466" y="7"/>
                              </a:lnTo>
                              <a:cubicBezTo>
                                <a:pt x="16477" y="14"/>
                                <a:pt x="16487" y="21"/>
                                <a:pt x="16498" y="28"/>
                              </a:cubicBezTo>
                              <a:cubicBezTo>
                                <a:pt x="16477" y="46"/>
                                <a:pt x="16455" y="63"/>
                                <a:pt x="16433" y="85"/>
                              </a:cubicBezTo>
                              <a:cubicBezTo>
                                <a:pt x="16384" y="56"/>
                                <a:pt x="16330" y="32"/>
                                <a:pt x="16270" y="7"/>
                              </a:cubicBezTo>
                              <a:lnTo>
                                <a:pt x="16184" y="7"/>
                              </a:lnTo>
                              <a:cubicBezTo>
                                <a:pt x="16260" y="42"/>
                                <a:pt x="16325" y="81"/>
                                <a:pt x="16390" y="123"/>
                              </a:cubicBezTo>
                              <a:cubicBezTo>
                                <a:pt x="16373" y="138"/>
                                <a:pt x="16363" y="152"/>
                                <a:pt x="16352" y="162"/>
                              </a:cubicBezTo>
                              <a:cubicBezTo>
                                <a:pt x="16211" y="113"/>
                                <a:pt x="16070" y="74"/>
                                <a:pt x="15918" y="35"/>
                              </a:cubicBezTo>
                              <a:cubicBezTo>
                                <a:pt x="15902" y="32"/>
                                <a:pt x="15896" y="49"/>
                                <a:pt x="15913" y="53"/>
                              </a:cubicBezTo>
                              <a:cubicBezTo>
                                <a:pt x="16054" y="92"/>
                                <a:pt x="16195" y="145"/>
                                <a:pt x="16314" y="201"/>
                              </a:cubicBezTo>
                              <a:cubicBezTo>
                                <a:pt x="16308" y="208"/>
                                <a:pt x="16303" y="212"/>
                                <a:pt x="16298" y="219"/>
                              </a:cubicBezTo>
                              <a:cubicBezTo>
                                <a:pt x="16281" y="226"/>
                                <a:pt x="16265" y="233"/>
                                <a:pt x="16243" y="240"/>
                              </a:cubicBezTo>
                              <a:cubicBezTo>
                                <a:pt x="16238" y="243"/>
                                <a:pt x="16227" y="247"/>
                                <a:pt x="16222" y="250"/>
                              </a:cubicBezTo>
                              <a:cubicBezTo>
                                <a:pt x="16222" y="250"/>
                                <a:pt x="16222" y="250"/>
                                <a:pt x="16222" y="250"/>
                              </a:cubicBezTo>
                              <a:cubicBezTo>
                                <a:pt x="16140" y="208"/>
                                <a:pt x="16048" y="173"/>
                                <a:pt x="15956" y="145"/>
                              </a:cubicBezTo>
                              <a:cubicBezTo>
                                <a:pt x="15940" y="138"/>
                                <a:pt x="15923" y="155"/>
                                <a:pt x="15940" y="162"/>
                              </a:cubicBezTo>
                              <a:cubicBezTo>
                                <a:pt x="16021" y="198"/>
                                <a:pt x="16092" y="236"/>
                                <a:pt x="16157" y="279"/>
                              </a:cubicBezTo>
                              <a:cubicBezTo>
                                <a:pt x="16108" y="303"/>
                                <a:pt x="16054" y="328"/>
                                <a:pt x="16010" y="353"/>
                              </a:cubicBezTo>
                              <a:cubicBezTo>
                                <a:pt x="15961" y="325"/>
                                <a:pt x="15907" y="293"/>
                                <a:pt x="15864" y="261"/>
                              </a:cubicBezTo>
                              <a:cubicBezTo>
                                <a:pt x="15831" y="240"/>
                                <a:pt x="15804" y="215"/>
                                <a:pt x="15777" y="190"/>
                              </a:cubicBezTo>
                              <a:cubicBezTo>
                                <a:pt x="15739" y="155"/>
                                <a:pt x="15707" y="116"/>
                                <a:pt x="15680" y="74"/>
                              </a:cubicBezTo>
                              <a:cubicBezTo>
                                <a:pt x="15663" y="49"/>
                                <a:pt x="15658" y="28"/>
                                <a:pt x="15652" y="7"/>
                              </a:cubicBezTo>
                              <a:lnTo>
                                <a:pt x="15365" y="7"/>
                              </a:lnTo>
                              <a:cubicBezTo>
                                <a:pt x="15354" y="21"/>
                                <a:pt x="15343" y="35"/>
                                <a:pt x="15327" y="49"/>
                              </a:cubicBezTo>
                              <a:cubicBezTo>
                                <a:pt x="15295" y="35"/>
                                <a:pt x="15257" y="21"/>
                                <a:pt x="15219" y="7"/>
                              </a:cubicBezTo>
                              <a:lnTo>
                                <a:pt x="15089" y="7"/>
                              </a:lnTo>
                              <a:cubicBezTo>
                                <a:pt x="15154" y="32"/>
                                <a:pt x="15219" y="60"/>
                                <a:pt x="15284" y="92"/>
                              </a:cubicBezTo>
                              <a:cubicBezTo>
                                <a:pt x="15284" y="95"/>
                                <a:pt x="15278" y="95"/>
                                <a:pt x="15278" y="99"/>
                              </a:cubicBezTo>
                              <a:cubicBezTo>
                                <a:pt x="15262" y="116"/>
                                <a:pt x="15240" y="131"/>
                                <a:pt x="15224" y="148"/>
                              </a:cubicBezTo>
                              <a:cubicBezTo>
                                <a:pt x="15072" y="99"/>
                                <a:pt x="14904" y="60"/>
                                <a:pt x="14736" y="39"/>
                              </a:cubicBezTo>
                              <a:cubicBezTo>
                                <a:pt x="14720" y="35"/>
                                <a:pt x="14714" y="53"/>
                                <a:pt x="14731" y="56"/>
                              </a:cubicBezTo>
                              <a:cubicBezTo>
                                <a:pt x="14888" y="92"/>
                                <a:pt x="15034" y="138"/>
                                <a:pt x="15175" y="190"/>
                              </a:cubicBezTo>
                              <a:cubicBezTo>
                                <a:pt x="15159" y="205"/>
                                <a:pt x="15143" y="219"/>
                                <a:pt x="15127" y="229"/>
                              </a:cubicBezTo>
                              <a:cubicBezTo>
                                <a:pt x="14969" y="183"/>
                                <a:pt x="14807" y="145"/>
                                <a:pt x="14639" y="116"/>
                              </a:cubicBezTo>
                              <a:cubicBezTo>
                                <a:pt x="14617" y="113"/>
                                <a:pt x="14611" y="134"/>
                                <a:pt x="14628" y="138"/>
                              </a:cubicBezTo>
                              <a:cubicBezTo>
                                <a:pt x="14785" y="169"/>
                                <a:pt x="14931" y="219"/>
                                <a:pt x="15072" y="272"/>
                              </a:cubicBezTo>
                              <a:cubicBezTo>
                                <a:pt x="15061" y="279"/>
                                <a:pt x="15051" y="289"/>
                                <a:pt x="15040" y="296"/>
                              </a:cubicBezTo>
                              <a:cubicBezTo>
                                <a:pt x="14893" y="268"/>
                                <a:pt x="14742" y="243"/>
                                <a:pt x="14590" y="222"/>
                              </a:cubicBezTo>
                              <a:cubicBezTo>
                                <a:pt x="14568" y="219"/>
                                <a:pt x="14557" y="240"/>
                                <a:pt x="14579" y="247"/>
                              </a:cubicBezTo>
                              <a:cubicBezTo>
                                <a:pt x="14698" y="272"/>
                                <a:pt x="14817" y="300"/>
                                <a:pt x="14931" y="328"/>
                              </a:cubicBezTo>
                              <a:cubicBezTo>
                                <a:pt x="14877" y="346"/>
                                <a:pt x="14828" y="363"/>
                                <a:pt x="14780" y="385"/>
                              </a:cubicBezTo>
                              <a:cubicBezTo>
                                <a:pt x="14709" y="374"/>
                                <a:pt x="14633" y="363"/>
                                <a:pt x="14563" y="349"/>
                              </a:cubicBezTo>
                              <a:cubicBezTo>
                                <a:pt x="14541" y="346"/>
                                <a:pt x="14536" y="363"/>
                                <a:pt x="14552" y="370"/>
                              </a:cubicBezTo>
                              <a:cubicBezTo>
                                <a:pt x="14606" y="385"/>
                                <a:pt x="14666" y="395"/>
                                <a:pt x="14720" y="409"/>
                              </a:cubicBezTo>
                              <a:cubicBezTo>
                                <a:pt x="14639" y="444"/>
                                <a:pt x="14563" y="483"/>
                                <a:pt x="14492" y="526"/>
                              </a:cubicBezTo>
                              <a:cubicBezTo>
                                <a:pt x="14470" y="501"/>
                                <a:pt x="14443" y="473"/>
                                <a:pt x="14427" y="448"/>
                              </a:cubicBezTo>
                              <a:cubicBezTo>
                                <a:pt x="14411" y="423"/>
                                <a:pt x="14389" y="392"/>
                                <a:pt x="14373" y="363"/>
                              </a:cubicBezTo>
                              <a:cubicBezTo>
                                <a:pt x="14308" y="247"/>
                                <a:pt x="14292" y="120"/>
                                <a:pt x="14367" y="7"/>
                              </a:cubicBezTo>
                              <a:lnTo>
                                <a:pt x="14178" y="7"/>
                              </a:lnTo>
                              <a:cubicBezTo>
                                <a:pt x="14151" y="60"/>
                                <a:pt x="14140" y="116"/>
                                <a:pt x="14134" y="173"/>
                              </a:cubicBezTo>
                              <a:cubicBezTo>
                                <a:pt x="13912" y="109"/>
                                <a:pt x="13684" y="85"/>
                                <a:pt x="13435" y="99"/>
                              </a:cubicBezTo>
                              <a:cubicBezTo>
                                <a:pt x="13375" y="102"/>
                                <a:pt x="13327" y="152"/>
                                <a:pt x="13381" y="180"/>
                              </a:cubicBezTo>
                              <a:cubicBezTo>
                                <a:pt x="13386" y="183"/>
                                <a:pt x="13386" y="187"/>
                                <a:pt x="13392" y="194"/>
                              </a:cubicBezTo>
                              <a:cubicBezTo>
                                <a:pt x="13066" y="180"/>
                                <a:pt x="12741" y="176"/>
                                <a:pt x="12416" y="180"/>
                              </a:cubicBezTo>
                              <a:cubicBezTo>
                                <a:pt x="12334" y="180"/>
                                <a:pt x="12313" y="261"/>
                                <a:pt x="12394" y="275"/>
                              </a:cubicBezTo>
                              <a:cubicBezTo>
                                <a:pt x="12399" y="279"/>
                                <a:pt x="12410" y="282"/>
                                <a:pt x="12416" y="286"/>
                              </a:cubicBezTo>
                              <a:cubicBezTo>
                                <a:pt x="12052" y="300"/>
                                <a:pt x="11689" y="332"/>
                                <a:pt x="11369" y="462"/>
                              </a:cubicBezTo>
                              <a:cubicBezTo>
                                <a:pt x="11315" y="483"/>
                                <a:pt x="11326" y="547"/>
                                <a:pt x="11391" y="550"/>
                              </a:cubicBezTo>
                              <a:cubicBezTo>
                                <a:pt x="10963" y="684"/>
                                <a:pt x="10502" y="755"/>
                                <a:pt x="10220" y="1034"/>
                              </a:cubicBezTo>
                              <a:cubicBezTo>
                                <a:pt x="10198" y="1058"/>
                                <a:pt x="10247" y="1087"/>
                                <a:pt x="10280" y="1072"/>
                              </a:cubicBezTo>
                              <a:cubicBezTo>
                                <a:pt x="10784" y="1076"/>
                                <a:pt x="11201" y="1104"/>
                                <a:pt x="11640" y="1249"/>
                              </a:cubicBezTo>
                              <a:cubicBezTo>
                                <a:pt x="11602" y="1252"/>
                                <a:pt x="11559" y="1259"/>
                                <a:pt x="11521" y="1266"/>
                              </a:cubicBezTo>
                              <a:cubicBezTo>
                                <a:pt x="11489" y="1270"/>
                                <a:pt x="11467" y="1305"/>
                                <a:pt x="11499" y="1323"/>
                              </a:cubicBezTo>
                              <a:cubicBezTo>
                                <a:pt x="11798" y="1478"/>
                                <a:pt x="12134" y="1580"/>
                                <a:pt x="12502" y="1630"/>
                              </a:cubicBezTo>
                              <a:cubicBezTo>
                                <a:pt x="12459" y="1640"/>
                                <a:pt x="12448" y="1683"/>
                                <a:pt x="12492" y="1697"/>
                              </a:cubicBezTo>
                              <a:cubicBezTo>
                                <a:pt x="12562" y="1722"/>
                                <a:pt x="12627" y="1739"/>
                                <a:pt x="12698" y="1757"/>
                              </a:cubicBezTo>
                              <a:cubicBezTo>
                                <a:pt x="12502" y="1764"/>
                                <a:pt x="12318" y="1792"/>
                                <a:pt x="12134" y="1838"/>
                              </a:cubicBezTo>
                              <a:cubicBezTo>
                                <a:pt x="12069" y="1856"/>
                                <a:pt x="12074" y="1905"/>
                                <a:pt x="12134" y="1919"/>
                              </a:cubicBezTo>
                              <a:cubicBezTo>
                                <a:pt x="12145" y="1923"/>
                                <a:pt x="12161" y="1926"/>
                                <a:pt x="12172" y="1930"/>
                              </a:cubicBezTo>
                              <a:cubicBezTo>
                                <a:pt x="11667" y="2053"/>
                                <a:pt x="11196" y="2187"/>
                                <a:pt x="10822" y="2455"/>
                              </a:cubicBezTo>
                              <a:cubicBezTo>
                                <a:pt x="10789" y="2476"/>
                                <a:pt x="10833" y="2519"/>
                                <a:pt x="10876" y="2501"/>
                              </a:cubicBezTo>
                              <a:cubicBezTo>
                                <a:pt x="10892" y="2494"/>
                                <a:pt x="10914" y="2483"/>
                                <a:pt x="10930" y="2476"/>
                              </a:cubicBezTo>
                              <a:cubicBezTo>
                                <a:pt x="11402" y="2399"/>
                                <a:pt x="11857" y="2328"/>
                                <a:pt x="12340" y="2297"/>
                              </a:cubicBezTo>
                              <a:cubicBezTo>
                                <a:pt x="12296" y="2314"/>
                                <a:pt x="12248" y="2328"/>
                                <a:pt x="12204" y="2346"/>
                              </a:cubicBezTo>
                              <a:cubicBezTo>
                                <a:pt x="12161" y="2364"/>
                                <a:pt x="12183" y="2406"/>
                                <a:pt x="12231" y="2409"/>
                              </a:cubicBezTo>
                              <a:cubicBezTo>
                                <a:pt x="12730" y="2420"/>
                                <a:pt x="13207" y="2346"/>
                                <a:pt x="13657" y="2215"/>
                              </a:cubicBezTo>
                              <a:cubicBezTo>
                                <a:pt x="13636" y="2237"/>
                                <a:pt x="13614" y="2258"/>
                                <a:pt x="13581" y="2275"/>
                              </a:cubicBezTo>
                              <a:cubicBezTo>
                                <a:pt x="13538" y="2304"/>
                                <a:pt x="13570" y="2349"/>
                                <a:pt x="13630" y="2353"/>
                              </a:cubicBezTo>
                              <a:cubicBezTo>
                                <a:pt x="13852" y="2360"/>
                                <a:pt x="14075" y="2346"/>
                                <a:pt x="14281" y="2289"/>
                              </a:cubicBezTo>
                              <a:cubicBezTo>
                                <a:pt x="14292" y="2381"/>
                                <a:pt x="14313" y="2476"/>
                                <a:pt x="14367" y="2561"/>
                              </a:cubicBezTo>
                              <a:cubicBezTo>
                                <a:pt x="14519" y="2805"/>
                                <a:pt x="14883" y="2974"/>
                                <a:pt x="15284" y="2977"/>
                              </a:cubicBezTo>
                              <a:cubicBezTo>
                                <a:pt x="15278" y="2991"/>
                                <a:pt x="15273" y="3009"/>
                                <a:pt x="15273" y="3023"/>
                              </a:cubicBezTo>
                              <a:cubicBezTo>
                                <a:pt x="15224" y="3263"/>
                                <a:pt x="15360" y="3552"/>
                                <a:pt x="15577" y="3746"/>
                              </a:cubicBezTo>
                              <a:cubicBezTo>
                                <a:pt x="15788" y="3933"/>
                                <a:pt x="16097" y="4015"/>
                                <a:pt x="16439" y="4039"/>
                              </a:cubicBezTo>
                              <a:cubicBezTo>
                                <a:pt x="16894" y="4078"/>
                                <a:pt x="17344" y="4071"/>
                                <a:pt x="17794" y="4141"/>
                              </a:cubicBezTo>
                              <a:cubicBezTo>
                                <a:pt x="18282" y="4216"/>
                                <a:pt x="18694" y="4367"/>
                                <a:pt x="19144" y="4501"/>
                              </a:cubicBezTo>
                              <a:cubicBezTo>
                                <a:pt x="19209" y="4522"/>
                                <a:pt x="19280" y="4540"/>
                                <a:pt x="19345" y="4554"/>
                              </a:cubicBezTo>
                              <a:cubicBezTo>
                                <a:pt x="19404" y="4847"/>
                                <a:pt x="19594" y="5098"/>
                                <a:pt x="19903" y="5313"/>
                              </a:cubicBezTo>
                              <a:cubicBezTo>
                                <a:pt x="19930" y="5334"/>
                                <a:pt x="19990" y="5323"/>
                                <a:pt x="20001" y="5295"/>
                              </a:cubicBezTo>
                              <a:cubicBezTo>
                                <a:pt x="20006" y="5274"/>
                                <a:pt x="20017" y="5253"/>
                                <a:pt x="20022" y="5228"/>
                              </a:cubicBezTo>
                              <a:cubicBezTo>
                                <a:pt x="20109" y="5366"/>
                                <a:pt x="20201" y="5503"/>
                                <a:pt x="20320" y="5634"/>
                              </a:cubicBezTo>
                              <a:cubicBezTo>
                                <a:pt x="20483" y="5810"/>
                                <a:pt x="20711" y="5934"/>
                                <a:pt x="20928" y="6085"/>
                              </a:cubicBezTo>
                              <a:cubicBezTo>
                                <a:pt x="20966" y="6110"/>
                                <a:pt x="21031" y="6092"/>
                                <a:pt x="21031" y="6057"/>
                              </a:cubicBezTo>
                              <a:cubicBezTo>
                                <a:pt x="21042" y="5761"/>
                                <a:pt x="20987" y="5471"/>
                                <a:pt x="20917" y="5182"/>
                              </a:cubicBezTo>
                              <a:cubicBezTo>
                                <a:pt x="20949" y="5200"/>
                                <a:pt x="20987" y="5221"/>
                                <a:pt x="21020" y="5242"/>
                              </a:cubicBezTo>
                              <a:cubicBezTo>
                                <a:pt x="21058" y="5263"/>
                                <a:pt x="21117" y="5249"/>
                                <a:pt x="21117" y="5214"/>
                              </a:cubicBezTo>
                              <a:cubicBezTo>
                                <a:pt x="21112" y="5045"/>
                                <a:pt x="21058" y="4886"/>
                                <a:pt x="20944" y="4738"/>
                              </a:cubicBezTo>
                              <a:cubicBezTo>
                                <a:pt x="21063" y="4780"/>
                                <a:pt x="21188" y="4815"/>
                                <a:pt x="21318" y="4854"/>
                              </a:cubicBezTo>
                              <a:cubicBezTo>
                                <a:pt x="21378" y="4872"/>
                                <a:pt x="21459" y="4844"/>
                                <a:pt x="21437" y="4794"/>
                              </a:cubicBezTo>
                              <a:cubicBezTo>
                                <a:pt x="21421" y="4769"/>
                                <a:pt x="21410" y="4741"/>
                                <a:pt x="21405" y="4717"/>
                              </a:cubicBezTo>
                              <a:cubicBezTo>
                                <a:pt x="21448" y="4745"/>
                                <a:pt x="21492" y="4769"/>
                                <a:pt x="21535" y="4794"/>
                              </a:cubicBezTo>
                              <a:lnTo>
                                <a:pt x="21535" y="4678"/>
                              </a:lnTo>
                              <a:cubicBezTo>
                                <a:pt x="21486" y="4649"/>
                                <a:pt x="21443" y="4621"/>
                                <a:pt x="21399" y="4590"/>
                              </a:cubicBezTo>
                              <a:cubicBezTo>
                                <a:pt x="21367" y="4565"/>
                                <a:pt x="21296" y="4579"/>
                                <a:pt x="21286" y="4607"/>
                              </a:cubicBezTo>
                              <a:cubicBezTo>
                                <a:pt x="21275" y="4646"/>
                                <a:pt x="21264" y="4681"/>
                                <a:pt x="21269" y="4720"/>
                              </a:cubicBezTo>
                              <a:cubicBezTo>
                                <a:pt x="21117" y="4671"/>
                                <a:pt x="20960" y="4632"/>
                                <a:pt x="20836" y="4551"/>
                              </a:cubicBezTo>
                              <a:cubicBezTo>
                                <a:pt x="20700" y="4466"/>
                                <a:pt x="20597" y="4364"/>
                                <a:pt x="20505" y="4258"/>
                              </a:cubicBezTo>
                              <a:cubicBezTo>
                                <a:pt x="20537" y="4219"/>
                                <a:pt x="20564" y="4180"/>
                                <a:pt x="20592" y="4138"/>
                              </a:cubicBezTo>
                              <a:cubicBezTo>
                                <a:pt x="20678" y="4230"/>
                                <a:pt x="20776" y="4318"/>
                                <a:pt x="20874" y="4403"/>
                              </a:cubicBezTo>
                              <a:cubicBezTo>
                                <a:pt x="20890" y="4417"/>
                                <a:pt x="20917" y="4403"/>
                                <a:pt x="20906" y="4388"/>
                              </a:cubicBezTo>
                              <a:cubicBezTo>
                                <a:pt x="20808" y="4283"/>
                                <a:pt x="20727" y="4173"/>
                                <a:pt x="20630" y="4067"/>
                              </a:cubicBezTo>
                              <a:cubicBezTo>
                                <a:pt x="20646" y="4036"/>
                                <a:pt x="20657" y="4004"/>
                                <a:pt x="20667" y="3972"/>
                              </a:cubicBezTo>
                              <a:cubicBezTo>
                                <a:pt x="20673" y="3958"/>
                                <a:pt x="20673" y="3940"/>
                                <a:pt x="20678" y="3926"/>
                              </a:cubicBezTo>
                              <a:cubicBezTo>
                                <a:pt x="20825" y="4099"/>
                                <a:pt x="20982" y="4272"/>
                                <a:pt x="21134" y="4441"/>
                              </a:cubicBezTo>
                              <a:cubicBezTo>
                                <a:pt x="21145" y="4455"/>
                                <a:pt x="21183" y="4445"/>
                                <a:pt x="21172" y="4427"/>
                              </a:cubicBezTo>
                              <a:cubicBezTo>
                                <a:pt x="21014" y="4223"/>
                                <a:pt x="20863" y="4018"/>
                                <a:pt x="20695" y="3813"/>
                              </a:cubicBezTo>
                              <a:cubicBezTo>
                                <a:pt x="20695" y="3761"/>
                                <a:pt x="20695" y="3708"/>
                                <a:pt x="20684" y="3655"/>
                              </a:cubicBezTo>
                              <a:cubicBezTo>
                                <a:pt x="20787" y="3775"/>
                                <a:pt x="20901" y="3895"/>
                                <a:pt x="20993" y="4022"/>
                              </a:cubicBezTo>
                              <a:cubicBezTo>
                                <a:pt x="21096" y="4166"/>
                                <a:pt x="21188" y="4318"/>
                                <a:pt x="21340" y="4441"/>
                              </a:cubicBezTo>
                              <a:cubicBezTo>
                                <a:pt x="21351" y="4452"/>
                                <a:pt x="21372" y="4438"/>
                                <a:pt x="21361" y="4431"/>
                              </a:cubicBezTo>
                              <a:cubicBezTo>
                                <a:pt x="21150" y="4191"/>
                                <a:pt x="21031" y="3916"/>
                                <a:pt x="20825" y="3676"/>
                              </a:cubicBezTo>
                              <a:cubicBezTo>
                                <a:pt x="20857" y="3690"/>
                                <a:pt x="20895" y="3704"/>
                                <a:pt x="20933" y="3722"/>
                              </a:cubicBezTo>
                              <a:cubicBezTo>
                                <a:pt x="21134" y="3958"/>
                                <a:pt x="21340" y="4191"/>
                                <a:pt x="21546" y="4424"/>
                              </a:cubicBezTo>
                              <a:lnTo>
                                <a:pt x="21546" y="4346"/>
                              </a:lnTo>
                              <a:cubicBezTo>
                                <a:pt x="21405" y="4163"/>
                                <a:pt x="21264" y="3976"/>
                                <a:pt x="21112" y="3796"/>
                              </a:cubicBezTo>
                              <a:cubicBezTo>
                                <a:pt x="21155" y="3813"/>
                                <a:pt x="21199" y="3831"/>
                                <a:pt x="21242" y="3849"/>
                              </a:cubicBezTo>
                              <a:cubicBezTo>
                                <a:pt x="21345" y="3958"/>
                                <a:pt x="21443" y="4067"/>
                                <a:pt x="21546" y="4177"/>
                              </a:cubicBezTo>
                              <a:lnTo>
                                <a:pt x="21546" y="4064"/>
                              </a:lnTo>
                              <a:cubicBezTo>
                                <a:pt x="21508" y="4018"/>
                                <a:pt x="21470" y="3969"/>
                                <a:pt x="21432" y="3923"/>
                              </a:cubicBezTo>
                              <a:cubicBezTo>
                                <a:pt x="21470" y="3937"/>
                                <a:pt x="21508" y="3955"/>
                                <a:pt x="21546" y="3969"/>
                              </a:cubicBezTo>
                              <a:lnTo>
                                <a:pt x="21546" y="3715"/>
                              </a:lnTo>
                              <a:cubicBezTo>
                                <a:pt x="21508" y="3711"/>
                                <a:pt x="21475" y="3708"/>
                                <a:pt x="21437" y="3708"/>
                              </a:cubicBezTo>
                              <a:cubicBezTo>
                                <a:pt x="21399" y="3690"/>
                                <a:pt x="21361" y="3669"/>
                                <a:pt x="21324" y="3651"/>
                              </a:cubicBezTo>
                              <a:cubicBezTo>
                                <a:pt x="21399" y="3651"/>
                                <a:pt x="21475" y="3655"/>
                                <a:pt x="21551" y="3655"/>
                              </a:cubicBezTo>
                              <a:lnTo>
                                <a:pt x="21551" y="3591"/>
                              </a:lnTo>
                              <a:cubicBezTo>
                                <a:pt x="21432" y="3588"/>
                                <a:pt x="21313" y="3584"/>
                                <a:pt x="21193" y="3581"/>
                              </a:cubicBezTo>
                              <a:cubicBezTo>
                                <a:pt x="21193" y="3581"/>
                                <a:pt x="21193" y="3581"/>
                                <a:pt x="21193" y="3581"/>
                              </a:cubicBezTo>
                              <a:cubicBezTo>
                                <a:pt x="21204" y="3581"/>
                                <a:pt x="21215" y="3577"/>
                                <a:pt x="21226" y="3577"/>
                              </a:cubicBezTo>
                              <a:cubicBezTo>
                                <a:pt x="21242" y="3574"/>
                                <a:pt x="21258" y="3574"/>
                                <a:pt x="21280" y="3574"/>
                              </a:cubicBezTo>
                              <a:cubicBezTo>
                                <a:pt x="21372" y="3581"/>
                                <a:pt x="21464" y="3581"/>
                                <a:pt x="21551" y="3577"/>
                              </a:cubicBezTo>
                              <a:lnTo>
                                <a:pt x="21551" y="3447"/>
                              </a:lnTo>
                              <a:cubicBezTo>
                                <a:pt x="21215" y="3499"/>
                                <a:pt x="20852" y="3425"/>
                                <a:pt x="20537" y="3341"/>
                              </a:cubicBezTo>
                              <a:cubicBezTo>
                                <a:pt x="20456" y="3231"/>
                                <a:pt x="20353" y="3129"/>
                                <a:pt x="20223" y="3044"/>
                              </a:cubicBezTo>
                              <a:cubicBezTo>
                                <a:pt x="20255" y="3034"/>
                                <a:pt x="20288" y="3023"/>
                                <a:pt x="20315" y="3013"/>
                              </a:cubicBezTo>
                              <a:cubicBezTo>
                                <a:pt x="20570" y="3104"/>
                                <a:pt x="20808" y="3210"/>
                                <a:pt x="21052" y="3312"/>
                              </a:cubicBezTo>
                              <a:cubicBezTo>
                                <a:pt x="21063" y="3316"/>
                                <a:pt x="21074" y="3305"/>
                                <a:pt x="21069" y="3298"/>
                              </a:cubicBezTo>
                              <a:cubicBezTo>
                                <a:pt x="20879" y="3168"/>
                                <a:pt x="20646" y="3062"/>
                                <a:pt x="20407" y="2970"/>
                              </a:cubicBezTo>
                              <a:cubicBezTo>
                                <a:pt x="20429" y="2960"/>
                                <a:pt x="20451" y="2949"/>
                                <a:pt x="20472" y="2935"/>
                              </a:cubicBezTo>
                              <a:cubicBezTo>
                                <a:pt x="20570" y="2956"/>
                                <a:pt x="20662" y="2981"/>
                                <a:pt x="20760" y="3006"/>
                              </a:cubicBezTo>
                              <a:cubicBezTo>
                                <a:pt x="20955" y="3059"/>
                                <a:pt x="21123" y="3136"/>
                                <a:pt x="21313" y="3196"/>
                              </a:cubicBezTo>
                              <a:cubicBezTo>
                                <a:pt x="21318" y="3200"/>
                                <a:pt x="21334" y="3193"/>
                                <a:pt x="21324" y="3189"/>
                              </a:cubicBezTo>
                              <a:cubicBezTo>
                                <a:pt x="21204" y="3090"/>
                                <a:pt x="21009" y="3023"/>
                                <a:pt x="20836" y="2967"/>
                              </a:cubicBezTo>
                              <a:cubicBezTo>
                                <a:pt x="20743" y="2939"/>
                                <a:pt x="20651" y="2910"/>
                                <a:pt x="20554" y="2886"/>
                              </a:cubicBezTo>
                              <a:cubicBezTo>
                                <a:pt x="20570" y="2875"/>
                                <a:pt x="20586" y="2861"/>
                                <a:pt x="20602" y="2850"/>
                              </a:cubicBezTo>
                              <a:cubicBezTo>
                                <a:pt x="20700" y="2864"/>
                                <a:pt x="20792" y="2882"/>
                                <a:pt x="20884" y="2903"/>
                              </a:cubicBezTo>
                              <a:cubicBezTo>
                                <a:pt x="21096" y="2953"/>
                                <a:pt x="21291" y="3023"/>
                                <a:pt x="21497" y="3076"/>
                              </a:cubicBezTo>
                              <a:cubicBezTo>
                                <a:pt x="21513" y="3080"/>
                                <a:pt x="21530" y="3066"/>
                                <a:pt x="21513" y="3059"/>
                              </a:cubicBezTo>
                              <a:cubicBezTo>
                                <a:pt x="21351" y="2963"/>
                                <a:pt x="21134" y="2900"/>
                                <a:pt x="20933" y="2850"/>
                              </a:cubicBezTo>
                              <a:cubicBezTo>
                                <a:pt x="20852" y="2829"/>
                                <a:pt x="20765" y="2812"/>
                                <a:pt x="20678" y="2794"/>
                              </a:cubicBezTo>
                              <a:cubicBezTo>
                                <a:pt x="20689" y="2787"/>
                                <a:pt x="20700" y="2776"/>
                                <a:pt x="20711" y="2769"/>
                              </a:cubicBezTo>
                              <a:cubicBezTo>
                                <a:pt x="21004" y="2801"/>
                                <a:pt x="21286" y="2861"/>
                                <a:pt x="21557" y="2946"/>
                              </a:cubicBezTo>
                              <a:lnTo>
                                <a:pt x="21557" y="2914"/>
                              </a:lnTo>
                              <a:cubicBezTo>
                                <a:pt x="21313" y="2819"/>
                                <a:pt x="21052" y="2752"/>
                                <a:pt x="20776" y="2713"/>
                              </a:cubicBezTo>
                              <a:cubicBezTo>
                                <a:pt x="20787" y="2706"/>
                                <a:pt x="20798" y="2695"/>
                                <a:pt x="20808" y="2688"/>
                              </a:cubicBezTo>
                              <a:cubicBezTo>
                                <a:pt x="20814" y="2681"/>
                                <a:pt x="20825" y="2678"/>
                                <a:pt x="20830" y="2670"/>
                              </a:cubicBezTo>
                              <a:cubicBezTo>
                                <a:pt x="21074" y="2699"/>
                                <a:pt x="21318" y="2734"/>
                                <a:pt x="21562" y="2776"/>
                              </a:cubicBezTo>
                              <a:lnTo>
                                <a:pt x="21562" y="2723"/>
                              </a:lnTo>
                              <a:cubicBezTo>
                                <a:pt x="21351" y="2670"/>
                                <a:pt x="21134" y="2632"/>
                                <a:pt x="20906" y="2603"/>
                              </a:cubicBezTo>
                              <a:cubicBezTo>
                                <a:pt x="20922" y="2586"/>
                                <a:pt x="20944" y="2568"/>
                                <a:pt x="20960" y="2551"/>
                              </a:cubicBezTo>
                              <a:cubicBezTo>
                                <a:pt x="21161" y="2572"/>
                                <a:pt x="21361" y="2600"/>
                                <a:pt x="21562" y="2635"/>
                              </a:cubicBezTo>
                              <a:lnTo>
                                <a:pt x="21562" y="2575"/>
                              </a:lnTo>
                              <a:cubicBezTo>
                                <a:pt x="21389" y="2533"/>
                                <a:pt x="21210" y="2501"/>
                                <a:pt x="21025" y="2480"/>
                              </a:cubicBezTo>
                              <a:cubicBezTo>
                                <a:pt x="21031" y="2473"/>
                                <a:pt x="21042" y="2462"/>
                                <a:pt x="21047" y="2455"/>
                              </a:cubicBezTo>
                              <a:cubicBezTo>
                                <a:pt x="21220" y="2462"/>
                                <a:pt x="21394" y="2473"/>
                                <a:pt x="21562" y="2491"/>
                              </a:cubicBezTo>
                              <a:lnTo>
                                <a:pt x="21562" y="2431"/>
                              </a:lnTo>
                              <a:cubicBezTo>
                                <a:pt x="21410" y="2409"/>
                                <a:pt x="21253" y="2392"/>
                                <a:pt x="21096" y="2385"/>
                              </a:cubicBezTo>
                              <a:cubicBezTo>
                                <a:pt x="21123" y="2342"/>
                                <a:pt x="21145" y="2300"/>
                                <a:pt x="21161" y="2254"/>
                              </a:cubicBezTo>
                              <a:cubicBezTo>
                                <a:pt x="21296" y="2251"/>
                                <a:pt x="21432" y="2247"/>
                                <a:pt x="21567" y="2251"/>
                              </a:cubicBezTo>
                              <a:lnTo>
                                <a:pt x="21567" y="2205"/>
                              </a:lnTo>
                              <a:cubicBezTo>
                                <a:pt x="21437" y="2198"/>
                                <a:pt x="21307" y="2194"/>
                                <a:pt x="21177" y="2194"/>
                              </a:cubicBezTo>
                              <a:cubicBezTo>
                                <a:pt x="21177" y="2184"/>
                                <a:pt x="21183" y="2173"/>
                                <a:pt x="21183" y="2162"/>
                              </a:cubicBezTo>
                              <a:cubicBezTo>
                                <a:pt x="21220" y="2159"/>
                                <a:pt x="21253" y="2155"/>
                                <a:pt x="21291" y="2155"/>
                              </a:cubicBezTo>
                              <a:cubicBezTo>
                                <a:pt x="21383" y="2152"/>
                                <a:pt x="21475" y="2152"/>
                                <a:pt x="21567" y="2155"/>
                              </a:cubicBezTo>
                              <a:lnTo>
                                <a:pt x="21567" y="2095"/>
                              </a:lnTo>
                              <a:cubicBezTo>
                                <a:pt x="21443" y="2092"/>
                                <a:pt x="21307" y="2088"/>
                                <a:pt x="21177" y="2095"/>
                              </a:cubicBezTo>
                              <a:cubicBezTo>
                                <a:pt x="21177" y="2088"/>
                                <a:pt x="21177" y="2078"/>
                                <a:pt x="21172" y="2071"/>
                              </a:cubicBezTo>
                              <a:cubicBezTo>
                                <a:pt x="21275" y="2064"/>
                                <a:pt x="21383" y="2057"/>
                                <a:pt x="21486" y="2053"/>
                              </a:cubicBezTo>
                              <a:cubicBezTo>
                                <a:pt x="21513" y="2053"/>
                                <a:pt x="21540" y="2057"/>
                                <a:pt x="21567" y="2057"/>
                              </a:cubicBezTo>
                              <a:lnTo>
                                <a:pt x="21567" y="1990"/>
                              </a:lnTo>
                              <a:cubicBezTo>
                                <a:pt x="21562" y="1990"/>
                                <a:pt x="21551" y="1990"/>
                                <a:pt x="21546" y="1990"/>
                              </a:cubicBezTo>
                              <a:cubicBezTo>
                                <a:pt x="21519" y="1990"/>
                                <a:pt x="21486" y="1990"/>
                                <a:pt x="21454" y="1990"/>
                              </a:cubicBezTo>
                              <a:cubicBezTo>
                                <a:pt x="21351" y="1979"/>
                                <a:pt x="21242" y="1972"/>
                                <a:pt x="21134" y="1968"/>
                              </a:cubicBezTo>
                              <a:cubicBezTo>
                                <a:pt x="21134" y="1965"/>
                                <a:pt x="21128" y="1961"/>
                                <a:pt x="21128" y="1958"/>
                              </a:cubicBezTo>
                              <a:cubicBezTo>
                                <a:pt x="21253" y="1937"/>
                                <a:pt x="21378" y="1919"/>
                                <a:pt x="21513" y="1905"/>
                              </a:cubicBezTo>
                              <a:cubicBezTo>
                                <a:pt x="21530" y="1905"/>
                                <a:pt x="21551" y="1901"/>
                                <a:pt x="21567" y="1901"/>
                              </a:cubicBezTo>
                              <a:lnTo>
                                <a:pt x="21567" y="1834"/>
                              </a:lnTo>
                              <a:cubicBezTo>
                                <a:pt x="21405" y="1841"/>
                                <a:pt x="21237" y="1856"/>
                                <a:pt x="21080" y="1880"/>
                              </a:cubicBezTo>
                              <a:cubicBezTo>
                                <a:pt x="21074" y="1877"/>
                                <a:pt x="21074" y="1873"/>
                                <a:pt x="21069" y="1866"/>
                              </a:cubicBezTo>
                              <a:cubicBezTo>
                                <a:pt x="21237" y="1838"/>
                                <a:pt x="21399" y="1813"/>
                                <a:pt x="21567" y="1792"/>
                              </a:cubicBezTo>
                              <a:lnTo>
                                <a:pt x="21567" y="1729"/>
                              </a:lnTo>
                              <a:cubicBezTo>
                                <a:pt x="21378" y="1743"/>
                                <a:pt x="21188" y="1764"/>
                                <a:pt x="21009" y="1796"/>
                              </a:cubicBezTo>
                              <a:cubicBezTo>
                                <a:pt x="20993" y="1781"/>
                                <a:pt x="20977" y="1764"/>
                                <a:pt x="20960" y="1750"/>
                              </a:cubicBezTo>
                              <a:cubicBezTo>
                                <a:pt x="21074" y="1722"/>
                                <a:pt x="21188" y="1693"/>
                                <a:pt x="21302" y="1672"/>
                              </a:cubicBezTo>
                              <a:cubicBezTo>
                                <a:pt x="21389" y="1654"/>
                                <a:pt x="21481" y="1640"/>
                                <a:pt x="21567" y="1626"/>
                              </a:cubicBezTo>
                              <a:lnTo>
                                <a:pt x="21567" y="1563"/>
                              </a:lnTo>
                              <a:cubicBezTo>
                                <a:pt x="21475" y="1573"/>
                                <a:pt x="21389" y="1584"/>
                                <a:pt x="21302" y="1598"/>
                              </a:cubicBezTo>
                              <a:cubicBezTo>
                                <a:pt x="21166" y="1619"/>
                                <a:pt x="21020" y="1644"/>
                                <a:pt x="20884" y="1676"/>
                              </a:cubicBezTo>
                              <a:cubicBezTo>
                                <a:pt x="20879" y="1669"/>
                                <a:pt x="20868" y="1665"/>
                                <a:pt x="20863" y="1658"/>
                              </a:cubicBezTo>
                              <a:cubicBezTo>
                                <a:pt x="20987" y="1619"/>
                                <a:pt x="21112" y="1580"/>
                                <a:pt x="21242" y="1545"/>
                              </a:cubicBezTo>
                              <a:cubicBezTo>
                                <a:pt x="21351" y="1517"/>
                                <a:pt x="21459" y="1496"/>
                                <a:pt x="21573" y="1475"/>
                              </a:cubicBezTo>
                              <a:lnTo>
                                <a:pt x="21573" y="1422"/>
                              </a:lnTo>
                              <a:cubicBezTo>
                                <a:pt x="21443" y="1443"/>
                                <a:pt x="21318" y="1471"/>
                                <a:pt x="21199" y="1499"/>
                              </a:cubicBezTo>
                              <a:cubicBezTo>
                                <a:pt x="21063" y="1531"/>
                                <a:pt x="20922" y="1566"/>
                                <a:pt x="20787" y="1609"/>
                              </a:cubicBezTo>
                              <a:cubicBezTo>
                                <a:pt x="20776" y="1602"/>
                                <a:pt x="20765" y="1595"/>
                                <a:pt x="20754" y="1587"/>
                              </a:cubicBezTo>
                              <a:cubicBezTo>
                                <a:pt x="20879" y="1538"/>
                                <a:pt x="21004" y="1492"/>
                                <a:pt x="21139" y="1453"/>
                              </a:cubicBezTo>
                              <a:cubicBezTo>
                                <a:pt x="21280" y="1411"/>
                                <a:pt x="21427" y="1379"/>
                                <a:pt x="21578" y="1351"/>
                              </a:cubicBezTo>
                              <a:lnTo>
                                <a:pt x="21578" y="1305"/>
                              </a:lnTo>
                              <a:cubicBezTo>
                                <a:pt x="21258" y="1348"/>
                                <a:pt x="20949" y="1425"/>
                                <a:pt x="20673" y="1535"/>
                              </a:cubicBezTo>
                              <a:cubicBezTo>
                                <a:pt x="20646" y="1517"/>
                                <a:pt x="20613" y="1499"/>
                                <a:pt x="20581" y="1485"/>
                              </a:cubicBezTo>
                              <a:cubicBezTo>
                                <a:pt x="20868" y="1372"/>
                                <a:pt x="21177" y="1281"/>
                                <a:pt x="21508" y="1221"/>
                              </a:cubicBezTo>
                              <a:cubicBezTo>
                                <a:pt x="21524" y="1217"/>
                                <a:pt x="21519" y="1203"/>
                                <a:pt x="21502" y="1203"/>
                              </a:cubicBezTo>
                              <a:cubicBezTo>
                                <a:pt x="21150" y="1242"/>
                                <a:pt x="20808" y="1326"/>
                                <a:pt x="20499" y="1443"/>
                              </a:cubicBezTo>
                              <a:cubicBezTo>
                                <a:pt x="20461" y="1422"/>
                                <a:pt x="20418" y="1404"/>
                                <a:pt x="20380" y="1383"/>
                              </a:cubicBezTo>
                              <a:cubicBezTo>
                                <a:pt x="20543" y="1319"/>
                                <a:pt x="20700" y="1256"/>
                                <a:pt x="20879" y="1206"/>
                              </a:cubicBezTo>
                              <a:cubicBezTo>
                                <a:pt x="20895" y="1203"/>
                                <a:pt x="20884" y="1185"/>
                                <a:pt x="20868" y="1189"/>
                              </a:cubicBezTo>
                              <a:cubicBezTo>
                                <a:pt x="20678" y="1224"/>
                                <a:pt x="20472" y="1273"/>
                                <a:pt x="20304" y="1348"/>
                              </a:cubicBezTo>
                              <a:cubicBezTo>
                                <a:pt x="20239" y="1316"/>
                                <a:pt x="20174" y="1288"/>
                                <a:pt x="20114" y="1263"/>
                              </a:cubicBezTo>
                              <a:cubicBezTo>
                                <a:pt x="20104" y="1252"/>
                                <a:pt x="20093" y="1242"/>
                                <a:pt x="20087" y="1231"/>
                              </a:cubicBezTo>
                              <a:cubicBezTo>
                                <a:pt x="20093" y="1231"/>
                                <a:pt x="20093" y="1231"/>
                                <a:pt x="20098" y="1228"/>
                              </a:cubicBezTo>
                              <a:cubicBezTo>
                                <a:pt x="20288" y="1143"/>
                                <a:pt x="20554" y="1083"/>
                                <a:pt x="20825" y="1044"/>
                              </a:cubicBezTo>
                              <a:close/>
                              <a:moveTo>
                                <a:pt x="18260" y="272"/>
                              </a:moveTo>
                              <a:lnTo>
                                <a:pt x="18260" y="272"/>
                              </a:lnTo>
                              <a:cubicBezTo>
                                <a:pt x="18260" y="272"/>
                                <a:pt x="18260" y="275"/>
                                <a:pt x="18260" y="272"/>
                              </a:cubicBezTo>
                              <a:cubicBezTo>
                                <a:pt x="18271" y="286"/>
                                <a:pt x="18282" y="300"/>
                                <a:pt x="18282" y="310"/>
                              </a:cubicBezTo>
                              <a:cubicBezTo>
                                <a:pt x="18282" y="317"/>
                                <a:pt x="18287" y="325"/>
                                <a:pt x="18282" y="332"/>
                              </a:cubicBezTo>
                              <a:cubicBezTo>
                                <a:pt x="18282" y="339"/>
                                <a:pt x="18282" y="346"/>
                                <a:pt x="18277" y="353"/>
                              </a:cubicBezTo>
                              <a:cubicBezTo>
                                <a:pt x="18266" y="367"/>
                                <a:pt x="18249" y="377"/>
                                <a:pt x="18233" y="388"/>
                              </a:cubicBezTo>
                              <a:cubicBezTo>
                                <a:pt x="18211" y="402"/>
                                <a:pt x="18190" y="416"/>
                                <a:pt x="18163" y="427"/>
                              </a:cubicBezTo>
                              <a:cubicBezTo>
                                <a:pt x="18163" y="427"/>
                                <a:pt x="18163" y="427"/>
                                <a:pt x="18163" y="427"/>
                              </a:cubicBezTo>
                              <a:cubicBezTo>
                                <a:pt x="18146" y="402"/>
                                <a:pt x="18130" y="374"/>
                                <a:pt x="18119" y="349"/>
                              </a:cubicBezTo>
                              <a:cubicBezTo>
                                <a:pt x="18179" y="328"/>
                                <a:pt x="18222" y="300"/>
                                <a:pt x="18260" y="272"/>
                              </a:cubicBezTo>
                              <a:close/>
                              <a:moveTo>
                                <a:pt x="17875" y="409"/>
                              </a:moveTo>
                              <a:cubicBezTo>
                                <a:pt x="17902" y="406"/>
                                <a:pt x="17935" y="402"/>
                                <a:pt x="17962" y="399"/>
                              </a:cubicBezTo>
                              <a:cubicBezTo>
                                <a:pt x="17967" y="399"/>
                                <a:pt x="17967" y="399"/>
                                <a:pt x="17973" y="395"/>
                              </a:cubicBezTo>
                              <a:cubicBezTo>
                                <a:pt x="17978" y="409"/>
                                <a:pt x="17978" y="420"/>
                                <a:pt x="17984" y="434"/>
                              </a:cubicBezTo>
                              <a:cubicBezTo>
                                <a:pt x="17989" y="452"/>
                                <a:pt x="17989" y="469"/>
                                <a:pt x="18000" y="483"/>
                              </a:cubicBezTo>
                              <a:cubicBezTo>
                                <a:pt x="17962" y="490"/>
                                <a:pt x="17924" y="497"/>
                                <a:pt x="17886" y="504"/>
                              </a:cubicBezTo>
                              <a:cubicBezTo>
                                <a:pt x="17886" y="504"/>
                                <a:pt x="17886" y="501"/>
                                <a:pt x="17886" y="497"/>
                              </a:cubicBezTo>
                              <a:cubicBezTo>
                                <a:pt x="17886" y="469"/>
                                <a:pt x="17881" y="437"/>
                                <a:pt x="17875" y="409"/>
                              </a:cubicBezTo>
                              <a:close/>
                              <a:moveTo>
                                <a:pt x="17995" y="388"/>
                              </a:moveTo>
                              <a:cubicBezTo>
                                <a:pt x="18033" y="377"/>
                                <a:pt x="18076" y="367"/>
                                <a:pt x="18108" y="353"/>
                              </a:cubicBezTo>
                              <a:cubicBezTo>
                                <a:pt x="18119" y="377"/>
                                <a:pt x="18130" y="406"/>
                                <a:pt x="18141" y="434"/>
                              </a:cubicBezTo>
                              <a:cubicBezTo>
                                <a:pt x="18141" y="437"/>
                                <a:pt x="18141" y="437"/>
                                <a:pt x="18146" y="437"/>
                              </a:cubicBezTo>
                              <a:cubicBezTo>
                                <a:pt x="18108" y="452"/>
                                <a:pt x="18070" y="462"/>
                                <a:pt x="18033" y="473"/>
                              </a:cubicBezTo>
                              <a:cubicBezTo>
                                <a:pt x="18011" y="448"/>
                                <a:pt x="18000" y="420"/>
                                <a:pt x="17995" y="388"/>
                              </a:cubicBezTo>
                              <a:close/>
                              <a:moveTo>
                                <a:pt x="17702" y="183"/>
                              </a:moveTo>
                              <a:cubicBezTo>
                                <a:pt x="17718" y="180"/>
                                <a:pt x="17734" y="173"/>
                                <a:pt x="17751" y="169"/>
                              </a:cubicBezTo>
                              <a:cubicBezTo>
                                <a:pt x="17816" y="155"/>
                                <a:pt x="17897" y="152"/>
                                <a:pt x="17967" y="159"/>
                              </a:cubicBezTo>
                              <a:cubicBezTo>
                                <a:pt x="18005" y="162"/>
                                <a:pt x="18038" y="169"/>
                                <a:pt x="18076" y="176"/>
                              </a:cubicBezTo>
                              <a:cubicBezTo>
                                <a:pt x="18092" y="180"/>
                                <a:pt x="18108" y="183"/>
                                <a:pt x="18125" y="187"/>
                              </a:cubicBezTo>
                              <a:cubicBezTo>
                                <a:pt x="18163" y="198"/>
                                <a:pt x="18195" y="215"/>
                                <a:pt x="18228" y="236"/>
                              </a:cubicBezTo>
                              <a:cubicBezTo>
                                <a:pt x="18206" y="247"/>
                                <a:pt x="18184" y="258"/>
                                <a:pt x="18163" y="268"/>
                              </a:cubicBezTo>
                              <a:cubicBezTo>
                                <a:pt x="18163" y="268"/>
                                <a:pt x="18163" y="268"/>
                                <a:pt x="18163" y="268"/>
                              </a:cubicBezTo>
                              <a:cubicBezTo>
                                <a:pt x="18081" y="222"/>
                                <a:pt x="17973" y="201"/>
                                <a:pt x="17864" y="212"/>
                              </a:cubicBezTo>
                              <a:cubicBezTo>
                                <a:pt x="17794" y="219"/>
                                <a:pt x="17696" y="243"/>
                                <a:pt x="17664" y="289"/>
                              </a:cubicBezTo>
                              <a:cubicBezTo>
                                <a:pt x="17658" y="286"/>
                                <a:pt x="17658" y="282"/>
                                <a:pt x="17653" y="282"/>
                              </a:cubicBezTo>
                              <a:cubicBezTo>
                                <a:pt x="17620" y="250"/>
                                <a:pt x="17626" y="212"/>
                                <a:pt x="17702" y="183"/>
                              </a:cubicBezTo>
                              <a:close/>
                              <a:moveTo>
                                <a:pt x="17745" y="406"/>
                              </a:moveTo>
                              <a:cubicBezTo>
                                <a:pt x="17767" y="409"/>
                                <a:pt x="17789" y="409"/>
                                <a:pt x="17805" y="409"/>
                              </a:cubicBezTo>
                              <a:cubicBezTo>
                                <a:pt x="17816" y="409"/>
                                <a:pt x="17827" y="409"/>
                                <a:pt x="17843" y="409"/>
                              </a:cubicBezTo>
                              <a:cubicBezTo>
                                <a:pt x="17843" y="437"/>
                                <a:pt x="17848" y="469"/>
                                <a:pt x="17848" y="497"/>
                              </a:cubicBezTo>
                              <a:cubicBezTo>
                                <a:pt x="17848" y="501"/>
                                <a:pt x="17854" y="504"/>
                                <a:pt x="17854" y="508"/>
                              </a:cubicBezTo>
                              <a:cubicBezTo>
                                <a:pt x="17832" y="512"/>
                                <a:pt x="17805" y="512"/>
                                <a:pt x="17783" y="515"/>
                              </a:cubicBezTo>
                              <a:cubicBezTo>
                                <a:pt x="17783" y="515"/>
                                <a:pt x="17778" y="515"/>
                                <a:pt x="17778" y="515"/>
                              </a:cubicBezTo>
                              <a:cubicBezTo>
                                <a:pt x="17778" y="515"/>
                                <a:pt x="17772" y="512"/>
                                <a:pt x="17767" y="512"/>
                              </a:cubicBezTo>
                              <a:cubicBezTo>
                                <a:pt x="17761" y="512"/>
                                <a:pt x="17751" y="512"/>
                                <a:pt x="17745" y="508"/>
                              </a:cubicBezTo>
                              <a:cubicBezTo>
                                <a:pt x="17751" y="476"/>
                                <a:pt x="17751" y="441"/>
                                <a:pt x="17745" y="406"/>
                              </a:cubicBezTo>
                              <a:close/>
                              <a:moveTo>
                                <a:pt x="17610" y="480"/>
                              </a:moveTo>
                              <a:cubicBezTo>
                                <a:pt x="17615" y="455"/>
                                <a:pt x="17620" y="430"/>
                                <a:pt x="17620" y="406"/>
                              </a:cubicBezTo>
                              <a:cubicBezTo>
                                <a:pt x="17620" y="395"/>
                                <a:pt x="17620" y="381"/>
                                <a:pt x="17620" y="370"/>
                              </a:cubicBezTo>
                              <a:cubicBezTo>
                                <a:pt x="17631" y="377"/>
                                <a:pt x="17642" y="381"/>
                                <a:pt x="17658" y="385"/>
                              </a:cubicBezTo>
                              <a:cubicBezTo>
                                <a:pt x="17669" y="388"/>
                                <a:pt x="17686" y="392"/>
                                <a:pt x="17702" y="395"/>
                              </a:cubicBezTo>
                              <a:cubicBezTo>
                                <a:pt x="17707" y="395"/>
                                <a:pt x="17707" y="395"/>
                                <a:pt x="17713" y="395"/>
                              </a:cubicBezTo>
                              <a:cubicBezTo>
                                <a:pt x="17713" y="413"/>
                                <a:pt x="17713" y="427"/>
                                <a:pt x="17713" y="444"/>
                              </a:cubicBezTo>
                              <a:cubicBezTo>
                                <a:pt x="17713" y="466"/>
                                <a:pt x="17713" y="483"/>
                                <a:pt x="17718" y="504"/>
                              </a:cubicBezTo>
                              <a:cubicBezTo>
                                <a:pt x="17686" y="501"/>
                                <a:pt x="17648" y="497"/>
                                <a:pt x="17615" y="494"/>
                              </a:cubicBezTo>
                              <a:cubicBezTo>
                                <a:pt x="17604" y="490"/>
                                <a:pt x="17604" y="487"/>
                                <a:pt x="17610" y="480"/>
                              </a:cubicBezTo>
                              <a:close/>
                              <a:moveTo>
                                <a:pt x="17469" y="600"/>
                              </a:moveTo>
                              <a:cubicBezTo>
                                <a:pt x="17566" y="610"/>
                                <a:pt x="17669" y="614"/>
                                <a:pt x="17767" y="610"/>
                              </a:cubicBezTo>
                              <a:cubicBezTo>
                                <a:pt x="17816" y="607"/>
                                <a:pt x="17864" y="603"/>
                                <a:pt x="17913" y="596"/>
                              </a:cubicBezTo>
                              <a:cubicBezTo>
                                <a:pt x="17984" y="586"/>
                                <a:pt x="18054" y="571"/>
                                <a:pt x="18114" y="550"/>
                              </a:cubicBezTo>
                              <a:cubicBezTo>
                                <a:pt x="18174" y="529"/>
                                <a:pt x="18228" y="504"/>
                                <a:pt x="18271" y="469"/>
                              </a:cubicBezTo>
                              <a:cubicBezTo>
                                <a:pt x="18287" y="462"/>
                                <a:pt x="18304" y="459"/>
                                <a:pt x="18314" y="452"/>
                              </a:cubicBezTo>
                              <a:cubicBezTo>
                                <a:pt x="18325" y="444"/>
                                <a:pt x="18342" y="437"/>
                                <a:pt x="18347" y="427"/>
                              </a:cubicBezTo>
                              <a:cubicBezTo>
                                <a:pt x="18352" y="444"/>
                                <a:pt x="18352" y="466"/>
                                <a:pt x="18358" y="483"/>
                              </a:cubicBezTo>
                              <a:cubicBezTo>
                                <a:pt x="18363" y="501"/>
                                <a:pt x="18369" y="519"/>
                                <a:pt x="18374" y="540"/>
                              </a:cubicBezTo>
                              <a:cubicBezTo>
                                <a:pt x="18390" y="575"/>
                                <a:pt x="18407" y="610"/>
                                <a:pt x="18428" y="646"/>
                              </a:cubicBezTo>
                              <a:cubicBezTo>
                                <a:pt x="18450" y="681"/>
                                <a:pt x="18477" y="713"/>
                                <a:pt x="18510" y="741"/>
                              </a:cubicBezTo>
                              <a:cubicBezTo>
                                <a:pt x="18542" y="769"/>
                                <a:pt x="18586" y="797"/>
                                <a:pt x="18629" y="822"/>
                              </a:cubicBezTo>
                              <a:cubicBezTo>
                                <a:pt x="18591" y="868"/>
                                <a:pt x="18548" y="917"/>
                                <a:pt x="18504" y="963"/>
                              </a:cubicBezTo>
                              <a:cubicBezTo>
                                <a:pt x="18445" y="871"/>
                                <a:pt x="18385" y="780"/>
                                <a:pt x="18342" y="681"/>
                              </a:cubicBezTo>
                              <a:cubicBezTo>
                                <a:pt x="18336" y="670"/>
                                <a:pt x="18320" y="677"/>
                                <a:pt x="18320" y="684"/>
                              </a:cubicBezTo>
                              <a:cubicBezTo>
                                <a:pt x="18352" y="794"/>
                                <a:pt x="18390" y="907"/>
                                <a:pt x="18461" y="1009"/>
                              </a:cubicBezTo>
                              <a:cubicBezTo>
                                <a:pt x="18439" y="1034"/>
                                <a:pt x="18412" y="1058"/>
                                <a:pt x="18390" y="1083"/>
                              </a:cubicBezTo>
                              <a:cubicBezTo>
                                <a:pt x="18336" y="960"/>
                                <a:pt x="18282" y="833"/>
                                <a:pt x="18206" y="713"/>
                              </a:cubicBezTo>
                              <a:cubicBezTo>
                                <a:pt x="18201" y="702"/>
                                <a:pt x="18179" y="706"/>
                                <a:pt x="18179" y="716"/>
                              </a:cubicBezTo>
                              <a:cubicBezTo>
                                <a:pt x="18239" y="854"/>
                                <a:pt x="18293" y="988"/>
                                <a:pt x="18342" y="1129"/>
                              </a:cubicBezTo>
                              <a:cubicBezTo>
                                <a:pt x="18336" y="1136"/>
                                <a:pt x="18331" y="1143"/>
                                <a:pt x="18325" y="1146"/>
                              </a:cubicBezTo>
                              <a:cubicBezTo>
                                <a:pt x="18320" y="1154"/>
                                <a:pt x="18309" y="1161"/>
                                <a:pt x="18304" y="1168"/>
                              </a:cubicBezTo>
                              <a:cubicBezTo>
                                <a:pt x="18287" y="1175"/>
                                <a:pt x="18271" y="1178"/>
                                <a:pt x="18255" y="1185"/>
                              </a:cubicBezTo>
                              <a:cubicBezTo>
                                <a:pt x="18211" y="1041"/>
                                <a:pt x="18152" y="893"/>
                                <a:pt x="18081" y="755"/>
                              </a:cubicBezTo>
                              <a:cubicBezTo>
                                <a:pt x="18076" y="744"/>
                                <a:pt x="18049" y="748"/>
                                <a:pt x="18054" y="758"/>
                              </a:cubicBezTo>
                              <a:cubicBezTo>
                                <a:pt x="18098" y="907"/>
                                <a:pt x="18152" y="1055"/>
                                <a:pt x="18201" y="1199"/>
                              </a:cubicBezTo>
                              <a:cubicBezTo>
                                <a:pt x="18168" y="1210"/>
                                <a:pt x="18130" y="1217"/>
                                <a:pt x="18098" y="1224"/>
                              </a:cubicBezTo>
                              <a:cubicBezTo>
                                <a:pt x="18054" y="1072"/>
                                <a:pt x="17995" y="921"/>
                                <a:pt x="17946" y="769"/>
                              </a:cubicBezTo>
                              <a:cubicBezTo>
                                <a:pt x="17940" y="758"/>
                                <a:pt x="17919" y="762"/>
                                <a:pt x="17919" y="773"/>
                              </a:cubicBezTo>
                              <a:cubicBezTo>
                                <a:pt x="17957" y="924"/>
                                <a:pt x="17984" y="1083"/>
                                <a:pt x="18027" y="1235"/>
                              </a:cubicBezTo>
                              <a:cubicBezTo>
                                <a:pt x="17984" y="1242"/>
                                <a:pt x="17940" y="1249"/>
                                <a:pt x="17897" y="1252"/>
                              </a:cubicBezTo>
                              <a:cubicBezTo>
                                <a:pt x="17854" y="1083"/>
                                <a:pt x="17810" y="917"/>
                                <a:pt x="17756" y="751"/>
                              </a:cubicBezTo>
                              <a:cubicBezTo>
                                <a:pt x="17756" y="744"/>
                                <a:pt x="17734" y="744"/>
                                <a:pt x="17734" y="755"/>
                              </a:cubicBezTo>
                              <a:cubicBezTo>
                                <a:pt x="17761" y="924"/>
                                <a:pt x="17794" y="1090"/>
                                <a:pt x="17832" y="1259"/>
                              </a:cubicBezTo>
                              <a:cubicBezTo>
                                <a:pt x="17794" y="1263"/>
                                <a:pt x="17751" y="1263"/>
                                <a:pt x="17713" y="1263"/>
                              </a:cubicBezTo>
                              <a:cubicBezTo>
                                <a:pt x="17680" y="1097"/>
                                <a:pt x="17648" y="928"/>
                                <a:pt x="17615" y="762"/>
                              </a:cubicBezTo>
                              <a:cubicBezTo>
                                <a:pt x="17615" y="755"/>
                                <a:pt x="17593" y="755"/>
                                <a:pt x="17593" y="762"/>
                              </a:cubicBezTo>
                              <a:cubicBezTo>
                                <a:pt x="17610" y="928"/>
                                <a:pt x="17631" y="1097"/>
                                <a:pt x="17658" y="1263"/>
                              </a:cubicBezTo>
                              <a:cubicBezTo>
                                <a:pt x="17620" y="1263"/>
                                <a:pt x="17588" y="1259"/>
                                <a:pt x="17550" y="1256"/>
                              </a:cubicBezTo>
                              <a:cubicBezTo>
                                <a:pt x="17539" y="1087"/>
                                <a:pt x="17496" y="914"/>
                                <a:pt x="17442" y="748"/>
                              </a:cubicBezTo>
                              <a:cubicBezTo>
                                <a:pt x="17442" y="741"/>
                                <a:pt x="17420" y="744"/>
                                <a:pt x="17425" y="751"/>
                              </a:cubicBezTo>
                              <a:cubicBezTo>
                                <a:pt x="17463" y="914"/>
                                <a:pt x="17480" y="1076"/>
                                <a:pt x="17490" y="1238"/>
                              </a:cubicBezTo>
                              <a:cubicBezTo>
                                <a:pt x="17447" y="1221"/>
                                <a:pt x="17404" y="1199"/>
                                <a:pt x="17366" y="1178"/>
                              </a:cubicBezTo>
                              <a:cubicBezTo>
                                <a:pt x="17371" y="1150"/>
                                <a:pt x="17371" y="1118"/>
                                <a:pt x="17371" y="1090"/>
                              </a:cubicBezTo>
                              <a:cubicBezTo>
                                <a:pt x="17371" y="1048"/>
                                <a:pt x="17366" y="1009"/>
                                <a:pt x="17360" y="967"/>
                              </a:cubicBezTo>
                              <a:cubicBezTo>
                                <a:pt x="17344" y="885"/>
                                <a:pt x="17317" y="804"/>
                                <a:pt x="17284" y="727"/>
                              </a:cubicBezTo>
                              <a:cubicBezTo>
                                <a:pt x="17268" y="691"/>
                                <a:pt x="17252" y="660"/>
                                <a:pt x="17236" y="624"/>
                              </a:cubicBezTo>
                              <a:cubicBezTo>
                                <a:pt x="17219" y="589"/>
                                <a:pt x="17198" y="557"/>
                                <a:pt x="17170" y="526"/>
                              </a:cubicBezTo>
                              <a:cubicBezTo>
                                <a:pt x="17279" y="568"/>
                                <a:pt x="17371" y="586"/>
                                <a:pt x="17469" y="600"/>
                              </a:cubicBezTo>
                              <a:close/>
                              <a:moveTo>
                                <a:pt x="17035" y="1781"/>
                              </a:moveTo>
                              <a:cubicBezTo>
                                <a:pt x="17067" y="1796"/>
                                <a:pt x="17095" y="1810"/>
                                <a:pt x="17122" y="1824"/>
                              </a:cubicBezTo>
                              <a:cubicBezTo>
                                <a:pt x="17143" y="1947"/>
                                <a:pt x="17192" y="2067"/>
                                <a:pt x="17257" y="2187"/>
                              </a:cubicBezTo>
                              <a:cubicBezTo>
                                <a:pt x="17263" y="2194"/>
                                <a:pt x="17284" y="2191"/>
                                <a:pt x="17279" y="2184"/>
                              </a:cubicBezTo>
                              <a:cubicBezTo>
                                <a:pt x="17241" y="2081"/>
                                <a:pt x="17219" y="1979"/>
                                <a:pt x="17208" y="1873"/>
                              </a:cubicBezTo>
                              <a:cubicBezTo>
                                <a:pt x="17230" y="1884"/>
                                <a:pt x="17246" y="1898"/>
                                <a:pt x="17268" y="1908"/>
                              </a:cubicBezTo>
                              <a:cubicBezTo>
                                <a:pt x="17279" y="1916"/>
                                <a:pt x="17295" y="1923"/>
                                <a:pt x="17306" y="1933"/>
                              </a:cubicBezTo>
                              <a:cubicBezTo>
                                <a:pt x="17322" y="2053"/>
                                <a:pt x="17355" y="2173"/>
                                <a:pt x="17420" y="2286"/>
                              </a:cubicBezTo>
                              <a:cubicBezTo>
                                <a:pt x="17425" y="2297"/>
                                <a:pt x="17452" y="2293"/>
                                <a:pt x="17452" y="2279"/>
                              </a:cubicBezTo>
                              <a:cubicBezTo>
                                <a:pt x="17431" y="2180"/>
                                <a:pt x="17404" y="2081"/>
                                <a:pt x="17387" y="1983"/>
                              </a:cubicBezTo>
                              <a:cubicBezTo>
                                <a:pt x="17409" y="1993"/>
                                <a:pt x="17425" y="2007"/>
                                <a:pt x="17447" y="2018"/>
                              </a:cubicBezTo>
                              <a:cubicBezTo>
                                <a:pt x="17480" y="2134"/>
                                <a:pt x="17517" y="2251"/>
                                <a:pt x="17577" y="2364"/>
                              </a:cubicBezTo>
                              <a:cubicBezTo>
                                <a:pt x="17583" y="2374"/>
                                <a:pt x="17604" y="2371"/>
                                <a:pt x="17599" y="2360"/>
                              </a:cubicBezTo>
                              <a:cubicBezTo>
                                <a:pt x="17572" y="2261"/>
                                <a:pt x="17545" y="2162"/>
                                <a:pt x="17523" y="2064"/>
                              </a:cubicBezTo>
                              <a:cubicBezTo>
                                <a:pt x="17550" y="2081"/>
                                <a:pt x="17577" y="2099"/>
                                <a:pt x="17610" y="2117"/>
                              </a:cubicBezTo>
                              <a:cubicBezTo>
                                <a:pt x="17631" y="2215"/>
                                <a:pt x="17675" y="2314"/>
                                <a:pt x="17745" y="2406"/>
                              </a:cubicBezTo>
                              <a:cubicBezTo>
                                <a:pt x="17751" y="2448"/>
                                <a:pt x="17751" y="2487"/>
                                <a:pt x="17756" y="2529"/>
                              </a:cubicBezTo>
                              <a:cubicBezTo>
                                <a:pt x="17761" y="2565"/>
                                <a:pt x="17767" y="2600"/>
                                <a:pt x="17778" y="2632"/>
                              </a:cubicBezTo>
                              <a:cubicBezTo>
                                <a:pt x="17696" y="2632"/>
                                <a:pt x="17615" y="2618"/>
                                <a:pt x="17539" y="2607"/>
                              </a:cubicBezTo>
                              <a:cubicBezTo>
                                <a:pt x="17420" y="2593"/>
                                <a:pt x="17333" y="2565"/>
                                <a:pt x="17252" y="2508"/>
                              </a:cubicBezTo>
                              <a:cubicBezTo>
                                <a:pt x="17236" y="2498"/>
                                <a:pt x="17208" y="2512"/>
                                <a:pt x="17219" y="2522"/>
                              </a:cubicBezTo>
                              <a:cubicBezTo>
                                <a:pt x="17371" y="2660"/>
                                <a:pt x="17566" y="2780"/>
                                <a:pt x="17832" y="2766"/>
                              </a:cubicBezTo>
                              <a:cubicBezTo>
                                <a:pt x="17843" y="2780"/>
                                <a:pt x="17848" y="2794"/>
                                <a:pt x="17859" y="2808"/>
                              </a:cubicBezTo>
                              <a:cubicBezTo>
                                <a:pt x="17783" y="2822"/>
                                <a:pt x="17707" y="2822"/>
                                <a:pt x="17637" y="2815"/>
                              </a:cubicBezTo>
                              <a:cubicBezTo>
                                <a:pt x="17414" y="2794"/>
                                <a:pt x="17203" y="2695"/>
                                <a:pt x="17084" y="2568"/>
                              </a:cubicBezTo>
                              <a:cubicBezTo>
                                <a:pt x="17024" y="2508"/>
                                <a:pt x="16997" y="2445"/>
                                <a:pt x="16981" y="2378"/>
                              </a:cubicBezTo>
                              <a:cubicBezTo>
                                <a:pt x="16964" y="2293"/>
                                <a:pt x="16964" y="2205"/>
                                <a:pt x="16964" y="2124"/>
                              </a:cubicBezTo>
                              <a:cubicBezTo>
                                <a:pt x="16964" y="2081"/>
                                <a:pt x="16959" y="2043"/>
                                <a:pt x="16954" y="2004"/>
                              </a:cubicBezTo>
                              <a:cubicBezTo>
                                <a:pt x="16954" y="1983"/>
                                <a:pt x="16948" y="1961"/>
                                <a:pt x="16943" y="1940"/>
                              </a:cubicBezTo>
                              <a:cubicBezTo>
                                <a:pt x="16932" y="1901"/>
                                <a:pt x="16921" y="1863"/>
                                <a:pt x="16905" y="1827"/>
                              </a:cubicBezTo>
                              <a:cubicBezTo>
                                <a:pt x="16889" y="1792"/>
                                <a:pt x="16867" y="1760"/>
                                <a:pt x="16845" y="1729"/>
                              </a:cubicBezTo>
                              <a:cubicBezTo>
                                <a:pt x="16872" y="1736"/>
                                <a:pt x="16905" y="1743"/>
                                <a:pt x="16937" y="1750"/>
                              </a:cubicBezTo>
                              <a:cubicBezTo>
                                <a:pt x="16986" y="1856"/>
                                <a:pt x="17035" y="1958"/>
                                <a:pt x="17067" y="2067"/>
                              </a:cubicBezTo>
                              <a:cubicBezTo>
                                <a:pt x="17067" y="2074"/>
                                <a:pt x="17089" y="2074"/>
                                <a:pt x="17089" y="2064"/>
                              </a:cubicBezTo>
                              <a:cubicBezTo>
                                <a:pt x="17078" y="1968"/>
                                <a:pt x="17067" y="1877"/>
                                <a:pt x="17035" y="1781"/>
                              </a:cubicBezTo>
                              <a:close/>
                              <a:moveTo>
                                <a:pt x="17691" y="2173"/>
                              </a:moveTo>
                              <a:cubicBezTo>
                                <a:pt x="17707" y="2191"/>
                                <a:pt x="17723" y="2208"/>
                                <a:pt x="17745" y="2226"/>
                              </a:cubicBezTo>
                              <a:cubicBezTo>
                                <a:pt x="17745" y="2254"/>
                                <a:pt x="17745" y="2282"/>
                                <a:pt x="17745" y="2311"/>
                              </a:cubicBezTo>
                              <a:cubicBezTo>
                                <a:pt x="17723" y="2268"/>
                                <a:pt x="17707" y="2222"/>
                                <a:pt x="17691" y="2173"/>
                              </a:cubicBezTo>
                              <a:close/>
                              <a:moveTo>
                                <a:pt x="16352" y="646"/>
                              </a:moveTo>
                              <a:cubicBezTo>
                                <a:pt x="16379" y="674"/>
                                <a:pt x="16406" y="702"/>
                                <a:pt x="16439" y="730"/>
                              </a:cubicBezTo>
                              <a:cubicBezTo>
                                <a:pt x="16460" y="751"/>
                                <a:pt x="16487" y="773"/>
                                <a:pt x="16509" y="790"/>
                              </a:cubicBezTo>
                              <a:cubicBezTo>
                                <a:pt x="16466" y="783"/>
                                <a:pt x="16428" y="769"/>
                                <a:pt x="16390" y="748"/>
                              </a:cubicBezTo>
                              <a:cubicBezTo>
                                <a:pt x="16384" y="737"/>
                                <a:pt x="16373" y="723"/>
                                <a:pt x="16368" y="713"/>
                              </a:cubicBezTo>
                              <a:cubicBezTo>
                                <a:pt x="16352" y="688"/>
                                <a:pt x="16341" y="656"/>
                                <a:pt x="16336" y="624"/>
                              </a:cubicBezTo>
                              <a:cubicBezTo>
                                <a:pt x="16341" y="631"/>
                                <a:pt x="16346" y="639"/>
                                <a:pt x="16352" y="646"/>
                              </a:cubicBezTo>
                              <a:close/>
                              <a:moveTo>
                                <a:pt x="16243" y="332"/>
                              </a:moveTo>
                              <a:cubicBezTo>
                                <a:pt x="16281" y="314"/>
                                <a:pt x="16314" y="293"/>
                                <a:pt x="16352" y="275"/>
                              </a:cubicBezTo>
                              <a:cubicBezTo>
                                <a:pt x="16330" y="293"/>
                                <a:pt x="16314" y="307"/>
                                <a:pt x="16298" y="325"/>
                              </a:cubicBezTo>
                              <a:cubicBezTo>
                                <a:pt x="16265" y="360"/>
                                <a:pt x="16238" y="395"/>
                                <a:pt x="16222" y="434"/>
                              </a:cubicBezTo>
                              <a:cubicBezTo>
                                <a:pt x="16216" y="444"/>
                                <a:pt x="16211" y="452"/>
                                <a:pt x="16211" y="462"/>
                              </a:cubicBezTo>
                              <a:cubicBezTo>
                                <a:pt x="16205" y="483"/>
                                <a:pt x="16200" y="501"/>
                                <a:pt x="16195" y="522"/>
                              </a:cubicBezTo>
                              <a:cubicBezTo>
                                <a:pt x="16195" y="533"/>
                                <a:pt x="16195" y="543"/>
                                <a:pt x="16195" y="554"/>
                              </a:cubicBezTo>
                              <a:cubicBezTo>
                                <a:pt x="16195" y="589"/>
                                <a:pt x="16200" y="624"/>
                                <a:pt x="16211" y="660"/>
                              </a:cubicBezTo>
                              <a:cubicBezTo>
                                <a:pt x="16222" y="691"/>
                                <a:pt x="16238" y="723"/>
                                <a:pt x="16254" y="755"/>
                              </a:cubicBezTo>
                              <a:cubicBezTo>
                                <a:pt x="16254" y="755"/>
                                <a:pt x="16254" y="758"/>
                                <a:pt x="16254" y="758"/>
                              </a:cubicBezTo>
                              <a:cubicBezTo>
                                <a:pt x="16276" y="790"/>
                                <a:pt x="16298" y="818"/>
                                <a:pt x="16325" y="843"/>
                              </a:cubicBezTo>
                              <a:cubicBezTo>
                                <a:pt x="16330" y="850"/>
                                <a:pt x="16341" y="857"/>
                                <a:pt x="16346" y="861"/>
                              </a:cubicBezTo>
                              <a:cubicBezTo>
                                <a:pt x="16379" y="889"/>
                                <a:pt x="16417" y="914"/>
                                <a:pt x="16455" y="935"/>
                              </a:cubicBezTo>
                              <a:cubicBezTo>
                                <a:pt x="16471" y="942"/>
                                <a:pt x="16482" y="949"/>
                                <a:pt x="16498" y="960"/>
                              </a:cubicBezTo>
                              <a:cubicBezTo>
                                <a:pt x="16531" y="974"/>
                                <a:pt x="16558" y="988"/>
                                <a:pt x="16590" y="1002"/>
                              </a:cubicBezTo>
                              <a:cubicBezTo>
                                <a:pt x="16704" y="1048"/>
                                <a:pt x="16829" y="1087"/>
                                <a:pt x="16948" y="1129"/>
                              </a:cubicBezTo>
                              <a:cubicBezTo>
                                <a:pt x="17149" y="1203"/>
                                <a:pt x="17387" y="1309"/>
                                <a:pt x="17566" y="1436"/>
                              </a:cubicBezTo>
                              <a:cubicBezTo>
                                <a:pt x="17626" y="1478"/>
                                <a:pt x="17680" y="1524"/>
                                <a:pt x="17723" y="1573"/>
                              </a:cubicBezTo>
                              <a:cubicBezTo>
                                <a:pt x="17740" y="1591"/>
                                <a:pt x="17751" y="1605"/>
                                <a:pt x="17767" y="1623"/>
                              </a:cubicBezTo>
                              <a:cubicBezTo>
                                <a:pt x="17805" y="1672"/>
                                <a:pt x="17832" y="1725"/>
                                <a:pt x="17843" y="1778"/>
                              </a:cubicBezTo>
                              <a:cubicBezTo>
                                <a:pt x="17837" y="1792"/>
                                <a:pt x="17832" y="1806"/>
                                <a:pt x="17827" y="1820"/>
                              </a:cubicBezTo>
                              <a:cubicBezTo>
                                <a:pt x="17810" y="1863"/>
                                <a:pt x="17794" y="1905"/>
                                <a:pt x="17783" y="1947"/>
                              </a:cubicBezTo>
                              <a:cubicBezTo>
                                <a:pt x="17724" y="1834"/>
                                <a:pt x="17599" y="1739"/>
                                <a:pt x="17409" y="1683"/>
                              </a:cubicBezTo>
                              <a:cubicBezTo>
                                <a:pt x="17317" y="1654"/>
                                <a:pt x="17225" y="1647"/>
                                <a:pt x="17127" y="1640"/>
                              </a:cubicBezTo>
                              <a:cubicBezTo>
                                <a:pt x="17035" y="1633"/>
                                <a:pt x="16943" y="1630"/>
                                <a:pt x="16856" y="1612"/>
                              </a:cubicBezTo>
                              <a:cubicBezTo>
                                <a:pt x="16693" y="1580"/>
                                <a:pt x="16639" y="1520"/>
                                <a:pt x="16596" y="1453"/>
                              </a:cubicBezTo>
                              <a:cubicBezTo>
                                <a:pt x="16563" y="1400"/>
                                <a:pt x="16536" y="1344"/>
                                <a:pt x="16466" y="1295"/>
                              </a:cubicBezTo>
                              <a:cubicBezTo>
                                <a:pt x="16373" y="1228"/>
                                <a:pt x="16238" y="1224"/>
                                <a:pt x="16113" y="1199"/>
                              </a:cubicBezTo>
                              <a:cubicBezTo>
                                <a:pt x="16010" y="1182"/>
                                <a:pt x="15929" y="1150"/>
                                <a:pt x="15869" y="1111"/>
                              </a:cubicBezTo>
                              <a:cubicBezTo>
                                <a:pt x="15853" y="1101"/>
                                <a:pt x="15842" y="1090"/>
                                <a:pt x="15831" y="1079"/>
                              </a:cubicBezTo>
                              <a:cubicBezTo>
                                <a:pt x="15810" y="1058"/>
                                <a:pt x="15788" y="1034"/>
                                <a:pt x="15772" y="1009"/>
                              </a:cubicBezTo>
                              <a:cubicBezTo>
                                <a:pt x="15766" y="998"/>
                                <a:pt x="15761" y="984"/>
                                <a:pt x="15755" y="970"/>
                              </a:cubicBezTo>
                              <a:cubicBezTo>
                                <a:pt x="15745" y="945"/>
                                <a:pt x="15739" y="917"/>
                                <a:pt x="15739" y="889"/>
                              </a:cubicBezTo>
                              <a:cubicBezTo>
                                <a:pt x="15739" y="875"/>
                                <a:pt x="15739" y="861"/>
                                <a:pt x="15739" y="847"/>
                              </a:cubicBezTo>
                              <a:cubicBezTo>
                                <a:pt x="15750" y="776"/>
                                <a:pt x="15783" y="702"/>
                                <a:pt x="15837" y="635"/>
                              </a:cubicBezTo>
                              <a:cubicBezTo>
                                <a:pt x="15940" y="515"/>
                                <a:pt x="16081" y="416"/>
                                <a:pt x="16243" y="332"/>
                              </a:cubicBezTo>
                              <a:close/>
                              <a:moveTo>
                                <a:pt x="12670" y="1679"/>
                              </a:moveTo>
                              <a:cubicBezTo>
                                <a:pt x="12703" y="1672"/>
                                <a:pt x="12741" y="1669"/>
                                <a:pt x="12773" y="1662"/>
                              </a:cubicBezTo>
                              <a:cubicBezTo>
                                <a:pt x="12839" y="1651"/>
                                <a:pt x="12817" y="1595"/>
                                <a:pt x="12757" y="1587"/>
                              </a:cubicBezTo>
                              <a:cubicBezTo>
                                <a:pt x="12345" y="1556"/>
                                <a:pt x="11977" y="1460"/>
                                <a:pt x="11630" y="1316"/>
                              </a:cubicBezTo>
                              <a:cubicBezTo>
                                <a:pt x="11678" y="1309"/>
                                <a:pt x="11727" y="1305"/>
                                <a:pt x="11781" y="1309"/>
                              </a:cubicBezTo>
                              <a:cubicBezTo>
                                <a:pt x="11825" y="1309"/>
                                <a:pt x="11857" y="1270"/>
                                <a:pt x="11819" y="1249"/>
                              </a:cubicBezTo>
                              <a:cubicBezTo>
                                <a:pt x="11429" y="1041"/>
                                <a:pt x="10838" y="924"/>
                                <a:pt x="10339" y="1023"/>
                              </a:cubicBezTo>
                              <a:cubicBezTo>
                                <a:pt x="10681" y="804"/>
                                <a:pt x="11207" y="734"/>
                                <a:pt x="11619" y="579"/>
                              </a:cubicBezTo>
                              <a:cubicBezTo>
                                <a:pt x="11667" y="561"/>
                                <a:pt x="11667" y="515"/>
                                <a:pt x="11619" y="497"/>
                              </a:cubicBezTo>
                              <a:cubicBezTo>
                                <a:pt x="11613" y="494"/>
                                <a:pt x="11608" y="494"/>
                                <a:pt x="11602" y="490"/>
                              </a:cubicBezTo>
                              <a:cubicBezTo>
                                <a:pt x="11901" y="406"/>
                                <a:pt x="12226" y="385"/>
                                <a:pt x="12562" y="374"/>
                              </a:cubicBezTo>
                              <a:cubicBezTo>
                                <a:pt x="12605" y="374"/>
                                <a:pt x="12649" y="346"/>
                                <a:pt x="12633" y="314"/>
                              </a:cubicBezTo>
                              <a:cubicBezTo>
                                <a:pt x="12622" y="300"/>
                                <a:pt x="12616" y="286"/>
                                <a:pt x="12605" y="272"/>
                              </a:cubicBezTo>
                              <a:cubicBezTo>
                                <a:pt x="12898" y="268"/>
                                <a:pt x="13196" y="272"/>
                                <a:pt x="13489" y="289"/>
                              </a:cubicBezTo>
                              <a:cubicBezTo>
                                <a:pt x="13527" y="293"/>
                                <a:pt x="13560" y="268"/>
                                <a:pt x="13560" y="243"/>
                              </a:cubicBezTo>
                              <a:cubicBezTo>
                                <a:pt x="13560" y="226"/>
                                <a:pt x="13554" y="208"/>
                                <a:pt x="13549" y="194"/>
                              </a:cubicBezTo>
                              <a:cubicBezTo>
                                <a:pt x="13744" y="201"/>
                                <a:pt x="13939" y="222"/>
                                <a:pt x="14123" y="261"/>
                              </a:cubicBezTo>
                              <a:cubicBezTo>
                                <a:pt x="14140" y="332"/>
                                <a:pt x="14172" y="399"/>
                                <a:pt x="14216" y="466"/>
                              </a:cubicBezTo>
                              <a:cubicBezTo>
                                <a:pt x="14161" y="441"/>
                                <a:pt x="14107" y="420"/>
                                <a:pt x="14053" y="395"/>
                              </a:cubicBezTo>
                              <a:cubicBezTo>
                                <a:pt x="13955" y="356"/>
                                <a:pt x="13847" y="296"/>
                                <a:pt x="13733" y="286"/>
                              </a:cubicBezTo>
                              <a:cubicBezTo>
                                <a:pt x="13722" y="286"/>
                                <a:pt x="13706" y="293"/>
                                <a:pt x="13711" y="303"/>
                              </a:cubicBezTo>
                              <a:cubicBezTo>
                                <a:pt x="13777" y="360"/>
                                <a:pt x="13885" y="392"/>
                                <a:pt x="13972" y="430"/>
                              </a:cubicBezTo>
                              <a:cubicBezTo>
                                <a:pt x="14026" y="455"/>
                                <a:pt x="14075" y="480"/>
                                <a:pt x="14129" y="504"/>
                              </a:cubicBezTo>
                              <a:cubicBezTo>
                                <a:pt x="14091" y="501"/>
                                <a:pt x="14058" y="501"/>
                                <a:pt x="14020" y="497"/>
                              </a:cubicBezTo>
                              <a:cubicBezTo>
                                <a:pt x="13869" y="434"/>
                                <a:pt x="13711" y="370"/>
                                <a:pt x="13543" y="339"/>
                              </a:cubicBezTo>
                              <a:cubicBezTo>
                                <a:pt x="13538" y="339"/>
                                <a:pt x="13527" y="346"/>
                                <a:pt x="13533" y="349"/>
                              </a:cubicBezTo>
                              <a:cubicBezTo>
                                <a:pt x="13625" y="402"/>
                                <a:pt x="13733" y="448"/>
                                <a:pt x="13836" y="494"/>
                              </a:cubicBezTo>
                              <a:cubicBezTo>
                                <a:pt x="13793" y="494"/>
                                <a:pt x="13749" y="494"/>
                                <a:pt x="13706" y="490"/>
                              </a:cubicBezTo>
                              <a:cubicBezTo>
                                <a:pt x="13549" y="434"/>
                                <a:pt x="13381" y="381"/>
                                <a:pt x="13218" y="374"/>
                              </a:cubicBezTo>
                              <a:cubicBezTo>
                                <a:pt x="13202" y="374"/>
                                <a:pt x="13202" y="388"/>
                                <a:pt x="13213" y="392"/>
                              </a:cubicBezTo>
                              <a:cubicBezTo>
                                <a:pt x="13327" y="406"/>
                                <a:pt x="13446" y="448"/>
                                <a:pt x="13560" y="490"/>
                              </a:cubicBezTo>
                              <a:cubicBezTo>
                                <a:pt x="13489" y="490"/>
                                <a:pt x="13413" y="494"/>
                                <a:pt x="13343" y="497"/>
                              </a:cubicBezTo>
                              <a:cubicBezTo>
                                <a:pt x="13218" y="466"/>
                                <a:pt x="13088" y="437"/>
                                <a:pt x="12952" y="420"/>
                              </a:cubicBezTo>
                              <a:cubicBezTo>
                                <a:pt x="12942" y="420"/>
                                <a:pt x="12936" y="427"/>
                                <a:pt x="12947" y="430"/>
                              </a:cubicBezTo>
                              <a:cubicBezTo>
                                <a:pt x="13034" y="455"/>
                                <a:pt x="13120" y="480"/>
                                <a:pt x="13207" y="504"/>
                              </a:cubicBezTo>
                              <a:cubicBezTo>
                                <a:pt x="13126" y="508"/>
                                <a:pt x="13045" y="515"/>
                                <a:pt x="12969" y="522"/>
                              </a:cubicBezTo>
                              <a:cubicBezTo>
                                <a:pt x="12882" y="504"/>
                                <a:pt x="12795" y="487"/>
                                <a:pt x="12703" y="480"/>
                              </a:cubicBezTo>
                              <a:cubicBezTo>
                                <a:pt x="12687" y="480"/>
                                <a:pt x="12670" y="494"/>
                                <a:pt x="12692" y="501"/>
                              </a:cubicBezTo>
                              <a:cubicBezTo>
                                <a:pt x="12736" y="515"/>
                                <a:pt x="12784" y="526"/>
                                <a:pt x="12828" y="536"/>
                              </a:cubicBezTo>
                              <a:cubicBezTo>
                                <a:pt x="12736" y="547"/>
                                <a:pt x="12649" y="557"/>
                                <a:pt x="12557" y="568"/>
                              </a:cubicBezTo>
                              <a:cubicBezTo>
                                <a:pt x="12486" y="557"/>
                                <a:pt x="12416" y="547"/>
                                <a:pt x="12345" y="540"/>
                              </a:cubicBezTo>
                              <a:cubicBezTo>
                                <a:pt x="12329" y="536"/>
                                <a:pt x="12318" y="554"/>
                                <a:pt x="12340" y="557"/>
                              </a:cubicBezTo>
                              <a:cubicBezTo>
                                <a:pt x="12383" y="564"/>
                                <a:pt x="12421" y="575"/>
                                <a:pt x="12459" y="586"/>
                              </a:cubicBezTo>
                              <a:cubicBezTo>
                                <a:pt x="12020" y="653"/>
                                <a:pt x="11586" y="748"/>
                                <a:pt x="11190" y="861"/>
                              </a:cubicBezTo>
                              <a:cubicBezTo>
                                <a:pt x="11174" y="864"/>
                                <a:pt x="11185" y="885"/>
                                <a:pt x="11207" y="882"/>
                              </a:cubicBezTo>
                              <a:cubicBezTo>
                                <a:pt x="11586" y="797"/>
                                <a:pt x="11966" y="737"/>
                                <a:pt x="12356" y="706"/>
                              </a:cubicBezTo>
                              <a:cubicBezTo>
                                <a:pt x="12329" y="713"/>
                                <a:pt x="12302" y="720"/>
                                <a:pt x="12280" y="727"/>
                              </a:cubicBezTo>
                              <a:cubicBezTo>
                                <a:pt x="12047" y="790"/>
                                <a:pt x="11814" y="864"/>
                                <a:pt x="11608" y="960"/>
                              </a:cubicBezTo>
                              <a:cubicBezTo>
                                <a:pt x="11586" y="970"/>
                                <a:pt x="11602" y="991"/>
                                <a:pt x="11630" y="981"/>
                              </a:cubicBezTo>
                              <a:cubicBezTo>
                                <a:pt x="11863" y="910"/>
                                <a:pt x="12085" y="836"/>
                                <a:pt x="12329" y="776"/>
                              </a:cubicBezTo>
                              <a:cubicBezTo>
                                <a:pt x="12513" y="734"/>
                                <a:pt x="12698" y="706"/>
                                <a:pt x="12882" y="674"/>
                              </a:cubicBezTo>
                              <a:cubicBezTo>
                                <a:pt x="12914" y="674"/>
                                <a:pt x="12947" y="670"/>
                                <a:pt x="12980" y="670"/>
                              </a:cubicBezTo>
                              <a:cubicBezTo>
                                <a:pt x="12931" y="681"/>
                                <a:pt x="12887" y="691"/>
                                <a:pt x="12839" y="706"/>
                              </a:cubicBezTo>
                              <a:cubicBezTo>
                                <a:pt x="12578" y="773"/>
                                <a:pt x="12302" y="847"/>
                                <a:pt x="12069" y="949"/>
                              </a:cubicBezTo>
                              <a:cubicBezTo>
                                <a:pt x="12058" y="956"/>
                                <a:pt x="12063" y="970"/>
                                <a:pt x="12080" y="967"/>
                              </a:cubicBezTo>
                              <a:cubicBezTo>
                                <a:pt x="12351" y="903"/>
                                <a:pt x="12611" y="818"/>
                                <a:pt x="12882" y="755"/>
                              </a:cubicBezTo>
                              <a:cubicBezTo>
                                <a:pt x="13007" y="727"/>
                                <a:pt x="13137" y="698"/>
                                <a:pt x="13267" y="674"/>
                              </a:cubicBezTo>
                              <a:cubicBezTo>
                                <a:pt x="13392" y="677"/>
                                <a:pt x="13511" y="681"/>
                                <a:pt x="13636" y="684"/>
                              </a:cubicBezTo>
                              <a:cubicBezTo>
                                <a:pt x="13229" y="776"/>
                                <a:pt x="12839" y="896"/>
                                <a:pt x="12475" y="1048"/>
                              </a:cubicBezTo>
                              <a:cubicBezTo>
                                <a:pt x="12459" y="1055"/>
                                <a:pt x="12475" y="1072"/>
                                <a:pt x="12492" y="1065"/>
                              </a:cubicBezTo>
                              <a:cubicBezTo>
                                <a:pt x="12942" y="910"/>
                                <a:pt x="13419" y="787"/>
                                <a:pt x="13907" y="698"/>
                              </a:cubicBezTo>
                              <a:cubicBezTo>
                                <a:pt x="13939" y="698"/>
                                <a:pt x="13972" y="702"/>
                                <a:pt x="14004" y="702"/>
                              </a:cubicBezTo>
                              <a:cubicBezTo>
                                <a:pt x="13587" y="790"/>
                                <a:pt x="13175" y="942"/>
                                <a:pt x="12839" y="1111"/>
                              </a:cubicBezTo>
                              <a:cubicBezTo>
                                <a:pt x="12822" y="1118"/>
                                <a:pt x="12844" y="1132"/>
                                <a:pt x="12855" y="1125"/>
                              </a:cubicBezTo>
                              <a:cubicBezTo>
                                <a:pt x="13088" y="1041"/>
                                <a:pt x="13316" y="956"/>
                                <a:pt x="13560" y="885"/>
                              </a:cubicBezTo>
                              <a:cubicBezTo>
                                <a:pt x="13771" y="825"/>
                                <a:pt x="13988" y="783"/>
                                <a:pt x="14205" y="737"/>
                              </a:cubicBezTo>
                              <a:cubicBezTo>
                                <a:pt x="14178" y="766"/>
                                <a:pt x="14156" y="790"/>
                                <a:pt x="14134" y="818"/>
                              </a:cubicBezTo>
                              <a:cubicBezTo>
                                <a:pt x="13782" y="885"/>
                                <a:pt x="13435" y="1020"/>
                                <a:pt x="13153" y="1164"/>
                              </a:cubicBezTo>
                              <a:cubicBezTo>
                                <a:pt x="13142" y="1171"/>
                                <a:pt x="13158" y="1182"/>
                                <a:pt x="13169" y="1178"/>
                              </a:cubicBezTo>
                              <a:cubicBezTo>
                                <a:pt x="13332" y="1118"/>
                                <a:pt x="13495" y="1058"/>
                                <a:pt x="13663" y="1009"/>
                              </a:cubicBezTo>
                              <a:cubicBezTo>
                                <a:pt x="13798" y="967"/>
                                <a:pt x="13939" y="938"/>
                                <a:pt x="14080" y="903"/>
                              </a:cubicBezTo>
                              <a:cubicBezTo>
                                <a:pt x="14069" y="928"/>
                                <a:pt x="14058" y="949"/>
                                <a:pt x="14048" y="974"/>
                              </a:cubicBezTo>
                              <a:cubicBezTo>
                                <a:pt x="13820" y="1072"/>
                                <a:pt x="13538" y="1129"/>
                                <a:pt x="13343" y="1256"/>
                              </a:cubicBezTo>
                              <a:cubicBezTo>
                                <a:pt x="13332" y="1263"/>
                                <a:pt x="13348" y="1277"/>
                                <a:pt x="13359" y="1270"/>
                              </a:cubicBezTo>
                              <a:cubicBezTo>
                                <a:pt x="13570" y="1182"/>
                                <a:pt x="13804" y="1132"/>
                                <a:pt x="14020" y="1055"/>
                              </a:cubicBezTo>
                              <a:cubicBezTo>
                                <a:pt x="14015" y="1090"/>
                                <a:pt x="14010" y="1125"/>
                                <a:pt x="14010" y="1161"/>
                              </a:cubicBezTo>
                              <a:cubicBezTo>
                                <a:pt x="13874" y="1206"/>
                                <a:pt x="13739" y="1249"/>
                                <a:pt x="13603" y="1295"/>
                              </a:cubicBezTo>
                              <a:cubicBezTo>
                                <a:pt x="13587" y="1302"/>
                                <a:pt x="13598" y="1323"/>
                                <a:pt x="13619" y="1316"/>
                              </a:cubicBezTo>
                              <a:cubicBezTo>
                                <a:pt x="13749" y="1284"/>
                                <a:pt x="13885" y="1245"/>
                                <a:pt x="14015" y="1210"/>
                              </a:cubicBezTo>
                              <a:cubicBezTo>
                                <a:pt x="14020" y="1245"/>
                                <a:pt x="14026" y="1284"/>
                                <a:pt x="14037" y="1323"/>
                              </a:cubicBezTo>
                              <a:cubicBezTo>
                                <a:pt x="13988" y="1341"/>
                                <a:pt x="13939" y="1358"/>
                                <a:pt x="13890" y="1379"/>
                              </a:cubicBezTo>
                              <a:cubicBezTo>
                                <a:pt x="13869" y="1386"/>
                                <a:pt x="13885" y="1411"/>
                                <a:pt x="13907" y="1404"/>
                              </a:cubicBezTo>
                              <a:cubicBezTo>
                                <a:pt x="13955" y="1390"/>
                                <a:pt x="14004" y="1379"/>
                                <a:pt x="14048" y="1365"/>
                              </a:cubicBezTo>
                              <a:cubicBezTo>
                                <a:pt x="14058" y="1390"/>
                                <a:pt x="14069" y="1415"/>
                                <a:pt x="14080" y="1443"/>
                              </a:cubicBezTo>
                              <a:cubicBezTo>
                                <a:pt x="14080" y="1446"/>
                                <a:pt x="14086" y="1450"/>
                                <a:pt x="14086" y="1457"/>
                              </a:cubicBezTo>
                              <a:cubicBezTo>
                                <a:pt x="14075" y="1460"/>
                                <a:pt x="14064" y="1464"/>
                                <a:pt x="14058" y="1468"/>
                              </a:cubicBezTo>
                              <a:cubicBezTo>
                                <a:pt x="14053" y="1468"/>
                                <a:pt x="14048" y="1468"/>
                                <a:pt x="14048" y="1468"/>
                              </a:cubicBezTo>
                              <a:cubicBezTo>
                                <a:pt x="14042" y="1468"/>
                                <a:pt x="14042" y="1471"/>
                                <a:pt x="14037" y="1475"/>
                              </a:cubicBezTo>
                              <a:cubicBezTo>
                                <a:pt x="14031" y="1478"/>
                                <a:pt x="14037" y="1485"/>
                                <a:pt x="14042" y="1489"/>
                              </a:cubicBezTo>
                              <a:cubicBezTo>
                                <a:pt x="14058" y="1503"/>
                                <a:pt x="14080" y="1496"/>
                                <a:pt x="14102" y="1492"/>
                              </a:cubicBezTo>
                              <a:cubicBezTo>
                                <a:pt x="14102" y="1492"/>
                                <a:pt x="14107" y="1492"/>
                                <a:pt x="14107" y="1492"/>
                              </a:cubicBezTo>
                              <a:cubicBezTo>
                                <a:pt x="14167" y="1626"/>
                                <a:pt x="14210" y="1753"/>
                                <a:pt x="14226" y="1891"/>
                              </a:cubicBezTo>
                              <a:cubicBezTo>
                                <a:pt x="14123" y="1898"/>
                                <a:pt x="14031" y="1898"/>
                                <a:pt x="13928" y="1894"/>
                              </a:cubicBezTo>
                              <a:cubicBezTo>
                                <a:pt x="13950" y="1880"/>
                                <a:pt x="13966" y="1870"/>
                                <a:pt x="13988" y="1852"/>
                              </a:cubicBezTo>
                              <a:cubicBezTo>
                                <a:pt x="14026" y="1824"/>
                                <a:pt x="14004" y="1774"/>
                                <a:pt x="13939" y="1774"/>
                              </a:cubicBezTo>
                              <a:cubicBezTo>
                                <a:pt x="13522" y="1778"/>
                                <a:pt x="13077" y="1781"/>
                                <a:pt x="12670" y="1679"/>
                              </a:cubicBezTo>
                              <a:close/>
                              <a:moveTo>
                                <a:pt x="13462" y="1859"/>
                              </a:moveTo>
                              <a:cubicBezTo>
                                <a:pt x="13392" y="1870"/>
                                <a:pt x="13321" y="1884"/>
                                <a:pt x="13256" y="1898"/>
                              </a:cubicBezTo>
                              <a:cubicBezTo>
                                <a:pt x="13083" y="1877"/>
                                <a:pt x="12909" y="1849"/>
                                <a:pt x="12741" y="1817"/>
                              </a:cubicBezTo>
                              <a:cubicBezTo>
                                <a:pt x="12790" y="1813"/>
                                <a:pt x="12839" y="1810"/>
                                <a:pt x="12887" y="1806"/>
                              </a:cubicBezTo>
                              <a:cubicBezTo>
                                <a:pt x="13072" y="1838"/>
                                <a:pt x="13267" y="1852"/>
                                <a:pt x="13462" y="1859"/>
                              </a:cubicBezTo>
                              <a:close/>
                              <a:moveTo>
                                <a:pt x="12665" y="1824"/>
                              </a:moveTo>
                              <a:cubicBezTo>
                                <a:pt x="12801" y="1863"/>
                                <a:pt x="12942" y="1894"/>
                                <a:pt x="13088" y="1919"/>
                              </a:cubicBezTo>
                              <a:cubicBezTo>
                                <a:pt x="13066" y="1926"/>
                                <a:pt x="13045" y="1930"/>
                                <a:pt x="13023" y="1937"/>
                              </a:cubicBezTo>
                              <a:cubicBezTo>
                                <a:pt x="12817" y="1912"/>
                                <a:pt x="12611" y="1887"/>
                                <a:pt x="12405" y="1863"/>
                              </a:cubicBezTo>
                              <a:cubicBezTo>
                                <a:pt x="12486" y="1849"/>
                                <a:pt x="12573" y="1834"/>
                                <a:pt x="12665" y="1824"/>
                              </a:cubicBezTo>
                              <a:close/>
                              <a:moveTo>
                                <a:pt x="12356" y="1873"/>
                              </a:moveTo>
                              <a:cubicBezTo>
                                <a:pt x="12519" y="1905"/>
                                <a:pt x="12681" y="1937"/>
                                <a:pt x="12844" y="1965"/>
                              </a:cubicBezTo>
                              <a:cubicBezTo>
                                <a:pt x="12817" y="1968"/>
                                <a:pt x="12790" y="1976"/>
                                <a:pt x="12763" y="1979"/>
                              </a:cubicBezTo>
                              <a:cubicBezTo>
                                <a:pt x="12627" y="1968"/>
                                <a:pt x="12497" y="1961"/>
                                <a:pt x="12361" y="1947"/>
                              </a:cubicBezTo>
                              <a:cubicBezTo>
                                <a:pt x="12367" y="1933"/>
                                <a:pt x="12361" y="1916"/>
                                <a:pt x="12340" y="1905"/>
                              </a:cubicBezTo>
                              <a:cubicBezTo>
                                <a:pt x="12323" y="1901"/>
                                <a:pt x="12302" y="1894"/>
                                <a:pt x="12286" y="1891"/>
                              </a:cubicBezTo>
                              <a:cubicBezTo>
                                <a:pt x="12307" y="1884"/>
                                <a:pt x="12334" y="1880"/>
                                <a:pt x="12356" y="1873"/>
                              </a:cubicBezTo>
                              <a:close/>
                              <a:moveTo>
                                <a:pt x="13717" y="2268"/>
                              </a:moveTo>
                              <a:cubicBezTo>
                                <a:pt x="13739" y="2237"/>
                                <a:pt x="13755" y="2208"/>
                                <a:pt x="13777" y="2166"/>
                              </a:cubicBezTo>
                              <a:cubicBezTo>
                                <a:pt x="13787" y="2145"/>
                                <a:pt x="13755" y="2124"/>
                                <a:pt x="13722" y="2131"/>
                              </a:cubicBezTo>
                              <a:cubicBezTo>
                                <a:pt x="13294" y="2229"/>
                                <a:pt x="12871" y="2332"/>
                                <a:pt x="12416" y="2346"/>
                              </a:cubicBezTo>
                              <a:cubicBezTo>
                                <a:pt x="12475" y="2325"/>
                                <a:pt x="12535" y="2304"/>
                                <a:pt x="12600" y="2282"/>
                              </a:cubicBezTo>
                              <a:cubicBezTo>
                                <a:pt x="12654" y="2265"/>
                                <a:pt x="12622" y="2215"/>
                                <a:pt x="12573" y="2212"/>
                              </a:cubicBezTo>
                              <a:cubicBezTo>
                                <a:pt x="12123" y="2194"/>
                                <a:pt x="11630" y="2233"/>
                                <a:pt x="11196" y="2342"/>
                              </a:cubicBezTo>
                              <a:cubicBezTo>
                                <a:pt x="11548" y="2184"/>
                                <a:pt x="11917" y="2032"/>
                                <a:pt x="12329" y="1965"/>
                              </a:cubicBezTo>
                              <a:cubicBezTo>
                                <a:pt x="12334" y="1965"/>
                                <a:pt x="12334" y="1965"/>
                                <a:pt x="12340" y="1961"/>
                              </a:cubicBezTo>
                              <a:cubicBezTo>
                                <a:pt x="12421" y="1979"/>
                                <a:pt x="12508" y="1993"/>
                                <a:pt x="12595" y="2004"/>
                              </a:cubicBezTo>
                              <a:cubicBezTo>
                                <a:pt x="12464" y="2014"/>
                                <a:pt x="12334" y="2021"/>
                                <a:pt x="12204" y="2021"/>
                              </a:cubicBezTo>
                              <a:cubicBezTo>
                                <a:pt x="12183" y="2021"/>
                                <a:pt x="12188" y="2039"/>
                                <a:pt x="12204" y="2039"/>
                              </a:cubicBezTo>
                              <a:cubicBezTo>
                                <a:pt x="12275" y="2043"/>
                                <a:pt x="12345" y="2046"/>
                                <a:pt x="12416" y="2046"/>
                              </a:cubicBezTo>
                              <a:cubicBezTo>
                                <a:pt x="12280" y="2081"/>
                                <a:pt x="12145" y="2124"/>
                                <a:pt x="12014" y="2170"/>
                              </a:cubicBezTo>
                              <a:cubicBezTo>
                                <a:pt x="12004" y="2173"/>
                                <a:pt x="12009" y="2187"/>
                                <a:pt x="12025" y="2184"/>
                              </a:cubicBezTo>
                              <a:cubicBezTo>
                                <a:pt x="12183" y="2145"/>
                                <a:pt x="12340" y="2113"/>
                                <a:pt x="12497" y="2085"/>
                              </a:cubicBezTo>
                              <a:cubicBezTo>
                                <a:pt x="12524" y="2081"/>
                                <a:pt x="12557" y="2078"/>
                                <a:pt x="12584" y="2074"/>
                              </a:cubicBezTo>
                              <a:cubicBezTo>
                                <a:pt x="12502" y="2102"/>
                                <a:pt x="12427" y="2131"/>
                                <a:pt x="12351" y="2162"/>
                              </a:cubicBezTo>
                              <a:cubicBezTo>
                                <a:pt x="12334" y="2170"/>
                                <a:pt x="12351" y="2187"/>
                                <a:pt x="12367" y="2180"/>
                              </a:cubicBezTo>
                              <a:cubicBezTo>
                                <a:pt x="12497" y="2134"/>
                                <a:pt x="12627" y="2095"/>
                                <a:pt x="12763" y="2057"/>
                              </a:cubicBezTo>
                              <a:cubicBezTo>
                                <a:pt x="12828" y="2050"/>
                                <a:pt x="12887" y="2046"/>
                                <a:pt x="12952" y="2039"/>
                              </a:cubicBezTo>
                              <a:cubicBezTo>
                                <a:pt x="12855" y="2078"/>
                                <a:pt x="12757" y="2124"/>
                                <a:pt x="12670" y="2170"/>
                              </a:cubicBezTo>
                              <a:cubicBezTo>
                                <a:pt x="12660" y="2177"/>
                                <a:pt x="12676" y="2191"/>
                                <a:pt x="12687" y="2184"/>
                              </a:cubicBezTo>
                              <a:cubicBezTo>
                                <a:pt x="12839" y="2124"/>
                                <a:pt x="12990" y="2071"/>
                                <a:pt x="13153" y="2021"/>
                              </a:cubicBezTo>
                              <a:cubicBezTo>
                                <a:pt x="13186" y="2018"/>
                                <a:pt x="13218" y="2018"/>
                                <a:pt x="13256" y="2014"/>
                              </a:cubicBezTo>
                              <a:cubicBezTo>
                                <a:pt x="13272" y="2014"/>
                                <a:pt x="13283" y="2014"/>
                                <a:pt x="13299" y="2011"/>
                              </a:cubicBezTo>
                              <a:cubicBezTo>
                                <a:pt x="13169" y="2067"/>
                                <a:pt x="13045" y="2134"/>
                                <a:pt x="12931" y="2198"/>
                              </a:cubicBezTo>
                              <a:cubicBezTo>
                                <a:pt x="12914" y="2205"/>
                                <a:pt x="12936" y="2222"/>
                                <a:pt x="12952" y="2215"/>
                              </a:cubicBezTo>
                              <a:cubicBezTo>
                                <a:pt x="13120" y="2131"/>
                                <a:pt x="13299" y="2064"/>
                                <a:pt x="13478" y="2000"/>
                              </a:cubicBezTo>
                              <a:cubicBezTo>
                                <a:pt x="13522" y="1997"/>
                                <a:pt x="13560" y="1997"/>
                                <a:pt x="13603" y="1993"/>
                              </a:cubicBezTo>
                              <a:cubicBezTo>
                                <a:pt x="13473" y="2046"/>
                                <a:pt x="13348" y="2106"/>
                                <a:pt x="13234" y="2170"/>
                              </a:cubicBezTo>
                              <a:cubicBezTo>
                                <a:pt x="13218" y="2177"/>
                                <a:pt x="13240" y="2194"/>
                                <a:pt x="13256" y="2187"/>
                              </a:cubicBezTo>
                              <a:cubicBezTo>
                                <a:pt x="13451" y="2110"/>
                                <a:pt x="13641" y="2032"/>
                                <a:pt x="13847" y="1961"/>
                              </a:cubicBezTo>
                              <a:cubicBezTo>
                                <a:pt x="13885" y="1965"/>
                                <a:pt x="13923" y="1968"/>
                                <a:pt x="13955" y="1968"/>
                              </a:cubicBezTo>
                              <a:cubicBezTo>
                                <a:pt x="13863" y="2007"/>
                                <a:pt x="13771" y="2046"/>
                                <a:pt x="13690" y="2088"/>
                              </a:cubicBezTo>
                              <a:cubicBezTo>
                                <a:pt x="13674" y="2099"/>
                                <a:pt x="13695" y="2117"/>
                                <a:pt x="13711" y="2110"/>
                              </a:cubicBezTo>
                              <a:cubicBezTo>
                                <a:pt x="13831" y="2060"/>
                                <a:pt x="13950" y="2011"/>
                                <a:pt x="14075" y="1972"/>
                              </a:cubicBezTo>
                              <a:cubicBezTo>
                                <a:pt x="14129" y="1972"/>
                                <a:pt x="14183" y="1968"/>
                                <a:pt x="14237" y="1965"/>
                              </a:cubicBezTo>
                              <a:cubicBezTo>
                                <a:pt x="14129" y="2021"/>
                                <a:pt x="14020" y="2074"/>
                                <a:pt x="13912" y="2131"/>
                              </a:cubicBezTo>
                              <a:cubicBezTo>
                                <a:pt x="13896" y="2141"/>
                                <a:pt x="13917" y="2159"/>
                                <a:pt x="13939" y="2148"/>
                              </a:cubicBezTo>
                              <a:cubicBezTo>
                                <a:pt x="14042" y="2095"/>
                                <a:pt x="14156" y="2043"/>
                                <a:pt x="14270" y="1997"/>
                              </a:cubicBezTo>
                              <a:cubicBezTo>
                                <a:pt x="14270" y="2011"/>
                                <a:pt x="14270" y="2021"/>
                                <a:pt x="14270" y="2035"/>
                              </a:cubicBezTo>
                              <a:cubicBezTo>
                                <a:pt x="14270" y="2088"/>
                                <a:pt x="14270" y="2141"/>
                                <a:pt x="14275" y="2198"/>
                              </a:cubicBezTo>
                              <a:cubicBezTo>
                                <a:pt x="14075" y="2244"/>
                                <a:pt x="13907" y="2265"/>
                                <a:pt x="13717" y="2268"/>
                              </a:cubicBezTo>
                              <a:close/>
                              <a:moveTo>
                                <a:pt x="14465" y="2233"/>
                              </a:moveTo>
                              <a:cubicBezTo>
                                <a:pt x="14460" y="2138"/>
                                <a:pt x="14460" y="2046"/>
                                <a:pt x="14449" y="1954"/>
                              </a:cubicBezTo>
                              <a:cubicBezTo>
                                <a:pt x="14443" y="1863"/>
                                <a:pt x="14433" y="1771"/>
                                <a:pt x="14411" y="1679"/>
                              </a:cubicBezTo>
                              <a:cubicBezTo>
                                <a:pt x="14395" y="1619"/>
                                <a:pt x="14373" y="1556"/>
                                <a:pt x="14346" y="1496"/>
                              </a:cubicBezTo>
                              <a:cubicBezTo>
                                <a:pt x="14313" y="1422"/>
                                <a:pt x="14281" y="1351"/>
                                <a:pt x="14264" y="1284"/>
                              </a:cubicBezTo>
                              <a:cubicBezTo>
                                <a:pt x="14248" y="1214"/>
                                <a:pt x="14243" y="1146"/>
                                <a:pt x="14248" y="1083"/>
                              </a:cubicBezTo>
                              <a:cubicBezTo>
                                <a:pt x="14264" y="967"/>
                                <a:pt x="14319" y="857"/>
                                <a:pt x="14438" y="744"/>
                              </a:cubicBezTo>
                              <a:cubicBezTo>
                                <a:pt x="14454" y="730"/>
                                <a:pt x="14476" y="713"/>
                                <a:pt x="14492" y="698"/>
                              </a:cubicBezTo>
                              <a:cubicBezTo>
                                <a:pt x="14601" y="614"/>
                                <a:pt x="14725" y="543"/>
                                <a:pt x="14866" y="487"/>
                              </a:cubicBezTo>
                              <a:cubicBezTo>
                                <a:pt x="14986" y="441"/>
                                <a:pt x="15110" y="402"/>
                                <a:pt x="15240" y="367"/>
                              </a:cubicBezTo>
                              <a:cubicBezTo>
                                <a:pt x="15343" y="342"/>
                                <a:pt x="15452" y="317"/>
                                <a:pt x="15555" y="296"/>
                              </a:cubicBezTo>
                              <a:cubicBezTo>
                                <a:pt x="15582" y="293"/>
                                <a:pt x="15609" y="286"/>
                                <a:pt x="15636" y="282"/>
                              </a:cubicBezTo>
                              <a:cubicBezTo>
                                <a:pt x="15642" y="282"/>
                                <a:pt x="15642" y="282"/>
                                <a:pt x="15647" y="279"/>
                              </a:cubicBezTo>
                              <a:cubicBezTo>
                                <a:pt x="15674" y="296"/>
                                <a:pt x="15707" y="317"/>
                                <a:pt x="15734" y="332"/>
                              </a:cubicBezTo>
                              <a:cubicBezTo>
                                <a:pt x="15755" y="388"/>
                                <a:pt x="15766" y="441"/>
                                <a:pt x="15772" y="501"/>
                              </a:cubicBezTo>
                              <a:cubicBezTo>
                                <a:pt x="15772" y="504"/>
                                <a:pt x="15772" y="508"/>
                                <a:pt x="15777" y="512"/>
                              </a:cubicBezTo>
                              <a:cubicBezTo>
                                <a:pt x="15772" y="515"/>
                                <a:pt x="15772" y="515"/>
                                <a:pt x="15766" y="519"/>
                              </a:cubicBezTo>
                              <a:cubicBezTo>
                                <a:pt x="15723" y="494"/>
                                <a:pt x="15674" y="473"/>
                                <a:pt x="15625" y="455"/>
                              </a:cubicBezTo>
                              <a:cubicBezTo>
                                <a:pt x="15604" y="448"/>
                                <a:pt x="15587" y="466"/>
                                <a:pt x="15609" y="476"/>
                              </a:cubicBezTo>
                              <a:cubicBezTo>
                                <a:pt x="15658" y="497"/>
                                <a:pt x="15696" y="522"/>
                                <a:pt x="15734" y="550"/>
                              </a:cubicBezTo>
                              <a:cubicBezTo>
                                <a:pt x="15707" y="579"/>
                                <a:pt x="15680" y="610"/>
                                <a:pt x="15658" y="642"/>
                              </a:cubicBezTo>
                              <a:cubicBezTo>
                                <a:pt x="15582" y="600"/>
                                <a:pt x="15484" y="568"/>
                                <a:pt x="15387" y="557"/>
                              </a:cubicBezTo>
                              <a:cubicBezTo>
                                <a:pt x="15365" y="554"/>
                                <a:pt x="15354" y="575"/>
                                <a:pt x="15376" y="582"/>
                              </a:cubicBezTo>
                              <a:cubicBezTo>
                                <a:pt x="15479" y="607"/>
                                <a:pt x="15555" y="642"/>
                                <a:pt x="15625" y="688"/>
                              </a:cubicBezTo>
                              <a:cubicBezTo>
                                <a:pt x="15609" y="713"/>
                                <a:pt x="15598" y="741"/>
                                <a:pt x="15587" y="766"/>
                              </a:cubicBezTo>
                              <a:cubicBezTo>
                                <a:pt x="15468" y="716"/>
                                <a:pt x="15327" y="688"/>
                                <a:pt x="15192" y="674"/>
                              </a:cubicBezTo>
                              <a:cubicBezTo>
                                <a:pt x="15170" y="670"/>
                                <a:pt x="15164" y="691"/>
                                <a:pt x="15181" y="695"/>
                              </a:cubicBezTo>
                              <a:cubicBezTo>
                                <a:pt x="15327" y="727"/>
                                <a:pt x="15441" y="776"/>
                                <a:pt x="15566" y="825"/>
                              </a:cubicBezTo>
                              <a:cubicBezTo>
                                <a:pt x="15560" y="843"/>
                                <a:pt x="15560" y="864"/>
                                <a:pt x="15560" y="882"/>
                              </a:cubicBezTo>
                              <a:cubicBezTo>
                                <a:pt x="15392" y="840"/>
                                <a:pt x="15219" y="804"/>
                                <a:pt x="15040" y="787"/>
                              </a:cubicBezTo>
                              <a:cubicBezTo>
                                <a:pt x="15023" y="783"/>
                                <a:pt x="15013" y="801"/>
                                <a:pt x="15034" y="804"/>
                              </a:cubicBezTo>
                              <a:cubicBezTo>
                                <a:pt x="15219" y="836"/>
                                <a:pt x="15403" y="878"/>
                                <a:pt x="15571" y="938"/>
                              </a:cubicBezTo>
                              <a:cubicBezTo>
                                <a:pt x="15577" y="963"/>
                                <a:pt x="15587" y="988"/>
                                <a:pt x="15598" y="1009"/>
                              </a:cubicBezTo>
                              <a:cubicBezTo>
                                <a:pt x="15381" y="956"/>
                                <a:pt x="15132" y="938"/>
                                <a:pt x="14926" y="896"/>
                              </a:cubicBezTo>
                              <a:cubicBezTo>
                                <a:pt x="14910" y="893"/>
                                <a:pt x="14904" y="910"/>
                                <a:pt x="14920" y="914"/>
                              </a:cubicBezTo>
                              <a:cubicBezTo>
                                <a:pt x="15186" y="977"/>
                                <a:pt x="15457" y="1012"/>
                                <a:pt x="15685" y="1108"/>
                              </a:cubicBezTo>
                              <a:cubicBezTo>
                                <a:pt x="15707" y="1125"/>
                                <a:pt x="15728" y="1143"/>
                                <a:pt x="15761" y="1161"/>
                              </a:cubicBezTo>
                              <a:cubicBezTo>
                                <a:pt x="15799" y="1185"/>
                                <a:pt x="15837" y="1199"/>
                                <a:pt x="15880" y="1210"/>
                              </a:cubicBezTo>
                              <a:cubicBezTo>
                                <a:pt x="15880" y="1210"/>
                                <a:pt x="15880" y="1210"/>
                                <a:pt x="15886" y="1214"/>
                              </a:cubicBezTo>
                              <a:cubicBezTo>
                                <a:pt x="15896" y="1221"/>
                                <a:pt x="15907" y="1224"/>
                                <a:pt x="15923" y="1221"/>
                              </a:cubicBezTo>
                              <a:cubicBezTo>
                                <a:pt x="15956" y="1228"/>
                                <a:pt x="15989" y="1235"/>
                                <a:pt x="16021" y="1238"/>
                              </a:cubicBezTo>
                              <a:cubicBezTo>
                                <a:pt x="16027" y="1238"/>
                                <a:pt x="16032" y="1238"/>
                                <a:pt x="16032" y="1242"/>
                              </a:cubicBezTo>
                              <a:cubicBezTo>
                                <a:pt x="16043" y="1273"/>
                                <a:pt x="16048" y="1302"/>
                                <a:pt x="16048" y="1333"/>
                              </a:cubicBezTo>
                              <a:cubicBezTo>
                                <a:pt x="15723" y="1175"/>
                                <a:pt x="15316" y="1101"/>
                                <a:pt x="14915" y="1037"/>
                              </a:cubicBezTo>
                              <a:cubicBezTo>
                                <a:pt x="14893" y="1034"/>
                                <a:pt x="14888" y="1051"/>
                                <a:pt x="14904" y="1058"/>
                              </a:cubicBezTo>
                              <a:cubicBezTo>
                                <a:pt x="15311" y="1136"/>
                                <a:pt x="15728" y="1238"/>
                                <a:pt x="16048" y="1422"/>
                              </a:cubicBezTo>
                              <a:cubicBezTo>
                                <a:pt x="16048" y="1436"/>
                                <a:pt x="16048" y="1450"/>
                                <a:pt x="16048" y="1468"/>
                              </a:cubicBezTo>
                              <a:cubicBezTo>
                                <a:pt x="15712" y="1316"/>
                                <a:pt x="15311" y="1221"/>
                                <a:pt x="14910" y="1182"/>
                              </a:cubicBezTo>
                              <a:cubicBezTo>
                                <a:pt x="14893" y="1182"/>
                                <a:pt x="14883" y="1196"/>
                                <a:pt x="14904" y="1199"/>
                              </a:cubicBezTo>
                              <a:cubicBezTo>
                                <a:pt x="15333" y="1263"/>
                                <a:pt x="15701" y="1386"/>
                                <a:pt x="16037" y="1552"/>
                              </a:cubicBezTo>
                              <a:cubicBezTo>
                                <a:pt x="16037" y="1559"/>
                                <a:pt x="16037" y="1563"/>
                                <a:pt x="16032" y="1570"/>
                              </a:cubicBezTo>
                              <a:cubicBezTo>
                                <a:pt x="15614" y="1400"/>
                                <a:pt x="15105" y="1291"/>
                                <a:pt x="14639" y="1295"/>
                              </a:cubicBezTo>
                              <a:cubicBezTo>
                                <a:pt x="14622" y="1295"/>
                                <a:pt x="14617" y="1312"/>
                                <a:pt x="14633" y="1312"/>
                              </a:cubicBezTo>
                              <a:cubicBezTo>
                                <a:pt x="14937" y="1358"/>
                                <a:pt x="15246" y="1404"/>
                                <a:pt x="15533" y="1485"/>
                              </a:cubicBezTo>
                              <a:cubicBezTo>
                                <a:pt x="15701" y="1531"/>
                                <a:pt x="15858" y="1591"/>
                                <a:pt x="16010" y="1654"/>
                              </a:cubicBezTo>
                              <a:cubicBezTo>
                                <a:pt x="16005" y="1672"/>
                                <a:pt x="15999" y="1693"/>
                                <a:pt x="15999" y="1711"/>
                              </a:cubicBezTo>
                              <a:cubicBezTo>
                                <a:pt x="15647" y="1584"/>
                                <a:pt x="15262" y="1499"/>
                                <a:pt x="14861" y="1460"/>
                              </a:cubicBezTo>
                              <a:cubicBezTo>
                                <a:pt x="14845" y="1460"/>
                                <a:pt x="14839" y="1471"/>
                                <a:pt x="14855" y="1475"/>
                              </a:cubicBezTo>
                              <a:cubicBezTo>
                                <a:pt x="15257" y="1535"/>
                                <a:pt x="15636" y="1637"/>
                                <a:pt x="15983" y="1774"/>
                              </a:cubicBezTo>
                              <a:cubicBezTo>
                                <a:pt x="15978" y="1789"/>
                                <a:pt x="15978" y="1803"/>
                                <a:pt x="15972" y="1817"/>
                              </a:cubicBezTo>
                              <a:cubicBezTo>
                                <a:pt x="15663" y="1704"/>
                                <a:pt x="15305" y="1640"/>
                                <a:pt x="14964" y="1626"/>
                              </a:cubicBezTo>
                              <a:cubicBezTo>
                                <a:pt x="14942" y="1626"/>
                                <a:pt x="14942" y="1644"/>
                                <a:pt x="14964" y="1647"/>
                              </a:cubicBezTo>
                              <a:cubicBezTo>
                                <a:pt x="15251" y="1672"/>
                                <a:pt x="15528" y="1729"/>
                                <a:pt x="15777" y="1820"/>
                              </a:cubicBezTo>
                              <a:cubicBezTo>
                                <a:pt x="15842" y="1841"/>
                                <a:pt x="15896" y="1866"/>
                                <a:pt x="15956" y="1891"/>
                              </a:cubicBezTo>
                              <a:cubicBezTo>
                                <a:pt x="15956" y="1901"/>
                                <a:pt x="15951" y="1912"/>
                                <a:pt x="15951" y="1923"/>
                              </a:cubicBezTo>
                              <a:cubicBezTo>
                                <a:pt x="15658" y="1810"/>
                                <a:pt x="15322" y="1743"/>
                                <a:pt x="14991" y="1725"/>
                              </a:cubicBezTo>
                              <a:cubicBezTo>
                                <a:pt x="14969" y="1725"/>
                                <a:pt x="14964" y="1746"/>
                                <a:pt x="14986" y="1750"/>
                              </a:cubicBezTo>
                              <a:cubicBezTo>
                                <a:pt x="15343" y="1785"/>
                                <a:pt x="15652" y="1873"/>
                                <a:pt x="15940" y="2000"/>
                              </a:cubicBezTo>
                              <a:cubicBezTo>
                                <a:pt x="15934" y="2021"/>
                                <a:pt x="15934" y="2043"/>
                                <a:pt x="15934" y="2064"/>
                              </a:cubicBezTo>
                              <a:cubicBezTo>
                                <a:pt x="15652" y="1961"/>
                                <a:pt x="15322" y="1916"/>
                                <a:pt x="14996" y="1877"/>
                              </a:cubicBezTo>
                              <a:cubicBezTo>
                                <a:pt x="14986" y="1877"/>
                                <a:pt x="14980" y="1887"/>
                                <a:pt x="14991" y="1887"/>
                              </a:cubicBezTo>
                              <a:cubicBezTo>
                                <a:pt x="15322" y="1937"/>
                                <a:pt x="15647" y="2011"/>
                                <a:pt x="15924" y="2131"/>
                              </a:cubicBezTo>
                              <a:cubicBezTo>
                                <a:pt x="15924" y="2159"/>
                                <a:pt x="15924" y="2187"/>
                                <a:pt x="15918" y="2212"/>
                              </a:cubicBezTo>
                              <a:cubicBezTo>
                                <a:pt x="15636" y="2081"/>
                                <a:pt x="15278" y="2035"/>
                                <a:pt x="14948" y="1986"/>
                              </a:cubicBezTo>
                              <a:cubicBezTo>
                                <a:pt x="14926" y="1983"/>
                                <a:pt x="14915" y="2004"/>
                                <a:pt x="14937" y="2007"/>
                              </a:cubicBezTo>
                              <a:cubicBezTo>
                                <a:pt x="15289" y="2071"/>
                                <a:pt x="15636" y="2148"/>
                                <a:pt x="15918" y="2297"/>
                              </a:cubicBezTo>
                              <a:cubicBezTo>
                                <a:pt x="15918" y="2307"/>
                                <a:pt x="15918" y="2318"/>
                                <a:pt x="15918" y="2328"/>
                              </a:cubicBezTo>
                              <a:cubicBezTo>
                                <a:pt x="15815" y="2286"/>
                                <a:pt x="15701" y="2258"/>
                                <a:pt x="15587" y="2229"/>
                              </a:cubicBezTo>
                              <a:cubicBezTo>
                                <a:pt x="15365" y="2180"/>
                                <a:pt x="15137" y="2124"/>
                                <a:pt x="14910" y="2099"/>
                              </a:cubicBezTo>
                              <a:cubicBezTo>
                                <a:pt x="14888" y="2095"/>
                                <a:pt x="14877" y="2120"/>
                                <a:pt x="14899" y="2124"/>
                              </a:cubicBezTo>
                              <a:cubicBezTo>
                                <a:pt x="15099" y="2155"/>
                                <a:pt x="15289" y="2212"/>
                                <a:pt x="15484" y="2261"/>
                              </a:cubicBezTo>
                              <a:cubicBezTo>
                                <a:pt x="15642" y="2300"/>
                                <a:pt x="15793" y="2342"/>
                                <a:pt x="15929" y="2409"/>
                              </a:cubicBezTo>
                              <a:cubicBezTo>
                                <a:pt x="15929" y="2413"/>
                                <a:pt x="15934" y="2420"/>
                                <a:pt x="15934" y="2424"/>
                              </a:cubicBezTo>
                              <a:cubicBezTo>
                                <a:pt x="15913" y="2431"/>
                                <a:pt x="15896" y="2438"/>
                                <a:pt x="15875" y="2445"/>
                              </a:cubicBezTo>
                              <a:cubicBezTo>
                                <a:pt x="15582" y="2307"/>
                                <a:pt x="15164" y="2282"/>
                                <a:pt x="14823" y="2247"/>
                              </a:cubicBezTo>
                              <a:cubicBezTo>
                                <a:pt x="14801" y="2244"/>
                                <a:pt x="14790" y="2265"/>
                                <a:pt x="14812" y="2268"/>
                              </a:cubicBezTo>
                              <a:cubicBezTo>
                                <a:pt x="15137" y="2307"/>
                                <a:pt x="15501" y="2356"/>
                                <a:pt x="15783" y="2483"/>
                              </a:cubicBezTo>
                              <a:cubicBezTo>
                                <a:pt x="15755" y="2494"/>
                                <a:pt x="15734" y="2505"/>
                                <a:pt x="15707" y="2519"/>
                              </a:cubicBezTo>
                              <a:cubicBezTo>
                                <a:pt x="15614" y="2487"/>
                                <a:pt x="15506" y="2473"/>
                                <a:pt x="15403" y="2462"/>
                              </a:cubicBezTo>
                              <a:cubicBezTo>
                                <a:pt x="15219" y="2438"/>
                                <a:pt x="15034" y="2424"/>
                                <a:pt x="14845" y="2409"/>
                              </a:cubicBezTo>
                              <a:cubicBezTo>
                                <a:pt x="14828" y="2409"/>
                                <a:pt x="14823" y="2427"/>
                                <a:pt x="14839" y="2427"/>
                              </a:cubicBezTo>
                              <a:cubicBezTo>
                                <a:pt x="15083" y="2452"/>
                                <a:pt x="15398" y="2476"/>
                                <a:pt x="15625" y="2561"/>
                              </a:cubicBezTo>
                              <a:cubicBezTo>
                                <a:pt x="15620" y="2561"/>
                                <a:pt x="15620" y="2565"/>
                                <a:pt x="15614" y="2565"/>
                              </a:cubicBezTo>
                              <a:cubicBezTo>
                                <a:pt x="15474" y="2649"/>
                                <a:pt x="15360" y="2748"/>
                                <a:pt x="15295" y="2868"/>
                              </a:cubicBezTo>
                              <a:cubicBezTo>
                                <a:pt x="14763" y="2836"/>
                                <a:pt x="14492" y="2575"/>
                                <a:pt x="14465" y="2233"/>
                              </a:cubicBezTo>
                              <a:close/>
                              <a:moveTo>
                                <a:pt x="20776" y="4678"/>
                              </a:moveTo>
                              <a:cubicBezTo>
                                <a:pt x="20890" y="4822"/>
                                <a:pt x="20960" y="4978"/>
                                <a:pt x="20987" y="5140"/>
                              </a:cubicBezTo>
                              <a:cubicBezTo>
                                <a:pt x="20944" y="5119"/>
                                <a:pt x="20906" y="5098"/>
                                <a:pt x="20863" y="5076"/>
                              </a:cubicBezTo>
                              <a:cubicBezTo>
                                <a:pt x="20819" y="5055"/>
                                <a:pt x="20776" y="5090"/>
                                <a:pt x="20781" y="5119"/>
                              </a:cubicBezTo>
                              <a:cubicBezTo>
                                <a:pt x="20852" y="5401"/>
                                <a:pt x="20879" y="5687"/>
                                <a:pt x="20901" y="5969"/>
                              </a:cubicBezTo>
                              <a:cubicBezTo>
                                <a:pt x="20727" y="5856"/>
                                <a:pt x="20559" y="5747"/>
                                <a:pt x="20424" y="5605"/>
                              </a:cubicBezTo>
                              <a:cubicBezTo>
                                <a:pt x="20277" y="5443"/>
                                <a:pt x="20169" y="5270"/>
                                <a:pt x="20060" y="5098"/>
                              </a:cubicBezTo>
                              <a:cubicBezTo>
                                <a:pt x="20039" y="5066"/>
                                <a:pt x="19957" y="5055"/>
                                <a:pt x="19941" y="5098"/>
                              </a:cubicBezTo>
                              <a:cubicBezTo>
                                <a:pt x="19930" y="5136"/>
                                <a:pt x="19914" y="5175"/>
                                <a:pt x="19903" y="5214"/>
                              </a:cubicBezTo>
                              <a:cubicBezTo>
                                <a:pt x="19675" y="5034"/>
                                <a:pt x="19534" y="4822"/>
                                <a:pt x="19480" y="4590"/>
                              </a:cubicBezTo>
                              <a:cubicBezTo>
                                <a:pt x="19524" y="4597"/>
                                <a:pt x="19572" y="4600"/>
                                <a:pt x="19616" y="4600"/>
                              </a:cubicBezTo>
                              <a:cubicBezTo>
                                <a:pt x="19616" y="4611"/>
                                <a:pt x="19621" y="4621"/>
                                <a:pt x="19621" y="4632"/>
                              </a:cubicBezTo>
                              <a:cubicBezTo>
                                <a:pt x="19621" y="4660"/>
                                <a:pt x="19621" y="4685"/>
                                <a:pt x="19616" y="4713"/>
                              </a:cubicBezTo>
                              <a:cubicBezTo>
                                <a:pt x="19616" y="4731"/>
                                <a:pt x="19654" y="4731"/>
                                <a:pt x="19654" y="4713"/>
                              </a:cubicBezTo>
                              <a:cubicBezTo>
                                <a:pt x="19659" y="4685"/>
                                <a:pt x="19664" y="4653"/>
                                <a:pt x="19664" y="4625"/>
                              </a:cubicBezTo>
                              <a:cubicBezTo>
                                <a:pt x="19664" y="4618"/>
                                <a:pt x="19664" y="4611"/>
                                <a:pt x="19664" y="4604"/>
                              </a:cubicBezTo>
                              <a:cubicBezTo>
                                <a:pt x="19686" y="4604"/>
                                <a:pt x="19702" y="4604"/>
                                <a:pt x="19724" y="4604"/>
                              </a:cubicBezTo>
                              <a:cubicBezTo>
                                <a:pt x="19730" y="4692"/>
                                <a:pt x="19735" y="4780"/>
                                <a:pt x="19740" y="4865"/>
                              </a:cubicBezTo>
                              <a:cubicBezTo>
                                <a:pt x="19740" y="4879"/>
                                <a:pt x="19773" y="4879"/>
                                <a:pt x="19778" y="4865"/>
                              </a:cubicBezTo>
                              <a:cubicBezTo>
                                <a:pt x="19789" y="4776"/>
                                <a:pt x="19795" y="4688"/>
                                <a:pt x="19805" y="4597"/>
                              </a:cubicBezTo>
                              <a:cubicBezTo>
                                <a:pt x="19827" y="4593"/>
                                <a:pt x="19854" y="4593"/>
                                <a:pt x="19876" y="4590"/>
                              </a:cubicBezTo>
                              <a:cubicBezTo>
                                <a:pt x="19898" y="4734"/>
                                <a:pt x="19903" y="4882"/>
                                <a:pt x="19892" y="5027"/>
                              </a:cubicBezTo>
                              <a:cubicBezTo>
                                <a:pt x="19892" y="5041"/>
                                <a:pt x="19925" y="5041"/>
                                <a:pt x="19925" y="5027"/>
                              </a:cubicBezTo>
                              <a:cubicBezTo>
                                <a:pt x="19952" y="4875"/>
                                <a:pt x="19968" y="4724"/>
                                <a:pt x="19974" y="4568"/>
                              </a:cubicBezTo>
                              <a:cubicBezTo>
                                <a:pt x="19995" y="4565"/>
                                <a:pt x="20011" y="4558"/>
                                <a:pt x="20033" y="4554"/>
                              </a:cubicBezTo>
                              <a:cubicBezTo>
                                <a:pt x="20104" y="4724"/>
                                <a:pt x="20136" y="4896"/>
                                <a:pt x="20109" y="5069"/>
                              </a:cubicBezTo>
                              <a:cubicBezTo>
                                <a:pt x="20109" y="5083"/>
                                <a:pt x="20142" y="5087"/>
                                <a:pt x="20147" y="5073"/>
                              </a:cubicBezTo>
                              <a:cubicBezTo>
                                <a:pt x="20180" y="4956"/>
                                <a:pt x="20190" y="4836"/>
                                <a:pt x="20174" y="4720"/>
                              </a:cubicBezTo>
                              <a:cubicBezTo>
                                <a:pt x="20201" y="4755"/>
                                <a:pt x="20228" y="4787"/>
                                <a:pt x="20255" y="4822"/>
                              </a:cubicBezTo>
                              <a:cubicBezTo>
                                <a:pt x="20288" y="4985"/>
                                <a:pt x="20315" y="5150"/>
                                <a:pt x="20326" y="5313"/>
                              </a:cubicBezTo>
                              <a:cubicBezTo>
                                <a:pt x="20326" y="5327"/>
                                <a:pt x="20358" y="5327"/>
                                <a:pt x="20358" y="5313"/>
                              </a:cubicBezTo>
                              <a:cubicBezTo>
                                <a:pt x="20375" y="5203"/>
                                <a:pt x="20380" y="5094"/>
                                <a:pt x="20375" y="4985"/>
                              </a:cubicBezTo>
                              <a:cubicBezTo>
                                <a:pt x="20391" y="5009"/>
                                <a:pt x="20407" y="5038"/>
                                <a:pt x="20423" y="5062"/>
                              </a:cubicBezTo>
                              <a:cubicBezTo>
                                <a:pt x="20429" y="5115"/>
                                <a:pt x="20429" y="5168"/>
                                <a:pt x="20434" y="5210"/>
                              </a:cubicBezTo>
                              <a:cubicBezTo>
                                <a:pt x="20440" y="5299"/>
                                <a:pt x="20434" y="5387"/>
                                <a:pt x="20434" y="5475"/>
                              </a:cubicBezTo>
                              <a:cubicBezTo>
                                <a:pt x="20434" y="5489"/>
                                <a:pt x="20467" y="5493"/>
                                <a:pt x="20472" y="5478"/>
                              </a:cubicBezTo>
                              <a:cubicBezTo>
                                <a:pt x="20489" y="5404"/>
                                <a:pt x="20499" y="5330"/>
                                <a:pt x="20510" y="5253"/>
                              </a:cubicBezTo>
                              <a:cubicBezTo>
                                <a:pt x="20559" y="5373"/>
                                <a:pt x="20608" y="5493"/>
                                <a:pt x="20662" y="5613"/>
                              </a:cubicBezTo>
                              <a:cubicBezTo>
                                <a:pt x="20667" y="5627"/>
                                <a:pt x="20695" y="5620"/>
                                <a:pt x="20695" y="5605"/>
                              </a:cubicBezTo>
                              <a:cubicBezTo>
                                <a:pt x="20667" y="5517"/>
                                <a:pt x="20646" y="5429"/>
                                <a:pt x="20624" y="5337"/>
                              </a:cubicBezTo>
                              <a:cubicBezTo>
                                <a:pt x="20651" y="5355"/>
                                <a:pt x="20678" y="5369"/>
                                <a:pt x="20705" y="5383"/>
                              </a:cubicBezTo>
                              <a:cubicBezTo>
                                <a:pt x="20722" y="5390"/>
                                <a:pt x="20743" y="5380"/>
                                <a:pt x="20727" y="5369"/>
                              </a:cubicBezTo>
                              <a:cubicBezTo>
                                <a:pt x="20678" y="5337"/>
                                <a:pt x="20646" y="5299"/>
                                <a:pt x="20608" y="5263"/>
                              </a:cubicBezTo>
                              <a:cubicBezTo>
                                <a:pt x="20597" y="5232"/>
                                <a:pt x="20592" y="5200"/>
                                <a:pt x="20581" y="5165"/>
                              </a:cubicBezTo>
                              <a:cubicBezTo>
                                <a:pt x="20624" y="5189"/>
                                <a:pt x="20673" y="5214"/>
                                <a:pt x="20722" y="5228"/>
                              </a:cubicBezTo>
                              <a:cubicBezTo>
                                <a:pt x="20738" y="5235"/>
                                <a:pt x="20760" y="5217"/>
                                <a:pt x="20743" y="5210"/>
                              </a:cubicBezTo>
                              <a:cubicBezTo>
                                <a:pt x="20667" y="5165"/>
                                <a:pt x="20602" y="5115"/>
                                <a:pt x="20548" y="5062"/>
                              </a:cubicBezTo>
                              <a:cubicBezTo>
                                <a:pt x="20548" y="5062"/>
                                <a:pt x="20548" y="5059"/>
                                <a:pt x="20548" y="5059"/>
                              </a:cubicBezTo>
                              <a:cubicBezTo>
                                <a:pt x="20543" y="5034"/>
                                <a:pt x="20537" y="5006"/>
                                <a:pt x="20527" y="4981"/>
                              </a:cubicBezTo>
                              <a:cubicBezTo>
                                <a:pt x="20592" y="5016"/>
                                <a:pt x="20657" y="5048"/>
                                <a:pt x="20733" y="5076"/>
                              </a:cubicBezTo>
                              <a:cubicBezTo>
                                <a:pt x="20754" y="5083"/>
                                <a:pt x="20770" y="5066"/>
                                <a:pt x="20749" y="5055"/>
                              </a:cubicBezTo>
                              <a:cubicBezTo>
                                <a:pt x="20662" y="5016"/>
                                <a:pt x="20581" y="4967"/>
                                <a:pt x="20505" y="4918"/>
                              </a:cubicBezTo>
                              <a:cubicBezTo>
                                <a:pt x="20494" y="4882"/>
                                <a:pt x="20483" y="4844"/>
                                <a:pt x="20472" y="4808"/>
                              </a:cubicBezTo>
                              <a:cubicBezTo>
                                <a:pt x="20586" y="4861"/>
                                <a:pt x="20705" y="4911"/>
                                <a:pt x="20825" y="4949"/>
                              </a:cubicBezTo>
                              <a:cubicBezTo>
                                <a:pt x="20852" y="4960"/>
                                <a:pt x="20879" y="4932"/>
                                <a:pt x="20852" y="4921"/>
                              </a:cubicBezTo>
                              <a:cubicBezTo>
                                <a:pt x="20705" y="4854"/>
                                <a:pt x="20570" y="4784"/>
                                <a:pt x="20434" y="4706"/>
                              </a:cubicBezTo>
                              <a:cubicBezTo>
                                <a:pt x="20429" y="4692"/>
                                <a:pt x="20423" y="4674"/>
                                <a:pt x="20418" y="4660"/>
                              </a:cubicBezTo>
                              <a:cubicBezTo>
                                <a:pt x="20548" y="4709"/>
                                <a:pt x="20673" y="4755"/>
                                <a:pt x="20808" y="4798"/>
                              </a:cubicBezTo>
                              <a:cubicBezTo>
                                <a:pt x="20830" y="4805"/>
                                <a:pt x="20846" y="4784"/>
                                <a:pt x="20825" y="4776"/>
                              </a:cubicBezTo>
                              <a:cubicBezTo>
                                <a:pt x="20678" y="4717"/>
                                <a:pt x="20532" y="4660"/>
                                <a:pt x="20391" y="4597"/>
                              </a:cubicBezTo>
                              <a:cubicBezTo>
                                <a:pt x="20380" y="4568"/>
                                <a:pt x="20364" y="4540"/>
                                <a:pt x="20348" y="4512"/>
                              </a:cubicBezTo>
                              <a:cubicBezTo>
                                <a:pt x="20396" y="4533"/>
                                <a:pt x="20445" y="4558"/>
                                <a:pt x="20499" y="4575"/>
                              </a:cubicBezTo>
                              <a:cubicBezTo>
                                <a:pt x="20570" y="4600"/>
                                <a:pt x="20646" y="4621"/>
                                <a:pt x="20727" y="4639"/>
                              </a:cubicBezTo>
                              <a:cubicBezTo>
                                <a:pt x="20733" y="4653"/>
                                <a:pt x="20754" y="4664"/>
                                <a:pt x="20776" y="4678"/>
                              </a:cubicBezTo>
                              <a:close/>
                              <a:moveTo>
                                <a:pt x="20532" y="4480"/>
                              </a:moveTo>
                              <a:cubicBezTo>
                                <a:pt x="20559" y="4508"/>
                                <a:pt x="20586" y="4533"/>
                                <a:pt x="20613" y="4561"/>
                              </a:cubicBezTo>
                              <a:cubicBezTo>
                                <a:pt x="20510" y="4522"/>
                                <a:pt x="20407" y="4477"/>
                                <a:pt x="20304" y="4434"/>
                              </a:cubicBezTo>
                              <a:cubicBezTo>
                                <a:pt x="20315" y="4427"/>
                                <a:pt x="20320" y="4424"/>
                                <a:pt x="20331" y="4417"/>
                              </a:cubicBezTo>
                              <a:cubicBezTo>
                                <a:pt x="20342" y="4420"/>
                                <a:pt x="20353" y="4424"/>
                                <a:pt x="20358" y="4424"/>
                              </a:cubicBezTo>
                              <a:cubicBezTo>
                                <a:pt x="20391" y="4434"/>
                                <a:pt x="20423" y="4441"/>
                                <a:pt x="20456" y="4452"/>
                              </a:cubicBezTo>
                              <a:cubicBezTo>
                                <a:pt x="20483" y="4459"/>
                                <a:pt x="20505" y="4470"/>
                                <a:pt x="20532" y="4480"/>
                              </a:cubicBezTo>
                              <a:close/>
                              <a:moveTo>
                                <a:pt x="20391" y="4371"/>
                              </a:moveTo>
                              <a:cubicBezTo>
                                <a:pt x="20402" y="4360"/>
                                <a:pt x="20413" y="4353"/>
                                <a:pt x="20423" y="4343"/>
                              </a:cubicBezTo>
                              <a:cubicBezTo>
                                <a:pt x="20440" y="4364"/>
                                <a:pt x="20451" y="4381"/>
                                <a:pt x="20467" y="4399"/>
                              </a:cubicBezTo>
                              <a:cubicBezTo>
                                <a:pt x="20461" y="4395"/>
                                <a:pt x="20456" y="4395"/>
                                <a:pt x="20451" y="4392"/>
                              </a:cubicBezTo>
                              <a:cubicBezTo>
                                <a:pt x="20434" y="4388"/>
                                <a:pt x="20413" y="4378"/>
                                <a:pt x="20391" y="4371"/>
                              </a:cubicBezTo>
                              <a:close/>
                              <a:moveTo>
                                <a:pt x="20304" y="3372"/>
                              </a:moveTo>
                              <a:cubicBezTo>
                                <a:pt x="20348" y="3429"/>
                                <a:pt x="20386" y="3489"/>
                                <a:pt x="20418" y="3549"/>
                              </a:cubicBezTo>
                              <a:cubicBezTo>
                                <a:pt x="20434" y="3581"/>
                                <a:pt x="20445" y="3609"/>
                                <a:pt x="20451" y="3641"/>
                              </a:cubicBezTo>
                              <a:cubicBezTo>
                                <a:pt x="20456" y="3655"/>
                                <a:pt x="20461" y="3672"/>
                                <a:pt x="20461" y="3686"/>
                              </a:cubicBezTo>
                              <a:cubicBezTo>
                                <a:pt x="20499" y="3859"/>
                                <a:pt x="20456" y="4039"/>
                                <a:pt x="20310" y="4205"/>
                              </a:cubicBezTo>
                              <a:cubicBezTo>
                                <a:pt x="20158" y="4374"/>
                                <a:pt x="19952" y="4445"/>
                                <a:pt x="19730" y="4455"/>
                              </a:cubicBezTo>
                              <a:cubicBezTo>
                                <a:pt x="19643" y="4459"/>
                                <a:pt x="19556" y="4455"/>
                                <a:pt x="19469" y="4441"/>
                              </a:cubicBezTo>
                              <a:cubicBezTo>
                                <a:pt x="19323" y="4424"/>
                                <a:pt x="19171" y="4385"/>
                                <a:pt x="19030" y="4339"/>
                              </a:cubicBezTo>
                              <a:cubicBezTo>
                                <a:pt x="18835" y="4276"/>
                                <a:pt x="18634" y="4216"/>
                                <a:pt x="18434" y="4166"/>
                              </a:cubicBezTo>
                              <a:cubicBezTo>
                                <a:pt x="18266" y="4124"/>
                                <a:pt x="18098" y="4089"/>
                                <a:pt x="17919" y="4060"/>
                              </a:cubicBezTo>
                              <a:cubicBezTo>
                                <a:pt x="17734" y="4032"/>
                                <a:pt x="17545" y="4011"/>
                                <a:pt x="17355" y="3997"/>
                              </a:cubicBezTo>
                              <a:cubicBezTo>
                                <a:pt x="17306" y="3993"/>
                                <a:pt x="17263" y="3990"/>
                                <a:pt x="17214" y="3986"/>
                              </a:cubicBezTo>
                              <a:cubicBezTo>
                                <a:pt x="17073" y="3979"/>
                                <a:pt x="16927" y="3972"/>
                                <a:pt x="16786" y="3972"/>
                              </a:cubicBezTo>
                              <a:cubicBezTo>
                                <a:pt x="16520" y="3969"/>
                                <a:pt x="16265" y="3955"/>
                                <a:pt x="16048" y="3895"/>
                              </a:cubicBezTo>
                              <a:cubicBezTo>
                                <a:pt x="16021" y="3888"/>
                                <a:pt x="15994" y="3880"/>
                                <a:pt x="15972" y="3870"/>
                              </a:cubicBezTo>
                              <a:cubicBezTo>
                                <a:pt x="15793" y="3810"/>
                                <a:pt x="15647" y="3711"/>
                                <a:pt x="15555" y="3552"/>
                              </a:cubicBezTo>
                              <a:cubicBezTo>
                                <a:pt x="15501" y="3464"/>
                                <a:pt x="15468" y="3372"/>
                                <a:pt x="15452" y="3281"/>
                              </a:cubicBezTo>
                              <a:cubicBezTo>
                                <a:pt x="15436" y="3189"/>
                                <a:pt x="15446" y="3101"/>
                                <a:pt x="15479" y="3013"/>
                              </a:cubicBezTo>
                              <a:cubicBezTo>
                                <a:pt x="15495" y="2970"/>
                                <a:pt x="15522" y="2924"/>
                                <a:pt x="15549" y="2882"/>
                              </a:cubicBezTo>
                              <a:cubicBezTo>
                                <a:pt x="15560" y="2868"/>
                                <a:pt x="15571" y="2854"/>
                                <a:pt x="15582" y="2840"/>
                              </a:cubicBezTo>
                              <a:cubicBezTo>
                                <a:pt x="15620" y="2797"/>
                                <a:pt x="15663" y="2755"/>
                                <a:pt x="15712" y="2716"/>
                              </a:cubicBezTo>
                              <a:cubicBezTo>
                                <a:pt x="15728" y="2702"/>
                                <a:pt x="15750" y="2692"/>
                                <a:pt x="15766" y="2678"/>
                              </a:cubicBezTo>
                              <a:cubicBezTo>
                                <a:pt x="15810" y="2649"/>
                                <a:pt x="15853" y="2625"/>
                                <a:pt x="15902" y="2603"/>
                              </a:cubicBezTo>
                              <a:cubicBezTo>
                                <a:pt x="15945" y="2582"/>
                                <a:pt x="15989" y="2565"/>
                                <a:pt x="16037" y="2547"/>
                              </a:cubicBezTo>
                              <a:cubicBezTo>
                                <a:pt x="16135" y="2512"/>
                                <a:pt x="16238" y="2480"/>
                                <a:pt x="16341" y="2455"/>
                              </a:cubicBezTo>
                              <a:cubicBezTo>
                                <a:pt x="16373" y="2448"/>
                                <a:pt x="16401" y="2441"/>
                                <a:pt x="16433" y="2434"/>
                              </a:cubicBezTo>
                              <a:cubicBezTo>
                                <a:pt x="16482" y="2424"/>
                                <a:pt x="16531" y="2416"/>
                                <a:pt x="16585" y="2406"/>
                              </a:cubicBezTo>
                              <a:cubicBezTo>
                                <a:pt x="16612" y="2402"/>
                                <a:pt x="16634" y="2399"/>
                                <a:pt x="16661" y="2392"/>
                              </a:cubicBezTo>
                              <a:cubicBezTo>
                                <a:pt x="16672" y="2388"/>
                                <a:pt x="16688" y="2388"/>
                                <a:pt x="16699" y="2385"/>
                              </a:cubicBezTo>
                              <a:cubicBezTo>
                                <a:pt x="16715" y="2406"/>
                                <a:pt x="16720" y="2431"/>
                                <a:pt x="16726" y="2455"/>
                              </a:cubicBezTo>
                              <a:cubicBezTo>
                                <a:pt x="16552" y="2487"/>
                                <a:pt x="16390" y="2536"/>
                                <a:pt x="16233" y="2593"/>
                              </a:cubicBezTo>
                              <a:cubicBezTo>
                                <a:pt x="16216" y="2600"/>
                                <a:pt x="16233" y="2614"/>
                                <a:pt x="16249" y="2610"/>
                              </a:cubicBezTo>
                              <a:cubicBezTo>
                                <a:pt x="16411" y="2561"/>
                                <a:pt x="16574" y="2533"/>
                                <a:pt x="16742" y="2512"/>
                              </a:cubicBezTo>
                              <a:cubicBezTo>
                                <a:pt x="16742" y="2526"/>
                                <a:pt x="16748" y="2540"/>
                                <a:pt x="16748" y="2554"/>
                              </a:cubicBezTo>
                              <a:cubicBezTo>
                                <a:pt x="16487" y="2618"/>
                                <a:pt x="16238" y="2695"/>
                                <a:pt x="16027" y="2819"/>
                              </a:cubicBezTo>
                              <a:cubicBezTo>
                                <a:pt x="16010" y="2826"/>
                                <a:pt x="16032" y="2843"/>
                                <a:pt x="16048" y="2836"/>
                              </a:cubicBezTo>
                              <a:cubicBezTo>
                                <a:pt x="16260" y="2734"/>
                                <a:pt x="16504" y="2670"/>
                                <a:pt x="16753" y="2618"/>
                              </a:cubicBezTo>
                              <a:cubicBezTo>
                                <a:pt x="16753" y="2646"/>
                                <a:pt x="16758" y="2670"/>
                                <a:pt x="16764" y="2699"/>
                              </a:cubicBezTo>
                              <a:cubicBezTo>
                                <a:pt x="16460" y="2773"/>
                                <a:pt x="16173" y="2886"/>
                                <a:pt x="15929" y="3027"/>
                              </a:cubicBezTo>
                              <a:cubicBezTo>
                                <a:pt x="15913" y="3034"/>
                                <a:pt x="15934" y="3051"/>
                                <a:pt x="15951" y="3044"/>
                              </a:cubicBezTo>
                              <a:cubicBezTo>
                                <a:pt x="16211" y="2921"/>
                                <a:pt x="16487" y="2829"/>
                                <a:pt x="16786" y="2762"/>
                              </a:cubicBezTo>
                              <a:cubicBezTo>
                                <a:pt x="16791" y="2769"/>
                                <a:pt x="16791" y="2780"/>
                                <a:pt x="16796" y="2787"/>
                              </a:cubicBezTo>
                              <a:cubicBezTo>
                                <a:pt x="16449" y="2907"/>
                                <a:pt x="16173" y="3069"/>
                                <a:pt x="15923" y="3274"/>
                              </a:cubicBezTo>
                              <a:cubicBezTo>
                                <a:pt x="15913" y="3284"/>
                                <a:pt x="15929" y="3295"/>
                                <a:pt x="15945" y="3288"/>
                              </a:cubicBezTo>
                              <a:cubicBezTo>
                                <a:pt x="16189" y="3104"/>
                                <a:pt x="16504" y="2956"/>
                                <a:pt x="16840" y="2850"/>
                              </a:cubicBezTo>
                              <a:cubicBezTo>
                                <a:pt x="16851" y="2868"/>
                                <a:pt x="16867" y="2882"/>
                                <a:pt x="16883" y="2900"/>
                              </a:cubicBezTo>
                              <a:cubicBezTo>
                                <a:pt x="16748" y="2960"/>
                                <a:pt x="16628" y="3030"/>
                                <a:pt x="16525" y="3108"/>
                              </a:cubicBezTo>
                              <a:cubicBezTo>
                                <a:pt x="16401" y="3200"/>
                                <a:pt x="16249" y="3309"/>
                                <a:pt x="16167" y="3422"/>
                              </a:cubicBezTo>
                              <a:cubicBezTo>
                                <a:pt x="16157" y="3432"/>
                                <a:pt x="16184" y="3443"/>
                                <a:pt x="16195" y="3432"/>
                              </a:cubicBezTo>
                              <a:cubicBezTo>
                                <a:pt x="16298" y="3330"/>
                                <a:pt x="16449" y="3235"/>
                                <a:pt x="16585" y="3147"/>
                              </a:cubicBezTo>
                              <a:cubicBezTo>
                                <a:pt x="16699" y="3073"/>
                                <a:pt x="16813" y="3009"/>
                                <a:pt x="16943" y="2953"/>
                              </a:cubicBezTo>
                              <a:cubicBezTo>
                                <a:pt x="16954" y="2960"/>
                                <a:pt x="16964" y="2970"/>
                                <a:pt x="16970" y="2977"/>
                              </a:cubicBezTo>
                              <a:cubicBezTo>
                                <a:pt x="16715" y="3143"/>
                                <a:pt x="16536" y="3365"/>
                                <a:pt x="16357" y="3559"/>
                              </a:cubicBezTo>
                              <a:cubicBezTo>
                                <a:pt x="16346" y="3570"/>
                                <a:pt x="16374" y="3581"/>
                                <a:pt x="16384" y="3570"/>
                              </a:cubicBezTo>
                              <a:cubicBezTo>
                                <a:pt x="16574" y="3387"/>
                                <a:pt x="16780" y="3178"/>
                                <a:pt x="17040" y="3023"/>
                              </a:cubicBezTo>
                              <a:cubicBezTo>
                                <a:pt x="17062" y="3037"/>
                                <a:pt x="17078" y="3048"/>
                                <a:pt x="17100" y="3059"/>
                              </a:cubicBezTo>
                              <a:cubicBezTo>
                                <a:pt x="16916" y="3217"/>
                                <a:pt x="16775" y="3394"/>
                                <a:pt x="16688" y="3584"/>
                              </a:cubicBezTo>
                              <a:cubicBezTo>
                                <a:pt x="16683" y="3602"/>
                                <a:pt x="16715" y="3605"/>
                                <a:pt x="16726" y="3591"/>
                              </a:cubicBezTo>
                              <a:cubicBezTo>
                                <a:pt x="16840" y="3411"/>
                                <a:pt x="16992" y="3245"/>
                                <a:pt x="17176" y="3097"/>
                              </a:cubicBezTo>
                              <a:cubicBezTo>
                                <a:pt x="17187" y="3101"/>
                                <a:pt x="17198" y="3104"/>
                                <a:pt x="17203" y="3108"/>
                              </a:cubicBezTo>
                              <a:cubicBezTo>
                                <a:pt x="17067" y="3263"/>
                                <a:pt x="16954" y="3432"/>
                                <a:pt x="16889" y="3605"/>
                              </a:cubicBezTo>
                              <a:cubicBezTo>
                                <a:pt x="16883" y="3616"/>
                                <a:pt x="16905" y="3623"/>
                                <a:pt x="16916" y="3612"/>
                              </a:cubicBezTo>
                              <a:cubicBezTo>
                                <a:pt x="17030" y="3450"/>
                                <a:pt x="17149" y="3288"/>
                                <a:pt x="17290" y="3136"/>
                              </a:cubicBezTo>
                              <a:cubicBezTo>
                                <a:pt x="17306" y="3143"/>
                                <a:pt x="17328" y="3147"/>
                                <a:pt x="17344" y="3150"/>
                              </a:cubicBezTo>
                              <a:cubicBezTo>
                                <a:pt x="17263" y="3291"/>
                                <a:pt x="17214" y="3443"/>
                                <a:pt x="17192" y="3595"/>
                              </a:cubicBezTo>
                              <a:cubicBezTo>
                                <a:pt x="17192" y="3609"/>
                                <a:pt x="17219" y="3609"/>
                                <a:pt x="17225" y="3598"/>
                              </a:cubicBezTo>
                              <a:cubicBezTo>
                                <a:pt x="17279" y="3450"/>
                                <a:pt x="17355" y="3309"/>
                                <a:pt x="17442" y="3171"/>
                              </a:cubicBezTo>
                              <a:cubicBezTo>
                                <a:pt x="17469" y="3175"/>
                                <a:pt x="17496" y="3178"/>
                                <a:pt x="17523" y="3182"/>
                              </a:cubicBezTo>
                              <a:cubicBezTo>
                                <a:pt x="17480" y="3298"/>
                                <a:pt x="17447" y="3418"/>
                                <a:pt x="17452" y="3538"/>
                              </a:cubicBezTo>
                              <a:cubicBezTo>
                                <a:pt x="17452" y="3549"/>
                                <a:pt x="17480" y="3552"/>
                                <a:pt x="17480" y="3542"/>
                              </a:cubicBezTo>
                              <a:cubicBezTo>
                                <a:pt x="17517" y="3422"/>
                                <a:pt x="17550" y="3305"/>
                                <a:pt x="17604" y="3189"/>
                              </a:cubicBezTo>
                              <a:cubicBezTo>
                                <a:pt x="17631" y="3189"/>
                                <a:pt x="17664" y="3193"/>
                                <a:pt x="17691" y="3193"/>
                              </a:cubicBezTo>
                              <a:cubicBezTo>
                                <a:pt x="17658" y="3298"/>
                                <a:pt x="17631" y="3408"/>
                                <a:pt x="17615" y="3517"/>
                              </a:cubicBezTo>
                              <a:cubicBezTo>
                                <a:pt x="17615" y="3535"/>
                                <a:pt x="17658" y="3538"/>
                                <a:pt x="17664" y="3521"/>
                              </a:cubicBezTo>
                              <a:cubicBezTo>
                                <a:pt x="17696" y="3411"/>
                                <a:pt x="17734" y="3302"/>
                                <a:pt x="17778" y="3193"/>
                              </a:cubicBezTo>
                              <a:cubicBezTo>
                                <a:pt x="17783" y="3193"/>
                                <a:pt x="17789" y="3193"/>
                                <a:pt x="17794" y="3193"/>
                              </a:cubicBezTo>
                              <a:cubicBezTo>
                                <a:pt x="17810" y="3193"/>
                                <a:pt x="17821" y="3193"/>
                                <a:pt x="17837" y="3193"/>
                              </a:cubicBezTo>
                              <a:cubicBezTo>
                                <a:pt x="17799" y="3380"/>
                                <a:pt x="17799" y="3570"/>
                                <a:pt x="17816" y="3761"/>
                              </a:cubicBezTo>
                              <a:cubicBezTo>
                                <a:pt x="17816" y="3771"/>
                                <a:pt x="17837" y="3771"/>
                                <a:pt x="17837" y="3761"/>
                              </a:cubicBezTo>
                              <a:cubicBezTo>
                                <a:pt x="17843" y="3570"/>
                                <a:pt x="17881" y="3383"/>
                                <a:pt x="17930" y="3196"/>
                              </a:cubicBezTo>
                              <a:cubicBezTo>
                                <a:pt x="17951" y="3196"/>
                                <a:pt x="17967" y="3200"/>
                                <a:pt x="17989" y="3200"/>
                              </a:cubicBezTo>
                              <a:cubicBezTo>
                                <a:pt x="17978" y="3380"/>
                                <a:pt x="18005" y="3559"/>
                                <a:pt x="18038" y="3736"/>
                              </a:cubicBezTo>
                              <a:cubicBezTo>
                                <a:pt x="18038" y="3750"/>
                                <a:pt x="18070" y="3750"/>
                                <a:pt x="18070" y="3736"/>
                              </a:cubicBezTo>
                              <a:cubicBezTo>
                                <a:pt x="18065" y="3559"/>
                                <a:pt x="18081" y="3387"/>
                                <a:pt x="18092" y="3210"/>
                              </a:cubicBezTo>
                              <a:cubicBezTo>
                                <a:pt x="18114" y="3214"/>
                                <a:pt x="18136" y="3214"/>
                                <a:pt x="18157" y="3217"/>
                              </a:cubicBezTo>
                              <a:cubicBezTo>
                                <a:pt x="18174" y="3411"/>
                                <a:pt x="18222" y="3605"/>
                                <a:pt x="18255" y="3796"/>
                              </a:cubicBezTo>
                              <a:cubicBezTo>
                                <a:pt x="18255" y="3810"/>
                                <a:pt x="18293" y="3810"/>
                                <a:pt x="18287" y="3796"/>
                              </a:cubicBezTo>
                              <a:cubicBezTo>
                                <a:pt x="18260" y="3609"/>
                                <a:pt x="18266" y="3418"/>
                                <a:pt x="18255" y="3231"/>
                              </a:cubicBezTo>
                              <a:cubicBezTo>
                                <a:pt x="18282" y="3235"/>
                                <a:pt x="18314" y="3238"/>
                                <a:pt x="18342" y="3242"/>
                              </a:cubicBezTo>
                              <a:cubicBezTo>
                                <a:pt x="18363" y="3439"/>
                                <a:pt x="18412" y="3634"/>
                                <a:pt x="18472" y="3831"/>
                              </a:cubicBezTo>
                              <a:cubicBezTo>
                                <a:pt x="18477" y="3845"/>
                                <a:pt x="18510" y="3838"/>
                                <a:pt x="18504" y="3824"/>
                              </a:cubicBezTo>
                              <a:cubicBezTo>
                                <a:pt x="18461" y="3637"/>
                                <a:pt x="18445" y="3443"/>
                                <a:pt x="18434" y="3256"/>
                              </a:cubicBezTo>
                              <a:cubicBezTo>
                                <a:pt x="18450" y="3260"/>
                                <a:pt x="18466" y="3260"/>
                                <a:pt x="18483" y="3263"/>
                              </a:cubicBezTo>
                              <a:cubicBezTo>
                                <a:pt x="18537" y="3454"/>
                                <a:pt x="18613" y="3641"/>
                                <a:pt x="18710" y="3824"/>
                              </a:cubicBezTo>
                              <a:cubicBezTo>
                                <a:pt x="18716" y="3838"/>
                                <a:pt x="18748" y="3831"/>
                                <a:pt x="18743" y="3817"/>
                              </a:cubicBezTo>
                              <a:cubicBezTo>
                                <a:pt x="18661" y="3637"/>
                                <a:pt x="18613" y="3454"/>
                                <a:pt x="18580" y="3270"/>
                              </a:cubicBezTo>
                              <a:cubicBezTo>
                                <a:pt x="18596" y="3270"/>
                                <a:pt x="18613" y="3274"/>
                                <a:pt x="18634" y="3274"/>
                              </a:cubicBezTo>
                              <a:cubicBezTo>
                                <a:pt x="18737" y="3461"/>
                                <a:pt x="18867" y="3637"/>
                                <a:pt x="18998" y="3817"/>
                              </a:cubicBezTo>
                              <a:cubicBezTo>
                                <a:pt x="19008" y="3831"/>
                                <a:pt x="19041" y="3820"/>
                                <a:pt x="19030" y="3806"/>
                              </a:cubicBezTo>
                              <a:cubicBezTo>
                                <a:pt x="18927" y="3630"/>
                                <a:pt x="18840" y="3454"/>
                                <a:pt x="18743" y="3277"/>
                              </a:cubicBezTo>
                              <a:cubicBezTo>
                                <a:pt x="18781" y="3277"/>
                                <a:pt x="18819" y="3277"/>
                                <a:pt x="18857" y="3274"/>
                              </a:cubicBezTo>
                              <a:cubicBezTo>
                                <a:pt x="18987" y="3461"/>
                                <a:pt x="19117" y="3651"/>
                                <a:pt x="19214" y="3845"/>
                              </a:cubicBezTo>
                              <a:cubicBezTo>
                                <a:pt x="19220" y="3859"/>
                                <a:pt x="19258" y="3852"/>
                                <a:pt x="19252" y="3838"/>
                              </a:cubicBezTo>
                              <a:cubicBezTo>
                                <a:pt x="19171" y="3641"/>
                                <a:pt x="19084" y="3447"/>
                                <a:pt x="18960" y="3260"/>
                              </a:cubicBezTo>
                              <a:cubicBezTo>
                                <a:pt x="18987" y="3256"/>
                                <a:pt x="19014" y="3249"/>
                                <a:pt x="19041" y="3242"/>
                              </a:cubicBezTo>
                              <a:cubicBezTo>
                                <a:pt x="19101" y="3334"/>
                                <a:pt x="19171" y="3422"/>
                                <a:pt x="19225" y="3514"/>
                              </a:cubicBezTo>
                              <a:cubicBezTo>
                                <a:pt x="19296" y="3634"/>
                                <a:pt x="19361" y="3753"/>
                                <a:pt x="19420" y="3873"/>
                              </a:cubicBezTo>
                              <a:cubicBezTo>
                                <a:pt x="19426" y="3888"/>
                                <a:pt x="19464" y="3884"/>
                                <a:pt x="19458" y="3866"/>
                              </a:cubicBezTo>
                              <a:cubicBezTo>
                                <a:pt x="19393" y="3648"/>
                                <a:pt x="19296" y="3411"/>
                                <a:pt x="19139" y="3210"/>
                              </a:cubicBezTo>
                              <a:cubicBezTo>
                                <a:pt x="19149" y="3207"/>
                                <a:pt x="19160" y="3203"/>
                                <a:pt x="19171" y="3200"/>
                              </a:cubicBezTo>
                              <a:cubicBezTo>
                                <a:pt x="19345" y="3404"/>
                                <a:pt x="19518" y="3612"/>
                                <a:pt x="19664" y="3831"/>
                              </a:cubicBezTo>
                              <a:cubicBezTo>
                                <a:pt x="19675" y="3845"/>
                                <a:pt x="19708" y="3835"/>
                                <a:pt x="19702" y="3820"/>
                              </a:cubicBezTo>
                              <a:cubicBezTo>
                                <a:pt x="19578" y="3595"/>
                                <a:pt x="19442" y="3372"/>
                                <a:pt x="19263" y="3164"/>
                              </a:cubicBezTo>
                              <a:cubicBezTo>
                                <a:pt x="19269" y="3164"/>
                                <a:pt x="19269" y="3161"/>
                                <a:pt x="19274" y="3161"/>
                              </a:cubicBezTo>
                              <a:cubicBezTo>
                                <a:pt x="19502" y="3330"/>
                                <a:pt x="19697" y="3524"/>
                                <a:pt x="19833" y="3732"/>
                              </a:cubicBezTo>
                              <a:cubicBezTo>
                                <a:pt x="19843" y="3746"/>
                                <a:pt x="19876" y="3736"/>
                                <a:pt x="19870" y="3722"/>
                              </a:cubicBezTo>
                              <a:cubicBezTo>
                                <a:pt x="19751" y="3499"/>
                                <a:pt x="19578" y="3302"/>
                                <a:pt x="19355" y="3122"/>
                              </a:cubicBezTo>
                              <a:cubicBezTo>
                                <a:pt x="19372" y="3115"/>
                                <a:pt x="19388" y="3104"/>
                                <a:pt x="19410" y="3097"/>
                              </a:cubicBezTo>
                              <a:cubicBezTo>
                                <a:pt x="19632" y="3238"/>
                                <a:pt x="19822" y="3404"/>
                                <a:pt x="19963" y="3588"/>
                              </a:cubicBezTo>
                              <a:cubicBezTo>
                                <a:pt x="19973" y="3602"/>
                                <a:pt x="20006" y="3591"/>
                                <a:pt x="20001" y="3577"/>
                              </a:cubicBezTo>
                              <a:cubicBezTo>
                                <a:pt x="19887" y="3380"/>
                                <a:pt x="19719" y="3207"/>
                                <a:pt x="19496" y="3055"/>
                              </a:cubicBezTo>
                              <a:cubicBezTo>
                                <a:pt x="19523" y="3041"/>
                                <a:pt x="19551" y="3030"/>
                                <a:pt x="19578" y="3016"/>
                              </a:cubicBezTo>
                              <a:cubicBezTo>
                                <a:pt x="19762" y="3118"/>
                                <a:pt x="19908" y="3245"/>
                                <a:pt x="20049" y="3372"/>
                              </a:cubicBezTo>
                              <a:cubicBezTo>
                                <a:pt x="20066" y="3387"/>
                                <a:pt x="20098" y="3376"/>
                                <a:pt x="20082" y="3358"/>
                              </a:cubicBezTo>
                              <a:cubicBezTo>
                                <a:pt x="19963" y="3221"/>
                                <a:pt x="19838" y="3083"/>
                                <a:pt x="19664" y="2977"/>
                              </a:cubicBezTo>
                              <a:cubicBezTo>
                                <a:pt x="19692" y="2967"/>
                                <a:pt x="19713" y="2960"/>
                                <a:pt x="19740" y="2949"/>
                              </a:cubicBezTo>
                              <a:cubicBezTo>
                                <a:pt x="19751" y="2953"/>
                                <a:pt x="19762" y="2960"/>
                                <a:pt x="19773" y="2963"/>
                              </a:cubicBezTo>
                              <a:cubicBezTo>
                                <a:pt x="19914" y="3030"/>
                                <a:pt x="20039" y="3111"/>
                                <a:pt x="20147" y="3200"/>
                              </a:cubicBezTo>
                              <a:cubicBezTo>
                                <a:pt x="20207" y="3260"/>
                                <a:pt x="20261" y="3316"/>
                                <a:pt x="20304" y="3372"/>
                              </a:cubicBezTo>
                              <a:close/>
                              <a:moveTo>
                                <a:pt x="20044" y="1450"/>
                              </a:moveTo>
                              <a:cubicBezTo>
                                <a:pt x="20180" y="1644"/>
                                <a:pt x="20272" y="1834"/>
                                <a:pt x="20217" y="2046"/>
                              </a:cubicBezTo>
                              <a:cubicBezTo>
                                <a:pt x="20207" y="2092"/>
                                <a:pt x="20190" y="2134"/>
                                <a:pt x="20169" y="2184"/>
                              </a:cubicBezTo>
                              <a:cubicBezTo>
                                <a:pt x="20104" y="2307"/>
                                <a:pt x="20011" y="2431"/>
                                <a:pt x="19892" y="2540"/>
                              </a:cubicBezTo>
                              <a:cubicBezTo>
                                <a:pt x="19822" y="2603"/>
                                <a:pt x="19746" y="2660"/>
                                <a:pt x="19659" y="2716"/>
                              </a:cubicBezTo>
                              <a:cubicBezTo>
                                <a:pt x="19572" y="2769"/>
                                <a:pt x="19480" y="2819"/>
                                <a:pt x="19383" y="2857"/>
                              </a:cubicBezTo>
                              <a:cubicBezTo>
                                <a:pt x="19355" y="2868"/>
                                <a:pt x="19334" y="2879"/>
                                <a:pt x="19307" y="2886"/>
                              </a:cubicBezTo>
                              <a:cubicBezTo>
                                <a:pt x="19285" y="2893"/>
                                <a:pt x="19263" y="2900"/>
                                <a:pt x="19242" y="2907"/>
                              </a:cubicBezTo>
                              <a:cubicBezTo>
                                <a:pt x="19198" y="2921"/>
                                <a:pt x="19149" y="2935"/>
                                <a:pt x="19095" y="2946"/>
                              </a:cubicBezTo>
                              <a:cubicBezTo>
                                <a:pt x="19046" y="2956"/>
                                <a:pt x="18992" y="2967"/>
                                <a:pt x="18938" y="2977"/>
                              </a:cubicBezTo>
                              <a:cubicBezTo>
                                <a:pt x="18911" y="2981"/>
                                <a:pt x="18884" y="2984"/>
                                <a:pt x="18857" y="2988"/>
                              </a:cubicBezTo>
                              <a:cubicBezTo>
                                <a:pt x="18721" y="3002"/>
                                <a:pt x="18586" y="3006"/>
                                <a:pt x="18455" y="2991"/>
                              </a:cubicBezTo>
                              <a:cubicBezTo>
                                <a:pt x="18445" y="2991"/>
                                <a:pt x="18439" y="2988"/>
                                <a:pt x="18428" y="2988"/>
                              </a:cubicBezTo>
                              <a:cubicBezTo>
                                <a:pt x="18390" y="2984"/>
                                <a:pt x="18358" y="2977"/>
                                <a:pt x="18320" y="2967"/>
                              </a:cubicBezTo>
                              <a:cubicBezTo>
                                <a:pt x="18271" y="2956"/>
                                <a:pt x="18228" y="2942"/>
                                <a:pt x="18184" y="2921"/>
                              </a:cubicBezTo>
                              <a:cubicBezTo>
                                <a:pt x="18173" y="2917"/>
                                <a:pt x="18163" y="2914"/>
                                <a:pt x="18157" y="2907"/>
                              </a:cubicBezTo>
                              <a:cubicBezTo>
                                <a:pt x="18141" y="2900"/>
                                <a:pt x="18125" y="2889"/>
                                <a:pt x="18108" y="2879"/>
                              </a:cubicBezTo>
                              <a:cubicBezTo>
                                <a:pt x="18098" y="2857"/>
                                <a:pt x="18087" y="2836"/>
                                <a:pt x="18081" y="2815"/>
                              </a:cubicBezTo>
                              <a:cubicBezTo>
                                <a:pt x="18070" y="2780"/>
                                <a:pt x="18065" y="2748"/>
                                <a:pt x="18065" y="2709"/>
                              </a:cubicBezTo>
                              <a:cubicBezTo>
                                <a:pt x="18065" y="2685"/>
                                <a:pt x="18065" y="2660"/>
                                <a:pt x="18070" y="2639"/>
                              </a:cubicBezTo>
                              <a:cubicBezTo>
                                <a:pt x="18081" y="2565"/>
                                <a:pt x="18103" y="2494"/>
                                <a:pt x="18130" y="2424"/>
                              </a:cubicBezTo>
                              <a:cubicBezTo>
                                <a:pt x="18146" y="2388"/>
                                <a:pt x="18157" y="2356"/>
                                <a:pt x="18173" y="2325"/>
                              </a:cubicBezTo>
                              <a:cubicBezTo>
                                <a:pt x="18173" y="2321"/>
                                <a:pt x="18179" y="2318"/>
                                <a:pt x="18179" y="2318"/>
                              </a:cubicBezTo>
                              <a:cubicBezTo>
                                <a:pt x="18190" y="2416"/>
                                <a:pt x="18195" y="2515"/>
                                <a:pt x="18195" y="2614"/>
                              </a:cubicBezTo>
                              <a:cubicBezTo>
                                <a:pt x="18195" y="2625"/>
                                <a:pt x="18217" y="2625"/>
                                <a:pt x="18222" y="2618"/>
                              </a:cubicBezTo>
                              <a:cubicBezTo>
                                <a:pt x="18255" y="2483"/>
                                <a:pt x="18260" y="2346"/>
                                <a:pt x="18249" y="2212"/>
                              </a:cubicBezTo>
                              <a:cubicBezTo>
                                <a:pt x="18271" y="2194"/>
                                <a:pt x="18293" y="2180"/>
                                <a:pt x="18320" y="2166"/>
                              </a:cubicBezTo>
                              <a:cubicBezTo>
                                <a:pt x="18331" y="2219"/>
                                <a:pt x="18342" y="2286"/>
                                <a:pt x="18347" y="2293"/>
                              </a:cubicBezTo>
                              <a:cubicBezTo>
                                <a:pt x="18369" y="2374"/>
                                <a:pt x="18385" y="2455"/>
                                <a:pt x="18401" y="2536"/>
                              </a:cubicBezTo>
                              <a:cubicBezTo>
                                <a:pt x="18401" y="2551"/>
                                <a:pt x="18439" y="2551"/>
                                <a:pt x="18439" y="2536"/>
                              </a:cubicBezTo>
                              <a:cubicBezTo>
                                <a:pt x="18434" y="2441"/>
                                <a:pt x="18428" y="2349"/>
                                <a:pt x="18417" y="2254"/>
                              </a:cubicBezTo>
                              <a:cubicBezTo>
                                <a:pt x="18412" y="2215"/>
                                <a:pt x="18412" y="2173"/>
                                <a:pt x="18407" y="2131"/>
                              </a:cubicBezTo>
                              <a:cubicBezTo>
                                <a:pt x="18428" y="2124"/>
                                <a:pt x="18450" y="2113"/>
                                <a:pt x="18477" y="2106"/>
                              </a:cubicBezTo>
                              <a:cubicBezTo>
                                <a:pt x="18526" y="2226"/>
                                <a:pt x="18553" y="2349"/>
                                <a:pt x="18596" y="2473"/>
                              </a:cubicBezTo>
                              <a:cubicBezTo>
                                <a:pt x="18602" y="2480"/>
                                <a:pt x="18618" y="2476"/>
                                <a:pt x="18618" y="2469"/>
                              </a:cubicBezTo>
                              <a:cubicBezTo>
                                <a:pt x="18640" y="2342"/>
                                <a:pt x="18607" y="2205"/>
                                <a:pt x="18564" y="2078"/>
                              </a:cubicBezTo>
                              <a:cubicBezTo>
                                <a:pt x="18591" y="2071"/>
                                <a:pt x="18613" y="2064"/>
                                <a:pt x="18640" y="2057"/>
                              </a:cubicBezTo>
                              <a:cubicBezTo>
                                <a:pt x="18710" y="2173"/>
                                <a:pt x="18759" y="2293"/>
                                <a:pt x="18824" y="2413"/>
                              </a:cubicBezTo>
                              <a:cubicBezTo>
                                <a:pt x="18824" y="2416"/>
                                <a:pt x="18830" y="2416"/>
                                <a:pt x="18830" y="2413"/>
                              </a:cubicBezTo>
                              <a:cubicBezTo>
                                <a:pt x="18835" y="2286"/>
                                <a:pt x="18781" y="2159"/>
                                <a:pt x="18716" y="2035"/>
                              </a:cubicBezTo>
                              <a:cubicBezTo>
                                <a:pt x="18743" y="2028"/>
                                <a:pt x="18775" y="2018"/>
                                <a:pt x="18802" y="2011"/>
                              </a:cubicBezTo>
                              <a:cubicBezTo>
                                <a:pt x="18873" y="2131"/>
                                <a:pt x="18943" y="2251"/>
                                <a:pt x="19003" y="2374"/>
                              </a:cubicBezTo>
                              <a:cubicBezTo>
                                <a:pt x="19008" y="2388"/>
                                <a:pt x="19041" y="2381"/>
                                <a:pt x="19036" y="2367"/>
                              </a:cubicBezTo>
                              <a:cubicBezTo>
                                <a:pt x="18987" y="2240"/>
                                <a:pt x="18933" y="2110"/>
                                <a:pt x="18873" y="1986"/>
                              </a:cubicBezTo>
                              <a:cubicBezTo>
                                <a:pt x="18911" y="1972"/>
                                <a:pt x="18943" y="1958"/>
                                <a:pt x="18976" y="1944"/>
                              </a:cubicBezTo>
                              <a:cubicBezTo>
                                <a:pt x="19052" y="2060"/>
                                <a:pt x="19111" y="2180"/>
                                <a:pt x="19166" y="2304"/>
                              </a:cubicBezTo>
                              <a:cubicBezTo>
                                <a:pt x="19171" y="2318"/>
                                <a:pt x="19204" y="2311"/>
                                <a:pt x="19198" y="2297"/>
                              </a:cubicBezTo>
                              <a:cubicBezTo>
                                <a:pt x="19155" y="2166"/>
                                <a:pt x="19101" y="2039"/>
                                <a:pt x="19041" y="1912"/>
                              </a:cubicBezTo>
                              <a:cubicBezTo>
                                <a:pt x="19073" y="1894"/>
                                <a:pt x="19106" y="1877"/>
                                <a:pt x="19139" y="1859"/>
                              </a:cubicBezTo>
                              <a:cubicBezTo>
                                <a:pt x="19214" y="1976"/>
                                <a:pt x="19290" y="2095"/>
                                <a:pt x="19345" y="2219"/>
                              </a:cubicBezTo>
                              <a:cubicBezTo>
                                <a:pt x="19350" y="2233"/>
                                <a:pt x="19383" y="2226"/>
                                <a:pt x="19377" y="2212"/>
                              </a:cubicBezTo>
                              <a:cubicBezTo>
                                <a:pt x="19334" y="2078"/>
                                <a:pt x="19285" y="1940"/>
                                <a:pt x="19209" y="1813"/>
                              </a:cubicBezTo>
                              <a:cubicBezTo>
                                <a:pt x="19225" y="1803"/>
                                <a:pt x="19236" y="1792"/>
                                <a:pt x="19252" y="1781"/>
                              </a:cubicBezTo>
                              <a:cubicBezTo>
                                <a:pt x="19317" y="1884"/>
                                <a:pt x="19388" y="1986"/>
                                <a:pt x="19458" y="2088"/>
                              </a:cubicBezTo>
                              <a:cubicBezTo>
                                <a:pt x="19464" y="2099"/>
                                <a:pt x="19486" y="2092"/>
                                <a:pt x="19486" y="2081"/>
                              </a:cubicBezTo>
                              <a:cubicBezTo>
                                <a:pt x="19437" y="1961"/>
                                <a:pt x="19372" y="1845"/>
                                <a:pt x="19317" y="1729"/>
                              </a:cubicBezTo>
                              <a:cubicBezTo>
                                <a:pt x="19328" y="1718"/>
                                <a:pt x="19345" y="1704"/>
                                <a:pt x="19355" y="1693"/>
                              </a:cubicBezTo>
                              <a:cubicBezTo>
                                <a:pt x="19426" y="1767"/>
                                <a:pt x="19491" y="1841"/>
                                <a:pt x="19556" y="1912"/>
                              </a:cubicBezTo>
                              <a:cubicBezTo>
                                <a:pt x="19567" y="1923"/>
                                <a:pt x="19594" y="1912"/>
                                <a:pt x="19583" y="1901"/>
                              </a:cubicBezTo>
                              <a:cubicBezTo>
                                <a:pt x="19523" y="1817"/>
                                <a:pt x="19458" y="1729"/>
                                <a:pt x="19399" y="1644"/>
                              </a:cubicBezTo>
                              <a:cubicBezTo>
                                <a:pt x="19410" y="1626"/>
                                <a:pt x="19420" y="1612"/>
                                <a:pt x="19431" y="1595"/>
                              </a:cubicBezTo>
                              <a:cubicBezTo>
                                <a:pt x="19431" y="1598"/>
                                <a:pt x="19437" y="1598"/>
                                <a:pt x="19437" y="1602"/>
                              </a:cubicBezTo>
                              <a:cubicBezTo>
                                <a:pt x="19458" y="1623"/>
                                <a:pt x="19486" y="1647"/>
                                <a:pt x="19507" y="1669"/>
                              </a:cubicBezTo>
                              <a:cubicBezTo>
                                <a:pt x="19556" y="1718"/>
                                <a:pt x="19610" y="1764"/>
                                <a:pt x="19664" y="1810"/>
                              </a:cubicBezTo>
                              <a:cubicBezTo>
                                <a:pt x="19681" y="1824"/>
                                <a:pt x="19708" y="1810"/>
                                <a:pt x="19697" y="1799"/>
                              </a:cubicBezTo>
                              <a:cubicBezTo>
                                <a:pt x="19648" y="1743"/>
                                <a:pt x="19599" y="1683"/>
                                <a:pt x="19545" y="1626"/>
                              </a:cubicBezTo>
                              <a:cubicBezTo>
                                <a:pt x="19518" y="1598"/>
                                <a:pt x="19496" y="1559"/>
                                <a:pt x="19464" y="1527"/>
                              </a:cubicBezTo>
                              <a:cubicBezTo>
                                <a:pt x="19475" y="1499"/>
                                <a:pt x="19486" y="1475"/>
                                <a:pt x="19496" y="1446"/>
                              </a:cubicBezTo>
                              <a:cubicBezTo>
                                <a:pt x="19556" y="1517"/>
                                <a:pt x="19626" y="1584"/>
                                <a:pt x="19702" y="1647"/>
                              </a:cubicBezTo>
                              <a:cubicBezTo>
                                <a:pt x="19713" y="1654"/>
                                <a:pt x="19735" y="1644"/>
                                <a:pt x="19724" y="1637"/>
                              </a:cubicBezTo>
                              <a:cubicBezTo>
                                <a:pt x="19637" y="1552"/>
                                <a:pt x="19572" y="1460"/>
                                <a:pt x="19518" y="1365"/>
                              </a:cubicBezTo>
                              <a:cubicBezTo>
                                <a:pt x="19523" y="1337"/>
                                <a:pt x="19534" y="1309"/>
                                <a:pt x="19540" y="1281"/>
                              </a:cubicBezTo>
                              <a:cubicBezTo>
                                <a:pt x="19599" y="1376"/>
                                <a:pt x="19681" y="1464"/>
                                <a:pt x="19784" y="1538"/>
                              </a:cubicBezTo>
                              <a:cubicBezTo>
                                <a:pt x="19795" y="1545"/>
                                <a:pt x="19811" y="1535"/>
                                <a:pt x="19805" y="1527"/>
                              </a:cubicBezTo>
                              <a:cubicBezTo>
                                <a:pt x="19724" y="1404"/>
                                <a:pt x="19632" y="1288"/>
                                <a:pt x="19572" y="1161"/>
                              </a:cubicBezTo>
                              <a:cubicBezTo>
                                <a:pt x="19578" y="1132"/>
                                <a:pt x="19589" y="1104"/>
                                <a:pt x="19599" y="1079"/>
                              </a:cubicBezTo>
                              <a:cubicBezTo>
                                <a:pt x="19664" y="1214"/>
                                <a:pt x="19773" y="1344"/>
                                <a:pt x="19925" y="1446"/>
                              </a:cubicBezTo>
                              <a:cubicBezTo>
                                <a:pt x="19930" y="1450"/>
                                <a:pt x="19946" y="1446"/>
                                <a:pt x="19941" y="1439"/>
                              </a:cubicBezTo>
                              <a:cubicBezTo>
                                <a:pt x="19805" y="1288"/>
                                <a:pt x="19713" y="1132"/>
                                <a:pt x="19654" y="963"/>
                              </a:cubicBezTo>
                              <a:cubicBezTo>
                                <a:pt x="19670" y="935"/>
                                <a:pt x="19686" y="907"/>
                                <a:pt x="19713" y="878"/>
                              </a:cubicBezTo>
                              <a:cubicBezTo>
                                <a:pt x="19735" y="981"/>
                                <a:pt x="19784" y="1076"/>
                                <a:pt x="19849" y="1175"/>
                              </a:cubicBezTo>
                              <a:cubicBezTo>
                                <a:pt x="19870" y="1210"/>
                                <a:pt x="19898" y="1245"/>
                                <a:pt x="19925" y="1281"/>
                              </a:cubicBezTo>
                              <a:cubicBezTo>
                                <a:pt x="19968" y="1341"/>
                                <a:pt x="20006" y="1397"/>
                                <a:pt x="20044" y="1450"/>
                              </a:cubicBezTo>
                              <a:close/>
                              <a:moveTo>
                                <a:pt x="21307" y="6530"/>
                              </a:moveTo>
                              <a:cubicBezTo>
                                <a:pt x="21248" y="6519"/>
                                <a:pt x="21188" y="6516"/>
                                <a:pt x="21123" y="6523"/>
                              </a:cubicBezTo>
                              <a:cubicBezTo>
                                <a:pt x="20836" y="6561"/>
                                <a:pt x="20846" y="6801"/>
                                <a:pt x="20895" y="6942"/>
                              </a:cubicBezTo>
                              <a:cubicBezTo>
                                <a:pt x="20933" y="7062"/>
                                <a:pt x="21220" y="7535"/>
                                <a:pt x="21524" y="7680"/>
                              </a:cubicBezTo>
                              <a:lnTo>
                                <a:pt x="21524" y="7574"/>
                              </a:lnTo>
                              <a:cubicBezTo>
                                <a:pt x="21313" y="7436"/>
                                <a:pt x="21112" y="7115"/>
                                <a:pt x="21085" y="7059"/>
                              </a:cubicBezTo>
                              <a:cubicBezTo>
                                <a:pt x="21031" y="6957"/>
                                <a:pt x="20960" y="6815"/>
                                <a:pt x="21025" y="6710"/>
                              </a:cubicBezTo>
                              <a:cubicBezTo>
                                <a:pt x="21145" y="6516"/>
                                <a:pt x="21399" y="6639"/>
                                <a:pt x="21524" y="6756"/>
                              </a:cubicBezTo>
                              <a:lnTo>
                                <a:pt x="21524" y="6569"/>
                              </a:lnTo>
                              <a:cubicBezTo>
                                <a:pt x="21524" y="6569"/>
                                <a:pt x="21524" y="6569"/>
                                <a:pt x="21524" y="6569"/>
                              </a:cubicBezTo>
                              <a:cubicBezTo>
                                <a:pt x="21513" y="6554"/>
                                <a:pt x="21502" y="6537"/>
                                <a:pt x="21492" y="6523"/>
                              </a:cubicBezTo>
                              <a:cubicBezTo>
                                <a:pt x="21502" y="6519"/>
                                <a:pt x="21513" y="6516"/>
                                <a:pt x="21524" y="6512"/>
                              </a:cubicBezTo>
                              <a:lnTo>
                                <a:pt x="21524" y="6417"/>
                              </a:lnTo>
                              <a:cubicBezTo>
                                <a:pt x="21454" y="6438"/>
                                <a:pt x="21345" y="6477"/>
                                <a:pt x="21307" y="6530"/>
                              </a:cubicBezTo>
                              <a:close/>
                              <a:moveTo>
                                <a:pt x="21470" y="6530"/>
                              </a:moveTo>
                              <a:cubicBezTo>
                                <a:pt x="21475" y="6544"/>
                                <a:pt x="21486" y="6558"/>
                                <a:pt x="21492" y="6572"/>
                              </a:cubicBezTo>
                              <a:cubicBezTo>
                                <a:pt x="21481" y="6576"/>
                                <a:pt x="21464" y="6576"/>
                                <a:pt x="21454" y="6579"/>
                              </a:cubicBezTo>
                              <a:cubicBezTo>
                                <a:pt x="21437" y="6572"/>
                                <a:pt x="21421" y="6565"/>
                                <a:pt x="21410" y="6558"/>
                              </a:cubicBezTo>
                              <a:cubicBezTo>
                                <a:pt x="21421" y="6547"/>
                                <a:pt x="21443" y="6537"/>
                                <a:pt x="21470" y="6530"/>
                              </a:cubicBezTo>
                              <a:close/>
                              <a:moveTo>
                                <a:pt x="21416" y="7017"/>
                              </a:moveTo>
                              <a:cubicBezTo>
                                <a:pt x="21448" y="7069"/>
                                <a:pt x="21486" y="7126"/>
                                <a:pt x="21530" y="7179"/>
                              </a:cubicBezTo>
                              <a:lnTo>
                                <a:pt x="21530" y="7119"/>
                              </a:lnTo>
                              <a:cubicBezTo>
                                <a:pt x="21497" y="7084"/>
                                <a:pt x="21470" y="7048"/>
                                <a:pt x="21443" y="7010"/>
                              </a:cubicBezTo>
                              <a:cubicBezTo>
                                <a:pt x="21432" y="7002"/>
                                <a:pt x="21410" y="7006"/>
                                <a:pt x="21416" y="7017"/>
                              </a:cubicBezTo>
                              <a:close/>
                              <a:moveTo>
                                <a:pt x="21448" y="6932"/>
                              </a:moveTo>
                              <a:cubicBezTo>
                                <a:pt x="21470" y="6967"/>
                                <a:pt x="21497" y="6999"/>
                                <a:pt x="21524" y="7031"/>
                              </a:cubicBezTo>
                              <a:lnTo>
                                <a:pt x="21524" y="6981"/>
                              </a:lnTo>
                              <a:cubicBezTo>
                                <a:pt x="21508" y="6964"/>
                                <a:pt x="21486" y="6942"/>
                                <a:pt x="21470" y="6925"/>
                              </a:cubicBezTo>
                              <a:cubicBezTo>
                                <a:pt x="21464" y="6918"/>
                                <a:pt x="21443" y="6925"/>
                                <a:pt x="21448" y="6932"/>
                              </a:cubicBezTo>
                              <a:close/>
                              <a:moveTo>
                                <a:pt x="14720" y="12128"/>
                              </a:moveTo>
                              <a:cubicBezTo>
                                <a:pt x="14720" y="12178"/>
                                <a:pt x="14725" y="12230"/>
                                <a:pt x="14720" y="12280"/>
                              </a:cubicBezTo>
                              <a:cubicBezTo>
                                <a:pt x="14720" y="12308"/>
                                <a:pt x="14785" y="12305"/>
                                <a:pt x="14780" y="12276"/>
                              </a:cubicBezTo>
                              <a:cubicBezTo>
                                <a:pt x="14769" y="12227"/>
                                <a:pt x="14758" y="12178"/>
                                <a:pt x="14747" y="12125"/>
                              </a:cubicBezTo>
                              <a:cubicBezTo>
                                <a:pt x="14747" y="12114"/>
                                <a:pt x="14720" y="12118"/>
                                <a:pt x="14720" y="12128"/>
                              </a:cubicBezTo>
                              <a:close/>
                              <a:moveTo>
                                <a:pt x="15441" y="11758"/>
                              </a:moveTo>
                              <a:cubicBezTo>
                                <a:pt x="15463" y="11867"/>
                                <a:pt x="15479" y="11980"/>
                                <a:pt x="15484" y="12089"/>
                              </a:cubicBezTo>
                              <a:cubicBezTo>
                                <a:pt x="15484" y="12118"/>
                                <a:pt x="15549" y="12114"/>
                                <a:pt x="15549" y="12089"/>
                              </a:cubicBezTo>
                              <a:cubicBezTo>
                                <a:pt x="15528" y="11976"/>
                                <a:pt x="15501" y="11864"/>
                                <a:pt x="15468" y="11754"/>
                              </a:cubicBezTo>
                              <a:cubicBezTo>
                                <a:pt x="15463" y="11740"/>
                                <a:pt x="15436" y="11747"/>
                                <a:pt x="15441" y="11758"/>
                              </a:cubicBezTo>
                              <a:close/>
                              <a:moveTo>
                                <a:pt x="17864" y="13680"/>
                              </a:moveTo>
                              <a:cubicBezTo>
                                <a:pt x="17837" y="13705"/>
                                <a:pt x="17810" y="13733"/>
                                <a:pt x="17789" y="13758"/>
                              </a:cubicBezTo>
                              <a:cubicBezTo>
                                <a:pt x="17778" y="13772"/>
                                <a:pt x="17810" y="13783"/>
                                <a:pt x="17821" y="13772"/>
                              </a:cubicBezTo>
                              <a:cubicBezTo>
                                <a:pt x="17848" y="13744"/>
                                <a:pt x="17864" y="13719"/>
                                <a:pt x="17892" y="13691"/>
                              </a:cubicBezTo>
                              <a:cubicBezTo>
                                <a:pt x="17902" y="13677"/>
                                <a:pt x="17875" y="13670"/>
                                <a:pt x="17864" y="13680"/>
                              </a:cubicBezTo>
                              <a:close/>
                              <a:moveTo>
                                <a:pt x="18033" y="13705"/>
                              </a:moveTo>
                              <a:cubicBezTo>
                                <a:pt x="17978" y="13740"/>
                                <a:pt x="17930" y="13776"/>
                                <a:pt x="17881" y="13811"/>
                              </a:cubicBezTo>
                              <a:cubicBezTo>
                                <a:pt x="17859" y="13829"/>
                                <a:pt x="17897" y="13846"/>
                                <a:pt x="17919" y="13829"/>
                              </a:cubicBezTo>
                              <a:cubicBezTo>
                                <a:pt x="17957" y="13790"/>
                                <a:pt x="18005" y="13751"/>
                                <a:pt x="18054" y="13719"/>
                              </a:cubicBezTo>
                              <a:cubicBezTo>
                                <a:pt x="18065" y="13712"/>
                                <a:pt x="18043" y="13698"/>
                                <a:pt x="18033" y="13705"/>
                              </a:cubicBezTo>
                              <a:close/>
                              <a:moveTo>
                                <a:pt x="14850" y="12058"/>
                              </a:moveTo>
                              <a:cubicBezTo>
                                <a:pt x="14845" y="12047"/>
                                <a:pt x="14817" y="12051"/>
                                <a:pt x="14823" y="12061"/>
                              </a:cubicBezTo>
                              <a:cubicBezTo>
                                <a:pt x="14839" y="12118"/>
                                <a:pt x="14855" y="12171"/>
                                <a:pt x="14855" y="12227"/>
                              </a:cubicBezTo>
                              <a:cubicBezTo>
                                <a:pt x="14855" y="12255"/>
                                <a:pt x="14931" y="12252"/>
                                <a:pt x="14920" y="12220"/>
                              </a:cubicBezTo>
                              <a:cubicBezTo>
                                <a:pt x="14893" y="12171"/>
                                <a:pt x="14883" y="12114"/>
                                <a:pt x="14850" y="12058"/>
                              </a:cubicBezTo>
                              <a:close/>
                              <a:moveTo>
                                <a:pt x="18228" y="13765"/>
                              </a:moveTo>
                              <a:cubicBezTo>
                                <a:pt x="18152" y="13807"/>
                                <a:pt x="18081" y="13857"/>
                                <a:pt x="18005" y="13899"/>
                              </a:cubicBezTo>
                              <a:cubicBezTo>
                                <a:pt x="17978" y="13913"/>
                                <a:pt x="18022" y="13938"/>
                                <a:pt x="18043" y="13924"/>
                              </a:cubicBezTo>
                              <a:cubicBezTo>
                                <a:pt x="18108" y="13871"/>
                                <a:pt x="18179" y="13825"/>
                                <a:pt x="18244" y="13776"/>
                              </a:cubicBezTo>
                              <a:cubicBezTo>
                                <a:pt x="18255" y="13769"/>
                                <a:pt x="18239" y="13761"/>
                                <a:pt x="18228" y="13765"/>
                              </a:cubicBezTo>
                              <a:close/>
                              <a:moveTo>
                                <a:pt x="14942" y="11976"/>
                              </a:moveTo>
                              <a:cubicBezTo>
                                <a:pt x="14975" y="12061"/>
                                <a:pt x="14996" y="12142"/>
                                <a:pt x="14991" y="12230"/>
                              </a:cubicBezTo>
                              <a:cubicBezTo>
                                <a:pt x="14991" y="12259"/>
                                <a:pt x="15061" y="12259"/>
                                <a:pt x="15056" y="12230"/>
                              </a:cubicBezTo>
                              <a:cubicBezTo>
                                <a:pt x="15040" y="12142"/>
                                <a:pt x="15018" y="12054"/>
                                <a:pt x="14969" y="11973"/>
                              </a:cubicBezTo>
                              <a:cubicBezTo>
                                <a:pt x="14958" y="11966"/>
                                <a:pt x="14937" y="11969"/>
                                <a:pt x="14942" y="11976"/>
                              </a:cubicBezTo>
                              <a:close/>
                              <a:moveTo>
                                <a:pt x="18331" y="13804"/>
                              </a:moveTo>
                              <a:cubicBezTo>
                                <a:pt x="18249" y="13853"/>
                                <a:pt x="18174" y="13903"/>
                                <a:pt x="18092" y="13956"/>
                              </a:cubicBezTo>
                              <a:cubicBezTo>
                                <a:pt x="18070" y="13970"/>
                                <a:pt x="18103" y="13994"/>
                                <a:pt x="18125" y="13977"/>
                              </a:cubicBezTo>
                              <a:cubicBezTo>
                                <a:pt x="18201" y="13924"/>
                                <a:pt x="18271" y="13867"/>
                                <a:pt x="18347" y="13814"/>
                              </a:cubicBezTo>
                              <a:cubicBezTo>
                                <a:pt x="18363" y="13807"/>
                                <a:pt x="18347" y="13797"/>
                                <a:pt x="18331" y="13804"/>
                              </a:cubicBezTo>
                              <a:close/>
                              <a:moveTo>
                                <a:pt x="19063" y="13948"/>
                              </a:moveTo>
                              <a:cubicBezTo>
                                <a:pt x="18857" y="14044"/>
                                <a:pt x="18634" y="14097"/>
                                <a:pt x="18407" y="14157"/>
                              </a:cubicBezTo>
                              <a:cubicBezTo>
                                <a:pt x="18369" y="14167"/>
                                <a:pt x="18385" y="14206"/>
                                <a:pt x="18423" y="14199"/>
                              </a:cubicBezTo>
                              <a:cubicBezTo>
                                <a:pt x="18656" y="14150"/>
                                <a:pt x="18905" y="14079"/>
                                <a:pt x="19074" y="13959"/>
                              </a:cubicBezTo>
                              <a:cubicBezTo>
                                <a:pt x="19079" y="13956"/>
                                <a:pt x="19068" y="13945"/>
                                <a:pt x="19063" y="13948"/>
                              </a:cubicBezTo>
                              <a:close/>
                              <a:moveTo>
                                <a:pt x="19052" y="14051"/>
                              </a:moveTo>
                              <a:cubicBezTo>
                                <a:pt x="18889" y="14100"/>
                                <a:pt x="18727" y="14150"/>
                                <a:pt x="18564" y="14192"/>
                              </a:cubicBezTo>
                              <a:cubicBezTo>
                                <a:pt x="18531" y="14199"/>
                                <a:pt x="18548" y="14234"/>
                                <a:pt x="18580" y="14227"/>
                              </a:cubicBezTo>
                              <a:cubicBezTo>
                                <a:pt x="18748" y="14181"/>
                                <a:pt x="18911" y="14128"/>
                                <a:pt x="19068" y="14065"/>
                              </a:cubicBezTo>
                              <a:cubicBezTo>
                                <a:pt x="19079" y="14061"/>
                                <a:pt x="19063" y="14047"/>
                                <a:pt x="19052" y="14051"/>
                              </a:cubicBezTo>
                              <a:close/>
                              <a:moveTo>
                                <a:pt x="19139" y="14125"/>
                              </a:moveTo>
                              <a:cubicBezTo>
                                <a:pt x="18992" y="14164"/>
                                <a:pt x="18846" y="14195"/>
                                <a:pt x="18699" y="14224"/>
                              </a:cubicBezTo>
                              <a:cubicBezTo>
                                <a:pt x="18667" y="14231"/>
                                <a:pt x="18678" y="14266"/>
                                <a:pt x="18716" y="14259"/>
                              </a:cubicBezTo>
                              <a:cubicBezTo>
                                <a:pt x="18862" y="14224"/>
                                <a:pt x="19008" y="14185"/>
                                <a:pt x="19149" y="14142"/>
                              </a:cubicBezTo>
                              <a:cubicBezTo>
                                <a:pt x="19160" y="14135"/>
                                <a:pt x="19155" y="14121"/>
                                <a:pt x="19139" y="14125"/>
                              </a:cubicBezTo>
                              <a:close/>
                              <a:moveTo>
                                <a:pt x="11527" y="21462"/>
                              </a:moveTo>
                              <a:cubicBezTo>
                                <a:pt x="11673" y="21505"/>
                                <a:pt x="11819" y="21551"/>
                                <a:pt x="11960" y="21600"/>
                              </a:cubicBezTo>
                              <a:lnTo>
                                <a:pt x="12074" y="21600"/>
                              </a:lnTo>
                              <a:cubicBezTo>
                                <a:pt x="11901" y="21544"/>
                                <a:pt x="11716" y="21494"/>
                                <a:pt x="11543" y="21445"/>
                              </a:cubicBezTo>
                              <a:cubicBezTo>
                                <a:pt x="11527" y="21441"/>
                                <a:pt x="11510" y="21455"/>
                                <a:pt x="11527" y="21462"/>
                              </a:cubicBezTo>
                              <a:close/>
                              <a:moveTo>
                                <a:pt x="18716" y="13899"/>
                              </a:moveTo>
                              <a:cubicBezTo>
                                <a:pt x="18575" y="13963"/>
                                <a:pt x="18428" y="14008"/>
                                <a:pt x="18271" y="14058"/>
                              </a:cubicBezTo>
                              <a:cubicBezTo>
                                <a:pt x="18239" y="14068"/>
                                <a:pt x="18266" y="14100"/>
                                <a:pt x="18298" y="14090"/>
                              </a:cubicBezTo>
                              <a:cubicBezTo>
                                <a:pt x="18455" y="14044"/>
                                <a:pt x="18596" y="13980"/>
                                <a:pt x="18721" y="13906"/>
                              </a:cubicBezTo>
                              <a:cubicBezTo>
                                <a:pt x="18732" y="13903"/>
                                <a:pt x="18721" y="13892"/>
                                <a:pt x="18716" y="13899"/>
                              </a:cubicBezTo>
                              <a:close/>
                              <a:moveTo>
                                <a:pt x="19350" y="14375"/>
                              </a:moveTo>
                              <a:cubicBezTo>
                                <a:pt x="19486" y="14358"/>
                                <a:pt x="19621" y="14340"/>
                                <a:pt x="19751" y="14315"/>
                              </a:cubicBezTo>
                              <a:cubicBezTo>
                                <a:pt x="19767" y="14312"/>
                                <a:pt x="19767" y="14294"/>
                                <a:pt x="19746" y="14294"/>
                              </a:cubicBezTo>
                              <a:cubicBezTo>
                                <a:pt x="19610" y="14305"/>
                                <a:pt x="19469" y="14322"/>
                                <a:pt x="19334" y="14340"/>
                              </a:cubicBezTo>
                              <a:cubicBezTo>
                                <a:pt x="19301" y="14344"/>
                                <a:pt x="19317" y="14382"/>
                                <a:pt x="19350" y="14375"/>
                              </a:cubicBezTo>
                              <a:close/>
                              <a:moveTo>
                                <a:pt x="18483" y="13850"/>
                              </a:moveTo>
                              <a:cubicBezTo>
                                <a:pt x="18374" y="13903"/>
                                <a:pt x="18271" y="13956"/>
                                <a:pt x="18179" y="14015"/>
                              </a:cubicBezTo>
                              <a:cubicBezTo>
                                <a:pt x="18157" y="14030"/>
                                <a:pt x="18190" y="14051"/>
                                <a:pt x="18211" y="14037"/>
                              </a:cubicBezTo>
                              <a:cubicBezTo>
                                <a:pt x="18304" y="13977"/>
                                <a:pt x="18401" y="13920"/>
                                <a:pt x="18504" y="13867"/>
                              </a:cubicBezTo>
                              <a:cubicBezTo>
                                <a:pt x="18515" y="13857"/>
                                <a:pt x="18499" y="13843"/>
                                <a:pt x="18483" y="13850"/>
                              </a:cubicBezTo>
                              <a:close/>
                              <a:moveTo>
                                <a:pt x="17019" y="21512"/>
                              </a:moveTo>
                              <a:cubicBezTo>
                                <a:pt x="16867" y="21522"/>
                                <a:pt x="16720" y="21537"/>
                                <a:pt x="16574" y="21568"/>
                              </a:cubicBezTo>
                              <a:cubicBezTo>
                                <a:pt x="16558" y="21572"/>
                                <a:pt x="16563" y="21589"/>
                                <a:pt x="16580" y="21586"/>
                              </a:cubicBezTo>
                              <a:cubicBezTo>
                                <a:pt x="16720" y="21565"/>
                                <a:pt x="16867" y="21554"/>
                                <a:pt x="17013" y="21558"/>
                              </a:cubicBezTo>
                              <a:cubicBezTo>
                                <a:pt x="17062" y="21558"/>
                                <a:pt x="17057" y="21512"/>
                                <a:pt x="17019" y="21512"/>
                              </a:cubicBezTo>
                              <a:close/>
                              <a:moveTo>
                                <a:pt x="20836" y="21466"/>
                              </a:moveTo>
                              <a:cubicBezTo>
                                <a:pt x="21058" y="21244"/>
                                <a:pt x="21074" y="20926"/>
                                <a:pt x="21036" y="20679"/>
                              </a:cubicBezTo>
                              <a:cubicBezTo>
                                <a:pt x="20977" y="20270"/>
                                <a:pt x="20592" y="20055"/>
                                <a:pt x="20131" y="19801"/>
                              </a:cubicBezTo>
                              <a:cubicBezTo>
                                <a:pt x="20120" y="19794"/>
                                <a:pt x="20104" y="19794"/>
                                <a:pt x="20093" y="19794"/>
                              </a:cubicBezTo>
                              <a:cubicBezTo>
                                <a:pt x="20066" y="19794"/>
                                <a:pt x="20039" y="19808"/>
                                <a:pt x="20049" y="19829"/>
                              </a:cubicBezTo>
                              <a:cubicBezTo>
                                <a:pt x="20217" y="20196"/>
                                <a:pt x="19941" y="20542"/>
                                <a:pt x="19963" y="20909"/>
                              </a:cubicBezTo>
                              <a:cubicBezTo>
                                <a:pt x="19979" y="21177"/>
                                <a:pt x="20190" y="21410"/>
                                <a:pt x="20472" y="21596"/>
                              </a:cubicBezTo>
                              <a:lnTo>
                                <a:pt x="20711" y="21596"/>
                              </a:lnTo>
                              <a:cubicBezTo>
                                <a:pt x="20917" y="21501"/>
                                <a:pt x="21107" y="21388"/>
                                <a:pt x="21264" y="21258"/>
                              </a:cubicBezTo>
                              <a:cubicBezTo>
                                <a:pt x="21356" y="21180"/>
                                <a:pt x="21443" y="21096"/>
                                <a:pt x="21530" y="21011"/>
                              </a:cubicBezTo>
                              <a:lnTo>
                                <a:pt x="21530" y="20894"/>
                              </a:lnTo>
                              <a:cubicBezTo>
                                <a:pt x="21389" y="21053"/>
                                <a:pt x="21237" y="21212"/>
                                <a:pt x="21042" y="21346"/>
                              </a:cubicBezTo>
                              <a:cubicBezTo>
                                <a:pt x="20971" y="21392"/>
                                <a:pt x="20906" y="21431"/>
                                <a:pt x="20836" y="21466"/>
                              </a:cubicBezTo>
                              <a:close/>
                              <a:moveTo>
                                <a:pt x="20602" y="20961"/>
                              </a:moveTo>
                              <a:cubicBezTo>
                                <a:pt x="20527" y="20845"/>
                                <a:pt x="20423" y="20736"/>
                                <a:pt x="20293" y="20637"/>
                              </a:cubicBezTo>
                              <a:cubicBezTo>
                                <a:pt x="20277" y="20626"/>
                                <a:pt x="20255" y="20640"/>
                                <a:pt x="20272" y="20651"/>
                              </a:cubicBezTo>
                              <a:cubicBezTo>
                                <a:pt x="20434" y="20785"/>
                                <a:pt x="20537" y="20940"/>
                                <a:pt x="20592" y="21106"/>
                              </a:cubicBezTo>
                              <a:cubicBezTo>
                                <a:pt x="20586" y="21141"/>
                                <a:pt x="20581" y="21180"/>
                                <a:pt x="20575" y="21215"/>
                              </a:cubicBezTo>
                              <a:cubicBezTo>
                                <a:pt x="20521" y="21057"/>
                                <a:pt x="20413" y="20905"/>
                                <a:pt x="20272" y="20771"/>
                              </a:cubicBezTo>
                              <a:cubicBezTo>
                                <a:pt x="20261" y="20760"/>
                                <a:pt x="20239" y="20771"/>
                                <a:pt x="20250" y="20778"/>
                              </a:cubicBezTo>
                              <a:cubicBezTo>
                                <a:pt x="20434" y="20969"/>
                                <a:pt x="20510" y="21180"/>
                                <a:pt x="20527" y="21402"/>
                              </a:cubicBezTo>
                              <a:cubicBezTo>
                                <a:pt x="20527" y="21402"/>
                                <a:pt x="20527" y="21402"/>
                                <a:pt x="20527" y="21402"/>
                              </a:cubicBezTo>
                              <a:cubicBezTo>
                                <a:pt x="20516" y="21434"/>
                                <a:pt x="20505" y="21466"/>
                                <a:pt x="20489" y="21498"/>
                              </a:cubicBezTo>
                              <a:cubicBezTo>
                                <a:pt x="20391" y="21417"/>
                                <a:pt x="20293" y="21332"/>
                                <a:pt x="20223" y="21237"/>
                              </a:cubicBezTo>
                              <a:cubicBezTo>
                                <a:pt x="20066" y="21032"/>
                                <a:pt x="20087" y="20820"/>
                                <a:pt x="20142" y="20602"/>
                              </a:cubicBezTo>
                              <a:cubicBezTo>
                                <a:pt x="20201" y="20372"/>
                                <a:pt x="20277" y="20143"/>
                                <a:pt x="20190" y="19917"/>
                              </a:cubicBezTo>
                              <a:cubicBezTo>
                                <a:pt x="20510" y="20118"/>
                                <a:pt x="20830" y="20295"/>
                                <a:pt x="20901" y="20602"/>
                              </a:cubicBezTo>
                              <a:cubicBezTo>
                                <a:pt x="20928" y="20722"/>
                                <a:pt x="20939" y="20845"/>
                                <a:pt x="20922" y="20961"/>
                              </a:cubicBezTo>
                              <a:cubicBezTo>
                                <a:pt x="20863" y="20993"/>
                                <a:pt x="20781" y="21085"/>
                                <a:pt x="20765" y="21103"/>
                              </a:cubicBezTo>
                              <a:cubicBezTo>
                                <a:pt x="20749" y="21117"/>
                                <a:pt x="20733" y="21134"/>
                                <a:pt x="20722" y="21152"/>
                              </a:cubicBezTo>
                              <a:cubicBezTo>
                                <a:pt x="20722" y="21124"/>
                                <a:pt x="20722" y="21096"/>
                                <a:pt x="20722" y="21067"/>
                              </a:cubicBezTo>
                              <a:cubicBezTo>
                                <a:pt x="20754" y="20965"/>
                                <a:pt x="20808" y="20866"/>
                                <a:pt x="20884" y="20771"/>
                              </a:cubicBezTo>
                              <a:cubicBezTo>
                                <a:pt x="20895" y="20757"/>
                                <a:pt x="20868" y="20746"/>
                                <a:pt x="20852" y="20760"/>
                              </a:cubicBezTo>
                              <a:cubicBezTo>
                                <a:pt x="20798" y="20820"/>
                                <a:pt x="20749" y="20880"/>
                                <a:pt x="20711" y="20944"/>
                              </a:cubicBezTo>
                              <a:cubicBezTo>
                                <a:pt x="20705" y="20894"/>
                                <a:pt x="20700" y="20849"/>
                                <a:pt x="20689" y="20799"/>
                              </a:cubicBezTo>
                              <a:cubicBezTo>
                                <a:pt x="20727" y="20704"/>
                                <a:pt x="20770" y="20612"/>
                                <a:pt x="20836" y="20524"/>
                              </a:cubicBezTo>
                              <a:cubicBezTo>
                                <a:pt x="20841" y="20513"/>
                                <a:pt x="20819" y="20503"/>
                                <a:pt x="20814" y="20513"/>
                              </a:cubicBezTo>
                              <a:cubicBezTo>
                                <a:pt x="20760" y="20581"/>
                                <a:pt x="20711" y="20648"/>
                                <a:pt x="20673" y="20718"/>
                              </a:cubicBezTo>
                              <a:cubicBezTo>
                                <a:pt x="20635" y="20573"/>
                                <a:pt x="20570" y="20436"/>
                                <a:pt x="20478" y="20298"/>
                              </a:cubicBezTo>
                              <a:cubicBezTo>
                                <a:pt x="20472" y="20288"/>
                                <a:pt x="20440" y="20295"/>
                                <a:pt x="20445" y="20305"/>
                              </a:cubicBezTo>
                              <a:cubicBezTo>
                                <a:pt x="20510" y="20443"/>
                                <a:pt x="20554" y="20581"/>
                                <a:pt x="20575" y="20715"/>
                              </a:cubicBezTo>
                              <a:cubicBezTo>
                                <a:pt x="20570" y="20708"/>
                                <a:pt x="20570" y="20704"/>
                                <a:pt x="20564" y="20697"/>
                              </a:cubicBezTo>
                              <a:cubicBezTo>
                                <a:pt x="20505" y="20616"/>
                                <a:pt x="20424" y="20538"/>
                                <a:pt x="20331" y="20471"/>
                              </a:cubicBezTo>
                              <a:cubicBezTo>
                                <a:pt x="20320" y="20464"/>
                                <a:pt x="20299" y="20471"/>
                                <a:pt x="20310" y="20482"/>
                              </a:cubicBezTo>
                              <a:cubicBezTo>
                                <a:pt x="20391" y="20556"/>
                                <a:pt x="20467" y="20637"/>
                                <a:pt x="20516" y="20725"/>
                              </a:cubicBezTo>
                              <a:cubicBezTo>
                                <a:pt x="20548" y="20785"/>
                                <a:pt x="20564" y="20849"/>
                                <a:pt x="20592" y="20909"/>
                              </a:cubicBezTo>
                              <a:cubicBezTo>
                                <a:pt x="20592" y="20912"/>
                                <a:pt x="20592" y="20916"/>
                                <a:pt x="20586" y="20923"/>
                              </a:cubicBezTo>
                              <a:cubicBezTo>
                                <a:pt x="20586" y="20930"/>
                                <a:pt x="20586" y="20933"/>
                                <a:pt x="20592" y="20937"/>
                              </a:cubicBezTo>
                              <a:cubicBezTo>
                                <a:pt x="20602" y="20958"/>
                                <a:pt x="20602" y="20961"/>
                                <a:pt x="20602" y="20961"/>
                              </a:cubicBezTo>
                              <a:close/>
                              <a:moveTo>
                                <a:pt x="20667" y="21491"/>
                              </a:moveTo>
                              <a:cubicBezTo>
                                <a:pt x="20689" y="21427"/>
                                <a:pt x="20705" y="21360"/>
                                <a:pt x="20711" y="21293"/>
                              </a:cubicBezTo>
                              <a:cubicBezTo>
                                <a:pt x="20743" y="21233"/>
                                <a:pt x="20787" y="21177"/>
                                <a:pt x="20841" y="21120"/>
                              </a:cubicBezTo>
                              <a:cubicBezTo>
                                <a:pt x="20852" y="21106"/>
                                <a:pt x="20890" y="21078"/>
                                <a:pt x="20917" y="21050"/>
                              </a:cubicBezTo>
                              <a:cubicBezTo>
                                <a:pt x="20884" y="21205"/>
                                <a:pt x="20803" y="21357"/>
                                <a:pt x="20667" y="21491"/>
                              </a:cubicBezTo>
                              <a:close/>
                              <a:moveTo>
                                <a:pt x="16997" y="21385"/>
                              </a:moveTo>
                              <a:cubicBezTo>
                                <a:pt x="16802" y="21402"/>
                                <a:pt x="16612" y="21431"/>
                                <a:pt x="16428" y="21469"/>
                              </a:cubicBezTo>
                              <a:cubicBezTo>
                                <a:pt x="16411" y="21473"/>
                                <a:pt x="16417" y="21487"/>
                                <a:pt x="16433" y="21487"/>
                              </a:cubicBezTo>
                              <a:cubicBezTo>
                                <a:pt x="16623" y="21455"/>
                                <a:pt x="16813" y="21434"/>
                                <a:pt x="17002" y="21427"/>
                              </a:cubicBezTo>
                              <a:cubicBezTo>
                                <a:pt x="17051" y="21424"/>
                                <a:pt x="17040" y="21378"/>
                                <a:pt x="16997" y="21385"/>
                              </a:cubicBezTo>
                              <a:close/>
                              <a:moveTo>
                                <a:pt x="15961" y="21537"/>
                              </a:moveTo>
                              <a:cubicBezTo>
                                <a:pt x="15853" y="21554"/>
                                <a:pt x="15745" y="21579"/>
                                <a:pt x="15636" y="21600"/>
                              </a:cubicBezTo>
                              <a:lnTo>
                                <a:pt x="15766" y="21600"/>
                              </a:lnTo>
                              <a:cubicBezTo>
                                <a:pt x="15831" y="21586"/>
                                <a:pt x="15896" y="21568"/>
                                <a:pt x="15967" y="21554"/>
                              </a:cubicBezTo>
                              <a:cubicBezTo>
                                <a:pt x="15983" y="21551"/>
                                <a:pt x="15978" y="21533"/>
                                <a:pt x="15961" y="21537"/>
                              </a:cubicBezTo>
                              <a:close/>
                              <a:moveTo>
                                <a:pt x="9830" y="15733"/>
                              </a:moveTo>
                              <a:cubicBezTo>
                                <a:pt x="9710" y="15832"/>
                                <a:pt x="9596" y="15942"/>
                                <a:pt x="9580" y="16069"/>
                              </a:cubicBezTo>
                              <a:cubicBezTo>
                                <a:pt x="9575" y="16090"/>
                                <a:pt x="9629" y="16093"/>
                                <a:pt x="9640" y="16072"/>
                              </a:cubicBezTo>
                              <a:cubicBezTo>
                                <a:pt x="9672" y="15949"/>
                                <a:pt x="9759" y="15850"/>
                                <a:pt x="9851" y="15741"/>
                              </a:cubicBezTo>
                              <a:cubicBezTo>
                                <a:pt x="9846" y="15737"/>
                                <a:pt x="9835" y="15730"/>
                                <a:pt x="9830" y="15733"/>
                              </a:cubicBezTo>
                              <a:close/>
                              <a:moveTo>
                                <a:pt x="15918" y="21007"/>
                              </a:moveTo>
                              <a:cubicBezTo>
                                <a:pt x="16102" y="20933"/>
                                <a:pt x="16292" y="20884"/>
                                <a:pt x="16504" y="20863"/>
                              </a:cubicBezTo>
                              <a:cubicBezTo>
                                <a:pt x="16542" y="20859"/>
                                <a:pt x="16525" y="20820"/>
                                <a:pt x="16487" y="20824"/>
                              </a:cubicBezTo>
                              <a:cubicBezTo>
                                <a:pt x="16276" y="20856"/>
                                <a:pt x="16081" y="20912"/>
                                <a:pt x="15913" y="21000"/>
                              </a:cubicBezTo>
                              <a:cubicBezTo>
                                <a:pt x="15902" y="21004"/>
                                <a:pt x="15913" y="21011"/>
                                <a:pt x="15918" y="21007"/>
                              </a:cubicBezTo>
                              <a:close/>
                              <a:moveTo>
                                <a:pt x="18260" y="21572"/>
                              </a:moveTo>
                              <a:cubicBezTo>
                                <a:pt x="18141" y="21579"/>
                                <a:pt x="18022" y="21589"/>
                                <a:pt x="17902" y="21600"/>
                              </a:cubicBezTo>
                              <a:lnTo>
                                <a:pt x="18201" y="21600"/>
                              </a:lnTo>
                              <a:cubicBezTo>
                                <a:pt x="18222" y="21596"/>
                                <a:pt x="18244" y="21593"/>
                                <a:pt x="18260" y="21589"/>
                              </a:cubicBezTo>
                              <a:cubicBezTo>
                                <a:pt x="18277" y="21586"/>
                                <a:pt x="18277" y="21572"/>
                                <a:pt x="18260" y="21572"/>
                              </a:cubicBezTo>
                              <a:close/>
                              <a:moveTo>
                                <a:pt x="21437" y="19646"/>
                              </a:moveTo>
                              <a:cubicBezTo>
                                <a:pt x="21459" y="19695"/>
                                <a:pt x="21492" y="19744"/>
                                <a:pt x="21530" y="19790"/>
                              </a:cubicBezTo>
                              <a:lnTo>
                                <a:pt x="21530" y="19734"/>
                              </a:lnTo>
                              <a:cubicBezTo>
                                <a:pt x="21502" y="19702"/>
                                <a:pt x="21481" y="19674"/>
                                <a:pt x="21459" y="19639"/>
                              </a:cubicBezTo>
                              <a:cubicBezTo>
                                <a:pt x="21454" y="19635"/>
                                <a:pt x="21432" y="19639"/>
                                <a:pt x="21437" y="19646"/>
                              </a:cubicBezTo>
                              <a:close/>
                              <a:moveTo>
                                <a:pt x="21497" y="19586"/>
                              </a:moveTo>
                              <a:cubicBezTo>
                                <a:pt x="21508" y="19600"/>
                                <a:pt x="21519" y="19617"/>
                                <a:pt x="21530" y="19632"/>
                              </a:cubicBezTo>
                              <a:lnTo>
                                <a:pt x="21530" y="19596"/>
                              </a:lnTo>
                              <a:cubicBezTo>
                                <a:pt x="21524" y="19593"/>
                                <a:pt x="21524" y="19586"/>
                                <a:pt x="21519" y="19582"/>
                              </a:cubicBezTo>
                              <a:cubicBezTo>
                                <a:pt x="21508" y="19575"/>
                                <a:pt x="21492" y="19579"/>
                                <a:pt x="21497" y="19586"/>
                              </a:cubicBezTo>
                              <a:close/>
                              <a:moveTo>
                                <a:pt x="21248" y="19131"/>
                              </a:moveTo>
                              <a:cubicBezTo>
                                <a:pt x="20971" y="19099"/>
                                <a:pt x="20841" y="19247"/>
                                <a:pt x="20852" y="19406"/>
                              </a:cubicBezTo>
                              <a:cubicBezTo>
                                <a:pt x="20868" y="19667"/>
                                <a:pt x="21117" y="20090"/>
                                <a:pt x="21524" y="20228"/>
                              </a:cubicBezTo>
                              <a:lnTo>
                                <a:pt x="21524" y="20129"/>
                              </a:lnTo>
                              <a:cubicBezTo>
                                <a:pt x="21269" y="20027"/>
                                <a:pt x="21112" y="19790"/>
                                <a:pt x="21036" y="19614"/>
                              </a:cubicBezTo>
                              <a:cubicBezTo>
                                <a:pt x="21009" y="19547"/>
                                <a:pt x="20982" y="19473"/>
                                <a:pt x="20977" y="19406"/>
                              </a:cubicBezTo>
                              <a:cubicBezTo>
                                <a:pt x="20971" y="19265"/>
                                <a:pt x="21199" y="19184"/>
                                <a:pt x="21399" y="19265"/>
                              </a:cubicBezTo>
                              <a:cubicBezTo>
                                <a:pt x="21454" y="19286"/>
                                <a:pt x="21492" y="19318"/>
                                <a:pt x="21519" y="19349"/>
                              </a:cubicBezTo>
                              <a:lnTo>
                                <a:pt x="21519" y="19215"/>
                              </a:lnTo>
                              <a:cubicBezTo>
                                <a:pt x="21519" y="19215"/>
                                <a:pt x="21519" y="19215"/>
                                <a:pt x="21519" y="19215"/>
                              </a:cubicBezTo>
                              <a:cubicBezTo>
                                <a:pt x="21508" y="19191"/>
                                <a:pt x="21502" y="19166"/>
                                <a:pt x="21486" y="19141"/>
                              </a:cubicBezTo>
                              <a:cubicBezTo>
                                <a:pt x="21497" y="19138"/>
                                <a:pt x="21508" y="19134"/>
                                <a:pt x="21519" y="19131"/>
                              </a:cubicBezTo>
                              <a:lnTo>
                                <a:pt x="21519" y="19049"/>
                              </a:lnTo>
                              <a:cubicBezTo>
                                <a:pt x="21443" y="19067"/>
                                <a:pt x="21372" y="19099"/>
                                <a:pt x="21307" y="19138"/>
                              </a:cubicBezTo>
                              <a:cubicBezTo>
                                <a:pt x="21296" y="19134"/>
                                <a:pt x="21275" y="19131"/>
                                <a:pt x="21248" y="19131"/>
                              </a:cubicBezTo>
                              <a:close/>
                              <a:moveTo>
                                <a:pt x="21459" y="19155"/>
                              </a:moveTo>
                              <a:cubicBezTo>
                                <a:pt x="21464" y="19166"/>
                                <a:pt x="21464" y="19180"/>
                                <a:pt x="21470" y="19191"/>
                              </a:cubicBezTo>
                              <a:cubicBezTo>
                                <a:pt x="21454" y="19184"/>
                                <a:pt x="21437" y="19176"/>
                                <a:pt x="21421" y="19169"/>
                              </a:cubicBezTo>
                              <a:cubicBezTo>
                                <a:pt x="21437" y="19166"/>
                                <a:pt x="21448" y="19159"/>
                                <a:pt x="21459" y="19155"/>
                              </a:cubicBezTo>
                              <a:close/>
                              <a:moveTo>
                                <a:pt x="21345" y="19815"/>
                              </a:moveTo>
                              <a:cubicBezTo>
                                <a:pt x="21394" y="19896"/>
                                <a:pt x="21448" y="19977"/>
                                <a:pt x="21524" y="20048"/>
                              </a:cubicBezTo>
                              <a:lnTo>
                                <a:pt x="21524" y="19998"/>
                              </a:lnTo>
                              <a:cubicBezTo>
                                <a:pt x="21454" y="19942"/>
                                <a:pt x="21405" y="19878"/>
                                <a:pt x="21356" y="19811"/>
                              </a:cubicBezTo>
                              <a:cubicBezTo>
                                <a:pt x="21351" y="19808"/>
                                <a:pt x="21340" y="19811"/>
                                <a:pt x="21345" y="19815"/>
                              </a:cubicBezTo>
                              <a:close/>
                              <a:moveTo>
                                <a:pt x="21242" y="19815"/>
                              </a:moveTo>
                              <a:cubicBezTo>
                                <a:pt x="21258" y="19871"/>
                                <a:pt x="21307" y="19928"/>
                                <a:pt x="21361" y="19977"/>
                              </a:cubicBezTo>
                              <a:cubicBezTo>
                                <a:pt x="21378" y="19991"/>
                                <a:pt x="21416" y="19977"/>
                                <a:pt x="21394" y="19960"/>
                              </a:cubicBezTo>
                              <a:cubicBezTo>
                                <a:pt x="21334" y="19914"/>
                                <a:pt x="21296" y="19864"/>
                                <a:pt x="21258" y="19811"/>
                              </a:cubicBezTo>
                              <a:cubicBezTo>
                                <a:pt x="21253" y="19804"/>
                                <a:pt x="21242" y="19808"/>
                                <a:pt x="21242" y="19815"/>
                              </a:cubicBezTo>
                              <a:close/>
                              <a:moveTo>
                                <a:pt x="21427" y="19783"/>
                              </a:moveTo>
                              <a:cubicBezTo>
                                <a:pt x="21454" y="19833"/>
                                <a:pt x="21486" y="19878"/>
                                <a:pt x="21524" y="19924"/>
                              </a:cubicBezTo>
                              <a:lnTo>
                                <a:pt x="21524" y="19871"/>
                              </a:lnTo>
                              <a:cubicBezTo>
                                <a:pt x="21497" y="19843"/>
                                <a:pt x="21464" y="19811"/>
                                <a:pt x="21443" y="19780"/>
                              </a:cubicBezTo>
                              <a:cubicBezTo>
                                <a:pt x="21437" y="19776"/>
                                <a:pt x="21427" y="19776"/>
                                <a:pt x="21427" y="19783"/>
                              </a:cubicBezTo>
                              <a:close/>
                              <a:moveTo>
                                <a:pt x="13663" y="20976"/>
                              </a:moveTo>
                              <a:cubicBezTo>
                                <a:pt x="13614" y="21163"/>
                                <a:pt x="13587" y="21353"/>
                                <a:pt x="13543" y="21540"/>
                              </a:cubicBezTo>
                              <a:cubicBezTo>
                                <a:pt x="13538" y="21561"/>
                                <a:pt x="13533" y="21579"/>
                                <a:pt x="13527" y="21596"/>
                              </a:cubicBezTo>
                              <a:lnTo>
                                <a:pt x="13614" y="21596"/>
                              </a:lnTo>
                              <a:cubicBezTo>
                                <a:pt x="13652" y="21388"/>
                                <a:pt x="13679" y="21180"/>
                                <a:pt x="13679" y="20976"/>
                              </a:cubicBezTo>
                              <a:cubicBezTo>
                                <a:pt x="13673" y="20972"/>
                                <a:pt x="13663" y="20972"/>
                                <a:pt x="13663" y="20976"/>
                              </a:cubicBezTo>
                              <a:close/>
                              <a:moveTo>
                                <a:pt x="13256" y="21043"/>
                              </a:moveTo>
                              <a:cubicBezTo>
                                <a:pt x="13256" y="21036"/>
                                <a:pt x="13240" y="21036"/>
                                <a:pt x="13240" y="21043"/>
                              </a:cubicBezTo>
                              <a:cubicBezTo>
                                <a:pt x="13234" y="21215"/>
                                <a:pt x="13234" y="21385"/>
                                <a:pt x="13245" y="21558"/>
                              </a:cubicBezTo>
                              <a:cubicBezTo>
                                <a:pt x="13245" y="21572"/>
                                <a:pt x="13245" y="21586"/>
                                <a:pt x="13245" y="21600"/>
                              </a:cubicBezTo>
                              <a:lnTo>
                                <a:pt x="13316" y="21600"/>
                              </a:lnTo>
                              <a:cubicBezTo>
                                <a:pt x="13310" y="21579"/>
                                <a:pt x="13310" y="21561"/>
                                <a:pt x="13305" y="21540"/>
                              </a:cubicBezTo>
                              <a:cubicBezTo>
                                <a:pt x="13278" y="21374"/>
                                <a:pt x="13261" y="21208"/>
                                <a:pt x="13256" y="21043"/>
                              </a:cubicBezTo>
                              <a:close/>
                              <a:moveTo>
                                <a:pt x="13419" y="20521"/>
                              </a:moveTo>
                              <a:cubicBezTo>
                                <a:pt x="13408" y="20418"/>
                                <a:pt x="13397" y="20316"/>
                                <a:pt x="13359" y="20217"/>
                              </a:cubicBezTo>
                              <a:cubicBezTo>
                                <a:pt x="13348" y="20192"/>
                                <a:pt x="13289" y="20203"/>
                                <a:pt x="13299" y="20228"/>
                              </a:cubicBezTo>
                              <a:cubicBezTo>
                                <a:pt x="13337" y="20323"/>
                                <a:pt x="13370" y="20422"/>
                                <a:pt x="13386" y="20521"/>
                              </a:cubicBezTo>
                              <a:cubicBezTo>
                                <a:pt x="13386" y="20535"/>
                                <a:pt x="13419" y="20535"/>
                                <a:pt x="13419" y="20521"/>
                              </a:cubicBezTo>
                              <a:close/>
                              <a:moveTo>
                                <a:pt x="15425" y="21402"/>
                              </a:moveTo>
                              <a:cubicBezTo>
                                <a:pt x="15251" y="21462"/>
                                <a:pt x="15078" y="21529"/>
                                <a:pt x="14904" y="21600"/>
                              </a:cubicBezTo>
                              <a:lnTo>
                                <a:pt x="15023" y="21600"/>
                              </a:lnTo>
                              <a:cubicBezTo>
                                <a:pt x="15159" y="21537"/>
                                <a:pt x="15300" y="21480"/>
                                <a:pt x="15436" y="21417"/>
                              </a:cubicBezTo>
                              <a:cubicBezTo>
                                <a:pt x="15446" y="21410"/>
                                <a:pt x="15436" y="21399"/>
                                <a:pt x="15425" y="21402"/>
                              </a:cubicBezTo>
                              <a:close/>
                              <a:moveTo>
                                <a:pt x="13495" y="20849"/>
                              </a:moveTo>
                              <a:cubicBezTo>
                                <a:pt x="13462" y="21099"/>
                                <a:pt x="13424" y="21350"/>
                                <a:pt x="13386" y="21600"/>
                              </a:cubicBezTo>
                              <a:lnTo>
                                <a:pt x="13473" y="21600"/>
                              </a:lnTo>
                              <a:cubicBezTo>
                                <a:pt x="13500" y="21350"/>
                                <a:pt x="13511" y="21096"/>
                                <a:pt x="13522" y="20849"/>
                              </a:cubicBezTo>
                              <a:cubicBezTo>
                                <a:pt x="13522" y="20834"/>
                                <a:pt x="13495" y="20838"/>
                                <a:pt x="13495" y="20849"/>
                              </a:cubicBezTo>
                              <a:close/>
                              <a:moveTo>
                                <a:pt x="12925" y="21385"/>
                              </a:moveTo>
                              <a:cubicBezTo>
                                <a:pt x="12947" y="21455"/>
                                <a:pt x="12974" y="21529"/>
                                <a:pt x="12996" y="21600"/>
                              </a:cubicBezTo>
                              <a:lnTo>
                                <a:pt x="13039" y="21600"/>
                              </a:lnTo>
                              <a:cubicBezTo>
                                <a:pt x="13007" y="21526"/>
                                <a:pt x="12969" y="21455"/>
                                <a:pt x="12936" y="21381"/>
                              </a:cubicBezTo>
                              <a:cubicBezTo>
                                <a:pt x="12936" y="21374"/>
                                <a:pt x="12925" y="21378"/>
                                <a:pt x="12925" y="21385"/>
                              </a:cubicBezTo>
                              <a:close/>
                              <a:moveTo>
                                <a:pt x="13083" y="21156"/>
                              </a:moveTo>
                              <a:cubicBezTo>
                                <a:pt x="13093" y="21304"/>
                                <a:pt x="13110" y="21452"/>
                                <a:pt x="13137" y="21600"/>
                              </a:cubicBezTo>
                              <a:lnTo>
                                <a:pt x="13202" y="21600"/>
                              </a:lnTo>
                              <a:cubicBezTo>
                                <a:pt x="13158" y="21452"/>
                                <a:pt x="13126" y="21307"/>
                                <a:pt x="13104" y="21156"/>
                              </a:cubicBezTo>
                              <a:cubicBezTo>
                                <a:pt x="13104" y="21148"/>
                                <a:pt x="13083" y="21145"/>
                                <a:pt x="13083" y="21156"/>
                              </a:cubicBezTo>
                              <a:close/>
                              <a:moveTo>
                                <a:pt x="13126" y="20200"/>
                              </a:moveTo>
                              <a:cubicBezTo>
                                <a:pt x="13153" y="20242"/>
                                <a:pt x="13169" y="20291"/>
                                <a:pt x="13186" y="20337"/>
                              </a:cubicBezTo>
                              <a:cubicBezTo>
                                <a:pt x="13191" y="20351"/>
                                <a:pt x="13218" y="20344"/>
                                <a:pt x="13218" y="20330"/>
                              </a:cubicBezTo>
                              <a:cubicBezTo>
                                <a:pt x="13207" y="20281"/>
                                <a:pt x="13186" y="20235"/>
                                <a:pt x="13175" y="20185"/>
                              </a:cubicBezTo>
                              <a:cubicBezTo>
                                <a:pt x="13169" y="20164"/>
                                <a:pt x="13110" y="20175"/>
                                <a:pt x="13126" y="20200"/>
                              </a:cubicBezTo>
                              <a:close/>
                              <a:moveTo>
                                <a:pt x="14178" y="21395"/>
                              </a:moveTo>
                              <a:cubicBezTo>
                                <a:pt x="14113" y="21466"/>
                                <a:pt x="14048" y="21533"/>
                                <a:pt x="13977" y="21600"/>
                              </a:cubicBezTo>
                              <a:lnTo>
                                <a:pt x="14031" y="21600"/>
                              </a:lnTo>
                              <a:cubicBezTo>
                                <a:pt x="14086" y="21533"/>
                                <a:pt x="14145" y="21469"/>
                                <a:pt x="14199" y="21402"/>
                              </a:cubicBezTo>
                              <a:cubicBezTo>
                                <a:pt x="14205" y="21392"/>
                                <a:pt x="14183" y="21385"/>
                                <a:pt x="14178" y="21395"/>
                              </a:cubicBezTo>
                              <a:close/>
                              <a:moveTo>
                                <a:pt x="14042" y="21191"/>
                              </a:moveTo>
                              <a:cubicBezTo>
                                <a:pt x="13972" y="21332"/>
                                <a:pt x="13890" y="21469"/>
                                <a:pt x="13798" y="21600"/>
                              </a:cubicBezTo>
                              <a:lnTo>
                                <a:pt x="13880" y="21600"/>
                              </a:lnTo>
                              <a:cubicBezTo>
                                <a:pt x="13955" y="21466"/>
                                <a:pt x="14015" y="21328"/>
                                <a:pt x="14075" y="21194"/>
                              </a:cubicBezTo>
                              <a:cubicBezTo>
                                <a:pt x="14069" y="21184"/>
                                <a:pt x="14048" y="21180"/>
                                <a:pt x="14042" y="21191"/>
                              </a:cubicBezTo>
                              <a:close/>
                              <a:moveTo>
                                <a:pt x="15127" y="21332"/>
                              </a:moveTo>
                              <a:cubicBezTo>
                                <a:pt x="14931" y="21417"/>
                                <a:pt x="14742" y="21501"/>
                                <a:pt x="14557" y="21600"/>
                              </a:cubicBezTo>
                              <a:lnTo>
                                <a:pt x="14644" y="21600"/>
                              </a:lnTo>
                              <a:cubicBezTo>
                                <a:pt x="14801" y="21512"/>
                                <a:pt x="14969" y="21427"/>
                                <a:pt x="15137" y="21350"/>
                              </a:cubicBezTo>
                              <a:cubicBezTo>
                                <a:pt x="15154" y="21342"/>
                                <a:pt x="15143" y="21325"/>
                                <a:pt x="15127" y="21332"/>
                              </a:cubicBezTo>
                              <a:close/>
                              <a:moveTo>
                                <a:pt x="9591" y="3320"/>
                              </a:moveTo>
                              <a:cubicBezTo>
                                <a:pt x="9558" y="3288"/>
                                <a:pt x="9531" y="3249"/>
                                <a:pt x="9493" y="3217"/>
                              </a:cubicBezTo>
                              <a:cubicBezTo>
                                <a:pt x="9483" y="3210"/>
                                <a:pt x="9466" y="3217"/>
                                <a:pt x="9472" y="3224"/>
                              </a:cubicBezTo>
                              <a:cubicBezTo>
                                <a:pt x="9488" y="3260"/>
                                <a:pt x="9526" y="3295"/>
                                <a:pt x="9553" y="3330"/>
                              </a:cubicBezTo>
                              <a:cubicBezTo>
                                <a:pt x="9564" y="3348"/>
                                <a:pt x="9607" y="3334"/>
                                <a:pt x="9591" y="3320"/>
                              </a:cubicBezTo>
                              <a:close/>
                              <a:moveTo>
                                <a:pt x="13538" y="20623"/>
                              </a:moveTo>
                              <a:cubicBezTo>
                                <a:pt x="13538" y="20513"/>
                                <a:pt x="13538" y="20401"/>
                                <a:pt x="13522" y="20291"/>
                              </a:cubicBezTo>
                              <a:cubicBezTo>
                                <a:pt x="13516" y="20263"/>
                                <a:pt x="13446" y="20263"/>
                                <a:pt x="13451" y="20291"/>
                              </a:cubicBezTo>
                              <a:cubicBezTo>
                                <a:pt x="13467" y="20401"/>
                                <a:pt x="13495" y="20510"/>
                                <a:pt x="13505" y="20623"/>
                              </a:cubicBezTo>
                              <a:cubicBezTo>
                                <a:pt x="13511" y="20637"/>
                                <a:pt x="13538" y="20637"/>
                                <a:pt x="13538" y="20623"/>
                              </a:cubicBezTo>
                              <a:close/>
                              <a:moveTo>
                                <a:pt x="13858" y="21050"/>
                              </a:moveTo>
                              <a:cubicBezTo>
                                <a:pt x="13804" y="21237"/>
                                <a:pt x="13733" y="21417"/>
                                <a:pt x="13657" y="21600"/>
                              </a:cubicBezTo>
                              <a:lnTo>
                                <a:pt x="13728" y="21600"/>
                              </a:lnTo>
                              <a:cubicBezTo>
                                <a:pt x="13787" y="21420"/>
                                <a:pt x="13831" y="21237"/>
                                <a:pt x="13880" y="21053"/>
                              </a:cubicBezTo>
                              <a:cubicBezTo>
                                <a:pt x="13885" y="21043"/>
                                <a:pt x="13863" y="21039"/>
                                <a:pt x="13858" y="21050"/>
                              </a:cubicBezTo>
                              <a:close/>
                              <a:moveTo>
                                <a:pt x="16536" y="20919"/>
                              </a:moveTo>
                              <a:cubicBezTo>
                                <a:pt x="16482" y="20930"/>
                                <a:pt x="16428" y="20947"/>
                                <a:pt x="16368" y="20958"/>
                              </a:cubicBezTo>
                              <a:cubicBezTo>
                                <a:pt x="16357" y="20961"/>
                                <a:pt x="16363" y="20972"/>
                                <a:pt x="16373" y="20972"/>
                              </a:cubicBezTo>
                              <a:cubicBezTo>
                                <a:pt x="16428" y="20961"/>
                                <a:pt x="16487" y="20954"/>
                                <a:pt x="16547" y="20947"/>
                              </a:cubicBezTo>
                              <a:cubicBezTo>
                                <a:pt x="16574" y="20944"/>
                                <a:pt x="16563" y="20912"/>
                                <a:pt x="16536" y="20919"/>
                              </a:cubicBezTo>
                              <a:close/>
                              <a:moveTo>
                                <a:pt x="11001" y="16280"/>
                              </a:moveTo>
                              <a:cubicBezTo>
                                <a:pt x="11066" y="16178"/>
                                <a:pt x="11109" y="16069"/>
                                <a:pt x="11152" y="15963"/>
                              </a:cubicBezTo>
                              <a:cubicBezTo>
                                <a:pt x="11158" y="15952"/>
                                <a:pt x="11136" y="15949"/>
                                <a:pt x="11131" y="15959"/>
                              </a:cubicBezTo>
                              <a:cubicBezTo>
                                <a:pt x="11082" y="16065"/>
                                <a:pt x="11011" y="16164"/>
                                <a:pt x="10946" y="16263"/>
                              </a:cubicBezTo>
                              <a:cubicBezTo>
                                <a:pt x="10919" y="16291"/>
                                <a:pt x="10979" y="16308"/>
                                <a:pt x="11001" y="16280"/>
                              </a:cubicBezTo>
                              <a:close/>
                              <a:moveTo>
                                <a:pt x="10702" y="16421"/>
                              </a:moveTo>
                              <a:cubicBezTo>
                                <a:pt x="10887" y="16227"/>
                                <a:pt x="11001" y="16005"/>
                                <a:pt x="11071" y="15783"/>
                              </a:cubicBezTo>
                              <a:cubicBezTo>
                                <a:pt x="11077" y="15772"/>
                                <a:pt x="11049" y="15765"/>
                                <a:pt x="11044" y="15779"/>
                              </a:cubicBezTo>
                              <a:cubicBezTo>
                                <a:pt x="10957" y="16002"/>
                                <a:pt x="10811" y="16199"/>
                                <a:pt x="10632" y="16397"/>
                              </a:cubicBezTo>
                              <a:cubicBezTo>
                                <a:pt x="10610" y="16425"/>
                                <a:pt x="10675" y="16450"/>
                                <a:pt x="10702" y="16421"/>
                              </a:cubicBezTo>
                              <a:close/>
                              <a:moveTo>
                                <a:pt x="9255" y="15949"/>
                              </a:moveTo>
                              <a:cubicBezTo>
                                <a:pt x="9239" y="15744"/>
                                <a:pt x="9260" y="15546"/>
                                <a:pt x="9342" y="15349"/>
                              </a:cubicBezTo>
                              <a:cubicBezTo>
                                <a:pt x="9347" y="15342"/>
                                <a:pt x="9325" y="15338"/>
                                <a:pt x="9320" y="15345"/>
                              </a:cubicBezTo>
                              <a:cubicBezTo>
                                <a:pt x="9206" y="15539"/>
                                <a:pt x="9152" y="15744"/>
                                <a:pt x="9179" y="15949"/>
                              </a:cubicBezTo>
                              <a:cubicBezTo>
                                <a:pt x="9184" y="15977"/>
                                <a:pt x="9255" y="15980"/>
                                <a:pt x="9255" y="15949"/>
                              </a:cubicBezTo>
                              <a:close/>
                              <a:moveTo>
                                <a:pt x="8848" y="3517"/>
                              </a:moveTo>
                              <a:cubicBezTo>
                                <a:pt x="8837" y="3510"/>
                                <a:pt x="8821" y="3521"/>
                                <a:pt x="8832" y="3528"/>
                              </a:cubicBezTo>
                              <a:cubicBezTo>
                                <a:pt x="8935" y="3609"/>
                                <a:pt x="9027" y="3697"/>
                                <a:pt x="9103" y="3789"/>
                              </a:cubicBezTo>
                              <a:cubicBezTo>
                                <a:pt x="9125" y="3813"/>
                                <a:pt x="9179" y="3792"/>
                                <a:pt x="9157" y="3768"/>
                              </a:cubicBezTo>
                              <a:cubicBezTo>
                                <a:pt x="9070" y="3672"/>
                                <a:pt x="8967" y="3591"/>
                                <a:pt x="8848" y="3517"/>
                              </a:cubicBezTo>
                              <a:close/>
                              <a:moveTo>
                                <a:pt x="9136" y="15412"/>
                              </a:moveTo>
                              <a:cubicBezTo>
                                <a:pt x="9065" y="15536"/>
                                <a:pt x="9027" y="15670"/>
                                <a:pt x="9022" y="15804"/>
                              </a:cubicBezTo>
                              <a:cubicBezTo>
                                <a:pt x="9022" y="15829"/>
                                <a:pt x="9076" y="15829"/>
                                <a:pt x="9076" y="15804"/>
                              </a:cubicBezTo>
                              <a:cubicBezTo>
                                <a:pt x="9081" y="15673"/>
                                <a:pt x="9108" y="15546"/>
                                <a:pt x="9152" y="15416"/>
                              </a:cubicBezTo>
                              <a:cubicBezTo>
                                <a:pt x="9152" y="15409"/>
                                <a:pt x="9141" y="15405"/>
                                <a:pt x="9136" y="15412"/>
                              </a:cubicBezTo>
                              <a:close/>
                              <a:moveTo>
                                <a:pt x="8756" y="3605"/>
                              </a:moveTo>
                              <a:cubicBezTo>
                                <a:pt x="8751" y="3602"/>
                                <a:pt x="8740" y="3609"/>
                                <a:pt x="8745" y="3612"/>
                              </a:cubicBezTo>
                              <a:cubicBezTo>
                                <a:pt x="8870" y="3711"/>
                                <a:pt x="8973" y="3817"/>
                                <a:pt x="9065" y="3933"/>
                              </a:cubicBezTo>
                              <a:cubicBezTo>
                                <a:pt x="9087" y="3962"/>
                                <a:pt x="9152" y="3937"/>
                                <a:pt x="9130" y="3909"/>
                              </a:cubicBezTo>
                              <a:cubicBezTo>
                                <a:pt x="9033" y="3796"/>
                                <a:pt x="8902" y="3693"/>
                                <a:pt x="8756" y="3605"/>
                              </a:cubicBezTo>
                              <a:close/>
                              <a:moveTo>
                                <a:pt x="8718" y="3693"/>
                              </a:moveTo>
                              <a:cubicBezTo>
                                <a:pt x="8713" y="3690"/>
                                <a:pt x="8702" y="3693"/>
                                <a:pt x="8707" y="3701"/>
                              </a:cubicBezTo>
                              <a:cubicBezTo>
                                <a:pt x="8821" y="3817"/>
                                <a:pt x="8930" y="3933"/>
                                <a:pt x="9027" y="4053"/>
                              </a:cubicBezTo>
                              <a:cubicBezTo>
                                <a:pt x="9049" y="4082"/>
                                <a:pt x="9114" y="4057"/>
                                <a:pt x="9092" y="4029"/>
                              </a:cubicBezTo>
                              <a:cubicBezTo>
                                <a:pt x="8984" y="3909"/>
                                <a:pt x="8859" y="3796"/>
                                <a:pt x="8718" y="3693"/>
                              </a:cubicBezTo>
                              <a:close/>
                              <a:moveTo>
                                <a:pt x="9851" y="16379"/>
                              </a:moveTo>
                              <a:cubicBezTo>
                                <a:pt x="9916" y="16206"/>
                                <a:pt x="9981" y="16040"/>
                                <a:pt x="10073" y="15871"/>
                              </a:cubicBezTo>
                              <a:cubicBezTo>
                                <a:pt x="10079" y="15860"/>
                                <a:pt x="10052" y="15853"/>
                                <a:pt x="10046" y="15864"/>
                              </a:cubicBezTo>
                              <a:cubicBezTo>
                                <a:pt x="9922" y="16019"/>
                                <a:pt x="9824" y="16192"/>
                                <a:pt x="9786" y="16368"/>
                              </a:cubicBezTo>
                              <a:cubicBezTo>
                                <a:pt x="9781" y="16393"/>
                                <a:pt x="9840" y="16407"/>
                                <a:pt x="9851" y="16379"/>
                              </a:cubicBezTo>
                              <a:close/>
                              <a:moveTo>
                                <a:pt x="10377" y="16270"/>
                              </a:moveTo>
                              <a:cubicBezTo>
                                <a:pt x="10469" y="16111"/>
                                <a:pt x="10518" y="15931"/>
                                <a:pt x="10529" y="15758"/>
                              </a:cubicBezTo>
                              <a:cubicBezTo>
                                <a:pt x="10529" y="15751"/>
                                <a:pt x="10518" y="15751"/>
                                <a:pt x="10513" y="15758"/>
                              </a:cubicBezTo>
                              <a:cubicBezTo>
                                <a:pt x="10448" y="15924"/>
                                <a:pt x="10377" y="16090"/>
                                <a:pt x="10301" y="16256"/>
                              </a:cubicBezTo>
                              <a:cubicBezTo>
                                <a:pt x="10285" y="16287"/>
                                <a:pt x="10355" y="16301"/>
                                <a:pt x="10377" y="16270"/>
                              </a:cubicBezTo>
                              <a:close/>
                              <a:moveTo>
                                <a:pt x="9596" y="3549"/>
                              </a:moveTo>
                              <a:cubicBezTo>
                                <a:pt x="9613" y="3566"/>
                                <a:pt x="9661" y="3556"/>
                                <a:pt x="9651" y="3535"/>
                              </a:cubicBezTo>
                              <a:cubicBezTo>
                                <a:pt x="9591" y="3439"/>
                                <a:pt x="9520" y="3334"/>
                                <a:pt x="9417" y="3256"/>
                              </a:cubicBezTo>
                              <a:cubicBezTo>
                                <a:pt x="9412" y="3253"/>
                                <a:pt x="9396" y="3256"/>
                                <a:pt x="9401" y="3263"/>
                              </a:cubicBezTo>
                              <a:cubicBezTo>
                                <a:pt x="9483" y="3355"/>
                                <a:pt x="9515" y="3461"/>
                                <a:pt x="9596" y="3549"/>
                              </a:cubicBezTo>
                              <a:close/>
                              <a:moveTo>
                                <a:pt x="9998" y="16428"/>
                              </a:moveTo>
                              <a:cubicBezTo>
                                <a:pt x="10063" y="16224"/>
                                <a:pt x="10122" y="16023"/>
                                <a:pt x="10236" y="15825"/>
                              </a:cubicBezTo>
                              <a:cubicBezTo>
                                <a:pt x="10242" y="15818"/>
                                <a:pt x="10220" y="15811"/>
                                <a:pt x="10214" y="15818"/>
                              </a:cubicBezTo>
                              <a:cubicBezTo>
                                <a:pt x="10073" y="16009"/>
                                <a:pt x="9954" y="16210"/>
                                <a:pt x="9916" y="16421"/>
                              </a:cubicBezTo>
                              <a:cubicBezTo>
                                <a:pt x="9916" y="16450"/>
                                <a:pt x="9992" y="16457"/>
                                <a:pt x="9998" y="16428"/>
                              </a:cubicBezTo>
                              <a:close/>
                              <a:moveTo>
                                <a:pt x="10160" y="16383"/>
                              </a:moveTo>
                              <a:cubicBezTo>
                                <a:pt x="10258" y="16185"/>
                                <a:pt x="10334" y="15984"/>
                                <a:pt x="10410" y="15783"/>
                              </a:cubicBezTo>
                              <a:cubicBezTo>
                                <a:pt x="10415" y="15772"/>
                                <a:pt x="10388" y="15769"/>
                                <a:pt x="10388" y="15779"/>
                              </a:cubicBezTo>
                              <a:cubicBezTo>
                                <a:pt x="10296" y="15977"/>
                                <a:pt x="10182" y="16171"/>
                                <a:pt x="10084" y="16368"/>
                              </a:cubicBezTo>
                              <a:cubicBezTo>
                                <a:pt x="10063" y="16400"/>
                                <a:pt x="10144" y="16414"/>
                                <a:pt x="10160" y="16383"/>
                              </a:cubicBezTo>
                              <a:close/>
                              <a:moveTo>
                                <a:pt x="10263" y="15360"/>
                              </a:moveTo>
                              <a:cubicBezTo>
                                <a:pt x="10323" y="15236"/>
                                <a:pt x="10393" y="15113"/>
                                <a:pt x="10491" y="15000"/>
                              </a:cubicBezTo>
                              <a:cubicBezTo>
                                <a:pt x="10507" y="14982"/>
                                <a:pt x="10464" y="14968"/>
                                <a:pt x="10453" y="14986"/>
                              </a:cubicBezTo>
                              <a:cubicBezTo>
                                <a:pt x="10361" y="15102"/>
                                <a:pt x="10285" y="15229"/>
                                <a:pt x="10247" y="15360"/>
                              </a:cubicBezTo>
                              <a:cubicBezTo>
                                <a:pt x="10247" y="15363"/>
                                <a:pt x="10263" y="15367"/>
                                <a:pt x="10263" y="15360"/>
                              </a:cubicBezTo>
                              <a:close/>
                              <a:moveTo>
                                <a:pt x="9629" y="15846"/>
                              </a:moveTo>
                              <a:cubicBezTo>
                                <a:pt x="9656" y="15790"/>
                                <a:pt x="9689" y="15737"/>
                                <a:pt x="9727" y="15684"/>
                              </a:cubicBezTo>
                              <a:cubicBezTo>
                                <a:pt x="9732" y="15677"/>
                                <a:pt x="9721" y="15673"/>
                                <a:pt x="9710" y="15677"/>
                              </a:cubicBezTo>
                              <a:cubicBezTo>
                                <a:pt x="9656" y="15726"/>
                                <a:pt x="9618" y="15779"/>
                                <a:pt x="9586" y="15836"/>
                              </a:cubicBezTo>
                              <a:cubicBezTo>
                                <a:pt x="9575" y="15853"/>
                                <a:pt x="9623" y="15864"/>
                                <a:pt x="9629" y="15846"/>
                              </a:cubicBezTo>
                              <a:close/>
                              <a:moveTo>
                                <a:pt x="7428" y="3693"/>
                              </a:moveTo>
                              <a:cubicBezTo>
                                <a:pt x="7422" y="3686"/>
                                <a:pt x="7406" y="3690"/>
                                <a:pt x="7411" y="3697"/>
                              </a:cubicBezTo>
                              <a:cubicBezTo>
                                <a:pt x="7444" y="3799"/>
                                <a:pt x="7498" y="3898"/>
                                <a:pt x="7569" y="3990"/>
                              </a:cubicBezTo>
                              <a:cubicBezTo>
                                <a:pt x="7585" y="4015"/>
                                <a:pt x="7645" y="3993"/>
                                <a:pt x="7623" y="3969"/>
                              </a:cubicBezTo>
                              <a:cubicBezTo>
                                <a:pt x="7547" y="3880"/>
                                <a:pt x="7482" y="3789"/>
                                <a:pt x="7428" y="3693"/>
                              </a:cubicBezTo>
                              <a:close/>
                              <a:moveTo>
                                <a:pt x="7536" y="3683"/>
                              </a:moveTo>
                              <a:cubicBezTo>
                                <a:pt x="7531" y="3676"/>
                                <a:pt x="7514" y="3679"/>
                                <a:pt x="7514" y="3690"/>
                              </a:cubicBezTo>
                              <a:cubicBezTo>
                                <a:pt x="7596" y="3838"/>
                                <a:pt x="7661" y="4039"/>
                                <a:pt x="7856" y="4149"/>
                              </a:cubicBezTo>
                              <a:cubicBezTo>
                                <a:pt x="7894" y="4170"/>
                                <a:pt x="7943" y="4134"/>
                                <a:pt x="7910" y="4113"/>
                              </a:cubicBezTo>
                              <a:cubicBezTo>
                                <a:pt x="7731" y="4000"/>
                                <a:pt x="7639" y="3828"/>
                                <a:pt x="7536" y="3683"/>
                              </a:cubicBezTo>
                              <a:close/>
                              <a:moveTo>
                                <a:pt x="7336" y="3676"/>
                              </a:moveTo>
                              <a:cubicBezTo>
                                <a:pt x="7336" y="3669"/>
                                <a:pt x="7319" y="3672"/>
                                <a:pt x="7319" y="3676"/>
                              </a:cubicBezTo>
                              <a:cubicBezTo>
                                <a:pt x="7325" y="3753"/>
                                <a:pt x="7357" y="3824"/>
                                <a:pt x="7411" y="3895"/>
                              </a:cubicBezTo>
                              <a:cubicBezTo>
                                <a:pt x="7428" y="3912"/>
                                <a:pt x="7471" y="3895"/>
                                <a:pt x="7455" y="3880"/>
                              </a:cubicBezTo>
                              <a:cubicBezTo>
                                <a:pt x="7390" y="3817"/>
                                <a:pt x="7357" y="3750"/>
                                <a:pt x="7336" y="3676"/>
                              </a:cubicBezTo>
                              <a:close/>
                              <a:moveTo>
                                <a:pt x="9569" y="3732"/>
                              </a:moveTo>
                              <a:cubicBezTo>
                                <a:pt x="9580" y="3761"/>
                                <a:pt x="9645" y="3750"/>
                                <a:pt x="9634" y="3722"/>
                              </a:cubicBezTo>
                              <a:cubicBezTo>
                                <a:pt x="9569" y="3570"/>
                                <a:pt x="9461" y="3429"/>
                                <a:pt x="9336" y="3295"/>
                              </a:cubicBezTo>
                              <a:cubicBezTo>
                                <a:pt x="9331" y="3288"/>
                                <a:pt x="9314" y="3295"/>
                                <a:pt x="9320" y="3302"/>
                              </a:cubicBezTo>
                              <a:cubicBezTo>
                                <a:pt x="9423" y="3439"/>
                                <a:pt x="9499" y="3584"/>
                                <a:pt x="9569" y="3732"/>
                              </a:cubicBezTo>
                              <a:close/>
                              <a:moveTo>
                                <a:pt x="9483" y="3877"/>
                              </a:moveTo>
                              <a:cubicBezTo>
                                <a:pt x="9493" y="3902"/>
                                <a:pt x="9558" y="3898"/>
                                <a:pt x="9553" y="3870"/>
                              </a:cubicBezTo>
                              <a:cubicBezTo>
                                <a:pt x="9515" y="3676"/>
                                <a:pt x="9385" y="3478"/>
                                <a:pt x="9217" y="3316"/>
                              </a:cubicBezTo>
                              <a:cubicBezTo>
                                <a:pt x="9211" y="3309"/>
                                <a:pt x="9201" y="3316"/>
                                <a:pt x="9206" y="3320"/>
                              </a:cubicBezTo>
                              <a:cubicBezTo>
                                <a:pt x="9325" y="3503"/>
                                <a:pt x="9401" y="3686"/>
                                <a:pt x="9483" y="3877"/>
                              </a:cubicBezTo>
                              <a:close/>
                              <a:moveTo>
                                <a:pt x="8637" y="3753"/>
                              </a:moveTo>
                              <a:cubicBezTo>
                                <a:pt x="8631" y="3746"/>
                                <a:pt x="8615" y="3753"/>
                                <a:pt x="8620" y="3761"/>
                              </a:cubicBezTo>
                              <a:cubicBezTo>
                                <a:pt x="8740" y="3895"/>
                                <a:pt x="8854" y="4032"/>
                                <a:pt x="8973" y="4170"/>
                              </a:cubicBezTo>
                              <a:cubicBezTo>
                                <a:pt x="8995" y="4194"/>
                                <a:pt x="9060" y="4173"/>
                                <a:pt x="9033" y="4145"/>
                              </a:cubicBezTo>
                              <a:cubicBezTo>
                                <a:pt x="8913" y="4007"/>
                                <a:pt x="8778" y="3880"/>
                                <a:pt x="8637" y="3753"/>
                              </a:cubicBezTo>
                              <a:close/>
                              <a:moveTo>
                                <a:pt x="8122" y="3327"/>
                              </a:moveTo>
                              <a:cubicBezTo>
                                <a:pt x="8008" y="3171"/>
                                <a:pt x="7921" y="3013"/>
                                <a:pt x="7872" y="2843"/>
                              </a:cubicBezTo>
                              <a:cubicBezTo>
                                <a:pt x="7872" y="2836"/>
                                <a:pt x="7851" y="2840"/>
                                <a:pt x="7856" y="2843"/>
                              </a:cubicBezTo>
                              <a:cubicBezTo>
                                <a:pt x="7889" y="3016"/>
                                <a:pt x="7959" y="3185"/>
                                <a:pt x="8084" y="3337"/>
                              </a:cubicBezTo>
                              <a:cubicBezTo>
                                <a:pt x="8100" y="3358"/>
                                <a:pt x="8133" y="3344"/>
                                <a:pt x="8122" y="3327"/>
                              </a:cubicBezTo>
                              <a:close/>
                              <a:moveTo>
                                <a:pt x="8431" y="3813"/>
                              </a:moveTo>
                              <a:cubicBezTo>
                                <a:pt x="8425" y="3810"/>
                                <a:pt x="8414" y="3813"/>
                                <a:pt x="8420" y="3817"/>
                              </a:cubicBezTo>
                              <a:cubicBezTo>
                                <a:pt x="8490" y="3962"/>
                                <a:pt x="8572" y="4113"/>
                                <a:pt x="8686" y="4244"/>
                              </a:cubicBezTo>
                              <a:cubicBezTo>
                                <a:pt x="8713" y="4272"/>
                                <a:pt x="8772" y="4247"/>
                                <a:pt x="8751" y="4219"/>
                              </a:cubicBezTo>
                              <a:cubicBezTo>
                                <a:pt x="8658" y="4082"/>
                                <a:pt x="8539" y="3947"/>
                                <a:pt x="8431" y="3813"/>
                              </a:cubicBezTo>
                              <a:close/>
                              <a:moveTo>
                                <a:pt x="8420" y="3993"/>
                              </a:moveTo>
                              <a:cubicBezTo>
                                <a:pt x="8382" y="3937"/>
                                <a:pt x="8355" y="3873"/>
                                <a:pt x="8306" y="3820"/>
                              </a:cubicBezTo>
                              <a:cubicBezTo>
                                <a:pt x="8306" y="3820"/>
                                <a:pt x="8301" y="3820"/>
                                <a:pt x="8301" y="3820"/>
                              </a:cubicBezTo>
                              <a:cubicBezTo>
                                <a:pt x="8317" y="3944"/>
                                <a:pt x="8404" y="4078"/>
                                <a:pt x="8485" y="4187"/>
                              </a:cubicBezTo>
                              <a:cubicBezTo>
                                <a:pt x="8507" y="4216"/>
                                <a:pt x="8566" y="4191"/>
                                <a:pt x="8545" y="4163"/>
                              </a:cubicBezTo>
                              <a:cubicBezTo>
                                <a:pt x="8507" y="4110"/>
                                <a:pt x="8463" y="4053"/>
                                <a:pt x="8420" y="3993"/>
                              </a:cubicBezTo>
                              <a:close/>
                              <a:moveTo>
                                <a:pt x="7856" y="3083"/>
                              </a:moveTo>
                              <a:cubicBezTo>
                                <a:pt x="7851" y="3073"/>
                                <a:pt x="7823" y="3076"/>
                                <a:pt x="7829" y="3087"/>
                              </a:cubicBezTo>
                              <a:cubicBezTo>
                                <a:pt x="7867" y="3171"/>
                                <a:pt x="7910" y="3260"/>
                                <a:pt x="7959" y="3341"/>
                              </a:cubicBezTo>
                              <a:cubicBezTo>
                                <a:pt x="7970" y="3355"/>
                                <a:pt x="8008" y="3348"/>
                                <a:pt x="7997" y="3334"/>
                              </a:cubicBezTo>
                              <a:cubicBezTo>
                                <a:pt x="7948" y="3253"/>
                                <a:pt x="7899" y="3168"/>
                                <a:pt x="7856" y="3083"/>
                              </a:cubicBezTo>
                              <a:close/>
                              <a:moveTo>
                                <a:pt x="8555" y="3796"/>
                              </a:moveTo>
                              <a:cubicBezTo>
                                <a:pt x="8550" y="3789"/>
                                <a:pt x="8528" y="3792"/>
                                <a:pt x="8534" y="3803"/>
                              </a:cubicBezTo>
                              <a:cubicBezTo>
                                <a:pt x="8620" y="3951"/>
                                <a:pt x="8729" y="4092"/>
                                <a:pt x="8864" y="4223"/>
                              </a:cubicBezTo>
                              <a:cubicBezTo>
                                <a:pt x="8886" y="4244"/>
                                <a:pt x="8940" y="4226"/>
                                <a:pt x="8919" y="4201"/>
                              </a:cubicBezTo>
                              <a:cubicBezTo>
                                <a:pt x="8794" y="4067"/>
                                <a:pt x="8669" y="3933"/>
                                <a:pt x="8555" y="3796"/>
                              </a:cubicBezTo>
                              <a:close/>
                              <a:moveTo>
                                <a:pt x="8062" y="3796"/>
                              </a:moveTo>
                              <a:cubicBezTo>
                                <a:pt x="8057" y="3785"/>
                                <a:pt x="8035" y="3789"/>
                                <a:pt x="8040" y="3799"/>
                              </a:cubicBezTo>
                              <a:cubicBezTo>
                                <a:pt x="8067" y="3873"/>
                                <a:pt x="8100" y="3944"/>
                                <a:pt x="8149" y="4015"/>
                              </a:cubicBezTo>
                              <a:cubicBezTo>
                                <a:pt x="8160" y="4036"/>
                                <a:pt x="8208" y="4018"/>
                                <a:pt x="8192" y="3997"/>
                              </a:cubicBezTo>
                              <a:cubicBezTo>
                                <a:pt x="8143" y="3933"/>
                                <a:pt x="8100" y="3866"/>
                                <a:pt x="8062" y="3796"/>
                              </a:cubicBezTo>
                              <a:close/>
                              <a:moveTo>
                                <a:pt x="8181" y="3813"/>
                              </a:moveTo>
                              <a:cubicBezTo>
                                <a:pt x="8176" y="3806"/>
                                <a:pt x="8165" y="3810"/>
                                <a:pt x="8165" y="3817"/>
                              </a:cubicBezTo>
                              <a:cubicBezTo>
                                <a:pt x="8192" y="3926"/>
                                <a:pt x="8241" y="4036"/>
                                <a:pt x="8328" y="4131"/>
                              </a:cubicBezTo>
                              <a:cubicBezTo>
                                <a:pt x="8344" y="4152"/>
                                <a:pt x="8393" y="4134"/>
                                <a:pt x="8377" y="4113"/>
                              </a:cubicBezTo>
                              <a:cubicBezTo>
                                <a:pt x="8301" y="4015"/>
                                <a:pt x="8230" y="3916"/>
                                <a:pt x="8181" y="3813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8" name="Circle"/>
                      <wps:cNvSpPr/>
                      <wps:spPr>
                        <a:xfrm>
                          <a:off x="762001" y="1854201"/>
                          <a:ext cx="3522980" cy="352298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chemeClr val="bg1"/>
                          </a:solidFill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9" name="Circle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>
                          <a:off x="812801" y="1905001"/>
                          <a:ext cx="3431540" cy="343154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098999CD" id="Group 1" o:spid="_x0000_s1026" style="position:absolute;margin-left:322.95pt;margin-top:-34.45pt;width:398.4pt;height:612.45pt;z-index:251661312" coordsize="50596,77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">
              <v:rect id="Rectangle" o:spid="_x0000_s1027" style="position:absolute;left:127;width:50292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" fillcolor="#2c414f [3215]" stroked="f" strokeweight="1pt">
                <v:stroke miterlimit="4"/>
                <v:textbox inset="3pt,3pt,3pt,3pt"/>
              </v:rect>
              <v:shape id="Shape" o:spid="_x0000_s1028" style="position:absolute;left:127;width:50393;height:7772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" path="m729,2400v49,-81,104,-159,164,-236c980,1969,1002,1758,898,1564,817,1408,659,1306,506,1193v136,399,-201,858,223,1207xm1208,713v164,63,316,134,463,208c1785,628,1617,286,1377,l1023,v180,194,311,409,436,618c1464,628,1437,635,1432,625,1257,406,1078,194,860,l185,v93,159,229,304,392,424c751,554,985,628,1208,713xm1791,5093v92,222,11,455,-49,685c1688,5996,1666,6208,1824,6413v92,120,223,222,348,328c2509,6469,2586,6124,2504,5778v-76,-307,-392,-484,-713,-685xm1361,2891v-316,243,-457,617,-495,935c1328,3642,1671,3374,1922,3064v141,-173,245,-353,364,-530c2330,2474,2373,2418,2433,2368v-403,117,-794,307,-1072,523xm1671,13479v158,-403,-218,-900,-582,-1214c931,12265,778,12258,626,12240v414,244,637,604,833,935c1464,13186,1437,13193,1432,13182,1149,12822,844,12494,408,12205v-125,-25,-239,-60,-348,-103c38,12416,256,12748,577,12981v174,131,408,201,631,290c1372,13331,1524,13405,1671,13479xm4785,6275v250,-166,544,-402,920,-430c4720,5693,3745,6035,3065,6498v,,-6,3,-6,3c3027,6529,2994,6558,2956,6586v664,78,1339,14,1829,-311xm1339,21441v-147,-77,-267,-173,-359,-279c915,21311,844,21455,768,21600r974,c1742,21600,1742,21596,1742,21596v-147,-35,-283,-88,-403,-155xm250,21484r147,116l452,21600v38,-109,81,-222,130,-328c490,21353,376,21427,250,21484xm12085,6551v174,-135,256,-276,326,-445c12482,5940,12569,5735,12798,5633v,-4,5,-4,5,-7c12596,5612,12411,5661,12264,5771v-38,28,-109,-4,-92,-36c12270,5488,12324,5234,12330,4980v5,-155,-11,-304,43,-452c12264,4627,12096,4705,11959,4772v-332,169,-533,321,-669,586c11279,5382,11219,5393,11197,5365v-38,-50,-65,-96,-70,-145c11067,5368,11078,5524,11040,5679v-22,88,-93,162,-137,247c10860,6011,10838,6102,10822,6191v-6,24,-55,24,-76,10c10675,6176,10637,6134,10599,6088v-17,-24,-39,-49,-49,-77c10430,6353,10452,6727,10571,7062v44,117,98,230,164,339c10713,7091,10827,6755,10963,6494v126,-243,316,-473,490,-702c11666,5509,11851,5220,12036,4927v11,-14,38,-7,32,7c11976,5164,11883,5389,11742,5608v-153,233,-343,456,-501,688c10963,6709,10746,7264,10936,7722v65,96,125,191,180,290c11268,7754,11633,7616,11872,7391v196,-180,229,-477,463,-643c12183,6766,12041,6787,11894,6833v-38,11,-98,-7,-81,-39c11894,6699,11987,6628,12085,6551xm20299,8492v71,152,212,261,359,377c21181,8351,20832,7662,20321,7189v114,233,-33,505,-66,742c20228,8114,20212,8315,20299,8492xm4709,1500v76,-39,168,-56,277,-42c4997,1458,5003,1465,5008,1468v16,4,33,11,44,14c5264,1320,4986,1147,4714,1175v-71,7,-158,14,-223,32c4333,1253,4366,1313,4426,1391v119,3,228,42,283,109xm17757,10172v5,7,11,14,11,17c17888,10189,18002,10221,18122,10235v87,11,174,7,261,c18198,10175,18024,10080,17915,9974v-11,-10,-6,-21,11,-28c17931,9939,17942,9935,17958,9939v817,176,1612,268,2466,236c19428,9724,18399,9162,17109,9279v-27,81,-87,162,-169,233c17365,9466,17800,9522,18220,9593v500,81,979,205,1437,356c19684,9956,19662,9981,19635,9974v-441,-123,-893,-219,-1361,-286c17811,9621,17310,9558,16837,9600v-44,32,-87,64,-136,92c16804,9709,16908,9734,17011,9769v294,99,561,223,746,403xm20000,5089v16,-42,98,-31,119,c20228,5262,20337,5439,20484,5598v131,141,299,250,479,363c20941,5675,20914,5393,20843,5111v-5,-29,38,-64,82,-43c20969,5089,21012,5111,21050,5132v-22,-166,-92,-318,-212,-463c20805,4652,20773,4631,20745,4606v-103,-81,-190,-177,-261,-272c20446,4369,20402,4401,20353,4429v6,4,6,11,11,15c20511,4712,20587,5005,20647,5287v6,14,-27,21,-38,7c20479,5026,20294,4789,20087,4546v-185,53,-370,60,-556,35c19580,4811,19722,5026,19956,5206v16,-39,27,-78,44,-117xm16614,13592v103,7,207,14,305,24c17164,13638,17398,13684,17594,13768v-409,-395,-1067,-600,-1753,-730c15819,13034,15830,13013,15852,13016v490,68,1007,166,1404,357c17213,13316,17174,13260,17142,13200v-490,-205,-1285,-374,-1857,-229c15656,13239,16107,13454,16614,13592xm7822,5855c7518,5721,7142,5658,6799,5562v250,113,463,262,621,431c7528,6113,7599,6236,7670,6367v103,205,288,321,566,434c8274,6815,8247,6851,8209,6844v-6,,-6,,-11,c8062,6822,7937,6819,7811,6829v240,135,480,262,768,346c8857,7256,9156,7306,9455,7352v316,49,675,102,980,197c9515,6953,8356,6526,7496,5884v-11,-8,5,-18,16,-11c7986,6187,8541,6441,9074,6709v294,149,588,300,877,456c10103,7246,10267,7327,10419,7415v-103,-95,-207,-187,-327,-275c9869,6971,9651,6801,9445,6625,8998,6244,8486,5824,7762,5665v44,42,82,88,120,130c7888,5802,7888,5809,7882,5816v17,25,-22,53,-60,39xm13854,1966v-180,42,-381,39,-572,53c12988,2040,12694,2068,12400,2096v-10,,-16,-10,-5,-14c12662,2015,12934,1955,13211,1906v93,-18,196,-39,294,-53c13309,1846,13114,1832,12928,1800v-212,14,-408,35,-604,85c12341,1892,12362,1895,12379,1899v43,14,32,60,-11,67c11954,2033,11584,2185,11230,2344v436,-110,931,-149,1383,-131c12667,2216,12694,2262,12640,2284v-60,21,-120,42,-185,63c12912,2333,13337,2231,13767,2132v32,-7,65,14,54,35c13799,2206,13783,2234,13761,2269v191,-3,365,-24,545,-60c14306,2156,14306,2104,14300,2047v,-25,,-49,-5,-74c14148,1984,14001,1980,13854,1966xm11649,572v-414,155,-936,222,-1284,444c10860,918,11459,1034,11851,1242v38,22,5,60,-38,60c11758,1299,11709,1302,11660,1309v343,149,713,244,1132,272c12852,1585,12874,1641,12809,1655v-33,7,-71,11,-104,18c13114,1775,13560,1772,13995,1768v66,,87,50,49,78c14023,1860,14006,1874,13984,1888v98,4,196,,300,-3c14262,1733,14213,1592,14142,1444v-141,-283,-65,-530,136,-731c13783,688,13304,660,12803,681v-539,21,-1050,92,-1568,205c11214,889,11203,868,11219,865v931,-265,2041,-441,3065,-346c14219,441,14175,356,14159,268v-191,-39,-381,-63,-577,-67c13587,215,13593,229,13593,251v,24,-33,49,-71,45c13228,282,12928,275,12634,279v11,14,22,25,28,42c12678,349,12634,378,12591,381v-332,11,-659,28,-964,117c11633,501,11638,501,11644,505v54,,54,46,5,67xm1492,11947v-33,-11,-49,-46,-6,-63c1557,11855,1628,11834,1704,11816v-109,-17,-212,-35,-321,-45c1225,11756,1072,11760,915,11749v-39,11,-93,-3,-88,-38c833,11629,876,11591,735,11569v-60,-7,-125,-3,-180,-14c479,11541,403,11527,354,11485v-71,-60,-11,-120,-44,-180c278,11248,125,11284,,11308r,660c180,12049,376,12116,610,12145v403,53,909,42,1317,-25c1796,12053,1660,12007,1508,11954v-11,,-11,-3,-16,-7xm10441,10468v266,-152,582,-275,903,-360c10103,10136,8759,10045,7648,9667v-16,-7,,-21,17,-18c8269,9822,8917,9886,9570,9925v266,17,539,21,811,31c10337,9942,10299,9925,10261,9907v-131,-67,-239,-173,-332,-258c9875,9600,9847,9565,9858,9501v6,-35,38,-63,55,-95c9913,9402,9913,9402,9918,9399,9597,9314,9254,9279,8917,9229v147,85,310,184,419,283c9357,9519,9374,9526,9396,9536v43,22,5,64,-44,46c8530,9321,7588,9596,6761,9371v365,345,936,561,1513,737c8955,10324,9690,10408,10441,10468xm20756,17365v44,-60,87,-117,147,-166c20500,17315,20103,17506,19825,17721v-315,244,-457,618,-495,935c19793,18473,20136,18205,20386,17894v147,-169,250,-353,370,-529xm20261,19927v92,222,11,455,-49,685c20157,20831,20136,21042,20294,21247v92,120,223,222,348,328c20979,21304,21056,20958,20974,20612v-76,-307,-392,-484,-713,-685xm21529,21332v-32,28,-65,56,-103,84c21480,21424,21540,21427,21595,21434r,-145c21573,21304,21556,21318,21535,21328v,,-6,,-6,4xm19374,16398v-82,-156,-240,-258,-392,-371c19118,16426,18780,16881,19205,17231v49,-82,103,-159,163,-237c19455,16800,19472,16592,19374,16398xm21360,8816v82,15,158,25,235,29l21595,8672v-55,28,-104,60,-158,88c21415,8778,21388,8795,21360,8816xm20718,3978v-27,98,-82,197,-158,282c20653,4366,20756,4468,20892,4553v126,81,283,120,436,169c21328,4687,21333,4648,21344,4609v11,-31,82,-42,114,-17c21502,4624,21546,4652,21595,4680r,-702c21301,3858,21001,3745,20718,3618v33,116,33,240,,360xm21132,3533v163,67,316,141,468,219l21600,3558v-158,10,-316,,-468,-25xm20805,9296v-343,29,-680,89,-1018,149c19635,9487,19482,9526,19319,9544v485,127,1116,162,1611,88c21154,9600,21371,9522,21595,9466r,-141c21339,9289,21072,9275,20805,9296xm19678,15544v164,63,316,134,463,208c20299,15349,19923,14852,19559,14538v-158,,-311,-7,-463,-25c19510,14756,19733,15116,19929,15448v5,11,-22,18,-27,7c19619,15095,19314,14767,18878,14478v-125,-25,-239,-60,-348,-103c18508,14689,18726,15021,19047,15258v174,127,408,201,631,286xm17060,13924v-299,10,-593,56,-887,84c15928,14029,15683,14044,15438,14015v-283,-28,-544,-99,-838,-102c14578,13913,14578,13895,14600,13892v304,-14,593,39,898,56c15835,13966,16162,13924,16489,13885v359,-43,783,-89,1154,-21c17343,13733,16989,13701,16630,13687v-218,-11,-441,-25,-653,4c15830,13712,15699,13765,15552,13789v-283,50,-566,4,-844,-24c14327,13729,13984,13765,13669,13899v277,39,468,106,697,243c14692,14340,15073,14421,15514,14411v838,-18,1590,-202,2368,-378c17866,14022,17849,14008,17833,13998v-256,-50,-495,-85,-773,-74xm20397,14396v-131,-67,-267,-112,-419,-165c19972,14227,19967,14224,19961,14220v-32,-11,-48,-46,-5,-64c20027,14128,20098,14107,20174,14089v-109,-17,-213,-35,-321,-45c19695,14029,19542,14033,19384,14022v-38,11,-92,-3,-87,-38c19303,13902,19346,13864,19205,13842v-60,-7,-125,-3,-180,-14c18949,13814,18873,13800,18824,13758v-71,-60,-11,-120,-44,-180c18737,13500,18486,13588,18372,13599v-354,28,-675,-159,-795,-371c17583,13398,17615,13560,17724,13719v17,17,27,32,44,49c17773,13772,17773,13779,17773,13782v66,82,147,152,234,223c18334,14185,18639,14368,19080,14425v397,46,909,35,1317,-29xm10713,19909v-376,-257,-789,-480,-1230,-695c9118,19038,8770,18851,8503,18611v-17,-15,22,-32,32,-18c8862,18865,9308,19052,9733,19253v397,183,768,385,1105,614c11186,20104,11491,20365,11774,20636v44,43,82,82,126,124c11676,20425,11486,20082,11214,19765v-300,-353,-724,-629,-1187,-893c9809,18745,9586,18618,9347,18508v-207,-95,-430,-152,-659,-208c8764,18356,8813,18420,8862,18494v22,32,-27,85,-87,57c8454,18402,8127,18282,7763,18201v234,92,381,258,495,420c8454,18896,8666,19179,9085,19345v11,3,17,7,17,14c9118,19369,9123,19391,9091,19394v-104,18,-202,14,-300,c8868,19482,8944,19571,9036,19652v142,120,343,194,523,282c9602,19955,9564,19994,9521,19980v,,,,-6,c9445,19980,9374,19969,9303,19980v-54,7,-109,25,-163,39c9553,20100,9853,20336,10190,20499v354,173,735,325,1100,483c11486,21035,11671,21099,11802,21148v179,67,353,145,517,233c12085,21184,11927,20933,11720,20728v-299,-293,-642,-564,-1007,-819xm7028,16246v-430,21,-860,60,-1247,180c5743,16440,5683,16408,5705,16380v11,-11,16,-25,27,-35c5536,16391,5362,16454,5188,16532v-115,102,-245,194,-392,282c4888,16786,4986,16761,5073,16733v262,-74,528,-145,801,-201c5884,16528,5895,16539,5884,16542v-255,99,-506,198,-756,304c4970,16913,4818,17001,4638,17044v-98,70,-207,134,-338,183c4322,17248,4344,17266,4371,17287v49,42,104,85,158,127c4703,17365,4856,17312,5008,17234v-49,-18,-87,-32,-147,-53c4834,17171,4839,17139,4867,17132v430,-103,860,-201,1219,-378c6021,16765,5950,16772,5884,16782v-59,7,-87,-42,-43,-63c6168,16518,6587,16345,7028,16246xm3201,7147c2515,7031,1775,7031,1127,7235v397,134,805,131,1246,81c2580,7295,2776,7256,2972,7207v76,-21,147,-46,229,-60xm4366,17033v-55,-7,-87,-53,-38,-81c4671,16775,5014,16595,5226,16345v-33,10,-66,17,-98,28c5062,16391,5024,16338,5068,16309v288,-197,479,-423,599,-677c5623,15646,5580,15667,5542,15692v-33,17,-98,,-88,-32c5547,15339,5895,15000,6374,14873v-484,-25,-958,138,-1426,191c4894,15071,4850,15035,4867,15000v,-4,5,-7,5,-11c4556,15049,4284,15169,4017,15300v-32,18,-92,14,-109,-18c3898,15268,3892,15254,3892,15240v-228,120,-452,247,-664,381c3201,15639,3152,15635,3130,15614v-16,-14,-27,-28,-38,-42c2945,15656,2820,15755,2716,15865v71,74,120,159,147,243c3555,15611,4583,15286,5563,15102v22,-3,28,18,11,22c5068,15251,4605,15409,4170,15614v-403,191,-746,413,-1100,639c3424,16324,3729,16482,3898,16758v87,144,196,275,326,398c4306,17118,4388,17082,4458,17036v-32,,-60,,-92,-3xm1666,7641c1394,7479,1078,7345,740,7242,501,7168,256,7105,,7059r,787c392,7948,822,8008,1241,8026v332,18,708,-25,1034,28c2074,7920,1883,7772,1666,7641xm13337,16348v751,-81,1606,163,2264,371c16380,16962,17142,17241,17882,17531v-376,-315,-740,-629,-1225,-883c16358,16493,16031,16369,15667,16285v-305,-71,-621,-106,-931,-159c14801,16179,14845,16242,14866,16309v11,29,-27,64,-76,53c13881,16140,12869,16076,11921,16235v240,18,501,117,681,184c12918,16535,13190,16687,13446,16853v277,183,566,349,930,452c14785,17418,15226,17449,15661,17471v55,3,60,53,6,53c15667,17524,15667,17524,15667,17524v-131,45,-256,81,-376,134c15536,17668,15770,17711,16020,17711v289,-4,577,-43,860,-78c17158,17601,17523,17552,17839,17584v-714,-226,-1405,-484,-2113,-720c15002,16624,14159,16341,13331,16355v-11,11,-16,-7,6,-7xm13119,18420v-27,42,-125,28,-109,-18c13103,18155,13075,17922,13065,17672v-6,-106,-28,-265,43,-378c12923,17379,12749,17460,12613,17584v-158,144,-267,307,-349,476c12253,18081,12221,18085,12199,18071v-87,-46,-120,-99,-136,-159c11813,18191,11791,18551,11807,18865v,24,-27,31,-54,31c11742,18900,11725,18896,11715,18893v-109,-32,-202,-99,-278,-162c11328,19002,11339,19285,11421,19560v65,219,185,427,272,642c11742,20276,11791,20351,11840,20425v-44,-343,16,-699,87,-1034c12030,18896,12357,18448,12585,17975v6,-10,28,-7,28,4c12449,18434,12172,18872,12068,19338v-92,427,-158,914,-54,1351c12155,20901,12302,21113,12487,21311v-97,-216,-130,-452,-152,-667c12313,20456,12357,20241,12553,20093v,-4,-6,-7,,-14c12613,19814,12901,19539,13152,19316v-82,-7,-153,-3,-245,8c12901,19324,12896,19327,12890,19327v-5,,-5,,-11,c12863,19331,12847,19316,12852,19309v-11,-10,-11,-24,6,-35c13075,19119,13211,18953,13277,18745v43,-145,65,-290,152,-424c13320,18332,13233,18367,13135,18409v-16,4,-16,7,-16,11xe" fillcolor="#036665 [3205]" stroked="f" strokeweight="1pt">
                <v:stroke miterlimit="4" joinstyle="miter"/>
                <v:path arrowok="t" o:extrusionok="f" o:connecttype="custom" o:connectlocs="2519681,3886200;2519681,3886200;2519681,3886200;2519681,3886200" o:connectangles="0,90,180,270"/>
              </v:shape>
              <v:shape id="Shape" o:spid="_x0000_s1029" style="position:absolute;left:40005;top:32131;width:3797;height:885;visibility:visible;mso-wrap-style:square;v-text-anchor:middle" coordsize="21600,17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" path="m578,11364c289,13397,144,15430,,17717,2167,16701,4262,16192,6357,16701v72,-255,217,-255,289,-255c11703,16701,17049,12381,21600,4249,14665,-1088,6646,-3883,578,11364xe" fillcolor="#a8ccae [3208]" stroked="f" strokeweight="1pt">
                <v:stroke miterlimit="4" joinstyle="miter"/>
                <v:path arrowok="t" o:extrusionok="f" o:connecttype="custom" o:connectlocs="189865,44273;189865,44273;189865,44273;189865,44273" o:connectangles="0,90,180,270"/>
              </v:shape>
              <v:shape id="Shape" o:spid="_x0000_s1030" style="position:absolute;left:38862;top:24638;width:3733;height:187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" path="m,21600c4922,20141,9845,18389,14180,13281,16531,10508,18367,7005,20131,2919,20645,1751,21086,730,21600,,17045,1897,12490,3795,8375,8027,4922,11384,2351,16054,,21600xe" fillcolor="#a8ccae [3208]" stroked="f" strokeweight="1pt">
                <v:stroke miterlimit="4" joinstyle="miter"/>
                <v:path arrowok="t" o:extrusionok="f" o:connecttype="custom" o:connectlocs="186691,93981;186691,93981;186691,93981;186691,93981" o:connectangles="0,90,180,270"/>
              </v:shape>
              <v:shape id="Shape" o:spid="_x0000_s1031" style="position:absolute;left:37846;top:50800;width:4549;height:8610;visibility:visible;mso-wrap-style:square;v-text-anchor:middle" coordsize="20745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" path="m19413,c17444,605,15302,1147,13101,1593v-1274,414,-2548,860,-3706,1465c6731,4396,4646,6053,3025,7805,-681,11883,-855,16407,1809,20676v868,287,1679,605,2490,924c593,17904,1288,12520,3951,8857,6731,5002,13043,1274,20745,542,20224,382,19818,191,19413,xe" fillcolor="#a8ccae [3208]" stroked="f" strokeweight="1pt">
                <v:stroke miterlimit="4" joinstyle="miter"/>
                <v:path arrowok="t" o:extrusionok="f" o:connecttype="custom" o:connectlocs="227485,430531;227485,430531;227485,430531;227485,430531" o:connectangles="0,90,180,270"/>
              </v:shape>
              <v:shape id="Shape" o:spid="_x0000_s1032" style="position:absolute;left:38735;top:69977;width:3111;height:198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" path="m16222,11354c18162,7754,19749,3738,21600,,12784,3877,5290,9554,,21600v1763,-415,3527,-692,5290,-692c9522,19523,13313,16615,16222,11354xe" fillcolor="#a8ccae [3208]" stroked="f" strokeweight="1pt">
                <v:stroke miterlimit="4" joinstyle="miter"/>
                <v:path arrowok="t" o:extrusionok="f" o:connecttype="custom" o:connectlocs="155576,99061;155576,99061;155576,99061;155576,99061" o:connectangles="0,90,180,270"/>
              </v:shape>
              <v:shape id="Shape" o:spid="_x0000_s1033" style="position:absolute;left:39878;top:74168;width:1841;height:148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" path="m2830,21416c9534,16062,15790,10523,21600,4431,20855,2954,19961,1477,19217,,13407,6092,7001,11446,149,15877v,,-149,,-149,c745,17908,1490,19754,2532,21600v149,-184,149,-184,298,-184xe" fillcolor="#a8ccae [3208]" stroked="f" strokeweight="1pt">
                <v:stroke miterlimit="4" joinstyle="miter"/>
                <v:path arrowok="t" o:extrusionok="f" o:connecttype="custom" o:connectlocs="92075,74296;92075,74296;92075,74296;92075,74296" o:connectangles="0,90,180,270"/>
              </v:shape>
              <v:shape id="Shape" o:spid="_x0000_s1034" style="position:absolute;left:44323;top:30353;width:6121;height:3787;visibility:visible;mso-wrap-style:square;v-text-anchor:middle" coordsize="21600,21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" path="m,20599v269,214,538,500,807,715c4078,21600,7125,18525,10038,16450v2644,-1859,5064,-4005,7260,-7152c18911,6938,20345,4363,21600,1574l21600,c16760,10943,8201,17666,,20599xe" fillcolor="#a8ccae [3208]" stroked="f" strokeweight="1pt">
                <v:stroke miterlimit="4" joinstyle="miter"/>
                <v:path arrowok="t" o:extrusionok="f" o:connecttype="custom" o:connectlocs="306071,189396;306071,189396;306071,189396;306071,189396" o:connectangles="0,90,180,270"/>
              </v:shape>
              <v:shape id="Shape" o:spid="_x0000_s1035" style="position:absolute;left:42037;top:56515;width:8420;height:1672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" path="m7330,11792c7591,9545,8796,7364,11012,5396,13064,3575,15964,1935,19613,918v619,-180,1303,-328,1987,-459l21600,c18603,443,15996,1345,13879,2477,9350,4904,6255,8397,6027,11743v196,279,326,574,456,869c6516,12711,6223,12793,6125,12678,5082,11595,4268,10497,2672,9578,1857,9102,912,8676,,8250v358,278,717,557,1075,836c1401,9184,1662,9381,1890,9529v391,246,716,508,1042,771c3812,11021,4626,11776,5082,12579v913,1575,1401,3395,424,4970c4626,18943,3225,20206,1401,21305v261,98,521,197,782,295c4072,20501,5571,19255,6516,17795v879,-1935,586,-4018,814,-6003xe" fillcolor="#a8ccae [3208]" stroked="f" strokeweight="1pt">
                <v:stroke miterlimit="4" joinstyle="miter"/>
                <v:path arrowok="t" o:extrusionok="f" o:connecttype="custom" o:connectlocs="421005,836295;421005,836295;421005,836295;421005,836295" o:connectangles="0,90,180,270"/>
              </v:shape>
              <v:shape id="Shape" o:spid="_x0000_s1036" style="position:absolute;left:41021;top:72517;width:3492;height:330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" path="m21600,21600c18380,17529,16652,12295,13039,8391,9425,4486,4791,1911,,,2435,3489,3377,8142,5812,11631v4242,6147,9583,7809,15788,9969xe" fillcolor="#a8ccae [3208]" stroked="f" strokeweight="1pt">
                <v:stroke miterlimit="4" joinstyle="miter"/>
                <v:path arrowok="t" o:extrusionok="f" o:connecttype="custom" o:connectlocs="174626,165100;174626,165100;174626,165100;174626,165100" o:connectangles="0,90,180,270"/>
              </v:shape>
              <v:shape id="Shape" o:spid="_x0000_s1037" style="position:absolute;left:48514;top:75565;width:1917;height:2108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" path="m21600,c19454,3123,17166,6116,14591,9108,10442,13923,5579,18087,,21600r5150,c10871,17436,15878,12361,20312,6506v430,-520,716,-911,1145,-1431l21457,r143,xe" fillcolor="#a8ccae [3208]" stroked="f" strokeweight="1pt">
                <v:stroke miterlimit="4" joinstyle="miter"/>
                <v:path arrowok="t" o:extrusionok="f" o:connecttype="custom" o:connectlocs="95885,105410;95885,105410;95885,105410;95885,105410" o:connectangles="0,90,180,270"/>
              </v:shape>
              <v:shape id="Shape" o:spid="_x0000_s1038" style="position:absolute;left:33147;top:22352;width:2387;height:6604;visibility:visible;mso-wrap-style:square;v-text-anchor:middle" coordsize="20401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" path="m18561,21102v3039,-3490,1845,-7851,-217,-11133c15956,6106,9769,1869,,,5536,3074,3365,7685,3365,11298v108,42,325,84,543,125c5861,11922,8358,12212,9986,12918v1954,790,3148,2077,3907,3116c14328,16532,14545,17072,14870,17571,14110,13002,11831,8432,7706,4112v-108,-124,435,-207,543,-83c15413,9595,18778,15494,17801,21600v217,-166,434,-332,760,-498xe" fillcolor="black" stroked="f" strokeweight="1pt">
                <v:stroke miterlimit="4" joinstyle="miter"/>
                <v:path arrowok="t" o:extrusionok="f" o:connecttype="custom" o:connectlocs="119350,330200;119350,330200;119350,330200;119350,330200" o:connectangles="0,90,180,270"/>
              </v:shape>
              <v:shape id="Shape" o:spid="_x0000_s1039" style="position:absolute;left:32893;top:16002;width:3581;height:6896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" path="m20757,21600c17923,14639,11260,8751,3677,2824v-154,-119,229,-238,383,-119c10953,7558,18613,12888,21600,18815,20834,14718,18383,10820,13787,7439,9957,4614,5055,2228,,,4596,3938,3217,9189,6128,13485v2068,3063,5898,4614,10953,6405c18613,20407,19762,20964,20757,21600xe" fillcolor="#a8ccae [3208]" stroked="f" strokeweight="1pt">
                <v:stroke miterlimit="4" joinstyle="miter"/>
                <v:path arrowok="t" o:extrusionok="f" o:connecttype="custom" o:connectlocs="179071,344805;179071,344805;179071,344805;179071,344805" o:connectangles="0,90,180,270"/>
              </v:shape>
              <v:shape id="Shape" o:spid="_x0000_s1040" style="position:absolute;left:37084;top:27559;width:3276;height:922;visibility:visible;mso-wrap-style:square;v-text-anchor:middle" coordsize="21600,17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" path="m7953,14954v921,1457,1842,1942,2763,2670c13563,17381,15991,14469,18753,12527v921,-728,1926,-970,2847,-970c14400,-93,7451,-3976,,4761v1507,,3014,1214,4688,4126c5777,10828,6781,13255,7953,14954xe" fillcolor="black" stroked="f" strokeweight="1pt">
                <v:stroke miterlimit="4" joinstyle="miter"/>
                <v:path arrowok="t" o:extrusionok="f" o:connecttype="custom" o:connectlocs="163831,46113;163831,46113;163831,46113;163831,46113" o:connectangles="0,90,180,270"/>
              </v:shape>
              <v:shape id="Shape" o:spid="_x0000_s1041" style="position:absolute;left:25019;top:27940;width:863;height:118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" path="m,c6353,7432,12388,14632,20012,21600v635,,953,,1588,c17471,16026,13659,10219,9847,4413,6353,3019,3176,1394,,xe" fillcolor="black" stroked="f" strokeweight="1pt">
                <v:stroke miterlimit="4" joinstyle="miter"/>
                <v:path arrowok="t" o:extrusionok="f" o:connecttype="custom" o:connectlocs="43181,59056;43181,59056;43181,59056;43181,59056" o:connectangles="0,90,180,270"/>
              </v:shape>
              <v:shape id="Shape" o:spid="_x0000_s1042" style="position:absolute;left:33020;top:67691;width:2880;height:6159;visibility:visible;mso-wrap-style:square;v-text-anchor:middle" coordsize="20581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" path="m19876,18082v1724,-2361,,-5567,-2088,-7839c13976,6057,6897,2939,,,3721,3073,2450,7037,4356,10377v1815,3117,5718,5923,6989,9130c11526,19596,11708,19729,11980,19819v1089,579,1815,1113,2269,1781c15338,18928,14430,15632,13613,13049,12706,10021,10619,7259,6807,4854v-273,-178,272,-356,544,-222c11708,7170,14430,10243,15882,13450v999,2360,1906,5077,1089,7526c18060,20041,19150,19106,19876,18082xe" fillcolor="#a8ccae [3208]" stroked="f" strokeweight="1pt">
                <v:stroke miterlimit="4" joinstyle="miter"/>
                <v:path arrowok="t" o:extrusionok="f" o:connecttype="custom" o:connectlocs="144001,307976;144001,307976;144001,307976;144001,307976" o:connectangles="0,90,180,270"/>
              </v:shape>
              <v:shape id="Shape" o:spid="_x0000_s1043" style="position:absolute;left:36703;top:65151;width:3733;height:659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" path="m73,21600v1396,-624,2866,-1165,4335,-1706c8376,18312,11388,16439,13518,13984,17339,9614,17486,4245,21600,,14988,3246,8008,5868,4041,10613,1984,13027,882,15607,,18229,3820,12943,10286,8240,16310,3787v221,-125,588,,441,125c10433,9655,4482,15316,73,21600xe" fillcolor="#a8ccae [3208]" stroked="f" strokeweight="1pt">
                <v:stroke miterlimit="4" joinstyle="miter"/>
                <v:path arrowok="t" o:extrusionok="f" o:connecttype="custom" o:connectlocs="186691,329566;186691,329566;186691,329566;186691,329566" o:connectangles="0,90,180,270"/>
              </v:shape>
              <v:shape id="Shape" o:spid="_x0000_s1044" style="position:absolute;left:36703;top:20193;width:3683;height:6286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" path="m7299,12829c4469,15535,894,18415,,21600v3650,-873,7225,-1527,10055,-3404c13481,15971,14748,13004,15716,10167,16908,6676,17876,2836,21600,,11992,4102,4767,9338,1564,16058v,44,,131,,175c2681,15185,3873,14225,4841,13309,8268,10167,11917,7113,15865,4233v223,-131,596,43,447,174c13183,7200,10204,9993,7299,12829xe" fillcolor="#a8ccae [3208]" stroked="f" strokeweight="1pt">
                <v:stroke miterlimit="4" joinstyle="miter"/>
                <v:path arrowok="t" o:extrusionok="f" o:connecttype="custom" o:connectlocs="184150,314326;184150,314326;184150,314326;184150,314326" o:connectangles="0,90,180,270"/>
              </v:shape>
              <v:shape id="Shape" o:spid="_x0000_s1045" style="position:absolute;left:36195;top:72898;width:3479;height:875;visibility:visible;mso-wrap-style:square;v-text-anchor:middle" coordsize="21600,19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" path="m10248,18851v3863,-1683,7489,-6733,11352,-8135c18447,5947,15057,1459,11746,337,8277,-1066,4099,2020,631,7630,394,8191,236,8752,,9313v394,842,710,1403,1104,2244c4178,17729,6780,20534,10248,18851xe" fillcolor="#a8ccae [3208]" stroked="f" strokeweight="1pt">
                <v:stroke miterlimit="4" joinstyle="miter"/>
                <v:path arrowok="t" o:extrusionok="f" o:connecttype="custom" o:connectlocs="173990,43761;173990,43761;173990,43761;173990,43761" o:connectangles="0,90,180,270"/>
              </v:shape>
              <v:shape id="Shape" o:spid="_x0000_s1046" style="position:absolute;left:41275;top:27178;width:2654;height:2768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" path="m,c1964,3765,2997,9413,4134,11395v2480,4161,6614,7431,11368,8917c17466,20906,19636,21105,21600,21600,15296,13673,9198,4657,,xe" fillcolor="#a8ccae [3208]" stroked="f" strokeweight="1pt">
                <v:stroke miterlimit="4" joinstyle="miter"/>
                <v:path arrowok="t" o:extrusionok="f" o:connecttype="custom" o:connectlocs="132716,138431;132716,138431;132716,138431;132716,138431" o:connectangles="0,90,180,270"/>
              </v:shape>
              <v:shape id="Shape" o:spid="_x0000_s1047" style="position:absolute;top:2921;width:11023;height:16613;visibility:visible;mso-wrap-style:square;v-text-anchor:middle" coordsize="21600,21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" path="m21600,1235c20729,643,19908,215,18539,67,17270,-64,15951,2,14707,215,12268,610,10128,1563,8411,2780,4952,5213,2588,8714,2414,12067v149,280,249,576,348,872c2787,13037,2563,13119,2488,13004,1717,11969,1120,10917,,10013r,558c,10588,25,10604,25,10604v672,724,1294,1480,1642,2285c2364,14467,2737,16292,1991,17870,1518,18856,846,19777,,20615r,888c1194,20500,2140,19399,2762,18133v622,-1956,398,-4044,597,-6033c3559,9848,4479,7662,6171,5689,7739,3865,9954,2221,12741,1202v2389,-872,5773,-1299,7888,131c20978,1284,21301,1251,21600,1235xe" fillcolor="#a8ccae [3208]" stroked="f" strokeweight="1pt">
                <v:stroke miterlimit="4" joinstyle="miter"/>
                <v:path arrowok="t" o:extrusionok="f" o:connecttype="custom" o:connectlocs="551181,830656;551181,830656;551181,830656;551181,830656" o:connectangles="0,90,180,270"/>
              </v:shape>
              <v:shape id="Shape" o:spid="_x0000_s1048" style="position:absolute;left:16256;top:39116;width:1638;height:328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" path="m15405,9007c11219,5754,4354,3169,,,4019,6255,8707,12259,15907,17847v1674,1334,3684,2585,5693,3753c19758,17347,20260,12927,15405,9007xe" fillcolor="black" stroked="f" strokeweight="1pt">
                <v:stroke miterlimit="4" joinstyle="miter"/>
                <v:path arrowok="t" o:extrusionok="f" o:connecttype="custom" o:connectlocs="81915,164466;81915,164466;81915,164466;81915,164466" o:connectangles="0,90,180,270"/>
              </v:shape>
              <v:shape id="Shape" o:spid="_x0000_s1049" style="position:absolute;left:2159;top:19685;width:6883;height:6223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" path="m14267,11858c10840,16795,5300,19528,,21203v199,133,438,265,638,397c2471,20366,4543,19660,6655,19264v3946,-1675,6855,-4453,9246,-8288c18133,7494,20484,4276,21600,176,21122,309,20683,220,20285,v80,88,119,176,119,309c20245,1807,19488,3042,18770,4232v-1514,2557,-2829,5201,-4503,7626xe" fillcolor="#a8ccae [3208]" stroked="f" strokeweight="1pt">
                <v:stroke miterlimit="4" joinstyle="miter"/>
                <v:path arrowok="t" o:extrusionok="f" o:connecttype="custom" o:connectlocs="344171,311151;344171,311151;344171,311151;344171,311151" o:connectangles="0,90,180,270"/>
              </v:shape>
              <v:shape id="Shape" o:spid="_x0000_s1050" style="position:absolute;left:16129;top:43688;width:2997;height:753;visibility:visible;mso-wrap-style:square;v-text-anchor:middle" coordsize="21600,16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" path="m5766,10698v4851,7382,12722,9296,15834,-6562c14095,-1333,7322,-1606,,4683v2014,,3753,3007,5766,6015xe" fillcolor="black" stroked="f" strokeweight="1pt">
                <v:stroke miterlimit="4" joinstyle="miter"/>
                <v:path arrowok="t" o:extrusionok="f" o:connecttype="custom" o:connectlocs="149861,37674;149861,37674;149861,37674;149861,37674" o:connectangles="0,90,180,270"/>
              </v:shape>
              <v:shape id="Shape" o:spid="_x0000_s1051" style="position:absolute;left:30480;top:43942;width:2171;height:455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" path="m20084,16065v126,-3731,253,-7220,-2400,-10710c16674,5415,15663,5535,14400,5596v-1137,60,-2021,180,-3158,c11242,5596,11116,5596,11116,5596v2021,3068,5431,8543,5558,8543c16926,14079,17179,14320,16926,14380v,,-126,60,-126,60c16674,14500,16547,14500,16421,14440v-2021,-602,-2905,-2948,-3663,-3911c10990,8363,8716,6318,7200,4091,6568,3791,5937,3490,5305,3249,2905,2467,1137,1324,,,1011,3971,3916,7581,7958,11311v3916,3610,7579,7401,13642,10289c20716,19855,20084,16486,20084,16065xe" fillcolor="black" stroked="f" strokeweight="1pt">
                <v:stroke miterlimit="4" joinstyle="miter"/>
                <v:path arrowok="t" o:extrusionok="f" o:connecttype="custom" o:connectlocs="108586,227966;108586,227966;108586,227966;108586,227966" o:connectangles="0,90,180,270"/>
              </v:shape>
              <v:shape id="Shape" o:spid="_x0000_s1052" style="position:absolute;left:127;top:20447;width:1308;height:1943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" path="m,l,16094v6711,2259,13841,3671,21600,5506c13421,14965,8808,6494,,xe" fillcolor="#a8ccae [3208]" stroked="f" strokeweight="1pt">
                <v:stroke miterlimit="4" joinstyle="miter"/>
                <v:path arrowok="t" o:extrusionok="f" o:connecttype="custom" o:connectlocs="65406,97156;65406,97156;65406,97156;65406,97156" o:connectangles="0,90,180,270"/>
              </v:shape>
              <v:shape id="Shape" o:spid="_x0000_s1053" style="position:absolute;left:40640;top:77470;width:2997;height:311;visibility:visible;mso-wrap-style:square;v-text-anchor:middle" coordsize="21600,17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" path="m14644,2528c9610,-3952,4668,2528,,16208v,720,,1440,,1440l19953,17648v549,-1440,1098,-2880,1647,-4320c19220,10448,17024,5408,14644,2528xe" fillcolor="#a8ccae [3208]" stroked="f" strokeweight="1pt">
                <v:stroke miterlimit="4" joinstyle="miter"/>
                <v:path arrowok="t" o:extrusionok="f" o:connecttype="custom" o:connectlocs="149861,15566;149861,15566;149861,15566;149861,15566" o:connectangles="0,90,180,270"/>
              </v:shape>
              <v:shape id="Shape" o:spid="_x0000_s1054" style="position:absolute;left:127;top:24130;width:482;height:25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" path="m,l,21600c7389,17280,14211,12960,21600,7560,14211,5400,6821,3240,,xe" fillcolor="black" stroked="f" strokeweight="1pt">
                <v:stroke miterlimit="4" joinstyle="miter"/>
                <v:path arrowok="t" o:extrusionok="f" o:connecttype="custom" o:connectlocs="24131,12700;24131,12700;24131,12700;24131,12700" o:connectangles="0,90,180,270"/>
              </v:shape>
              <v:shape id="Shape" o:spid="_x0000_s1055" style="position:absolute;left:19812;top:41910;width:1828;height:2438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" path="m21600,21600c20400,15750,16650,10912,10500,7200,6750,4950,2700,2925,,,2400,9337,10500,16987,21600,21600xe" fillcolor="black" stroked="f" strokeweight="1pt">
                <v:stroke miterlimit="4" joinstyle="miter"/>
                <v:path arrowok="t" o:extrusionok="f" o:connecttype="custom" o:connectlocs="91440,121921;91440,121921;91440,121921;91440,121921" o:connectangles="0,90,180,270"/>
              </v:shape>
              <v:shape id="Shape" o:spid="_x0000_s1056" style="position:absolute;left:19685;top:37719;width:4445;height:966;visibility:visible;mso-wrap-style:square;v-text-anchor:middle" coordsize="21600,21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" path="m,16551v2777,3085,5678,4488,8578,4768c11664,21600,14935,19636,18021,21319,19070,14868,20304,8416,21600,2805,19131,2805,16725,1683,14256,,11602,,9072,1403,6480,4769,4197,7855,2098,12343,,16551xe" fillcolor="black" stroked="f" strokeweight="1pt">
                <v:stroke miterlimit="4" joinstyle="miter"/>
                <v:path arrowok="t" o:extrusionok="f" o:connecttype="custom" o:connectlocs="222250,48324;222250,48324;222250,48324;222250,48324" o:connectangles="0,90,180,270"/>
              </v:shape>
              <v:shape id="Shape" o:spid="_x0000_s1057" style="position:absolute;left:21082;top:15621;width:3454;height:1076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" path="m2144,1299v80,26,80,76,159,102c2621,1605,2938,1783,3256,1987v79,25,79,51,159,76c3733,2292,4050,2522,4368,2751v,25,,25,79,51c4765,3031,5003,3235,5241,3464v80,26,80,77,159,102c5956,4050,6353,4534,6750,5018v,25,80,51,80,102c6988,5349,7227,5604,7385,5833v,,,,,c7544,6088,7703,6368,7862,6623v,,,,,c7941,6801,8100,6979,8180,7132v,26,,51,,76c8259,7361,8338,7514,8418,7667v,76,79,127,79,204c8577,7973,8577,8100,8656,8202v79,178,159,356,238,535c9053,9068,9132,9399,9212,9730v,51,,102,79,153c9371,10189,9450,10520,9530,10851v,76,,153,79,204c9688,11386,9768,11717,9768,12048v79,357,159,688,238,1044c10085,13500,10244,13908,10324,14315v79,204,158,408,238,611c10641,15105,10721,15283,10800,15461v,51,79,102,79,153c10959,15742,11038,15894,11118,16022v,51,79,102,79,153c11356,16353,11435,16531,11594,16709v,,,,,c11753,16888,11912,17066,12071,17244v79,51,79,102,158,153c12388,17525,12547,17652,12706,17779v79,51,159,102,159,153c13103,18110,13341,18289,13579,18442v,,,,,c13579,18467,13659,18492,13659,18492v1588,612,3176,1223,4765,1834c19456,20734,20568,21167,21600,21600v-318,-178,-715,-357,-1032,-535c20171,20836,19774,20607,19376,20377v-79,-76,-238,-127,-317,-203c18741,19995,18503,19817,18185,19639v-79,-51,-159,-128,-238,-179c17629,19231,17312,19002,16994,18747v-79,-51,-79,-76,-159,-127c16597,18416,16359,18212,16121,18034v-80,-76,-159,-153,-239,-204c15644,17626,15406,17423,15247,17219v-79,-51,-79,-102,-159,-127c14850,16837,14612,16608,14453,16353v-79,-51,-79,-128,-159,-178c14135,15971,13976,15792,13818,15589v-80,-77,-80,-153,-159,-230c13500,15105,13341,14850,13182,14595v-317,-637,-635,-1248,-794,-1910c12309,12481,12309,12252,12229,12048,11832,9883,11515,7743,9768,5629,9529,5349,9291,5069,9053,4814,8497,4279,7941,3719,7306,3209,6988,2955,6671,2675,6353,2420,5321,1630,4368,764,2621,102,2224,76,1747,25,1271,,953,51,556,102,159,153,79,178,,229,,255,318,408,635,535,874,688r,c1350,866,1747,1095,2144,1299xe" fillcolor="#a8ccae [3208]" stroked="f" strokeweight="1pt">
                <v:stroke miterlimit="4" joinstyle="miter"/>
                <v:path arrowok="t" o:extrusionok="f" o:connecttype="custom" o:connectlocs="172721,538480;172721,538480;172721,538480;172721,538480" o:connectangles="0,90,180,270"/>
              </v:shape>
              <v:shape id="Shape" o:spid="_x0000_s1058" style="position:absolute;left:25781;top:43434;width:1079;height:148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" path="m5845,18462c12198,15508,18297,10338,21600,5169,19567,4431,17534,3508,15755,2400,14485,1662,13468,738,12452,v,,,,,c12198,185,12198,185,11944,369v,185,-254,370,-509,554c2287,6831,508,13846,,21600,1525,20492,3303,19569,5845,18462xe" fillcolor="black" stroked="f" strokeweight="1pt">
                <v:stroke miterlimit="4" joinstyle="miter"/>
                <v:path arrowok="t" o:extrusionok="f" o:connecttype="custom" o:connectlocs="53976,74296;53976,74296;53976,74296;53976,74296" o:connectangles="0,90,180,270"/>
              </v:shape>
              <v:shape id="Shape" o:spid="_x0000_s1059" style="position:absolute;left:22479;top:42799;width:2641;height:965;visibility:visible;mso-wrap-style:square;v-text-anchor:middle" coordsize="21600,20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" path="m,c3635,6015,6438,13671,10696,17499v3842,3281,7269,4101,10904,2460c18485,13397,15473,6835,11735,3828,7996,547,3842,1914,,xe" fillcolor="black" stroked="f" strokeweight="1pt">
                <v:stroke miterlimit="4" joinstyle="miter"/>
                <v:path arrowok="t" o:extrusionok="f" o:connecttype="custom" o:connectlocs="132081,48261;132081,48261;132081,48261;132081,48261" o:connectangles="0,90,180,270"/>
              </v:shape>
              <v:shape id="Shape" o:spid="_x0000_s1060" style="position:absolute;left:22352;top:59436;width:4110;height:11074;visibility:visible;mso-wrap-style:square;v-text-anchor:middle" coordsize="21185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" path="m5607,11865v2814,1858,7003,3319,9687,5202c17389,18553,19287,20089,21185,21600v-262,-347,-458,-669,-589,-1040c20400,20114,20269,19668,20203,19222,17978,17587,16210,15878,13134,14417,10450,13128,7767,12014,6000,10503,2400,7382,1025,3740,2530,372,1941,272,1418,149,960,,174,2031,-415,3988,370,6069v720,2056,2488,4013,5237,5796xe" fillcolor="#a8ccae [3208]" stroked="f" strokeweight="1pt">
                <v:stroke miterlimit="4" joinstyle="miter"/>
                <v:path arrowok="t" o:extrusionok="f" o:connecttype="custom" o:connectlocs="205529,553721;205529,553721;205529,553721;205529,553721" o:connectangles="0,90,180,270"/>
              </v:shape>
              <v:shape id="Shape" o:spid="_x0000_s1061" style="position:absolute;left:20193;top:44831;width:2667;height:207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" path="m21600,v-926,133,-1851,133,-2880,133c10903,4903,4011,11131,,21600,8743,16299,20160,14444,21600,xe" fillcolor="black" stroked="f" strokeweight="1pt">
                <v:stroke miterlimit="4" joinstyle="miter"/>
                <v:path arrowok="t" o:extrusionok="f" o:connecttype="custom" o:connectlocs="133350,103506;133350,103506;133350,103506;133350,103506" o:connectangles="0,90,180,270"/>
              </v:shape>
              <v:shape id="Shape" o:spid="_x0000_s1062" style="position:absolute;left:25146;top:43815;width:4191;height:411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" path="m21535,2467c17018,6600,11782,10067,6742,13467v-327,200,-589,-267,-262,-534c11716,8800,16495,4133,21600,,18196,933,15120,2733,12240,4667,6545,8467,2487,15000,,21600,2487,18067,6742,16067,10211,13733,14531,10933,18851,7067,21535,2467xe" fillcolor="black" stroked="f" strokeweight="1pt">
                <v:stroke miterlimit="4" joinstyle="miter"/>
                <v:path arrowok="t" o:extrusionok="f" o:connecttype="custom" o:connectlocs="209551,205741;209551,205741;209551,205741;209551,205741" o:connectangles="0,90,180,270"/>
              </v:shape>
              <v:shape id="Shape" o:spid="_x0000_s1063" style="position:absolute;left:28702;top:48006;width:2759;height:6464;visibility:visible;mso-wrap-style:square;v-text-anchor:middle" coordsize="21143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" path="m21143,21600c19392,20115,19392,18205,18905,16635,17932,13792,15986,11118,13067,8530,10343,6068,7132,3777,4213,1358,3630,891,3143,467,2559,,4700,6281,8397,12009,15597,17738v292,212,-389,382,-681,170c7424,13198,1878,7384,127,1528,30,1952,30,2376,30,2801v-487,7511,5059,15277,21113,18799xe" fillcolor="#a8ccae [3208]" stroked="f" strokeweight="1pt">
                <v:stroke miterlimit="4" joinstyle="miter"/>
                <v:path arrowok="t" o:extrusionok="f" o:connecttype="custom" o:connectlocs="137986,323216;137986,323216;137986,323216;137986,323216" o:connectangles="0,90,180,270"/>
              </v:shape>
              <v:shape id="Shape" o:spid="_x0000_s1064" style="position:absolute;left:889;top:34798;width:5096;height:5423;visibility:visible;mso-wrap-style:square;v-text-anchor:middle" coordsize="20394,21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" path="m7573,15729v965,1592,2083,3583,1880,5524c11435,19212,13824,17918,16772,18267v2084,-2290,4828,-5027,3049,-8212c18703,8014,16568,6422,14790,4978,12503,3137,9911,1345,7064,449,4523,-347,2490,51,,599v2135,2886,3100,6320,610,9655c610,10304,559,10304,559,10353v457,249,864,498,1321,747c3913,12294,6353,13588,7573,15729xe" fillcolor="#ac5360 [3204]" stroked="f" strokeweight="1pt">
                <v:stroke miterlimit="4" joinstyle="miter"/>
                <v:path arrowok="t" o:extrusionok="f" o:connecttype="custom" o:connectlocs="254807,271162;254807,271162;254807,271162;254807,271162" o:connectangles="0,90,180,270"/>
              </v:shape>
              <v:shape id="Shape" o:spid="_x0000_s1065" style="position:absolute;left:127;top:34417;width:959;height:2819;visibility:visible;mso-wrap-style:square;v-text-anchor:middle" coordsize="18985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" path="m12056,21308v8539,-4865,9544,-9924,1004,-14984c9544,4281,5023,2043,,l,19557v4019,584,7786,1265,11805,2043c11805,21503,11805,21405,12056,21308xe" fillcolor="#ac5360 [3204]" stroked="f" strokeweight="1pt">
                <v:stroke miterlimit="4" joinstyle="miter"/>
                <v:path arrowok="t" o:extrusionok="f" o:connecttype="custom" o:connectlocs="47999,140971;47999,140971;47999,140971;47999,140971" o:connectangles="0,90,180,270"/>
              </v:shape>
              <v:shape id="Shape" o:spid="_x0000_s1066" style="position:absolute;left:3429;top:31496;width:6934;height:6237;visibility:visible;mso-wrap-style:square;v-text-anchor:middle" coordsize="21562,21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" path="m4778,15095v1580,1552,3988,3535,4265,6079c9872,20872,10741,20657,11649,20700v2685,-2328,6437,-4312,9912,-3536c21600,14491,20455,11732,19270,9447,18086,7205,16348,5955,14255,4920,12320,3929,10583,2894,8766,1600,6516,5,4423,-426,1895,436,2409,4144,1501,8024,,11344v1856,1121,3554,2587,4778,3751xe" fillcolor="#ac5360 [3204]" stroked="f" strokeweight="1pt">
                <v:stroke miterlimit="4" joinstyle="miter"/>
                <v:path arrowok="t" o:extrusionok="f" o:connecttype="custom" o:connectlocs="346727,311858;346727,311858;346727,311858;346727,311858" o:connectangles="0,90,180,270"/>
              </v:shape>
              <v:shape id="Shape" o:spid="_x0000_s1067" style="position:absolute;left:30226;top:34163;width:2572;height:2598;visibility:visible;mso-wrap-style:square;v-text-anchor:middle" coordsize="19356,19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" path="m3093,2849c609,5502,-634,9197,322,12986v1433,5968,8793,7579,14049,5590c20679,16112,20966,4270,15423,1239,11313,-1035,6343,7,3093,2849xe" fillcolor="black" stroked="f" strokeweight="1pt">
                <v:stroke miterlimit="4" joinstyle="miter"/>
                <v:path arrowok="t" o:extrusionok="f" o:connecttype="custom" o:connectlocs="128601,129935;128601,129935;128601,129935;128601,129935" o:connectangles="0,90,180,270"/>
              </v:shape>
              <v:shape id="Shape" o:spid="_x0000_s1068" style="position:absolute;left:2286;top:39751;width:5401;height:3785;visibility:visible;mso-wrap-style:square;v-text-anchor:middle" coordsize="21265,20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" path="m8500,15472v-950,414,-1800,1035,-2650,1657c7450,17750,8900,18992,10150,20510v1500,,3000,276,4450,-345c15900,19613,17250,18578,18400,17612v1700,-1381,3200,-3106,2800,-6211c20950,9468,19950,7605,18950,6225,17050,3672,13900,1187,11250,290,7950,-814,5550,1394,3200,4155,2600,6432,1400,8640,50,10090v100,621,,1380,-50,2208c2800,11539,6300,12436,8600,14299v350,345,250,966,-100,1173xe" fillcolor="#ac5360 [3204]" stroked="f" strokeweight="1pt">
                <v:stroke miterlimit="4" joinstyle="miter"/>
                <v:path arrowok="t" o:extrusionok="f" o:connecttype="custom" o:connectlocs="270070,189290;270070,189290;270070,189290;270070,189290" o:connectangles="0,90,180,270"/>
              </v:shape>
              <v:shape id="Shape" o:spid="_x0000_s1069" style="position:absolute;left:7493;top:36830;width:6004;height:7064;visibility:visible;mso-wrap-style:square;v-text-anchor:middle" coordsize="20757,2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" path="m18922,16811v1229,-1736,2678,-3766,1229,-5760c19449,10091,18483,9426,18044,8282,17429,6694,17254,5438,15893,4072,14663,2854,13171,1488,11459,712,7507,-1060,3600,860,,2300v132,37,263,74,395,111c1932,2891,2590,4146,3951,4811v1317,627,2371,997,3117,2215c7727,8134,7771,9426,7595,10645v,,,37,,37c8210,10977,8649,11420,9351,11900v2020,1366,4127,3397,2854,5612c11678,18472,11239,19654,10405,20540v1361,-37,2766,-74,4083,-406c16551,19506,17868,18325,18922,16811xe" fillcolor="black" stroked="f" strokeweight="1pt">
                <v:stroke miterlimit="4" joinstyle="miter"/>
                <v:path arrowok="t" o:extrusionok="f" o:connecttype="custom" o:connectlocs="300227,353244;300227,353244;300227,353244;300227,353244" o:connectangles="0,90,180,270"/>
              </v:shape>
              <v:shape id="Shape" o:spid="_x0000_s1070" style="position:absolute;left:127;top:28956;width:3579;height:5878;visibility:visible;mso-wrap-style:square;v-text-anchor:middle" coordsize="20497,21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" path="m,19174v1309,698,2618,1536,3709,2374c7636,19407,12655,19872,17382,21269v2545,-4237,4218,-8473,2254,-13035c18545,5767,16145,4324,12945,2927,10255,1764,7273,460,4073,88,2764,-52,1382,-5,73,88r,19086l,19174xe" fillcolor="#ac5360 [3204]" stroked="f" strokeweight="1pt">
                <v:stroke miterlimit="4" joinstyle="miter"/>
                <v:path arrowok="t" o:extrusionok="f" o:connecttype="custom" o:connectlocs="178963,293938;178963,293938;178963,293938;178963,293938" o:connectangles="0,90,180,270"/>
              </v:shape>
              <v:shape id="Shape" o:spid="_x0000_s1071" style="position:absolute;left:5461;top:37846;width:3998;height:2881;visibility:visible;mso-wrap-style:square;v-text-anchor:middle" coordsize="21385,21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" path="m,11817v3872,1489,7743,5120,10460,9310c10528,20941,10664,20848,10868,20755v3057,-1769,6521,-2794,9781,-2421c20853,18334,21057,18427,21260,18427v340,-3352,68,-7076,-1834,-9497c18204,7348,16506,7068,15147,5765,13585,4182,12906,1761,11004,737,8966,-473,6860,86,4755,458,4551,4461,2174,8837,,11817xe" fillcolor="#ac5360 [3204]" stroked="f" strokeweight="1pt">
                <v:stroke miterlimit="4" joinstyle="miter"/>
                <v:path arrowok="t" o:extrusionok="f" o:connecttype="custom" o:connectlocs="199924,144097;199924,144097;199924,144097;199924,144097" o:connectangles="0,90,180,270"/>
              </v:shape>
              <v:shape id="Shape" o:spid="_x0000_s1072" style="position:absolute;top:37338;width:2784;height:4089;visibility:visible;mso-wrap-style:square;v-text-anchor:middle" coordsize="20328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" path="m4357,15630v649,-67,1391,-269,1947,67c7045,16032,6860,16904,7045,17441v557,1275,1855,3086,3801,3757c11866,21533,13442,21265,14554,21466v186,67,279,67,464,134c19839,19118,21600,15026,19375,11202,17892,8720,16409,6976,13349,5434,9085,3287,4728,1409,,l,16301v1483,-269,2874,-537,4357,-671xe" fillcolor="#ac5360 [3204]" stroked="f" strokeweight="1pt">
                <v:stroke miterlimit="4" joinstyle="miter"/>
                <v:path arrowok="t" o:extrusionok="f" o:connecttype="custom" o:connectlocs="139240,204471;139240,204471;139240,204471;139240,204471" o:connectangles="0,90,180,270"/>
              </v:shape>
              <v:shape id="Shape" o:spid="_x0000_s1073" style="position:absolute;left:6350;top:40767;width:4351;height:3427;visibility:visible;mso-wrap-style:square;v-text-anchor:middle" coordsize="21147,2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" path="m11232,20051v1851,-149,3888,-373,5554,-1267c19008,17593,19255,15433,20242,13049v988,-2383,1358,-3947,124,-6480c19502,4782,18144,3515,16910,2175,13639,-1326,9504,89,5678,1653v123,149,185,373,308,522c7035,4037,8085,6718,7838,9027v-185,2011,-1420,3054,-2654,4246c3456,14837,1790,16177,,17146v3086,2681,7467,3128,11232,2905xe" fillcolor="#ac5360 [3204]" stroked="f" strokeweight="1pt">
                <v:stroke miterlimit="4" joinstyle="miter"/>
                <v:path arrowok="t" o:extrusionok="f" o:connecttype="custom" o:connectlocs="217592,171366;217592,171366;217592,171366;217592,171366" o:connectangles="0,90,180,270"/>
              </v:shape>
              <v:shape id="Shape" o:spid="_x0000_s1074" style="position:absolute;left:23368;top:25908;width:17825;height:51771;visibility:visible;mso-wrap-style:square;v-text-anchor:middle" coordsize="21335,2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" path="m8673,6093v-122,424,-304,1043,395,1418c9205,7586,9631,7702,9859,7760v364,101,729,-21,1155,16c11287,7797,11470,7871,11774,7855v167,-10,334,-63,517,-68c12473,7781,12579,7808,12731,7808v228,,365,-32,548,-58c13416,7728,13507,7707,13674,7697v243,-16,441,31,654,21c14647,7707,14616,7654,14844,7623v183,-22,335,-32,532,-43c15878,7554,16136,7548,16197,7342v31,-79,,-175,-15,-254c16121,6808,15832,6564,15468,6321,14328,5580,12823,5030,10755,4601v-349,58,-729,79,-1109,74c9220,5146,8810,5601,8673,6093xm921,3892v836,275,2341,265,3405,270c5466,4167,6590,4125,7715,4104v,-6,,-11,,-16c7639,3760,8202,3437,9007,3326v183,-32,365,-53,563,-64c9448,3178,8551,2855,8475,2823,8141,2696,7791,2569,7426,2447,6651,2188,5830,1950,4964,1738,4417,1606,3930,1511,3262,1479v-365,-16,-745,-37,-973,85c2197,1611,2182,1675,2076,1728v-122,58,-289,90,-471,121c1468,1871,1301,1881,1164,1908v-365,68,-395,180,-350,317c845,2315,921,2373,829,2463v-91,106,-334,180,-425,291c313,2860,373,2961,373,3067v,42,-30,100,-76,158c297,3241,282,3252,267,3268v-76,111,-167,232,-91,291c267,3638,753,3834,921,3892xm12731,2786v-288,275,-532,587,-1140,794c11804,3744,11835,3956,11698,4151v1398,-317,3344,-381,4925,-449c17246,3675,17793,3659,18340,3686v16,-6,31,-16,46,-22c18721,3543,19070,3416,19298,3268v183,-122,137,-244,228,-365c19572,2834,19678,2797,19785,2738v136,-84,258,-195,243,-291c20028,2426,19967,2416,19967,2395v,-127,167,-286,76,-403c19967,1897,19663,1770,19450,1707v-334,-106,-699,-106,-775,-281c18614,1273,18675,1252,18234,1183v-274,-43,-532,-74,-790,-122c16957,966,16577,908,16000,992v-365,53,-730,159,-1019,254c14176,1511,13780,1881,13279,2225v-152,180,-350,371,-548,561xm9099,2850v197,79,775,259,820,402c10406,3246,10877,3294,11242,3405v30,11,61,16,76,27c12093,3151,12397,2633,12731,2278v380,-397,745,-809,730,-1233c13446,818,13355,548,13005,341,12823,230,12519,199,12260,130v-76,-16,-152,-58,-228,-69c12032,61,12017,61,12017,61v-30,,-76,,-106,-11c11743,45,11591,72,11394,72v-411,5,-137,-101,-821,-64c10451,13,10345,56,10223,66v-136,11,-228,-5,-364,-5c9631,61,9479,93,9281,114v-334,32,-608,5,-942,5c7898,124,7730,257,7350,299v-258,27,-456,-11,-684,74c6454,453,6393,601,6347,707v-304,650,623,1238,1748,1751c8445,2590,8779,2717,9099,2850xm13111,19867v-243,-85,-486,-185,-790,-243c12002,19560,11637,19491,11303,19439v-532,-80,-806,15,-1292,26c9159,19481,8855,19126,7898,19259v-1125,158,-1019,762,-882,1084c7168,20714,7274,21074,7776,21412v76,53,152,106,243,154l12002,21566v669,-307,1231,-635,1459,-995c13613,20317,13659,20063,13111,19867xm19009,3913v-942,-127,-2021,-58,-2994,-5c14495,3987,12959,4061,11576,4289v-121,95,-289,185,-501,243c12990,4797,14495,5405,15544,6009v729,169,1459,301,2432,307c18006,6316,18021,6316,18052,6321v121,-69,258,-117,441,-148c18143,5908,18158,5628,18432,5352v213,-216,562,-518,1155,-650c19967,4617,20453,4633,20864,4564v167,-32,319,-58,471,-79c20697,4225,19891,4035,19009,3913xm20089,21222v15,-80,76,-122,15,-201c20028,20915,20013,20957,19861,20888v-213,-95,-365,-185,-532,-291c18751,20216,17793,20312,16820,20439v-1459,190,-2644,497,-3724,873c12944,21396,12777,21481,12595,21566r7646,c20195,21449,20058,21343,20089,21222xm1483,20629v-456,-10,-745,79,-851,259c662,20904,677,20915,708,20931v,10,15,37,15,58c708,21095,358,21142,221,21222v-486,280,-30,159,46,307c282,21545,267,21560,267,21571r6795,c6286,21312,5405,21089,4417,20920v-836,-148,-1976,-317,-2934,-291xm617,5839v60,48,-16,96,15,143c693,6114,875,6114,1133,6167v380,80,274,175,380,302c1681,6670,2258,6633,2608,6776v213,85,228,190,547,249c3307,7051,3474,7046,3642,7083v288,63,456,174,820,211c4964,7347,5390,7273,5770,7162v516,-148,1064,-296,1565,-450c7746,6580,7974,6421,8141,6247v76,-551,426,-1111,1034,-1588c8567,4606,8050,4469,7837,4257v-897,32,-1809,58,-2706,64c3110,4643,1073,5035,9,5733v243,,501,22,608,106xe" fillcolor="#f7e390 [3207]" stroked="f" strokeweight="1pt">
                <v:stroke miterlimit="4" joinstyle="miter"/>
                <v:path arrowok="t" o:extrusionok="f" o:connecttype="custom" o:connectlocs="891259,2588572;891259,2588572;891259,2588572;891259,2588572" o:connectangles="0,90,180,270"/>
              </v:shape>
              <v:shape id="Shape" o:spid="_x0000_s1075" style="position:absolute;left:15367;top:7239;width:35128;height:5494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" path="m3155,1628v148,105,289,204,429,314c3834,2137,4186,2492,4225,2796v218,-85,382,-170,429,-364c4693,2272,4615,2087,4537,1937,4373,1623,4076,1393,3733,1148,3256,814,2991,439,2975,v-93,245,-156,489,-125,749c2874,1054,2991,1343,3155,1628xm1624,1708v-8,-170,,-345,8,-515c1452,1019,1187,919,953,789v31,210,101,419,289,599c1390,1488,1515,1593,1624,1708xm2452,3031v430,274,1101,324,1476,5c4303,2502,3295,1897,2757,1528,2304,1218,1944,909,1718,534v117,530,55,1064,172,1598c1960,2447,2093,2801,2452,3031xm4537,18859v203,-475,203,-949,-117,-1403c4412,17835,4240,18205,3959,18544v-195,240,-445,475,-500,749c3397,19583,3577,19907,4045,19977v-39,-259,31,-534,156,-724c4287,19113,4404,18984,4537,18859xm4209,2936v-23,80,-78,155,-172,215c3983,3196,3928,3231,3858,3265v296,30,585,95,859,175c4607,3360,4506,3275,4412,3186v-23,-25,,-50,39,-60c4615,3091,4857,3061,5013,2996v-164,-60,-328,-120,-492,-180c4436,2861,4326,2901,4209,2936xm14947,13127v492,-20,609,175,976,329c16282,13606,16711,13591,17063,13771v164,85,320,180,453,289c17938,13831,18476,13881,18984,14031v273,-455,453,-909,242,-1399c19109,12368,18851,12213,18508,12063v-289,-125,-610,-264,-953,-304c17227,11719,16907,11799,16579,11769v-266,-25,-500,-75,-758,5c15720,11804,15626,11849,15517,11869v-227,39,-453,44,-602,184c14798,12158,14705,12283,14634,12398v-156,254,-172,509,-62,774c14673,13142,14806,13132,14947,13127xm20171,15898v320,-230,742,-504,468,-824c20468,14869,20140,14710,19866,14565v-351,-185,-749,-365,-1187,-455c18289,14031,17977,14070,17594,14125v328,290,476,634,94,969c17688,15099,17680,15099,17680,15104v70,25,133,50,203,75c18203,15304,18570,15434,18765,15643v149,160,320,360,289,555c19351,15993,19718,15863,20171,15898xm4826,18419r78,125l5279,18464r164,-159l5591,18215r-148,-644l5115,17785r-336,320l4826,18419xm6286,18719r297,-175l6911,18355r,-220l6770,17830r-570,345l6161,18544r125,175xm2015,2866c1773,2576,1671,2262,1640,1937,1171,1523,726,1138,,919v461,229,703,634,867,978c984,2147,1031,2407,1156,2656v148,275,640,659,1132,455c2187,3036,2093,2956,2015,2866xm2163,884v102,100,219,199,352,294c2616,1253,2718,1323,2827,1398,2725,1223,2663,1034,2639,834,2499,719,2319,629,2155,534v,55,8,110,8,165c2163,754,2148,819,2163,884xm2600,3470v-101,165,-132,330,-132,499c2585,3840,2741,3725,2928,3625v39,-20,110,-15,125,20c3069,3680,3077,3710,3092,3740v86,-120,180,-240,289,-355c3288,3395,3186,3395,3092,3385v-257,-20,-484,-95,-679,-199c2265,3315,2171,3445,2124,3595v117,-65,234,-125,359,-180c2546,3400,2624,3435,2600,3470xm20257,16048v-516,-80,-890,80,-1257,279c18906,16492,18718,16652,18508,16757v15,45,,100,-8,160c18937,16862,19484,16926,19843,17061v55,20,39,70,-16,80c19679,17171,19546,17216,19413,17261v250,45,477,135,672,245c20319,17506,20554,17526,20780,17481v203,-40,414,-115,594,-185c21452,17266,21530,17231,21600,17191r,-614c21553,16537,21506,16502,21452,16472v-297,-185,-789,-364,-1195,-424xm21600,17720r,-399c21397,17416,21202,17501,20999,17556v171,84,382,134,601,164xm20952,15314v-24,219,-297,454,-547,614c20850,16008,21295,16198,21600,16427r,-1113c21389,15274,21170,15294,20952,15314xm20889,12962v-445,-185,-859,-235,-1358,-135c19632,13257,19452,13706,19156,14090v367,130,703,300,945,435c20413,14705,20889,14934,20944,15229v164,-35,336,-60,515,-55c21506,15149,21553,15129,21600,15104r,-1872c21358,13152,21124,13062,20889,12962xm18750,15883v-125,-185,-250,-315,-508,-429c17750,15229,17227,15049,16641,14944v-242,-45,-539,-130,-796,-145c15197,14764,15197,15204,15275,15483v70,275,218,525,398,769c15681,16257,15688,16262,15704,16272v-62,-209,-55,-429,24,-629c15743,15603,15852,15608,15845,15653v,5,,15,,20c16024,15913,16251,16158,16657,16252v297,70,539,-20,828,-40c17539,16207,17602,16193,17649,16217v62,25,46,90,62,130c17758,16442,17867,16577,18031,16627v86,25,219,5,313,20c18359,16652,18367,16652,18383,16657v406,-185,554,-484,367,-774xm3686,19992r-547,65l2647,20152r-429,165l2546,20342r593,l3053,20417r-93,119l2913,20621r781,-85l4326,20507r188,29l4131,20057r-445,-65xm5240,20521v281,-84,445,-239,547,-419c5951,19812,5997,19493,6021,19193v31,-434,-31,-928,148,-1358c5802,18210,5256,18499,4842,18854v-531,444,-1000,1368,-63,1672c4920,20561,5068,20571,5240,20521xm6208,20576r-320,45l5365,20536r-320,40l4873,20621r172,230l5341,21196r164,-40l5584,20956r124,55l5833,21146r391,454l6318,21500r-32,-240l6255,21061r242,35l6653,21101r-156,-265l6208,20576xm15517,14695v335,-80,781,64,1101,129c16922,14879,17203,14949,17477,15039v,-5,8,-10,15,-15c17758,14774,17789,14515,17524,14255v-203,-200,-508,-429,-852,-529c16438,13656,16165,13646,15931,13576v-289,-90,-461,-279,-797,-309c14884,13242,14517,13267,14369,13416v-102,100,-110,245,-125,360c14213,13991,14236,14210,14314,14425v125,359,391,684,734,974c15033,15294,15033,15189,15064,15089v39,-170,195,-334,453,-394xm6216,18954v-23,314,-62,624,-164,933c5966,20147,5865,20362,5591,20536v516,170,984,-174,1125,-484c6841,19768,6817,19463,6864,19168v63,-384,281,-744,641,-1043c7270,18225,7052,18325,6841,18454v-242,145,-438,320,-625,500xe" fillcolor="#ff9d68 [3206]" stroked="f" strokeweight="1pt">
                <v:stroke miterlimit="4" joinstyle="miter"/>
                <v:path arrowok="t" o:extrusionok="f" o:connecttype="custom" o:connectlocs="1756411,2747011;1756411,2747011;1756411,2747011;1756411,2747011" o:connectangles="0,90,180,270"/>
              </v:shape>
              <v:shape id="Shape" o:spid="_x0000_s1076" style="position:absolute;width:50406;height:77402;visibility:visible;mso-wrap-style:square;v-text-anchor:middle" coordsize="21600,2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" path="m1420,17137v-76,-123,-239,-285,-440,-324c767,16771,528,16809,316,16824v-22,,-175,31,-196,31c343,16901,659,17035,653,17205v38,77,65,158,114,229c876,17589,1034,17716,1181,17854v49,-99,109,-194,163,-279c1437,17430,1513,17286,1420,17137xm1927,18034v174,-163,-22,-251,-11,-410c1921,17533,2019,17476,2095,17406v245,-233,11,-452,-337,-547c1518,16795,1263,16781,1007,16792v245,35,452,130,549,331c1660,17332,1497,17511,1382,17702v-147,250,-277,617,-49,871c1410,18605,1480,18640,1551,18679v-65,-113,-65,-236,27,-360c1654,18203,1818,18136,1927,18034xm3374,4776v22,131,98,526,348,639c4076,5450,4207,5069,4267,4896v65,-211,125,-589,-300,-663c3733,4191,3450,4332,3385,4473v-49,92,-27,212,-11,303xm2139,19109v98,92,168,177,196,262c2618,19286,2737,19060,2699,18863v-32,-156,-201,-276,-348,-392c2193,18340,2052,18206,2035,18051v-70,74,-174,134,-255,201c1573,18418,1567,18658,1774,18827v142,85,261,180,365,282xm4430,4558v54,-57,136,-110,223,-138c4610,4388,4566,4367,4501,4357v-49,-7,-98,-4,-147,c4392,4420,4414,4491,4430,4558xm4370,18362v386,-261,343,-575,22,-851c4158,17310,3907,17130,3755,16894v-179,-282,-419,-487,-909,-550c2405,16287,1959,16386,1556,16499v-5,,-5,,-10,3c1540,16573,1518,16647,1480,16711v55,3,109,10,164,17c2014,16788,2389,16951,2335,17229v-28,127,-164,180,-245,286c1970,17674,2166,17787,2112,17942v-6,14,-11,24,-17,35c2122,18203,2422,18358,2650,18538v457,-258,1176,-374,1720,-176xm419,16196v22,-71,-278,-117,-414,-134l5,16450v115,-64,234,-131,343,-194c381,16238,408,16220,419,16196xm3494,5344c3352,5186,3282,4946,3260,4847v-11,-60,-22,-127,-22,-194c3156,4582,3140,4491,3010,4438v-202,-81,-430,-4,-425,141c2590,4649,2612,4720,2645,4787v98,243,375,614,849,557xm1546,16404v353,-134,767,-208,1159,-194c2656,15973,2460,15730,2046,15709v-381,-21,-642,176,-881,342c1219,16062,1279,16083,1333,16114v131,78,196,180,213,290xm3167,4413v38,25,71,57,93,88c3282,4434,3314,4371,3363,4318v-49,-21,-98,-39,-168,-32c3129,4293,3075,4314,3020,4339v60,18,109,46,147,74xm4386,2561v-43,-148,-16,-321,,-437c4403,1983,4457,1704,4637,1556v-164,-212,-506,28,-599,148c3967,1796,3924,1894,3897,1997v-28,109,-49,225,-44,338c3859,2558,4093,2625,4386,2561xm17997,1605v158,-247,468,-515,708,-794c18520,713,18444,568,18416,416v-21,18,-49,32,-76,43c18106,628,17578,642,17257,529v44,64,82,131,114,201c17437,885,17480,1051,17448,1214v,,,,,c17693,1326,17899,1471,17981,1647v,-14,11,-28,16,-42xm17137,2561v164,166,485,289,784,236c17861,2720,17834,2628,17818,2515v-17,-120,-22,-243,-11,-367c17801,1933,17562,1750,17241,1707v-131,-17,-267,-21,-392,-49c16990,1785,17018,1944,17023,2110v,155,-16,321,114,451xm17834,508v174,-11,403,-56,506,-162c18351,317,18340,293,18318,265v-130,102,-375,165,-571,123c17720,381,17693,374,17671,363v5,50,,99,-22,145c17709,512,17774,512,17834,508xm18656,1831v-191,145,-338,314,-419,494c18161,2487,18079,2709,18171,2879v289,187,866,123,1203,3c19782,2734,20093,2466,20239,2180v169,-335,-21,-600,-244,-896c19869,1118,19761,952,19771,776v-70,39,-157,71,-217,117c19434,981,19472,1076,19478,1178v16,300,-561,452,-822,653xm18971,688v-65,106,-141,205,-228,300c18514,1242,18231,1482,18095,1764v-114,233,-174,533,-114,794c18003,2392,18101,2215,18182,2099v104,-145,245,-279,419,-388c18786,1591,19037,1520,19222,1400v103,-70,158,-155,147,-250c19363,1101,19320,1055,19314,1005v-5,-42,6,-81,33,-120c19439,755,19684,677,19820,568v153,-124,316,-307,66,-437c19815,92,19706,85,19641,42v-22,-14,-38,-28,-49,-42l19113,v22,60,33,123,33,183c19135,360,19069,529,18971,688xm16435,272v-114,113,-81,307,-16,430c16501,857,16697,935,16903,1005v131,43,267,92,403,149c17284,988,17279,825,17208,660v-32,-74,-87,-148,-136,-223c16925,325,16985,134,17088,r-130,c16958,,16952,,16952,v-174,85,-391,152,-517,272xm16044,349v190,-113,424,-190,663,-261c16773,60,16838,32,16909,4r-1225,c15690,25,15701,46,15712,71v65,109,195,201,332,278xm17992,332v120,-15,201,-50,294,-96c18259,215,18220,198,18182,187v-119,-35,-299,-49,-419,-7c17633,226,17698,300,17801,328v55,14,131,7,191,4xm15603,190c15543,134,15499,71,15483,4r-1094,c14286,169,14367,367,14520,522v288,-173,680,-286,1083,-332xm17192,374v81,67,207,106,343,123c17567,434,17589,370,17595,303v-44,-60,-33,-134,70,-180c17856,32,18193,53,18367,155v82,50,120,124,98,191c18514,494,18580,639,18765,741v92,-120,179,-244,223,-378c19026,243,19031,120,18993,l17148,v-49,88,-65,183,-32,275c17132,314,17159,349,17192,374xm15891,631v-179,219,-136,484,278,561c16294,1217,16424,1221,16522,1288v164,116,98,264,392,317c17099,1640,17295,1623,17469,1676v191,56,316,151,376,264c17861,1884,17883,1827,17910,1771v-71,-286,-533,-515,-898,-646c16740,1027,16435,952,16310,751v-120,-194,-60,-349,98,-479c16196,367,16011,483,15891,631xm1361,16707v27,-116,38,-240,-22,-353c1230,16143,958,16129,702,16241v-245,106,-484,230,-697,364l5,16845v185,-32,387,-60,588,-67c844,16735,1099,16700,1361,16707xm21595,19212r,-88c21556,19134,21524,19148,21491,19162v38,14,71,32,104,50xm21475,19258v-202,-82,-430,-4,-425,141c21056,19469,21078,19540,21110,19607v71,176,234,413,490,515l21600,19342v-33,-31,-65,-60,-125,-84xm16860,2293v,-233,76,-476,-125,-660c16718,1626,16702,1619,16686,1612v-191,-95,-153,-264,-403,-335c16114,1231,15956,1249,15810,1157v-316,-190,-191,-469,38,-670c15880,459,15918,430,15956,406v-92,-36,-179,-81,-255,-134c15695,272,15695,275,15690,275v-425,78,-860,187,-1149,413c14226,938,14248,1196,14389,1489v120,243,104,487,120,740c14531,2572,14808,2833,15358,2875v223,-384,898,-589,1502,-582xm19646,2886v-5,-4,-11,-4,-16,-7c19254,3048,18792,3122,18318,3013v-125,-29,-217,-64,-283,-110c17665,3020,17208,2857,16996,2646v-82,-81,-114,-177,-125,-272c16468,2431,16049,2508,15766,2720v-321,236,-332,547,-163,829c15820,3912,16305,3958,16838,3969v386,7,762,28,1138,88c18367,4120,18732,4219,19091,4336v463,151,991,204,1290,-135c20805,3715,20343,3133,19646,2886xm5137,1556v28,31,44,70,60,106c5290,1863,5366,2071,5404,2279v16,106,-5,236,-71,342c5600,2660,5872,2646,5976,2448v65,-134,16,-278,-49,-409c5818,1813,5595,1400,5137,1556xm19733,4v17,14,38,28,60,38c19810,49,19826,53,19842,56v33,7,71,15,104,22c20120,123,20169,268,20141,374v-32,109,-125,215,-239,303c19848,833,19902,967,19995,1094v359,-113,751,-194,1153,-230c21295,751,21464,649,21600,533r,-529l19733,4xm21595,843r,-120c21551,766,21497,808,21442,847v55,-4,104,-4,153,-4xm20093,1221v108,123,239,247,315,381c20555,1863,20473,2138,20283,2381v-120,159,-294,304,-495,416c20141,2903,20419,3094,20582,3320v321,84,681,158,1018,105l21600,984v-517,4,-1029,85,-1497,233c20098,1217,20093,1221,20093,1221xm21595,6614r,-112c21551,6516,21507,6530,21475,6547v43,22,87,43,120,67xm21094,6703v-65,105,5,247,60,349c21181,7108,21388,7429,21595,7567r,-822c21469,6632,21214,6509,21094,6703xm5137,1799v-27,-70,-59,-236,-168,-293c4593,1542,4539,1997,4522,2184v-16,197,-87,546,327,582c5067,2783,5219,2618,5263,2505v49,-131,10,-276,-28,-406c5208,1997,5176,1898,5137,1799xm1154,18506v-115,-169,-93,-363,-17,-554c1137,17952,1137,17952,1137,17952,952,17843,822,17698,718,17550v-43,-67,-81,-130,-108,-201c512,17508,267,17660,5,17720r,504c392,18312,795,18383,1099,18485v17,7,38,14,55,21xm5,17324r,67c16,17367,16,17342,5,17324xm746,18813v244,14,484,57,707,127c1627,18993,1878,19092,2057,19212v-212,-222,-555,-431,-871,-561c827,18503,408,18432,11,18340r,494c250,18841,495,18799,746,18813xm125,17317v71,50,147,89,234,124c446,17370,506,17289,501,17205v,-36,-17,-71,-38,-106c376,16979,196,16894,5,16852r,367c65,17236,109,17275,125,17317xm283,17494v-65,-28,-114,-64,-158,-103c120,17409,109,17427,93,17444v-22,25,-49,43,-82,64l11,17621v49,-14,92,-32,136,-50c190,17547,239,17522,283,17494xm3913,18411v-425,-42,-822,67,-1186,190c2814,18679,2879,18764,2895,18863v44,250,-147,564,-544,631c2340,19557,2307,19624,2242,19695v-256,279,-680,413,-1137,437c1105,20136,1105,20143,1099,20147v-294,476,-76,1118,735,1315c2400,21600,2754,21339,2955,21032v163,-240,338,-466,582,-677c3766,20154,4038,19981,4327,19815v402,-229,729,-466,538,-836c4707,18697,4386,18460,3913,18411xm4435,4695v,29,-5,57,-11,81c4381,4971,4305,5172,4141,5341v-21,25,-43,42,-59,60c4484,5429,4724,5189,4898,4978v98,-117,250,-290,125,-417c4849,4385,4517,4540,4435,4695xm2215,19529v-93,-169,-376,-303,-593,-398c1377,19025,1099,18958,811,18926v-234,-25,-539,7,-806,-14l5,19871v381,142,860,209,1290,156c1671,19984,2182,19794,2215,19529xm103,20027c71,20016,38,20005,,19995r,1284l125,21374v310,-99,517,-307,680,-504c707,20630,735,20365,898,20140v-267,-4,-544,-43,-795,-113xe" fillcolor="#f5a5b8 [3209]" stroked="f" strokeweight="1pt">
                <v:stroke miterlimit="4" joinstyle="miter"/>
                <v:path arrowok="t" o:extrusionok="f" o:connecttype="custom" o:connectlocs="2520316,3870123;2520316,3870123;2520316,3870123;2520316,3870123" o:connectangles="0,90,180,270"/>
              </v:shape>
              <v:shape id="Shape" o:spid="_x0000_s1077" style="position:absolute;width:50596;height:7776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" path="m10486,21311v21,,21,-18,,-21c10442,21286,10399,21283,10355,21279v-27,-4,-32,25,-5,25c10399,21307,10442,21307,10486,21311xm1751,13571v157,-452,-32,-949,-499,-1298c1702,12209,2174,12146,2608,12238v141,28,271,74,412,98c3280,12386,3562,12375,3833,12365v450,-18,916,-43,1323,-177c5563,12054,5888,11779,5845,11486v-17,-106,-82,-204,-141,-303c5454,10788,5145,10354,4538,10188v65,-289,-141,-586,-445,-801c3790,9172,3389,9024,2998,8879,2597,8735,2120,8593,1702,8713,1551,8431,1204,8209,786,8071v76,11,152,22,233,29c1507,8149,2022,8096,2499,8181v60,10,98,-46,44,-67c2537,8114,2537,8110,2532,8110v,-3,-5,-10,-11,-14c2212,7835,1876,7595,1486,7401v211,39,433,39,699,21c2630,7387,2977,7278,3383,7168v16,-3,27,-17,22,-28c3405,7129,3399,7119,3383,7112,3031,6974,2575,6964,2180,6988v-6,,-17,,-22,c2434,6907,2673,6791,2879,6646v5,4,11,4,22,7c3383,6752,3980,6703,4430,6554v569,-190,802,-624,1490,-673c5937,5881,5948,5870,5948,5859v10,-14,5,-28,-17,-38c5454,5630,4782,5718,4294,5842v-320,81,-613,197,-862,346c3681,5969,3909,5732,3974,5471v,,6,,6,-3c3980,5468,3980,5468,3980,5468v5,,10,3,16,3c4327,5517,4554,5440,4760,5270v195,-158,472,-412,450,-631c5194,4494,5020,4360,4787,4388v-92,-109,-298,-130,-471,-98c4223,4191,4072,4127,3855,4138v-168,11,-293,49,-380,109c3313,4163,3096,4212,2949,4307v-21,-3,-43,-7,-70,-10c2602,4265,2472,4413,2483,4572v22,349,450,977,1122,854c3622,5440,3643,5450,3660,5461v-87,201,-288,360,-445,540c3052,6184,2895,6364,2667,6519v-65,42,-130,81,-200,120c2689,6417,2705,6099,2667,5852v-59,-409,-444,-624,-905,-878c1751,4967,1735,4967,1724,4967v-27,,-54,14,-43,35c1849,5369,1572,5715,1594,6082v16,275,239,511,531,705c1713,6935,1252,7020,797,7126v-5,,-5,3,-11,3c786,7129,786,7129,786,7129,548,7059,298,6999,43,6953r,109c298,7112,542,7172,781,7246v336,106,650,236,921,398c1919,7775,2109,7920,2310,8057v-326,-53,-700,-10,-1030,-28c857,8008,434,7951,43,7849r,81c65,7934,81,7941,103,7944v-22,,-38,-3,-60,-3l43,8036v98,-7,196,-11,299,c586,8064,802,8163,1003,8251v239,106,423,215,499,402c1648,8999,1523,9320,1334,9641v-54,-17,-109,-32,-157,-42c1193,9571,1204,9532,1214,9507v17,-39,38,-78,49,-120c1269,9377,1242,9373,1236,9384v-11,31,-32,63,-54,91c1160,9507,1144,9556,1111,9588v,,,,,c1079,9581,1041,9574,1008,9571v98,-131,190,-261,282,-395c1296,9165,1274,9154,1263,9165v-114,130,-227,261,-330,395c922,9560,916,9560,905,9556v-5,-10,-5,-17,-10,-28c1008,9366,1101,9200,1171,9027v6,-10,-22,-14,-27,-3c1068,9176,970,9324,862,9465v-5,-7,-11,-14,-16,-21c922,9278,998,9112,1073,8946v6,-14,-21,-17,-27,-3c954,9087,873,9235,802,9384v-16,-22,-32,-39,-54,-57c797,9179,857,9034,943,8890v6,-7,-10,-11,-16,-4c830,9010,748,9144,694,9281v-16,-14,-33,-24,-49,-38c667,9094,716,8946,802,8802v6,-11,-21,-18,-27,-7c683,8925,618,9063,586,9200v-22,-14,-38,-24,-60,-35c553,9013,586,8865,689,8724v10,-11,-17,-21,-28,-11c548,8844,493,8985,466,9133v-16,-7,-27,-14,-43,-21c455,8964,493,8819,558,8675v6,-7,-10,-7,-16,-4c461,8805,396,8943,352,9084v-21,-11,-48,-21,-75,-28c298,8900,347,8745,439,8600v6,-10,-22,-17,-27,-7c314,8735,244,8883,211,9034v-21,-7,-48,-14,-75,-21c146,8862,174,8713,239,8562v5,-11,-22,-18,-28,-4c136,8696,81,8844,65,8992v-11,-3,-16,-3,-27,-7l38,9574v108,71,206,152,282,229c504,9987,483,10170,298,10347v-5,3,-5,7,-11,10c228,10340,168,10322,108,10304v,-3,6,-3,6,-7c125,10209,146,10124,179,10036v5,-10,-22,-17,-27,-3c114,10117,81,10206,60,10290v-6,,-11,-3,-17,-3l43,10368v277,74,532,169,781,286c1003,10735,1090,10830,1177,10957v135,201,27,416,-255,547c911,11500,905,11500,895,11497v-65,-14,-158,3,-217,-14c672,11479,667,11479,661,11476v,,,,6,-4c678,11483,699,11486,721,11476v103,-60,201,-127,277,-202c1008,11264,981,11250,970,11260v-86,67,-178,127,-287,177c683,11433,683,11426,683,11423v103,-92,212,-184,309,-276c1008,11133,976,11119,960,11130v-103,67,-201,144,-288,226c667,11334,661,11310,651,11289v76,-89,162,-173,254,-254c922,11020,889,11003,873,11017v-92,71,-174,141,-249,219c607,11211,591,11190,569,11169v65,-78,136,-149,223,-216c813,10939,781,10915,759,10932v-81,64,-163,127,-228,198c515,11116,499,11105,483,11091v48,-81,108,-159,178,-236c672,10841,640,10826,629,10841v-71,70,-136,141,-190,218c423,11049,407,11042,390,11031v49,-95,114,-183,196,-268c596,10749,564,10735,553,10749v-81,81,-152,166,-211,254c325,10996,309,10989,287,10978v49,-95,98,-194,136,-293c428,10671,396,10664,390,10675v-65,88,-113,183,-168,278c211,10950,201,10946,184,10943v44,-109,82,-219,120,-332c309,10597,277,10590,271,10604v-54,103,-108,212,-152,318c98,10918,81,10911,60,10908r,405c179,11289,331,11253,369,11310v32,60,-22,120,43,180c461,11536,537,11550,613,11560v59,11,124,7,179,14c927,11592,889,11631,884,11715v-6,36,49,46,86,39c1122,11765,1280,11761,1437,11775v108,11,217,29,320,46c1681,11839,1610,11860,1540,11888v-44,18,-27,53,5,64c1551,11955,1551,11959,1561,11962v152,53,288,99,418,166c1572,12192,1063,12202,667,12153v-233,-28,-428,-95,-607,-177l60,12509v81,180,244,353,444,491c819,13246,1290,13409,1751,13571xm1795,7355v-60,-21,-120,-42,-179,-67c1648,7288,1686,7285,1719,7285v59,10,119,21,179,31c1957,7327,2017,7341,2082,7352v-92,3,-190,7,-287,3xm3204,7154v-76,14,-152,39,-233,60c2781,7267,2581,7302,2375,7323v-49,8,-98,11,-147,15c2125,7316,2017,7292,1914,7267v32,-4,59,-4,92,-7c2185,7263,2364,7274,2543,7278v16,,21,-18,5,-18c2461,7253,2369,7242,2283,7235v146,-14,287,-31,428,-46c2727,7186,2727,7168,2705,7168v-151,7,-303,7,-460,7c2364,7151,2478,7119,2592,7087v206,11,412,35,612,67xm2174,7080v103,-3,206,-3,304,c2326,7105,2174,7140,2022,7172v-76,,-157,,-233,c1919,7144,2044,7112,2174,7080xm5698,5852v-374,29,-667,265,-916,431c4327,6583,3714,6660,3096,6604v103,-28,200,-60,298,-99c3665,6484,3936,6466,4207,6452v16,,16,-18,,-18c3980,6438,3757,6442,3530,6452v37,-14,70,-32,108,-46c3931,6353,4218,6311,4527,6293v22,,22,-21,,-21c4310,6272,4083,6283,3866,6311v38,-14,76,-32,114,-46c4267,6202,4554,6145,4858,6121v16,,11,-22,-6,-22c4657,6110,4462,6124,4267,6152v190,-67,379,-130,585,-176c4874,5972,4863,5951,4842,5955v-190,31,-369,77,-543,130c4419,6032,4538,5976,4657,5919v11,-3,,-14,-11,-10c4381,6008,4115,6113,3855,6219v,,,,-6,4c3844,6223,3844,6223,3839,6223v124,-67,238,-141,352,-212c4202,6004,4186,5994,4175,6001v-255,134,-526,254,-786,377c3399,6371,3410,6364,3421,6357v76,-53,157,-113,212,-177c4240,5902,4966,5740,5698,5852xm3459,6269v-27,21,-54,38,-87,56c3280,6385,3177,6434,3085,6491v,,,,-5,c3199,6413,3329,6339,3459,6269xm4625,4413v5,4,11,7,21,14c4641,4431,4630,4434,4625,4438v-6,-7,,-18,,-25xm4505,4367v33,4,55,14,76,21c4581,4413,4576,4434,4570,4455v,,-5,4,-5,4c4560,4459,4560,4459,4554,4455v-21,-3,-43,-3,-65,-7c4495,4424,4500,4395,4505,4367xm4413,4364v22,,44,,60,c4467,4392,4462,4420,4457,4445v-17,-4,-33,-7,-49,-11c4408,4413,4413,4388,4413,4364xm4381,4364v,17,-6,35,-6,56c4364,4403,4359,4385,4348,4367v11,-3,22,-3,33,-3xm4343,5034v38,-56,87,-106,130,-159c4478,4868,4462,4858,4451,4865v-27,24,-54,49,-76,74c4392,4886,4408,4833,4419,4784v5,-25,11,-53,11,-82c4511,4547,4842,4392,5015,4568v125,127,-27,304,-125,417c4711,5196,4478,5436,4077,5408v22,-18,38,-35,60,-60c4153,5330,4164,5316,4180,5299v136,-96,244,-223,320,-336c4505,4953,4484,4942,4473,4953v-60,60,-119,116,-184,173c4305,5098,4316,5069,4332,5041v5,,11,-3,11,-7xm3367,4325v-11,11,-22,25,-33,39c3329,4343,3318,4325,3307,4304v22,3,38,10,60,21xm3199,4293v21,-3,43,-3,65,c3280,4321,3296,4353,3302,4385v,,,3,,3c3296,4388,3291,4388,3286,4392v-22,7,-44,11,-66,14c3204,4371,3183,4336,3155,4304v17,-7,28,-11,44,-11xm3139,4304v22,32,44,67,54,99c3177,4403,3161,4403,3145,4403v-6,-4,-11,-8,-22,-11c3112,4367,3107,4343,3090,4318v22,-4,33,-11,49,-14xm3063,4332v6,11,6,25,11,35c3058,4360,3042,4353,3025,4346v11,-7,27,-10,38,-14xm2640,4791v-27,-67,-54,-142,-59,-209c2575,4441,2803,4360,3004,4441v130,53,146,145,227,216c3231,4702,3231,4745,3242,4791v-22,-22,-43,-46,-70,-67c3161,4713,3134,4724,3145,4734v38,39,70,81,108,120c3258,4872,3264,4893,3269,4918v-59,-50,-114,-103,-157,-163c3107,4748,3090,4752,3090,4762v55,85,120,163,201,237c3302,5038,3318,5080,3340,5126v-114,-92,-217,-191,-288,-304c3047,4815,3025,4815,3031,4826v81,166,227,310,390,444c3437,5299,3459,5327,3481,5351v-461,57,-738,-313,-841,-560xm3567,5302v,-7,,-14,-10,-21c3551,5277,3551,5277,3546,5274,3427,5108,3383,4879,3367,4784v-16,-92,-38,-216,5,-304c3437,4339,3719,4201,3952,4240v429,74,364,452,299,663c4196,5080,4061,5461,3708,5422v-48,-25,-97,-71,-141,-120xm2272,6667v21,-63,38,-130,43,-197c2348,6410,2391,6353,2445,6297v11,-14,49,-42,76,-71c2489,6382,2407,6533,2272,6667xm1833,6420v-158,-204,-136,-416,-82,-635c1811,5556,1887,5327,1800,5101v320,201,640,377,710,684c2537,5905,2548,6029,2532,6145v-60,32,-141,124,-157,141c2358,6300,2342,6318,2331,6336v,-29,,-57,,-85c2364,6149,2418,6050,2494,5955v11,-14,-16,-25,-33,-11c2407,6004,2358,6064,2320,6128v-5,-50,-10,-96,-21,-145c2337,5888,2380,5796,2445,5708v6,-11,-16,-21,-22,-11c2369,5764,2320,5831,2283,5902v-38,-145,-103,-282,-196,-420c2082,5471,2049,5478,2055,5489v65,138,108,275,130,409c2180,5891,2180,5888,2174,5881v-60,-81,-141,-159,-233,-226c1930,5648,1908,5655,1919,5665v82,75,158,156,206,244c2158,5969,2174,6032,2201,6092v,4,,7,-5,14c2196,6113,2196,6117,2201,6121v,3,,7,,7c2125,6011,2022,5902,1892,5803v-16,-11,-38,4,-22,14c2033,5951,2136,6106,2190,6272v-5,35,-10,74,-16,110c2120,6223,2011,6071,1870,5937v-10,-10,-32,,-21,7c2033,6135,2109,6346,2125,6569v,,,,,c2114,6600,2104,6632,2087,6664v-86,-67,-184,-152,-254,-244xm2868,6438v228,-190,412,-406,613,-610c3562,5747,3649,5662,3687,5567v,,,,,c3692,5574,3692,5581,3698,5588v5,10,10,21,16,32c3719,5630,3725,5641,3730,5651v6,7,6,14,11,22c3741,5676,3741,5676,3741,5676v,,,,,4c3741,5680,3741,5680,3741,5680v,3,5,10,11,14c3584,5934,3329,6142,3090,6364v-330,303,-721,529,-1257,663c1757,7034,1686,7045,1610,7055v-32,,-65,-3,-97,-3c2033,6918,2527,6724,2868,6438xm1990,7087v-136,28,-277,57,-412,88c1502,7179,1420,7179,1345,7186v206,-49,422,-85,645,-99xm1486,7292v54,17,108,39,162,56c1529,7338,1410,7320,1290,7292v65,,130,,196,xm1610,11931v,,,,,c1616,11931,1616,11931,1616,11931v,,-6,,-6,xm4186,12216v-152,43,-331,53,-488,60c3416,12287,3085,12273,2825,12181v32,-7,65,-18,103,-25c2949,12160,2977,12163,3004,12167v130,35,282,53,423,63c3443,12230,3448,12213,3432,12209v-65,-10,-125,-21,-184,-35c3302,12171,3356,12167,3405,12156v168,22,331,53,504,32c3925,12185,3925,12167,3904,12167v-131,7,-255,-18,-380,-39c3551,12121,3573,12114,3595,12103v70,8,135,18,206,18c3925,12125,4045,12118,4169,12111v22,,22,-22,,-22c4050,12093,3925,12089,3801,12082v-44,-3,-93,-10,-136,-17c3681,12054,3698,12044,3708,12029v174,-7,347,-35,510,-67c4234,11959,4229,11945,4213,11945v-158,21,-309,28,-461,31c3757,11966,3763,11955,3768,11945v195,-14,385,-57,559,-103c4348,11839,4337,11818,4316,11821v-179,39,-358,57,-543,71c3773,11888,3773,11885,3773,11881v190,-32,375,-81,548,-141c4332,11737,4327,11726,4310,11726v-179,46,-363,78,-547,102c3763,11825,3763,11821,3757,11821v152,-46,298,-102,434,-162c4207,11652,4191,11638,4175,11641v-147,43,-293,85,-439,131c3730,11758,3719,11747,3708,11733v131,-56,261,-109,396,-155c4120,11574,4104,11560,4093,11564v-141,42,-282,84,-417,134c3665,11687,3654,11677,3638,11666v119,-63,249,-120,390,-169c4045,11490,4028,11472,4012,11479v-141,49,-287,95,-417,155c3584,11624,3567,11617,3551,11610v103,-57,206,-110,320,-159c3887,11444,3871,11430,3855,11437v-125,42,-244,91,-353,148c3481,11574,3459,11564,3437,11557v76,-50,158,-99,239,-141c3687,11409,3670,11394,3660,11401v-93,43,-185,92,-271,138c3367,11532,3345,11525,3323,11518v38,-32,82,-60,125,-88c3464,11423,3443,11405,3426,11412v-48,25,-97,49,-140,78c3264,11465,3242,11440,3220,11419v-10,-7,-16,-18,-27,-25c3530,11320,3893,11253,4180,11419v114,64,228,124,304,208c4592,11747,4554,11821,4473,11934v-71,127,-92,226,-287,282xm3356,10826v-76,57,-157,113,-233,173c3107,11010,3096,11020,3080,11031v-17,-7,-33,-18,-49,-25c3031,11006,3031,11006,3025,11006v87,-77,168,-151,255,-229c3291,10766,3264,10752,3253,10763v-92,74,-179,148,-271,222c2960,10975,2944,10968,2922,10961v65,-78,141,-152,212,-230c3145,10717,3117,10707,3101,10721v-81,70,-157,144,-233,218c2852,10932,2836,10929,2819,10922v54,-78,98,-159,152,-237c2982,10671,2955,10661,2944,10675v-65,70,-136,148,-184,226c2743,10893,2727,10890,2711,10886v38,-67,76,-134,119,-197c2841,10678,2808,10664,2803,10678v-43,64,-92,131,-141,194c2630,10862,2597,10855,2564,10848v11,-43,28,-85,38,-127c2640,10668,2667,10615,2673,10562v168,-18,336,-35,499,10c3323,10615,3378,10707,3502,10763v109,49,244,63,342,120c3996,10978,4017,11116,3990,11243v-16,,-32,-4,-48,-4c3844,11236,3746,11239,3643,11246v55,-35,114,-74,168,-109c3828,11126,3806,11112,3790,11123v-76,46,-157,92,-239,134c3492,11264,3427,11274,3367,11285v,,,-3,,-3c3486,11218,3600,11155,3719,11091v22,-11,-5,-32,-27,-21c3578,11126,3464,11179,3351,11232v-6,-14,-17,-28,-27,-39c3437,11137,3546,11073,3649,11010v21,-14,-11,-32,-33,-21c3508,11045,3394,11098,3280,11151v-22,-18,-49,-35,-76,-53c3231,11080,3258,11063,3286,11042v65,-43,130,-89,200,-131c3502,10901,3475,10883,3459,10893v-76,46,-152,92,-233,138c3204,11042,3183,11056,3155,11070v-16,-7,-27,-14,-43,-21c3117,11045,3128,11038,3128,11038v27,-21,55,-42,82,-63c3264,10932,3318,10886,3372,10844v22,-14,,-28,-16,-18xm4592,10318v212,75,396,205,548,321c5313,10770,5330,10886,5405,11042v55,109,168,169,261,264c5845,11493,5666,11687,5514,11857v-130,144,-298,261,-553,310c4820,12195,4679,12202,4538,12206v16,-25,32,-64,38,-67c4576,12135,4581,12135,4581,12132v125,3,250,-4,369,-14c4972,12114,4972,12093,4950,12093v-108,3,-217,,-325,-4c4657,12068,4679,12061,4711,12047v120,4,239,,358,-7c5091,12040,5091,12019,5069,12019v-97,,-195,-4,-298,-7c4777,12005,4787,12001,4793,11994v119,4,238,-3,352,-14c5156,11980,5156,11966,5140,11966v-103,,-206,-4,-309,-11c4836,11948,4842,11941,4847,11934v146,,287,-10,428,-28c5292,11902,5286,11885,5270,11888v-130,7,-260,11,-390,7c4885,11888,4890,11878,4896,11867v5,-7,5,-10,11,-18c5058,11846,5205,11828,5351,11804v22,-4,11,-25,-11,-22c5199,11800,5064,11804,4923,11804v,-7,5,-18,5,-25c5080,11768,5232,11744,5378,11722v22,-3,11,-24,-11,-21c5227,11715,5080,11722,4939,11733v,-18,,-39,,-56c5096,11655,5243,11617,5384,11571v11,-4,5,-21,-11,-18c5227,11588,5080,11613,4934,11631v,-14,-6,-25,-6,-39c5091,11553,5237,11500,5389,11440v16,-7,,-21,-16,-17c5227,11476,5075,11514,4917,11546v-5,-21,-16,-46,-27,-67c5026,11447,5161,11416,5292,11377v21,-7,5,-28,-17,-21c5140,11384,5004,11412,4863,11437v-5,-14,-16,-28,-21,-39c5004,11359,5167,11310,5313,11253v17,-7,,-21,-16,-17c5134,11282,4977,11320,4814,11356v,,,-4,-5,-7c4798,11338,4793,11324,4782,11313v152,-56,298,-109,445,-169c5237,11137,5227,11126,5216,11130v-152,49,-309,99,-461,144c4744,11260,4733,11246,4717,11229v157,-71,314,-138,482,-201c5216,11020,5199,11006,5183,11013v-173,50,-341,113,-499,184c4668,11176,4646,11158,4625,11137v152,-71,303,-138,466,-194c5107,10936,5091,10922,5075,10929v-168,53,-331,113,-488,180c4570,11091,4549,11077,4533,11059v48,-24,97,-49,146,-70c4771,10946,4863,10890,4972,10869v16,-4,11,-18,-6,-14c4863,10872,4782,10911,4695,10950v-65,28,-130,56,-195,85c4478,11017,4451,10999,4424,10982v146,-89,309,-163,493,-223c4939,10752,4917,10735,4901,10738v-190,57,-363,127,-520,215c4364,10943,4348,10932,4327,10922v146,-106,309,-201,487,-286c4831,10629,4814,10611,4798,10618v-190,81,-368,173,-526,279c4245,10883,4218,10872,4191,10862v54,-46,114,-88,173,-131c4462,10664,4576,10587,4711,10555v22,-4,11,-25,-10,-21c4576,10551,4478,10615,4386,10668v-92,53,-179,109,-260,169c4093,10826,4061,10816,4028,10805v141,-120,288,-229,472,-321c4516,10477,4500,10456,4484,10467v-195,91,-380,197,-521,321c3942,10781,3914,10774,3887,10766v98,-109,206,-211,358,-296c4261,10463,4240,10442,4224,10453v-163,81,-293,186,-402,296c3795,10742,3763,10731,3736,10724v97,-99,195,-194,314,-282c4066,10431,4039,10417,4028,10428v-124,88,-254,180,-358,282c3649,10703,3627,10696,3600,10689v92,-99,168,-194,309,-275c3920,10407,3904,10393,3893,10400v-147,63,-266,169,-353,271c3535,10671,3535,10668,3530,10668v-33,-18,-66,-39,-98,-60c3497,10541,3573,10484,3660,10431v16,-7,-6,-24,-22,-17c3540,10463,3459,10516,3389,10580v-60,-39,-120,-71,-201,-92c3172,10484,3155,10481,3139,10477v483,-144,960,-328,1453,-159xm1795,8957v-38,63,-71,130,-103,197c1719,9038,1719,8918,1692,8802v341,-71,634,-36,943,95c2884,9003,3123,9087,3389,9168v287,85,525,187,688,371c4245,9726,4397,9952,4392,10170v-125,-17,-255,-17,-385,-7c4055,10135,4099,10107,4142,10075v11,-7,-5,-21,-22,-14c4050,10100,3969,10139,3893,10174v-136,17,-271,49,-401,92c3492,10266,3492,10266,3492,10266v211,-85,401,-191,585,-297c4088,9962,4072,9952,4061,9955v-190,92,-396,169,-591,258c3459,10191,3443,10174,3427,10153v195,-85,379,-177,547,-283c3985,9863,3969,9846,3952,9853v-184,88,-374,176,-563,257c3372,10096,3356,10079,3340,10064v162,-81,314,-172,461,-264c3811,9793,3795,9775,3779,9782v-163,81,-325,163,-488,244c3280,10015,3264,10005,3253,9997v152,-91,287,-197,417,-299c3681,9687,3665,9676,3649,9683v-147,92,-304,184,-450,276c3183,9948,3166,9937,3150,9927v119,-92,228,-184,336,-279c3497,9638,3470,9627,3459,9634v-119,88,-239,176,-358,265c3085,9888,3069,9881,3052,9870v109,-105,223,-211,342,-310c3405,9549,3383,9535,3372,9546v-124,95,-255,194,-368,300c2977,9832,2949,9818,2922,9803v98,-105,201,-215,298,-321c3231,9472,3210,9465,3199,9472v-114,99,-228,201,-331,303c2841,9761,2814,9747,2787,9736v97,-109,195,-222,293,-331c3090,9394,3063,9384,3052,9394v-103,106,-211,212,-314,318c2733,9708,2727,9708,2727,9705v-27,-11,-54,-22,-76,-32c2738,9539,2830,9412,2944,9285v11,-11,-16,-21,-27,-11c2798,9394,2689,9518,2597,9648v-33,-10,-65,-24,-98,-35c2581,9479,2667,9348,2781,9221v11,-10,-11,-17,-21,-10c2630,9324,2510,9454,2429,9588v-22,-7,-43,-10,-65,-17c2413,9430,2489,9292,2597,9161v11,-10,-16,-17,-22,-10c2456,9274,2358,9408,2299,9549v-33,-7,-60,-14,-92,-21c2250,9394,2315,9264,2402,9137v11,-14,-22,-25,-33,-11c2277,9250,2196,9380,2142,9514v-33,-7,-60,-10,-93,-17c2082,9355,2125,9218,2207,9080v5,-7,-17,-14,-22,-7c2098,9204,2022,9341,1979,9482v-27,-3,-60,-10,-87,-14c1925,9334,1963,9200,2017,9066v5,-10,-22,-17,-27,-3c1914,9190,1854,9324,1822,9458v-49,-7,-98,-14,-147,-18c1713,9278,1762,9116,1838,8953v-11,-3,-38,-7,-43,4xm1193,10382v32,-134,87,-265,168,-392c1372,9976,1339,9962,1328,9976v-92,124,-157,251,-200,385c1111,10357,1095,10350,1084,10347v38,-127,82,-247,152,-371c1242,9966,1214,9959,1209,9969v-81,113,-152,237,-190,360c992,10322,965,10315,938,10311v27,-105,65,-204,125,-310c1068,9990,1046,9983,1036,9994v-76,95,-131,197,-163,303c851,10294,835,10290,813,10287v22,-120,60,-237,114,-353c933,9920,900,9916,895,9927v-65,113,-120,233,-147,353c721,10276,694,10276,667,10273v16,-124,38,-254,125,-364c797,9899,781,9892,770,9902v-103,103,-141,240,-163,371c596,10273,591,10273,580,10273v22,-134,43,-265,71,-399c651,9863,623,9860,623,9870v-21,53,-37,103,-54,156c542,9913,466,9807,352,9708v266,-39,478,-70,754,-10c1415,9761,1686,9885,1930,10019v195,105,418,215,537,359c2657,10604,2358,10802,2142,10961v-82,-8,-163,-4,-239,3c1903,10964,1903,10964,1903,10964v,,,-3,,-3c2049,10904,2180,10826,2288,10745v11,-10,-5,-21,-22,-14c2147,10798,2022,10851,1892,10904v-5,-18,-11,-32,-16,-49c2039,10774,2185,10675,2326,10580v16,-11,-11,-29,-27,-18c2152,10647,2001,10724,1849,10802v-6,-11,-16,-21,-22,-32c1990,10675,2131,10565,2245,10442v5,-4,-6,-11,-11,-7c2104,10541,1957,10639,1795,10728v-17,-14,-28,-32,-44,-46c1914,10565,2060,10442,2190,10311v11,-10,-16,-21,-27,-10c2022,10421,1870,10537,1702,10643v-10,-7,-16,-14,-27,-25c1827,10498,1957,10368,2077,10237v10,-10,-17,-21,-28,-10c1919,10350,1773,10467,1627,10583v-17,-11,-38,-25,-55,-35c1702,10428,1822,10308,1946,10188v11,-11,-16,-25,-27,-14c1784,10287,1648,10400,1518,10516v-16,-7,-32,-18,-43,-25c1567,10368,1675,10248,1795,10135v10,-11,-17,-21,-28,-11c1643,10234,1529,10347,1426,10467v-11,-7,-27,-14,-38,-18c1486,10329,1583,10209,1654,10082v5,-7,-17,-14,-22,-7c1529,10188,1437,10308,1334,10424v-17,-7,-27,-10,-44,-17c1372,10280,1448,10153,1523,10026v6,-11,-21,-21,-32,-11c1404,10139,1317,10259,1231,10382v-22,7,-27,3,-38,xm1925,11588v-11,-10,-22,-17,-33,-24c1887,11560,1881,11557,1870,11553v103,-99,196,-197,310,-293c2190,11250,2163,11239,2152,11246v-119,85,-238,177,-341,272c1784,11504,1751,11490,1724,11479v81,-95,174,-183,282,-261c2022,11207,2001,11193,1984,11204v-119,78,-227,162,-320,254c1637,11451,1610,11440,1583,11437v49,-67,98,-138,152,-205c1746,11222,1719,11211,1708,11222v-65,67,-130,134,-185,201c1496,11419,1469,11412,1437,11409v21,-43,43,-82,81,-117c1529,11278,1502,11267,1486,11278v-44,39,-76,81,-103,127c1334,11401,1285,11401,1242,11405v38,-42,75,-85,97,-131c1599,11133,1854,11020,2212,11077v282,42,624,169,835,303c3155,11451,3264,11543,3291,11645v43,159,-119,243,-304,317c2863,12012,2716,12068,2575,12096v-146,29,-298,22,-444,18c2131,12111,2136,12111,2136,12111v,-4,6,-8,6,-11c2434,12086,2711,12019,2955,11906v11,-7,,-18,-11,-14c2733,11969,2505,12015,2266,12033v250,-53,472,-141,667,-258c2949,11765,2928,11747,2911,11758v-222,109,-471,180,-737,226c2174,11976,2174,11973,2174,11966v239,-64,439,-152,640,-265c2830,11694,2808,11677,2792,11684v-119,49,-228,109,-358,148c2348,11860,2255,11878,2163,11902v,-3,,-7,-5,-10c2358,11825,2527,11730,2678,11620v17,-10,-5,-25,-21,-14c2499,11701,2326,11768,2136,11832v,-4,-5,-11,-5,-14c2320,11726,2478,11617,2613,11490v11,-11,-16,-25,-27,-14c2440,11585,2277,11680,2093,11761v-6,-10,-11,-17,-22,-28c2250,11645,2396,11532,2510,11412v11,-11,-16,-21,-27,-11c2353,11514,2196,11603,2028,11680v-17,-14,-27,-28,-44,-42c2109,11543,2234,11444,2358,11345v17,-11,-10,-25,-21,-14c2185,11409,2055,11497,1925,11588xm76,12107v92,35,190,67,293,92c374,12223,385,12273,385,12269v5,25,5,50,5,74c396,12393,396,12442,396,12492v,10,27,10,27,c428,12410,450,12329,445,12248v,-3,,-10,,-14c461,12245,477,12255,488,12266v60,99,92,204,87,314c575,12590,596,12590,596,12580v11,-81,11,-163,-5,-240c607,12354,623,12368,645,12382v71,134,141,265,163,406c808,12798,835,12798,835,12788v-5,-106,-33,-208,-71,-307c802,12513,835,12541,867,12573v71,137,131,275,163,423c1030,13003,1052,13003,1052,12992v-11,-98,-27,-201,-60,-296c1003,12710,1019,12721,1030,12735v65,123,130,247,174,374c1209,13119,1236,13119,1236,13105v-11,-70,-32,-141,-54,-208c1269,12992,1350,13095,1431,13194v6,10,33,3,27,-8c1388,13070,1317,12947,1231,12830v81,43,162,85,244,124c1486,12961,1502,12947,1491,12940v-125,-67,-233,-142,-342,-219c1133,12700,1117,12678,1095,12657v92,46,190,89,282,131c1388,12795,1404,12781,1393,12774v-141,-74,-271,-155,-406,-233c954,12509,927,12481,895,12449v119,53,244,99,363,148c1274,12604,1285,12587,1274,12583v-228,-99,-434,-218,-645,-328c645,12259,661,12259,683,12259v168,56,336,109,504,166c1209,12432,1225,12414,1204,12407v-120,-42,-234,-88,-353,-131c933,12280,1008,12283,1090,12283v363,314,737,812,580,1214c1523,13423,1372,13352,1209,13289v-222,-85,-455,-159,-629,-289c277,12753,54,12421,76,12107xm1979,19702v38,-18,-6,-49,-43,-35c1605,19804,1117,19826,732,19804v-249,-14,-499,-28,-716,-91l16,19787v212,84,456,137,700,155c1209,19981,1589,19893,1979,19702xm10692,21519v-169,-32,-342,-60,-515,-85c10139,21427,10117,21469,10160,21473v174,25,353,42,526,56c10697,21533,10702,21522,10692,21519xm7433,16174v-547,-52,-1046,43,-1556,156c5883,16323,5893,16312,5899,16305v32,-39,-16,-78,-82,-64c5628,16284,5454,16337,5302,16414v38,-42,71,-84,98,-130c5422,16256,5367,16224,5324,16238v233,-191,396,-409,472,-653c5801,15561,5758,15543,5725,15554v-38,10,-70,24,-108,38c5812,15300,6105,15102,6490,14890v38,-3,49,-46,5,-53c6002,14742,5584,14880,5118,14954v43,-32,-11,-85,-70,-78c4673,14908,4364,15035,4072,15176v,-7,5,-10,5,-18c4126,15113,4034,15063,3969,15095v-255,130,-499,272,-738,416c3231,15508,3226,15501,3226,15497v11,-46,-76,-63,-119,-42c2901,15550,2749,15663,2640,15804v-119,-92,-276,-159,-477,-183c1898,15585,1637,15652,1437,15765v-168,92,-304,215,-504,282c797,16093,542,16069,396,16051v-130,-14,-250,-42,-374,-64l22,16079v108,14,336,46,395,99c342,16199,277,16231,211,16266v-54,-35,-119,-70,-189,-85l22,16231v21,10,43,21,65,32c108,16273,130,16287,152,16298v-22,14,-44,28,-65,42c65,16326,43,16316,27,16305r,60c33,16368,38,16368,43,16372v-5,4,-10,7,-16,11l27,16619v43,-28,87,-53,130,-81c336,16435,526,16340,721,16256v43,-18,87,-36,130,-46c922,16192,987,16181,1052,16185v16,,27,4,43,4c1209,16203,1301,16259,1355,16365v22,42,33,85,38,130c1399,16524,1399,16555,1399,16584v,45,-11,88,-22,134c1312,16718,1252,16718,1187,16721v11,-63,27,-123,55,-183c1247,16524,1220,16520,1214,16531v-43,63,-75,127,-97,190c1117,16721,1117,16721,1117,16721v-11,,-16,,-27,c1068,16721,1052,16725,1030,16728v-11,-3,-16,-3,-27,-7c1041,16622,1095,16527,1166,16439v11,-11,-17,-21,-22,-11c1068,16520,998,16612,938,16707v-22,-3,-49,-10,-71,-14c878,16598,911,16503,965,16411v11,-14,-22,-21,-32,-7c867,16492,824,16584,797,16679v-33,-7,-70,-11,-103,-18c699,16566,716,16474,748,16379v6,-14,-27,-25,-38,-7c672,16464,640,16555,613,16651v-33,-4,-71,-7,-103,-11c488,16566,477,16495,493,16421v6,-17,-38,-21,-43,-3c428,16488,423,16562,428,16637v-38,-4,-81,-4,-119,-4c298,16598,293,16559,287,16524v,-18,-48,-18,-48,c239,16559,244,16594,249,16629v-76,,-151,8,-227,18l22,16876v27,-3,48,-7,76,-7c260,16915,407,16993,477,17095v27,35,38,71,38,106c520,17261,488,17317,445,17370v,-3,-6,-7,-6,-10c445,17353,450,17346,445,17339v-55,-89,-93,-173,-114,-265c325,17060,293,17063,293,17078v5,59,21,119,38,176c342,17310,363,17363,390,17416v,4,6,4,6,7c390,17430,385,17434,374,17441v-22,-11,-43,-18,-65,-28c298,17406,282,17399,271,17395v,,,-4,,-4c206,17293,157,17187,119,17081v-5,-14,-32,-11,-32,4c103,17166,130,17247,157,17328v-5,-4,-11,-7,-16,-11c136,17310,136,17300,130,17293v-11,-14,-22,-29,-38,-43c76,17240,60,17229,38,17222v-5,-7,-11,-14,-11,-21l27,17324v6,8,6,11,6,18c33,17346,33,17349,33,17353v,,-6,,-6,l27,17508v6,,6,-4,11,-4c54,17494,65,17487,81,17476v27,28,65,60,98,81c173,17561,168,17564,163,17568v,,-6,3,-6,3c157,17571,152,17571,152,17575v-16,7,-38,14,-60,25c92,17596,92,17593,87,17589v-22,-18,-44,-35,-65,-53l22,17578v11,11,21,22,32,32c54,17614,60,17614,60,17614v-11,3,-27,7,-38,10l22,17723v32,-7,70,-18,103,-28c168,17681,211,17663,249,17645v82,-38,158,-84,223,-134c537,17462,586,17406,623,17353v17,35,33,67,49,102c689,17487,710,17522,732,17554v49,74,108,148,179,215c943,17804,981,17836,1025,17868v27,24,59,46,92,63c1106,17963,1095,17998,1079,18030,927,17899,781,17769,651,17628v-6,-7,-22,-4,-17,3c754,17780,889,17931,1046,18065v-21,18,-48,36,-76,50c824,17977,678,17839,526,17705v-6,-7,-22,,-16,7c651,17854,792,17995,927,18136v-32,17,-65,32,-97,46c694,18037,553,17896,407,17755v-6,-7,-22,,-17,7c515,17910,640,18058,775,18206v-38,14,-76,29,-119,39c537,18108,407,17977,282,17843v-11,-11,-33,-4,-27,7c363,17984,472,18125,586,18263v-33,7,-71,17,-103,21c380,18150,271,18016,163,17882v-11,-11,-33,-4,-27,7c217,18026,314,18164,428,18291v-16,4,-38,7,-54,7c363,18295,347,18291,336,18291v-11,-3,-22,-3,-32,-7c206,18157,114,18030,27,17899v,-3,-5,-3,-11,-3l16,17935v60,113,130,226,206,335c179,18259,136,18252,98,18242v-22,-46,-49,-92,-82,-138l16,18220v,,,4,,4c16,18224,16,18224,16,18224r,116c282,18400,553,18450,813,18520v54,14,103,29,152,46c1041,18591,1117,18619,1187,18647v196,81,402,194,580,321c1876,19046,1973,19127,2055,19208v,,-6,-3,-11,-3c2006,19180,1963,19155,1919,19131v-54,-29,-114,-57,-173,-82c1719,19039,1692,19028,1664,19018v-54,-21,-103,-39,-151,-57c1491,18954,1464,18947,1442,18940v-108,-35,-222,-63,-341,-85c1014,18838,922,18827,830,18820v-33,-3,-60,-3,-93,-7c607,18806,477,18813,347,18824v-65,3,-130,7,-195,10c103,18834,49,18834,,18834r,283c5,19117,5,19120,11,19120v38,92,76,183,114,275c130,19409,157,19406,157,19392v-16,-85,-43,-170,-59,-251c119,19145,141,19152,163,19155v70,113,135,230,217,342c385,19508,412,19501,407,19494v-44,-109,-93,-215,-141,-321c287,19176,309,19176,331,19180v70,131,162,258,265,377c607,19572,640,19561,629,19547v-81,-120,-141,-240,-195,-363c477,19184,520,19187,558,19184v76,123,158,243,255,359c824,19557,857,19547,846,19533v-76,-117,-147,-233,-206,-357c683,19173,721,19169,759,19166v76,123,163,243,249,360c1019,19540,1046,19529,1041,19515v-71,-120,-141,-240,-201,-363c873,19148,900,19141,933,19134v70,120,151,244,281,339c1220,19476,1225,19473,1220,19469v-65,-120,-146,-233,-206,-349c1041,19113,1068,19109,1090,19106v92,116,200,233,341,321c1437,19430,1453,19427,1448,19420v-87,-113,-190,-219,-271,-332c1204,19085,1231,19081,1252,19078v38,35,82,70,114,98c1448,19254,1540,19328,1627,19402v16,14,43,-3,27,-14c1583,19321,1518,19251,1453,19180v-5,-7,-60,-63,-103,-109c1383,19071,1415,19071,1448,19074v124,110,265,212,422,300c1881,19381,1898,19367,1887,19360v-98,-74,-195,-155,-282,-236c1610,19124,1610,19127,1616,19127v43,18,86,35,130,57c1833,19226,1925,19272,2001,19325v27,17,48,35,76,53c2109,19406,2142,19434,2169,19462v16,21,32,39,43,60c2212,19536,2207,19550,2201,19565v,7,-5,14,-11,21c2174,19617,2158,19646,2131,19677v-17,22,-38,39,-65,60c2060,19741,2055,19748,2049,19751v-86,64,-195,120,-314,163c1713,19924,1686,19931,1659,19938v-49,18,-103,32,-152,43c1458,19991,1404,20002,1361,20009v-22,4,-49,7,-71,11c1263,20023,1231,20027,1204,20027v-114,10,-234,10,-353,7c732,20027,618,20016,499,19995,325,19967,152,19921,,19861r,709c33,20542,65,20513,103,20489v16,3,33,3,49,7c103,20545,54,20595,11,20648v-6,3,-6,10,-11,14l,20796v33,-43,65,-85,103,-124c152,20616,211,20566,271,20513v22,4,49,4,71,8c293,20580,244,20640,206,20700v-76,113,-168,247,-157,374c49,21081,65,21081,65,21074v87,-123,141,-254,239,-374c352,20640,401,20584,455,20528v28,,55,,82,c439,20697,369,20877,352,21057v,7,22,10,22,3c461,20880,542,20700,645,20524v33,-3,71,-7,103,-14c737,20630,754,20753,802,20870v-162,197,-368,402,-677,504l255,21473v76,-32,141,-71,206,-113c477,21353,488,21350,504,21342v11,-3,22,-7,33,-10c537,21332,537,21332,537,21332v-87,53,-179,102,-266,155l336,21536v60,-31,114,-63,168,-95c493,21473,483,21501,472,21533v-27,18,-49,35,-76,53l401,21589r380,c781,21586,781,21579,775,21575v17,-31,33,-63,49,-95c835,21515,846,21554,862,21589r98,c938,21508,916,21427,895,21350v10,-25,27,-53,38,-78c965,21381,1014,21487,1063,21589r81,c1095,21459,1063,21325,1025,21194v43,46,92,88,146,127c1198,21409,1231,21501,1263,21589r82,c1328,21526,1312,21462,1290,21399v17,10,38,21,55,32c1383,21452,1426,21473,1469,21491v6,31,17,67,27,98l1572,21589v-5,-21,-5,-42,-11,-60c1621,21551,1681,21572,1746,21586v,,,3,,3l2559,21589v-5,-7,-11,-10,-22,-17c2559,21565,2581,21558,2597,21551v22,14,38,28,60,42l2749,21593v-27,-25,-54,-46,-82,-71c2684,21515,2700,21508,2711,21498v5,7,16,10,22,17c2765,21536,2792,21558,2825,21579v16,10,48,-4,32,-18c2830,21540,2798,21522,2776,21501v-11,-7,-16,-17,-27,-24c2781,21455,2814,21434,2841,21409v54,60,103,120,141,184l3128,21593v-48,-88,-114,-176,-200,-261c2966,21293,3004,21251,3031,21208v211,-289,385,-575,683,-836c3990,20132,4343,19949,4657,19730v239,-165,396,-356,374,-585c5010,18905,4831,18626,4554,18460v-16,-10,-38,-21,-54,-31c4804,18259,4923,17977,4793,17727v-44,-89,-120,-170,-206,-244c4798,17437,4988,17360,5151,17261v43,-28,21,-74,-38,-81c5075,17176,5031,17173,4999,17166v477,-89,916,-230,1290,-445c6327,16700,6300,16658,6246,16661v-49,7,-103,11,-152,18c6495,16502,6913,16365,7352,16231v21,,43,-4,70,-4c7487,16227,7482,16178,7433,16174xm195,17540v-16,-18,-38,-32,-54,-46c125,17480,114,17469,98,17455v,,5,-4,5,-4c108,17444,119,17434,125,17427v5,-7,11,-18,11,-28c146,17409,157,17420,168,17427v22,17,49,35,81,53c255,17483,266,17487,271,17490v-27,14,-54,32,-76,50xm5725,16351v-11,10,-16,25,-27,35c5687,16404,5698,16418,5720,16428v-87,67,-184,127,-277,191c5416,16626,5395,16633,5367,16640v98,-88,196,-180,288,-272c5677,16361,5698,16354,5725,16351xm5611,16379v-130,106,-271,208,-401,314c5189,16697,5167,16700,5140,16707v87,-81,162,-162,227,-250c5449,16428,5530,16404,5611,16379xm5308,16481v-103,96,-206,187,-320,275c4923,16774,4858,16792,4793,16813v146,-88,276,-180,390,-282c5221,16517,5264,16499,5308,16481xm3096,15575v11,14,21,24,38,42c3155,15635,3204,15638,3231,15624v212,-134,434,-261,662,-381c3898,15257,3904,15271,3909,15285v16,29,76,32,108,18c4283,15173,4554,15053,4869,14993v,3,-6,7,-6,10c4847,15039,4890,15074,4945,15067v466,-53,938,-215,1420,-191c5888,15007,5541,15342,5449,15663v-11,32,54,49,87,32c5573,15670,5611,15652,5660,15635v-119,254,-309,483,-596,677c5020,16340,5064,16393,5123,16376v33,-11,66,-18,98,-29c5010,16598,4663,16778,4327,16954v-49,25,-17,74,37,81c4397,17039,4424,17042,4451,17042v-70,43,-152,81,-233,120c4099,17049,4001,16933,3920,16806v,,5,,5,c3942,16802,3969,16795,3969,16781v,-7,-6,-10,-11,-14c3952,16767,3947,16767,3947,16767v-5,,-5,4,-11,4c3931,16774,3920,16774,3904,16774v,-3,-6,-7,-6,-10c3882,16739,3866,16714,3849,16693v49,-11,98,-18,147,-28c4017,16661,4007,16637,3985,16637v-54,7,-108,10,-168,17c3790,16619,3757,16587,3725,16559v135,-28,271,-53,406,-81c4153,16474,4142,16453,4120,16457v-146,21,-298,46,-444,63c3643,16492,3605,16467,3562,16443v244,-32,477,-92,721,-110c4299,16333,4299,16316,4283,16316v-276,-15,-542,56,-819,77c3432,16379,3405,16365,3372,16351v141,-32,282,-67,429,-95c3980,16224,4164,16203,4348,16181v16,-3,16,-17,,-17c3990,16171,3589,16213,3253,16308v-43,-14,-87,-24,-136,-35c3329,16217,3540,16160,3763,16118v254,-49,515,-78,780,-109c4560,16005,4560,15987,4543,15987v-423,8,-889,64,-1295,170c3269,16143,3291,16129,3318,16114v466,-137,954,-236,1453,-306c4793,15804,4787,15786,4766,15786v-429,36,-846,106,-1253,205c3600,15938,3692,15882,3784,15829v125,-36,250,-67,374,-96c4430,15670,4711,15628,4983,15561v16,-4,5,-18,-11,-18c4695,15561,4408,15621,4142,15677v-49,11,-92,21,-141,32c4028,15695,4050,15684,4077,15670v174,-49,347,-109,526,-152c4847,15462,5091,15427,5340,15384v27,-3,22,-28,-5,-24c5080,15370,4831,15409,4592,15458v-27,7,-54,11,-81,18c4847,15338,5194,15229,5573,15134v17,-4,11,-25,-10,-21c5145,15190,4722,15296,4316,15427v21,-25,43,-50,65,-71c4392,15345,4370,15335,4359,15345v-43,36,-92,74,-136,113c4142,15487,4061,15515,3985,15543v22,-28,49,-56,70,-85c4066,15448,4039,15441,4028,15448v-59,42,-114,91,-162,141c3795,15617,3730,15645,3665,15673v43,-56,87,-109,125,-165c3795,15501,3779,15497,3773,15504v-86,67,-157,145,-222,222c3492,15755,3437,15783,3378,15811v43,-81,97,-162,168,-222c3557,15582,3535,15571,3524,15578v-114,74,-195,187,-260,293c3231,15889,3199,15906,3166,15927v38,-77,71,-155,92,-236c3258,15684,3248,15684,3242,15688v-97,95,-157,208,-211,321c3004,16026,2982,16044,2955,16058v16,-42,32,-81,49,-123c3031,15868,3085,15797,3080,15730v,-11,-22,-11,-33,-4c2971,15783,2944,15875,2906,15945v-22,39,-38,81,-60,120c2819,15995,2776,15931,2716,15871v109,-113,233,-208,380,-296xm1361,16136v-11,-4,-16,-11,-27,-14c1280,16090,1225,16069,1166,16058r,l1166,16058v103,-71,211,-152,336,-215c1502,15843,1502,15843,1502,15843v32,-18,65,-32,97,-46c1713,15751,1833,15719,1973,15716v22,,49,,71,c2093,15719,2142,15726,2190,15733v33,8,60,15,93,25c2456,15815,2570,15920,2640,16040v17,29,27,57,38,85c2689,16153,2700,16185,2705,16213v-97,-3,-189,,-287,7c2451,16189,2478,16153,2510,16122v11,-11,-16,-22,-27,-11c2440,16150,2396,16189,2353,16227v-54,4,-114,11,-168,22c2245,16178,2310,16107,2375,16037v11,-14,-17,-28,-33,-14c2245,16100,2152,16181,2071,16266v-16,,-32,-3,-49,-3c2077,16164,2147,16065,2234,15973v11,-10,-17,-24,-27,-10c2104,16058,2017,16153,1941,16256v-27,-4,-54,-7,-76,-11c1919,16146,1990,16051,2077,15956v10,-11,-11,-18,-22,-11c1946,16030,1854,16129,1784,16231v-33,-4,-65,-11,-92,-14c1686,16217,1681,16213,1681,16213v32,-99,86,-194,157,-282c1849,15917,1811,15903,1795,15917v-76,92,-141,183,-190,282c1572,16192,1545,16185,1513,16178v10,-85,32,-169,81,-247c1605,15910,1561,15899,1545,15920v-49,78,-87,159,-114,240c1404,16146,1383,16143,1361,16136xm1155,17367v-27,-92,-54,-184,-76,-275c1079,17078,1052,17085,1052,17095v5,95,11,191,27,286c1057,17384,1030,17384,1008,17388v-43,-92,-81,-183,-86,-282c922,17092,889,17088,889,17102v,95,6,194,38,286c900,17388,873,17388,846,17388v-60,-124,-103,-251,-119,-381c727,16996,699,17000,699,17007v6,130,17,254,55,381c754,17388,754,17388,754,17388v-6,,-6,,-11,c743,17388,743,17384,743,17384v-11,-17,-22,-38,-27,-56c699,17289,683,17250,667,17212r,c667,17166,645,17123,607,17081v-16,-49,-32,-99,-43,-152c564,16915,531,16919,531,16933v6,32,6,63,11,95c439,16954,293,16898,163,16866v,,5,,5,c380,16848,591,16838,802,16813v17,-4,28,-7,38,-14c889,16802,938,16806,987,16816v130,25,244,103,330,187c1307,17035,1334,17092,1334,17116v5,64,5,124,,187c1317,17310,1301,17321,1285,17328v-11,-28,-16,-56,-27,-81c1242,17187,1242,17123,1231,17060v,-11,-22,-7,-22,c1198,17123,1198,17187,1204,17247v,32,,70,10,102c1198,17360,1177,17363,1155,17367xm1746,18175v-65,45,-130,91,-174,151c1480,18450,1480,18573,1545,18686v-54,-28,-103,-53,-162,-77c1366,18601,1345,18591,1328,18584v-43,-46,-70,-99,-92,-152c1231,18415,1225,18397,1220,18379v-11,-56,-16,-113,-11,-169c1220,18037,1296,17857,1383,17716v48,-85,108,-166,146,-247c1540,17444,1551,17423,1561,17399v6,-11,6,-25,11,-36c1583,17328,1583,17296,1583,17261v,-7,,-14,,-25c1578,17205,1572,17173,1556,17141v,,,-4,,-4c1540,17102,1518,17074,1496,17046v-27,-32,-54,-64,-92,-88c1393,16951,1383,16943,1372,16936v-22,-14,-44,-28,-71,-38c1290,16891,1274,16887,1263,16880v-49,-21,-108,-39,-162,-53c1073,16820,1041,16816,1008,16809v49,-3,93,-3,141,-3c1355,16806,1561,16820,1762,16876v108,29,206,71,282,124c2060,17010,2071,17021,2087,17032v27,21,49,46,65,67c2163,17109,2169,17123,2174,17134v11,25,22,49,22,78c2196,17226,2196,17240,2196,17250v-6,53,-38,113,-98,170c2022,17490,1925,17547,1919,17638v-5,67,27,124,54,177c2006,17885,2028,17952,1930,18044v-54,46,-119,88,-184,131xm1366,17063v22,29,44,57,60,82c1431,17159,1437,17169,1442,17180v-5,28,-27,56,-49,81c1393,17236,1393,17212,1388,17183v-5,-35,-11,-67,-16,-102c1372,17078,1372,17070,1366,17063xm1860,18880v-6,-21,-11,-42,-17,-63c1876,18859,1908,18901,1941,18944v-22,-22,-49,-43,-81,-64xm2142,19117v-33,-36,-71,-68,-109,-99c2001,18919,1936,18824,1854,18739v6,-25,11,-49,16,-74c1952,18750,2028,18838,2104,18926v5,7,27,4,21,-7c2055,18806,1973,18700,1881,18598v6,-18,6,-35,11,-53c1979,18626,2055,18714,2136,18799v11,11,33,4,27,-7c2104,18679,2011,18573,1908,18474v,-10,6,-21,6,-31c1919,18425,1919,18407,1925,18393v92,85,179,177,249,268c2180,18668,2201,18665,2196,18654v-65,-116,-152,-229,-255,-335c1946,18295,1957,18273,1968,18249v65,84,152,162,239,236c2212,18492,2234,18485,2228,18478v-81,-95,-146,-198,-211,-296c2033,18164,2049,18146,2066,18125v11,36,27,67,48,103c2136,18263,2169,18298,2201,18330v16,17,33,35,54,53c2288,18415,2326,18446,2369,18482v82,63,168,130,233,204c2657,18743,2700,18806,2711,18877v27,144,-33,310,-184,419c2478,19332,2418,19363,2348,19385v-6,-14,-11,-29,-22,-43c2543,19240,2575,19067,2559,18898v,-14,-38,-14,-38,c2510,18979,2472,19032,2396,19095v-48,39,-97,85,-157,117c2201,19173,2174,19145,2142,19117xm4657,18739v82,74,141,159,190,251c4928,19152,4917,19286,4836,19409v-11,18,-22,36,-38,50c4690,19593,4511,19709,4310,19826v-108,60,-211,123,-314,190c3963,20037,3931,20058,3898,20083v-130,88,-255,184,-368,282c3421,20461,3323,20559,3237,20662v-103,123,-201,250,-288,381c2884,21138,2808,21230,2711,21307v-54,46,-119,85,-190,120c2337,21515,2109,21544,1827,21477v-276,-67,-488,-187,-629,-336c1187,21127,1171,21113,1160,21099v-21,-28,-43,-56,-65,-85c1057,20954,1030,20894,1008,20831v-21,-64,-32,-127,-38,-194c965,20524,981,20408,1025,20298v5,-7,5,-17,11,-24c1063,20270,1090,20267,1122,20263v-32,155,6,314,49,466c1177,20746,1214,20743,1209,20725v-16,-159,-32,-314,11,-469c1252,20256,1285,20252,1317,20252v-21,209,17,413,125,611c1448,20877,1486,20870,1480,20856v-70,-198,-87,-402,-54,-607c1448,20249,1469,20249,1491,20249v5,233,70,455,190,674c1686,20937,1724,20930,1719,20916v-98,-216,-136,-445,-130,-671c1594,20245,1599,20245,1599,20245v71,237,185,463,309,688c1914,20947,1952,20940,1946,20926v-103,-226,-173,-458,-238,-688c1719,20238,1735,20235,1746,20235v76,222,238,441,401,638c2158,20887,2190,20877,2185,20863v-76,-120,-141,-237,-206,-360c1930,20408,1898,20312,1854,20217v27,-7,54,-14,76,-21c2017,20390,2142,20577,2272,20764v11,14,43,3,32,-11c2190,20563,2104,20362,2017,20164v32,-14,65,-28,92,-46c2212,20295,2315,20468,2407,20648v6,14,44,7,38,-8c2369,20450,2293,20259,2190,20073v11,-8,22,-18,38,-25c2386,20203,2527,20365,2640,20538v11,14,38,4,27,-7c2559,20348,2440,20175,2288,20005v11,-7,22,-14,32,-24c2499,20129,2678,20284,2830,20446v11,11,44,4,33,-10c2716,20259,2564,20090,2386,19928v16,-14,38,-32,54,-46c2619,20030,2808,20175,2971,20330v11,11,38,-3,27,-14c2836,20154,2684,19984,2505,19829v16,-10,27,-21,43,-35c2727,19924,2911,20051,3080,20189v16,11,37,-4,27,-14c2955,20027,2798,19875,2619,19741v11,-11,27,-18,38,-28c2879,19836,3090,19963,3280,20108v11,7,27,-4,16,-11c3123,19946,2939,19797,2727,19670v11,-7,22,-14,33,-17c2765,19649,2770,19649,2776,19646v141,67,276,134,412,204c3210,19861,3237,19840,3220,19829v-119,-77,-243,-152,-374,-219c2868,19596,2890,19586,2911,19572v158,67,293,144,440,218c3361,19797,3378,19783,3372,19776v-114,-95,-255,-173,-401,-243c2993,19519,3009,19505,3025,19490v206,71,402,149,586,240c3627,19737,3649,19723,3633,19713v-169,-106,-353,-201,-553,-275c3090,19427,3101,19413,3107,19402v260,60,504,134,753,212c3877,19617,3887,19603,3871,19596v-217,-109,-472,-190,-732,-254c3145,19335,3145,19328,3150,19321v293,35,569,99,835,191c4007,19519,4028,19501,4007,19490v-255,-105,-537,-187,-835,-232c3177,19240,3177,19226,3183,19208v352,11,710,85,1041,148c4240,19360,4251,19342,4234,19339v-330,-78,-688,-173,-1046,-194c3188,19134,3188,19124,3188,19113v157,-11,309,-11,466,c3844,19124,4050,19134,4234,19169v22,4,27,-14,11,-21c4072,19095,3849,19074,3665,19057v-157,-18,-320,-22,-482,-11c3177,19028,3172,19011,3166,18993v364,-56,754,-74,1117,-35c4299,18961,4305,18940,4283,18940v-390,-53,-764,-60,-1149,-10c3128,18922,3123,18912,3117,18905v299,-74,602,-117,922,-131c4061,18774,4055,18753,4039,18753v-325,-3,-656,25,-965,95c3052,18824,3031,18803,3004,18781v244,-63,493,-112,759,-127c3784,18654,3779,18633,3763,18630v-282,-7,-553,35,-814,98c2939,18718,2922,18704,2911,18693v152,-53,304,-102,478,-127c3405,18563,3405,18545,3383,18549v-179,21,-352,52,-515,102c2852,18630,2836,18609,2825,18587v11,-3,21,-7,32,-10c2879,18570,2906,18563,2928,18556v49,-14,92,-29,141,-43c3101,18506,3128,18499,3161,18489v108,-25,217,-46,325,-57c3540,18425,3595,18422,3643,18422v60,-4,120,,179,c3849,18422,3877,18425,3904,18429v76,7,151,21,222,38c4148,18474,4169,18478,4191,18485v65,21,125,42,179,71c4484,18598,4581,18665,4657,18739xm4364,18369v-168,-64,-352,-96,-542,-99c3817,18270,3817,18270,3811,18270v93,-159,309,-311,472,-431c4294,17832,4272,17818,4261,17825v-130,89,-260,177,-379,272c3817,18150,3746,18206,3708,18266v-32,,-59,4,-92,4c3708,18058,3942,17868,4153,17702v16,-11,-16,-25,-27,-14c3893,17857,3600,18048,3508,18277v-22,3,-44,3,-65,7c3443,18280,3437,18277,3432,18270v38,-106,114,-201,195,-296c3725,17854,3817,17734,3942,17624v16,-14,-17,-24,-33,-14c3752,17723,3633,17861,3513,17991v-65,67,-119,138,-157,212c3345,18196,3334,18185,3329,18178v70,-233,260,-437,472,-631c3811,17536,3784,17522,3773,17533v-211,176,-439,359,-525,578c3220,18090,3193,18069,3166,18048v98,-209,277,-399,483,-575c3654,17466,3643,17458,3633,17466v-212,162,-418,335,-537,532c3074,17984,3052,17966,3025,17952v98,-215,250,-412,488,-589c3524,17353,3502,17339,3486,17349v-233,155,-434,346,-542,554c2933,17896,2922,17889,2906,17878v22,-42,43,-84,71,-130c3085,17575,3237,17413,3432,17275v11,-11,-5,-25,-22,-14c3161,17416,2949,17614,2825,17829v-17,-11,-33,-18,-49,-28c2911,17550,3101,17314,3351,17102v10,-7,-11,-14,-17,-7c3063,17293,2852,17518,2705,17762v-21,-14,-43,-25,-65,-39c2695,17610,2760,17501,2846,17395v141,-183,331,-346,521,-508c3378,16876,3356,16866,3345,16873v-363,190,-650,487,-802,790c2537,17660,2532,17656,2521,17653v98,-269,260,-519,526,-745c3058,16898,3036,16891,3025,16898v-271,194,-482,434,-596,691c2413,17578,2396,17568,2386,17554v65,-275,287,-526,525,-755c2922,16788,2901,16778,2884,16788v-249,215,-488,441,-580,699c2277,17462,2250,17437,2228,17409v6,-3,6,-3,11,-7c2261,17384,2283,17367,2299,17346v11,-4,21,-11,21,-22c2320,17324,2320,17321,2320,17321v22,-25,33,-53,38,-88c2364,17208,2364,17183,2364,17162v81,-169,249,-307,396,-469c2770,16682,2749,16672,2738,16682v-119,120,-293,237,-407,367c2320,17025,2299,17003,2283,16982v65,-116,162,-226,276,-328c2570,16644,2548,16633,2532,16644v-119,88,-217,187,-304,289c2212,16919,2190,16905,2169,16891v48,-92,86,-177,168,-262c2348,16619,2326,16608,2310,16619v-87,67,-168,148,-212,233c2066,16834,2028,16820,1990,16806v5,-67,32,-124,87,-187c2087,16605,2060,16594,2044,16605v-65,46,-108,113,-125,176c1870,16767,1822,16753,1767,16742v,-35,6,-70,22,-109c1795,16619,1762,16612,1757,16626v-17,35,-33,71,-44,106c1708,16732,1702,16732,1697,16728v,-3,-5,-7,-5,-10c1643,16668,1594,16626,1556,16573v5,-25,11,-53,16,-78c1578,16495,1578,16495,1583,16492v27,-7,49,-14,76,-21c1762,16443,1865,16414,1968,16393v130,-28,266,-49,401,-63c2532,16316,2700,16316,2863,16337v32,3,59,7,86,14c3150,16386,3302,16446,3427,16531v70,46,130,102,189,162c3670,16753,3719,16820,3763,16891v38,60,81,116,130,169c3963,17141,4045,17215,4131,17289v87,74,179,145,266,222c4701,17794,4749,18111,4364,18369xm5828,16721v-38,25,-11,74,44,64c5937,16774,6007,16767,6072,16756v-363,177,-791,276,-1214,378c4825,17141,4825,17173,4852,17183v60,22,98,36,147,53c4852,17314,4695,17367,4522,17416v-49,-42,-103,-84,-158,-127c4354,17279,4343,17268,4327,17261v130,-14,265,-18,401,-21c4749,17240,4755,17215,4733,17215v-141,,-276,4,-412,7c4370,17205,4413,17183,4451,17162v136,-21,277,-32,418,-46c4890,17113,4890,17092,4869,17092v-109,3,-217,10,-326,17c4570,17092,4598,17074,4619,17056v223,-28,450,-49,673,-70c5308,16982,5308,16965,5292,16965v-152,-4,-309,7,-461,17c4863,16968,4901,16954,4934,16936v206,-24,406,-49,618,-53c5573,16883,5568,16862,5552,16862v-152,-3,-309,,-466,7c5096,16866,5107,16859,5118,16855v27,-10,54,-24,87,-35c5373,16792,5546,16767,5720,16753v16,,16,-18,,-18c5606,16735,5487,16739,5373,16753v54,-21,108,-46,163,-67c5677,16661,5817,16637,5958,16619v22,-4,17,-25,-5,-21c5861,16605,5774,16615,5687,16626v27,-11,49,-21,76,-28c5915,16555,6067,16513,6224,16478v11,-4,6,-14,-5,-14c6072,16481,5931,16506,5790,16538v55,-32,103,-60,158,-95c5958,16435,5942,16421,5931,16428v-103,53,-211,103,-320,149c5666,16531,5720,16485,5763,16435v6,,6,,11,c6159,16316,6587,16277,7016,16256v-439,91,-857,264,-1188,465xm10258,21399v81,7,162,18,238,21c10513,21420,10518,21402,10502,21399v-76,-14,-157,-25,-239,-39c10225,21357,10220,21395,10258,21399xm960,12103v135,-17,271,-35,401,-59c1377,12040,1377,12022,1355,12022v-135,11,-276,29,-412,46c905,12072,922,12107,960,12103xm4619,2229v-27,99,-38,198,-32,300c4587,2554,4646,2554,4646,2529v-16,-98,-16,-197,,-296c4646,2222,4625,2219,4619,2229xm4717,2272v-22,130,-27,261,-33,391c4684,2688,4744,2688,4744,2663v-5,-130,,-261,,-391c4744,2261,4717,2261,4717,2272xm5850,2385v-27,-124,-65,-244,-108,-364c5736,2011,5714,2014,5720,2025v43,120,65,240,76,363c5801,2413,5855,2409,5850,2385xm4836,2321v11,113,16,226,16,339c4852,2688,4923,2688,4917,2660v-16,-113,-32,-226,-48,-339c4863,2307,4836,2307,4836,2321xm5606,2519v11,-145,5,-286,-22,-431c5584,2078,5557,2078,5557,2088v16,145,11,286,-11,431c5546,2540,5606,2540,5606,2519xm5687,2476v,22,55,22,55,c5736,2339,5752,2173,5660,2046v-5,-11,-27,,-21,7c5720,2180,5682,2339,5687,2476xm5487,2519v27,-152,16,-307,-17,-459c5470,2053,5449,2053,5449,2064v21,151,5,300,-27,448c5416,2543,5481,2551,5487,2519xm515,6688c347,6685,179,6660,16,6632r,95c87,6738,152,6745,222,6756v-70,14,-135,31,-206,45l16,6904v185,-36,364,-85,526,-141c596,6741,569,6688,515,6688xm380,7253v-120,14,-244,25,-364,28l16,7320v125,-14,250,-32,369,-49c407,7271,396,7253,380,7253xm5134,2427v,21,49,21,49,c5199,2297,5178,2166,5129,2039v-6,-14,-33,-7,-33,7c5140,2173,5140,2297,5134,2427xm4907,2215v21,134,38,268,38,403c4945,2642,5010,2642,5004,2618v-11,-135,-32,-272,-76,-403c4928,2205,4907,2205,4907,2215xm5048,2526v,21,48,21,48,c5096,2385,5086,2240,5020,2102v-5,-14,-37,-7,-32,8c5053,2247,5048,2385,5048,2526xm716,6290v11,-7,16,-21,5,-32c504,6025,325,5789,22,5602,320,5387,558,5147,672,4872,819,4572,851,4261,867,3940v445,-155,792,-395,1058,-670c2060,3129,2174,2977,2272,2822v108,-169,184,-342,341,-490c2624,2328,2630,2321,2635,2314v,,,,,c2646,2307,2640,2300,2630,2293v-11,-11,-28,-21,-55,-18c2071,2349,1534,2593,1225,2861v-162,138,-249,300,-314,469c954,3041,1036,2755,1204,2476v254,-423,661,-818,1203,-1107c2684,1221,3009,1090,3356,1034v390,-64,699,-7,1025,112c4348,1157,4321,1168,4294,1182v-125,70,-92,166,-11,240c3996,1492,3849,1725,3784,1901v-65,177,-151,455,-27,625c3877,2695,4175,2709,4413,2649v54,106,163,191,364,208c5010,2879,5172,2808,5275,2699v261,53,521,60,705,-92c6186,2441,6132,2215,6045,2025v-81,-176,-195,-406,-434,-519c5514,1460,5389,1439,5281,1453v27,-42,32,-91,-6,-144c5205,1203,5048,1101,4869,1090,4646,780,4012,713,3540,748,2971,790,2434,963,2001,1206v-364,205,-651,456,-890,727c1133,1803,1106,1665,1030,1535,933,1372,748,1182,488,1115v-11,-11,-33,-14,-49,-11c428,1104,423,1108,423,1111v-11,7,-16,18,-16,28c510,1439,352,1739,412,2043v27,155,87,349,304,437c569,2730,466,2995,461,3263,385,3147,282,3037,152,2935,114,2903,70,2875,27,2843r,131c271,3168,401,3394,569,3616v17,21,65,7,60,-14c607,3538,580,3475,553,3415,586,2695,1106,1947,1860,1422,2234,1164,2700,960,3231,871v271,-42,559,-60,835,-31c4289,864,4446,921,4587,998v-44,25,-87,46,-125,71c4001,811,3307,903,2814,1079v-607,223,-1090,575,-1431,964c1014,2466,813,2935,770,3418v-43,427,5,875,-130,1295c504,4985,293,5224,38,5436r,261c266,5859,385,6068,596,6233,396,6191,211,6152,38,6096r,99c249,6255,477,6286,705,6300v-6,11,5,,11,-10xm938,2092c922,1884,802,1676,678,1485v-6,-10,-33,-3,-27,7c802,1778,851,2046,786,2342v-16,22,-27,43,-43,67c320,2060,656,1602,520,1206v152,113,310,216,391,371c1003,1743,998,1923,938,2092xm4364,2487v6,28,11,53,17,81c4088,2632,3855,2568,3844,2342v-5,-109,16,-229,43,-338c3914,1905,3958,1803,4028,1711v92,-116,434,-360,597,-148c4446,1711,4392,1990,4375,2131v,21,-5,46,-11,67c4359,2152,4359,2110,4359,2064v,-11,-22,-7,-22,c4332,2205,4316,2346,4364,2487xm5910,2043v59,130,113,275,48,409c5861,2653,5584,2663,5319,2625v70,-110,86,-237,70,-343c5389,2279,5389,2275,5389,2272v6,-88,6,-173,,-261c5389,2000,5362,2000,5362,2011v,32,-5,63,-11,95c5313,1954,5254,1806,5183,1662v-16,-36,-32,-75,-60,-106c5584,1408,5807,1820,5910,2043xm5227,2106v37,131,75,272,27,406c5210,2625,5058,2790,4842,2773v-418,-36,-342,-385,-326,-582c4533,2004,4587,1549,4961,1513v108,57,141,226,168,293c5167,1905,5199,2004,5227,2106xm5096,1446v-16,-74,-48,-141,-86,-211c5107,1288,5156,1365,5096,1446xm4961,1217v16,32,38,64,49,95c5031,1369,5042,1429,5048,1489v,3,-6,3,-6,7c5031,1489,5015,1485,4999,1482v-6,-4,-11,-11,-22,-11c4966,1471,4955,1468,4939,1468v,-96,-32,-195,-108,-279c4885,1196,4928,1206,4961,1217xm4820,1189v5,39,43,77,54,113c4890,1355,4901,1411,4896,1464v-22,,-44,4,-65,4c4825,1372,4793,1273,4749,1182v28,3,49,3,71,7xm4711,1189v,,6,,6,c4749,1288,4766,1386,4766,1489v-6,,-6,3,-11,3c4744,1393,4722,1288,4668,1196v16,-7,33,-7,43,-7xm4636,1196v10,95,27,194,43,289c4663,1468,4641,1453,4614,1443v-16,-81,-38,-159,-49,-240c4587,1199,4614,1199,4636,1196xm4489,1221v11,-4,27,-7,44,-11c4533,1281,4543,1351,4554,1422v-11,-4,-21,-4,-32,-7c4489,1355,4467,1295,4462,1231v5,-7,16,-7,27,-10xm4424,1242v6,56,16,109,43,162c4451,1404,4435,1400,4424,1400v-49,-63,-81,-116,,-158xm2098,2589v11,-7,-5,-21,-16,-14c1762,2734,1464,2914,1236,3129v-119,113,-200,222,-266,339c1046,3260,1177,3055,1377,2903v277,-215,672,-405,1074,-522c2391,2431,2342,2487,2304,2547v-124,176,-222,360,-363,529c1692,3383,1355,3644,911,3828v114,-491,650,-911,1187,-1239xm840,229c835,155,824,81,802,11r-59,c775,81,802,155,813,229v,11,27,11,27,xm385,3591c309,3415,168,3256,27,3101v,-4,-5,-7,-5,-7l22,3284v32,43,65,81,97,124c380,3750,531,4216,374,4590,298,4773,173,4946,22,5108r,145c206,5073,358,4875,455,4664,618,4321,537,3930,385,3591xm1670,1016v32,18,76,11,92,-14c1892,755,1795,455,1664,215,1632,152,1594,81,1551,11r-163,c1627,296,1795,639,1681,931,1534,857,1383,787,1220,723,998,639,764,564,591,434,428,314,293,166,201,11l49,11v81,141,200,271,320,374c699,670,1252,790,1670,1016xm607,21v,-3,,-7,,-10l580,11v,3,,7,,10c580,32,602,32,607,21xm5904,2222v-21,-91,-54,-176,-108,-261c5790,1951,5763,1958,5769,1968v48,85,81,170,86,258c5855,2251,5910,2247,5904,2222xm1041,437v,7,22,7,22,-3c1052,335,1036,233,1003,138v11,14,27,24,38,38c1106,300,1171,423,1214,550v6,11,33,11,33,-3c1236,476,1214,406,1193,339v87,95,168,197,249,296c1448,646,1475,639,1469,628,1399,512,1328,388,1242,272v81,42,162,84,244,123c1496,402,1513,388,1502,381,1377,314,1269,240,1160,162v-16,-21,-32,-42,-54,-63c1198,145,1296,187,1388,229v11,7,27,-7,16,-14c1280,152,1166,81,1046,11r-184,c862,11,862,14,867,14v76,138,136,275,174,423xm1290,21v-5,-3,-16,-7,-21,-10l1209,11v22,7,43,17,65,24c1290,42,1301,28,1290,21xm4142,2078v-54,120,-65,247,-32,367c4115,2466,4164,2455,4158,2434v-27,-120,-27,-233,6,-356c4175,2071,4148,2067,4142,2078xm4272,2085v,-7,-21,-11,-21,-4c4218,2215,4223,2349,4256,2487v5,21,54,11,49,-7c4272,2349,4261,2219,4272,2085xm119,5990c87,5955,49,5919,16,5888r,42c43,5955,70,5976,92,6001v11,10,38,3,27,-11xm4055,2254v,-35,-5,-155,38,-180c4104,2067,4088,2057,4077,2060v-54,25,-49,92,-54,127c4007,2265,3996,2346,4001,2424v,21,54,21,54,c4055,2367,4055,2311,4055,2254xm4012,1979v5,-11,-22,-14,-27,-3c3920,2081,3898,2194,3904,2311v,21,54,21,54,c3947,2194,3969,2088,4012,1979xm4191,5309v-27,18,16,46,43,28c4392,5242,4522,5119,4587,4985v,-4,-11,-7,-11,-4c4478,5108,4359,5217,4191,5309xm2960,4988v-5,-3,-16,,-11,4c3009,5087,3069,5179,3166,5256v22,18,65,-10,38,-24c3096,5161,3025,5076,2960,4988xm3047,4956v-5,-3,-16,,-11,4c3096,5076,3199,5193,3340,5274v27,18,65,-7,43,-28c3248,5154,3134,5066,3047,4956xm4202,4932v11,-46,16,-92,16,-138c4218,4787,4196,4787,4196,4794v-5,46,-16,88,-32,134c4158,4942,4202,4949,4202,4932xm4093,5133v6,-99,6,-198,6,-297c4099,4829,4083,4829,4083,4836v-17,99,-33,198,-44,297c4039,5154,4093,5154,4093,5133xm3698,5295v,-123,-11,-250,-11,-374c3687,4914,3670,4914,3670,4921v-5,124,-21,251,-21,374c3638,5320,3698,5320,3698,5295xm2863,4985v-6,-7,-17,,-17,3c2863,5045,2911,5101,2966,5150v16,15,54,,32,-17c2939,5090,2901,5041,2863,4985xm3459,4801v,-10,-22,-10,-27,c3427,4833,3421,4868,3421,4900v,14,38,14,33,c3459,4868,3454,4836,3459,4801xm4462,5292v92,-89,157,-187,217,-286c4684,4999,4663,4992,4657,4999v-70,95,-157,183,-244,271c4386,5295,4440,5313,4462,5292xm4001,5232v11,-124,,-244,-16,-367c3985,4854,3963,4854,3963,4865v11,123,-5,247,-27,367c3936,5256,4001,5256,4001,5232xm3589,4868v,-10,-22,-10,-27,-3c3535,4956,3530,5052,3540,5143v6,22,55,22,55,c3578,5055,3578,4963,3589,4868xm3909,5295v5,-120,,-236,-11,-356c3898,4932,3882,4932,3882,4939v-5,120,-22,236,-33,356c3844,5320,3909,5320,3909,5295xm3801,5351v10,-119,,-239,,-363c3801,4981,3779,4981,3779,4988v-11,120,-27,240,-38,363c3741,5376,3801,5376,3801,5351xm87,11574v-22,11,-49,25,-71,36l16,11638v27,-18,60,-35,92,-50c119,11585,103,11567,87,11574xm678,11687v5,-3,,-14,-11,-10c466,11772,244,11821,16,11881r,43c22,11924,22,11924,27,11924v233,-50,483,-117,651,-237xm4706,5115v22,-17,33,-39,43,-60c4760,5038,4777,5020,4782,4999v5,-7,-16,-14,-22,-7c4744,5009,4733,5030,4717,5052v-16,17,-33,35,-44,53c4673,5119,4701,5126,4706,5115xm320,11624v-98,42,-201,81,-304,113l16,11779v114,-42,217,-92,315,-145c336,11631,325,11620,320,11624xm667,7839v22,10,49,-8,27,-18c564,7733,412,7648,244,7574v114,21,228,39,342,60c748,7697,905,7768,1057,7846v16,7,44,-7,22,-15c981,7779,878,7722,775,7669v271,53,542,113,776,205c1572,7881,1589,7863,1567,7853,1317,7736,1046,7648,770,7570v146,-7,293,-17,439,-35c1225,7532,1220,7514,1204,7514v-212,7,-418,11,-624,7c510,7503,439,7486,369,7472v195,-4,390,-18,580,-43c965,7426,960,7412,943,7412v-309,21,-607,10,-910,-14c27,7398,16,7394,11,7394r,166c60,7574,108,7592,157,7609v185,64,353,141,510,230xm33,8463v-6,18,-11,39,-22,56l11,8675v11,-71,27,-138,43,-209c65,8456,38,8452,33,8463xm266,7771c190,7712,103,7655,16,7606r,60c92,7704,168,7743,239,7789v21,11,43,-7,27,-18xm81,10565v-21,36,-48,74,-65,110l16,10834v33,-89,65,-173,98,-262c119,10562,92,10555,81,10565xm656,11779v-163,49,-325,99,-488,141c136,11927,152,11962,184,11955v168,-46,331,-98,488,-162c683,11786,667,11775,656,11779xm743,11849v-147,39,-293,71,-439,99c271,11955,282,11991,320,11984v146,-36,293,-75,434,-117c764,11864,759,11846,743,11849xm1052,11991v-147,14,-288,31,-434,53c586,12047,602,12082,634,12075v141,-28,282,-49,429,-70c1073,12005,1068,11991,1052,11991xm11423,21579v33,7,60,14,93,21l11602,21600v-54,-11,-113,-25,-173,-32c11413,21565,11407,21575,11423,21579xm911,11906v-157,42,-315,74,-483,99c390,12012,407,12051,445,12044v162,-32,319,-75,471,-124c933,11917,927,11902,911,11906xm20911,21600r169,c21145,21565,21204,21526,21264,21484v5,3,11,3,22,7c21361,21505,21443,21519,21530,21526r,-95c21519,21431,21508,21431,21497,21427v11,-3,22,-7,33,-10l21530,21290v-17,7,-28,17,-44,24c21486,21314,21486,21314,21481,21314v16,-10,32,-21,43,-28l21524,21152v-16,14,-27,25,-43,39c21313,21350,21128,21487,20911,21600xm10372,8918v157,7,309,7,466,28c10849,8946,10854,8936,10843,8936v-146,-36,-314,-67,-471,-60c10328,8876,10328,8918,10372,8918xm11245,11419v16,-10,-6,-25,-22,-14c11104,11468,10984,11539,10898,11624v-22,21,32,42,54,21c11039,11564,11131,11486,11245,11419xm11174,11345v16,-4,6,-21,-11,-18c10979,11370,10827,11490,10697,11581v-27,22,16,50,43,29c10865,11514,10995,11401,11174,11345xm10355,10396v6,,6,-3,,-3c10350,10389,10350,10396,10355,10396xm10236,9003v152,10,304,10,456,14c10702,9017,10708,9003,10697,9003v-152,-18,-304,-39,-461,-46c10187,8953,10187,8999,10236,9003xm10263,9059v-49,-3,-59,39,-11,42c10361,9108,10475,9112,10583,9101v16,,16,-17,,-17c10475,9077,10372,9073,10263,9059xm10323,9631v76,14,152,28,228,35c10572,9669,10583,9648,10561,9645v-54,-11,-108,-18,-162,-32c10350,9602,10285,9592,10252,9564v-21,-18,-65,7,-43,21c10231,9609,10274,9620,10323,9631xm10193,9708v108,39,222,71,347,88c10670,9814,10800,9821,10930,9846v22,3,33,-18,11,-21c10833,9796,10719,9782,10605,9765v-130,-22,-250,-57,-369,-96c10187,9655,10149,9694,10193,9708xm13446,12044v,-15,-33,-15,-33,c13408,12125,13430,12199,13462,12276v11,25,71,14,60,-10c13473,12195,13451,12121,13446,12044xm14438,12195v,32,,64,-5,95c14433,12312,14481,12312,14481,12290v-5,-31,-5,-63,-5,-95c14476,12181,14438,12181,14438,12195xm13245,11857v,-15,-27,-15,-32,c13202,11987,13223,12118,13294,12241v11,25,76,14,60,-11c13283,12111,13245,11987,13245,11857xm11266,11486v-97,57,-168,127,-227,201c11011,11719,11087,11744,11109,11708v43,-74,114,-141,184,-204c11315,11490,11283,11476,11266,11486xm11331,11603v-70,52,-141,112,-184,176c11131,11804,11185,11821,11201,11800v44,-63,92,-123,157,-183c11369,11606,11342,11592,11331,11603xm11407,11775v-21,22,-49,43,-76,64c11304,11860,11353,11881,11375,11860v21,-25,43,-46,65,-70c11456,11775,11423,11765,11407,11775xm14297,7426v33,113,33,226,38,342c14335,7782,14362,7782,14362,7768v,-71,22,-141,16,-212c14378,7507,14367,7458,14367,7412v,-32,-75,-32,-75,c14292,7415,14292,7415,14292,7419v5,,5,3,5,7xm16411,8569v136,-43,277,-74,429,-88c16878,8477,16861,8435,16824,8442v-152,24,-293,56,-423,113c16384,8562,16395,8576,16411,8569xm16303,8463v108,-25,222,-42,336,-57c16683,8403,16661,8357,16623,8364v-114,21,-222,50,-331,78c16276,8449,16287,8466,16303,8463xm16325,8713v195,-60,390,-109,602,-130c16970,8579,16954,8530,16905,8537v-212,35,-412,85,-597,162c16303,8706,16314,8717,16325,8713xm16655,9147v-54,18,-113,29,-173,29c16460,9176,16460,9200,16482,9200v65,,130,-7,195,-17c16715,9176,16693,9137,16655,9147xm16276,8315v70,-14,141,-25,211,-28c16525,8283,16514,8244,16482,8251v-71,14,-141,32,-212,50c16254,8301,16260,8318,16276,8315xm16786,9013v-141,14,-282,39,-402,88c16368,9108,16384,9123,16401,9116v130,-36,254,-64,395,-64c16840,9056,16834,9010,16786,9013xm13701,9606v-28,-11,-55,10,-44,28c13755,9740,13787,9867,13701,9962v-28,-102,-76,-208,-125,-303c13565,9645,13538,9648,13538,9666v27,120,38,240,49,360c13587,10029,13587,10033,13587,10033v-6,3,-17,7,-27,10c13516,9923,13478,9803,13424,9687v-11,-25,-65,-14,-54,11c13408,9814,13430,9930,13413,10047v-5,,-5,,-11,c13381,10043,13289,10022,13289,10036v-17,-24,-22,-67,-28,-84c13240,9870,13240,9789,13251,9712v,-14,-33,-18,-38,-4c13169,9810,13148,9920,13148,10029v,,-6,-3,-6,-3c13001,9937,13066,9810,13120,9708v11,-14,-27,-21,-37,-10c12969,9807,12882,9948,13017,10064v114,99,326,127,505,96c13880,10089,14037,9747,13701,9606xm13175,7482v11,14,65,85,48,95c13213,7585,13223,7592,13234,7592v44,-7,22,-46,17,-67c13234,7472,13223,7412,13186,7366v-22,-25,-82,-7,-71,17c13126,7419,13158,7450,13175,7482xm13077,7574v6,11,27,7,27,-4c13088,7503,13055,7436,13034,7369v-11,-35,-103,-10,-71,18c13017,7443,13050,7514,13077,7574xm14541,7676v5,-49,,-95,,-144c14541,7507,14481,7510,14487,7535v11,46,16,92,16,138c14503,7690,14541,7690,14541,7676xm12849,7525v,14,33,14,33,c12882,7510,12882,7493,12882,7479v-5,-14,-11,-32,-16,-46c12860,7387,12763,7422,12806,7447v33,18,43,53,43,78xm14563,12185v-6,35,,70,,105c14563,12312,14617,12312,14617,12290v-6,-35,-11,-74,-22,-109c14590,12171,14563,12174,14563,12185xm9705,16238v59,-152,130,-303,233,-448c9943,15783,9927,15779,9922,15783v-125,141,-223,282,-288,441c9629,16256,9694,16266,9705,16238xm13381,7606v5,10,32,7,27,-4c13386,7528,13354,7450,13343,7376v-6,-42,-98,-24,-71,14c13327,7454,13354,7532,13381,7606xm14530,20771v27,-67,43,-134,49,-201c14584,20545,14514,20545,14519,20570v11,67,,130,-21,194c14487,20778,14525,20785,14530,20771xm19025,14351v141,-29,282,-50,428,-71c19469,14277,19464,14262,19448,14262v-147,15,-288,32,-434,53c18981,14322,18992,14358,19025,14351xm14362,20827v38,-109,65,-218,71,-331c14433,20471,14373,20471,14373,20496v5,109,,219,-27,328c14340,20831,14357,20834,14362,20827xm21258,7119v28,74,87,148,141,215c21416,7352,21459,7334,21443,7316v-65,-63,-114,-134,-168,-201c21269,7112,21258,7115,21258,7119xm20841,8770v179,-229,152,-561,87,-787c20841,7655,20597,7295,20180,7094v,,,,,c20180,7094,20180,7094,20180,7091v-11,-11,-38,-4,-33,10c20266,7302,20180,7489,20114,7690v-54,173,-81,350,-81,522c20033,8488,20169,8756,20516,8925v-526,222,-1144,374,-1773,466c18510,9317,18277,9260,18027,9221v304,-24,580,-88,868,-201c18938,9003,18927,8964,18884,8953v-445,-113,-1177,-166,-1627,18c17290,8907,17252,8883,17230,8819v-27,-77,60,-141,44,-215c17263,8526,17176,8452,17111,8389v-65,-64,-141,-102,-228,-152c16802,8191,16764,8184,16753,8096v-5,-32,11,-63,-11,-95c16737,7994,16731,7987,16726,7980v60,-7,114,-18,173,-29c17062,7916,17214,7895,17382,7877v38,14,81,-24,49,-46c17089,7606,16525,7500,16054,7588v385,-130,840,-183,1252,-109c17355,7489,17404,7496,17447,7510v163,223,157,477,439,667c18157,8361,18510,8392,18878,8445v,,,,,c18911,8473,18976,8438,18949,8410v-195,-254,-510,-501,-830,-695c17859,7556,17550,7429,17198,7390v,,-6,,-6,c17322,7366,17447,7338,17566,7295v152,-49,293,-113,412,-190c18114,7020,18190,6893,18347,6826v,,,-3,5,-3c18363,6815,18358,6801,18342,6801v-700,-7,-1649,166,-1952,628c16010,7503,15658,7652,15419,7849v-27,14,-59,28,-86,46c15446,7761,15544,7623,15614,7479v,,6,,6,c16184,7359,16607,7189,16823,6812v250,-437,169,-928,667,-1298c17490,5514,17490,5514,17490,5514v49,-21,6,-67,-43,-50c16677,5711,16070,6138,15799,6657v5,-187,-16,-371,-49,-551c15614,5369,14893,4752,13939,4357v-27,-11,-59,14,-32,28c13912,4388,13917,4388,13917,4392v369,416,190,949,478,1390c14498,5941,14649,6078,14866,6184v130,64,271,109,396,176c15425,6442,15522,6544,15614,6657v,222,-21,444,-86,656c15479,7465,15398,7606,15295,7736v32,-240,-22,-494,-98,-695c15056,6671,14639,6290,14058,6163v-27,-7,-43,17,-21,28c14183,6378,14161,6614,14145,6819v-11,109,-43,229,-11,339c14004,7158,13874,7137,13744,7144v-87,3,-168,35,-266,35c13440,7179,13413,7165,13375,7168v-65,4,-119,36,-184,46c13088,7232,13007,7214,12904,7207v-103,-3,-163,11,-250,42c12584,7278,12551,7299,12464,7313v-65,7,-97,3,-157,25c12063,7429,12031,7697,12031,7860v5,275,146,518,358,737c12372,8590,12356,8579,12345,8572v-260,-144,-553,-314,-873,-405c11402,8145,11299,8124,11190,8110v136,-289,543,-473,814,-705c12248,7196,12269,6960,12454,6734v10,-10,,-24,-17,-31c12432,6696,12416,6688,12399,6688v-151,-3,-292,18,-433,53c12112,6579,12351,6456,12459,6269v92,-156,157,-300,260,-445c12779,5757,12849,5694,12925,5634v22,-18,27,-53,-11,-64c12681,5496,12475,5546,12302,5637v146,-402,92,-801,146,-1213c12448,4413,12426,4406,12416,4410v,,-6,,-6,c12155,4522,11901,4671,11667,4805v-233,130,-368,275,-460,455c11185,5210,11180,5161,11185,5105v,-7,-5,-15,-11,-18c11169,5076,11142,5069,11125,5080v-222,130,-206,331,-200,508c10930,5771,10762,5927,10719,6106v-11,-10,-22,-24,-33,-35c10648,6029,10599,5986,10599,5937v,-18,-32,-28,-54,-18c10540,5919,10534,5919,10529,5923v-157,116,-179,289,-195,441c10307,6558,10328,6756,10377,6946v22,88,54,176,92,265c10317,7038,10198,6858,10111,6667,9970,6350,9960,6025,9916,5697v-38,-282,-130,-561,-282,-825c9564,4748,9477,4628,9380,4512v-33,-42,-71,-85,-114,-124c9515,4434,9748,4494,9987,4565v49,14,108,-25,65,-53c9922,4434,9808,4350,9699,4258v152,-28,320,-49,434,-117c10155,4127,10149,4099,10122,4089v-124,-50,-249,-99,-379,-145c9819,3891,9867,3824,9884,3739v32,-187,-76,-391,-195,-557c9537,2981,9304,2836,9087,2667,8789,2434,8691,2166,8658,1870v,-25,-48,-29,-59,-11c8599,1859,8599,1859,8599,1859v-174,166,-250,395,-244,628c8252,2409,8111,2353,8002,2272v-32,-21,-92,-4,-92,25c7916,2374,7921,2452,7937,2526v-97,-110,-179,-222,-260,-342c7672,2180,7672,2177,7661,2177v-11,-4,-22,,-27,7c7634,2184,7634,2184,7634,2184v,,,,,c7634,2187,7628,2191,7634,2194v,4,,4,5,7c7677,2374,7683,2554,7677,2734,7547,2625,7314,2572,7184,2462v-27,-24,-92,-17,-92,18c7086,2603,7124,2727,7195,2843v5,11,10,18,16,29c6978,2748,6712,2653,6430,2600v-5,,-11,,-16,3c6403,2607,6392,2618,6403,2625v298,155,450,402,569,631c7086,3485,7108,3736,7238,3958v135,233,477,416,824,342c7959,4395,7905,4512,7905,4632v,28,59,46,87,25c8057,4607,8133,4568,8208,4533v-59,138,-59,282,-54,427c8154,5002,8241,5006,8263,4971v70,-124,179,-226,325,-314c8604,4692,8620,4724,8648,4759v16,21,70,21,86,c8805,4649,8892,4544,8984,4441v309,424,493,851,558,1320c9591,6082,9553,6445,9726,6752v-97,-81,-195,-162,-292,-243c9211,6315,8984,6117,8702,5955,8382,5771,8013,5701,7645,5570v-49,-17,-120,21,-82,53c7596,5655,7628,5683,7666,5715v-92,-35,-190,-64,-293,-88c7102,5560,6820,5496,6539,5461v-6,,-11,,-17,3c6506,5461,6490,5475,6506,5482v396,198,732,445,922,748c7504,6350,7542,6491,7661,6597v81,74,195,130,314,176c7878,6763,7775,6766,7666,6780v-49,7,-49,46,-11,64c7910,6964,8111,7122,8387,7225v239,88,505,141,770,187c9651,7496,10111,7567,10545,7715v81,134,190,272,336,381c10811,8103,10751,8121,10708,8149v-103,71,-76,162,-228,219c10383,8406,10263,8410,10176,8456v-59,32,-92,74,-103,127c10068,8611,10084,8636,10090,8664v21,106,32,173,-49,265c9976,9003,9943,9084,9943,9168v,50,,89,,131c9591,9176,9157,9264,8789,9165v-33,-11,-76,11,-55,35c8805,9271,8902,9352,9016,9422,8279,9267,7422,9479,6674,9303v-38,-8,-60,28,-27,42c6647,9345,6652,9345,6652,9348v244,417,906,674,1502,843c8496,10290,8854,10375,9222,10438v-358,36,-715,138,-1008,247c8170,10703,8176,10756,8230,10759v521,57,1133,180,1675,120c9846,10939,9797,11003,9759,11066v-27,39,5,81,76,85c9933,11155,10019,11162,10046,11229v11,21,-10,49,,70c10063,11342,10084,11352,10139,11384v21,14,65,10,86,21c10312,11447,10339,11490,10366,11550v17,38,11,77,49,113c10458,11705,10507,11715,10572,11737v130,45,201,95,293,172c10898,11941,10925,11966,10973,11987v49,21,120,25,179,39c11082,12068,11006,12103,10925,12139v-6,,-11,,-17,3c10545,11899,10090,11793,9575,11885v-22,-7,-44,10,-27,21c9748,12047,9911,12185,10214,12238v125,21,272,24,407,10c10231,12368,9797,12410,9369,12375v-6,-155,-71,-300,-228,-423c8957,11804,8675,11726,8458,11603v-6,-4,-11,-4,-16,-4c8431,11599,8414,11603,8414,11613v11,296,206,554,559,706c8854,12294,8740,12266,8626,12230v-304,-91,-586,-204,-819,-349c7731,11655,7796,11440,7596,11232v-174,-180,-450,-296,-673,-451c6918,10774,6918,10770,6913,10763v-6,-18,-49,-14,-49,3c6907,11105,7108,11437,7395,11719v136,134,304,243,499,335c7509,11994,7070,12044,6745,12181v-22,11,-11,35,10,35c6755,12220,6761,12220,6766,12220v244,-11,369,106,575,162c7476,12421,7628,12428,7769,12421v228,-7,461,-60,542,-201c8431,12259,8550,12298,8675,12333v211,60,428,99,645,116c8930,12569,8658,12809,8545,13063v-6,18,27,32,43,18c9130,13056,9851,12858,9895,12460v352,-25,699,-103,1008,-230c10827,12343,10816,12484,10833,12601v5,39,92,63,119,21c11033,12513,11228,12474,11353,12382v76,-56,163,-120,179,-194c11792,12227,12031,12111,12248,11991v179,-99,401,-184,547,-304c12817,11670,12833,11655,12844,11638v5,92,16,180,33,264c12877,11906,12877,11909,12877,11909v-11,22,-28,43,-38,64c12725,12047,12535,12054,12389,12082v-125,29,-250,64,-364,106c11770,12280,11510,12382,11304,12520v-325,222,-607,599,-667,906c10637,13430,10637,13433,10637,13433v,,,,,c10632,13444,10654,13451,10664,13444v375,-268,900,-374,1318,-603c12128,12760,12264,12682,12383,12594v-38,56,-76,116,-103,176c12112,13102,12047,13458,12090,13807v82,625,461,1193,1415,1415c13511,15222,13522,15222,13527,15222v22,,38,-14,33,-28c13560,15187,13554,15180,13549,15176v-136,-173,-109,-395,-157,-586c13348,14414,13261,14245,13153,14079v-114,-173,-244,-335,-380,-501c12627,13402,12416,13208,12361,13003v49,-134,114,-268,190,-395c12665,12424,12801,12252,12893,12068v-60,275,81,551,260,797c13337,13123,13560,13416,13945,13575v43,17,92,-22,54,-43c13939,13211,14123,12844,13928,12537v,,,,6,c14048,12566,14096,12566,14210,12551v136,-17,271,11,396,-7c14731,12530,14812,12456,14948,12460v59,,108,21,168,17c15186,12474,15224,12442,15284,12421v103,-39,179,-32,292,-46c15891,12336,15880,12160,15875,11984v-11,-205,-109,-389,-250,-568c15826,11507,16048,11564,16298,11546v-65,145,-55,314,-33,459c16319,12382,16563,12742,16992,13000v10,31,21,63,32,95c16775,12975,16433,12894,16146,12858v-363,-45,-683,-17,-1014,89c15105,12954,15105,12978,15121,12992v282,230,694,484,1144,604c16059,13599,15853,13617,15658,13673v-466,134,-868,4,-1339,c13977,13673,13652,13754,13402,13910v-48,28,-5,70,49,74c13728,14008,13950,14054,14151,14188v119,78,233,149,374,205c14834,14516,15186,14545,15544,14531v450,-18,933,-68,1399,-152c16650,14545,16417,14767,16260,14971v-326,431,-407,939,-130,1383c15658,16178,15126,16069,14552,16062v-16,,-22,3,-27,7c14503,16076,14492,16097,14508,16111v60,53,114,99,147,155c14189,16150,13706,16083,13207,16072v-499,-10,-1095,4,-1540,169c11651,16249,11646,16259,11657,16270v,3,5,10,16,10c11673,16280,11673,16280,11678,16280v6,,11,4,17,c12551,16333,13093,16873,13717,17183v450,226,1035,350,1610,357c15219,17571,15126,17624,15045,17677v-32,25,-5,67,44,64c15333,17730,15560,17780,15804,17794v250,14,499,-7,743,-32c17019,17712,17583,17603,18038,17741v38,24,81,49,98,67c18271,17938,18396,18086,18499,18231v260,342,412,808,255,1182c18623,19723,18374,20005,18049,20249v-277,-113,-602,-205,-900,-240c17279,19988,17404,19949,17512,19882v211,-131,320,-310,488,-459c18027,19402,17984,19378,17951,19381v-596,60,-1274,244,-1507,635c16227,20041,16016,20083,15831,20132v-146,39,-292,103,-428,177c15430,20267,15452,20224,15473,20182v,,,,,c15940,19914,16482,19741,16780,19367v325,-413,347,-893,640,-1312c17431,18041,17420,18026,17398,18019v-5,-3,-16,-3,-22,-3c17371,18016,17371,18019,17366,18019v,,,,-6,c16780,18210,16222,18510,15918,18887v-152,191,-255,395,-325,603c15528,19674,15517,19868,15430,20048v-11,-117,-54,-237,-108,-335c15099,19300,14552,19032,14031,18781v-11,-7,-27,4,-27,11c13999,18795,13999,18795,13999,18799v103,289,59,593,179,878c14264,19878,14422,20058,14541,20249v-33,-18,-65,-32,-103,-42c14275,20154,14075,20069,13890,20048v-189,-21,-357,74,-547,28c13223,20044,13142,19974,13007,19956v-120,-14,-239,7,-342,46c12741,19903,12806,19794,12887,19695v109,-134,239,-261,369,-384c13283,19282,13245,19254,13202,19251v-76,-4,-141,,-206,7c13402,19011,13261,18609,13511,18302v22,-25,-6,-57,-49,-57c13337,18245,13213,18270,13120,18323v60,-152,55,-314,38,-469c13137,17656,13066,17420,13186,17229v5,-10,-6,-17,-17,-17c13164,17205,13148,17201,13131,17205v-526,88,-835,479,-970,797c12096,17949,12090,17889,12096,17822v,-28,-54,-42,-87,-21c11646,18069,11592,18474,11651,18820v-92,-46,-195,-152,-244,-190c11380,18609,11326,18623,11315,18647v-70,156,-114,314,-125,473c11098,18972,10979,18827,10849,18693v-195,-197,-472,-356,-640,-568c9835,17660,9764,17120,9797,16605v,,5,,5,c9992,16735,10101,16894,10220,17060v22,35,108,25,119,-11c10361,16986,10383,16926,10399,16862v200,131,255,293,417,441c10843,17328,10919,17332,10930,17293v38,-117,22,-226,-11,-339c10979,16968,11044,16975,11109,16986v49,7,92,-18,81,-53c11136,16799,11049,16679,10925,16566v195,-99,341,-272,395,-427c11402,15889,11396,15631,11483,15381v87,-247,260,-469,483,-674c11982,14693,11966,14675,11939,14672v-11,-7,-22,-11,-44,-7c11711,14703,11537,14770,11375,14855v-11,-92,-38,-187,-82,-272c11283,14555,11223,14541,11190,14566v-92,70,-195,130,-282,201c10925,14661,10936,14552,10941,14446v,,,,,c10941,14428,10908,14414,10887,14435v-136,131,-304,251,-477,367c10404,14672,10388,14538,10372,14407v-6,-28,-60,-49,-92,-25c10160,14467,9981,14573,9884,14689v-38,-151,-125,-300,-261,-441c9607,14231,9580,14231,9558,14238v-10,,-16,3,-16,10c9542,14248,9542,14252,9542,14252v,3,,7,,7c9477,14488,9396,14714,9249,14929v-135,194,-336,367,-433,572c8740,15663,8751,15818,8854,15973v38,64,86,110,141,149c8620,16122,8181,16199,7964,16386v-32,25,22,53,60,49c8225,16411,8425,16404,8631,16407v-76,46,-135,96,-184,159c8425,16594,8463,16633,8512,16622v342,-70,678,-88,1030,-95c9282,17028,9445,17642,9786,18108v217,292,559,508,824,776c10778,19057,10919,19240,11060,19427v,3,6,11,11,11c11093,19466,11114,19498,11136,19526v-5,-7,-11,-14,-16,-18c10784,19184,10328,18926,9873,18676v-363,-202,-824,-459,-1334,-456c8507,18220,8501,18245,8523,18256v,3,,10,5,14c8572,18305,8615,18344,8653,18383v-304,-145,-721,-282,-1057,-237c7596,18146,7596,18146,7590,18146v-16,,-21,15,-10,22c7975,18340,8078,18623,8279,18887v125,170,336,332,585,438c8799,19318,8740,19303,8675,19289v-44,-10,-87,29,-60,50c8745,19459,8837,19600,8978,19716v92,78,212,138,342,187c9228,19903,9136,19924,9043,19963v-21,11,-27,28,-16,42c9027,20013,9027,20016,9038,20020v428,137,732,366,1111,550c10377,20683,10616,20782,10860,20877v-282,-42,-553,-39,-743,70c10052,20983,10008,21036,10003,21092v,21,16,42,16,64c10025,21208,10057,21152,10014,21223v-22,35,-76,56,-114,84c9840,21353,9786,21406,9792,21469v5,50,81,85,75,120c9867,21589,9867,21589,9867,21593r179,c10046,21582,10052,21575,10046,21565v-27,-99,-189,-18,-16,-205c10079,21307,10204,21275,10209,21205v,-11,-11,-28,-5,-39c10193,21156,10187,21148,10177,21138v37,-120,140,-176,303,-173c10822,20947,11228,21060,11532,21159v352,109,667,258,943,434l12811,21593v-27,-35,-59,-67,-86,-102c12546,21265,12508,21025,12454,20778v-49,-219,-87,-617,314,-723c13110,19967,13218,20203,13522,20192v179,-7,276,-70,461,-17c14102,20207,14232,20256,14346,20298v108,43,195,106,282,163c14828,20591,14807,20760,14752,20930v-81,240,-287,458,-520,663l14449,21593v65,-56,124,-113,179,-169c15007,21173,15436,20972,15956,20842v347,-85,694,-149,895,105c16910,21018,16964,21078,17040,21141v55,46,60,18,87,89c17149,21283,17127,21311,17122,21364v-11,81,38,151,54,229l17349,21593v,-4,,-7,,-7c17626,21519,17919,21487,18217,21519v141,14,276,39,412,53c18596,21579,18564,21586,18531,21593r374,c18922,21589,18938,21582,18949,21579v54,-18,27,-71,-27,-71c18613,21505,18325,21417,18016,21406v-244,-7,-477,25,-699,88c17311,21487,17311,21477,17311,21469v-21,-84,28,-137,33,-215c17349,21152,17295,21134,17198,21078v227,-95,460,-205,688,-325c17924,20785,17967,20817,18011,20845v282,180,688,261,1079,286c19111,21131,19122,21124,19122,21113v11,-7,17,-21,6,-32c18911,20849,18732,20612,18428,20425v299,-215,537,-455,651,-730c19225,19395,19258,19085,19274,18764v445,-155,792,-395,1057,-671c20467,17952,20581,17801,20678,17645v109,-169,185,-342,342,-490c21031,17152,21036,17145,21042,17137v,,,,,c21052,17130,21047,17123,21036,17116v-11,-10,-27,-21,-54,-17c20478,17173,19941,17416,19632,17684v-163,138,-249,300,-315,469c19361,17864,19442,17578,19610,17300v255,-424,662,-819,1204,-1108c21031,16076,21275,15970,21540,15903r,-95c21421,15836,21313,15868,21210,15906v-608,223,-1090,575,-1432,963c19410,17293,19209,17762,19166,18245v-44,427,5,875,-130,1295c18878,19850,18629,20122,18314,20358v-43,-21,-86,-42,-130,-63c18488,20058,18721,19787,18867,19487v169,-342,82,-730,-70,-1069c18721,18242,18580,18083,18439,17928v-54,-57,-108,-113,-173,-166c18228,17734,18184,17688,18130,17667v-60,-60,-119,-120,-179,-180c18103,17578,18260,17670,18396,17772v265,198,401,434,574,667c18987,18460,19036,18446,19030,18425v-22,-63,-49,-127,-76,-187c18987,17518,19507,16771,20261,16245v352,-243,786,-441,1285,-533l21546,15624v-418,78,-808,222,-1133,406c20049,16234,19762,16485,19523,16756v22,-130,-5,-268,-81,-398c19345,16196,19160,16005,18900,15938v-11,-11,-33,-14,-49,-11c18840,15927,18835,15931,18835,15935v-11,7,-16,17,-16,28c18922,16263,18764,16562,18824,16866v27,155,87,349,304,437c18981,17554,18878,17818,18873,18086v-76,-116,-179,-225,-309,-328c18336,17585,18033,17381,17713,17261v-261,-222,-559,-430,-884,-610c16384,16252,16384,15624,16634,15180v265,-480,829,-766,1545,-935c18184,14245,18190,14241,18195,14238v71,39,141,77,217,109c18271,14626,18531,14993,18786,15215v336,286,889,406,1307,631c20125,15864,20169,15857,20185,15832v130,-247,32,-547,-98,-786c19995,14873,19887,14661,19654,14545v287,-11,569,-43,840,-85c20494,14460,20494,14460,20499,14460v168,25,320,18,461,-7c21112,14555,21323,14612,21546,14640r,-106c21437,14520,21334,14495,21242,14463v33,-7,65,-17,103,-24c21367,14442,21394,14446,21421,14449v43,11,87,22,130,29l21551,14160v-49,28,-103,50,-157,74c21269,14284,21123,14340,20982,14365v-146,28,-298,21,-445,17c20537,14379,20543,14379,20543,14379v,-4,5,-7,5,-11c20841,14354,21117,14287,21361,14174v11,-7,,-17,-10,-14c21139,14238,20911,14284,20673,14301v249,-53,472,-141,667,-257c21356,14033,21334,14015,21318,14026v-222,109,-472,180,-737,226c20581,14245,20581,14241,20581,14234v238,-63,439,-151,639,-264c21237,13963,21215,13945,21199,13952v-119,49,-228,109,-358,148c20754,14128,20662,14146,20570,14171v,-4,,-7,-6,-11c20765,14093,20933,13998,21085,13888v16,-10,-5,-24,-22,-14c20906,13970,20733,14037,20543,14100v,-3,-6,-10,-6,-14c20727,13994,20884,13885,21020,13758v11,-11,-16,-25,-27,-14c20846,13853,20684,13948,20499,14030v-5,-11,-10,-18,-21,-29c20657,13913,20803,13800,20917,13680v11,-10,-16,-21,-27,-10c20760,13783,20602,13871,20434,13948v-16,-14,-27,-28,-43,-42c20516,13811,20640,13712,20765,13613v16,-10,-11,-24,-22,-14c20608,13687,20478,13779,20348,13867v-11,-10,-22,-17,-33,-24c20310,13839,20304,13836,20293,13832v103,-99,196,-198,309,-293c20613,13529,20586,13518,20575,13525v-119,85,-238,177,-341,272c20207,13783,20174,13769,20147,13758v81,-95,173,-183,282,-261c20445,13486,20423,13472,20407,13483v-119,77,-227,162,-320,254c20060,13730,20033,13719,20006,13716v49,-67,98,-138,152,-205c20169,13500,20142,13490,20131,13500v-65,67,-130,134,-185,202c19919,13698,19892,13691,19860,13687v21,-42,43,-81,81,-116c19952,13557,19925,13546,19908,13557v-43,39,-75,81,-103,127c19757,13680,19708,13680,19664,13684v38,-42,76,-85,98,-131c20022,13412,20277,13299,20635,13356v282,42,623,169,835,303c21502,13680,21540,13705,21573,13733r,-395c21567,13338,21567,13335,21562,13335v5,-4,5,-4,11,-7l21573,13278v,,-6,4,-6,4c21551,13292,21540,13303,21524,13313v-16,-7,-32,-17,-49,-24c21475,13289,21475,13289,21470,13289v32,-32,65,-60,103,-92l21573,13134v-49,38,-98,81,-146,120c21405,13243,21389,13236,21367,13229v65,-74,135,-148,206,-222l21573,12985v-6,-3,-16,-3,-22,4c21470,13059,21394,13134,21318,13208v-16,-7,-32,-11,-49,-18c21323,13112,21367,13031,21421,12954v11,-14,-16,-25,-27,-11c21329,13014,21258,13091,21210,13169v-17,-7,-33,-11,-49,-14c21199,13088,21237,13021,21280,12957v11,-10,-22,-25,-27,-10c21210,13010,21161,13077,21112,13141v-32,-11,-65,-18,-98,-25c21025,13074,21042,13031,21052,12989v38,-53,65,-106,71,-159c21275,12816,21427,12798,21573,12830r,-670c21562,12167,21557,12171,21546,12178v-16,-11,-33,-18,-49,-29c21519,12125,21546,12103,21567,12079r,-64c21524,12051,21481,12086,21443,12121v-27,-14,-54,-28,-82,-42c21432,12005,21497,11931,21567,11857r,-46c21475,11888,21389,11969,21307,12054v-27,-14,-54,-28,-81,-39c21323,11906,21421,11793,21519,11684v11,-11,-17,-21,-27,-11c21389,11779,21280,11885,21177,11991v-5,-4,-11,-4,-11,-7c21139,11973,21112,11962,21090,11952v87,-134,179,-261,293,-388c21394,11553,21367,11543,21356,11553v-119,120,-228,244,-320,374c21004,11917,20971,11902,20939,11892v81,-134,168,-265,281,-392c21231,11490,21210,11483,21199,11490v-130,113,-250,243,-331,377c20846,11860,20825,11857,20803,11849v49,-141,125,-278,233,-409c21047,11430,21020,11423,21014,11430v-119,123,-216,257,-276,398c20705,11821,20678,11814,20646,11807v43,-134,108,-264,195,-391c20852,11401,20819,11391,20808,11405v-92,123,-173,254,-227,388c20548,11786,20521,11782,20489,11775v32,-141,75,-278,157,-416c20651,11352,20630,11345,20624,11352v-87,131,-163,268,-206,409c20391,11758,20358,11751,20331,11747v33,-134,71,-268,125,-402c20461,11334,20434,11327,20429,11342v-76,126,-136,261,-168,395c20212,11730,20163,11722,20114,11719v38,-162,87,-325,163,-487c20283,11222,20255,11218,20250,11229v-38,63,-70,130,-103,197c20174,11310,20174,11190,20147,11073v342,-70,634,-35,943,96c21258,11239,21416,11299,21589,11359r,-106c21557,11243,21524,11232,21492,11218v-174,-63,-326,-148,-505,-205c20716,10929,20402,10918,20136,11006v-27,-70,-59,-144,-114,-211c19914,10643,19713,10548,19502,10460v-239,-103,-504,-216,-792,-230c18667,10227,18623,10227,18580,10230v-97,-46,-200,-84,-298,-130c18271,10093,18255,10086,18244,10082v710,212,1567,215,2326,159c20619,10237,20635,10202,20592,10184v-320,-155,-651,-328,-998,-483c19686,9715,19778,9726,19876,9736v266,29,537,46,808,25c21009,9736,21302,9652,21595,9571r,-92c21372,9535,21155,9613,20933,9645v-450,67,-1014,46,-1475,-57c19529,9578,19599,9571,19670,9564v173,21,352,42,526,56c20207,9620,20212,9609,20201,9606v-130,-18,-260,-35,-390,-57c19822,9549,19833,9546,19849,9546v65,,135,3,200,7c20245,9564,20429,9613,20630,9606v21,,21,-21,,-21c20505,9581,20391,9560,20272,9539v282,10,564,10,845,14c21134,9553,21134,9535,21117,9535v-195,-10,-390,-21,-585,-31c20749,9489,20960,9465,21172,9426v16,-4,11,-18,-6,-14c20998,9429,20825,9437,20651,9440v27,-7,54,-11,82,-18c20836,9401,20944,9384,21042,9352v5,,,-7,,-7c20933,9352,20825,9377,20722,9394v-92,14,-190,28,-282,46c20413,9440,20386,9440,20358,9440v158,-42,320,-85,478,-130c21096,9288,21351,9306,21600,9338r,-88c21367,9214,21134,9204,20884,9225v-162,14,-336,35,-509,63c20635,9207,20879,9119,21101,8992v54,-32,109,-63,163,-99c21378,8925,21486,8946,21600,8953r,-99c21535,8851,21470,8844,21405,8833v32,-17,65,-35,97,-53c21535,8777,21567,8770,21600,8766r,-254c21448,8650,21275,8777,21080,8893v-261,156,-559,261,-879,353c20044,9292,19887,9345,19730,9391v-190,17,-380,28,-570,31c20098,9264,21047,8943,21600,8435r,-163c21340,8463,21107,8629,20841,8770xm18732,8325v-103,-17,-212,-21,-320,-46c18163,8227,17946,8110,17816,7962v-44,-49,-82,-162,-136,-272c17897,7828,18114,7962,18287,8128v11,10,38,,27,-11c18119,7916,17897,7708,17599,7560v,-4,-6,-4,-6,-7c18081,7722,18401,8043,18732,8325xm17523,7024v-266,84,-537,165,-803,250c16861,7182,17019,7101,17208,7038v309,-103,646,-145,976,-194c18146,6861,18119,6886,18076,6914v-130,99,-266,184,-439,251c17339,7278,17002,7323,16661,7359v303,-92,596,-201,873,-321c17550,7034,17539,7020,17523,7024xm15772,6921v76,-173,179,-331,309,-483c16064,6491,16048,6540,16021,6593v-49,95,-114,180,-179,268c15820,6886,15793,6911,15772,6932v,,,-4,,-11xm15669,7348v217,-211,471,-377,813,-504c16493,6840,16487,6823,16471,6826v-276,74,-537,198,-726,356c15772,7140,15799,7098,15831,7059v212,-169,439,-314,738,-423c16585,6629,16569,6614,16552,6621v-195,60,-379,138,-536,233c16054,6815,16092,6777,16124,6741v179,-109,353,-218,559,-310c16699,6424,16683,6410,16666,6413v-130,43,-265,96,-385,156c16292,6558,16303,6544,16314,6533v54,-39,108,-77,168,-113c16547,6378,16628,6346,16688,6300v5,-3,,-7,-5,-7c16596,6311,16520,6353,16449,6389v,,-5,3,-5,3c16574,6258,16704,6121,16834,5986v11,-10,-16,-24,-32,-14c16683,6068,16574,6166,16460,6265v27,-60,49,-120,71,-176c16536,6082,16514,6078,16509,6085v-60,106,-130,205,-190,307c16303,6406,16292,6417,16276,6431v16,-53,22,-106,27,-159c16303,6265,16287,6265,16281,6272v-21,110,-81,205,-151,304c16108,6597,16086,6618,16064,6639v38,-85,55,-169,60,-257c16401,6089,16775,5842,17219,5630v-271,229,-341,540,-428,822c16720,6681,16628,6921,16379,7101v-206,148,-461,205,-732,275c15663,7362,15663,7355,15669,7348xm15262,5390v76,99,136,205,179,311c15430,5750,15425,5796,15419,5845v-11,-17,-21,-35,-38,-53c15381,5792,15381,5789,15381,5789v-38,-67,-76,-134,-97,-205c15273,5546,15262,5507,15257,5468v,-21,-6,-42,-6,-60c15262,5397,15262,5394,15262,5390xm15251,6219v-352,-155,-623,-292,-775,-568c14270,5274,14367,4805,14042,4455v358,198,700,410,976,660c15099,5189,15170,5267,15235,5348v-16,85,-5,169,16,250c15235,5577,15213,5553,15197,5531v-54,-91,-87,-183,-108,-285c15089,5239,15072,5239,15072,5246v-5,49,-5,102,6,151c15045,5362,15013,5330,14980,5295v-27,-60,-49,-123,-70,-183c14904,5101,14883,5105,14883,5115v,32,5,67,16,99c14714,5034,14519,4861,14330,4692v-11,-11,-44,,-28,10c14492,4889,14671,5073,14834,5260v-114,-67,-250,-120,-380,-166c14443,5090,14433,5098,14443,5105v130,67,277,127,396,204c14883,5337,14920,5369,14958,5401v28,32,49,60,71,92c14877,5408,14698,5341,14508,5299v-10,-4,-21,10,-10,14c14752,5390,14953,5496,15127,5634v37,49,70,102,103,151c15056,5669,14839,5577,14611,5531v-16,-3,-21,15,-5,18c14807,5602,14975,5687,15116,5792v86,60,157,131,233,198c15365,6022,15381,6057,15398,6089v-163,-113,-369,-205,-570,-275c14812,5810,14801,5824,14817,5828v277,106,461,250,646,409c15479,6279,15495,6325,15511,6371v-75,-56,-157,-106,-260,-152xm15479,5937v-11,-60,-11,-120,-11,-180c15517,5877,15549,6001,15566,6124v-22,-60,-55,-123,-87,-187xm9206,4314v11,-7,22,-14,33,-21c9271,4304,9304,4314,9336,4328v6,,6,4,11,4c9298,4325,9255,4321,9206,4314xm9439,4350v-49,-29,-103,-57,-162,-78c9293,4261,9309,4247,9325,4233v6,-3,6,-3,11,-7c9439,4283,9542,4336,9640,4395v-60,-17,-130,-31,-201,-45xm9797,4434v,,,,,c9775,4431,9754,4424,9727,4417v-114,-74,-228,-149,-347,-219c9390,4187,9401,4177,9412,4163v141,84,271,173,385,271xm9439,4113v6,-7,6,-17,11,-24c9531,4124,9613,4163,9689,4201v-22,4,-49,11,-71,15c9613,4219,9602,4219,9596,4226v-48,-39,-103,-77,-157,-113xm9727,4194v-76,-45,-152,-84,-234,-127c9515,4060,9542,4050,9564,4043v,,5,,5,c9591,4050,9618,4064,9634,4074v27,11,49,25,76,36c9754,4131,9792,4152,9835,4170v-33,10,-76,17,-108,24xm10014,4124v-44,18,-87,32,-141,42c9830,4134,9775,4106,9727,4082v-33,-18,-66,-43,-104,-60c9640,4015,9656,4004,9672,3997v109,42,223,85,342,127xm8523,2215v16,145,49,290,125,427c8653,2649,8669,2646,8669,2639v-81,-198,-86,-399,-92,-604c8583,2025,8583,2014,8588,2004v11,310,195,575,526,811c9352,2984,9564,3150,9672,3372v55,106,109,237,82,350c9721,3859,9607,3916,9455,3979v-5,-67,-32,-137,-75,-204c9304,3605,9184,3443,9060,3284v-6,-7,-22,,-17,7c9092,3365,9136,3439,9173,3514v-37,-39,-81,-75,-119,-106c9027,3369,9000,3330,8973,3295v-6,-7,-22,-4,-16,3c8962,3312,8967,3330,8978,3344v-81,-63,-168,-127,-255,-187c8610,2956,8528,2752,8507,2536v-22,-109,-11,-215,16,-321xm8355,2596v5,25,5,50,11,71c8344,2646,8328,2621,8306,2600v-11,-11,-38,,-27,10c8317,2656,8355,2706,8387,2752v,3,,7,6,14c8382,2776,8366,2787,8344,2794v-49,-57,-98,-113,-136,-173c8203,2610,8170,2618,8181,2628v33,60,76,117,114,177c8279,2808,8257,2812,8241,2812v-43,-46,-81,-96,-119,-145c8116,2660,8100,2663,8100,2674v11,21,27,39,38,60c8100,2702,8062,2667,8030,2635v-6,-42,,-92,,-130c8030,2466,8024,2427,8024,2388v114,64,233,127,331,208xm7189,2565v163,91,353,162,472,285c7661,2857,7661,2868,7661,2875v-33,-25,-60,-46,-98,-70c7552,2797,7536,2808,7547,2815v43,32,81,67,114,102c7661,2932,7661,2946,7661,2960v-6,3,-11,3,-16,7c7580,2914,7514,2864,7444,2815v-11,-7,-27,4,-16,11c7487,2879,7547,2932,7601,2984v-21,7,-43,15,-59,22c7477,2953,7417,2893,7363,2833v-6,-7,-27,,-22,7c7384,2903,7433,2960,7487,3020v-10,3,-21,3,-38,7c7428,3013,7411,2999,7390,2984,7260,2861,7211,2713,7189,2565xm7504,3066r,c7498,3069,7498,3069,7504,3066v-6,,-6,,-6,c7498,3069,7498,3069,7504,3066xm7336,3884v-93,-173,-120,-360,-201,-536c7048,3168,6934,2967,6750,2805v211,162,358,342,477,550c7233,3369,7260,3362,7260,3348v-71,-265,-342,-508,-667,-674c7059,2833,7357,3094,7666,3372v6,60,17,120,27,177c7683,3538,7672,3528,7666,3517v-11,-10,-27,,-21,7c7666,3556,7693,3591,7715,3623v22,67,43,134,81,197c7726,3750,7666,3672,7612,3588v-5,-11,-32,-7,-27,3c7677,3799,7834,4025,8089,4170v11,7,22,14,33,21c7780,4346,7439,4078,7336,3884xm8208,4261v17,7,28,15,44,22c8176,4350,8100,4417,8035,4487v32,-81,92,-151,173,-226xm8214,4445v-71,32,-136,70,-201,106c8013,4551,8013,4547,8013,4547v92,-81,185,-162,282,-247c8301,4304,8311,4307,8317,4311v-44,42,-76,88,-103,134xm8349,4325v17,7,28,11,44,14c8366,4364,8339,4392,8317,4424v-16,-7,-33,-11,-49,-4c8295,4388,8322,4357,8349,4325xm8246,4784v,-89,17,-177,55,-265c8344,4463,8393,4413,8452,4360v17,4,38,11,55,14c8382,4498,8295,4639,8246,4784xm8469,4625v-71,42,-130,92,-179,141c8349,4628,8442,4505,8566,4385v22,3,49,7,71,10c8577,4473,8523,4547,8469,4625xm8620,4561v-16,-3,-37,,-54,7c8555,4575,8539,4582,8528,4590v49,-64,103,-127,158,-187c8696,4403,8707,4403,8718,4406v-32,49,-65,102,-98,155xm8680,4653v-11,-21,-22,-42,-27,-67c8653,4582,8648,4579,8648,4575v38,-56,81,-112,130,-169c8816,4406,8848,4406,8881,4403v-76,81,-141,162,-201,250xm8230,4149c7975,3983,7883,3736,7840,3514v-65,-314,-49,-635,-87,-949c7796,2656,7856,2745,7899,2833v82,155,158,314,261,465c8165,3305,8176,3298,8176,3295v-87,-155,-152,-311,-212,-473c7932,2730,7883,2639,7834,2547v158,198,364,370,613,543c8821,3348,9520,3775,9260,4156v-260,222,-732,190,-1030,-7xm9607,5574c9531,5189,9390,4784,9065,4455v11,4,22,11,38,15c9114,4487,9136,4505,9146,4515v27,36,60,67,93,99c9249,4621,9271,4618,9266,4607v-17,-25,-33,-53,-49,-77c9211,4522,9206,4515,9201,4508v5,,5,4,10,4c9255,4568,9293,4625,9342,4678v5,10,32,3,27,-7c9347,4632,9325,4593,9298,4554v27,14,54,28,82,46c9401,4632,9417,4664,9439,4695v92,145,174,297,233,448c9792,5436,9813,5732,9840,6032v33,335,147,656,342,956c10160,6971,10139,6957,10111,6939v-32,-49,-59,-95,-81,-148c10025,6773,9987,6780,9992,6798v11,32,27,63,44,95c10030,6890,10025,6886,10019,6883v-43,-60,-76,-120,-103,-187c9911,6688,9895,6688,9895,6699v,49,16,99,38,145c9911,6833,9889,6826,9873,6815,9640,6424,9689,5990,9607,5574xm9987,6932v,3,,3,,c9981,6928,9976,6928,9976,6925v,3,5,7,11,7xm9428,7359v-292,-46,-596,-96,-873,-177c8268,7098,8030,6967,7791,6837v130,-11,255,-7,385,14c8181,6851,8181,6851,8187,6851v38,7,70,-28,27,-43c7937,6696,7758,6583,7650,6375v-65,-131,-141,-258,-249,-374c7243,5828,7032,5680,6783,5570v341,99,715,159,1019,293c7840,5881,7878,5849,7861,5824v6,-7,6,-14,,-21c7823,5761,7780,5715,7742,5673v721,158,1236,578,1675,959c9623,6808,9840,6978,10063,7147v92,71,179,145,265,219c10187,7278,10041,7189,9895,7101,9705,6985,9558,6854,9423,6713v-11,-14,-43,,-33,11c9499,6851,9613,6981,9764,7091v-65,-36,-130,-71,-200,-106c9336,6798,9108,6618,8930,6410v-6,-7,-22,,-17,7c9022,6561,9141,6710,9293,6840v-16,-7,-33,-17,-49,-25c9244,6812,9239,6808,9239,6805,9000,6653,8832,6484,8675,6293v-6,-7,-22,,-17,7c8745,6420,8827,6551,8946,6660v-22,-10,-38,-21,-60,-28c8680,6442,8447,6269,8295,6054v-5,-11,-32,-4,-27,7c8349,6191,8452,6318,8566,6438,8366,6293,8160,6152,8002,5983v-5,-7,-27,,-21,7c8073,6110,8181,6233,8311,6343v,,-5,,-5,-4c8263,6315,8214,6293,8170,6269v-48,-46,-92,-96,-146,-141c7943,6061,7851,6001,7758,5941v-10,-7,-21,3,-16,10c7834,6022,7916,6099,7997,6173v-174,-95,-336,-190,-493,-296c7493,5870,7477,5881,7487,5888v201,148,418,285,640,416c8013,6286,7894,6279,7780,6272v-11,,-16,14,-5,14c7937,6307,8095,6332,8241,6371v54,32,108,60,168,92c8241,6427,8062,6410,7883,6399v-11,,-11,11,,11c8170,6452,8447,6498,8675,6618v-212,-42,-434,-57,-662,-53c7997,6565,7997,6579,8013,6579v331,,656,71,944,177c8767,6724,8566,6713,8377,6724v-17,,-17,17,,17c8718,6741,9005,6812,9293,6918v21,10,43,21,65,32c9108,6886,8821,6868,8561,6879v-22,,-22,21,,21c8897,6897,9179,6964,9472,7059v-179,-14,-369,-14,-548,3c8908,7062,8908,7080,8924,7080v239,-18,472,7,694,57c9461,7137,9304,7147,9173,7147v-16,,-16,18,,18c9363,7172,9623,7161,9830,7204v27,14,48,28,75,42c9754,7232,9591,7235,9450,7242v-22,,-22,21,,21c9667,7263,9878,7271,10057,7331v125,70,244,144,363,222c10101,7461,9748,7412,9428,7359xm7243,11183v-5,-11,-27,,-21,7c7336,11356,7433,11521,7525,11691v-27,-21,-48,-46,-76,-71c7216,11384,7064,11130,6934,10865v141,138,369,244,499,381c7574,11391,7574,11553,7612,11712v-103,-176,-233,-356,-369,-529xm7227,12269v-119,-39,-222,-77,-341,-77c7173,12139,7444,12125,7720,12139v-184,7,-374,35,-547,42c7162,12181,7162,12192,7173,12192v331,,634,-43,954,24c7927,12386,7498,12361,7227,12269xm9184,12322v-222,-120,-336,-300,-498,-451c8675,11864,8658,11871,8664,11878v108,109,190,233,298,342c8696,12075,8507,11881,8436,11655v98,92,244,156,380,226c9038,11998,9179,12153,9217,12333v-6,,-22,-7,-33,-11xm8626,13042v195,-254,515,-413,884,-536c9466,12530,9423,12559,9380,12587v-152,91,-320,180,-456,282c8919,12873,8924,12883,8935,12880v141,-60,271,-138,401,-205c9466,12604,9596,12523,9759,12484v-87,371,-683,424,-1133,558xm10149,12125v-222,-46,-368,-145,-558,-226c9792,11927,10003,11909,10204,11948v124,25,233,67,336,117c10339,12012,10128,11976,9911,11959v-16,,-16,14,-6,17c10171,12008,10420,12068,10654,12160v-163,11,-326,,-505,-35xm12481,13455v162,201,341,391,493,596c13131,14266,13245,14488,13299,14725v28,130,28,289,125,412c12887,14961,12567,14661,12399,14312v28,-106,44,-219,44,-332c12459,14012,12475,14044,12492,14072v54,162,97,328,97,501c12589,14580,12605,14580,12611,14573v11,-99,11,-201,,-307c12611,14266,12611,14266,12611,14269v76,156,146,307,217,466c12833,14746,12855,14742,12855,14732v-22,-78,-44,-156,-71,-230c12877,14619,12980,14728,13093,14834v17,14,55,3,38,-14c12985,14650,12866,14478,12768,14305v98,70,201,141,309,204c13088,14516,13104,14506,13093,14499v-124,-103,-282,-198,-390,-307c12676,14146,12654,14097,12633,14051v103,77,222,148,347,211c12996,14269,13012,14255,13001,14245v-168,-99,-309,-212,-428,-332c12551,13860,12535,13811,12513,13758v60,56,130,109,206,159c12736,13927,12757,13913,12746,13899v-119,-92,-206,-187,-276,-293c12443,13522,12421,13433,12405,13345v16,36,49,71,76,110xm12356,14220v-81,-208,-114,-427,-103,-645c12253,13539,12258,13504,12258,13469v11,46,22,88,33,134c12313,13719,12345,13836,12351,13956v10,88,5,176,5,264xm11597,12897v-287,124,-640,230,-846,416c10952,12971,11283,12629,11743,12428v125,,250,-7,369,-25c12080,12421,12052,12439,12020,12453v-125,46,-260,88,-407,91c11597,12544,11597,12559,11613,12562v82,4,168,-7,255,-21c11836,12559,11808,12576,11776,12594v-125,42,-255,77,-401,102c11358,12700,11364,12717,11380,12714v87,-11,174,-25,255,-43c11516,12735,11402,12798,11277,12862v-22,11,,39,22,28c11429,12834,11564,12777,11695,12717v-55,46,-109,96,-158,145c11527,12873,11554,12883,11564,12873v93,-85,206,-177,331,-247c11906,12619,11922,12615,11933,12608v-54,67,-103,134,-146,205c11733,12837,11662,12869,11597,12897xm11863,12774v65,-85,141,-166,222,-240c12123,12516,12155,12499,12193,12481v-54,63,-108,127,-151,194c11987,12707,11928,12742,11863,12774xm12139,12615v71,-78,147,-152,228,-226c12421,12361,12475,12329,12530,12298v-103,116,-239,222,-391,317xm12286,12305v-152,42,-309,74,-472,91c12042,12301,12280,12216,12540,12171v-86,42,-173,88,-254,134xm16390,18623v265,-191,585,-343,889,-515c16975,18467,16959,18922,16683,19293v-158,208,-380,370,-673,501c15913,19836,15815,19878,15723,19924v184,-137,363,-264,591,-374c16330,19543,16314,19526,16298,19533v-196,81,-380,176,-532,289c15815,19744,15869,19667,15924,19589v168,-95,341,-187,536,-264c16477,19318,16460,19300,16444,19307v-152,46,-298,102,-439,169c16016,19459,16032,19441,16043,19423v184,-144,374,-264,629,-359c16693,19057,16672,19039,16655,19046v-162,46,-325,109,-460,187c16216,19208,16233,19184,16254,19159v168,-145,353,-272,586,-378c16856,18774,16840,18760,16824,18767v-141,53,-272,117,-391,191c16590,18785,16753,18612,16921,18439v11,-14,-16,-24,-32,-10c16775,18524,16666,18619,16552,18714v28,-56,44,-116,49,-180c16601,18527,16585,18524,16580,18531v-28,95,-76,183,-147,272c16428,18806,16428,18810,16433,18813v-27,21,-49,46,-76,67c16390,18799,16395,18707,16390,18623xm16211,18760v49,-42,97,-81,146,-116c16341,18767,16298,18877,16249,18993v-22,18,-38,39,-60,56c16222,18958,16227,18855,16211,18760xm15999,18986v49,-67,109,-127,168,-187c16146,18951,16092,19088,16005,19236v,4,,4,,8c15999,19251,15994,19258,15989,19265v10,-92,16,-184,10,-279xm15961,19039v-5,120,-38,240,-86,356c15810,19480,15745,19565,15690,19649v60,-208,136,-413,271,-610xm10323,16795v-6,43,-16,85,-33,127c10225,16824,10144,16725,10030,16647v49,,103,-7,163,-25c10247,16672,10296,16721,10350,16771v-16,,-27,14,-27,24xm10426,16781v-54,-60,-114,-123,-174,-183c10263,16594,10269,16591,10280,16587v5,-3,10,-7,16,-7c10334,16598,10377,16612,10415,16619v81,88,146,183,201,279c10561,16852,10496,16816,10426,16781xm10697,16968v-49,-116,-114,-226,-195,-331c10545,16644,10589,16644,10627,16644v86,148,151,296,200,448c10827,17109,10833,17130,10833,17148v-38,-60,-82,-120,-136,-180xm10860,16848v-22,-3,-38,,-55,7c10778,16781,10740,16707,10697,16637v11,,16,-4,27,-4c10784,16707,10838,16781,10892,16859v-11,-7,-22,-7,-32,-11xm11039,16883v-33,-3,-66,-10,-93,-17c10903,16781,10849,16697,10789,16615v11,-3,22,-7,33,-7c10914,16697,10990,16785,11039,16883xm10876,15046v38,-53,81,-106,130,-159c11011,14880,10995,14873,10990,14876v-38,32,-71,64,-103,99c10892,14940,10898,14901,10903,14866v81,-74,195,-134,298,-198c11228,14753,11245,14834,11261,14919v,,,,,3c11217,14947,11180,14975,11142,15000v10,-32,21,-64,27,-96c11174,14894,11147,14890,11142,14901v-22,53,-44,102,-76,155c11055,15063,11044,15074,11033,15081v-11,,-27,,-38,c11033,15003,11071,14929,11125,14855v6,-11,-16,-21,-21,-11c11044,14919,10984,14996,10941,15074v-27,-4,-49,-7,-76,-11c10876,15060,10876,15053,10876,15046xm10843,15398v130,-127,266,-250,434,-359c11418,14950,11575,14876,11738,14806v-16,14,-33,28,-43,42c11451,15039,11272,15271,11158,15508v-6,7,16,10,22,3c11250,15381,11342,15261,11445,15148v-76,127,-125,261,-146,398c11266,15755,11283,15970,11196,16171v-92,219,-423,462,-781,342c10518,16446,10583,16372,10632,16291v168,-173,282,-378,358,-572c10995,15709,10968,15705,10963,15716v-65,123,-147,240,-239,353c10724,16065,10730,16062,10730,16054v16,-56,32,-116,48,-176c10822,15797,10870,15716,10925,15638v5,-10,-11,-17,-22,-7c10870,15666,10838,15705,10805,15741v17,-113,28,-230,38,-343xm10274,14485v11,130,22,257,27,388c10269,14894,10242,14912,10214,14933v11,-21,17,-43,22,-64c10242,14855,10209,14852,10204,14862v-17,42,-44,81,-71,124c10117,14996,10095,15010,10079,15021v-11,-4,-22,-7,-33,-11c10079,14936,10117,14859,10149,14785v6,-15,-27,-18,-32,-8c10079,14848,10036,14922,9992,14989v-27,-10,-49,-21,-70,-35c9943,14904,9960,14855,9992,14806v6,-7,-11,-11,-16,-4c9954,14834,9927,14862,9905,14894v,-32,,-64,-5,-95c9976,14686,10139,14580,10274,14485xm8930,15638v37,-194,211,-360,347,-529c9401,14954,9493,14788,9548,14619v10,120,27,243,-22,363c9520,14989,9542,14993,9542,14986v98,-191,60,-406,76,-604c9813,14693,9813,15010,9672,15331v-92,89,-179,180,-238,279c9428,15621,9417,15635,9412,15649v11,-106,38,-212,71,-318c9483,15324,9472,15321,9466,15328v-114,201,-168,423,-146,635c9314,16016,9320,16065,9325,16118v-314,-46,-439,-275,-395,-480xm8393,16347v-71,4,-147,7,-217,11c8442,16234,8794,16192,9119,16178v38,11,82,21,130,28c8951,16217,8658,16270,8393,16347xm8512,16347v277,-60,558,-88,857,-102c9374,16266,9385,16284,9396,16305v-190,-7,-407,7,-591,56c8799,16354,8783,16351,8767,16351v-87,-4,-174,-7,-255,-4xm8789,16407v5,-3,10,-7,16,-10c9000,16358,9217,16361,9417,16354v6,11,11,18,22,29c9157,16400,8875,16443,8620,16517v44,-43,98,-78,169,-110xm8881,16481v189,-35,379,-60,580,-67c9472,16428,9483,16439,9493,16453v-200,-10,-406,4,-612,28xm9889,15324v282,-243,645,-444,900,-698c10702,14749,10627,14880,10545,15007v-87,130,-168,261,-217,398c10323,15412,10345,15416,10350,15409v76,-145,168,-286,271,-427c10664,14922,10713,14859,10762,14795v-54,254,-27,526,-49,769c10697,15779,10664,16005,10551,16206v-71,127,-179,240,-380,297c10052,16538,9949,16527,9851,16503v-656,-212,-331,-865,38,-1179xm9705,16753v,3,,7,,7c9705,16756,9699,16756,9699,16753v6,,6,,6,xm11077,19187v-6,-3,-6,-11,-11,-14c11039,19145,11011,19117,10973,19092v-10,-7,-21,,-16,10c10984,19138,11017,19173,11039,19208v10,18,16,39,32,60c11071,19279,11071,19293,11066,19303v-87,-116,-174,-229,-266,-342c10578,18693,10231,18485,9998,18220v-228,-254,-375,-532,-440,-825c9510,17173,9526,16958,9564,16742v,4,5,7,5,11c9564,16951,9591,17148,9651,17346v5,10,27,7,27,-4c9651,17180,9640,17014,9645,16848v16,21,33,39,49,60c9678,17289,9797,17681,10030,18026v147,219,369,374,591,558c10805,18739,10936,18912,11066,19085v-44,-43,-87,-81,-141,-120c10914,18958,10892,18968,10903,18975v65,60,125,120,168,184c11077,19169,11077,19180,11077,19187xm11776,21141v-130,-49,-309,-112,-510,-165c10903,20813,10523,20662,10171,20492v-336,-162,-634,-398,-1046,-479c9179,19998,9233,19984,9287,19974v71,-11,141,,212,c9499,19974,9499,19974,9504,19974v49,14,82,-25,38,-46c9358,19840,9157,19766,9022,19646v-92,-81,-168,-170,-244,-258c8875,19402,8978,19406,9076,19388v32,-3,27,-25,11,-35c9081,19349,9081,19342,9070,19339v-417,-166,-628,-445,-824,-723c8133,18453,7986,18291,7753,18196v369,81,689,201,1008,349c8821,18573,8870,18520,8848,18489v-49,-74,-97,-142,-173,-194c8908,18351,9125,18407,9331,18503v238,109,461,236,677,363c10469,19131,10892,19406,11190,19759v244,285,423,596,618,899c11657,20513,11532,20365,11423,20203v-97,-152,-184,-310,-298,-459c11114,19734,11093,19744,11098,19755v103,155,174,328,266,494c11098,20034,10930,19790,10773,19536v-6,-7,-22,-3,-16,4c10827,19692,10903,19850,11006,19995v-38,-28,-81,-57,-119,-85c10730,19730,10621,19533,10496,19346v-5,-7,-27,-4,-21,7c10556,19501,10643,19649,10730,19797v,4,5,7,5,11c10686,19776,10637,19748,10589,19716v-185,-183,-331,-377,-440,-585c10144,19124,10128,19127,10133,19134v54,159,136,314,250,459c10372,19589,10366,19582,10355,19579v,-7,-5,-11,-10,-14c10117,19392,9916,19215,9770,19011v-6,-11,-33,-4,-27,7c9835,19162,9949,19303,10090,19434v-65,-35,-136,-71,-206,-102c9705,19187,9580,19021,9455,18848v-5,-7,-21,-3,-21,4c9504,18975,9580,19102,9678,19222v-87,-53,-174,-105,-255,-165c9304,18965,9206,18863,9114,18757v-6,-7,-27,-4,-22,7c9168,18880,9271,19004,9407,19113v-326,-152,-646,-310,-895,-519c8496,18580,8463,18598,8480,18612v200,183,450,332,715,473c9049,19046,8902,19011,8751,18982v-17,-3,-22,11,-6,15c9022,19064,9271,19152,9520,19247v22,11,44,21,66,32c9390,19226,9184,19187,8984,19155v-17,-3,-27,14,-6,18c9336,19240,9651,19353,9965,19476v33,18,60,32,87,50c9813,19455,9564,19406,9314,19367v-10,-4,-16,11,-5,11c9721,19452,10063,19589,10415,19737v33,18,60,39,92,57c10469,19780,10431,19769,10393,19759v-254,-78,-526,-131,-802,-163c9569,19593,9564,19614,9586,19614v276,42,542,106,791,194c10524,19861,10659,19921,10795,19984v5,4,16,11,21,14c10762,19984,10713,19970,10664,19956v-287,-78,-585,-137,-894,-176c9754,19776,9748,19794,9764,19794v277,46,548,106,808,183c10708,20016,10849,20058,10979,20111v108,81,217,166,320,251c11174,20309,11039,20263,10908,20224v-330,-95,-683,-155,-1035,-211c9851,20009,9846,20030,9862,20034v336,63,672,130,987,233c11104,20351,11315,20457,11527,20577v-402,-141,-873,-215,-1285,-310c10220,20263,10214,20281,10231,20288v526,130,1057,243,1496,465c11770,20799,11814,20849,11857,20898v-54,-25,-114,-46,-168,-71c11396,20711,11082,20612,10762,20524v-16,-3,-27,11,-16,14c11163,20665,11635,20813,11966,21036v97,112,195,229,314,328c12128,21286,11955,21208,11776,21141xm12058,20813v49,-106,97,-211,162,-314c12253,20450,12286,20397,12323,20348v-21,67,-32,137,-32,208c12226,20676,12172,20803,12139,20930v-27,-39,-54,-78,-81,-117xm12275,21106v-27,-32,-49,-63,-76,-95c12226,20894,12253,20782,12296,20669v6,63,17,130,27,201c12296,20947,12286,21025,12275,21106xm12448,21307v-38,-42,-76,-84,-114,-127c12340,21120,12340,21060,12351,21004v21,102,54,204,97,303xm12508,20094v-33,28,-65,56,-92,84c12416,20178,12416,20178,12416,20178v-82,74,-152,156,-212,237c12128,20517,12063,20626,12004,20736v-11,-18,-22,-36,-33,-50c11960,20651,11955,20612,11949,20573v93,-282,326,-525,510,-786c12464,19776,12443,19769,12437,19780v-179,194,-390,395,-509,614c11928,20386,11928,20379,11928,20372v49,-141,103,-278,200,-412c12231,19811,12372,19677,12519,19547v5,-7,-11,-14,-17,-7c12248,19688,12042,19896,11922,20118v,-7,,-17,,-24c12004,19766,12329,19469,12649,19219v16,-11,-6,-25,-22,-14c12432,19328,12258,19466,12112,19614v-49,53,-103,106,-146,166c12112,19480,12345,19208,12687,18979v16,-11,-6,-25,-22,-14c12378,19124,12145,19325,11993,19547v11,-57,21,-109,32,-162c12025,19385,12025,19385,12025,19385v158,-258,364,-487,673,-681c12708,18697,12692,18683,12676,18690v-239,127,-450,289,-596,469c12096,19109,12112,19060,12128,19011v158,-187,342,-353,575,-505c12714,18499,12698,18489,12687,18492v-174,85,-336,194,-467,311c12367,18612,12551,18443,12801,18298v10,-7,-6,-18,-17,-14c12595,18372,12427,18485,12296,18609v11,-25,22,-53,38,-78c12437,18411,12551,18295,12681,18182v11,-7,-11,-18,-21,-11c12567,18231,12481,18298,12405,18369v59,-127,114,-254,162,-385c12573,17974,12546,17970,12540,17981v-76,158,-162,314,-249,469c12286,18358,12269,18266,12242,18178v,-7,-22,-7,-22,4c12242,18316,12231,18443,12220,18573v,4,-5,4,-5,7c12210,18584,12210,18587,12215,18594v-16,36,-38,71,-54,103c12139,18556,12101,18414,12063,18277v,-7,-21,-4,-16,3c12090,18453,12101,18630,12112,18803v-27,52,-54,105,-76,158c12009,18785,11949,18605,11873,18436v-5,-7,-21,-4,-16,3c11933,18672,11949,18905,11960,19141v-16,50,-32,99,-49,152c11884,19187,11852,19085,11808,18982v-5,-10,-21,-3,-21,4c11825,19152,11846,19318,11868,19483v,,,,,c11863,19505,11857,19526,11857,19547v-16,-42,-32,-81,-43,-124c11765,19289,11695,19155,11630,19025v-6,-7,-22,-4,-22,3c11667,19155,11711,19286,11749,19416v32,113,43,230,76,339c11819,19808,11808,19857,11803,19910v-22,-56,-43,-113,-65,-169c11667,19572,11570,19406,11461,19243v-5,-10,-32,-3,-27,8c11537,19413,11613,19582,11667,19751v55,173,71,346,114,519c11781,20274,11781,20277,11787,20277v,14,,28,5,42c11722,20080,11624,19847,11499,19614v-5,-7,-27,-4,-21,3c11575,19819,11630,20027,11684,20235v-11,-14,-17,-28,-27,-43c11570,19977,11451,19769,11386,19550v-82,-275,-93,-557,16,-829c11478,18785,11570,18852,11678,18884v11,3,27,3,38,3c11743,18891,11770,18880,11770,18855v-16,-314,6,-673,255,-952c12042,17963,12074,18019,12161,18062v22,10,59,7,65,-11c12307,17885,12416,17720,12573,17575v135,-124,314,-205,493,-289c12996,17399,13017,17557,13023,17663v11,251,32,483,-54,730c12952,18439,13050,18453,13077,18411v,-4,6,-7,6,-11c13180,18358,13267,18326,13375,18312v-86,134,-108,279,-152,424c13158,18944,13023,19109,12806,19265v-16,10,-16,24,-5,35c12795,19311,12811,19321,12828,19318v5,,5,,11,c12844,19318,12849,19318,12855,19314v92,-11,162,-14,244,-7c12849,19526,12562,19804,12502,20069v6,14,6,18,6,25xm20494,17413v11,-7,-5,-22,-16,-14c20158,17557,19860,17737,19632,17952v-119,113,-201,223,-266,339c19442,18083,19572,17878,19773,17727v276,-216,672,-406,1073,-522c20787,17254,20738,17310,20700,17370v-125,177,-222,360,-363,529c20087,18206,19751,18467,19307,18651v113,-490,650,-910,1187,-1238xm17854,19455v-114,95,-212,198,-331,289c17344,19882,17111,19956,16851,19988v-22,,-38,,-60,c17073,19889,17322,19751,17534,19589v11,-7,-6,-21,-22,-14c17246,19755,16927,19889,16580,19998v-22,,-38,4,-60,4c16851,19699,17317,19554,17854,19455xm16623,20369v-336,-39,-694,-57,-1036,-32c15799,20288,16032,20259,16233,20277v227,18,460,71,677,131c16645,20425,16395,20485,16130,20510v-239,21,-418,-14,-624,-88c15495,20418,15484,20415,15479,20411v385,-25,754,-42,1144,-25c16634,20386,16639,20369,16623,20369xm15262,20259v-32,57,-76,113,-125,166c15154,20252,15202,20083,15278,19917v33,124,38,244,-16,342xm15257,19864v-76,120,-130,244,-163,371c15094,20214,15089,20196,15089,20175v5,-4,5,-7,5,-11c15094,20002,15121,19847,15170,19692v32,52,65,112,87,172xm14617,20111v-98,-155,-222,-303,-287,-462c14216,19385,14292,19071,14069,18827v412,233,835,484,1063,812c15132,19642,15137,19646,15137,19646v-43,84,-76,173,-97,261c15034,19790,15029,19677,15045,19561v,-7,-22,-11,-22,-4c15002,19635,14986,19713,14975,19790v-22,-49,-44,-95,-71,-141c14888,19568,14877,19487,14877,19402v,-7,-16,-7,-22,c14845,19452,14845,19501,14845,19550v-87,-130,-201,-254,-342,-363c14487,19176,14454,19191,14470,19205v163,137,272,289,342,455c14704,19557,14568,19466,14422,19385v-17,-7,-33,3,-22,14c14595,19512,14742,19642,14861,19790v5,21,11,46,16,67c14883,19871,14883,19889,14888,19903v-114,-144,-282,-271,-477,-374c14400,19522,14384,19533,14395,19540v244,144,395,324,498,525c14780,19960,14622,19864,14481,19780v-11,-7,-27,3,-16,10c14682,19938,14850,20080,14948,20267v,56,,112,-11,165c14888,20312,14769,20192,14617,20111xm14780,20397v-11,-7,-22,-18,-38,-25c14725,20316,14698,20259,14671,20203v81,74,136,155,168,243c14828,20429,14807,20411,14780,20397xm17035,20947v,,,,,c17035,20947,17040,20947,17040,20947v,,,,,c17040,20947,17040,20947,17035,20947xm17393,20880v-114,18,-223,36,-342,32c17035,20912,17024,20909,17008,20909v,,,-4,-6,-4c17002,20905,17008,20905,17008,20905v200,-67,390,-148,564,-236c17572,20669,17572,20669,17572,20669v11,35,32,67,59,98c17550,20806,17474,20842,17393,20880xm16937,20827v,,,,,c16921,20813,16910,20799,16894,20785v-195,-162,-493,-148,-770,-95c15652,20782,15192,20958,14817,21184v93,-141,147,-293,147,-448c15040,20676,15110,20612,15181,20549v49,-36,97,-67,152,-99c15430,20468,15582,20545,15642,20563v141,39,276,49,428,42c16433,20584,16758,20446,17133,20471v54,4,59,-42,21,-56c16786,20245,16287,20168,15842,20224v65,-21,130,-35,195,-49c16439,20097,16894,20027,17301,20111v146,113,211,247,303,381c17610,20503,17620,20513,17631,20528v-217,109,-450,215,-694,299xm18380,20506v249,166,368,385,590,561c18542,20976,18174,20905,17881,20644v-158,-138,-223,-317,-364,-459c17886,20365,18228,20581,18493,20827v11,11,38,,27,-10c18298,20595,18049,20394,17745,20221v233,70,456,162,635,285xm18916,16030v152,113,309,215,391,370c19393,16570,19388,16746,19334,16919v-17,-208,-136,-416,-260,-607c19068,16301,19041,16308,19046,16319v152,286,201,554,136,850c19166,17190,19155,17212,19139,17236v-418,-353,-87,-808,-223,-1206xm20114,9518v6,,17,,22,c20136,9521,20142,9521,20142,9525v-11,-4,-22,-4,-28,-7xm20510,9327v-146,28,-287,64,-423,106c19984,9433,19881,9437,19778,9444v239,-43,483,-85,732,-117xm19052,9482v-16,,-27,,-44,c19008,9482,19003,9482,19003,9479v16,3,33,3,49,3xm17127,9105v456,-212,1057,-176,1578,-99c18363,9119,17962,9183,17583,9176v-11,,-17,3,-22,3c17447,9176,17333,9176,17219,9183v347,-43,689,-92,1030,-134c18260,9049,18260,9034,18244,9034v-380,22,-764,50,-1139,99c17116,9123,17122,9116,17127,9105xm17284,9271v-86,24,-173,53,-260,81c17035,9331,17046,9310,17057,9285v76,-7,151,-11,227,-14xm17241,7824v-60,,-119,7,-184,15c16878,7867,16720,7909,16536,7913v-59,-11,-125,-18,-179,-39c16281,7849,16216,7814,16146,7786v-11,-4,-22,-7,-27,-11c16325,7779,16536,7779,16742,7786v11,,11,-11,,-11c16455,7750,16167,7722,15880,7715v466,-113,906,-56,1361,109xm15295,8043v103,-63,233,-134,363,-169c15858,7817,15994,7856,16173,7920v92,35,184,56,282,81c16607,8047,16585,8061,16612,8163v27,116,157,116,277,187c16959,8392,17067,8477,17100,8541v33,81,-27,183,-27,268c17073,8823,17095,8833,17095,8844v5,60,-38,137,-87,194c16975,9077,16937,9101,16916,9147v-33,81,-17,163,-82,244c16753,9489,16628,9574,16509,9655v-5,4,-11,11,-16,14c16298,9652,16102,9662,15880,9680v-200,18,-417,32,-634,56c15560,9673,15880,9620,16205,9574v17,-3,11,-18,-5,-18c15495,9616,14790,9740,14140,9927v5,-21,11,-46,11,-67c14796,9669,15463,9521,16146,9412v16,-4,11,-21,-6,-18c15522,9468,14926,9585,14346,9736v233,-91,471,-180,726,-254c15392,9391,15723,9310,16043,9221v16,-3,5,-21,-11,-17c15685,9274,15338,9352,14996,9444v-173,45,-352,98,-520,158c14953,9362,15474,9158,16043,9017v11,-4,5,-11,-6,-11c15474,9119,14931,9292,14465,9525v466,-279,1014,-487,1556,-706c16027,8816,16021,8809,16016,8812v-656,208,-1329,448,-1822,801c14189,9613,14189,9609,14183,9609v396,-292,819,-571,1263,-836c15457,8766,15441,8756,15425,8759v-423,219,-814,459,-1182,713c14254,9461,14259,9451,14270,9444v304,-254,585,-515,905,-759c15186,8678,15170,8668,15159,8675v-255,172,-510,349,-732,539c14454,9168,14476,9123,14498,9077v5,-7,5,-11,10,-18c14514,9059,14514,9056,14519,9052v109,-113,206,-229,320,-339c14850,8706,14828,8696,14817,8703v-75,60,-146,123,-216,187c14633,8823,14671,8759,14698,8692v168,-226,309,-469,597,-649xm16693,9705v-10,-4,-27,-4,-38,-7c16655,9698,16661,9694,16661,9694v11,4,22,7,32,11xm15051,8008v-11,14,-28,25,-38,39c15018,7990,15018,7934,15018,7874v27,-120,71,-237,119,-349c15148,7690,15127,7860,15051,8008xm15132,7447v-49,74,-92,152,-125,229c15007,7659,15002,7637,15002,7620v16,-124,54,-244,97,-360c15110,7320,15127,7380,15132,7447xm14123,6216v488,159,803,518,917,846c15056,7105,15067,7147,15083,7193v-49,81,-87,162,-114,250c14964,7415,14953,7387,14948,7355v-6,-109,-6,-218,16,-328c14964,7020,14942,7017,14942,7024v-22,56,-38,113,-49,169c14883,7161,14866,7126,14855,7094v-5,-81,,-162,,-247c14855,6840,14845,6840,14839,6847v-22,43,-32,88,-38,134c14731,6837,14639,6696,14536,6558v-6,-11,-33,-4,-28,7c14568,6671,14622,6780,14666,6893v-65,-60,-147,-113,-233,-155c14422,6734,14411,6745,14416,6748v141,92,233,194,309,311c14736,7084,14742,7108,14752,7133v-81,-64,-179,-116,-292,-152c14443,6978,14433,6988,14449,6995v162,71,271,163,341,272c14812,7348,14828,7429,14839,7510v-81,-127,-200,-243,-341,-349c14487,7151,14460,7165,14470,7175v49,43,93,85,131,131c14519,7253,14405,7232,14313,7189v-11,-3,-16,-7,-27,-10c14286,6868,14400,6473,14123,6216xm12210,7701v16,-71,38,-169,113,-222c12405,7422,12475,7447,12567,7429v136,-28,196,-116,353,-120c13039,7309,13137,7327,13256,7306v76,-14,125,-35,206,-35c13505,7271,13543,7281,13592,7274v44,-7,87,-32,125,-39c13961,7207,13863,7281,14010,7278v70,,124,-22,184,-15c14205,7267,14216,7271,14232,7271v,,5,,5,c14259,7278,14292,7306,14319,7316v92,46,200,67,265,142c14704,7592,14742,7775,14747,7927v5,282,-125,557,-260,822c14373,8971,14270,9292,14026,9482v98,-292,168,-589,222,-885c14248,8586,14221,8583,14216,8593v-65,261,-147,519,-239,777c14048,8989,14064,8608,14096,8227v,-11,-27,-11,-27,c14031,8639,13939,9049,13869,9458v-6,-4,-17,-7,-27,-11c13885,9197,13874,8936,13852,8685v-21,-247,-54,-494,-130,-737c13722,7941,13706,7944,13706,7948v33,250,65,501,76,755c13787,8943,13760,9183,13749,9422v-27,-7,-59,-10,-86,-17c13701,9126,13657,8833,13619,8558v-38,-275,-86,-550,-179,-818c13435,7733,13413,7733,13419,7743v43,279,97,554,124,833c13565,8791,13554,9010,13565,9225v-119,-416,-260,-826,-412,-1238c13148,7976,13126,7980,13131,7990v152,466,277,935,391,1404c13511,9394,13495,9394,13484,9394v-6,-24,-22,-49,-44,-74c13337,8886,13137,8459,12914,8047v-5,-7,-21,-4,-16,3c13072,8435,13196,8819,13316,9211v-49,-35,-98,-67,-125,-88c13186,9119,13180,9116,13175,9112v-87,-293,-244,-579,-439,-847c12730,8258,12714,8262,12719,8269v147,247,255,497,342,755c12990,8971,12914,8918,12839,8869v-402,-343,-732,-734,-629,-1168xm13684,10188v-298,74,-715,18,-797,-208c12833,9839,12904,9698,13045,9602v189,-105,471,-144,699,-60c14058,9655,14042,10096,13684,10188xm10605,7094v5,46,11,95,16,145c10594,7182,10572,7129,10551,7073v-120,-339,-141,-713,-22,-1051c10540,6050,10556,6075,10578,6099v32,46,76,89,146,113c10746,6226,10795,6226,10800,6202v22,-89,38,-180,81,-265c10925,5852,10995,5778,11017,5690v38,-152,27,-310,87,-458c11109,5281,11136,5327,11174,5376v22,28,81,18,92,-7c11402,5105,11602,4953,11933,4784v136,-71,304,-149,412,-244c12291,4688,12307,4836,12302,4992v-6,254,-65,508,-157,755c12134,5782,12199,5810,12237,5782v146,-109,325,-159,536,-145c12773,5641,12768,5641,12768,5644v-233,99,-314,304,-385,473c12313,6286,12231,6424,12058,6561v-103,78,-195,149,-255,247c11781,6840,11846,6861,11884,6847v141,-46,288,-67,439,-84c12090,6928,12058,7225,11863,7405v-244,225,-608,363,-754,620c11093,8001,11082,7976,11066,7951v5,-3,5,-7,5,-10c11136,7764,11245,7606,11429,7468v11,-7,-6,-21,-16,-10c11234,7574,11093,7715,11017,7874v-16,-25,-33,-50,-49,-74c11017,7676,11109,7581,11223,7472v130,-127,276,-244,434,-357c11673,7105,11651,7091,11635,7101v-179,117,-352,240,-499,371c11066,7535,10973,7613,10919,7694v-11,-28,-16,-57,-27,-85c10973,7503,11049,7398,11163,7299v147,-131,320,-247,521,-342c11700,6950,11684,6935,11667,6942v-309,131,-618,318,-802,537c10865,7458,10860,7433,10860,7412v173,-244,460,-441,764,-625c11635,6780,11619,6766,11608,6773v-277,138,-559,296,-743,490c10865,7246,10870,7228,10870,7211v66,-131,190,-237,326,-343c11348,6748,11521,6639,11705,6544v11,-7,-5,-21,-16,-14c11467,6632,11255,6745,11077,6879v-33,25,-71,53,-104,78c11060,6815,11174,6685,11320,6561v174,-148,375,-271,570,-405c11901,6149,11884,6131,11868,6138v-325,159,-651,367,-862,607c11120,6600,11245,6459,11391,6325v163,-144,352,-264,537,-391c11933,5927,11928,5919,11917,5923v-309,141,-580,342,-786,557c11152,6438,11180,6399,11207,6360v92,-98,184,-201,292,-292c11640,5948,11798,5838,11966,5736v11,-7,-6,-18,-17,-11c11770,5817,11597,5923,11440,6039v21,-24,38,-53,59,-77c11559,5905,11624,5845,11689,5789v119,-102,255,-194,374,-296c12074,5486,12058,5475,12047,5482v-130,67,-255,148,-369,236c11695,5694,11711,5673,11727,5648v49,-53,103,-102,157,-155c11977,5408,12080,5323,12166,5239v6,-7,-11,-14,-16,-11c12047,5288,11944,5362,11852,5436v81,-159,146,-317,211,-480c12069,4942,12036,4939,12031,4949v-65,106,-136,216,-206,321c11819,5189,11798,5112,11754,5034v-5,-7,-21,-4,-21,4c11770,5143,11781,5246,11770,5351v-16,22,-32,46,-43,68c11722,5330,11700,5239,11673,5150v-6,-10,-22,-3,-22,4c11678,5274,11678,5390,11662,5510v-16,21,-27,43,-43,64c11613,5471,11597,5373,11581,5270v,-10,-22,-10,-22,c11570,5397,11575,5521,11570,5648v-27,35,-49,70,-76,106c11478,5634,11456,5517,11440,5397v,-10,-27,-10,-27,c11429,5538,11434,5680,11445,5817v-32,39,-59,81,-92,120c11353,5803,11342,5669,11320,5535v,-11,-21,-11,-21,c11315,5697,11310,5856,11293,6018v,,,,,c11272,6046,11255,6071,11234,6099v-17,-130,-38,-261,-49,-391c11185,5697,11158,5697,11158,5708v11,155,5,314,16,473c11158,6205,11136,6230,11120,6258v-11,-85,-22,-166,-33,-250c11087,5997,11060,5997,11060,6008v,109,6,218,11,328c11055,6360,11039,6389,11022,6413v-16,-84,-32,-165,-49,-250c10973,6149,10941,6149,10941,6163v11,109,22,222,32,331c10973,6498,10968,6505,10963,6509v-22,42,-44,84,-60,127c10876,6530,10849,6424,10827,6318v,-7,-27,-7,-22,4c10827,6463,10843,6600,10865,6741v-16,43,-32,89,-49,134c10778,6720,10719,6561,10681,6410v-6,-11,-27,-7,-27,3c10702,6625,10708,6847,10767,7059v-10,67,-21,130,-27,197c10724,7196,10708,7137,10692,7077v-44,-159,-87,-314,-136,-473c10556,6597,10534,6600,10540,6607v11,159,43,321,65,487xm10670,7764v54,22,114,46,168,71c10903,7923,10968,8011,11039,8096v-11,,-17,,-28,c10881,7987,10773,7877,10670,7764xm10030,9398v6,-7,11,-18,11,-28c10057,9327,10068,9288,10068,9264v,-71,-22,-138,11,-208c10111,8985,10198,8932,10231,8862v27,-60,,-99,-6,-159c10209,8611,10225,8537,10350,8491v49,-18,108,-21,157,-39c10572,8431,10632,8410,10675,8371v38,-32,44,-74,76,-109c10833,8181,10968,8195,11098,8205v244,18,418,82,607,173c12014,8519,12313,8678,12584,8851v130,81,255,166,374,250c12990,9123,13310,9341,13348,9394v-21,4,-43,7,-65,11c12980,9207,12616,9045,12253,8897v-16,-7,-27,7,-11,14c12584,9066,12887,9243,13196,9422v-16,4,-27,7,-43,11c13142,9437,13131,9440,13120,9444v,,,,,c12752,9228,12275,9077,11836,8932v-17,-3,-33,11,-17,14c12042,9020,12258,9105,12464,9197v196,88,380,187,581,275c13034,9479,13017,9482,13007,9489v-472,-211,-987,-384,-1508,-539c11483,8946,11467,8960,11483,8967v510,156,992,353,1453,565c12920,9542,12904,9553,12893,9564v-526,-240,-1139,-403,-1719,-568c11158,8992,11147,9003,11163,9010v575,187,1144,367,1676,603c12828,9624,12817,9634,12806,9648v,-3,-5,-7,-16,-10c12557,9525,12269,9447,11998,9377v-287,-78,-580,-142,-873,-194c11109,9179,11104,9197,11120,9200v293,60,580,131,857,215c12242,9497,12492,9599,12757,9680v11,3,17,3,27,3c12779,9694,12768,9701,12763,9712v-450,-180,-1003,-279,-1518,-342c11228,9366,11217,9387,11239,9387v260,39,521,88,770,152c12258,9602,12492,9691,12730,9768v,7,-5,11,-5,18c12275,9648,11776,9578,11283,9535v-17,,-22,18,-6,18c11776,9606,12242,9719,12708,9846v,,,,,3c12286,9761,11836,9736,11396,9758v-16,,-16,14,,14c11846,9772,12275,9825,12703,9913v,10,,24,,35c12703,9952,12703,9955,12703,9959v-401,10,-802,42,-1209,38c11114,9994,10572,9997,10280,9818v-60,-39,-234,-170,-277,-223c9970,9553,10003,9475,10030,9398xm8252,10117c7683,9941,7108,9722,6745,9380v824,222,1767,-49,2580,212c9374,9606,9412,9564,9369,9546v-22,-7,-38,-18,-60,-25c9201,9422,9038,9327,8892,9239v336,49,683,85,997,169c9889,9412,9889,9412,9884,9415v-17,32,-49,60,-54,96c9819,9574,9846,9609,9900,9659v76,63,152,141,244,204c9878,9796,9602,9740,9342,9669v-17,-3,-28,14,-11,18c9645,9775,9954,9874,10269,9962v-71,-3,-141,-3,-217,-7c9640,9881,9244,9782,8875,9631v-21,-7,-38,10,-16,21c9119,9765,9401,9867,9694,9941v-38,-4,-76,-4,-119,-7c9201,9856,8848,9743,8501,9624v-16,-8,-32,10,-16,17c8734,9736,8989,9835,9249,9916v-21,,-43,-3,-70,-3c9179,9913,9179,9913,9179,9913,8794,9832,8409,9758,8062,9613v-16,-7,-27,7,-11,14c8268,9726,8507,9807,8756,9870,8377,9828,8002,9761,7645,9659v-17,-4,-33,10,-17,17c7943,9786,8279,9867,8626,9934v-130,11,-260,28,-385,49c8236,9983,8236,9994,8241,9994v206,-14,407,-18,607,-18c8902,9987,8957,9994,9016,10001v-200,14,-396,35,-585,67c8420,10072,8420,10082,8436,10082v244,-10,488,-28,732,-35c9233,10047,9298,10043,9363,10043v87,11,168,18,255,25c9423,10103,9228,10146,9038,10188v-16,3,-11,21,5,18c9325,10153,9613,10121,9900,10089v87,7,173,11,260,14c9922,10153,9689,10216,9461,10290v-16,7,,25,16,18c9786,10220,10106,10156,10437,10114v49,,103,3,152,3c10361,10181,10149,10266,9960,10361v-11,7,5,17,16,14c10258,10262,10551,10188,10860,10121v113,,222,,336,-4c10903,10184,10610,10269,10372,10389v-6,4,,7,5,7c10529,10354,10681,10311,10833,10273v-147,60,-293,127,-423,201c9667,10414,8935,10329,8252,10117xm9168,10770v-255,-4,-510,-21,-754,-60c8604,10657,8789,10601,8984,10562v227,-46,455,-60,683,-60c9802,10516,9933,10527,10068,10530v-369,42,-732,92,-1101,141c8951,10675,8957,10692,8973,10689v423,-42,851,-74,1274,-113c10155,10636,10068,10703,9992,10770v-265,-21,-553,4,-824,xm11098,12424v-49,22,-92,39,-130,60c10979,12336,11022,12202,11212,12089v5,-3,5,-7,11,-10c11228,12075,11228,12075,11234,12072v,,,,,c11255,12086,11277,12103,11299,12114v-27,35,-44,71,-65,106c11207,12259,11180,12294,11158,12333v-6,7,11,10,22,7c11217,12301,11250,12259,11288,12216v22,-24,49,-49,70,-74c11386,12153,11407,12163,11434,12171v-70,95,-200,197,-336,253xm12844,11384v-60,116,-141,226,-287,310c12378,11800,12183,11895,11998,11994v-135,71,-287,124,-466,88c11407,12058,11348,11984,11239,11941v-54,-24,-119,-17,-173,-39c10952,11864,10941,11793,10870,11737v-119,-96,-330,-71,-390,-205c10442,11447,10480,11380,10345,11331v-93,-35,-152,-32,-179,-124c10160,11176,10182,11144,10160,11112v-38,-56,-135,-70,-227,-74c10307,10569,11039,10311,11760,10096v65,,135,-3,200,-3c11765,10163,11575,10255,11407,10343v-5,4,,14,11,11c11543,10297,11678,10244,11814,10199v114,-39,238,-71,352,-110c12193,10089,12215,10089,12242,10086v-146,56,-287,120,-423,180c11624,10354,11434,10449,11255,10544v-10,7,6,21,17,14c11467,10463,11667,10375,11874,10294v189,-78,395,-141,585,-219c12481,10075,12502,10072,12524,10072v-211,81,-417,169,-618,264c11662,10449,11418,10569,11201,10707v-11,7,6,21,16,14c11467,10604,11705,10477,11960,10368v250,-110,510,-205,770,-304c12736,10075,12741,10086,12752,10096v-613,230,-1101,575,-1572,914c11169,11020,11185,11035,11201,11024v494,-321,992,-642,1594,-875c12801,10153,12806,10156,12806,10160v-564,296,-1025,674,-1507,1026c11288,11197,11304,11207,11320,11200v266,-180,537,-359,803,-539c12361,10502,12611,10357,12871,10209v,,,,,c12378,10541,11949,10901,11532,11271v-5,7,11,18,16,11c11993,10925,12443,10576,12942,10248v5,3,10,7,16,7c12752,10382,12589,10534,12427,10689v-207,201,-407,399,-564,617c11857,11317,11879,11324,11884,11317v168,-201,374,-388,580,-575c12616,10604,12768,10467,12952,10347v-130,116,-216,261,-314,384c12481,10929,12313,11119,12150,11313v-5,7,5,11,16,7c12356,11151,12524,10968,12681,10788v136,-156,244,-350,450,-473c13142,10318,13153,10318,13164,10322v-130,166,-277,325,-390,497c12649,11013,12546,11207,12432,11405v-5,11,22,18,27,7c12584,11225,12708,11038,12839,10855v54,-78,119,-156,184,-230c12931,10865,12860,11126,12844,11384xm13077,12460v-38,-81,-65,-166,-81,-251c13023,12245,13050,12280,13088,12312v-5,49,-11,98,-11,148xm13332,12873v-87,-110,-163,-219,-222,-332c13120,12481,13137,12421,13148,12361v21,14,43,28,70,39c13234,12407,13245,12414,13256,12421v5,49,5,120,5,141c13267,12626,13272,12689,13272,12753v,10,27,10,27,c13310,12661,13316,12566,13316,12474v16,35,38,67,59,102c13397,12678,13424,12777,13440,12880v,10,27,10,27,c13467,12823,13462,12767,13462,12710v27,39,54,78,76,117c13570,12883,13614,13021,13695,13056v6,3,11,,16,c13711,13056,13717,13052,13717,13052v11,-7,,-17,-11,-14c13701,13038,13657,12940,13598,12820v38,24,76,53,119,74c13733,12901,13755,12887,13739,12880v-76,-46,-136,-99,-190,-156c13533,12689,13516,12654,13500,12622v70,60,152,113,239,159c13749,12788,13771,12777,13760,12767v-103,-71,-190,-145,-265,-223c13527,12548,13560,12544,13598,12541v59,-7,103,-14,141,-14c13858,12731,13847,12936,13842,13155v,24,27,222,59,331c13657,13306,13500,13084,13332,12873xm15717,11952v6,53,17,116,6,169c15696,12259,15604,12262,15430,12280v-65,7,-125,14,-190,28c15159,12329,15170,12365,15056,12372v-76,3,-146,-25,-233,-15c14769,12365,14731,12382,14682,12393v-65,17,-114,39,-195,39c14433,12432,14389,12414,14330,12417v-66,4,-125,39,-185,46c14037,12477,13972,12424,13874,12410v-152,-24,-282,57,-412,-10c13381,12357,13234,12283,13180,12234v-255,-250,-184,-663,-141,-945c13088,10971,13229,10678,13370,10378v-71,445,,893,163,1323c13533,11708,13549,11705,13549,11698v-82,-297,-114,-593,-109,-893c13505,11144,13619,11476,13787,11797v6,10,27,7,27,-4c13646,11342,13527,10883,13484,10421v184,508,401,1009,629,1510c14118,11938,14134,11934,14134,11927v-211,-529,-395,-1062,-574,-1594c13565,10333,13565,10333,13570,10333v320,575,570,1157,835,1742c14405,12079,14416,12079,14416,12072v-135,-536,-374,-1066,-650,-1577c13917,10685,14053,10876,14178,11073v173,268,309,544,461,815c14644,11895,14660,11892,14660,11885v-173,-544,-526,-1073,-921,-1563c13749,10333,13766,10343,13782,10357v65,57,119,120,173,180c14064,10664,14172,10795,14270,10929v211,271,407,550,580,832c14855,11772,14883,11768,14877,11758v-146,-261,-303,-515,-482,-769c14324,10886,14248,10788,14172,10685v320,276,635,561,868,868c15045,11557,15056,11553,15051,11550v-309,-448,-738,-843,-1193,-1232c14552,10601,15067,10957,15457,11433v136,166,239,332,260,519xm16352,11437v-347,-7,-607,-92,-868,-205c15408,11147,15322,11066,15235,10985v157,60,331,106,515,134c15766,11123,15772,11109,15755,11105v-233,-56,-444,-137,-645,-236c15105,10865,15099,10865,15099,10865v-16,-14,-38,-28,-54,-42c15343,10893,15674,10925,15972,10982v17,3,22,-11,6,-14c15761,10918,15544,10869,15327,10819v-152,-35,-298,-74,-444,-116c14823,10661,14763,10622,14698,10583v456,106,927,187,1388,272c16108,10858,16113,10841,16097,10834v-553,-131,-1106,-265,-1659,-392c14357,10403,14270,10368,14183,10333v656,123,1345,162,2001,282c16200,10618,16211,10601,16189,10597v-694,-152,-1431,-212,-2131,-360c14075,10227,14086,10220,14102,10209v775,53,1534,208,2304,286c16417,10495,16422,10484,16411,10481v-417,-81,-834,-148,-1263,-212c14828,10220,14503,10167,14178,10149v11,-7,21,-14,32,-21c14915,10160,15598,10237,16292,10318v22,4,27,-17,11,-21c15820,10216,15327,10135,14823,10089v504,11,1003,39,1502,95c16346,10188,16352,10167,16336,10163v-402,-67,-819,-113,-1242,-134c15116,10029,15137,10026,15159,10026v374,-18,754,-21,1128,-14c16298,10012,16298,10005,16287,10005v-385,-32,-770,-43,-1155,-29c14910,9983,14677,9994,14454,10015v-54,,-108,,-162,4c14731,9913,15197,9870,15663,9825v347,-32,732,-82,1068,3c17051,9909,17333,10036,17545,10213v-33,10,-71,21,-103,31c17311,10174,17154,10121,16992,10089v-17,-3,-22,14,-6,18c17133,10146,17263,10199,17377,10266v,,,,,c17360,10269,17349,10273,17333,10276v,-3,-5,-7,-11,-10c17246,10241,17165,10213,17089,10188v-22,-7,-43,14,-22,21c17133,10234,17203,10262,17263,10290v-114,21,-239,25,-342,67c16710,10445,16585,10643,16509,10791v-98,184,-103,371,22,547c16471,11363,16417,11394,16373,11437v-5,3,-16,,-21,xm16840,11917v-6,-11,-33,-8,-27,3c16845,12079,16905,12238,16992,12386v-6,7,-11,14,-11,21c16861,12294,16753,12174,16666,12047v-5,-11,-32,-3,-27,7c16726,12199,16829,12336,16959,12467v-11,32,-11,67,-5,106c16818,12470,16704,12361,16617,12238v-5,-8,-21,-4,-21,7c16677,12403,16807,12548,16981,12675v,3,5,7,5,14c16970,12756,16970,12823,16981,12894v-239,-205,-423,-434,-510,-688c16417,12054,16401,11902,16422,11747v11,-81,17,-183,87,-254c16612,11387,16867,11370,17040,11387v233,25,347,156,553,219c17756,11659,17946,11663,18108,11712v234,70,445,233,591,374c18884,12269,18862,12453,18678,12629v-6,4,-6,7,-11,11c18607,12622,18548,12604,18488,12587v,-4,5,-4,5,-7c18504,12492,18526,12407,18558,12319v6,-11,-21,-18,-27,-4c18493,12400,18461,12488,18439,12573v-22,-7,-49,-14,-70,-18c18374,12439,18380,12322,18401,12206v,-11,-21,-11,-27,-4c18342,12312,18314,12424,18304,12537v-11,-3,-22,-3,-33,-7c18271,12523,18271,12516,18271,12509v-5,-10,-11,-17,-16,-25c18249,12357,18266,12234,18314,12111v6,-15,-27,-22,-37,-8c18228,12202,18201,12305,18190,12407v-22,-21,-49,-39,-82,-57c18114,12241,18141,12139,18190,12033v5,-11,-17,-18,-27,-7c18103,12118,18060,12216,18043,12319v-32,-14,-70,-29,-108,-43c17957,12174,17989,12072,18043,11973v6,-11,-21,-18,-27,-7c17951,12061,17902,12156,17875,12259v-16,-4,-38,-11,-54,-14c17832,12121,17848,12001,17897,11878v5,-14,-27,-18,-33,-7c17810,11987,17767,12107,17756,12227v-22,-4,-49,-7,-70,-11c17691,12082,17707,11952,17751,11818v5,-11,-22,-18,-28,-4c17658,11941,17620,12075,17615,12209v-16,,-32,-3,-49,-3c17555,12065,17561,11927,17588,11786v,-11,-27,-14,-27,-4c17512,11920,17490,12061,17496,12202v-16,,-33,,-49,c17420,12058,17409,11913,17425,11768v,-10,-32,-14,-32,-3c17360,11913,17355,12061,17371,12209v-27,4,-49,7,-70,11c17246,12082,17219,11941,17236,11800v,-14,-33,-14,-33,c17176,11948,17192,12093,17241,12234v-22,7,-43,14,-60,21c17122,12125,17078,11994,17046,11857v,-8,-16,-4,-22,c17019,11998,17057,12142,17122,12280v-27,14,-49,32,-65,49c16954,12199,16889,12058,16840,11917xm17653,11543v11,3,22,7,33,7c17686,11550,17686,11550,17686,11550v-11,,-22,-4,-33,-7xm17832,11592v,,,,,c17832,11592,17837,11592,17837,11592v,,,,-5,xm19334,13532v-87,67,-179,127,-288,177c19046,13705,19046,13698,19046,13694v103,-91,212,-183,309,-275c19372,13405,19339,13391,19323,13402v-103,67,-201,144,-287,225c19030,13606,19025,13582,19014,13560v76,-88,163,-172,255,-254c19285,13292,19252,13275,19236,13289v-92,70,-173,141,-249,218c18970,13483,18954,13462,18933,13440v65,-77,135,-148,222,-215c19177,13211,19144,13186,19122,13204v-81,64,-162,127,-227,198c18878,13388,18862,13377,18846,13363v49,-81,108,-159,179,-236c19036,13112,19003,13098,18992,13112v-70,71,-135,142,-190,219c18786,13321,18770,13313,18754,13303v48,-95,113,-184,195,-268c18960,13021,18927,13007,18916,13021v-81,81,-152,165,-211,254c18689,13268,18672,13261,18651,13250v48,-95,97,-194,135,-293c18792,12943,18759,12936,18754,12947v-65,88,-114,183,-168,278c18575,13222,18564,13218,18548,13215v43,-110,81,-219,119,-332c18672,12869,18640,12862,18634,12876v-54,102,-108,212,-151,318c18455,13186,18428,13179,18401,13176v38,-109,76,-219,119,-325c18526,12841,18499,12830,18488,12844v-71,103,-125,212,-168,321c18293,13162,18266,13158,18233,13155v22,-106,38,-208,76,-314c18314,12827,18282,12820,18277,12834v-60,98,-87,208,-109,314c18152,13148,18136,13144,18119,13144v11,-120,22,-236,44,-356c18163,12774,18130,12774,18130,12784v-32,117,-59,237,-76,353c18033,13137,18005,13137,17984,13134v-17,-124,-27,-247,-17,-371c17967,12746,17930,12746,17924,12763v-16,124,-22,247,-11,371c17886,13134,17864,13134,17837,13134v-32,-113,-54,-226,-59,-343c17778,12777,17740,12777,17740,12791v,117,11,230,32,343c17751,13134,17734,13134,17713,13134v-65,-106,-103,-216,-114,-329c17599,12791,17566,12791,17566,12805v,113,22,223,71,332c17631,13137,17621,13137,17615,13137v-114,-95,-163,-219,-195,-339c17420,12791,17398,12791,17398,12798v16,85,27,166,65,244c17458,13045,17452,13049,17447,13056v-11,21,-16,42,-22,63c17387,13042,17344,12964,17317,12883v-6,-14,-33,-7,-33,7c17317,13007,17349,13127,17404,13239v-6,85,,173,27,261c17425,13497,17420,13493,17409,13486v-125,-173,-228,-349,-276,-543c17084,12746,17078,12435,17528,12460v179,10,385,70,553,102c18488,12636,18851,12763,19193,12922v179,81,265,176,352,303c19681,13426,19572,13642,19290,13772v-10,-3,-16,-3,-27,-7c19198,13751,19106,13769,19046,13751v-5,-4,-10,-4,-16,-7c19030,13744,19030,13744,19036,13740v10,11,32,14,54,4c19193,13684,19290,13617,19366,13543v6,-7,-21,-21,-32,-11xm17469,13705v27,21,48,42,70,67c17480,13747,17420,13723,17355,13705v43,,81,,114,xm17257,13677v-92,-21,-184,-35,-282,-50c17111,13620,17252,13613,17377,13627v16,11,27,22,43,36c17366,13666,17311,13673,17257,13677xm17089,13204v22,39,44,74,71,109c17062,13254,16964,13190,16878,13123v76,25,146,53,211,81xm16791,13095v76,74,157,144,249,208c16981,13278,16921,13257,16856,13236v-114,-67,-222,-141,-331,-215c16623,13045,16710,13070,16791,13095xm15240,12975v358,-92,803,-60,1209,28c16514,13063,16585,13123,16661,13176v-11,-4,-22,-7,-33,-7c16498,13119,16368,13074,16243,13014v-10,-4,-21,7,-10,10c16287,13056,16346,13088,16406,13116v-195,-42,-401,-74,-602,-102c15783,13010,15772,13031,15793,13035v152,28,309,63,456,99c16075,13134,15896,13155,15728,13169v-16,,-11,17,6,17c15983,13172,16222,13172,16466,13194v59,17,119,35,173,56c16444,13236,16249,13246,16054,13268v-11,,-6,10,,10c16308,13257,16558,13278,16807,13313v33,15,65,29,98,43c16720,13356,16536,13366,16357,13381v-16,,-11,17,6,17c16580,13384,16791,13391,17008,13402v27,10,49,24,76,38c16910,13433,16726,13451,16558,13465v-22,,-22,25,,21c16769,13469,16970,13486,17176,13493v43,25,81,50,125,78c17241,13571,17176,13578,17116,13582v-103,7,-206,17,-314,24c16726,13599,16645,13592,16563,13589v-504,-131,-954,-346,-1323,-614xm17827,17533v-28,-11,-60,-22,-87,-36c17593,17406,17469,17303,17322,17208v-184,-123,-379,-243,-526,-392c16786,16809,16764,16816,16775,16824v141,148,303,278,477,409c17311,17279,17366,17324,17425,17370v-5,,-5,-3,-11,-3c17409,17367,17409,17367,17404,17363v-87,-31,-168,-63,-255,-95c17024,17166,16872,17074,16742,16975v-146,-106,-287,-219,-417,-331c16314,16633,16287,16644,16298,16654v173,166,352,349,558,508c16791,17137,16726,17113,16655,17092v-130,-92,-271,-180,-401,-272c16102,16718,15956,16612,15815,16506v-11,-11,-32,4,-22,14c15983,16675,16167,16841,16373,16989v-75,-24,-146,-49,-222,-77c16151,16912,16151,16908,16146,16908v-266,-183,-553,-356,-803,-550c15327,16347,15305,16361,15316,16376v195,151,385,306,586,455c15831,16806,15755,16785,15685,16760v-244,-127,-477,-261,-678,-416c14996,16333,14969,16347,14980,16358v130,109,266,215,412,314c15343,16658,15295,16640,15240,16626v-124,-67,-260,-134,-385,-198c14845,16421,14828,16435,14839,16443v54,38,114,77,168,116c14460,16407,13852,16291,13294,16351v-16,3,-11,21,5,17c13641,16361,13988,16407,14324,16481v-293,-10,-591,11,-878,46c13435,16527,13435,16541,13446,16538v428,-35,846,-7,1268,35c14812,16601,14910,16626,15007,16658v-396,-36,-797,-25,-1187,10c13809,16668,13804,16682,13820,16682v526,-28,1035,18,1545,89c15441,16795,15517,16820,15593,16845v-304,-32,-629,-21,-916,10c14660,16855,14666,16876,14682,16873v233,-18,466,-14,694,7c15517,16894,15652,16919,15783,16943v-261,4,-532,32,-776,53c14991,16996,14991,17014,15007,17014v223,-11,450,-21,673,-18c15826,16996,15972,17010,16119,17025v59,21,114,38,173,60c15989,17067,15680,17088,15387,17123v-11,,-11,14,5,14c15799,17102,16189,17141,16585,17187v32,10,65,25,103,35c16596,17222,16504,17229,16411,17233v-233,10,-466,31,-699,53c15696,17289,15696,17310,15717,17307v223,-18,445,-25,667,-25c16552,17282,16731,17279,16899,17296v49,18,98,32,141,50c16954,17349,16867,17356,16780,17363v-233,18,-466,39,-699,64c16064,17430,16070,17448,16086,17448v222,-18,445,-28,667,-35c16910,17409,17073,17402,17236,17413v86,31,178,60,265,88c17165,17451,16802,17480,16482,17557v-11,4,-11,18,5,14c16851,17501,17203,17518,17550,17582v-249,,-510,35,-716,60c16552,17674,16265,17716,15978,17720v-244,3,-483,-43,-727,-53c15370,17614,15495,17578,15625,17533v,,,,,c15680,17529,15674,17480,15620,17480v-434,-21,-873,-53,-1280,-166c13972,17212,13690,17046,13413,16862v-255,-165,-531,-317,-840,-434c12394,16361,12134,16259,11895,16245v944,-159,1947,-95,2857,127c14801,16383,14839,16347,14828,16319v-27,-70,-65,-134,-130,-183c15007,16189,15322,16224,15625,16294v358,85,689,208,987,364c17089,16905,17452,17219,17827,17533xm17593,14277v-504,165,-905,486,-1106,818c16238,15501,16173,16097,16520,16506v-76,-35,-157,-71,-233,-102c16037,15931,16054,15430,16401,14979v151,-194,347,-378,596,-526c17105,14386,17225,14337,17344,14291v114,-29,228,-57,336,-92c17653,14224,17620,14252,17593,14277xm17723,14238v,,6,-4,6,-4c17729,14234,17729,14234,17729,14238v,,-6,,-6,xm15468,14418v-445,10,-819,-71,-1144,-268c14096,14012,13907,13948,13630,13906v309,-134,651,-173,1036,-134c14948,13800,15224,13843,15506,13797v146,-25,277,-78,423,-99c16140,13666,16368,13684,16580,13694v336,15,672,43,954,156c17236,13797,16921,13769,16623,13723v-22,-4,-27,14,-6,17c16780,13769,16948,13804,17111,13839v-336,-21,-678,-21,-1009,-78c16086,13758,16075,13776,16097,13779v179,35,363,67,548,88c16292,13860,15940,13881,15593,13825v-16,-4,-22,14,-6,14c15799,13878,16021,13903,16243,13913v-38,4,-76,7,-113,11c15799,13917,15479,13917,15154,13867v-17,-3,-27,14,-6,18c15284,13913,15425,13934,15566,13956v-33,,-71,,-103,-4c15159,13938,14877,13885,14568,13896v-22,,-22,21,,21c14855,13920,15121,13991,15403,14019v16,,33,4,49,4c15333,14051,15213,14079,15099,14114v-16,4,-5,21,11,18c15284,14090,15463,14058,15636,14033v87,,168,,255,-3c15696,14075,15506,14132,15327,14181v-22,7,-5,32,16,25c15539,14157,15739,14111,15940,14068v179,-35,358,-60,537,-95c16498,13970,16520,13970,16547,13966v-217,49,-428,117,-629,194c15891,14171,15918,14199,15945,14188v325,-127,678,-204,1047,-247c16813,13980,16645,14037,16487,14104v-16,7,,24,17,17c16769,14023,17051,13966,17349,13934v33,4,65,7,98,11c17274,13977,17105,14030,16954,14079v-22,7,-6,28,21,21c17192,14033,17409,14005,17637,13970v54,10,103,21,157,31c17810,14012,17827,14026,17843,14037v-792,180,-1535,363,-2375,381xm17864,14206v,,,-4,,c17864,14202,17870,14202,17864,14206v,,,,,xm20077,15755v-147,-74,-299,-145,-461,-209c19393,15462,19160,15388,18987,15257v-315,-233,-537,-568,-515,-882c18564,14411,18661,14442,18764,14467v6,25,17,74,17,71c18786,14562,18786,14587,18786,14612v6,49,6,98,6,148c18792,14770,18819,14770,18819,14760v5,-81,27,-162,21,-244c18840,14513,18840,14506,18840,14502v17,11,33,21,44,32c18943,14633,18976,14739,18970,14848v,11,22,11,22,c19003,14767,19003,14686,18987,14608v16,14,32,28,54,42c19111,14785,19182,14915,19204,15056v,11,27,11,27,c19225,14950,19198,14848,19160,14749v38,32,71,60,103,92c19334,14979,19393,15116,19426,15264v,7,22,7,22,-3c19437,15162,19420,15060,19388,14964v11,15,27,25,38,39c19491,15127,19556,15250,19599,15377v6,11,33,11,33,-3c19621,15303,19599,15233,19578,15166v86,95,168,197,249,296c19833,15472,19860,15465,19854,15455v-70,-117,-141,-240,-227,-357c19708,15141,19789,15183,19870,15222v11,7,28,-7,17,-14c19762,15141,19654,15067,19545,14989v-16,-21,-32,-42,-54,-63c19583,14971,19681,15014,19773,15056v11,7,27,-7,16,-14c19648,14968,19518,14887,19383,14809v-33,-32,-60,-60,-93,-92c19410,14770,19534,14816,19654,14866v16,7,27,-11,16,-14c19442,14753,19236,14633,19025,14523v16,4,32,4,54,4c19247,14583,19415,14636,19583,14693v22,7,38,-11,16,-18c19480,14633,19366,14587,19247,14545v81,3,157,7,239,7c19860,14855,20234,15352,20077,15755xm19789,14047v109,11,217,28,320,46c20033,14111,19963,14132,19892,14160v-43,18,-27,53,6,64c19903,14227,19903,14231,19914,14234v152,53,287,99,417,166c19925,14463,19415,14474,19019,14425v-439,-57,-742,-240,-1068,-420c17864,13934,17783,13864,17718,13783v,-4,-5,-11,-5,-14c17702,13751,17686,13737,17669,13719v-108,-159,-146,-321,-146,-490c17642,13440,17962,13627,18314,13599v114,-7,364,-95,407,-21c18754,13638,18699,13698,18764,13758v49,46,125,60,201,71c19025,13839,19090,13836,19144,13843v136,17,98,56,92,141c19231,14019,19285,14030,19323,14023v152,14,309,10,466,24xm20011,14202v,,-5,,-5,c20006,14202,20006,14202,20011,14202v,,,,,xm20320,12298v196,105,418,215,537,359c21047,12883,20749,13081,20532,13239v-81,-7,-163,-3,-239,4c20293,13243,20293,13243,20293,13243v,,,-4,,-4c20440,13183,20570,13105,20678,13024v11,-10,-5,-21,-21,-14c20537,13077,20413,13130,20283,13183v-6,-18,-11,-32,-17,-49c20429,13052,20575,12954,20716,12858v17,-10,-11,-28,-27,-17c20543,12925,20391,13003,20239,13081v-5,-11,-16,-22,-22,-32c20380,12954,20521,12844,20635,12721v5,-4,-5,-11,-11,-7c20494,12820,20348,12918,20185,13007v-16,-15,-27,-32,-43,-46c20304,12844,20451,12721,20581,12590v11,-10,-17,-21,-27,-10c20413,12700,20261,12816,20093,12922v-11,-7,-16,-14,-27,-25c20217,12777,20348,12647,20467,12516v11,-10,-16,-21,-27,-10c20310,12629,20163,12746,20017,12862v-16,-11,-38,-25,-54,-35c20093,12707,20212,12587,20337,12467v11,-11,-17,-25,-27,-14c20174,12566,20039,12678,19908,12795v-16,-7,-32,-18,-43,-25c19957,12647,20066,12527,20185,12414v11,-11,-16,-21,-27,-11c20033,12513,19919,12626,19816,12746v-11,-8,-27,-15,-38,-18c19876,12608,19973,12488,20044,12361v5,-7,-16,-14,-22,-7c19919,12467,19827,12587,19724,12703v-16,-7,-27,-10,-43,-17c19762,12559,19838,12432,19914,12305v5,-11,-22,-22,-33,-11c19795,12417,19708,12537,19621,12661v-11,-4,-16,-7,-27,-11c19627,12516,19681,12386,19762,12259v11,-14,-22,-29,-32,-14c19637,12368,19572,12495,19529,12629v-16,-3,-33,-10,-43,-14c19524,12488,19567,12368,19637,12245v6,-11,-21,-18,-27,-7c19529,12350,19458,12474,19420,12597v-27,-7,-54,-14,-81,-17c19366,12474,19404,12375,19464,12269v5,-10,-16,-17,-27,-7c19361,12357,19307,12460,19274,12566v-22,-4,-38,-7,-60,-11c19236,12435,19274,12319,19328,12202v6,-14,-27,-17,-32,-7c19231,12308,19177,12428,19149,12548v-27,-4,-54,-4,-81,-7c19084,12417,19106,12287,19193,12178v5,-11,-11,-18,-22,-7c19068,12273,19030,12410,19008,12541v-10,,-16,,-27,c19003,12407,19025,12276,19052,12142v,-10,-27,-14,-27,-3c19003,12192,18987,12241,18970,12294v-27,-113,-103,-219,-216,-318c19019,11938,19231,11906,19507,11966v293,74,564,197,813,332xm18710,10315v244,28,461,127,662,215c19610,10636,19795,10745,19870,10932v147,346,22,667,-168,988c19648,11902,19594,11888,19545,11878v16,-29,27,-67,38,-92c19599,11747,19621,11708,19632,11666v5,-11,-22,-14,-27,-3c19594,11694,19572,11726,19551,11754v-22,32,-38,81,-71,113c19480,11867,19480,11867,19480,11867v-32,-7,-70,-14,-103,-18c19475,11719,19567,11588,19659,11454v5,-10,-16,-21,-27,-10c19518,11574,19404,11705,19301,11839v-11,,-16,,-27,-4c19269,11825,19269,11818,19263,11807v114,-162,206,-328,277,-501c19545,11296,19518,11292,19513,11303v-76,151,-174,300,-282,441c19225,11737,19220,11730,19214,11722v76,-165,152,-331,228,-497c19448,11211,19420,11207,19415,11222v-92,144,-173,292,-244,441c19155,11641,19139,11624,19117,11606v49,-148,108,-293,195,-437c19317,11162,19301,11158,19296,11165v-98,124,-179,258,-233,395c19046,11546,19030,11536,19014,11521v22,-148,70,-296,157,-441c19177,11070,19149,11063,19144,11073v-92,131,-157,268,-190,406c18933,11465,18916,11454,18895,11444v27,-152,59,-300,162,-441c19068,10992,19041,10982,19030,10992v-114,131,-168,272,-195,420c18819,11405,18808,11398,18792,11391v32,-148,70,-293,135,-438c18933,10946,18916,10946,18911,10950v-81,134,-147,272,-190,413c18699,11352,18672,11341,18645,11334v22,-155,71,-310,163,-455c18813,10869,18786,10862,18781,10872v-98,141,-168,290,-201,441c18558,11306,18531,11299,18504,11292v11,-152,38,-300,103,-451c18613,10830,18586,10823,18580,10837v-76,138,-130,286,-146,434c18412,11267,18396,11260,18374,11257v6,-169,33,-339,76,-512c18455,10735,18428,10731,18423,10742v-54,162,-114,331,-130,501c18266,11236,18233,11232,18206,11225v,-187,27,-370,103,-554c18314,10661,18287,10657,18282,10668v-87,173,-146,360,-157,547c18098,11211,18076,11207,18049,11204v,-191,27,-378,87,-565c18141,10625,18108,10622,18103,10632v-70,184,-119,374,-130,565c17951,11193,17924,11193,17902,11190v,-191,17,-378,65,-565c17973,10611,17940,10608,17940,10622v-59,183,-103,374,-113,564c17789,11186,17756,11183,17718,11183v-22,-187,-11,-378,33,-565c17756,10604,17724,10601,17724,10615v-55,190,-76,381,-66,571c17631,11186,17610,11186,17583,11186v-38,-187,-49,-374,-28,-568c17555,10608,17534,10608,17528,10615v-43,187,-54,381,-27,571c17469,11190,17442,11190,17409,11193v-22,-53,-43,-105,-60,-158c17317,10904,17306,10770,17322,10639v,-14,-27,-10,-27,c17279,10781,17274,10918,17301,11056v10,46,21,99,32,148c17301,11207,17274,11211,17241,11218v-49,-159,-81,-314,-87,-476c17154,10731,17127,10731,17127,10742v-11,162,6,328,49,490c17160,11236,17149,11239,17138,11239v-81,-151,-141,-303,-168,-462c16970,10763,16937,10763,16937,10777v11,162,49,325,130,476c17046,11260,17024,11264,17002,11271v-97,-127,-168,-261,-216,-399c16780,10858,16753,10865,16753,10879v33,141,87,279,174,410c16916,11289,16899,11289,16883,11289v-32,,-70,3,-103,7c16742,11236,16720,11172,16699,11109v-6,-14,-33,-7,-33,7c16683,11179,16704,11239,16726,11299v-38,4,-81,11,-119,18c16531,11133,16547,10950,16650,10770v49,-81,114,-169,195,-243c16954,10428,17105,10428,17263,10396v76,-14,141,-46,211,-67c17653,10273,17816,10308,18000,10326v260,17,483,-39,710,-11xm20358,10181v-851,28,-1642,-60,-2456,-236c17886,9941,17875,9945,17870,9952v-11,7,-22,17,-11,28c17962,10082,18141,10181,18325,10241v-86,7,-173,10,-260,c17946,10230,17837,10199,17713,10195v,-7,-6,-11,-11,-18c17534,10015,17301,9899,17040,9803v141,36,282,67,423,92c17474,9899,17485,9885,17474,9881v-249,-78,-493,-159,-743,-236c16748,9631,16769,9620,16786,9606v5,,16,,21,c17133,9627,17425,9726,17696,9832v11,3,17,-7,11,-11c17555,9751,17404,9676,17236,9620v27,,48,,75,c17490,9645,17653,9666,17816,9729v151,60,298,131,439,201c18266,9937,18282,9923,18271,9916v-190,-120,-390,-229,-623,-296c17723,9627,17805,9638,17881,9648v119,35,233,88,336,127c18396,9842,18580,9909,18759,9973v16,7,27,-7,11,-14c18569,9870,18369,9782,18163,9698v-6,,-6,-4,-11,-4c18336,9712,18504,9761,18672,9821v179,67,364,134,542,198c19231,10026,19242,10008,19231,10005v-147,-68,-298,-145,-461,-212c19041,9846,19301,9909,19561,9983v28,7,49,-17,22,-24c19280,9860,18970,9772,18656,9701v119,-3,239,-7,352,-14c19025,9687,19025,9673,19008,9669v-189,-7,-379,-14,-569,-14c18369,9641,18304,9631,18233,9616v152,-10,309,-31,450,-56c18699,9556,18694,9539,18678,9542v-255,18,-504,25,-754,29c17864,9564,17810,9553,17751,9549v157,-17,309,-49,450,-84c18222,9461,18211,9440,18190,9444v-298,53,-591,63,-895,70c17279,9514,17257,9514,17241,9514v22,-3,43,-7,60,-14c17480,9465,17658,9419,17827,9366v16,-4,5,-21,-11,-18c17648,9387,17474,9419,17301,9447v-131,21,-271,50,-412,60c16910,9486,16932,9465,16948,9444v147,-50,304,-103,445,-166c18537,9274,19458,9772,20358,10181xm20630,8121v5,-117,5,-233,5,-350c20635,7764,20619,7764,20619,7771v-11,75,-17,149,-27,219c20543,7824,20483,7662,20429,7507v-6,-18,-43,-11,-38,7c20440,7694,20472,7867,20494,8040v-54,-74,-119,-145,-201,-209c20288,7828,20272,7831,20277,7839v109,95,179,194,222,303c20505,8188,20505,8230,20510,8276v,-4,-5,-7,-5,-11c20445,8191,20375,8085,20255,8047v-10,-4,-16,7,-10,10c20364,8114,20445,8248,20494,8332v5,14,16,25,22,39c20516,8435,20516,8498,20516,8562v-55,-89,-125,-173,-217,-251c20288,8301,20261,8311,20272,8322v119,116,189,240,233,370c20499,8731,20499,8770,20494,8809v-114,-96,-211,-187,-271,-307c20136,8325,20158,8124,20180,7941v32,-237,173,-508,65,-741c20564,7493,20814,7870,20836,8241v-60,74,-114,155,-158,236c20678,8452,20673,8424,20673,8399v11,-130,27,-257,87,-384c20765,8001,20738,7997,20733,8011v-38,67,-66,134,-87,205c20646,8184,20635,8152,20630,8121xm20684,8685v43,-123,97,-247,162,-367c20841,8484,20787,8646,20662,8798v11,-39,16,-74,22,-113xm19307,14181v-158,43,-315,74,-483,99c18786,14287,18802,14326,18840,14319v163,-32,320,-74,472,-124c19328,14192,19323,14178,19307,14181xm21361,7087v44,95,98,191,169,282l21530,7285v-55,-64,-103,-131,-147,-198c21372,7077,21356,7077,21361,7087xm19518,2473v-276,173,-672,363,-1063,395c18412,2872,18412,2914,18455,2914v488,-18,868,-106,1209,-342c19946,2378,20142,2117,20120,1845v,-18,-38,-18,-38,c20066,2113,19805,2293,19518,2473xm21177,7133v16,25,33,49,49,74c21237,7221,21264,7207,21253,7196v-22,-21,-43,-45,-65,-67c21183,7122,21172,7126,21177,7133xm20825,1044v135,-21,271,-35,412,-42c21329,995,21421,991,21513,991v6,,11,,11,l21524,543v-135,117,-304,219,-450,332c20906,889,20743,914,20586,942v,,,-4,-5,-4c20716,896,20857,850,20993,804v21,-7,5,-28,-16,-24c20830,818,20684,857,20537,896v-16,-14,-32,-32,-48,-46c20722,758,20966,670,21204,589v22,-7,,-25,-16,-18c20933,646,20684,723,20440,808v-16,-18,-38,-35,-54,-53c20716,614,21047,480,21410,370v17,-3,6,-21,-11,-17c21025,441,20662,554,20326,698v-6,-3,-11,-10,-16,-17c20657,515,21009,353,21383,212v22,-11,6,-32,-22,-25c20977,307,20597,448,20261,621v-11,-11,-16,-25,-27,-35c20570,413,20906,247,21275,99v11,-4,,-11,-6,-7c20890,205,20516,346,20190,519v-5,-7,-10,-18,-16,-25c20293,427,20413,360,20537,293v185,-95,391,-212,618,-261c21177,28,21166,11,21145,11v-234,28,-440,130,-624,215c20386,286,20255,353,20131,420v-6,-11,-11,-21,-17,-32c20304,233,20586,120,20830,7r-97,c20586,56,20445,113,20315,176v-81,39,-173,82,-238,131c20077,275,20077,243,20066,215v124,-70,249,-141,379,-208l20348,7v-103,49,-212,102,-309,155c20022,141,20006,120,19979,102v43,-28,87,-60,130,-95l19990,7v-27,18,-54,35,-76,53c19914,60,19908,60,19908,56v-32,-17,-59,-31,-81,-49l19513,7v11,14,27,28,48,42c19572,56,19589,63,19605,71v43,17,97,28,141,42c19767,120,19789,127,19805,138v6,3,11,7,22,10c19876,187,19908,222,19930,265v16,49,,102,-38,151c19887,427,19881,434,19870,444v-16,18,-32,36,-48,53c19811,508,19805,515,19795,522v-17,18,-38,32,-55,49c19702,603,19654,631,19605,660v-33,17,-65,35,-98,53c19496,720,19486,727,19469,734v-16,10,-32,17,-49,28c19377,787,19339,815,19307,843v-17,14,-27,32,-44,46c19247,910,19242,928,19236,945v-5,11,-5,22,-5,29c19231,981,19231,995,19231,1005v,7,,15,5,18c19242,1048,19258,1069,19269,1094v5,7,5,14,11,21c19285,1125,19285,1136,19290,1146v11,85,-27,159,-108,223c19171,1379,19160,1386,19144,1397v-43,28,-98,56,-146,81c18943,1503,18895,1527,18840,1552v-108,46,-216,95,-309,155c18510,1722,18488,1736,18466,1750v-59,42,-119,91,-173,141c18222,1958,18163,2025,18114,2099v-11,14,-22,28,-33,46c18060,2177,18038,2212,18022,2251v-11,17,-22,38,-27,56c17973,2349,17957,2395,17946,2441v-11,35,-22,71,-22,106c17924,2551,17924,2551,17924,2554v-22,-99,-27,-201,-16,-303c17924,2078,17973,1905,18043,1760v27,-53,55,-106,93,-155c18157,1570,18184,1538,18211,1506v131,-162,293,-317,440,-476c18667,1016,18678,998,18694,984v87,-95,163,-197,228,-300c19019,526,19084,353,19084,183v,-60,-10,-123,-32,-183l18943,v33,102,33,208,11,310c18933,212,18911,113,18889,11v,-11,-27,-7,-22,3c18873,134,18873,254,18884,374v-33,-4,-60,-7,-92,-11c18781,250,18759,141,18748,28v,-14,-32,-14,-32,c18710,134,18705,243,18710,349v-21,-3,-49,-10,-70,-14c18634,293,18618,250,18613,212v-11,-71,-22,-138,-22,-208c18591,4,18591,,18591,r-22,c18569,,18569,4,18564,4v-16,105,-6,208,,310c18520,300,18472,286,18428,268v-27,-88,-48,-173,-70,-261c18358,4,18352,4,18352,r-21,c18331,,18325,4,18325,7v,49,,102,6,152c18331,159,18325,155,18325,152v-11,-7,-21,-14,-32,-18c18271,123,18255,116,18233,109v-5,-35,-16,-74,-27,-109l18146,v6,32,6,60,6,92c18130,85,18103,81,18076,78v-6,-15,-11,-29,-22,-43c18049,25,18043,11,18033,r-22,c18011,14,18011,25,18016,39v,10,6,21,6,32c18022,71,18016,71,18016,71v-5,,-11,,-11,c17984,67,17957,67,17935,67v-11,-21,-22,-42,-27,-63l17875,4v,21,6,42,11,63c17859,67,17832,71,17805,74v-11,-21,-22,-46,-27,-67c17778,7,17778,7,17778,7r-22,c17756,7,17756,11,17756,11v,21,,49,11,70c17734,88,17702,95,17675,102v-17,-24,-38,-53,-65,-67c17604,32,17588,35,17593,42v11,18,27,36,38,53c17637,102,17637,109,17642,116v-5,4,-16,7,-22,11c17599,138,17583,148,17572,159v-22,-28,-44,-57,-71,-81c17496,71,17480,74,17485,81v16,39,38,74,60,109c17534,205,17528,222,17528,236v,18,6,32,11,50c17545,293,17550,300,17555,307v,7,,10,,18c17501,250,17436,176,17371,109v-11,-10,-38,,-27,11c17420,219,17480,317,17528,420v,,,,,3c17523,434,17523,444,17517,455v-5,18,-16,32,-21,49c17485,504,17474,501,17463,501v,-4,,-4,,-7c17431,441,17393,392,17349,346v-43,-53,-92,-103,-146,-152c17192,183,17160,194,17170,205v71,81,125,162,174,250c17349,466,17360,469,17371,469v,4,6,7,6,11c17290,459,17214,427,17160,381v-33,-28,-60,-60,-71,-99c17051,194,17073,95,17122,7r-55,c17013,78,16970,169,16964,254v-27,-25,-59,-53,-86,-78c16867,166,16840,176,16851,187v43,42,81,88,119,134c16981,367,17008,409,17051,444r,c17073,480,17100,519,17127,554v11,17,22,39,33,56c17160,610,17160,614,17160,614v,,-6,,-6,3c17154,617,17154,617,17154,617v-92,-113,-206,-215,-330,-314c16813,296,16796,307,16802,314v114,106,206,222,282,342c17062,667,17040,681,17019,691v-65,-84,-158,-162,-255,-236c16748,444,16726,459,16742,469v92,78,157,162,212,254c16932,734,16916,741,16894,748v-81,-78,-168,-155,-260,-229c16623,508,16596,519,16607,529v76,81,146,162,217,244c16802,780,16786,783,16764,787v-27,-29,-65,-57,-92,-85c16612,653,16552,603,16482,561v-11,-7,-27,3,-22,10c16514,621,16574,670,16623,723v22,25,43,50,60,74c16661,797,16639,801,16623,801v-65,-46,-125,-95,-184,-145c16417,635,16379,582,16341,561v-16,-102,-5,-208,65,-282c16433,250,16466,226,16504,205v10,,27,,43,-7c16710,141,16856,74,17013,7r-547,c16477,14,16487,21,16498,28v-21,18,-43,35,-65,57c16384,56,16330,32,16270,7r-86,c16260,42,16325,81,16390,123v-17,15,-27,29,-38,39c16211,113,16070,74,15918,35v-16,-3,-22,14,-5,18c16054,92,16195,145,16314,201v-6,7,-11,11,-16,18c16281,226,16265,233,16243,240v-5,3,-16,7,-21,10c16222,250,16222,250,16222,250v-82,-42,-174,-77,-266,-105c15940,138,15923,155,15940,162v81,36,152,74,217,117c16108,303,16054,328,16010,353v-49,-28,-103,-60,-146,-92c15831,240,15804,215,15777,190v-38,-35,-70,-74,-97,-116c15663,49,15658,28,15652,7r-287,c15354,21,15343,35,15327,49v-32,-14,-70,-28,-108,-42l15089,7v65,25,130,53,195,85c15284,95,15278,95,15278,99v-16,17,-38,32,-54,49c15072,99,14904,60,14736,39v-16,-4,-22,14,-5,17c14888,92,15034,138,15175,190v-16,15,-32,29,-48,39c14969,183,14807,145,14639,116v-22,-3,-28,18,-11,22c14785,169,14931,219,15072,272v-11,7,-21,17,-32,24c14893,268,14742,243,14590,222v-22,-3,-33,18,-11,25c14698,272,14817,300,14931,328v-54,18,-103,35,-151,57c14709,374,14633,363,14563,349v-22,-3,-27,14,-11,21c14606,385,14666,395,14720,409v-81,35,-157,74,-228,117c14470,501,14443,473,14427,448v-16,-25,-38,-56,-54,-85c14308,247,14292,120,14367,7r-189,c14151,60,14140,116,14134,173v-222,-64,-450,-88,-699,-74c13375,102,13327,152,13381,180v5,3,5,7,11,14c13066,180,12741,176,12416,180v-82,,-103,81,-22,95c12399,279,12410,282,12416,286v-364,14,-727,46,-1047,176c11315,483,11326,547,11391,550v-428,134,-889,205,-1171,484c10198,1058,10247,1087,10280,1072v504,4,921,32,1360,177c11602,1252,11559,1259,11521,1266v-32,4,-54,39,-22,57c11798,1478,12134,1580,12502,1630v-43,10,-54,53,-10,67c12562,1722,12627,1739,12698,1757v-196,7,-380,35,-564,81c12069,1856,12074,1905,12134,1919v11,4,27,7,38,11c11667,2053,11196,2187,10822,2455v-33,21,11,64,54,46c10892,2494,10914,2483,10930,2476v472,-77,927,-148,1410,-179c12296,2314,12248,2328,12204,2346v-43,18,-21,60,27,63c12730,2420,13207,2346,13657,2215v-21,22,-43,43,-76,60c13538,2304,13570,2349,13630,2353v222,7,445,-7,651,-64c14292,2381,14313,2476,14367,2561v152,244,516,413,917,416c15278,2991,15273,3009,15273,3023v-49,240,87,529,304,723c15788,3933,16097,4015,16439,4039v455,39,905,32,1355,102c18282,4216,18694,4367,19144,4501v65,21,136,39,201,53c19404,4847,19594,5098,19903,5313v27,21,87,10,98,-18c20006,5274,20017,5253,20022,5228v87,138,179,275,298,406c20483,5810,20711,5934,20928,6085v38,25,103,7,103,-28c21042,5761,20987,5471,20917,5182v32,18,70,39,103,60c21058,5263,21117,5249,21117,5214v-5,-169,-59,-328,-173,-476c21063,4780,21188,4815,21318,4854v60,18,141,-10,119,-60c21421,4769,21410,4741,21405,4717v43,28,87,52,130,77l21535,4678v-49,-29,-92,-57,-136,-88c21367,4565,21296,4579,21286,4607v-11,39,-22,74,-17,113c21117,4671,20960,4632,20836,4551v-136,-85,-239,-187,-331,-293c20537,4219,20564,4180,20592,4138v86,92,184,180,282,265c20890,4417,20917,4403,20906,4388v-98,-105,-179,-215,-276,-321c20646,4036,20657,4004,20667,3972v6,-14,6,-32,11,-46c20825,4099,20982,4272,21134,4441v11,14,49,4,38,-14c21014,4223,20863,4018,20695,3813v,-52,,-105,-11,-158c20787,3775,20901,3895,20993,4022v103,144,195,296,347,419c21351,4452,21372,4438,21361,4431v-211,-240,-330,-515,-536,-755c20857,3690,20895,3704,20933,3722v201,236,407,469,613,702l21546,4346v-141,-183,-282,-370,-434,-550c21155,3813,21199,3831,21242,3849v103,109,201,218,304,328l21546,4064v-38,-46,-76,-95,-114,-141c21470,3937,21508,3955,21546,3969r,-254c21508,3711,21475,3708,21437,3708v-38,-18,-76,-39,-113,-57c21399,3651,21475,3655,21551,3655r,-64c21432,3588,21313,3584,21193,3581v,,,,,c21204,3581,21215,3577,21226,3577v16,-3,32,-3,54,-3c21372,3581,21464,3581,21551,3577r,-130c21215,3499,20852,3425,20537,3341v-81,-110,-184,-212,-314,-297c20255,3034,20288,3023,20315,3013v255,91,493,197,737,299c21063,3316,21074,3305,21069,3298v-190,-130,-423,-236,-662,-328c20429,2960,20451,2949,20472,2935v98,21,190,46,288,71c20955,3059,21123,3136,21313,3196v5,4,21,-3,11,-7c21204,3090,21009,3023,20836,2967v-93,-28,-185,-57,-282,-81c20570,2875,20586,2861,20602,2850v98,14,190,32,282,53c21096,2953,21291,3023,21497,3076v16,4,33,-10,16,-17c21351,2963,21134,2900,20933,2850v-81,-21,-168,-38,-255,-56c20689,2787,20700,2776,20711,2769v293,32,575,92,846,177l21557,2914v-244,-95,-505,-162,-781,-201c20787,2706,20798,2695,20808,2688v6,-7,17,-10,22,-18c21074,2699,21318,2734,21562,2776r,-53c21351,2670,21134,2632,20906,2603v16,-17,38,-35,54,-52c21161,2572,21361,2600,21562,2635r,-60c21389,2533,21210,2501,21025,2480v6,-7,17,-18,22,-25c21220,2462,21394,2473,21562,2491r,-60c21410,2409,21253,2392,21096,2385v27,-43,49,-85,65,-131c21296,2251,21432,2247,21567,2251r,-46c21437,2198,21307,2194,21177,2194v,-10,6,-21,6,-32c21220,2159,21253,2155,21291,2155v92,-3,184,-3,276,l21567,2095v-124,-3,-260,-7,-390,c21177,2088,21177,2078,21172,2071v103,-7,211,-14,314,-18c21513,2053,21540,2057,21567,2057r,-67c21562,1990,21551,1990,21546,1990v-27,,-60,,-92,c21351,1979,21242,1972,21134,1968v,-3,-6,-7,-6,-10c21253,1937,21378,1919,21513,1905v17,,38,-4,54,-4l21567,1834v-162,7,-330,22,-487,46c21074,1877,21074,1873,21069,1866v168,-28,330,-53,498,-74l21567,1729v-189,14,-379,35,-558,67c20993,1781,20977,1764,20960,1750v114,-28,228,-57,342,-78c21389,1654,21481,1640,21567,1626r,-63c21475,1573,21389,1584,21302,1598v-136,21,-282,46,-418,78c20879,1669,20868,1665,20863,1658v124,-39,249,-78,379,-113c21351,1517,21459,1496,21573,1475r,-53c21443,1443,21318,1471,21199,1499v-136,32,-277,67,-412,110c20776,1602,20765,1595,20754,1587v125,-49,250,-95,385,-134c21280,1411,21427,1379,21578,1351r,-46c21258,1348,20949,1425,20673,1535v-27,-18,-60,-36,-92,-50c20868,1372,21177,1281,21508,1221v16,-4,11,-18,-6,-18c21150,1242,20808,1326,20499,1443v-38,-21,-81,-39,-119,-60c20543,1319,20700,1256,20879,1206v16,-3,5,-21,-11,-17c20678,1224,20472,1273,20304,1348v-65,-32,-130,-60,-190,-85c20104,1252,20093,1242,20087,1231v6,,6,,11,-3c20288,1143,20554,1083,20825,1044xm18260,272r,c18260,272,18260,275,18260,272v11,14,22,28,22,38c18282,317,18287,325,18282,332v,7,,14,-5,21c18266,367,18249,377,18233,388v-22,14,-43,28,-70,39c18163,427,18163,427,18163,427v-17,-25,-33,-53,-44,-78c18179,328,18222,300,18260,272xm17875,409v27,-3,60,-7,87,-10c17967,399,17967,399,17973,395v5,14,5,25,11,39c17989,452,17989,469,18000,483v-38,7,-76,14,-114,21c17886,504,17886,501,17886,497v,-28,-5,-60,-11,-88xm17995,388v38,-11,81,-21,113,-35c18119,377,18130,406,18141,434v,3,,3,5,3c18108,452,18070,462,18033,473v-22,-25,-33,-53,-38,-85xm17702,183v16,-3,32,-10,49,-14c17816,155,17897,152,17967,159v38,3,71,10,109,17c18092,180,18108,183,18125,187v38,11,70,28,103,49c18206,247,18184,258,18163,268v,,,,,c18081,222,17973,201,17864,212v-70,7,-168,31,-200,77c17658,286,17658,282,17653,282v-33,-32,-27,-70,49,-99xm17745,406v22,3,44,3,60,3c17816,409,17827,409,17843,409v,28,5,60,5,88c17848,501,17854,504,17854,508v-22,4,-49,4,-71,7c17783,515,17778,515,17778,515v,,-6,-3,-11,-3c17761,512,17751,512,17745,508v6,-32,6,-67,,-102xm17610,480v5,-25,10,-50,10,-74c17620,395,17620,381,17620,370v11,7,22,11,38,15c17669,388,17686,392,17702,395v5,,5,,11,c17713,413,17713,427,17713,444v,22,,39,5,60c17686,501,17648,497,17615,494v-11,-4,-11,-7,-5,-14xm17469,600v97,10,200,14,298,10c17816,607,17864,603,17913,596v71,-10,141,-25,201,-46c18174,529,18228,504,18271,469v16,-7,33,-10,43,-17c18325,444,18342,437,18347,427v5,17,5,39,11,56c18363,501,18369,519,18374,540v16,35,33,70,54,106c18450,681,18477,713,18510,741v32,28,76,56,119,81c18591,868,18548,917,18504,963v-59,-92,-119,-183,-162,-282c18336,670,18320,677,18320,684v32,110,70,223,141,325c18439,1034,18412,1058,18390,1083v-54,-123,-108,-250,-184,-370c18201,702,18179,706,18179,716v60,138,114,272,163,413c18336,1136,18331,1143,18325,1146v-5,8,-16,15,-21,22c18287,1175,18271,1178,18255,1185v-44,-144,-103,-292,-174,-430c18076,744,18049,748,18054,758v44,149,98,297,147,441c18168,1210,18130,1217,18098,1224v-44,-152,-103,-303,-152,-455c17940,758,17919,762,17919,773v38,151,65,310,108,462c17984,1242,17940,1249,17897,1252v-43,-169,-87,-335,-141,-501c17756,744,17734,744,17734,755v27,169,60,335,98,504c17794,1263,17751,1263,17713,1263v-33,-166,-65,-335,-98,-501c17615,755,17593,755,17593,762v17,166,38,335,65,501c17620,1263,17588,1259,17550,1256v-11,-169,-54,-342,-108,-508c17442,741,17420,744,17425,751v38,163,55,325,65,487c17447,1221,17404,1199,17366,1178v5,-28,5,-60,5,-88c17371,1048,17366,1009,17360,967v-16,-82,-43,-163,-76,-240c17268,691,17252,660,17236,624v-17,-35,-38,-67,-66,-98c17279,568,17371,586,17469,600xm17035,1781v32,15,60,29,87,43c17143,1947,17192,2067,17257,2187v6,7,27,4,22,-3c17241,2081,17219,1979,17208,1873v22,11,38,25,60,35c17279,1916,17295,1923,17306,1933v16,120,49,240,114,353c17425,2297,17452,2293,17452,2279v-21,-99,-48,-198,-65,-296c17409,1993,17425,2007,17447,2018v33,116,70,233,130,346c17583,2374,17604,2371,17599,2360v-27,-99,-54,-198,-76,-296c17550,2081,17577,2099,17610,2117v21,98,65,197,135,289c17751,2448,17751,2487,17756,2529v5,36,11,71,22,103c17696,2632,17615,2618,17539,2607v-119,-14,-206,-42,-287,-99c17236,2498,17208,2512,17219,2522v152,138,347,258,613,244c17843,2780,17848,2794,17859,2808v-76,14,-152,14,-222,7c17414,2794,17203,2695,17084,2568v-60,-60,-87,-123,-103,-190c16964,2293,16964,2205,16964,2124v,-43,-5,-81,-10,-120c16954,1983,16948,1961,16943,1940v-11,-39,-22,-77,-38,-113c16889,1792,16867,1760,16845,1729v27,7,60,14,92,21c16986,1856,17035,1958,17067,2067v,7,22,7,22,-3c17078,1968,17067,1877,17035,1781xm17691,2173v16,18,32,35,54,53c17745,2254,17745,2282,17745,2311v-22,-43,-38,-89,-54,-138xm16352,646v27,28,54,56,87,84c16460,751,16487,773,16509,790v-43,-7,-81,-21,-119,-42c16384,737,16373,723,16368,713v-16,-25,-27,-57,-32,-89c16341,631,16346,639,16352,646xm16243,332v38,-18,71,-39,109,-57c16330,293,16314,307,16298,325v-33,35,-60,70,-76,109c16216,444,16211,452,16211,462v-6,21,-11,39,-16,60c16195,533,16195,543,16195,554v,35,5,70,16,106c16222,691,16238,723,16254,755v,,,3,,3c16276,790,16298,818,16325,843v5,7,16,14,21,18c16379,889,16417,914,16455,935v16,7,27,14,43,25c16531,974,16558,988,16590,1002v114,46,239,85,358,127c17149,1203,17387,1309,17566,1436v60,42,114,88,157,137c17740,1591,17751,1605,17767,1623v38,49,65,102,76,155c17837,1792,17832,1806,17827,1820v-17,43,-33,85,-44,127c17724,1834,17599,1739,17409,1683v-92,-29,-184,-36,-282,-43c17035,1633,16943,1630,16856,1612v-163,-32,-217,-92,-260,-159c16563,1400,16536,1344,16466,1295v-93,-67,-228,-71,-353,-96c16010,1182,15929,1150,15869,1111v-16,-10,-27,-21,-38,-32c15810,1058,15788,1034,15772,1009v-6,-11,-11,-25,-17,-39c15745,945,15739,917,15739,889v,-14,,-28,,-42c15750,776,15783,702,15837,635v103,-120,244,-219,406,-303xm12670,1679v33,-7,71,-10,103,-17c12839,1651,12817,1595,12757,1587v-412,-31,-780,-127,-1127,-271c11678,1309,11727,1305,11781,1309v44,,76,-39,38,-60c11429,1041,10838,924,10339,1023v342,-219,868,-289,1280,-444c11667,561,11667,515,11619,497v-6,-3,-11,-3,-17,-7c11901,406,12226,385,12562,374v43,,87,-28,71,-60c12622,300,12616,286,12605,272v293,-4,591,,884,17c13527,293,13560,268,13560,243v,-17,-6,-35,-11,-49c13744,201,13939,222,14123,261v17,71,49,138,93,205c14161,441,14107,420,14053,395v-98,-39,-206,-99,-320,-109c13722,286,13706,293,13711,303v66,57,174,89,261,127c14026,455,14075,480,14129,504v-38,-3,-71,-3,-109,-7c13869,434,13711,370,13543,339v-5,,-16,7,-10,10c13625,402,13733,448,13836,494v-43,,-87,,-130,-4c13549,434,13381,381,13218,374v-16,,-16,14,-5,18c13327,406,13446,448,13560,490v-71,,-147,4,-217,7c13218,466,13088,437,12952,420v-10,,-16,7,-5,10c13034,455,13120,480,13207,504v-81,4,-162,11,-238,18c12882,504,12795,487,12703,480v-16,,-33,14,-11,21c12736,515,12784,526,12828,536v-92,11,-179,21,-271,32c12486,557,12416,547,12345,540v-16,-4,-27,14,-5,17c12383,564,12421,575,12459,586v-439,67,-873,162,-1269,275c11174,864,11185,885,11207,882v379,-85,759,-145,1149,-176c12329,713,12302,720,12280,727v-233,63,-466,137,-672,233c11586,970,11602,991,11630,981v233,-71,455,-145,699,-205c12513,734,12698,706,12882,674v32,,65,-4,98,-4c12931,681,12887,691,12839,706v-261,67,-537,141,-770,243c12058,956,12063,970,12080,967v271,-64,531,-149,802,-212c13007,727,13137,698,13267,674v125,3,244,7,369,10c13229,776,12839,896,12475,1048v-16,7,,24,17,17c12942,910,13419,787,13907,698v32,,65,4,97,4c13587,790,13175,942,12839,1111v-17,7,5,21,16,14c13088,1041,13316,956,13560,885v211,-60,428,-102,645,-148c14178,766,14156,790,14134,818v-352,67,-699,202,-981,346c13142,1171,13158,1182,13169,1178v163,-60,326,-120,494,-169c13798,967,13939,938,14080,903v-11,25,-22,46,-32,71c13820,1072,13538,1129,13343,1256v-11,7,5,21,16,14c13570,1182,13804,1132,14020,1055v-5,35,-10,70,-10,106c13874,1206,13739,1249,13603,1295v-16,7,-5,28,16,21c13749,1284,13885,1245,14015,1210v5,35,11,74,22,113c13988,1341,13939,1358,13890,1379v-21,7,-5,32,17,25c13955,1390,14004,1379,14048,1365v10,25,21,50,32,78c14080,1446,14086,1450,14086,1457v-11,3,-22,7,-28,11c14053,1468,14048,1468,14048,1468v-6,,-6,3,-11,7c14031,1478,14037,1485,14042,1489v16,14,38,7,60,3c14102,1492,14107,1492,14107,1492v60,134,103,261,119,399c14123,1898,14031,1898,13928,1894v22,-14,38,-24,60,-42c14026,1824,14004,1774,13939,1774v-417,4,-862,7,-1269,-95xm13462,1859v-70,11,-141,25,-206,39c13083,1877,12909,1849,12741,1817v49,-4,98,-7,146,-11c13072,1838,13267,1852,13462,1859xm12665,1824v136,39,277,70,423,95c13066,1926,13045,1930,13023,1937v-206,-25,-412,-50,-618,-74c12486,1849,12573,1834,12665,1824xm12356,1873v163,32,325,64,488,92c12817,1968,12790,1976,12763,1979v-136,-11,-266,-18,-402,-32c12367,1933,12361,1916,12340,1905v-17,-4,-38,-11,-54,-14c12307,1884,12334,1880,12356,1873xm13717,2268v22,-31,38,-60,60,-102c13787,2145,13755,2124,13722,2131v-428,98,-851,201,-1306,215c12475,2325,12535,2304,12600,2282v54,-17,22,-67,-27,-70c12123,2194,11630,2233,11196,2342v352,-158,721,-310,1133,-377c12334,1965,12334,1965,12340,1961v81,18,168,32,255,43c12464,2014,12334,2021,12204,2021v-21,,-16,18,,18c12275,2043,12345,2046,12416,2046v-136,35,-271,78,-402,124c12004,2173,12009,2187,12025,2184v158,-39,315,-71,472,-99c12524,2081,12557,2078,12584,2074v-82,28,-157,57,-233,88c12334,2170,12351,2187,12367,2180v130,-46,260,-85,396,-123c12828,2050,12887,2046,12952,2039v-97,39,-195,85,-282,131c12660,2177,12676,2191,12687,2184v152,-60,303,-113,466,-163c13186,2018,13218,2018,13256,2014v16,,27,,43,-3c13169,2067,13045,2134,12931,2198v-17,7,5,24,21,17c13120,2131,13299,2064,13478,2000v44,-3,82,-3,125,-7c13473,2046,13348,2106,13234,2170v-16,7,6,24,22,17c13451,2110,13641,2032,13847,1961v38,4,76,7,108,7c13863,2007,13771,2046,13690,2088v-16,11,5,29,21,22c13831,2060,13950,2011,14075,1972v54,,108,-4,162,-7c14129,2021,14020,2074,13912,2131v-16,10,5,28,27,17c14042,2095,14156,2043,14270,1997v,14,,24,,38c14270,2088,14270,2141,14275,2198v-200,46,-368,67,-558,70xm14465,2233v-5,-95,-5,-187,-16,-279c14443,1863,14433,1771,14411,1679v-16,-60,-38,-123,-65,-183c14313,1422,14281,1351,14264,1284v-16,-70,-21,-138,-16,-201c14264,967,14319,857,14438,744v16,-14,38,-31,54,-46c14601,614,14725,543,14866,487v120,-46,244,-85,374,-120c15343,342,15452,317,15555,296v27,-3,54,-10,81,-14c15642,282,15642,282,15647,279v27,17,60,38,87,53c15755,388,15766,441,15772,501v,3,,7,5,11c15772,515,15772,515,15766,519v-43,-25,-92,-46,-141,-64c15604,448,15587,466,15609,476v49,21,87,46,125,74c15707,579,15680,610,15658,642v-76,-42,-174,-74,-271,-85c15365,554,15354,575,15376,582v103,25,179,60,249,106c15609,713,15598,741,15587,766v-119,-50,-260,-78,-395,-92c15170,670,15164,691,15181,695v146,32,260,81,385,130c15560,843,15560,864,15560,882v-168,-42,-341,-78,-520,-95c15023,783,15013,801,15034,804v185,32,369,74,537,134c15577,963,15587,988,15598,1009v-217,-53,-466,-71,-672,-113c14910,893,14904,910,14920,914v266,63,537,98,765,194c15707,1125,15728,1143,15761,1161v38,24,76,38,119,49c15880,1210,15880,1210,15886,1214v10,7,21,10,37,7c15956,1228,15989,1235,16021,1238v6,,11,,11,4c16043,1273,16048,1302,16048,1333v-325,-158,-732,-232,-1133,-296c14893,1034,14888,1051,14904,1058v407,78,824,180,1144,364c16048,1436,16048,1450,16048,1468v-336,-152,-737,-247,-1138,-286c14893,1182,14883,1196,14904,1199v429,64,797,187,1133,353c16037,1559,16037,1563,16032,1570v-418,-170,-927,-279,-1393,-275c14622,1295,14617,1312,14633,1312v304,46,613,92,900,173c15701,1531,15858,1591,16010,1654v-5,18,-11,39,-11,57c15647,1584,15262,1499,14861,1460v-16,,-22,11,-6,15c15257,1535,15636,1637,15983,1774v-5,15,-5,29,-11,43c15663,1704,15305,1640,14964,1626v-22,,-22,18,,21c15251,1672,15528,1729,15777,1820v65,21,119,46,179,71c15956,1901,15951,1912,15951,1923v-293,-113,-629,-180,-960,-198c14969,1725,14964,1746,14986,1750v357,35,666,123,954,250c15934,2021,15934,2043,15934,2064v-282,-103,-612,-148,-938,-187c14986,1877,14980,1887,14991,1887v331,50,656,124,933,244c15924,2159,15924,2187,15918,2212v-282,-131,-640,-177,-970,-226c14926,1983,14915,2004,14937,2007v352,64,699,141,981,290c15918,2307,15918,2318,15918,2328v-103,-42,-217,-70,-331,-99c15365,2180,15137,2124,14910,2099v-22,-4,-33,21,-11,25c15099,2155,15289,2212,15484,2261v158,39,309,81,445,148c15929,2413,15934,2420,15934,2424v-21,7,-38,14,-59,21c15582,2307,15164,2282,14823,2247v-22,-3,-33,18,-11,21c15137,2307,15501,2356,15783,2483v-28,11,-49,22,-76,36c15614,2487,15506,2473,15403,2462v-184,-24,-369,-38,-558,-53c14828,2409,14823,2427,14839,2427v244,25,559,49,786,134c15620,2561,15620,2565,15614,2565v-140,84,-254,183,-319,303c14763,2836,14492,2575,14465,2233xm20776,4678v114,144,184,300,211,462c20944,5119,20906,5098,20863,5076v-44,-21,-87,14,-82,43c20852,5401,20879,5687,20901,5969v-174,-113,-342,-222,-477,-364c20277,5443,20169,5270,20060,5098v-21,-32,-103,-43,-119,c19930,5136,19914,5175,19903,5214v-228,-180,-369,-392,-423,-624c19524,4597,19572,4600,19616,4600v,11,5,21,5,32c19621,4660,19621,4685,19616,4713v,18,38,18,38,c19659,4685,19664,4653,19664,4625v,-7,,-14,,-21c19686,4604,19702,4604,19724,4604v6,88,11,176,16,261c19740,4879,19773,4879,19778,4865v11,-89,17,-177,27,-268c19827,4593,19854,4593,19876,4590v22,144,27,292,16,437c19892,5041,19925,5041,19925,5027v27,-152,43,-303,49,-459c19995,4565,20011,4558,20033,4554v71,170,103,342,76,515c20109,5083,20142,5087,20147,5073v33,-117,43,-237,27,-353c20201,4755,20228,4787,20255,4822v33,163,60,328,71,491c20326,5327,20358,5327,20358,5313v17,-110,22,-219,17,-328c20391,5009,20407,5038,20423,5062v6,53,6,106,11,148c20440,5299,20434,5387,20434,5475v,14,33,18,38,3c20489,5404,20499,5330,20510,5253v49,120,98,240,152,360c20667,5627,20695,5620,20695,5605v-28,-88,-49,-176,-71,-268c20651,5355,20678,5369,20705,5383v17,7,38,-3,22,-14c20678,5337,20646,5299,20608,5263v-11,-31,-16,-63,-27,-98c20624,5189,20673,5214,20722,5228v16,7,38,-11,21,-18c20667,5165,20602,5115,20548,5062v,,,-3,,-3c20543,5034,20537,5006,20527,4981v65,35,130,67,206,95c20754,5083,20770,5066,20749,5055v-87,-39,-168,-88,-244,-137c20494,4882,20483,4844,20472,4808v114,53,233,103,353,141c20852,4960,20879,4932,20852,4921v-147,-67,-282,-137,-418,-215c20429,4692,20423,4674,20418,4660v130,49,255,95,390,138c20830,4805,20846,4784,20825,4776v-147,-59,-293,-116,-434,-179c20380,4568,20364,4540,20348,4512v48,21,97,46,151,63c20570,4600,20646,4621,20727,4639v6,14,27,25,49,39xm20532,4480v27,28,54,53,81,81c20510,4522,20407,4477,20304,4434v11,-7,16,-10,27,-17c20342,4420,20353,4424,20358,4424v33,10,65,17,98,28c20483,4459,20505,4470,20532,4480xm20391,4371v11,-11,22,-18,32,-28c20440,4364,20451,4381,20467,4399v-6,-4,-11,-4,-16,-7c20434,4388,20413,4378,20391,4371xm20304,3372v44,57,82,117,114,177c20434,3581,20445,3609,20451,3641v5,14,10,31,10,45c20499,3859,20456,4039,20310,4205v-152,169,-358,240,-580,250c19643,4459,19556,4455,19469,4441v-146,-17,-298,-56,-439,-102c18835,4276,18634,4216,18434,4166v-168,-42,-336,-77,-515,-106c17734,4032,17545,4011,17355,3997v-49,-4,-92,-7,-141,-11c17073,3979,16927,3972,16786,3972v-266,-3,-521,-17,-738,-77c16021,3888,15994,3880,15972,3870v-179,-60,-325,-159,-417,-318c15501,3464,15468,3372,15452,3281v-16,-92,-6,-180,27,-268c15495,2970,15522,2924,15549,2882v11,-14,22,-28,33,-42c15620,2797,15663,2755,15712,2716v16,-14,38,-24,54,-38c15810,2649,15853,2625,15902,2603v43,-21,87,-38,135,-56c16135,2512,16238,2480,16341,2455v32,-7,60,-14,92,-21c16482,2424,16531,2416,16585,2406v27,-4,49,-7,76,-14c16672,2388,16688,2388,16699,2385v16,21,21,46,27,70c16552,2487,16390,2536,16233,2593v-17,7,,21,16,17c16411,2561,16574,2533,16742,2512v,14,6,28,6,42c16487,2618,16238,2695,16027,2819v-17,7,5,24,21,17c16260,2734,16504,2670,16753,2618v,28,5,52,11,81c16460,2773,16173,2886,15929,3027v-16,7,5,24,22,17c16211,2921,16487,2829,16786,2762v5,7,5,18,10,25c16449,2907,16173,3069,15923,3274v-10,10,6,21,22,14c16189,3104,16504,2956,16840,2850v11,18,27,32,43,50c16748,2960,16628,3030,16525,3108v-124,92,-276,201,-358,314c16157,3432,16184,3443,16195,3432v103,-102,254,-197,390,-285c16699,3073,16813,3009,16943,2953v11,7,21,17,27,24c16715,3143,16536,3365,16357,3559v-11,11,17,22,27,11c16574,3387,16780,3178,17040,3023v22,14,38,25,60,36c16916,3217,16775,3394,16688,3584v-5,18,27,21,38,7c16840,3411,16992,3245,17176,3097v11,4,22,7,27,11c17067,3263,16954,3432,16889,3605v-6,11,16,18,27,7c17030,3450,17149,3288,17290,3136v16,7,38,11,54,14c17263,3291,17214,3443,17192,3595v,14,27,14,33,3c17279,3450,17355,3309,17442,3171v27,4,54,7,81,11c17480,3298,17447,3418,17452,3538v,11,28,14,28,4c17517,3422,17550,3305,17604,3189v27,,60,4,87,4c17658,3298,17631,3408,17615,3517v,18,43,21,49,4c17696,3411,17734,3302,17778,3193v5,,11,,16,c17810,3193,17821,3193,17837,3193v-38,187,-38,377,-21,568c17816,3771,17837,3771,17837,3761v6,-191,44,-378,93,-565c17951,3196,17967,3200,17989,3200v-11,180,16,359,49,536c18038,3750,18070,3750,18070,3736v-5,-177,11,-349,22,-526c18114,3214,18136,3214,18157,3217v17,194,65,388,98,579c18255,3810,18293,3810,18287,3796v-27,-187,-21,-378,-32,-565c18282,3235,18314,3238,18342,3242v21,197,70,392,130,589c18477,3845,18510,3838,18504,3824v-43,-187,-59,-381,-70,-568c18450,3260,18466,3260,18483,3263v54,191,130,378,227,561c18716,3838,18748,3831,18743,3817v-82,-180,-130,-363,-163,-547c18596,3270,18613,3274,18634,3274v103,187,233,363,364,543c19008,3831,19041,3820,19030,3806v-103,-176,-190,-352,-287,-529c18781,3277,18819,3277,18857,3274v130,187,260,377,357,571c19220,3859,19258,3852,19252,3838v-81,-197,-168,-391,-292,-578c18987,3256,19014,3249,19041,3242v60,92,130,180,184,272c19296,3634,19361,3753,19420,3873v6,15,44,11,38,-7c19393,3648,19296,3411,19139,3210v10,-3,21,-7,32,-10c19345,3404,19518,3612,19664,3831v11,14,44,4,38,-11c19578,3595,19442,3372,19263,3164v6,,6,-3,11,-3c19502,3330,19697,3524,19833,3732v10,14,43,4,37,-10c19751,3499,19578,3302,19355,3122v17,-7,33,-18,55,-25c19632,3238,19822,3404,19963,3588v10,14,43,3,38,-11c19887,3380,19719,3207,19496,3055v27,-14,55,-25,82,-39c19762,3118,19908,3245,20049,3372v17,15,49,4,33,-14c19963,3221,19838,3083,19664,2977v28,-10,49,-17,76,-28c19751,2953,19762,2960,19773,2963v141,67,266,148,374,237c20207,3260,20261,3316,20304,3372xm20044,1450v136,194,228,384,173,596c20207,2092,20190,2134,20169,2184v-65,123,-158,247,-277,356c19822,2603,19746,2660,19659,2716v-87,53,-179,103,-276,141c19355,2868,19334,2879,19307,2886v-22,7,-44,14,-65,21c19198,2921,19149,2935,19095,2946v-49,10,-103,21,-157,31c18911,2981,18884,2984,18857,2988v-136,14,-271,18,-402,3c18445,2991,18439,2988,18428,2988v-38,-4,-70,-11,-108,-21c18271,2956,18228,2942,18184,2921v-11,-4,-21,-7,-27,-14c18141,2900,18125,2889,18108,2879v-10,-22,-21,-43,-27,-64c18070,2780,18065,2748,18065,2709v,-24,,-49,5,-70c18081,2565,18103,2494,18130,2424v16,-36,27,-68,43,-99c18173,2321,18179,2318,18179,2318v11,98,16,197,16,296c18195,2625,18217,2625,18222,2618v33,-135,38,-272,27,-406c18271,2194,18293,2180,18320,2166v11,53,22,120,27,127c18369,2374,18385,2455,18401,2536v,15,38,15,38,c18434,2441,18428,2349,18417,2254v-5,-39,-5,-81,-10,-123c18428,2124,18450,2113,18477,2106v49,120,76,243,119,367c18602,2480,18618,2476,18618,2469v22,-127,-11,-264,-54,-391c18591,2071,18613,2064,18640,2057v70,116,119,236,184,356c18824,2416,18830,2416,18830,2413v5,-127,-49,-254,-114,-378c18743,2028,18775,2018,18802,2011v71,120,141,240,201,363c19008,2388,19041,2381,19036,2367v-49,-127,-103,-257,-163,-381c18911,1972,18943,1958,18976,1944v76,116,135,236,190,360c19171,2318,19204,2311,19198,2297v-43,-131,-97,-258,-157,-385c19073,1894,19106,1877,19139,1859v75,117,151,236,206,360c19350,2233,19383,2226,19377,2212v-43,-134,-92,-272,-168,-399c19225,1803,19236,1792,19252,1781v65,103,136,205,206,307c19464,2099,19486,2092,19486,2081v-49,-120,-114,-236,-169,-352c19328,1718,19345,1704,19355,1693v71,74,136,148,201,219c19567,1923,19594,1912,19583,1901v-60,-84,-125,-172,-184,-257c19410,1626,19420,1612,19431,1595v,3,6,3,6,7c19458,1623,19486,1647,19507,1669v49,49,103,95,157,141c19681,1824,19708,1810,19697,1799v-49,-56,-98,-116,-152,-173c19518,1598,19496,1559,19464,1527v11,-28,22,-52,32,-81c19556,1517,19626,1584,19702,1647v11,7,33,-3,22,-10c19637,1552,19572,1460,19518,1365v5,-28,16,-56,22,-84c19599,1376,19681,1464,19784,1538v11,7,27,-3,21,-11c19724,1404,19632,1288,19572,1161v6,-29,17,-57,27,-82c19664,1214,19773,1344,19925,1446v5,4,21,,16,-7c19805,1288,19713,1132,19654,963v16,-28,32,-56,59,-85c19735,981,19784,1076,19849,1175v21,35,49,70,76,106c19968,1341,20006,1397,20044,1450xm21307,6530v-59,-11,-119,-14,-184,-7c20836,6561,20846,6801,20895,6942v38,120,325,593,629,738l21524,7574v-211,-138,-412,-459,-439,-515c21031,6957,20960,6815,21025,6710v120,-194,374,-71,499,46l21524,6569v,,,,,c21513,6554,21502,6537,21492,6523v10,-4,21,-7,32,-11l21524,6417v-70,21,-179,60,-217,113xm21470,6530v5,14,16,28,22,42c21481,6576,21464,6576,21454,6579v-17,-7,-33,-14,-44,-21c21421,6547,21443,6537,21470,6530xm21416,7017v32,52,70,109,114,162l21530,7119v-33,-35,-60,-71,-87,-109c21432,7002,21410,7006,21416,7017xm21448,6932v22,35,49,67,76,99l21524,6981v-16,-17,-38,-39,-54,-56c21464,6918,21443,6925,21448,6932xm14720,12128v,50,5,102,,152c14720,12308,14785,12305,14780,12276v-11,-49,-22,-98,-33,-151c14747,12114,14720,12118,14720,12128xm15441,11758v22,109,38,222,43,331c15484,12118,15549,12114,15549,12089v-21,-113,-48,-225,-81,-335c15463,11740,15436,11747,15441,11758xm17864,13680v-27,25,-54,53,-75,78c17778,13772,17810,13783,17821,13772v27,-28,43,-53,71,-81c17902,13677,17875,13670,17864,13680xm18033,13705v-55,35,-103,71,-152,106c17859,13829,17897,13846,17919,13829v38,-39,86,-78,135,-110c18065,13712,18043,13698,18033,13705xm14850,12058v-5,-11,-33,-7,-27,3c14839,12118,14855,12171,14855,12227v,28,76,25,65,-7c14893,12171,14883,12114,14850,12058xm18228,13765v-76,42,-147,92,-223,134c17978,13913,18022,13938,18043,13924v65,-53,136,-99,201,-148c18255,13769,18239,13761,18228,13765xm14942,11976v33,85,54,166,49,254c14991,12259,15061,12259,15056,12230v-16,-88,-38,-176,-87,-257c14958,11966,14937,11969,14942,11976xm18331,13804v-82,49,-157,99,-239,152c18070,13970,18103,13994,18125,13977v76,-53,146,-110,222,-163c18363,13807,18347,13797,18331,13804xm19063,13948v-206,96,-429,149,-656,209c18369,14167,18385,14206,18423,14199v233,-49,482,-120,651,-240c19079,13956,19068,13945,19063,13948xm19052,14051v-163,49,-325,99,-488,141c18531,14199,18548,14234,18580,14227v168,-46,331,-99,488,-162c19079,14061,19063,14047,19052,14051xm19139,14125v-147,39,-293,70,-440,99c18667,14231,18678,14266,18716,14259v146,-35,292,-74,433,-117c19160,14135,19155,14121,19139,14125xm11527,21462v146,43,292,89,433,138l12074,21600v-173,-56,-358,-106,-531,-155c11527,21441,11510,21455,11527,21462xm18716,13899v-141,64,-288,109,-445,159c18239,14068,18266,14100,18298,14090v157,-46,298,-110,423,-184c18732,13903,18721,13892,18716,13899xm19350,14375v136,-17,271,-35,401,-60c19767,14312,19767,14294,19746,14294v-136,11,-277,28,-412,46c19301,14344,19317,14382,19350,14375xm18483,13850v-109,53,-212,106,-304,165c18157,14030,18190,14051,18211,14037v93,-60,190,-117,293,-170c18515,13857,18499,13843,18483,13850xm17019,21512v-152,10,-299,25,-445,56c16558,21572,16563,21589,16580,21586v140,-21,287,-32,433,-28c17062,21558,17057,21512,17019,21512xm20836,21466v222,-222,238,-540,200,-787c20977,20270,20592,20055,20131,19801v-11,-7,-27,-7,-38,-7c20066,19794,20039,19808,20049,19829v168,367,-108,713,-86,1080c19979,21177,20190,21410,20472,21596r239,c20917,21501,21107,21388,21264,21258v92,-78,179,-162,266,-247l21530,20894v-141,159,-293,318,-488,452c20971,21392,20906,21431,20836,21466xm20602,20961v-75,-116,-179,-225,-309,-324c20277,20626,20255,20640,20272,20651v162,134,265,289,320,455c20586,21141,20581,21180,20575,21215v-54,-158,-162,-310,-303,-444c20261,20760,20239,20771,20250,20778v184,191,260,402,277,624c20527,21402,20527,21402,20527,21402v-11,32,-22,64,-38,96c20391,21417,20293,21332,20223,21237v-157,-205,-136,-417,-81,-635c20201,20372,20277,20143,20190,19917v320,201,640,378,711,685c20928,20722,20939,20845,20922,20961v-59,32,-141,124,-157,142c20749,21117,20733,21134,20722,21152v,-28,,-56,,-85c20754,20965,20808,20866,20884,20771v11,-14,-16,-25,-32,-11c20798,20820,20749,20880,20711,20944v-6,-50,-11,-95,-22,-145c20727,20704,20770,20612,20836,20524v5,-11,-17,-21,-22,-11c20760,20581,20711,20648,20673,20718v-38,-145,-103,-282,-195,-420c20472,20288,20440,20295,20445,20305v65,138,109,276,130,410c20570,20708,20570,20704,20564,20697v-59,-81,-140,-159,-233,-226c20320,20464,20299,20471,20310,20482v81,74,157,155,206,243c20548,20785,20564,20849,20592,20909v,3,,7,-6,14c20586,20930,20586,20933,20592,20937v10,21,10,24,10,24xm20667,21491v22,-64,38,-131,44,-198c20743,21233,20787,21177,20841,21120v11,-14,49,-42,76,-70c20884,21205,20803,21357,20667,21491xm16997,21385v-195,17,-385,46,-569,84c16411,21473,16417,21487,16433,21487v190,-32,380,-53,569,-60c17051,21424,17040,21378,16997,21385xm15961,21537v-108,17,-216,42,-325,63l15766,21600v65,-14,130,-32,201,-46c15983,21551,15978,21533,15961,21537xm9830,15733v-120,99,-234,209,-250,336c9575,16090,9629,16093,9640,16072v32,-123,119,-222,211,-331c9846,15737,9835,15730,9830,15733xm15918,21007v184,-74,374,-123,586,-144c16542,20859,16525,20820,16487,20824v-211,32,-406,88,-574,176c15902,21004,15913,21011,15918,21007xm18260,21572v-119,7,-238,17,-358,28l18201,21600v21,-4,43,-7,59,-11c18277,21586,18277,21572,18260,21572xm21437,19646v22,49,55,98,93,144l21530,19734v-28,-32,-49,-60,-71,-95c21454,19635,21432,19639,21437,19646xm21497,19586v11,14,22,31,33,46l21530,19596v-6,-3,-6,-10,-11,-14c21508,19575,21492,19579,21497,19586xm21248,19131v-277,-32,-407,116,-396,275c20868,19667,21117,20090,21524,20228r,-99c21269,20027,21112,19790,21036,19614v-27,-67,-54,-141,-59,-208c20971,19265,21199,19184,21399,19265v55,21,93,53,120,84l21519,19215v,,,,,c21508,19191,21502,19166,21486,19141v11,-3,22,-7,33,-10l21519,19049v-76,18,-147,50,-212,89c21296,19134,21275,19131,21248,19131xm21459,19155v5,11,5,25,11,36c21454,19184,21437,19176,21421,19169v16,-3,27,-10,38,-14xm21345,19815v49,81,103,162,179,233l21524,19998v-70,-56,-119,-120,-168,-187c21351,19808,21340,19811,21345,19815xm21242,19815v16,56,65,113,119,162c21378,19991,21416,19977,21394,19960v-60,-46,-98,-96,-136,-149c21253,19804,21242,19808,21242,19815xm21427,19783v27,50,59,95,97,141l21524,19871v-27,-28,-60,-60,-81,-91c21437,19776,21427,19776,21427,19783xm13663,20976v-49,187,-76,377,-120,564c13538,21561,13533,21579,13527,21596r87,c13652,21388,13679,21180,13679,20976v-6,-4,-16,-4,-16,xm13256,21043v,-7,-16,-7,-16,c13234,21215,13234,21385,13245,21558v,14,,28,,42l13316,21600v-6,-21,-6,-39,-11,-60c13278,21374,13261,21208,13256,21043xm13419,20521v-11,-103,-22,-205,-60,-304c13348,20192,13289,20203,13299,20228v38,95,71,194,87,293c13386,20535,13419,20535,13419,20521xm15425,21402v-174,60,-347,127,-521,198l15023,21600v136,-63,277,-120,413,-183c15446,21410,15436,21399,15425,21402xm13495,20849v-33,250,-71,501,-109,751l13473,21600v27,-250,38,-504,49,-751c13522,20834,13495,20838,13495,20849xm12925,21385v22,70,49,144,71,215l13039,21600v-32,-74,-70,-145,-103,-219c12936,21374,12925,21378,12925,21385xm13083,21156v10,148,27,296,54,444l13202,21600v-44,-148,-76,-293,-98,-444c13104,21148,13083,21145,13083,21156xm13126,20200v27,42,43,91,60,137c13191,20351,13218,20344,13218,20330v-11,-49,-32,-95,-43,-145c13169,20164,13110,20175,13126,20200xm14178,21395v-65,71,-130,138,-201,205l14031,21600v55,-67,114,-131,168,-198c14205,21392,14183,21385,14178,21395xm14042,21191v-70,141,-152,278,-244,409l13880,21600v75,-134,135,-272,195,-406c14069,21184,14048,21180,14042,21191xm15127,21332v-196,85,-385,169,-570,268l14644,21600v157,-88,325,-173,493,-250c15154,21342,15143,21325,15127,21332xm9591,3320v-33,-32,-60,-71,-98,-103c9483,3210,9466,3217,9472,3224v16,36,54,71,81,106c9564,3348,9607,3334,9591,3320xm13538,20623v,-110,,-222,-16,-332c13516,20263,13446,20263,13451,20291v16,110,44,219,54,332c13511,20637,13538,20637,13538,20623xm13858,21050v-54,187,-125,367,-201,550l13728,21600v59,-180,103,-363,152,-547c13885,21043,13863,21039,13858,21050xm16536,20919v-54,11,-108,28,-168,39c16357,20961,16363,20972,16373,20972v55,-11,114,-18,174,-25c16574,20944,16563,20912,16536,20919xm11001,16280v65,-102,108,-211,151,-317c11158,15952,11136,15949,11131,15959v-49,106,-120,205,-185,304c10919,16291,10979,16308,11001,16280xm10702,16421v185,-194,299,-416,369,-638c11077,15772,11049,15765,11044,15779v-87,223,-233,420,-412,618c10610,16425,10675,16450,10702,16421xm9255,15949v-16,-205,5,-403,87,-600c9347,15342,9325,15338,9320,15345v-114,194,-168,399,-141,604c9184,15977,9255,15980,9255,15949xm8848,3517v-11,-7,-27,4,-16,11c8935,3609,9027,3697,9103,3789v22,24,76,3,54,-21c9070,3672,8967,3591,8848,3517xm9136,15412v-71,124,-109,258,-114,392c9022,15829,9076,15829,9076,15804v5,-131,32,-258,76,-388c9152,15409,9141,15405,9136,15412xm8756,3605v-5,-3,-16,4,-11,7c8870,3711,8973,3817,9065,3933v22,29,87,4,65,-24c9033,3796,8902,3693,8756,3605xm8718,3693v-5,-3,-16,,-11,8c8821,3817,8930,3933,9027,4053v22,29,87,4,65,-24c8984,3909,8859,3796,8718,3693xm9851,16379v65,-173,130,-339,222,-508c10079,15860,10052,15853,10046,15864v-124,155,-222,328,-260,504c9781,16393,9840,16407,9851,16379xm10377,16270v92,-159,141,-339,152,-512c10529,15751,10518,15751,10513,15758v-65,166,-136,332,-212,498c10285,16287,10355,16301,10377,16270xm9596,3549v17,17,65,7,55,-14c9591,3439,9520,3334,9417,3256v-5,-3,-21,,-16,7c9483,3355,9515,3461,9596,3549xm9998,16428v65,-204,124,-405,238,-603c10242,15818,10220,15811,10214,15818v-141,191,-260,392,-298,603c9916,16450,9992,16457,9998,16428xm10160,16383v98,-198,174,-399,250,-600c10415,15772,10388,15769,10388,15779v-92,198,-206,392,-304,589c10063,16400,10144,16414,10160,16383xm10263,15360v60,-124,130,-247,228,-360c10507,14982,10464,14968,10453,14986v-92,116,-168,243,-206,374c10247,15363,10263,15367,10263,15360xm9629,15846v27,-56,60,-109,98,-162c9732,15677,9721,15673,9710,15677v-54,49,-92,102,-124,159c9575,15853,9623,15864,9629,15846xm7428,3693v-6,-7,-22,-3,-17,4c7444,3799,7498,3898,7569,3990v16,25,76,3,54,-21c7547,3880,7482,3789,7428,3693xm7536,3683v-5,-7,-22,-4,-22,7c7596,3838,7661,4039,7856,4149v38,21,87,-15,54,-36c7731,4000,7639,3828,7536,3683xm7336,3676v,-7,-17,-4,-17,c7325,3753,7357,3824,7411,3895v17,17,60,,44,-15c7390,3817,7357,3750,7336,3676xm9569,3732v11,29,76,18,65,-10c9569,3570,9461,3429,9336,3295v-5,-7,-22,,-16,7c9423,3439,9499,3584,9569,3732xm9483,3877v10,25,75,21,70,-7c9515,3676,9385,3478,9217,3316v-6,-7,-16,,-11,4c9325,3503,9401,3686,9483,3877xm8637,3753v-6,-7,-22,,-17,8c8740,3895,8854,4032,8973,4170v22,24,87,3,60,-25c8913,4007,8778,3880,8637,3753xm8122,3327c8008,3171,7921,3013,7872,2843v,-7,-21,-3,-16,c7889,3016,7959,3185,8084,3337v16,21,49,7,38,-10xm8431,3813v-6,-3,-17,,-11,4c8490,3962,8572,4113,8686,4244v27,28,86,3,65,-25c8658,4082,8539,3947,8431,3813xm8420,3993v-38,-56,-65,-120,-114,-173c8306,3820,8301,3820,8301,3820v16,124,103,258,184,367c8507,4216,8566,4191,8545,4163v-38,-53,-82,-110,-125,-170xm7856,3083v-5,-10,-33,-7,-27,4c7867,3171,7910,3260,7959,3341v11,14,49,7,38,-7c7948,3253,7899,3168,7856,3083xm8555,3796v-5,-7,-27,-4,-21,7c8620,3951,8729,4092,8864,4223v22,21,76,3,55,-22c8794,4067,8669,3933,8555,3796xm8062,3796v-5,-11,-27,-7,-22,3c8067,3873,8100,3944,8149,4015v11,21,59,3,43,-18c8143,3933,8100,3866,8062,3796xm8181,3813v-5,-7,-16,-3,-16,4c8192,3926,8241,4036,8328,4131v16,21,65,3,49,-18c8301,4015,8230,3916,8181,3813xe" fillcolor="#2c414f [3215]" stroked="f" strokeweight="1pt">
                <v:stroke miterlimit="4" joinstyle="miter"/>
                <v:path arrowok="t" o:extrusionok="f" o:connecttype="custom" o:connectlocs="2529840,3888105;2529840,3888105;2529840,3888105;2529840,3888105" o:connectangles="0,90,180,270"/>
              </v:shape>
              <v:oval id="Circle" o:spid="_x0000_s1078" style="position:absolute;left:7620;top:18542;width:35229;height:35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" filled="f" strokecolor="white [3212]" strokeweight="2pt">
                <v:stroke miterlimit="4" joinstyle="miter"/>
                <v:textbox inset="3pt,3pt,3pt,3pt"/>
              </v:oval>
              <v:oval id="Circle" o:spid="_x0000_s1079" style="position:absolute;left:8128;top:19050;width:34315;height:34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" fillcolor="white [3212]" stroked="f" strokeweight="1pt">
                <v:stroke miterlimit="4" joinstyle="miter"/>
                <v:textbox inset="3pt,3pt,3pt,3pt"/>
              </v:oval>
            </v:group>
          </w:pict>
        </mc:Fallback>
      </mc:AlternateContent>
    </w:r>
    <w:r w:rsidRPr="00513BED">
      <w:rPr>
        <w:noProof/>
        <w:lang w:val="en-AU" w:eastAsia="en-AU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6CE55121" wp14:editId="6B34A908">
              <wp:simplePos x="0" y="0"/>
              <wp:positionH relativeFrom="column">
                <wp:posOffset>-920750</wp:posOffset>
              </wp:positionH>
              <wp:positionV relativeFrom="paragraph">
                <wp:posOffset>-437515</wp:posOffset>
              </wp:positionV>
              <wp:extent cx="5073649" cy="7781287"/>
              <wp:effectExtent l="0" t="0" r="0" b="4445"/>
              <wp:wrapNone/>
              <wp:docPr id="5" name="Group 4">
                <a:extLst xmlns:a="http://schemas.openxmlformats.org/drawingml/2006/main">
                  <a:ext uri="{FF2B5EF4-FFF2-40B4-BE49-F238E27FC236}">
                    <a16:creationId xmlns:a16="http://schemas.microsoft.com/office/drawing/2014/main" id="{430A9318-F01B-E749-818B-A188B7D416B0}"/>
                  </a:ext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073649" cy="7781287"/>
                        <a:chOff x="0" y="0"/>
                        <a:chExt cx="5073649" cy="7781287"/>
                      </a:xfrm>
                    </wpg:grpSpPr>
                    <wps:wsp>
                      <wps:cNvPr id="2" name="Rectangle">
                        <a:extLst>
                          <a:ext uri="{FF2B5EF4-FFF2-40B4-BE49-F238E27FC236}">
                            <a16:creationId xmlns:a16="http://schemas.microsoft.com/office/drawing/2014/main" id="{3B9834A8-4985-A649-8FB2-46D10DC0498B}"/>
                          </a:ext>
                        </a:extLst>
                      </wps:cNvPr>
                      <wps:cNvSpPr/>
                      <wps:spPr>
                        <a:xfrm>
                          <a:off x="12696" y="0"/>
                          <a:ext cx="5029200" cy="77724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3" name="Shape">
                        <a:extLst>
                          <a:ext uri="{FF2B5EF4-FFF2-40B4-BE49-F238E27FC236}">
                            <a16:creationId xmlns:a16="http://schemas.microsoft.com/office/drawing/2014/main" id="{95510DE0-91E9-324C-8DF1-A44C53F50106}"/>
                          </a:ext>
                        </a:extLst>
                      </wps:cNvPr>
                      <wps:cNvSpPr/>
                      <wps:spPr>
                        <a:xfrm>
                          <a:off x="12696" y="0"/>
                          <a:ext cx="5060953" cy="7781287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0391" y="21480"/>
                              </a:moveTo>
                              <a:lnTo>
                                <a:pt x="10391" y="21480"/>
                              </a:lnTo>
                              <a:lnTo>
                                <a:pt x="10391" y="21480"/>
                              </a:lnTo>
                              <a:cubicBezTo>
                                <a:pt x="10380" y="21477"/>
                                <a:pt x="10375" y="21480"/>
                                <a:pt x="10375" y="21484"/>
                              </a:cubicBezTo>
                              <a:cubicBezTo>
                                <a:pt x="10369" y="21487"/>
                                <a:pt x="10364" y="21494"/>
                                <a:pt x="10358" y="21498"/>
                              </a:cubicBezTo>
                              <a:cubicBezTo>
                                <a:pt x="10358" y="21494"/>
                                <a:pt x="10358" y="21494"/>
                                <a:pt x="10353" y="21491"/>
                              </a:cubicBezTo>
                              <a:cubicBezTo>
                                <a:pt x="10347" y="21487"/>
                                <a:pt x="10347" y="21487"/>
                                <a:pt x="10342" y="21487"/>
                              </a:cubicBezTo>
                              <a:cubicBezTo>
                                <a:pt x="10320" y="21484"/>
                                <a:pt x="10304" y="21498"/>
                                <a:pt x="10282" y="21530"/>
                              </a:cubicBezTo>
                              <a:cubicBezTo>
                                <a:pt x="10277" y="21533"/>
                                <a:pt x="10272" y="21533"/>
                                <a:pt x="10266" y="21537"/>
                              </a:cubicBezTo>
                              <a:cubicBezTo>
                                <a:pt x="10250" y="21540"/>
                                <a:pt x="10234" y="21544"/>
                                <a:pt x="10217" y="21547"/>
                              </a:cubicBezTo>
                              <a:cubicBezTo>
                                <a:pt x="10163" y="21558"/>
                                <a:pt x="10103" y="21565"/>
                                <a:pt x="10044" y="21575"/>
                              </a:cubicBezTo>
                              <a:lnTo>
                                <a:pt x="10033" y="21575"/>
                              </a:lnTo>
                              <a:lnTo>
                                <a:pt x="10396" y="21575"/>
                              </a:lnTo>
                              <a:cubicBezTo>
                                <a:pt x="10402" y="21544"/>
                                <a:pt x="10396" y="21512"/>
                                <a:pt x="10391" y="21491"/>
                              </a:cubicBezTo>
                              <a:cubicBezTo>
                                <a:pt x="10391" y="21491"/>
                                <a:pt x="10396" y="21484"/>
                                <a:pt x="10391" y="21480"/>
                              </a:cubicBezTo>
                              <a:close/>
                              <a:moveTo>
                                <a:pt x="114" y="16932"/>
                              </a:moveTo>
                              <a:cubicBezTo>
                                <a:pt x="125" y="16939"/>
                                <a:pt x="141" y="16947"/>
                                <a:pt x="152" y="16957"/>
                              </a:cubicBezTo>
                              <a:cubicBezTo>
                                <a:pt x="157" y="16961"/>
                                <a:pt x="163" y="16964"/>
                                <a:pt x="168" y="16968"/>
                              </a:cubicBezTo>
                              <a:lnTo>
                                <a:pt x="173" y="16975"/>
                              </a:lnTo>
                              <a:cubicBezTo>
                                <a:pt x="173" y="16978"/>
                                <a:pt x="184" y="16982"/>
                                <a:pt x="190" y="16985"/>
                              </a:cubicBezTo>
                              <a:cubicBezTo>
                                <a:pt x="201" y="16992"/>
                                <a:pt x="222" y="16989"/>
                                <a:pt x="233" y="16982"/>
                              </a:cubicBezTo>
                              <a:cubicBezTo>
                                <a:pt x="238" y="16982"/>
                                <a:pt x="244" y="16975"/>
                                <a:pt x="255" y="16964"/>
                              </a:cubicBezTo>
                              <a:cubicBezTo>
                                <a:pt x="260" y="16957"/>
                                <a:pt x="271" y="16950"/>
                                <a:pt x="276" y="16943"/>
                              </a:cubicBezTo>
                              <a:cubicBezTo>
                                <a:pt x="287" y="16932"/>
                                <a:pt x="298" y="16922"/>
                                <a:pt x="304" y="16911"/>
                              </a:cubicBezTo>
                              <a:cubicBezTo>
                                <a:pt x="314" y="16897"/>
                                <a:pt x="325" y="16880"/>
                                <a:pt x="336" y="16865"/>
                              </a:cubicBezTo>
                              <a:cubicBezTo>
                                <a:pt x="347" y="16848"/>
                                <a:pt x="352" y="16830"/>
                                <a:pt x="352" y="16813"/>
                              </a:cubicBezTo>
                              <a:cubicBezTo>
                                <a:pt x="352" y="16795"/>
                                <a:pt x="347" y="16781"/>
                                <a:pt x="336" y="16770"/>
                              </a:cubicBezTo>
                              <a:cubicBezTo>
                                <a:pt x="331" y="16763"/>
                                <a:pt x="320" y="16760"/>
                                <a:pt x="314" y="16760"/>
                              </a:cubicBezTo>
                              <a:cubicBezTo>
                                <a:pt x="298" y="16749"/>
                                <a:pt x="266" y="16742"/>
                                <a:pt x="233" y="16739"/>
                              </a:cubicBezTo>
                              <a:cubicBezTo>
                                <a:pt x="222" y="16739"/>
                                <a:pt x="211" y="16735"/>
                                <a:pt x="201" y="16735"/>
                              </a:cubicBezTo>
                              <a:cubicBezTo>
                                <a:pt x="163" y="16731"/>
                                <a:pt x="119" y="16735"/>
                                <a:pt x="76" y="16746"/>
                              </a:cubicBezTo>
                              <a:cubicBezTo>
                                <a:pt x="60" y="16742"/>
                                <a:pt x="49" y="16746"/>
                                <a:pt x="43" y="16749"/>
                              </a:cubicBezTo>
                              <a:lnTo>
                                <a:pt x="43" y="16749"/>
                              </a:lnTo>
                              <a:lnTo>
                                <a:pt x="43" y="16749"/>
                              </a:lnTo>
                              <a:cubicBezTo>
                                <a:pt x="33" y="16753"/>
                                <a:pt x="22" y="16756"/>
                                <a:pt x="11" y="16760"/>
                              </a:cubicBezTo>
                              <a:lnTo>
                                <a:pt x="11" y="16939"/>
                              </a:lnTo>
                              <a:cubicBezTo>
                                <a:pt x="27" y="16918"/>
                                <a:pt x="38" y="16908"/>
                                <a:pt x="49" y="16901"/>
                              </a:cubicBezTo>
                              <a:cubicBezTo>
                                <a:pt x="70" y="16911"/>
                                <a:pt x="98" y="16918"/>
                                <a:pt x="114" y="16932"/>
                              </a:cubicBezTo>
                              <a:close/>
                              <a:moveTo>
                                <a:pt x="14358" y="20817"/>
                              </a:moveTo>
                              <a:cubicBezTo>
                                <a:pt x="14348" y="20789"/>
                                <a:pt x="14337" y="20761"/>
                                <a:pt x="14320" y="20736"/>
                              </a:cubicBezTo>
                              <a:cubicBezTo>
                                <a:pt x="14304" y="20712"/>
                                <a:pt x="14288" y="20687"/>
                                <a:pt x="14266" y="20662"/>
                              </a:cubicBezTo>
                              <a:cubicBezTo>
                                <a:pt x="14250" y="20638"/>
                                <a:pt x="14234" y="20616"/>
                                <a:pt x="14223" y="20592"/>
                              </a:cubicBezTo>
                              <a:cubicBezTo>
                                <a:pt x="14212" y="20567"/>
                                <a:pt x="14207" y="20546"/>
                                <a:pt x="14201" y="20521"/>
                              </a:cubicBezTo>
                              <a:cubicBezTo>
                                <a:pt x="14201" y="20497"/>
                                <a:pt x="14201" y="20475"/>
                                <a:pt x="14207" y="20454"/>
                              </a:cubicBezTo>
                              <a:cubicBezTo>
                                <a:pt x="14207" y="20451"/>
                                <a:pt x="14207" y="20447"/>
                                <a:pt x="14212" y="20444"/>
                              </a:cubicBezTo>
                              <a:cubicBezTo>
                                <a:pt x="14223" y="20426"/>
                                <a:pt x="14234" y="20412"/>
                                <a:pt x="14239" y="20405"/>
                              </a:cubicBezTo>
                              <a:lnTo>
                                <a:pt x="14239" y="20405"/>
                              </a:lnTo>
                              <a:cubicBezTo>
                                <a:pt x="14234" y="20412"/>
                                <a:pt x="14228" y="20430"/>
                                <a:pt x="14266" y="20437"/>
                              </a:cubicBezTo>
                              <a:lnTo>
                                <a:pt x="14272" y="20440"/>
                              </a:lnTo>
                              <a:cubicBezTo>
                                <a:pt x="14288" y="20447"/>
                                <a:pt x="14315" y="20454"/>
                                <a:pt x="14342" y="20447"/>
                              </a:cubicBezTo>
                              <a:cubicBezTo>
                                <a:pt x="14375" y="20440"/>
                                <a:pt x="14396" y="20419"/>
                                <a:pt x="14402" y="20401"/>
                              </a:cubicBezTo>
                              <a:cubicBezTo>
                                <a:pt x="14407" y="20380"/>
                                <a:pt x="14402" y="20359"/>
                                <a:pt x="14396" y="20341"/>
                              </a:cubicBezTo>
                              <a:cubicBezTo>
                                <a:pt x="14386" y="20324"/>
                                <a:pt x="14364" y="20296"/>
                                <a:pt x="14320" y="20274"/>
                              </a:cubicBezTo>
                              <a:cubicBezTo>
                                <a:pt x="14299" y="20264"/>
                                <a:pt x="14272" y="20253"/>
                                <a:pt x="14239" y="20250"/>
                              </a:cubicBezTo>
                              <a:cubicBezTo>
                                <a:pt x="14207" y="20246"/>
                                <a:pt x="14174" y="20246"/>
                                <a:pt x="14142" y="20250"/>
                              </a:cubicBezTo>
                              <a:cubicBezTo>
                                <a:pt x="14077" y="20260"/>
                                <a:pt x="14022" y="20289"/>
                                <a:pt x="13984" y="20324"/>
                              </a:cubicBezTo>
                              <a:cubicBezTo>
                                <a:pt x="13963" y="20341"/>
                                <a:pt x="13952" y="20359"/>
                                <a:pt x="13936" y="20377"/>
                              </a:cubicBezTo>
                              <a:cubicBezTo>
                                <a:pt x="13919" y="20391"/>
                                <a:pt x="13909" y="20401"/>
                                <a:pt x="13903" y="20408"/>
                              </a:cubicBezTo>
                              <a:cubicBezTo>
                                <a:pt x="13892" y="20391"/>
                                <a:pt x="13881" y="20370"/>
                                <a:pt x="13871" y="20352"/>
                              </a:cubicBezTo>
                              <a:cubicBezTo>
                                <a:pt x="13827" y="20274"/>
                                <a:pt x="13795" y="20204"/>
                                <a:pt x="13773" y="20141"/>
                              </a:cubicBezTo>
                              <a:cubicBezTo>
                                <a:pt x="13762" y="20116"/>
                                <a:pt x="13757" y="20098"/>
                                <a:pt x="13757" y="20098"/>
                              </a:cubicBezTo>
                              <a:lnTo>
                                <a:pt x="13757" y="20102"/>
                              </a:lnTo>
                              <a:lnTo>
                                <a:pt x="13757" y="20105"/>
                              </a:lnTo>
                              <a:lnTo>
                                <a:pt x="13751" y="20102"/>
                              </a:lnTo>
                              <a:lnTo>
                                <a:pt x="13751" y="20102"/>
                              </a:lnTo>
                              <a:cubicBezTo>
                                <a:pt x="13741" y="20119"/>
                                <a:pt x="13692" y="20204"/>
                                <a:pt x="13632" y="20320"/>
                              </a:cubicBezTo>
                              <a:cubicBezTo>
                                <a:pt x="13632" y="20324"/>
                                <a:pt x="13632" y="20324"/>
                                <a:pt x="13627" y="20327"/>
                              </a:cubicBezTo>
                              <a:lnTo>
                                <a:pt x="13567" y="20437"/>
                              </a:lnTo>
                              <a:cubicBezTo>
                                <a:pt x="13567" y="20433"/>
                                <a:pt x="13562" y="20419"/>
                                <a:pt x="13551" y="20387"/>
                              </a:cubicBezTo>
                              <a:cubicBezTo>
                                <a:pt x="13551" y="20377"/>
                                <a:pt x="13551" y="20366"/>
                                <a:pt x="13545" y="20352"/>
                              </a:cubicBezTo>
                              <a:cubicBezTo>
                                <a:pt x="13545" y="20334"/>
                                <a:pt x="13535" y="20310"/>
                                <a:pt x="13518" y="20289"/>
                              </a:cubicBezTo>
                              <a:cubicBezTo>
                                <a:pt x="13507" y="20278"/>
                                <a:pt x="13497" y="20267"/>
                                <a:pt x="13486" y="20260"/>
                              </a:cubicBezTo>
                              <a:cubicBezTo>
                                <a:pt x="13470" y="20253"/>
                                <a:pt x="13459" y="20246"/>
                                <a:pt x="13442" y="20243"/>
                              </a:cubicBezTo>
                              <a:cubicBezTo>
                                <a:pt x="13410" y="20236"/>
                                <a:pt x="13361" y="20229"/>
                                <a:pt x="13296" y="20229"/>
                              </a:cubicBezTo>
                              <a:cubicBezTo>
                                <a:pt x="13236" y="20232"/>
                                <a:pt x="13155" y="20246"/>
                                <a:pt x="13101" y="20282"/>
                              </a:cubicBezTo>
                              <a:cubicBezTo>
                                <a:pt x="13074" y="20299"/>
                                <a:pt x="13052" y="20324"/>
                                <a:pt x="13047" y="20349"/>
                              </a:cubicBezTo>
                              <a:cubicBezTo>
                                <a:pt x="13036" y="20373"/>
                                <a:pt x="13036" y="20398"/>
                                <a:pt x="13052" y="20423"/>
                              </a:cubicBezTo>
                              <a:cubicBezTo>
                                <a:pt x="13063" y="20444"/>
                                <a:pt x="13090" y="20461"/>
                                <a:pt x="13112" y="20475"/>
                              </a:cubicBezTo>
                              <a:cubicBezTo>
                                <a:pt x="13123" y="20482"/>
                                <a:pt x="13133" y="20486"/>
                                <a:pt x="13144" y="20493"/>
                              </a:cubicBezTo>
                              <a:cubicBezTo>
                                <a:pt x="13155" y="20497"/>
                                <a:pt x="13161" y="20500"/>
                                <a:pt x="13166" y="20504"/>
                              </a:cubicBezTo>
                              <a:cubicBezTo>
                                <a:pt x="13166" y="20504"/>
                                <a:pt x="13171" y="20504"/>
                                <a:pt x="13171" y="20507"/>
                              </a:cubicBezTo>
                              <a:cubicBezTo>
                                <a:pt x="13171" y="20507"/>
                                <a:pt x="13171" y="20507"/>
                                <a:pt x="13171" y="20507"/>
                              </a:cubicBezTo>
                              <a:lnTo>
                                <a:pt x="13171" y="20507"/>
                              </a:lnTo>
                              <a:lnTo>
                                <a:pt x="13171" y="20507"/>
                              </a:lnTo>
                              <a:lnTo>
                                <a:pt x="13177" y="20507"/>
                              </a:lnTo>
                              <a:cubicBezTo>
                                <a:pt x="13193" y="20514"/>
                                <a:pt x="13188" y="20511"/>
                                <a:pt x="13166" y="20500"/>
                              </a:cubicBezTo>
                              <a:cubicBezTo>
                                <a:pt x="13150" y="20482"/>
                                <a:pt x="13139" y="20458"/>
                                <a:pt x="13166" y="20437"/>
                              </a:cubicBezTo>
                              <a:cubicBezTo>
                                <a:pt x="13171" y="20433"/>
                                <a:pt x="13177" y="20430"/>
                                <a:pt x="13182" y="20430"/>
                              </a:cubicBezTo>
                              <a:cubicBezTo>
                                <a:pt x="13188" y="20430"/>
                                <a:pt x="13193" y="20426"/>
                                <a:pt x="13198" y="20426"/>
                              </a:cubicBezTo>
                              <a:cubicBezTo>
                                <a:pt x="13220" y="20426"/>
                                <a:pt x="13236" y="20430"/>
                                <a:pt x="13258" y="20437"/>
                              </a:cubicBezTo>
                              <a:cubicBezTo>
                                <a:pt x="13264" y="20440"/>
                                <a:pt x="13264" y="20440"/>
                                <a:pt x="13269" y="20444"/>
                              </a:cubicBezTo>
                              <a:lnTo>
                                <a:pt x="13269" y="20444"/>
                              </a:lnTo>
                              <a:cubicBezTo>
                                <a:pt x="13274" y="20447"/>
                                <a:pt x="13274" y="20447"/>
                                <a:pt x="13280" y="20451"/>
                              </a:cubicBezTo>
                              <a:cubicBezTo>
                                <a:pt x="13301" y="20475"/>
                                <a:pt x="13301" y="20507"/>
                                <a:pt x="13280" y="20539"/>
                              </a:cubicBezTo>
                              <a:cubicBezTo>
                                <a:pt x="13258" y="20567"/>
                                <a:pt x="13226" y="20595"/>
                                <a:pt x="13193" y="20627"/>
                              </a:cubicBezTo>
                              <a:cubicBezTo>
                                <a:pt x="13166" y="20659"/>
                                <a:pt x="13133" y="20694"/>
                                <a:pt x="13112" y="20729"/>
                              </a:cubicBezTo>
                              <a:cubicBezTo>
                                <a:pt x="13063" y="20800"/>
                                <a:pt x="13030" y="20881"/>
                                <a:pt x="13014" y="20958"/>
                              </a:cubicBezTo>
                              <a:cubicBezTo>
                                <a:pt x="12998" y="21039"/>
                                <a:pt x="13003" y="21117"/>
                                <a:pt x="13025" y="21188"/>
                              </a:cubicBezTo>
                              <a:cubicBezTo>
                                <a:pt x="13030" y="21209"/>
                                <a:pt x="13036" y="21226"/>
                                <a:pt x="13047" y="21244"/>
                              </a:cubicBezTo>
                              <a:cubicBezTo>
                                <a:pt x="13063" y="21279"/>
                                <a:pt x="13079" y="21311"/>
                                <a:pt x="13096" y="21343"/>
                              </a:cubicBezTo>
                              <a:cubicBezTo>
                                <a:pt x="13101" y="21353"/>
                                <a:pt x="13106" y="21360"/>
                                <a:pt x="13112" y="21371"/>
                              </a:cubicBezTo>
                              <a:cubicBezTo>
                                <a:pt x="13144" y="21420"/>
                                <a:pt x="13182" y="21455"/>
                                <a:pt x="13204" y="21477"/>
                              </a:cubicBezTo>
                              <a:cubicBezTo>
                                <a:pt x="13236" y="21508"/>
                                <a:pt x="13274" y="21540"/>
                                <a:pt x="13323" y="21572"/>
                              </a:cubicBezTo>
                              <a:lnTo>
                                <a:pt x="14158" y="21572"/>
                              </a:lnTo>
                              <a:cubicBezTo>
                                <a:pt x="14185" y="21544"/>
                                <a:pt x="14207" y="21519"/>
                                <a:pt x="14234" y="21494"/>
                              </a:cubicBezTo>
                              <a:cubicBezTo>
                                <a:pt x="14266" y="21455"/>
                                <a:pt x="14331" y="21388"/>
                                <a:pt x="14369" y="21297"/>
                              </a:cubicBezTo>
                              <a:cubicBezTo>
                                <a:pt x="14391" y="21251"/>
                                <a:pt x="14402" y="21202"/>
                                <a:pt x="14402" y="21149"/>
                              </a:cubicBezTo>
                              <a:cubicBezTo>
                                <a:pt x="14407" y="21096"/>
                                <a:pt x="14402" y="21039"/>
                                <a:pt x="14391" y="20983"/>
                              </a:cubicBezTo>
                              <a:cubicBezTo>
                                <a:pt x="14386" y="20930"/>
                                <a:pt x="14375" y="20874"/>
                                <a:pt x="14358" y="20817"/>
                              </a:cubicBezTo>
                              <a:close/>
                              <a:moveTo>
                                <a:pt x="7561" y="21441"/>
                              </a:moveTo>
                              <a:cubicBezTo>
                                <a:pt x="7529" y="21438"/>
                                <a:pt x="7496" y="21438"/>
                                <a:pt x="7458" y="21441"/>
                              </a:cubicBezTo>
                              <a:cubicBezTo>
                                <a:pt x="7426" y="21445"/>
                                <a:pt x="7388" y="21452"/>
                                <a:pt x="7355" y="21466"/>
                              </a:cubicBezTo>
                              <a:cubicBezTo>
                                <a:pt x="7296" y="21494"/>
                                <a:pt x="7247" y="21526"/>
                                <a:pt x="7204" y="21558"/>
                              </a:cubicBezTo>
                              <a:cubicBezTo>
                                <a:pt x="7198" y="21561"/>
                                <a:pt x="7187" y="21568"/>
                                <a:pt x="7182" y="21575"/>
                              </a:cubicBezTo>
                              <a:lnTo>
                                <a:pt x="7545" y="21575"/>
                              </a:lnTo>
                              <a:cubicBezTo>
                                <a:pt x="7556" y="21568"/>
                                <a:pt x="7567" y="21561"/>
                                <a:pt x="7578" y="21558"/>
                              </a:cubicBezTo>
                              <a:cubicBezTo>
                                <a:pt x="7588" y="21551"/>
                                <a:pt x="7594" y="21551"/>
                                <a:pt x="7594" y="21547"/>
                              </a:cubicBezTo>
                              <a:cubicBezTo>
                                <a:pt x="7659" y="21512"/>
                                <a:pt x="7708" y="21494"/>
                                <a:pt x="7708" y="21494"/>
                              </a:cubicBezTo>
                              <a:cubicBezTo>
                                <a:pt x="7686" y="21480"/>
                                <a:pt x="7664" y="21470"/>
                                <a:pt x="7643" y="21463"/>
                              </a:cubicBezTo>
                              <a:cubicBezTo>
                                <a:pt x="7621" y="21459"/>
                                <a:pt x="7594" y="21459"/>
                                <a:pt x="7567" y="21455"/>
                              </a:cubicBezTo>
                              <a:cubicBezTo>
                                <a:pt x="7567" y="21455"/>
                                <a:pt x="7567" y="21455"/>
                                <a:pt x="7567" y="21455"/>
                              </a:cubicBezTo>
                              <a:cubicBezTo>
                                <a:pt x="7561" y="21455"/>
                                <a:pt x="7561" y="21455"/>
                                <a:pt x="7556" y="21455"/>
                              </a:cubicBezTo>
                              <a:cubicBezTo>
                                <a:pt x="7502" y="21452"/>
                                <a:pt x="7442" y="21455"/>
                                <a:pt x="7393" y="21477"/>
                              </a:cubicBezTo>
                              <a:cubicBezTo>
                                <a:pt x="7393" y="21477"/>
                                <a:pt x="7393" y="21477"/>
                                <a:pt x="7393" y="21477"/>
                              </a:cubicBezTo>
                              <a:cubicBezTo>
                                <a:pt x="7442" y="21459"/>
                                <a:pt x="7507" y="21455"/>
                                <a:pt x="7556" y="21455"/>
                              </a:cubicBezTo>
                              <a:cubicBezTo>
                                <a:pt x="7588" y="21455"/>
                                <a:pt x="7616" y="21459"/>
                                <a:pt x="7643" y="21463"/>
                              </a:cubicBezTo>
                              <a:cubicBezTo>
                                <a:pt x="7664" y="21466"/>
                                <a:pt x="7686" y="21470"/>
                                <a:pt x="7708" y="21470"/>
                              </a:cubicBezTo>
                              <a:cubicBezTo>
                                <a:pt x="7746" y="21473"/>
                                <a:pt x="7767" y="21477"/>
                                <a:pt x="7767" y="21473"/>
                              </a:cubicBezTo>
                              <a:cubicBezTo>
                                <a:pt x="7767" y="21470"/>
                                <a:pt x="7746" y="21466"/>
                                <a:pt x="7708" y="21459"/>
                              </a:cubicBezTo>
                              <a:cubicBezTo>
                                <a:pt x="7675" y="21455"/>
                                <a:pt x="7626" y="21445"/>
                                <a:pt x="7561" y="21441"/>
                              </a:cubicBezTo>
                              <a:close/>
                              <a:moveTo>
                                <a:pt x="7621" y="21530"/>
                              </a:moveTo>
                              <a:cubicBezTo>
                                <a:pt x="7632" y="21530"/>
                                <a:pt x="7637" y="21526"/>
                                <a:pt x="7643" y="21526"/>
                              </a:cubicBezTo>
                              <a:cubicBezTo>
                                <a:pt x="7637" y="21526"/>
                                <a:pt x="7632" y="21530"/>
                                <a:pt x="7621" y="21530"/>
                              </a:cubicBezTo>
                              <a:cubicBezTo>
                                <a:pt x="7610" y="21530"/>
                                <a:pt x="7605" y="21533"/>
                                <a:pt x="7594" y="21537"/>
                              </a:cubicBezTo>
                              <a:cubicBezTo>
                                <a:pt x="7605" y="21533"/>
                                <a:pt x="7616" y="21533"/>
                                <a:pt x="7621" y="21530"/>
                              </a:cubicBezTo>
                              <a:close/>
                              <a:moveTo>
                                <a:pt x="3214" y="21011"/>
                              </a:moveTo>
                              <a:cubicBezTo>
                                <a:pt x="3209" y="21011"/>
                                <a:pt x="3203" y="21011"/>
                                <a:pt x="3187" y="21050"/>
                              </a:cubicBezTo>
                              <a:cubicBezTo>
                                <a:pt x="3182" y="21050"/>
                                <a:pt x="3182" y="21054"/>
                                <a:pt x="3176" y="21057"/>
                              </a:cubicBezTo>
                              <a:lnTo>
                                <a:pt x="3171" y="21057"/>
                              </a:lnTo>
                              <a:cubicBezTo>
                                <a:pt x="3155" y="21061"/>
                                <a:pt x="3111" y="21085"/>
                                <a:pt x="3090" y="21103"/>
                              </a:cubicBezTo>
                              <a:cubicBezTo>
                                <a:pt x="3068" y="21117"/>
                                <a:pt x="3052" y="21135"/>
                                <a:pt x="3030" y="21156"/>
                              </a:cubicBezTo>
                              <a:cubicBezTo>
                                <a:pt x="3014" y="21173"/>
                                <a:pt x="2997" y="21195"/>
                                <a:pt x="2987" y="21216"/>
                              </a:cubicBezTo>
                              <a:cubicBezTo>
                                <a:pt x="2965" y="21247"/>
                                <a:pt x="2954" y="21276"/>
                                <a:pt x="2943" y="21307"/>
                              </a:cubicBezTo>
                              <a:cubicBezTo>
                                <a:pt x="2927" y="21350"/>
                                <a:pt x="2922" y="21399"/>
                                <a:pt x="2922" y="21445"/>
                              </a:cubicBezTo>
                              <a:cubicBezTo>
                                <a:pt x="2922" y="21487"/>
                                <a:pt x="2927" y="21530"/>
                                <a:pt x="2932" y="21579"/>
                              </a:cubicBezTo>
                              <a:lnTo>
                                <a:pt x="3182" y="21579"/>
                              </a:lnTo>
                              <a:cubicBezTo>
                                <a:pt x="3182" y="21554"/>
                                <a:pt x="3176" y="21526"/>
                                <a:pt x="3176" y="21505"/>
                              </a:cubicBezTo>
                              <a:cubicBezTo>
                                <a:pt x="3176" y="21494"/>
                                <a:pt x="3176" y="21477"/>
                                <a:pt x="3171" y="21459"/>
                              </a:cubicBezTo>
                              <a:cubicBezTo>
                                <a:pt x="3171" y="21339"/>
                                <a:pt x="3182" y="21216"/>
                                <a:pt x="3187" y="21138"/>
                              </a:cubicBezTo>
                              <a:cubicBezTo>
                                <a:pt x="3193" y="21103"/>
                                <a:pt x="3203" y="21068"/>
                                <a:pt x="3214" y="21025"/>
                              </a:cubicBezTo>
                              <a:cubicBezTo>
                                <a:pt x="3220" y="21018"/>
                                <a:pt x="3220" y="21015"/>
                                <a:pt x="3214" y="21011"/>
                              </a:cubicBezTo>
                              <a:close/>
                              <a:moveTo>
                                <a:pt x="4147" y="21498"/>
                              </a:moveTo>
                              <a:cubicBezTo>
                                <a:pt x="4098" y="21470"/>
                                <a:pt x="4027" y="21445"/>
                                <a:pt x="3951" y="21448"/>
                              </a:cubicBezTo>
                              <a:cubicBezTo>
                                <a:pt x="3913" y="21448"/>
                                <a:pt x="3876" y="21455"/>
                                <a:pt x="3843" y="21470"/>
                              </a:cubicBezTo>
                              <a:cubicBezTo>
                                <a:pt x="3810" y="21484"/>
                                <a:pt x="3783" y="21501"/>
                                <a:pt x="3767" y="21522"/>
                              </a:cubicBezTo>
                              <a:cubicBezTo>
                                <a:pt x="3756" y="21540"/>
                                <a:pt x="3751" y="21561"/>
                                <a:pt x="3751" y="21579"/>
                              </a:cubicBezTo>
                              <a:lnTo>
                                <a:pt x="4239" y="21579"/>
                              </a:lnTo>
                              <a:cubicBezTo>
                                <a:pt x="4239" y="21575"/>
                                <a:pt x="4239" y="21575"/>
                                <a:pt x="4233" y="21572"/>
                              </a:cubicBezTo>
                              <a:cubicBezTo>
                                <a:pt x="4222" y="21551"/>
                                <a:pt x="4195" y="21522"/>
                                <a:pt x="4147" y="21498"/>
                              </a:cubicBezTo>
                              <a:close/>
                              <a:moveTo>
                                <a:pt x="22" y="5281"/>
                              </a:moveTo>
                              <a:cubicBezTo>
                                <a:pt x="76" y="5299"/>
                                <a:pt x="76" y="5334"/>
                                <a:pt x="76" y="5334"/>
                              </a:cubicBezTo>
                              <a:lnTo>
                                <a:pt x="76" y="5344"/>
                              </a:lnTo>
                              <a:lnTo>
                                <a:pt x="87" y="5337"/>
                              </a:lnTo>
                              <a:cubicBezTo>
                                <a:pt x="87" y="5337"/>
                                <a:pt x="146" y="5295"/>
                                <a:pt x="87" y="5235"/>
                              </a:cubicBezTo>
                              <a:lnTo>
                                <a:pt x="87" y="5232"/>
                              </a:lnTo>
                              <a:cubicBezTo>
                                <a:pt x="76" y="5211"/>
                                <a:pt x="49" y="5186"/>
                                <a:pt x="0" y="5168"/>
                              </a:cubicBezTo>
                              <a:lnTo>
                                <a:pt x="0" y="5277"/>
                              </a:lnTo>
                              <a:cubicBezTo>
                                <a:pt x="11" y="5281"/>
                                <a:pt x="16" y="5281"/>
                                <a:pt x="22" y="5281"/>
                              </a:cubicBezTo>
                              <a:lnTo>
                                <a:pt x="22" y="5281"/>
                              </a:lnTo>
                              <a:close/>
                              <a:moveTo>
                                <a:pt x="7317" y="476"/>
                              </a:moveTo>
                              <a:cubicBezTo>
                                <a:pt x="7350" y="490"/>
                                <a:pt x="7393" y="508"/>
                                <a:pt x="7426" y="508"/>
                              </a:cubicBezTo>
                              <a:lnTo>
                                <a:pt x="7426" y="508"/>
                              </a:lnTo>
                              <a:cubicBezTo>
                                <a:pt x="7458" y="508"/>
                                <a:pt x="7480" y="501"/>
                                <a:pt x="7485" y="497"/>
                              </a:cubicBezTo>
                              <a:cubicBezTo>
                                <a:pt x="7507" y="497"/>
                                <a:pt x="7529" y="497"/>
                                <a:pt x="7551" y="494"/>
                              </a:cubicBezTo>
                              <a:cubicBezTo>
                                <a:pt x="7561" y="494"/>
                                <a:pt x="7578" y="490"/>
                                <a:pt x="7588" y="490"/>
                              </a:cubicBezTo>
                              <a:cubicBezTo>
                                <a:pt x="7583" y="490"/>
                                <a:pt x="7583" y="494"/>
                                <a:pt x="7578" y="494"/>
                              </a:cubicBezTo>
                              <a:cubicBezTo>
                                <a:pt x="7561" y="497"/>
                                <a:pt x="7556" y="497"/>
                                <a:pt x="7556" y="497"/>
                              </a:cubicBezTo>
                              <a:cubicBezTo>
                                <a:pt x="7556" y="497"/>
                                <a:pt x="7561" y="497"/>
                                <a:pt x="7572" y="497"/>
                              </a:cubicBezTo>
                              <a:cubicBezTo>
                                <a:pt x="7578" y="497"/>
                                <a:pt x="7588" y="494"/>
                                <a:pt x="7599" y="490"/>
                              </a:cubicBezTo>
                              <a:cubicBezTo>
                                <a:pt x="7822" y="462"/>
                                <a:pt x="8201" y="374"/>
                                <a:pt x="8385" y="99"/>
                              </a:cubicBezTo>
                              <a:lnTo>
                                <a:pt x="8385" y="99"/>
                              </a:lnTo>
                              <a:cubicBezTo>
                                <a:pt x="8391" y="92"/>
                                <a:pt x="8396" y="85"/>
                                <a:pt x="8407" y="78"/>
                              </a:cubicBezTo>
                              <a:cubicBezTo>
                                <a:pt x="8429" y="53"/>
                                <a:pt x="8450" y="28"/>
                                <a:pt x="8467" y="4"/>
                              </a:cubicBezTo>
                              <a:lnTo>
                                <a:pt x="8055" y="4"/>
                              </a:lnTo>
                              <a:cubicBezTo>
                                <a:pt x="7984" y="67"/>
                                <a:pt x="7908" y="109"/>
                                <a:pt x="7876" y="130"/>
                              </a:cubicBezTo>
                              <a:cubicBezTo>
                                <a:pt x="7843" y="152"/>
                                <a:pt x="7800" y="169"/>
                                <a:pt x="7762" y="190"/>
                              </a:cubicBezTo>
                              <a:cubicBezTo>
                                <a:pt x="7729" y="208"/>
                                <a:pt x="7691" y="222"/>
                                <a:pt x="7664" y="240"/>
                              </a:cubicBezTo>
                              <a:cubicBezTo>
                                <a:pt x="7572" y="275"/>
                                <a:pt x="7475" y="310"/>
                                <a:pt x="7361" y="342"/>
                              </a:cubicBezTo>
                              <a:cubicBezTo>
                                <a:pt x="7350" y="328"/>
                                <a:pt x="7339" y="314"/>
                                <a:pt x="7334" y="300"/>
                              </a:cubicBezTo>
                              <a:cubicBezTo>
                                <a:pt x="7323" y="279"/>
                                <a:pt x="7317" y="261"/>
                                <a:pt x="7317" y="247"/>
                              </a:cubicBezTo>
                              <a:cubicBezTo>
                                <a:pt x="7317" y="243"/>
                                <a:pt x="7317" y="243"/>
                                <a:pt x="7317" y="243"/>
                              </a:cubicBezTo>
                              <a:cubicBezTo>
                                <a:pt x="7317" y="233"/>
                                <a:pt x="7317" y="226"/>
                                <a:pt x="7312" y="222"/>
                              </a:cubicBezTo>
                              <a:cubicBezTo>
                                <a:pt x="7312" y="222"/>
                                <a:pt x="7312" y="222"/>
                                <a:pt x="7317" y="222"/>
                              </a:cubicBezTo>
                              <a:cubicBezTo>
                                <a:pt x="7323" y="222"/>
                                <a:pt x="7323" y="222"/>
                                <a:pt x="7317" y="222"/>
                              </a:cubicBezTo>
                              <a:cubicBezTo>
                                <a:pt x="7312" y="222"/>
                                <a:pt x="7312" y="222"/>
                                <a:pt x="7301" y="222"/>
                              </a:cubicBezTo>
                              <a:cubicBezTo>
                                <a:pt x="7296" y="222"/>
                                <a:pt x="7290" y="226"/>
                                <a:pt x="7279" y="229"/>
                              </a:cubicBezTo>
                              <a:cubicBezTo>
                                <a:pt x="7269" y="236"/>
                                <a:pt x="7258" y="250"/>
                                <a:pt x="7247" y="264"/>
                              </a:cubicBezTo>
                              <a:cubicBezTo>
                                <a:pt x="7236" y="279"/>
                                <a:pt x="7231" y="296"/>
                                <a:pt x="7225" y="314"/>
                              </a:cubicBezTo>
                              <a:cubicBezTo>
                                <a:pt x="7214" y="349"/>
                                <a:pt x="7220" y="388"/>
                                <a:pt x="7242" y="420"/>
                              </a:cubicBezTo>
                              <a:cubicBezTo>
                                <a:pt x="7269" y="444"/>
                                <a:pt x="7301" y="469"/>
                                <a:pt x="7317" y="476"/>
                              </a:cubicBezTo>
                              <a:close/>
                              <a:moveTo>
                                <a:pt x="9643" y="3666"/>
                              </a:moveTo>
                              <a:cubicBezTo>
                                <a:pt x="9643" y="3659"/>
                                <a:pt x="9637" y="3656"/>
                                <a:pt x="9637" y="3649"/>
                              </a:cubicBezTo>
                              <a:cubicBezTo>
                                <a:pt x="9632" y="3638"/>
                                <a:pt x="9621" y="3628"/>
                                <a:pt x="9605" y="3614"/>
                              </a:cubicBezTo>
                              <a:cubicBezTo>
                                <a:pt x="9589" y="3599"/>
                                <a:pt x="9572" y="3585"/>
                                <a:pt x="9540" y="3578"/>
                              </a:cubicBezTo>
                              <a:cubicBezTo>
                                <a:pt x="9529" y="3575"/>
                                <a:pt x="9524" y="3571"/>
                                <a:pt x="9513" y="3571"/>
                              </a:cubicBezTo>
                              <a:cubicBezTo>
                                <a:pt x="9480" y="3564"/>
                                <a:pt x="9442" y="3564"/>
                                <a:pt x="9404" y="3568"/>
                              </a:cubicBezTo>
                              <a:cubicBezTo>
                                <a:pt x="9366" y="3575"/>
                                <a:pt x="9334" y="3585"/>
                                <a:pt x="9301" y="3599"/>
                              </a:cubicBezTo>
                              <a:cubicBezTo>
                                <a:pt x="9236" y="3628"/>
                                <a:pt x="9182" y="3663"/>
                                <a:pt x="9144" y="3698"/>
                              </a:cubicBezTo>
                              <a:cubicBezTo>
                                <a:pt x="9101" y="3733"/>
                                <a:pt x="9047" y="3797"/>
                                <a:pt x="9009" y="3885"/>
                              </a:cubicBezTo>
                              <a:cubicBezTo>
                                <a:pt x="8971" y="3970"/>
                                <a:pt x="8949" y="4072"/>
                                <a:pt x="8938" y="4181"/>
                              </a:cubicBezTo>
                              <a:cubicBezTo>
                                <a:pt x="8933" y="4287"/>
                                <a:pt x="8938" y="4400"/>
                                <a:pt x="8944" y="4498"/>
                              </a:cubicBezTo>
                              <a:cubicBezTo>
                                <a:pt x="8944" y="4512"/>
                                <a:pt x="8944" y="4530"/>
                                <a:pt x="8949" y="4544"/>
                              </a:cubicBezTo>
                              <a:cubicBezTo>
                                <a:pt x="8949" y="4590"/>
                                <a:pt x="8954" y="4632"/>
                                <a:pt x="8954" y="4661"/>
                              </a:cubicBezTo>
                              <a:cubicBezTo>
                                <a:pt x="8954" y="4678"/>
                                <a:pt x="8954" y="4696"/>
                                <a:pt x="8954" y="4713"/>
                              </a:cubicBezTo>
                              <a:cubicBezTo>
                                <a:pt x="8841" y="4608"/>
                                <a:pt x="8678" y="4089"/>
                                <a:pt x="8651" y="4005"/>
                              </a:cubicBezTo>
                              <a:lnTo>
                                <a:pt x="8651" y="4008"/>
                              </a:lnTo>
                              <a:cubicBezTo>
                                <a:pt x="8656" y="4008"/>
                                <a:pt x="8651" y="3991"/>
                                <a:pt x="8645" y="3959"/>
                              </a:cubicBezTo>
                              <a:cubicBezTo>
                                <a:pt x="8640" y="3927"/>
                                <a:pt x="8640" y="3885"/>
                                <a:pt x="8645" y="3839"/>
                              </a:cubicBezTo>
                              <a:cubicBezTo>
                                <a:pt x="8656" y="3740"/>
                                <a:pt x="8710" y="3624"/>
                                <a:pt x="8754" y="3525"/>
                              </a:cubicBezTo>
                              <a:cubicBezTo>
                                <a:pt x="8776" y="3476"/>
                                <a:pt x="8813" y="3395"/>
                                <a:pt x="8841" y="3293"/>
                              </a:cubicBezTo>
                              <a:cubicBezTo>
                                <a:pt x="8841" y="3279"/>
                                <a:pt x="8846" y="3268"/>
                                <a:pt x="8846" y="3254"/>
                              </a:cubicBezTo>
                              <a:cubicBezTo>
                                <a:pt x="8846" y="3247"/>
                                <a:pt x="8846" y="3240"/>
                                <a:pt x="8851" y="3233"/>
                              </a:cubicBezTo>
                              <a:cubicBezTo>
                                <a:pt x="8851" y="3226"/>
                                <a:pt x="8851" y="3219"/>
                                <a:pt x="8851" y="3212"/>
                              </a:cubicBezTo>
                              <a:cubicBezTo>
                                <a:pt x="8851" y="3198"/>
                                <a:pt x="8851" y="3183"/>
                                <a:pt x="8851" y="3169"/>
                              </a:cubicBezTo>
                              <a:cubicBezTo>
                                <a:pt x="8851" y="3155"/>
                                <a:pt x="8846" y="3141"/>
                                <a:pt x="8846" y="3127"/>
                              </a:cubicBezTo>
                              <a:cubicBezTo>
                                <a:pt x="8846" y="3113"/>
                                <a:pt x="8841" y="3099"/>
                                <a:pt x="8835" y="3081"/>
                              </a:cubicBezTo>
                              <a:cubicBezTo>
                                <a:pt x="8830" y="3067"/>
                                <a:pt x="8824" y="3049"/>
                                <a:pt x="8819" y="3035"/>
                              </a:cubicBezTo>
                              <a:cubicBezTo>
                                <a:pt x="8803" y="3007"/>
                                <a:pt x="8786" y="2975"/>
                                <a:pt x="8765" y="2947"/>
                              </a:cubicBezTo>
                              <a:cubicBezTo>
                                <a:pt x="8694" y="2856"/>
                                <a:pt x="8618" y="2764"/>
                                <a:pt x="8542" y="2676"/>
                              </a:cubicBezTo>
                              <a:cubicBezTo>
                                <a:pt x="8526" y="2658"/>
                                <a:pt x="8510" y="2641"/>
                                <a:pt x="8494" y="2623"/>
                              </a:cubicBezTo>
                              <a:cubicBezTo>
                                <a:pt x="8445" y="2574"/>
                                <a:pt x="8402" y="2524"/>
                                <a:pt x="8369" y="2478"/>
                              </a:cubicBezTo>
                              <a:cubicBezTo>
                                <a:pt x="8353" y="2454"/>
                                <a:pt x="8342" y="2429"/>
                                <a:pt x="8336" y="2408"/>
                              </a:cubicBezTo>
                              <a:cubicBezTo>
                                <a:pt x="8331" y="2387"/>
                                <a:pt x="8331" y="2366"/>
                                <a:pt x="8342" y="2344"/>
                              </a:cubicBezTo>
                              <a:cubicBezTo>
                                <a:pt x="8353" y="2323"/>
                                <a:pt x="8353" y="2323"/>
                                <a:pt x="8342" y="2341"/>
                              </a:cubicBezTo>
                              <a:cubicBezTo>
                                <a:pt x="8336" y="2348"/>
                                <a:pt x="8331" y="2362"/>
                                <a:pt x="8331" y="2380"/>
                              </a:cubicBezTo>
                              <a:lnTo>
                                <a:pt x="8331" y="2383"/>
                              </a:lnTo>
                              <a:cubicBezTo>
                                <a:pt x="8326" y="2337"/>
                                <a:pt x="8358" y="2316"/>
                                <a:pt x="8358" y="2316"/>
                              </a:cubicBezTo>
                              <a:lnTo>
                                <a:pt x="8358" y="2316"/>
                              </a:lnTo>
                              <a:lnTo>
                                <a:pt x="8358" y="2316"/>
                              </a:lnTo>
                              <a:cubicBezTo>
                                <a:pt x="8358" y="2313"/>
                                <a:pt x="8347" y="2306"/>
                                <a:pt x="8320" y="2299"/>
                              </a:cubicBezTo>
                              <a:cubicBezTo>
                                <a:pt x="8293" y="2291"/>
                                <a:pt x="8261" y="2281"/>
                                <a:pt x="8206" y="2281"/>
                              </a:cubicBezTo>
                              <a:cubicBezTo>
                                <a:pt x="8196" y="2281"/>
                                <a:pt x="8185" y="2281"/>
                                <a:pt x="8174" y="2281"/>
                              </a:cubicBezTo>
                              <a:cubicBezTo>
                                <a:pt x="8152" y="2281"/>
                                <a:pt x="8120" y="2284"/>
                                <a:pt x="8082" y="2295"/>
                              </a:cubicBezTo>
                              <a:cubicBezTo>
                                <a:pt x="8071" y="2299"/>
                                <a:pt x="8055" y="2302"/>
                                <a:pt x="8044" y="2309"/>
                              </a:cubicBezTo>
                              <a:cubicBezTo>
                                <a:pt x="8022" y="2320"/>
                                <a:pt x="8006" y="2330"/>
                                <a:pt x="7990" y="2344"/>
                              </a:cubicBezTo>
                              <a:cubicBezTo>
                                <a:pt x="7984" y="2348"/>
                                <a:pt x="7984" y="2351"/>
                                <a:pt x="7979" y="2355"/>
                              </a:cubicBezTo>
                              <a:cubicBezTo>
                                <a:pt x="7952" y="2383"/>
                                <a:pt x="7941" y="2415"/>
                                <a:pt x="7941" y="2443"/>
                              </a:cubicBezTo>
                              <a:cubicBezTo>
                                <a:pt x="7941" y="2471"/>
                                <a:pt x="7941" y="2492"/>
                                <a:pt x="7952" y="2514"/>
                              </a:cubicBezTo>
                              <a:cubicBezTo>
                                <a:pt x="7881" y="2464"/>
                                <a:pt x="7805" y="2418"/>
                                <a:pt x="7724" y="2387"/>
                              </a:cubicBezTo>
                              <a:cubicBezTo>
                                <a:pt x="7605" y="2337"/>
                                <a:pt x="7480" y="2316"/>
                                <a:pt x="7377" y="2313"/>
                              </a:cubicBezTo>
                              <a:cubicBezTo>
                                <a:pt x="7274" y="2295"/>
                                <a:pt x="7209" y="2295"/>
                                <a:pt x="7252" y="2309"/>
                              </a:cubicBezTo>
                              <a:cubicBezTo>
                                <a:pt x="7247" y="2316"/>
                                <a:pt x="7269" y="2323"/>
                                <a:pt x="7274" y="2330"/>
                              </a:cubicBezTo>
                              <a:cubicBezTo>
                                <a:pt x="7285" y="2337"/>
                                <a:pt x="7296" y="2344"/>
                                <a:pt x="7307" y="2351"/>
                              </a:cubicBezTo>
                              <a:cubicBezTo>
                                <a:pt x="7328" y="2369"/>
                                <a:pt x="7350" y="2387"/>
                                <a:pt x="7366" y="2408"/>
                              </a:cubicBezTo>
                              <a:cubicBezTo>
                                <a:pt x="7420" y="2471"/>
                                <a:pt x="7442" y="2538"/>
                                <a:pt x="7480" y="2605"/>
                              </a:cubicBezTo>
                              <a:cubicBezTo>
                                <a:pt x="7469" y="2598"/>
                                <a:pt x="7458" y="2591"/>
                                <a:pt x="7453" y="2584"/>
                              </a:cubicBezTo>
                              <a:cubicBezTo>
                                <a:pt x="7453" y="2584"/>
                                <a:pt x="7453" y="2584"/>
                                <a:pt x="7453" y="2581"/>
                              </a:cubicBezTo>
                              <a:cubicBezTo>
                                <a:pt x="7442" y="2570"/>
                                <a:pt x="7437" y="2563"/>
                                <a:pt x="7420" y="2563"/>
                              </a:cubicBezTo>
                              <a:lnTo>
                                <a:pt x="7420" y="2563"/>
                              </a:lnTo>
                              <a:cubicBezTo>
                                <a:pt x="7415" y="2563"/>
                                <a:pt x="7415" y="2563"/>
                                <a:pt x="7410" y="2563"/>
                              </a:cubicBezTo>
                              <a:cubicBezTo>
                                <a:pt x="7388" y="2556"/>
                                <a:pt x="7366" y="2552"/>
                                <a:pt x="7339" y="2549"/>
                              </a:cubicBezTo>
                              <a:cubicBezTo>
                                <a:pt x="7301" y="2545"/>
                                <a:pt x="7258" y="2542"/>
                                <a:pt x="7220" y="2549"/>
                              </a:cubicBezTo>
                              <a:cubicBezTo>
                                <a:pt x="7182" y="2552"/>
                                <a:pt x="7155" y="2559"/>
                                <a:pt x="7144" y="2566"/>
                              </a:cubicBezTo>
                              <a:cubicBezTo>
                                <a:pt x="7122" y="2574"/>
                                <a:pt x="7095" y="2588"/>
                                <a:pt x="7079" y="2605"/>
                              </a:cubicBezTo>
                              <a:cubicBezTo>
                                <a:pt x="7079" y="2605"/>
                                <a:pt x="7074" y="2609"/>
                                <a:pt x="7074" y="2609"/>
                              </a:cubicBezTo>
                              <a:cubicBezTo>
                                <a:pt x="7068" y="2612"/>
                                <a:pt x="7068" y="2612"/>
                                <a:pt x="7063" y="2616"/>
                              </a:cubicBezTo>
                              <a:cubicBezTo>
                                <a:pt x="7041" y="2637"/>
                                <a:pt x="7036" y="2658"/>
                                <a:pt x="7036" y="2672"/>
                              </a:cubicBezTo>
                              <a:cubicBezTo>
                                <a:pt x="7036" y="2676"/>
                                <a:pt x="7036" y="2676"/>
                                <a:pt x="7036" y="2676"/>
                              </a:cubicBezTo>
                              <a:lnTo>
                                <a:pt x="7036" y="2676"/>
                              </a:lnTo>
                              <a:cubicBezTo>
                                <a:pt x="7057" y="2686"/>
                                <a:pt x="7074" y="2697"/>
                                <a:pt x="7084" y="2707"/>
                              </a:cubicBezTo>
                              <a:lnTo>
                                <a:pt x="7084" y="2707"/>
                              </a:lnTo>
                              <a:cubicBezTo>
                                <a:pt x="7095" y="2722"/>
                                <a:pt x="7106" y="2739"/>
                                <a:pt x="7122" y="2760"/>
                              </a:cubicBezTo>
                              <a:cubicBezTo>
                                <a:pt x="7133" y="2782"/>
                                <a:pt x="7144" y="2806"/>
                                <a:pt x="7155" y="2834"/>
                              </a:cubicBezTo>
                              <a:cubicBezTo>
                                <a:pt x="7160" y="2859"/>
                                <a:pt x="7171" y="2884"/>
                                <a:pt x="7177" y="2912"/>
                              </a:cubicBezTo>
                              <a:cubicBezTo>
                                <a:pt x="7182" y="2944"/>
                                <a:pt x="7187" y="2975"/>
                                <a:pt x="7193" y="3007"/>
                              </a:cubicBezTo>
                              <a:cubicBezTo>
                                <a:pt x="7198" y="3039"/>
                                <a:pt x="7204" y="3071"/>
                                <a:pt x="7209" y="3106"/>
                              </a:cubicBezTo>
                              <a:cubicBezTo>
                                <a:pt x="7225" y="3176"/>
                                <a:pt x="7252" y="3247"/>
                                <a:pt x="7290" y="3310"/>
                              </a:cubicBezTo>
                              <a:cubicBezTo>
                                <a:pt x="7328" y="3377"/>
                                <a:pt x="7377" y="3437"/>
                                <a:pt x="7437" y="3490"/>
                              </a:cubicBezTo>
                              <a:cubicBezTo>
                                <a:pt x="7491" y="3543"/>
                                <a:pt x="7556" y="3585"/>
                                <a:pt x="7610" y="3617"/>
                              </a:cubicBezTo>
                              <a:cubicBezTo>
                                <a:pt x="7664" y="3649"/>
                                <a:pt x="7713" y="3670"/>
                                <a:pt x="7746" y="3680"/>
                              </a:cubicBezTo>
                              <a:cubicBezTo>
                                <a:pt x="7865" y="3730"/>
                                <a:pt x="8028" y="3765"/>
                                <a:pt x="8152" y="3800"/>
                              </a:cubicBezTo>
                              <a:cubicBezTo>
                                <a:pt x="8168" y="3804"/>
                                <a:pt x="8179" y="3807"/>
                                <a:pt x="8196" y="3814"/>
                              </a:cubicBezTo>
                              <a:cubicBezTo>
                                <a:pt x="8212" y="3822"/>
                                <a:pt x="8228" y="3825"/>
                                <a:pt x="8233" y="3832"/>
                              </a:cubicBezTo>
                              <a:cubicBezTo>
                                <a:pt x="8261" y="3846"/>
                                <a:pt x="8315" y="3913"/>
                                <a:pt x="8369" y="3998"/>
                              </a:cubicBezTo>
                              <a:cubicBezTo>
                                <a:pt x="8374" y="4008"/>
                                <a:pt x="8380" y="4015"/>
                                <a:pt x="8385" y="4026"/>
                              </a:cubicBezTo>
                              <a:cubicBezTo>
                                <a:pt x="8412" y="4075"/>
                                <a:pt x="8439" y="4128"/>
                                <a:pt x="8467" y="4185"/>
                              </a:cubicBezTo>
                              <a:cubicBezTo>
                                <a:pt x="8494" y="4241"/>
                                <a:pt x="8521" y="4301"/>
                                <a:pt x="8548" y="4357"/>
                              </a:cubicBezTo>
                              <a:cubicBezTo>
                                <a:pt x="8575" y="4414"/>
                                <a:pt x="8607" y="4470"/>
                                <a:pt x="8635" y="4520"/>
                              </a:cubicBezTo>
                              <a:cubicBezTo>
                                <a:pt x="8694" y="4622"/>
                                <a:pt x="8748" y="4699"/>
                                <a:pt x="8776" y="4735"/>
                              </a:cubicBezTo>
                              <a:cubicBezTo>
                                <a:pt x="8803" y="4770"/>
                                <a:pt x="8830" y="4809"/>
                                <a:pt x="8862" y="4844"/>
                              </a:cubicBezTo>
                              <a:cubicBezTo>
                                <a:pt x="8857" y="4844"/>
                                <a:pt x="8846" y="4844"/>
                                <a:pt x="8841" y="4844"/>
                              </a:cubicBezTo>
                              <a:cubicBezTo>
                                <a:pt x="8841" y="4844"/>
                                <a:pt x="8841" y="4844"/>
                                <a:pt x="8835" y="4844"/>
                              </a:cubicBezTo>
                              <a:cubicBezTo>
                                <a:pt x="8835" y="4844"/>
                                <a:pt x="8841" y="4844"/>
                                <a:pt x="8841" y="4844"/>
                              </a:cubicBezTo>
                              <a:cubicBezTo>
                                <a:pt x="8841" y="4840"/>
                                <a:pt x="8776" y="4826"/>
                                <a:pt x="8710" y="4784"/>
                              </a:cubicBezTo>
                              <a:cubicBezTo>
                                <a:pt x="8678" y="4763"/>
                                <a:pt x="8645" y="4738"/>
                                <a:pt x="8613" y="4710"/>
                              </a:cubicBezTo>
                              <a:cubicBezTo>
                                <a:pt x="8580" y="4682"/>
                                <a:pt x="8553" y="4654"/>
                                <a:pt x="8526" y="4625"/>
                              </a:cubicBezTo>
                              <a:cubicBezTo>
                                <a:pt x="8499" y="4597"/>
                                <a:pt x="8456" y="4551"/>
                                <a:pt x="8391" y="4505"/>
                              </a:cubicBezTo>
                              <a:cubicBezTo>
                                <a:pt x="8326" y="4456"/>
                                <a:pt x="8233" y="4407"/>
                                <a:pt x="8130" y="4368"/>
                              </a:cubicBezTo>
                              <a:cubicBezTo>
                                <a:pt x="8076" y="4347"/>
                                <a:pt x="8022" y="4333"/>
                                <a:pt x="7962" y="4322"/>
                              </a:cubicBezTo>
                              <a:cubicBezTo>
                                <a:pt x="7903" y="4312"/>
                                <a:pt x="7838" y="4312"/>
                                <a:pt x="7784" y="4326"/>
                              </a:cubicBezTo>
                              <a:cubicBezTo>
                                <a:pt x="7762" y="4329"/>
                                <a:pt x="7746" y="4336"/>
                                <a:pt x="7729" y="4343"/>
                              </a:cubicBezTo>
                              <a:cubicBezTo>
                                <a:pt x="7670" y="4354"/>
                                <a:pt x="7616" y="4371"/>
                                <a:pt x="7572" y="4382"/>
                              </a:cubicBezTo>
                              <a:lnTo>
                                <a:pt x="7578" y="4379"/>
                              </a:lnTo>
                              <a:cubicBezTo>
                                <a:pt x="7583" y="4371"/>
                                <a:pt x="7578" y="4375"/>
                                <a:pt x="7556" y="4382"/>
                              </a:cubicBezTo>
                              <a:cubicBezTo>
                                <a:pt x="7545" y="4382"/>
                                <a:pt x="7513" y="4386"/>
                                <a:pt x="7485" y="4400"/>
                              </a:cubicBezTo>
                              <a:cubicBezTo>
                                <a:pt x="7464" y="4407"/>
                                <a:pt x="7448" y="4421"/>
                                <a:pt x="7431" y="4435"/>
                              </a:cubicBezTo>
                              <a:cubicBezTo>
                                <a:pt x="7415" y="4449"/>
                                <a:pt x="7404" y="4467"/>
                                <a:pt x="7393" y="4481"/>
                              </a:cubicBezTo>
                              <a:cubicBezTo>
                                <a:pt x="7382" y="4495"/>
                                <a:pt x="7377" y="4523"/>
                                <a:pt x="7372" y="4551"/>
                              </a:cubicBezTo>
                              <a:cubicBezTo>
                                <a:pt x="7372" y="4562"/>
                                <a:pt x="7372" y="4572"/>
                                <a:pt x="7372" y="4587"/>
                              </a:cubicBezTo>
                              <a:cubicBezTo>
                                <a:pt x="7372" y="4608"/>
                                <a:pt x="7372" y="4629"/>
                                <a:pt x="7382" y="4646"/>
                              </a:cubicBezTo>
                              <a:cubicBezTo>
                                <a:pt x="7388" y="4661"/>
                                <a:pt x="7393" y="4668"/>
                                <a:pt x="7404" y="4675"/>
                              </a:cubicBezTo>
                              <a:cubicBezTo>
                                <a:pt x="7426" y="4706"/>
                                <a:pt x="7458" y="4731"/>
                                <a:pt x="7502" y="4749"/>
                              </a:cubicBezTo>
                              <a:cubicBezTo>
                                <a:pt x="7534" y="4763"/>
                                <a:pt x="7567" y="4770"/>
                                <a:pt x="7594" y="4777"/>
                              </a:cubicBezTo>
                              <a:lnTo>
                                <a:pt x="7599" y="4777"/>
                              </a:lnTo>
                              <a:cubicBezTo>
                                <a:pt x="7637" y="4791"/>
                                <a:pt x="7697" y="4798"/>
                                <a:pt x="7708" y="4784"/>
                              </a:cubicBezTo>
                              <a:cubicBezTo>
                                <a:pt x="7713" y="4770"/>
                                <a:pt x="7664" y="4752"/>
                                <a:pt x="7637" y="4742"/>
                              </a:cubicBezTo>
                              <a:cubicBezTo>
                                <a:pt x="7626" y="4738"/>
                                <a:pt x="7610" y="4731"/>
                                <a:pt x="7594" y="4724"/>
                              </a:cubicBezTo>
                              <a:cubicBezTo>
                                <a:pt x="7545" y="4639"/>
                                <a:pt x="7556" y="4569"/>
                                <a:pt x="7626" y="4520"/>
                              </a:cubicBezTo>
                              <a:cubicBezTo>
                                <a:pt x="7637" y="4516"/>
                                <a:pt x="7648" y="4509"/>
                                <a:pt x="7664" y="4502"/>
                              </a:cubicBezTo>
                              <a:cubicBezTo>
                                <a:pt x="7686" y="4491"/>
                                <a:pt x="7713" y="4481"/>
                                <a:pt x="7735" y="4470"/>
                              </a:cubicBezTo>
                              <a:cubicBezTo>
                                <a:pt x="7756" y="4467"/>
                                <a:pt x="7784" y="4463"/>
                                <a:pt x="7805" y="4463"/>
                              </a:cubicBezTo>
                              <a:cubicBezTo>
                                <a:pt x="7876" y="4463"/>
                                <a:pt x="7952" y="4477"/>
                                <a:pt x="8022" y="4502"/>
                              </a:cubicBezTo>
                              <a:cubicBezTo>
                                <a:pt x="8093" y="4527"/>
                                <a:pt x="8158" y="4562"/>
                                <a:pt x="8212" y="4604"/>
                              </a:cubicBezTo>
                              <a:cubicBezTo>
                                <a:pt x="8266" y="4646"/>
                                <a:pt x="8320" y="4692"/>
                                <a:pt x="8369" y="4738"/>
                              </a:cubicBezTo>
                              <a:cubicBezTo>
                                <a:pt x="8418" y="4784"/>
                                <a:pt x="8472" y="4830"/>
                                <a:pt x="8532" y="4872"/>
                              </a:cubicBezTo>
                              <a:cubicBezTo>
                                <a:pt x="8651" y="4957"/>
                                <a:pt x="8776" y="5031"/>
                                <a:pt x="8895" y="5094"/>
                              </a:cubicBezTo>
                              <a:cubicBezTo>
                                <a:pt x="9014" y="5158"/>
                                <a:pt x="9122" y="5218"/>
                                <a:pt x="9209" y="5267"/>
                              </a:cubicBezTo>
                              <a:cubicBezTo>
                                <a:pt x="9296" y="5316"/>
                                <a:pt x="9366" y="5355"/>
                                <a:pt x="9404" y="5380"/>
                              </a:cubicBezTo>
                              <a:cubicBezTo>
                                <a:pt x="9567" y="5478"/>
                                <a:pt x="9757" y="5609"/>
                                <a:pt x="9919" y="5701"/>
                              </a:cubicBezTo>
                              <a:cubicBezTo>
                                <a:pt x="10001" y="5746"/>
                                <a:pt x="10076" y="5785"/>
                                <a:pt x="10131" y="5810"/>
                              </a:cubicBezTo>
                              <a:cubicBezTo>
                                <a:pt x="10185" y="5835"/>
                                <a:pt x="10223" y="5849"/>
                                <a:pt x="10223" y="5845"/>
                              </a:cubicBezTo>
                              <a:cubicBezTo>
                                <a:pt x="10223" y="5842"/>
                                <a:pt x="10190" y="5827"/>
                                <a:pt x="10141" y="5799"/>
                              </a:cubicBezTo>
                              <a:cubicBezTo>
                                <a:pt x="10120" y="5789"/>
                                <a:pt x="10098" y="5775"/>
                                <a:pt x="10071" y="5760"/>
                              </a:cubicBezTo>
                              <a:cubicBezTo>
                                <a:pt x="10044" y="5746"/>
                                <a:pt x="10022" y="5732"/>
                                <a:pt x="9990" y="5715"/>
                              </a:cubicBezTo>
                              <a:cubicBezTo>
                                <a:pt x="10017" y="5732"/>
                                <a:pt x="10044" y="5739"/>
                                <a:pt x="10071" y="5753"/>
                              </a:cubicBezTo>
                              <a:cubicBezTo>
                                <a:pt x="10152" y="5799"/>
                                <a:pt x="10212" y="5824"/>
                                <a:pt x="10234" y="5827"/>
                              </a:cubicBezTo>
                              <a:cubicBezTo>
                                <a:pt x="10234" y="5831"/>
                                <a:pt x="10228" y="5835"/>
                                <a:pt x="10228" y="5838"/>
                              </a:cubicBezTo>
                              <a:lnTo>
                                <a:pt x="10228" y="5838"/>
                              </a:lnTo>
                              <a:lnTo>
                                <a:pt x="10234" y="5842"/>
                              </a:lnTo>
                              <a:lnTo>
                                <a:pt x="10234" y="5842"/>
                              </a:lnTo>
                              <a:cubicBezTo>
                                <a:pt x="10234" y="5842"/>
                                <a:pt x="10239" y="5842"/>
                                <a:pt x="10239" y="5838"/>
                              </a:cubicBezTo>
                              <a:cubicBezTo>
                                <a:pt x="10244" y="5835"/>
                                <a:pt x="10250" y="5831"/>
                                <a:pt x="10255" y="5824"/>
                              </a:cubicBezTo>
                              <a:cubicBezTo>
                                <a:pt x="10266" y="5813"/>
                                <a:pt x="10277" y="5799"/>
                                <a:pt x="10277" y="5796"/>
                              </a:cubicBezTo>
                              <a:cubicBezTo>
                                <a:pt x="10277" y="5799"/>
                                <a:pt x="10266" y="5813"/>
                                <a:pt x="10255" y="5824"/>
                              </a:cubicBezTo>
                              <a:cubicBezTo>
                                <a:pt x="10250" y="5831"/>
                                <a:pt x="10244" y="5835"/>
                                <a:pt x="10239" y="5838"/>
                              </a:cubicBezTo>
                              <a:cubicBezTo>
                                <a:pt x="10277" y="5842"/>
                                <a:pt x="10293" y="5799"/>
                                <a:pt x="10299" y="5792"/>
                              </a:cubicBezTo>
                              <a:cubicBezTo>
                                <a:pt x="10293" y="5782"/>
                                <a:pt x="10277" y="5764"/>
                                <a:pt x="10250" y="5739"/>
                              </a:cubicBezTo>
                              <a:cubicBezTo>
                                <a:pt x="10244" y="5736"/>
                                <a:pt x="10244" y="5736"/>
                                <a:pt x="10239" y="5732"/>
                              </a:cubicBezTo>
                              <a:cubicBezTo>
                                <a:pt x="10217" y="5718"/>
                                <a:pt x="10190" y="5697"/>
                                <a:pt x="10147" y="5676"/>
                              </a:cubicBezTo>
                              <a:cubicBezTo>
                                <a:pt x="10120" y="5662"/>
                                <a:pt x="10087" y="5648"/>
                                <a:pt x="10055" y="5630"/>
                              </a:cubicBezTo>
                              <a:cubicBezTo>
                                <a:pt x="10011" y="5609"/>
                                <a:pt x="9968" y="5588"/>
                                <a:pt x="9925" y="5563"/>
                              </a:cubicBezTo>
                              <a:cubicBezTo>
                                <a:pt x="9968" y="5588"/>
                                <a:pt x="10011" y="5609"/>
                                <a:pt x="10055" y="5630"/>
                              </a:cubicBezTo>
                              <a:cubicBezTo>
                                <a:pt x="10087" y="5644"/>
                                <a:pt x="10120" y="5662"/>
                                <a:pt x="10147" y="5676"/>
                              </a:cubicBezTo>
                              <a:cubicBezTo>
                                <a:pt x="10152" y="5679"/>
                                <a:pt x="10163" y="5683"/>
                                <a:pt x="10169" y="5686"/>
                              </a:cubicBezTo>
                              <a:cubicBezTo>
                                <a:pt x="10196" y="5701"/>
                                <a:pt x="10217" y="5718"/>
                                <a:pt x="10239" y="5732"/>
                              </a:cubicBezTo>
                              <a:cubicBezTo>
                                <a:pt x="10244" y="5736"/>
                                <a:pt x="10244" y="5736"/>
                                <a:pt x="10250" y="5739"/>
                              </a:cubicBezTo>
                              <a:cubicBezTo>
                                <a:pt x="10277" y="5764"/>
                                <a:pt x="10288" y="5782"/>
                                <a:pt x="10299" y="5792"/>
                              </a:cubicBezTo>
                              <a:cubicBezTo>
                                <a:pt x="10304" y="5796"/>
                                <a:pt x="10304" y="5799"/>
                                <a:pt x="10304" y="5799"/>
                              </a:cubicBezTo>
                              <a:cubicBezTo>
                                <a:pt x="10304" y="5799"/>
                                <a:pt x="10304" y="5792"/>
                                <a:pt x="10299" y="5782"/>
                              </a:cubicBezTo>
                              <a:cubicBezTo>
                                <a:pt x="10293" y="5775"/>
                                <a:pt x="10293" y="5771"/>
                                <a:pt x="10288" y="5760"/>
                              </a:cubicBezTo>
                              <a:cubicBezTo>
                                <a:pt x="10282" y="5753"/>
                                <a:pt x="10277" y="5743"/>
                                <a:pt x="10266" y="5736"/>
                              </a:cubicBezTo>
                              <a:cubicBezTo>
                                <a:pt x="10250" y="5718"/>
                                <a:pt x="10223" y="5697"/>
                                <a:pt x="10190" y="5679"/>
                              </a:cubicBezTo>
                              <a:cubicBezTo>
                                <a:pt x="10158" y="5658"/>
                                <a:pt x="10120" y="5641"/>
                                <a:pt x="10076" y="5619"/>
                              </a:cubicBezTo>
                              <a:cubicBezTo>
                                <a:pt x="10033" y="5598"/>
                                <a:pt x="9990" y="5577"/>
                                <a:pt x="9952" y="5552"/>
                              </a:cubicBezTo>
                              <a:cubicBezTo>
                                <a:pt x="9914" y="5528"/>
                                <a:pt x="9870" y="5500"/>
                                <a:pt x="9838" y="5468"/>
                              </a:cubicBezTo>
                              <a:cubicBezTo>
                                <a:pt x="9767" y="5408"/>
                                <a:pt x="9702" y="5344"/>
                                <a:pt x="9643" y="5285"/>
                              </a:cubicBezTo>
                              <a:cubicBezTo>
                                <a:pt x="9616" y="5253"/>
                                <a:pt x="9578" y="5214"/>
                                <a:pt x="9534" y="5165"/>
                              </a:cubicBezTo>
                              <a:cubicBezTo>
                                <a:pt x="9486" y="5094"/>
                                <a:pt x="9431" y="5017"/>
                                <a:pt x="9361" y="4932"/>
                              </a:cubicBezTo>
                              <a:cubicBezTo>
                                <a:pt x="9290" y="4819"/>
                                <a:pt x="9225" y="4689"/>
                                <a:pt x="9187" y="4551"/>
                              </a:cubicBezTo>
                              <a:cubicBezTo>
                                <a:pt x="9150" y="4414"/>
                                <a:pt x="9144" y="4266"/>
                                <a:pt x="9166" y="4132"/>
                              </a:cubicBezTo>
                              <a:cubicBezTo>
                                <a:pt x="9171" y="4111"/>
                                <a:pt x="9171" y="4093"/>
                                <a:pt x="9177" y="4072"/>
                              </a:cubicBezTo>
                              <a:cubicBezTo>
                                <a:pt x="9182" y="4058"/>
                                <a:pt x="9182" y="4047"/>
                                <a:pt x="9187" y="4033"/>
                              </a:cubicBezTo>
                              <a:cubicBezTo>
                                <a:pt x="9204" y="3970"/>
                                <a:pt x="9225" y="3910"/>
                                <a:pt x="9252" y="3853"/>
                              </a:cubicBezTo>
                              <a:cubicBezTo>
                                <a:pt x="9252" y="3850"/>
                                <a:pt x="9258" y="3846"/>
                                <a:pt x="9258" y="3846"/>
                              </a:cubicBezTo>
                              <a:cubicBezTo>
                                <a:pt x="9269" y="3839"/>
                                <a:pt x="9280" y="3829"/>
                                <a:pt x="9290" y="3818"/>
                              </a:cubicBezTo>
                              <a:cubicBezTo>
                                <a:pt x="9312" y="3800"/>
                                <a:pt x="9334" y="3786"/>
                                <a:pt x="9361" y="3776"/>
                              </a:cubicBezTo>
                              <a:cubicBezTo>
                                <a:pt x="9426" y="3744"/>
                                <a:pt x="9496" y="3723"/>
                                <a:pt x="9556" y="3709"/>
                              </a:cubicBezTo>
                              <a:cubicBezTo>
                                <a:pt x="9561" y="3709"/>
                                <a:pt x="9567" y="3705"/>
                                <a:pt x="9578" y="3705"/>
                              </a:cubicBezTo>
                              <a:cubicBezTo>
                                <a:pt x="9583" y="3702"/>
                                <a:pt x="9594" y="3702"/>
                                <a:pt x="9599" y="3698"/>
                              </a:cubicBezTo>
                              <a:cubicBezTo>
                                <a:pt x="9616" y="3695"/>
                                <a:pt x="9626" y="3688"/>
                                <a:pt x="9626" y="3688"/>
                              </a:cubicBezTo>
                              <a:cubicBezTo>
                                <a:pt x="9626" y="3691"/>
                                <a:pt x="9626" y="3695"/>
                                <a:pt x="9605" y="3698"/>
                              </a:cubicBezTo>
                              <a:cubicBezTo>
                                <a:pt x="9637" y="3691"/>
                                <a:pt x="9670" y="3688"/>
                                <a:pt x="9670" y="3688"/>
                              </a:cubicBezTo>
                              <a:lnTo>
                                <a:pt x="9670" y="3688"/>
                              </a:lnTo>
                              <a:cubicBezTo>
                                <a:pt x="9670" y="3688"/>
                                <a:pt x="9659" y="3684"/>
                                <a:pt x="9659" y="3680"/>
                              </a:cubicBezTo>
                              <a:cubicBezTo>
                                <a:pt x="9659" y="3680"/>
                                <a:pt x="9659" y="3680"/>
                                <a:pt x="9659" y="3680"/>
                              </a:cubicBezTo>
                              <a:cubicBezTo>
                                <a:pt x="9659" y="3677"/>
                                <a:pt x="9659" y="3677"/>
                                <a:pt x="9659" y="3673"/>
                              </a:cubicBezTo>
                              <a:cubicBezTo>
                                <a:pt x="9648" y="3673"/>
                                <a:pt x="9643" y="3670"/>
                                <a:pt x="9643" y="3666"/>
                              </a:cubicBezTo>
                              <a:close/>
                              <a:moveTo>
                                <a:pt x="8445" y="370"/>
                              </a:moveTo>
                              <a:cubicBezTo>
                                <a:pt x="8434" y="374"/>
                                <a:pt x="8429" y="374"/>
                                <a:pt x="8429" y="377"/>
                              </a:cubicBezTo>
                              <a:cubicBezTo>
                                <a:pt x="8429" y="381"/>
                                <a:pt x="8434" y="381"/>
                                <a:pt x="8445" y="381"/>
                              </a:cubicBezTo>
                              <a:cubicBezTo>
                                <a:pt x="8450" y="381"/>
                                <a:pt x="8461" y="381"/>
                                <a:pt x="8467" y="377"/>
                              </a:cubicBezTo>
                              <a:lnTo>
                                <a:pt x="8467" y="377"/>
                              </a:lnTo>
                              <a:cubicBezTo>
                                <a:pt x="8472" y="381"/>
                                <a:pt x="8477" y="381"/>
                                <a:pt x="8488" y="388"/>
                              </a:cubicBezTo>
                              <a:cubicBezTo>
                                <a:pt x="8494" y="391"/>
                                <a:pt x="8504" y="395"/>
                                <a:pt x="8515" y="398"/>
                              </a:cubicBezTo>
                              <a:cubicBezTo>
                                <a:pt x="8537" y="405"/>
                                <a:pt x="8564" y="416"/>
                                <a:pt x="8597" y="420"/>
                              </a:cubicBezTo>
                              <a:cubicBezTo>
                                <a:pt x="8613" y="420"/>
                                <a:pt x="8624" y="420"/>
                                <a:pt x="8640" y="420"/>
                              </a:cubicBezTo>
                              <a:cubicBezTo>
                                <a:pt x="8748" y="427"/>
                                <a:pt x="8884" y="416"/>
                                <a:pt x="8976" y="345"/>
                              </a:cubicBezTo>
                              <a:cubicBezTo>
                                <a:pt x="8981" y="353"/>
                                <a:pt x="8992" y="360"/>
                                <a:pt x="8998" y="367"/>
                              </a:cubicBezTo>
                              <a:cubicBezTo>
                                <a:pt x="9014" y="377"/>
                                <a:pt x="9025" y="391"/>
                                <a:pt x="9036" y="402"/>
                              </a:cubicBezTo>
                              <a:cubicBezTo>
                                <a:pt x="9068" y="437"/>
                                <a:pt x="9117" y="472"/>
                                <a:pt x="9160" y="508"/>
                              </a:cubicBezTo>
                              <a:cubicBezTo>
                                <a:pt x="9187" y="529"/>
                                <a:pt x="9215" y="553"/>
                                <a:pt x="9236" y="575"/>
                              </a:cubicBezTo>
                              <a:cubicBezTo>
                                <a:pt x="9269" y="603"/>
                                <a:pt x="9296" y="635"/>
                                <a:pt x="9328" y="666"/>
                              </a:cubicBezTo>
                              <a:cubicBezTo>
                                <a:pt x="9388" y="730"/>
                                <a:pt x="9431" y="793"/>
                                <a:pt x="9475" y="853"/>
                              </a:cubicBezTo>
                              <a:cubicBezTo>
                                <a:pt x="9491" y="874"/>
                                <a:pt x="9502" y="892"/>
                                <a:pt x="9513" y="913"/>
                              </a:cubicBezTo>
                              <a:cubicBezTo>
                                <a:pt x="9534" y="948"/>
                                <a:pt x="9545" y="980"/>
                                <a:pt x="9545" y="1005"/>
                              </a:cubicBezTo>
                              <a:cubicBezTo>
                                <a:pt x="9551" y="1029"/>
                                <a:pt x="9545" y="1047"/>
                                <a:pt x="9545" y="1058"/>
                              </a:cubicBezTo>
                              <a:cubicBezTo>
                                <a:pt x="9545" y="1065"/>
                                <a:pt x="9545" y="1068"/>
                                <a:pt x="9545" y="1068"/>
                              </a:cubicBezTo>
                              <a:cubicBezTo>
                                <a:pt x="9545" y="1068"/>
                                <a:pt x="9551" y="1065"/>
                                <a:pt x="9551" y="1058"/>
                              </a:cubicBezTo>
                              <a:cubicBezTo>
                                <a:pt x="9621" y="1072"/>
                                <a:pt x="9795" y="1086"/>
                                <a:pt x="9838" y="871"/>
                              </a:cubicBezTo>
                              <a:cubicBezTo>
                                <a:pt x="9838" y="871"/>
                                <a:pt x="9887" y="931"/>
                                <a:pt x="9925" y="991"/>
                              </a:cubicBezTo>
                              <a:cubicBezTo>
                                <a:pt x="9925" y="998"/>
                                <a:pt x="9930" y="1001"/>
                                <a:pt x="9930" y="1008"/>
                              </a:cubicBezTo>
                              <a:cubicBezTo>
                                <a:pt x="9935" y="1022"/>
                                <a:pt x="9941" y="1033"/>
                                <a:pt x="9941" y="1047"/>
                              </a:cubicBezTo>
                              <a:cubicBezTo>
                                <a:pt x="9935" y="1054"/>
                                <a:pt x="9930" y="1058"/>
                                <a:pt x="9930" y="1065"/>
                              </a:cubicBezTo>
                              <a:lnTo>
                                <a:pt x="9930" y="1068"/>
                              </a:lnTo>
                              <a:cubicBezTo>
                                <a:pt x="9930" y="1086"/>
                                <a:pt x="9946" y="1100"/>
                                <a:pt x="9946" y="1110"/>
                              </a:cubicBezTo>
                              <a:cubicBezTo>
                                <a:pt x="9946" y="1125"/>
                                <a:pt x="9946" y="1135"/>
                                <a:pt x="9946" y="1142"/>
                              </a:cubicBezTo>
                              <a:cubicBezTo>
                                <a:pt x="9946" y="1146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46" y="1149"/>
                                <a:pt x="9946" y="1149"/>
                                <a:pt x="9946" y="1149"/>
                              </a:cubicBezTo>
                              <a:cubicBezTo>
                                <a:pt x="9952" y="1149"/>
                                <a:pt x="9957" y="1149"/>
                                <a:pt x="9963" y="1146"/>
                              </a:cubicBezTo>
                              <a:cubicBezTo>
                                <a:pt x="9968" y="1135"/>
                                <a:pt x="9973" y="1128"/>
                                <a:pt x="9979" y="1121"/>
                              </a:cubicBezTo>
                              <a:cubicBezTo>
                                <a:pt x="9979" y="1125"/>
                                <a:pt x="9979" y="1125"/>
                                <a:pt x="9979" y="1125"/>
                              </a:cubicBezTo>
                              <a:cubicBezTo>
                                <a:pt x="9979" y="1125"/>
                                <a:pt x="9979" y="1121"/>
                                <a:pt x="9979" y="1118"/>
                              </a:cubicBezTo>
                              <a:cubicBezTo>
                                <a:pt x="9979" y="1118"/>
                                <a:pt x="9979" y="1118"/>
                                <a:pt x="9979" y="1118"/>
                              </a:cubicBezTo>
                              <a:cubicBezTo>
                                <a:pt x="9979" y="1114"/>
                                <a:pt x="9984" y="1110"/>
                                <a:pt x="9984" y="1107"/>
                              </a:cubicBezTo>
                              <a:cubicBezTo>
                                <a:pt x="9984" y="1107"/>
                                <a:pt x="9984" y="1107"/>
                                <a:pt x="9984" y="1103"/>
                              </a:cubicBezTo>
                              <a:cubicBezTo>
                                <a:pt x="10044" y="1061"/>
                                <a:pt x="10179" y="934"/>
                                <a:pt x="10158" y="800"/>
                              </a:cubicBezTo>
                              <a:cubicBezTo>
                                <a:pt x="10158" y="800"/>
                                <a:pt x="10418" y="885"/>
                                <a:pt x="10526" y="769"/>
                              </a:cubicBezTo>
                              <a:cubicBezTo>
                                <a:pt x="10532" y="769"/>
                                <a:pt x="10537" y="769"/>
                                <a:pt x="10537" y="769"/>
                              </a:cubicBezTo>
                              <a:cubicBezTo>
                                <a:pt x="10537" y="769"/>
                                <a:pt x="10537" y="765"/>
                                <a:pt x="10532" y="765"/>
                              </a:cubicBezTo>
                              <a:cubicBezTo>
                                <a:pt x="10532" y="761"/>
                                <a:pt x="10537" y="761"/>
                                <a:pt x="10537" y="758"/>
                              </a:cubicBezTo>
                              <a:cubicBezTo>
                                <a:pt x="10537" y="758"/>
                                <a:pt x="10494" y="737"/>
                                <a:pt x="10445" y="705"/>
                              </a:cubicBezTo>
                              <a:cubicBezTo>
                                <a:pt x="10440" y="698"/>
                                <a:pt x="10434" y="691"/>
                                <a:pt x="10429" y="684"/>
                              </a:cubicBezTo>
                              <a:cubicBezTo>
                                <a:pt x="10418" y="670"/>
                                <a:pt x="10402" y="652"/>
                                <a:pt x="10385" y="638"/>
                              </a:cubicBezTo>
                              <a:cubicBezTo>
                                <a:pt x="10369" y="624"/>
                                <a:pt x="10358" y="606"/>
                                <a:pt x="10342" y="589"/>
                              </a:cubicBezTo>
                              <a:cubicBezTo>
                                <a:pt x="10326" y="571"/>
                                <a:pt x="10315" y="553"/>
                                <a:pt x="10304" y="536"/>
                              </a:cubicBezTo>
                              <a:cubicBezTo>
                                <a:pt x="10299" y="518"/>
                                <a:pt x="10293" y="494"/>
                                <a:pt x="10288" y="465"/>
                              </a:cubicBezTo>
                              <a:cubicBezTo>
                                <a:pt x="10277" y="412"/>
                                <a:pt x="10266" y="342"/>
                                <a:pt x="10255" y="286"/>
                              </a:cubicBezTo>
                              <a:cubicBezTo>
                                <a:pt x="10250" y="257"/>
                                <a:pt x="10244" y="212"/>
                                <a:pt x="10234" y="155"/>
                              </a:cubicBezTo>
                              <a:cubicBezTo>
                                <a:pt x="10228" y="113"/>
                                <a:pt x="10217" y="67"/>
                                <a:pt x="10206" y="18"/>
                              </a:cubicBezTo>
                              <a:lnTo>
                                <a:pt x="8743" y="18"/>
                              </a:lnTo>
                              <a:cubicBezTo>
                                <a:pt x="8743" y="21"/>
                                <a:pt x="8743" y="21"/>
                                <a:pt x="8743" y="25"/>
                              </a:cubicBezTo>
                              <a:cubicBezTo>
                                <a:pt x="8743" y="42"/>
                                <a:pt x="8748" y="60"/>
                                <a:pt x="8754" y="74"/>
                              </a:cubicBezTo>
                              <a:cubicBezTo>
                                <a:pt x="8743" y="102"/>
                                <a:pt x="8732" y="134"/>
                                <a:pt x="8721" y="159"/>
                              </a:cubicBezTo>
                              <a:cubicBezTo>
                                <a:pt x="8716" y="169"/>
                                <a:pt x="8705" y="180"/>
                                <a:pt x="8700" y="190"/>
                              </a:cubicBezTo>
                              <a:cubicBezTo>
                                <a:pt x="8689" y="204"/>
                                <a:pt x="8673" y="222"/>
                                <a:pt x="8656" y="236"/>
                              </a:cubicBezTo>
                              <a:cubicBezTo>
                                <a:pt x="8651" y="243"/>
                                <a:pt x="8640" y="250"/>
                                <a:pt x="8635" y="257"/>
                              </a:cubicBezTo>
                              <a:cubicBezTo>
                                <a:pt x="8624" y="264"/>
                                <a:pt x="8618" y="271"/>
                                <a:pt x="8613" y="275"/>
                              </a:cubicBezTo>
                              <a:cubicBezTo>
                                <a:pt x="8580" y="300"/>
                                <a:pt x="8553" y="317"/>
                                <a:pt x="8542" y="324"/>
                              </a:cubicBezTo>
                              <a:cubicBezTo>
                                <a:pt x="8521" y="338"/>
                                <a:pt x="8488" y="360"/>
                                <a:pt x="8461" y="370"/>
                              </a:cubicBezTo>
                              <a:lnTo>
                                <a:pt x="8461" y="370"/>
                              </a:lnTo>
                              <a:cubicBezTo>
                                <a:pt x="8456" y="374"/>
                                <a:pt x="8450" y="374"/>
                                <a:pt x="8445" y="377"/>
                              </a:cubicBezTo>
                              <a:cubicBezTo>
                                <a:pt x="8456" y="367"/>
                                <a:pt x="8450" y="367"/>
                                <a:pt x="8445" y="370"/>
                              </a:cubicBezTo>
                              <a:close/>
                              <a:moveTo>
                                <a:pt x="18592" y="21"/>
                              </a:moveTo>
                              <a:cubicBezTo>
                                <a:pt x="18624" y="32"/>
                                <a:pt x="18668" y="25"/>
                                <a:pt x="18689" y="14"/>
                              </a:cubicBezTo>
                              <a:cubicBezTo>
                                <a:pt x="18695" y="11"/>
                                <a:pt x="18706" y="7"/>
                                <a:pt x="18711" y="4"/>
                              </a:cubicBezTo>
                              <a:lnTo>
                                <a:pt x="18559" y="4"/>
                              </a:lnTo>
                              <a:cubicBezTo>
                                <a:pt x="18565" y="11"/>
                                <a:pt x="18575" y="18"/>
                                <a:pt x="18592" y="21"/>
                              </a:cubicBezTo>
                              <a:close/>
                              <a:moveTo>
                                <a:pt x="19356" y="137"/>
                              </a:moveTo>
                              <a:cubicBezTo>
                                <a:pt x="19356" y="137"/>
                                <a:pt x="19356" y="141"/>
                                <a:pt x="19356" y="141"/>
                              </a:cubicBezTo>
                              <a:cubicBezTo>
                                <a:pt x="19356" y="155"/>
                                <a:pt x="19361" y="187"/>
                                <a:pt x="19388" y="201"/>
                              </a:cubicBezTo>
                              <a:cubicBezTo>
                                <a:pt x="19399" y="208"/>
                                <a:pt x="19410" y="208"/>
                                <a:pt x="19421" y="208"/>
                              </a:cubicBezTo>
                              <a:cubicBezTo>
                                <a:pt x="19481" y="204"/>
                                <a:pt x="19486" y="141"/>
                                <a:pt x="19486" y="134"/>
                              </a:cubicBezTo>
                              <a:cubicBezTo>
                                <a:pt x="19491" y="127"/>
                                <a:pt x="19513" y="85"/>
                                <a:pt x="19562" y="14"/>
                              </a:cubicBezTo>
                              <a:cubicBezTo>
                                <a:pt x="19567" y="11"/>
                                <a:pt x="19573" y="7"/>
                                <a:pt x="19573" y="4"/>
                              </a:cubicBezTo>
                              <a:lnTo>
                                <a:pt x="19378" y="4"/>
                              </a:lnTo>
                              <a:cubicBezTo>
                                <a:pt x="19367" y="28"/>
                                <a:pt x="19356" y="49"/>
                                <a:pt x="19351" y="71"/>
                              </a:cubicBezTo>
                              <a:cubicBezTo>
                                <a:pt x="19345" y="88"/>
                                <a:pt x="19345" y="106"/>
                                <a:pt x="19345" y="120"/>
                              </a:cubicBezTo>
                              <a:cubicBezTo>
                                <a:pt x="19356" y="127"/>
                                <a:pt x="19356" y="130"/>
                                <a:pt x="19356" y="137"/>
                              </a:cubicBezTo>
                              <a:close/>
                              <a:moveTo>
                                <a:pt x="5426" y="120"/>
                              </a:moveTo>
                              <a:cubicBezTo>
                                <a:pt x="5426" y="120"/>
                                <a:pt x="5426" y="123"/>
                                <a:pt x="5426" y="123"/>
                              </a:cubicBezTo>
                              <a:cubicBezTo>
                                <a:pt x="5426" y="145"/>
                                <a:pt x="5426" y="212"/>
                                <a:pt x="5453" y="233"/>
                              </a:cubicBezTo>
                              <a:cubicBezTo>
                                <a:pt x="5458" y="236"/>
                                <a:pt x="5464" y="240"/>
                                <a:pt x="5475" y="240"/>
                              </a:cubicBezTo>
                              <a:cubicBezTo>
                                <a:pt x="5529" y="240"/>
                                <a:pt x="5550" y="134"/>
                                <a:pt x="5556" y="123"/>
                              </a:cubicBezTo>
                              <a:cubicBezTo>
                                <a:pt x="5556" y="123"/>
                                <a:pt x="5578" y="78"/>
                                <a:pt x="5626" y="7"/>
                              </a:cubicBezTo>
                              <a:lnTo>
                                <a:pt x="5442" y="7"/>
                              </a:lnTo>
                              <a:cubicBezTo>
                                <a:pt x="5431" y="25"/>
                                <a:pt x="5426" y="42"/>
                                <a:pt x="5426" y="56"/>
                              </a:cubicBezTo>
                              <a:cubicBezTo>
                                <a:pt x="5420" y="74"/>
                                <a:pt x="5420" y="92"/>
                                <a:pt x="5420" y="106"/>
                              </a:cubicBezTo>
                              <a:cubicBezTo>
                                <a:pt x="5420" y="109"/>
                                <a:pt x="5420" y="113"/>
                                <a:pt x="5426" y="120"/>
                              </a:cubicBezTo>
                              <a:close/>
                              <a:moveTo>
                                <a:pt x="130" y="7819"/>
                              </a:moveTo>
                              <a:cubicBezTo>
                                <a:pt x="146" y="7805"/>
                                <a:pt x="163" y="7784"/>
                                <a:pt x="157" y="7773"/>
                              </a:cubicBezTo>
                              <a:cubicBezTo>
                                <a:pt x="157" y="7770"/>
                                <a:pt x="152" y="7770"/>
                                <a:pt x="152" y="7766"/>
                              </a:cubicBezTo>
                              <a:cubicBezTo>
                                <a:pt x="146" y="7766"/>
                                <a:pt x="141" y="7766"/>
                                <a:pt x="141" y="7766"/>
                              </a:cubicBezTo>
                              <a:cubicBezTo>
                                <a:pt x="136" y="7756"/>
                                <a:pt x="119" y="7738"/>
                                <a:pt x="103" y="7710"/>
                              </a:cubicBezTo>
                              <a:cubicBezTo>
                                <a:pt x="81" y="7678"/>
                                <a:pt x="49" y="7636"/>
                                <a:pt x="11" y="7583"/>
                              </a:cubicBezTo>
                              <a:lnTo>
                                <a:pt x="11" y="7900"/>
                              </a:lnTo>
                              <a:cubicBezTo>
                                <a:pt x="22" y="7897"/>
                                <a:pt x="38" y="7886"/>
                                <a:pt x="60" y="7876"/>
                              </a:cubicBezTo>
                              <a:cubicBezTo>
                                <a:pt x="87" y="7855"/>
                                <a:pt x="125" y="7830"/>
                                <a:pt x="130" y="7819"/>
                              </a:cubicBezTo>
                              <a:close/>
                              <a:moveTo>
                                <a:pt x="17551" y="20997"/>
                              </a:moveTo>
                              <a:cubicBezTo>
                                <a:pt x="17546" y="20997"/>
                                <a:pt x="17540" y="20997"/>
                                <a:pt x="17524" y="21047"/>
                              </a:cubicBezTo>
                              <a:lnTo>
                                <a:pt x="17524" y="21047"/>
                              </a:lnTo>
                              <a:lnTo>
                                <a:pt x="17518" y="21043"/>
                              </a:lnTo>
                              <a:lnTo>
                                <a:pt x="17513" y="21043"/>
                              </a:lnTo>
                              <a:cubicBezTo>
                                <a:pt x="17502" y="21043"/>
                                <a:pt x="17459" y="21064"/>
                                <a:pt x="17426" y="21089"/>
                              </a:cubicBezTo>
                              <a:cubicBezTo>
                                <a:pt x="17405" y="21103"/>
                                <a:pt x="17388" y="21124"/>
                                <a:pt x="17367" y="21142"/>
                              </a:cubicBezTo>
                              <a:cubicBezTo>
                                <a:pt x="17350" y="21159"/>
                                <a:pt x="17334" y="21180"/>
                                <a:pt x="17323" y="21202"/>
                              </a:cubicBezTo>
                              <a:cubicBezTo>
                                <a:pt x="17302" y="21233"/>
                                <a:pt x="17291" y="21262"/>
                                <a:pt x="17280" y="21293"/>
                              </a:cubicBezTo>
                              <a:cubicBezTo>
                                <a:pt x="17264" y="21336"/>
                                <a:pt x="17258" y="21385"/>
                                <a:pt x="17258" y="21431"/>
                              </a:cubicBezTo>
                              <a:cubicBezTo>
                                <a:pt x="17258" y="21484"/>
                                <a:pt x="17264" y="21537"/>
                                <a:pt x="17275" y="21582"/>
                              </a:cubicBezTo>
                              <a:lnTo>
                                <a:pt x="17524" y="21582"/>
                              </a:lnTo>
                              <a:cubicBezTo>
                                <a:pt x="17524" y="21579"/>
                                <a:pt x="17524" y="21579"/>
                                <a:pt x="17524" y="21575"/>
                              </a:cubicBezTo>
                              <a:cubicBezTo>
                                <a:pt x="17518" y="21547"/>
                                <a:pt x="17518" y="21519"/>
                                <a:pt x="17518" y="21491"/>
                              </a:cubicBezTo>
                              <a:cubicBezTo>
                                <a:pt x="17518" y="21480"/>
                                <a:pt x="17518" y="21463"/>
                                <a:pt x="17513" y="21445"/>
                              </a:cubicBezTo>
                              <a:cubicBezTo>
                                <a:pt x="17513" y="21318"/>
                                <a:pt x="17524" y="21188"/>
                                <a:pt x="17529" y="21124"/>
                              </a:cubicBezTo>
                              <a:cubicBezTo>
                                <a:pt x="17535" y="21089"/>
                                <a:pt x="17546" y="21054"/>
                                <a:pt x="17556" y="21011"/>
                              </a:cubicBezTo>
                              <a:cubicBezTo>
                                <a:pt x="17556" y="21001"/>
                                <a:pt x="17556" y="20997"/>
                                <a:pt x="17551" y="20997"/>
                              </a:cubicBezTo>
                              <a:close/>
                              <a:moveTo>
                                <a:pt x="4737" y="4"/>
                              </a:moveTo>
                              <a:lnTo>
                                <a:pt x="4651" y="4"/>
                              </a:lnTo>
                              <a:cubicBezTo>
                                <a:pt x="4651" y="4"/>
                                <a:pt x="4651" y="4"/>
                                <a:pt x="4656" y="4"/>
                              </a:cubicBezTo>
                              <a:cubicBezTo>
                                <a:pt x="4678" y="14"/>
                                <a:pt x="4710" y="11"/>
                                <a:pt x="4737" y="4"/>
                              </a:cubicBezTo>
                              <a:close/>
                              <a:moveTo>
                                <a:pt x="16" y="14870"/>
                              </a:moveTo>
                              <a:lnTo>
                                <a:pt x="16" y="14870"/>
                              </a:lnTo>
                              <a:cubicBezTo>
                                <a:pt x="16" y="14867"/>
                                <a:pt x="11" y="14863"/>
                                <a:pt x="5" y="14859"/>
                              </a:cubicBezTo>
                              <a:lnTo>
                                <a:pt x="5" y="14874"/>
                              </a:lnTo>
                              <a:cubicBezTo>
                                <a:pt x="5" y="14874"/>
                                <a:pt x="5" y="14874"/>
                                <a:pt x="5" y="14874"/>
                              </a:cubicBezTo>
                              <a:lnTo>
                                <a:pt x="16" y="14870"/>
                              </a:lnTo>
                              <a:close/>
                              <a:moveTo>
                                <a:pt x="21269" y="18385"/>
                              </a:moveTo>
                              <a:cubicBezTo>
                                <a:pt x="21269" y="18378"/>
                                <a:pt x="21248" y="18357"/>
                                <a:pt x="21231" y="18321"/>
                              </a:cubicBezTo>
                              <a:cubicBezTo>
                                <a:pt x="21215" y="18283"/>
                                <a:pt x="21199" y="18233"/>
                                <a:pt x="21183" y="18191"/>
                              </a:cubicBezTo>
                              <a:cubicBezTo>
                                <a:pt x="21166" y="18149"/>
                                <a:pt x="21139" y="18053"/>
                                <a:pt x="21123" y="17951"/>
                              </a:cubicBezTo>
                              <a:cubicBezTo>
                                <a:pt x="21107" y="17849"/>
                                <a:pt x="21101" y="17740"/>
                                <a:pt x="21096" y="17673"/>
                              </a:cubicBezTo>
                              <a:cubicBezTo>
                                <a:pt x="21107" y="17662"/>
                                <a:pt x="21112" y="17655"/>
                                <a:pt x="21112" y="17655"/>
                              </a:cubicBezTo>
                              <a:cubicBezTo>
                                <a:pt x="21107" y="17652"/>
                                <a:pt x="21074" y="17669"/>
                                <a:pt x="21036" y="17701"/>
                              </a:cubicBezTo>
                              <a:cubicBezTo>
                                <a:pt x="20998" y="17729"/>
                                <a:pt x="20955" y="17771"/>
                                <a:pt x="20933" y="17807"/>
                              </a:cubicBezTo>
                              <a:cubicBezTo>
                                <a:pt x="20928" y="17814"/>
                                <a:pt x="20928" y="17821"/>
                                <a:pt x="20922" y="17828"/>
                              </a:cubicBezTo>
                              <a:cubicBezTo>
                                <a:pt x="20917" y="17824"/>
                                <a:pt x="20912" y="17817"/>
                                <a:pt x="20906" y="17810"/>
                              </a:cubicBezTo>
                              <a:cubicBezTo>
                                <a:pt x="20901" y="17807"/>
                                <a:pt x="20901" y="17803"/>
                                <a:pt x="20895" y="17796"/>
                              </a:cubicBezTo>
                              <a:cubicBezTo>
                                <a:pt x="20879" y="17768"/>
                                <a:pt x="20863" y="17729"/>
                                <a:pt x="20852" y="17690"/>
                              </a:cubicBezTo>
                              <a:cubicBezTo>
                                <a:pt x="20847" y="17655"/>
                                <a:pt x="20852" y="17620"/>
                                <a:pt x="20857" y="17585"/>
                              </a:cubicBezTo>
                              <a:cubicBezTo>
                                <a:pt x="20868" y="17539"/>
                                <a:pt x="20890" y="17493"/>
                                <a:pt x="20906" y="17451"/>
                              </a:cubicBezTo>
                              <a:cubicBezTo>
                                <a:pt x="20922" y="17408"/>
                                <a:pt x="20960" y="17341"/>
                                <a:pt x="20971" y="17253"/>
                              </a:cubicBezTo>
                              <a:cubicBezTo>
                                <a:pt x="20982" y="17165"/>
                                <a:pt x="20971" y="17063"/>
                                <a:pt x="20928" y="16957"/>
                              </a:cubicBezTo>
                              <a:cubicBezTo>
                                <a:pt x="20906" y="16904"/>
                                <a:pt x="20879" y="16855"/>
                                <a:pt x="20847" y="16805"/>
                              </a:cubicBezTo>
                              <a:cubicBezTo>
                                <a:pt x="20814" y="16756"/>
                                <a:pt x="20776" y="16710"/>
                                <a:pt x="20749" y="16664"/>
                              </a:cubicBezTo>
                              <a:cubicBezTo>
                                <a:pt x="20738" y="16643"/>
                                <a:pt x="20727" y="16619"/>
                                <a:pt x="20722" y="16597"/>
                              </a:cubicBezTo>
                              <a:cubicBezTo>
                                <a:pt x="20716" y="16573"/>
                                <a:pt x="20716" y="16552"/>
                                <a:pt x="20716" y="16531"/>
                              </a:cubicBezTo>
                              <a:cubicBezTo>
                                <a:pt x="20716" y="16513"/>
                                <a:pt x="20722" y="16495"/>
                                <a:pt x="20733" y="16481"/>
                              </a:cubicBezTo>
                              <a:cubicBezTo>
                                <a:pt x="20744" y="16460"/>
                                <a:pt x="20760" y="16442"/>
                                <a:pt x="20782" y="16428"/>
                              </a:cubicBezTo>
                              <a:cubicBezTo>
                                <a:pt x="20792" y="16421"/>
                                <a:pt x="20809" y="16418"/>
                                <a:pt x="20814" y="16414"/>
                              </a:cubicBezTo>
                              <a:cubicBezTo>
                                <a:pt x="20819" y="16418"/>
                                <a:pt x="20819" y="16418"/>
                                <a:pt x="20825" y="16418"/>
                              </a:cubicBezTo>
                              <a:cubicBezTo>
                                <a:pt x="20830" y="16418"/>
                                <a:pt x="20830" y="16411"/>
                                <a:pt x="20825" y="16404"/>
                              </a:cubicBezTo>
                              <a:cubicBezTo>
                                <a:pt x="20819" y="16397"/>
                                <a:pt x="20809" y="16386"/>
                                <a:pt x="20787" y="16375"/>
                              </a:cubicBezTo>
                              <a:cubicBezTo>
                                <a:pt x="20771" y="16368"/>
                                <a:pt x="20749" y="16361"/>
                                <a:pt x="20727" y="16358"/>
                              </a:cubicBezTo>
                              <a:cubicBezTo>
                                <a:pt x="20706" y="16354"/>
                                <a:pt x="20684" y="16351"/>
                                <a:pt x="20662" y="16347"/>
                              </a:cubicBezTo>
                              <a:cubicBezTo>
                                <a:pt x="20641" y="16344"/>
                                <a:pt x="20608" y="16340"/>
                                <a:pt x="20565" y="16344"/>
                              </a:cubicBezTo>
                              <a:cubicBezTo>
                                <a:pt x="20521" y="16347"/>
                                <a:pt x="20473" y="16358"/>
                                <a:pt x="20429" y="16379"/>
                              </a:cubicBezTo>
                              <a:cubicBezTo>
                                <a:pt x="20391" y="16404"/>
                                <a:pt x="20370" y="16439"/>
                                <a:pt x="20359" y="16467"/>
                              </a:cubicBezTo>
                              <a:cubicBezTo>
                                <a:pt x="20353" y="16485"/>
                                <a:pt x="20348" y="16506"/>
                                <a:pt x="20348" y="16520"/>
                              </a:cubicBezTo>
                              <a:lnTo>
                                <a:pt x="20342" y="16516"/>
                              </a:lnTo>
                              <a:cubicBezTo>
                                <a:pt x="20305" y="16471"/>
                                <a:pt x="20288" y="16421"/>
                                <a:pt x="20283" y="16375"/>
                              </a:cubicBezTo>
                              <a:cubicBezTo>
                                <a:pt x="20277" y="16351"/>
                                <a:pt x="20277" y="16326"/>
                                <a:pt x="20277" y="16305"/>
                              </a:cubicBezTo>
                              <a:cubicBezTo>
                                <a:pt x="20277" y="16284"/>
                                <a:pt x="20277" y="16259"/>
                                <a:pt x="20283" y="16238"/>
                              </a:cubicBezTo>
                              <a:lnTo>
                                <a:pt x="20283" y="16238"/>
                              </a:lnTo>
                              <a:cubicBezTo>
                                <a:pt x="20288" y="16196"/>
                                <a:pt x="20299" y="16157"/>
                                <a:pt x="20315" y="16125"/>
                              </a:cubicBezTo>
                              <a:cubicBezTo>
                                <a:pt x="20321" y="16118"/>
                                <a:pt x="20321" y="16115"/>
                                <a:pt x="20321" y="16111"/>
                              </a:cubicBezTo>
                              <a:lnTo>
                                <a:pt x="20321" y="16111"/>
                              </a:lnTo>
                              <a:lnTo>
                                <a:pt x="20321" y="16111"/>
                              </a:lnTo>
                              <a:cubicBezTo>
                                <a:pt x="20342" y="16097"/>
                                <a:pt x="20342" y="16097"/>
                                <a:pt x="20326" y="16107"/>
                              </a:cubicBezTo>
                              <a:cubicBezTo>
                                <a:pt x="20305" y="16118"/>
                                <a:pt x="20267" y="16136"/>
                                <a:pt x="20223" y="16171"/>
                              </a:cubicBezTo>
                              <a:cubicBezTo>
                                <a:pt x="20180" y="16203"/>
                                <a:pt x="20126" y="16248"/>
                                <a:pt x="20082" y="16305"/>
                              </a:cubicBezTo>
                              <a:cubicBezTo>
                                <a:pt x="20034" y="16361"/>
                                <a:pt x="19990" y="16425"/>
                                <a:pt x="19952" y="16492"/>
                              </a:cubicBezTo>
                              <a:cubicBezTo>
                                <a:pt x="19931" y="16527"/>
                                <a:pt x="19914" y="16566"/>
                                <a:pt x="19898" y="16605"/>
                              </a:cubicBezTo>
                              <a:cubicBezTo>
                                <a:pt x="19898" y="16605"/>
                                <a:pt x="19893" y="16601"/>
                                <a:pt x="19887" y="16597"/>
                              </a:cubicBezTo>
                              <a:cubicBezTo>
                                <a:pt x="19882" y="16594"/>
                                <a:pt x="19876" y="16590"/>
                                <a:pt x="19871" y="16587"/>
                              </a:cubicBezTo>
                              <a:cubicBezTo>
                                <a:pt x="19844" y="16566"/>
                                <a:pt x="19795" y="16552"/>
                                <a:pt x="19757" y="16545"/>
                              </a:cubicBezTo>
                              <a:cubicBezTo>
                                <a:pt x="19735" y="16541"/>
                                <a:pt x="19703" y="16534"/>
                                <a:pt x="19660" y="16534"/>
                              </a:cubicBezTo>
                              <a:cubicBezTo>
                                <a:pt x="19611" y="16534"/>
                                <a:pt x="19567" y="16552"/>
                                <a:pt x="19529" y="16576"/>
                              </a:cubicBezTo>
                              <a:cubicBezTo>
                                <a:pt x="19491" y="16601"/>
                                <a:pt x="19470" y="16633"/>
                                <a:pt x="19459" y="16664"/>
                              </a:cubicBezTo>
                              <a:cubicBezTo>
                                <a:pt x="19454" y="16686"/>
                                <a:pt x="19454" y="16703"/>
                                <a:pt x="19454" y="16721"/>
                              </a:cubicBezTo>
                              <a:cubicBezTo>
                                <a:pt x="19454" y="16721"/>
                                <a:pt x="19454" y="16721"/>
                                <a:pt x="19454" y="16721"/>
                              </a:cubicBezTo>
                              <a:cubicBezTo>
                                <a:pt x="19454" y="16739"/>
                                <a:pt x="19443" y="16749"/>
                                <a:pt x="19443" y="16746"/>
                              </a:cubicBezTo>
                              <a:lnTo>
                                <a:pt x="19443" y="16746"/>
                              </a:lnTo>
                              <a:cubicBezTo>
                                <a:pt x="19486" y="16753"/>
                                <a:pt x="19513" y="16760"/>
                                <a:pt x="19551" y="16784"/>
                              </a:cubicBezTo>
                              <a:cubicBezTo>
                                <a:pt x="19529" y="16774"/>
                                <a:pt x="19502" y="16763"/>
                                <a:pt x="19481" y="16760"/>
                              </a:cubicBezTo>
                              <a:cubicBezTo>
                                <a:pt x="19459" y="16753"/>
                                <a:pt x="19459" y="16756"/>
                                <a:pt x="19475" y="16760"/>
                              </a:cubicBezTo>
                              <a:cubicBezTo>
                                <a:pt x="19491" y="16767"/>
                                <a:pt x="19524" y="16774"/>
                                <a:pt x="19562" y="16795"/>
                              </a:cubicBezTo>
                              <a:cubicBezTo>
                                <a:pt x="19600" y="16816"/>
                                <a:pt x="19638" y="16848"/>
                                <a:pt x="19660" y="16890"/>
                              </a:cubicBezTo>
                              <a:cubicBezTo>
                                <a:pt x="19687" y="16932"/>
                                <a:pt x="19703" y="16982"/>
                                <a:pt x="19719" y="17035"/>
                              </a:cubicBezTo>
                              <a:cubicBezTo>
                                <a:pt x="19757" y="17140"/>
                                <a:pt x="19806" y="17250"/>
                                <a:pt x="19887" y="17334"/>
                              </a:cubicBezTo>
                              <a:cubicBezTo>
                                <a:pt x="19925" y="17377"/>
                                <a:pt x="19968" y="17412"/>
                                <a:pt x="20012" y="17437"/>
                              </a:cubicBezTo>
                              <a:cubicBezTo>
                                <a:pt x="20055" y="17461"/>
                                <a:pt x="20088" y="17479"/>
                                <a:pt x="20109" y="17489"/>
                              </a:cubicBezTo>
                              <a:cubicBezTo>
                                <a:pt x="20196" y="17532"/>
                                <a:pt x="20315" y="17571"/>
                                <a:pt x="20397" y="17609"/>
                              </a:cubicBezTo>
                              <a:cubicBezTo>
                                <a:pt x="20456" y="17637"/>
                                <a:pt x="20500" y="17669"/>
                                <a:pt x="20516" y="17680"/>
                              </a:cubicBezTo>
                              <a:cubicBezTo>
                                <a:pt x="20521" y="17683"/>
                                <a:pt x="20527" y="17690"/>
                                <a:pt x="20538" y="17694"/>
                              </a:cubicBezTo>
                              <a:cubicBezTo>
                                <a:pt x="20565" y="17715"/>
                                <a:pt x="20608" y="17750"/>
                                <a:pt x="20641" y="17793"/>
                              </a:cubicBezTo>
                              <a:cubicBezTo>
                                <a:pt x="20679" y="17831"/>
                                <a:pt x="20711" y="17877"/>
                                <a:pt x="20738" y="17916"/>
                              </a:cubicBezTo>
                              <a:cubicBezTo>
                                <a:pt x="20765" y="17955"/>
                                <a:pt x="20792" y="17986"/>
                                <a:pt x="20803" y="18001"/>
                              </a:cubicBezTo>
                              <a:cubicBezTo>
                                <a:pt x="20825" y="18029"/>
                                <a:pt x="20857" y="18061"/>
                                <a:pt x="20885" y="18085"/>
                              </a:cubicBezTo>
                              <a:cubicBezTo>
                                <a:pt x="20901" y="18099"/>
                                <a:pt x="20917" y="18110"/>
                                <a:pt x="20928" y="18117"/>
                              </a:cubicBezTo>
                              <a:cubicBezTo>
                                <a:pt x="20933" y="18152"/>
                                <a:pt x="20971" y="18223"/>
                                <a:pt x="20987" y="18261"/>
                              </a:cubicBezTo>
                              <a:cubicBezTo>
                                <a:pt x="20993" y="18269"/>
                                <a:pt x="20993" y="18276"/>
                                <a:pt x="20998" y="18283"/>
                              </a:cubicBezTo>
                              <a:cubicBezTo>
                                <a:pt x="20998" y="18286"/>
                                <a:pt x="21004" y="18286"/>
                                <a:pt x="21004" y="18290"/>
                              </a:cubicBezTo>
                              <a:lnTo>
                                <a:pt x="21004" y="18290"/>
                              </a:lnTo>
                              <a:cubicBezTo>
                                <a:pt x="20950" y="18276"/>
                                <a:pt x="20830" y="18307"/>
                                <a:pt x="20765" y="18328"/>
                              </a:cubicBezTo>
                              <a:cubicBezTo>
                                <a:pt x="20765" y="18328"/>
                                <a:pt x="20771" y="18328"/>
                                <a:pt x="20771" y="18332"/>
                              </a:cubicBezTo>
                              <a:cubicBezTo>
                                <a:pt x="20782" y="18336"/>
                                <a:pt x="20792" y="18339"/>
                                <a:pt x="20803" y="18343"/>
                              </a:cubicBezTo>
                              <a:cubicBezTo>
                                <a:pt x="20847" y="18353"/>
                                <a:pt x="20901" y="18378"/>
                                <a:pt x="20960" y="18413"/>
                              </a:cubicBezTo>
                              <a:cubicBezTo>
                                <a:pt x="20982" y="18427"/>
                                <a:pt x="20998" y="18441"/>
                                <a:pt x="21020" y="18459"/>
                              </a:cubicBezTo>
                              <a:cubicBezTo>
                                <a:pt x="21063" y="18494"/>
                                <a:pt x="21101" y="18536"/>
                                <a:pt x="21145" y="18579"/>
                              </a:cubicBezTo>
                              <a:cubicBezTo>
                                <a:pt x="21166" y="18600"/>
                                <a:pt x="21188" y="18625"/>
                                <a:pt x="21210" y="18646"/>
                              </a:cubicBezTo>
                              <a:cubicBezTo>
                                <a:pt x="21231" y="18667"/>
                                <a:pt x="21259" y="18688"/>
                                <a:pt x="21280" y="18709"/>
                              </a:cubicBezTo>
                              <a:cubicBezTo>
                                <a:pt x="21329" y="18752"/>
                                <a:pt x="21383" y="18790"/>
                                <a:pt x="21432" y="18822"/>
                              </a:cubicBezTo>
                              <a:cubicBezTo>
                                <a:pt x="21443" y="18829"/>
                                <a:pt x="21459" y="18840"/>
                                <a:pt x="21470" y="18847"/>
                              </a:cubicBezTo>
                              <a:lnTo>
                                <a:pt x="21470" y="18526"/>
                              </a:lnTo>
                              <a:cubicBezTo>
                                <a:pt x="21443" y="18501"/>
                                <a:pt x="21410" y="18480"/>
                                <a:pt x="21383" y="18459"/>
                              </a:cubicBezTo>
                              <a:cubicBezTo>
                                <a:pt x="21345" y="18431"/>
                                <a:pt x="21307" y="18406"/>
                                <a:pt x="21269" y="18385"/>
                              </a:cubicBezTo>
                              <a:close/>
                              <a:moveTo>
                                <a:pt x="20012" y="16418"/>
                              </a:moveTo>
                              <a:cubicBezTo>
                                <a:pt x="20028" y="16389"/>
                                <a:pt x="20050" y="16361"/>
                                <a:pt x="20066" y="16337"/>
                              </a:cubicBezTo>
                              <a:cubicBezTo>
                                <a:pt x="20104" y="16287"/>
                                <a:pt x="20142" y="16241"/>
                                <a:pt x="20185" y="16203"/>
                              </a:cubicBezTo>
                              <a:lnTo>
                                <a:pt x="20191" y="16199"/>
                              </a:lnTo>
                              <a:cubicBezTo>
                                <a:pt x="20126" y="16263"/>
                                <a:pt x="20061" y="16344"/>
                                <a:pt x="20012" y="16418"/>
                              </a:cubicBezTo>
                              <a:close/>
                              <a:moveTo>
                                <a:pt x="20521" y="17680"/>
                              </a:moveTo>
                              <a:lnTo>
                                <a:pt x="20521" y="17680"/>
                              </a:lnTo>
                              <a:lnTo>
                                <a:pt x="20521" y="17680"/>
                              </a:lnTo>
                              <a:lnTo>
                                <a:pt x="20521" y="17680"/>
                              </a:lnTo>
                              <a:close/>
                              <a:moveTo>
                                <a:pt x="21389" y="12649"/>
                              </a:moveTo>
                              <a:cubicBezTo>
                                <a:pt x="21367" y="12713"/>
                                <a:pt x="21367" y="12772"/>
                                <a:pt x="21378" y="12825"/>
                              </a:cubicBezTo>
                              <a:cubicBezTo>
                                <a:pt x="21383" y="12854"/>
                                <a:pt x="21389" y="12885"/>
                                <a:pt x="21399" y="12913"/>
                              </a:cubicBezTo>
                              <a:lnTo>
                                <a:pt x="21399" y="12917"/>
                              </a:lnTo>
                              <a:cubicBezTo>
                                <a:pt x="21399" y="12931"/>
                                <a:pt x="21399" y="12928"/>
                                <a:pt x="21405" y="12917"/>
                              </a:cubicBezTo>
                              <a:cubicBezTo>
                                <a:pt x="21405" y="12921"/>
                                <a:pt x="21405" y="12917"/>
                                <a:pt x="21405" y="12913"/>
                              </a:cubicBezTo>
                              <a:cubicBezTo>
                                <a:pt x="21405" y="12903"/>
                                <a:pt x="21405" y="12889"/>
                                <a:pt x="21405" y="12868"/>
                              </a:cubicBezTo>
                              <a:cubicBezTo>
                                <a:pt x="21405" y="12843"/>
                                <a:pt x="21410" y="12811"/>
                                <a:pt x="21421" y="12776"/>
                              </a:cubicBezTo>
                              <a:cubicBezTo>
                                <a:pt x="21427" y="12758"/>
                                <a:pt x="21432" y="12744"/>
                                <a:pt x="21443" y="12727"/>
                              </a:cubicBezTo>
                              <a:cubicBezTo>
                                <a:pt x="21443" y="12723"/>
                                <a:pt x="21443" y="12723"/>
                                <a:pt x="21448" y="12720"/>
                              </a:cubicBezTo>
                              <a:lnTo>
                                <a:pt x="21448" y="12720"/>
                              </a:lnTo>
                              <a:cubicBezTo>
                                <a:pt x="21454" y="12709"/>
                                <a:pt x="21464" y="12698"/>
                                <a:pt x="21470" y="12688"/>
                              </a:cubicBezTo>
                              <a:lnTo>
                                <a:pt x="21470" y="12508"/>
                              </a:lnTo>
                              <a:cubicBezTo>
                                <a:pt x="21454" y="12529"/>
                                <a:pt x="21437" y="12550"/>
                                <a:pt x="21421" y="12575"/>
                              </a:cubicBezTo>
                              <a:cubicBezTo>
                                <a:pt x="21410" y="12603"/>
                                <a:pt x="21399" y="12628"/>
                                <a:pt x="21389" y="12649"/>
                              </a:cubicBezTo>
                              <a:close/>
                              <a:moveTo>
                                <a:pt x="21399" y="8126"/>
                              </a:moveTo>
                              <a:cubicBezTo>
                                <a:pt x="21394" y="8126"/>
                                <a:pt x="21389" y="8130"/>
                                <a:pt x="21383" y="8133"/>
                              </a:cubicBezTo>
                              <a:cubicBezTo>
                                <a:pt x="21372" y="8137"/>
                                <a:pt x="21367" y="8140"/>
                                <a:pt x="21361" y="8144"/>
                              </a:cubicBezTo>
                              <a:cubicBezTo>
                                <a:pt x="21356" y="8147"/>
                                <a:pt x="21356" y="8154"/>
                                <a:pt x="21356" y="8161"/>
                              </a:cubicBezTo>
                              <a:cubicBezTo>
                                <a:pt x="21356" y="8161"/>
                                <a:pt x="21356" y="8165"/>
                                <a:pt x="21356" y="8165"/>
                              </a:cubicBezTo>
                              <a:lnTo>
                                <a:pt x="21356" y="8165"/>
                              </a:lnTo>
                              <a:cubicBezTo>
                                <a:pt x="21356" y="8165"/>
                                <a:pt x="21356" y="8165"/>
                                <a:pt x="21356" y="8165"/>
                              </a:cubicBezTo>
                              <a:cubicBezTo>
                                <a:pt x="21356" y="8165"/>
                                <a:pt x="21356" y="8165"/>
                                <a:pt x="21356" y="8165"/>
                              </a:cubicBezTo>
                              <a:cubicBezTo>
                                <a:pt x="21356" y="8165"/>
                                <a:pt x="21356" y="8168"/>
                                <a:pt x="21361" y="8175"/>
                              </a:cubicBezTo>
                              <a:cubicBezTo>
                                <a:pt x="21361" y="8182"/>
                                <a:pt x="21367" y="8189"/>
                                <a:pt x="21372" y="8197"/>
                              </a:cubicBezTo>
                              <a:cubicBezTo>
                                <a:pt x="21378" y="8204"/>
                                <a:pt x="21378" y="8211"/>
                                <a:pt x="21383" y="8218"/>
                              </a:cubicBezTo>
                              <a:cubicBezTo>
                                <a:pt x="21383" y="8221"/>
                                <a:pt x="21389" y="8228"/>
                                <a:pt x="21389" y="8232"/>
                              </a:cubicBezTo>
                              <a:cubicBezTo>
                                <a:pt x="21394" y="8239"/>
                                <a:pt x="21394" y="8246"/>
                                <a:pt x="21399" y="8256"/>
                              </a:cubicBezTo>
                              <a:cubicBezTo>
                                <a:pt x="21410" y="8295"/>
                                <a:pt x="21427" y="8348"/>
                                <a:pt x="21421" y="8405"/>
                              </a:cubicBezTo>
                              <a:cubicBezTo>
                                <a:pt x="21416" y="8461"/>
                                <a:pt x="21378" y="8521"/>
                                <a:pt x="21345" y="8588"/>
                              </a:cubicBezTo>
                              <a:cubicBezTo>
                                <a:pt x="21329" y="8620"/>
                                <a:pt x="21318" y="8655"/>
                                <a:pt x="21313" y="8690"/>
                              </a:cubicBezTo>
                              <a:cubicBezTo>
                                <a:pt x="21307" y="8725"/>
                                <a:pt x="21307" y="8761"/>
                                <a:pt x="21318" y="8796"/>
                              </a:cubicBezTo>
                              <a:cubicBezTo>
                                <a:pt x="21324" y="8831"/>
                                <a:pt x="21340" y="8863"/>
                                <a:pt x="21356" y="8895"/>
                              </a:cubicBezTo>
                              <a:cubicBezTo>
                                <a:pt x="21367" y="8919"/>
                                <a:pt x="21378" y="8940"/>
                                <a:pt x="21394" y="8958"/>
                              </a:cubicBezTo>
                              <a:cubicBezTo>
                                <a:pt x="21399" y="8969"/>
                                <a:pt x="21405" y="8976"/>
                                <a:pt x="21410" y="8986"/>
                              </a:cubicBezTo>
                              <a:cubicBezTo>
                                <a:pt x="21432" y="9014"/>
                                <a:pt x="21454" y="9043"/>
                                <a:pt x="21475" y="9067"/>
                              </a:cubicBezTo>
                              <a:lnTo>
                                <a:pt x="21475" y="8122"/>
                              </a:lnTo>
                              <a:cubicBezTo>
                                <a:pt x="21470" y="8122"/>
                                <a:pt x="21464" y="8122"/>
                                <a:pt x="21459" y="8122"/>
                              </a:cubicBezTo>
                              <a:cubicBezTo>
                                <a:pt x="21437" y="8119"/>
                                <a:pt x="21416" y="8122"/>
                                <a:pt x="21399" y="8126"/>
                              </a:cubicBezTo>
                              <a:close/>
                              <a:moveTo>
                                <a:pt x="21432" y="11313"/>
                              </a:moveTo>
                              <a:cubicBezTo>
                                <a:pt x="21432" y="11316"/>
                                <a:pt x="21432" y="11316"/>
                                <a:pt x="21432" y="11320"/>
                              </a:cubicBezTo>
                              <a:cubicBezTo>
                                <a:pt x="21432" y="11320"/>
                                <a:pt x="21432" y="11327"/>
                                <a:pt x="21437" y="11327"/>
                              </a:cubicBezTo>
                              <a:cubicBezTo>
                                <a:pt x="21437" y="11327"/>
                                <a:pt x="21437" y="11327"/>
                                <a:pt x="21437" y="11327"/>
                              </a:cubicBezTo>
                              <a:cubicBezTo>
                                <a:pt x="21437" y="11327"/>
                                <a:pt x="21437" y="11331"/>
                                <a:pt x="21437" y="11331"/>
                              </a:cubicBezTo>
                              <a:cubicBezTo>
                                <a:pt x="21427" y="11338"/>
                                <a:pt x="21416" y="11348"/>
                                <a:pt x="21416" y="11352"/>
                              </a:cubicBezTo>
                              <a:lnTo>
                                <a:pt x="21416" y="11355"/>
                              </a:lnTo>
                              <a:lnTo>
                                <a:pt x="21416" y="11355"/>
                              </a:lnTo>
                              <a:cubicBezTo>
                                <a:pt x="21421" y="11359"/>
                                <a:pt x="21427" y="11355"/>
                                <a:pt x="21437" y="11348"/>
                              </a:cubicBezTo>
                              <a:cubicBezTo>
                                <a:pt x="21443" y="11345"/>
                                <a:pt x="21448" y="11341"/>
                                <a:pt x="21459" y="11338"/>
                              </a:cubicBezTo>
                              <a:cubicBezTo>
                                <a:pt x="21459" y="11338"/>
                                <a:pt x="21464" y="11338"/>
                                <a:pt x="21464" y="11334"/>
                              </a:cubicBezTo>
                              <a:lnTo>
                                <a:pt x="21464" y="11168"/>
                              </a:lnTo>
                              <a:cubicBezTo>
                                <a:pt x="21459" y="11175"/>
                                <a:pt x="21454" y="11179"/>
                                <a:pt x="21454" y="11186"/>
                              </a:cubicBezTo>
                              <a:cubicBezTo>
                                <a:pt x="21427" y="11239"/>
                                <a:pt x="21432" y="11292"/>
                                <a:pt x="21432" y="11313"/>
                              </a:cubicBezTo>
                              <a:close/>
                              <a:moveTo>
                                <a:pt x="21177" y="15907"/>
                              </a:moveTo>
                              <a:cubicBezTo>
                                <a:pt x="21080" y="15917"/>
                                <a:pt x="21004" y="15935"/>
                                <a:pt x="20955" y="15949"/>
                              </a:cubicBezTo>
                              <a:cubicBezTo>
                                <a:pt x="20917" y="15959"/>
                                <a:pt x="20879" y="15970"/>
                                <a:pt x="20847" y="15984"/>
                              </a:cubicBezTo>
                              <a:cubicBezTo>
                                <a:pt x="20809" y="15998"/>
                                <a:pt x="20776" y="16012"/>
                                <a:pt x="20749" y="16030"/>
                              </a:cubicBezTo>
                              <a:cubicBezTo>
                                <a:pt x="20700" y="16055"/>
                                <a:pt x="20662" y="16083"/>
                                <a:pt x="20657" y="16093"/>
                              </a:cubicBezTo>
                              <a:lnTo>
                                <a:pt x="20657" y="16097"/>
                              </a:lnTo>
                              <a:lnTo>
                                <a:pt x="20657" y="16097"/>
                              </a:lnTo>
                              <a:cubicBezTo>
                                <a:pt x="20662" y="16100"/>
                                <a:pt x="20662" y="16100"/>
                                <a:pt x="20668" y="16097"/>
                              </a:cubicBezTo>
                              <a:lnTo>
                                <a:pt x="20662" y="16104"/>
                              </a:lnTo>
                              <a:lnTo>
                                <a:pt x="20684" y="16097"/>
                              </a:lnTo>
                              <a:cubicBezTo>
                                <a:pt x="20706" y="16090"/>
                                <a:pt x="20733" y="16086"/>
                                <a:pt x="20760" y="16079"/>
                              </a:cubicBezTo>
                              <a:cubicBezTo>
                                <a:pt x="20814" y="16072"/>
                                <a:pt x="20917" y="16058"/>
                                <a:pt x="21042" y="16062"/>
                              </a:cubicBezTo>
                              <a:cubicBezTo>
                                <a:pt x="21145" y="16065"/>
                                <a:pt x="21264" y="16079"/>
                                <a:pt x="21367" y="16104"/>
                              </a:cubicBezTo>
                              <a:cubicBezTo>
                                <a:pt x="21405" y="16111"/>
                                <a:pt x="21437" y="16122"/>
                                <a:pt x="21464" y="16129"/>
                              </a:cubicBezTo>
                              <a:lnTo>
                                <a:pt x="21464" y="15903"/>
                              </a:lnTo>
                              <a:cubicBezTo>
                                <a:pt x="21372" y="15896"/>
                                <a:pt x="21269" y="15896"/>
                                <a:pt x="21177" y="15907"/>
                              </a:cubicBezTo>
                              <a:close/>
                              <a:moveTo>
                                <a:pt x="21199" y="2330"/>
                              </a:moveTo>
                              <a:cubicBezTo>
                                <a:pt x="21231" y="2341"/>
                                <a:pt x="21259" y="2362"/>
                                <a:pt x="21286" y="2387"/>
                              </a:cubicBezTo>
                              <a:lnTo>
                                <a:pt x="21291" y="2390"/>
                              </a:lnTo>
                              <a:cubicBezTo>
                                <a:pt x="21302" y="2401"/>
                                <a:pt x="21313" y="2411"/>
                                <a:pt x="21324" y="2422"/>
                              </a:cubicBezTo>
                              <a:cubicBezTo>
                                <a:pt x="21356" y="2457"/>
                                <a:pt x="21389" y="2503"/>
                                <a:pt x="21410" y="2559"/>
                              </a:cubicBezTo>
                              <a:cubicBezTo>
                                <a:pt x="21416" y="2577"/>
                                <a:pt x="21421" y="2595"/>
                                <a:pt x="21427" y="2616"/>
                              </a:cubicBezTo>
                              <a:cubicBezTo>
                                <a:pt x="21427" y="2616"/>
                                <a:pt x="21427" y="2619"/>
                                <a:pt x="21427" y="2619"/>
                              </a:cubicBezTo>
                              <a:cubicBezTo>
                                <a:pt x="21405" y="2602"/>
                                <a:pt x="21372" y="2581"/>
                                <a:pt x="21334" y="2574"/>
                              </a:cubicBezTo>
                              <a:cubicBezTo>
                                <a:pt x="21318" y="2570"/>
                                <a:pt x="21296" y="2566"/>
                                <a:pt x="21275" y="2563"/>
                              </a:cubicBezTo>
                              <a:cubicBezTo>
                                <a:pt x="21237" y="2559"/>
                                <a:pt x="21193" y="2556"/>
                                <a:pt x="21156" y="2563"/>
                              </a:cubicBezTo>
                              <a:cubicBezTo>
                                <a:pt x="21118" y="2566"/>
                                <a:pt x="21090" y="2574"/>
                                <a:pt x="21080" y="2581"/>
                              </a:cubicBezTo>
                              <a:cubicBezTo>
                                <a:pt x="21058" y="2588"/>
                                <a:pt x="21031" y="2602"/>
                                <a:pt x="21015" y="2619"/>
                              </a:cubicBezTo>
                              <a:cubicBezTo>
                                <a:pt x="21015" y="2619"/>
                                <a:pt x="21009" y="2623"/>
                                <a:pt x="21009" y="2623"/>
                              </a:cubicBezTo>
                              <a:cubicBezTo>
                                <a:pt x="21004" y="2626"/>
                                <a:pt x="21004" y="2626"/>
                                <a:pt x="20998" y="2630"/>
                              </a:cubicBezTo>
                              <a:cubicBezTo>
                                <a:pt x="20977" y="2651"/>
                                <a:pt x="20971" y="2672"/>
                                <a:pt x="20971" y="2686"/>
                              </a:cubicBezTo>
                              <a:cubicBezTo>
                                <a:pt x="20971" y="2690"/>
                                <a:pt x="20971" y="2690"/>
                                <a:pt x="20971" y="2690"/>
                              </a:cubicBezTo>
                              <a:lnTo>
                                <a:pt x="20971" y="2690"/>
                              </a:lnTo>
                              <a:cubicBezTo>
                                <a:pt x="20993" y="2700"/>
                                <a:pt x="21009" y="2711"/>
                                <a:pt x="21020" y="2722"/>
                              </a:cubicBezTo>
                              <a:cubicBezTo>
                                <a:pt x="21031" y="2736"/>
                                <a:pt x="21042" y="2753"/>
                                <a:pt x="21058" y="2774"/>
                              </a:cubicBezTo>
                              <a:cubicBezTo>
                                <a:pt x="21069" y="2796"/>
                                <a:pt x="21080" y="2820"/>
                                <a:pt x="21090" y="2849"/>
                              </a:cubicBezTo>
                              <a:cubicBezTo>
                                <a:pt x="21101" y="2894"/>
                                <a:pt x="21107" y="2947"/>
                                <a:pt x="21123" y="3021"/>
                              </a:cubicBezTo>
                              <a:cubicBezTo>
                                <a:pt x="21128" y="3053"/>
                                <a:pt x="21134" y="3085"/>
                                <a:pt x="21139" y="3120"/>
                              </a:cubicBezTo>
                              <a:cubicBezTo>
                                <a:pt x="21156" y="3190"/>
                                <a:pt x="21183" y="3261"/>
                                <a:pt x="21221" y="3324"/>
                              </a:cubicBezTo>
                              <a:cubicBezTo>
                                <a:pt x="21259" y="3391"/>
                                <a:pt x="21307" y="3451"/>
                                <a:pt x="21367" y="3504"/>
                              </a:cubicBezTo>
                              <a:cubicBezTo>
                                <a:pt x="21399" y="3532"/>
                                <a:pt x="21432" y="3561"/>
                                <a:pt x="21464" y="3585"/>
                              </a:cubicBezTo>
                              <a:lnTo>
                                <a:pt x="21464" y="2348"/>
                              </a:lnTo>
                              <a:cubicBezTo>
                                <a:pt x="21410" y="2337"/>
                                <a:pt x="21361" y="2330"/>
                                <a:pt x="21313" y="2330"/>
                              </a:cubicBezTo>
                              <a:cubicBezTo>
                                <a:pt x="21210" y="2313"/>
                                <a:pt x="21145" y="2313"/>
                                <a:pt x="21199" y="2330"/>
                              </a:cubicBezTo>
                              <a:close/>
                              <a:moveTo>
                                <a:pt x="20998" y="2693"/>
                              </a:moveTo>
                              <a:lnTo>
                                <a:pt x="20998" y="2693"/>
                              </a:lnTo>
                              <a:cubicBezTo>
                                <a:pt x="20998" y="2693"/>
                                <a:pt x="21004" y="2697"/>
                                <a:pt x="21004" y="2700"/>
                              </a:cubicBezTo>
                              <a:cubicBezTo>
                                <a:pt x="21004" y="2697"/>
                                <a:pt x="20998" y="2693"/>
                                <a:pt x="20998" y="2693"/>
                              </a:cubicBezTo>
                              <a:close/>
                              <a:moveTo>
                                <a:pt x="18088" y="21512"/>
                              </a:moveTo>
                              <a:cubicBezTo>
                                <a:pt x="18061" y="21498"/>
                                <a:pt x="17990" y="21463"/>
                                <a:pt x="17892" y="21463"/>
                              </a:cubicBezTo>
                              <a:cubicBezTo>
                                <a:pt x="17887" y="21463"/>
                                <a:pt x="17887" y="21463"/>
                                <a:pt x="17882" y="21463"/>
                              </a:cubicBezTo>
                              <a:cubicBezTo>
                                <a:pt x="17838" y="21463"/>
                                <a:pt x="17800" y="21473"/>
                                <a:pt x="17768" y="21484"/>
                              </a:cubicBezTo>
                              <a:cubicBezTo>
                                <a:pt x="17730" y="21498"/>
                                <a:pt x="17703" y="21519"/>
                                <a:pt x="17692" y="21540"/>
                              </a:cubicBezTo>
                              <a:cubicBezTo>
                                <a:pt x="17687" y="21551"/>
                                <a:pt x="17681" y="21565"/>
                                <a:pt x="17676" y="21579"/>
                              </a:cubicBezTo>
                              <a:lnTo>
                                <a:pt x="18164" y="21579"/>
                              </a:lnTo>
                              <a:cubicBezTo>
                                <a:pt x="18158" y="21565"/>
                                <a:pt x="18131" y="21540"/>
                                <a:pt x="18088" y="21512"/>
                              </a:cubicBezTo>
                              <a:close/>
                              <a:moveTo>
                                <a:pt x="21421" y="16516"/>
                              </a:moveTo>
                              <a:cubicBezTo>
                                <a:pt x="21416" y="16523"/>
                                <a:pt x="21416" y="16534"/>
                                <a:pt x="21421" y="16541"/>
                              </a:cubicBezTo>
                              <a:cubicBezTo>
                                <a:pt x="21427" y="16548"/>
                                <a:pt x="21437" y="16552"/>
                                <a:pt x="21443" y="16555"/>
                              </a:cubicBezTo>
                              <a:cubicBezTo>
                                <a:pt x="21448" y="16555"/>
                                <a:pt x="21448" y="16559"/>
                                <a:pt x="21454" y="16559"/>
                              </a:cubicBezTo>
                              <a:cubicBezTo>
                                <a:pt x="21459" y="16562"/>
                                <a:pt x="21464" y="16566"/>
                                <a:pt x="21470" y="16569"/>
                              </a:cubicBezTo>
                              <a:lnTo>
                                <a:pt x="21470" y="16488"/>
                              </a:lnTo>
                              <a:cubicBezTo>
                                <a:pt x="21459" y="16492"/>
                                <a:pt x="21448" y="16499"/>
                                <a:pt x="21437" y="16502"/>
                              </a:cubicBezTo>
                              <a:cubicBezTo>
                                <a:pt x="21432" y="16506"/>
                                <a:pt x="21427" y="16509"/>
                                <a:pt x="21421" y="16516"/>
                              </a:cubicBezTo>
                              <a:close/>
                              <a:moveTo>
                                <a:pt x="21356" y="4456"/>
                              </a:moveTo>
                              <a:cubicBezTo>
                                <a:pt x="21340" y="4470"/>
                                <a:pt x="21329" y="4488"/>
                                <a:pt x="21318" y="4502"/>
                              </a:cubicBezTo>
                              <a:cubicBezTo>
                                <a:pt x="21307" y="4516"/>
                                <a:pt x="21302" y="4544"/>
                                <a:pt x="21296" y="4572"/>
                              </a:cubicBezTo>
                              <a:cubicBezTo>
                                <a:pt x="21296" y="4583"/>
                                <a:pt x="21296" y="4594"/>
                                <a:pt x="21296" y="4608"/>
                              </a:cubicBezTo>
                              <a:cubicBezTo>
                                <a:pt x="21296" y="4629"/>
                                <a:pt x="21296" y="4650"/>
                                <a:pt x="21307" y="4668"/>
                              </a:cubicBezTo>
                              <a:cubicBezTo>
                                <a:pt x="21313" y="4682"/>
                                <a:pt x="21318" y="4689"/>
                                <a:pt x="21329" y="4696"/>
                              </a:cubicBezTo>
                              <a:cubicBezTo>
                                <a:pt x="21351" y="4728"/>
                                <a:pt x="21383" y="4752"/>
                                <a:pt x="21427" y="4770"/>
                              </a:cubicBezTo>
                              <a:cubicBezTo>
                                <a:pt x="21443" y="4777"/>
                                <a:pt x="21459" y="4780"/>
                                <a:pt x="21475" y="4787"/>
                              </a:cubicBezTo>
                              <a:lnTo>
                                <a:pt x="21475" y="4403"/>
                              </a:lnTo>
                              <a:cubicBezTo>
                                <a:pt x="21459" y="4403"/>
                                <a:pt x="21437" y="4410"/>
                                <a:pt x="21416" y="4421"/>
                              </a:cubicBezTo>
                              <a:cubicBezTo>
                                <a:pt x="21394" y="4428"/>
                                <a:pt x="21372" y="4442"/>
                                <a:pt x="21356" y="4456"/>
                              </a:cubicBezTo>
                              <a:close/>
                              <a:moveTo>
                                <a:pt x="21112" y="5697"/>
                              </a:moveTo>
                              <a:cubicBezTo>
                                <a:pt x="21090" y="5701"/>
                                <a:pt x="21063" y="5701"/>
                                <a:pt x="21042" y="5701"/>
                              </a:cubicBezTo>
                              <a:cubicBezTo>
                                <a:pt x="20966" y="5701"/>
                                <a:pt x="20895" y="5690"/>
                                <a:pt x="20841" y="5669"/>
                              </a:cubicBezTo>
                              <a:lnTo>
                                <a:pt x="20841" y="5669"/>
                              </a:lnTo>
                              <a:cubicBezTo>
                                <a:pt x="20776" y="5627"/>
                                <a:pt x="20787" y="5567"/>
                                <a:pt x="20787" y="5567"/>
                              </a:cubicBezTo>
                              <a:cubicBezTo>
                                <a:pt x="20787" y="5567"/>
                                <a:pt x="20787" y="5567"/>
                                <a:pt x="20771" y="5612"/>
                              </a:cubicBezTo>
                              <a:cubicBezTo>
                                <a:pt x="20765" y="5623"/>
                                <a:pt x="20765" y="5641"/>
                                <a:pt x="20771" y="5658"/>
                              </a:cubicBezTo>
                              <a:cubicBezTo>
                                <a:pt x="20771" y="5662"/>
                                <a:pt x="20771" y="5669"/>
                                <a:pt x="20771" y="5672"/>
                              </a:cubicBezTo>
                              <a:cubicBezTo>
                                <a:pt x="20771" y="5697"/>
                                <a:pt x="20776" y="5732"/>
                                <a:pt x="20803" y="5768"/>
                              </a:cubicBezTo>
                              <a:cubicBezTo>
                                <a:pt x="20825" y="5803"/>
                                <a:pt x="20868" y="5838"/>
                                <a:pt x="20906" y="5863"/>
                              </a:cubicBezTo>
                              <a:cubicBezTo>
                                <a:pt x="20944" y="5887"/>
                                <a:pt x="20982" y="5905"/>
                                <a:pt x="20998" y="5912"/>
                              </a:cubicBezTo>
                              <a:cubicBezTo>
                                <a:pt x="21020" y="5919"/>
                                <a:pt x="21047" y="5930"/>
                                <a:pt x="21069" y="5937"/>
                              </a:cubicBezTo>
                              <a:cubicBezTo>
                                <a:pt x="21139" y="5961"/>
                                <a:pt x="21199" y="5983"/>
                                <a:pt x="21210" y="5986"/>
                              </a:cubicBezTo>
                              <a:cubicBezTo>
                                <a:pt x="21134" y="6014"/>
                                <a:pt x="21063" y="6043"/>
                                <a:pt x="20982" y="6064"/>
                              </a:cubicBezTo>
                              <a:cubicBezTo>
                                <a:pt x="20944" y="6074"/>
                                <a:pt x="20906" y="6081"/>
                                <a:pt x="20874" y="6092"/>
                              </a:cubicBezTo>
                              <a:cubicBezTo>
                                <a:pt x="20868" y="6088"/>
                                <a:pt x="20863" y="6088"/>
                                <a:pt x="20852" y="6088"/>
                              </a:cubicBezTo>
                              <a:cubicBezTo>
                                <a:pt x="20841" y="6088"/>
                                <a:pt x="20836" y="6095"/>
                                <a:pt x="20830" y="6099"/>
                              </a:cubicBezTo>
                              <a:cubicBezTo>
                                <a:pt x="20809" y="6102"/>
                                <a:pt x="20782" y="6106"/>
                                <a:pt x="20760" y="6109"/>
                              </a:cubicBezTo>
                              <a:cubicBezTo>
                                <a:pt x="20754" y="6102"/>
                                <a:pt x="20738" y="6095"/>
                                <a:pt x="20727" y="6099"/>
                              </a:cubicBezTo>
                              <a:lnTo>
                                <a:pt x="20727" y="6099"/>
                              </a:lnTo>
                              <a:cubicBezTo>
                                <a:pt x="20711" y="6102"/>
                                <a:pt x="20706" y="6109"/>
                                <a:pt x="20700" y="6117"/>
                              </a:cubicBezTo>
                              <a:cubicBezTo>
                                <a:pt x="20695" y="6117"/>
                                <a:pt x="20684" y="6117"/>
                                <a:pt x="20679" y="6117"/>
                              </a:cubicBezTo>
                              <a:cubicBezTo>
                                <a:pt x="20581" y="6120"/>
                                <a:pt x="20505" y="6113"/>
                                <a:pt x="20467" y="6109"/>
                              </a:cubicBezTo>
                              <a:lnTo>
                                <a:pt x="20467" y="6109"/>
                              </a:lnTo>
                              <a:cubicBezTo>
                                <a:pt x="20489" y="6113"/>
                                <a:pt x="20516" y="6117"/>
                                <a:pt x="20554" y="6120"/>
                              </a:cubicBezTo>
                              <a:cubicBezTo>
                                <a:pt x="20548" y="6120"/>
                                <a:pt x="20543" y="6120"/>
                                <a:pt x="20532" y="6120"/>
                              </a:cubicBezTo>
                              <a:cubicBezTo>
                                <a:pt x="20500" y="6117"/>
                                <a:pt x="20473" y="6113"/>
                                <a:pt x="20456" y="6109"/>
                              </a:cubicBezTo>
                              <a:cubicBezTo>
                                <a:pt x="20445" y="6106"/>
                                <a:pt x="20440" y="6106"/>
                                <a:pt x="20440" y="6106"/>
                              </a:cubicBezTo>
                              <a:cubicBezTo>
                                <a:pt x="20456" y="6113"/>
                                <a:pt x="20483" y="6120"/>
                                <a:pt x="20521" y="6124"/>
                              </a:cubicBezTo>
                              <a:cubicBezTo>
                                <a:pt x="20511" y="6124"/>
                                <a:pt x="20500" y="6120"/>
                                <a:pt x="20489" y="6120"/>
                              </a:cubicBezTo>
                              <a:cubicBezTo>
                                <a:pt x="20451" y="6113"/>
                                <a:pt x="20451" y="6117"/>
                                <a:pt x="20478" y="6120"/>
                              </a:cubicBezTo>
                              <a:cubicBezTo>
                                <a:pt x="20511" y="6127"/>
                                <a:pt x="20570" y="6138"/>
                                <a:pt x="20651" y="6148"/>
                              </a:cubicBezTo>
                              <a:cubicBezTo>
                                <a:pt x="20792" y="6169"/>
                                <a:pt x="21004" y="6198"/>
                                <a:pt x="21242" y="6212"/>
                              </a:cubicBezTo>
                              <a:cubicBezTo>
                                <a:pt x="21237" y="6212"/>
                                <a:pt x="21237" y="6215"/>
                                <a:pt x="21237" y="6215"/>
                              </a:cubicBezTo>
                              <a:cubicBezTo>
                                <a:pt x="21226" y="6215"/>
                                <a:pt x="21204" y="6219"/>
                                <a:pt x="21188" y="6229"/>
                              </a:cubicBezTo>
                              <a:cubicBezTo>
                                <a:pt x="21156" y="6243"/>
                                <a:pt x="21128" y="6265"/>
                                <a:pt x="21112" y="6286"/>
                              </a:cubicBezTo>
                              <a:cubicBezTo>
                                <a:pt x="21101" y="6296"/>
                                <a:pt x="21090" y="6314"/>
                                <a:pt x="21069" y="6332"/>
                              </a:cubicBezTo>
                              <a:cubicBezTo>
                                <a:pt x="21053" y="6353"/>
                                <a:pt x="21031" y="6377"/>
                                <a:pt x="21031" y="6409"/>
                              </a:cubicBezTo>
                              <a:cubicBezTo>
                                <a:pt x="21025" y="6437"/>
                                <a:pt x="21036" y="6469"/>
                                <a:pt x="21042" y="6494"/>
                              </a:cubicBezTo>
                              <a:cubicBezTo>
                                <a:pt x="21047" y="6518"/>
                                <a:pt x="21058" y="6543"/>
                                <a:pt x="21063" y="6561"/>
                              </a:cubicBezTo>
                              <a:cubicBezTo>
                                <a:pt x="21063" y="6564"/>
                                <a:pt x="21063" y="6564"/>
                                <a:pt x="21069" y="6561"/>
                              </a:cubicBezTo>
                              <a:cubicBezTo>
                                <a:pt x="21096" y="6645"/>
                                <a:pt x="21193" y="6684"/>
                                <a:pt x="21177" y="6635"/>
                              </a:cubicBezTo>
                              <a:cubicBezTo>
                                <a:pt x="21161" y="6582"/>
                                <a:pt x="21177" y="6543"/>
                                <a:pt x="21177" y="6543"/>
                              </a:cubicBezTo>
                              <a:cubicBezTo>
                                <a:pt x="21177" y="6525"/>
                                <a:pt x="21183" y="6508"/>
                                <a:pt x="21193" y="6490"/>
                              </a:cubicBezTo>
                              <a:cubicBezTo>
                                <a:pt x="21199" y="6483"/>
                                <a:pt x="21204" y="6476"/>
                                <a:pt x="21210" y="6469"/>
                              </a:cubicBezTo>
                              <a:cubicBezTo>
                                <a:pt x="21231" y="6444"/>
                                <a:pt x="21269" y="6409"/>
                                <a:pt x="21324" y="6384"/>
                              </a:cubicBezTo>
                              <a:cubicBezTo>
                                <a:pt x="21367" y="6363"/>
                                <a:pt x="21427" y="6349"/>
                                <a:pt x="21486" y="6339"/>
                              </a:cubicBezTo>
                              <a:lnTo>
                                <a:pt x="21486" y="5616"/>
                              </a:lnTo>
                              <a:cubicBezTo>
                                <a:pt x="21454" y="5627"/>
                                <a:pt x="21421" y="5634"/>
                                <a:pt x="21389" y="5644"/>
                              </a:cubicBezTo>
                              <a:cubicBezTo>
                                <a:pt x="21275" y="5669"/>
                                <a:pt x="21183" y="5686"/>
                                <a:pt x="21112" y="5697"/>
                              </a:cubicBezTo>
                              <a:close/>
                              <a:moveTo>
                                <a:pt x="21416" y="19654"/>
                              </a:moveTo>
                              <a:cubicBezTo>
                                <a:pt x="21405" y="19668"/>
                                <a:pt x="21394" y="19682"/>
                                <a:pt x="21389" y="19693"/>
                              </a:cubicBezTo>
                              <a:cubicBezTo>
                                <a:pt x="21378" y="19710"/>
                                <a:pt x="21378" y="19728"/>
                                <a:pt x="21378" y="19735"/>
                              </a:cubicBezTo>
                              <a:cubicBezTo>
                                <a:pt x="21367" y="19732"/>
                                <a:pt x="21372" y="19732"/>
                                <a:pt x="21378" y="19735"/>
                              </a:cubicBezTo>
                              <a:lnTo>
                                <a:pt x="21378" y="19739"/>
                              </a:lnTo>
                              <a:lnTo>
                                <a:pt x="21378" y="19739"/>
                              </a:lnTo>
                              <a:lnTo>
                                <a:pt x="21378" y="19739"/>
                              </a:lnTo>
                              <a:cubicBezTo>
                                <a:pt x="21383" y="19742"/>
                                <a:pt x="21389" y="19746"/>
                                <a:pt x="21394" y="19749"/>
                              </a:cubicBezTo>
                              <a:cubicBezTo>
                                <a:pt x="21416" y="19774"/>
                                <a:pt x="21437" y="19806"/>
                                <a:pt x="21464" y="19837"/>
                              </a:cubicBezTo>
                              <a:lnTo>
                                <a:pt x="21464" y="19615"/>
                              </a:lnTo>
                              <a:cubicBezTo>
                                <a:pt x="21459" y="19615"/>
                                <a:pt x="21459" y="19619"/>
                                <a:pt x="21454" y="19619"/>
                              </a:cubicBezTo>
                              <a:cubicBezTo>
                                <a:pt x="21443" y="19633"/>
                                <a:pt x="21427" y="19643"/>
                                <a:pt x="21416" y="19654"/>
                              </a:cubicBezTo>
                              <a:close/>
                              <a:moveTo>
                                <a:pt x="21215" y="21145"/>
                              </a:moveTo>
                              <a:cubicBezTo>
                                <a:pt x="21183" y="21145"/>
                                <a:pt x="21166" y="21149"/>
                                <a:pt x="21166" y="21149"/>
                              </a:cubicBezTo>
                              <a:lnTo>
                                <a:pt x="21166" y="21145"/>
                              </a:lnTo>
                              <a:cubicBezTo>
                                <a:pt x="21183" y="21138"/>
                                <a:pt x="21193" y="21128"/>
                                <a:pt x="21204" y="21117"/>
                              </a:cubicBezTo>
                              <a:cubicBezTo>
                                <a:pt x="21215" y="21106"/>
                                <a:pt x="21237" y="21078"/>
                                <a:pt x="21253" y="21050"/>
                              </a:cubicBezTo>
                              <a:cubicBezTo>
                                <a:pt x="21275" y="21018"/>
                                <a:pt x="21269" y="20987"/>
                                <a:pt x="21291" y="20972"/>
                              </a:cubicBezTo>
                              <a:cubicBezTo>
                                <a:pt x="21296" y="20969"/>
                                <a:pt x="21291" y="20969"/>
                                <a:pt x="21291" y="20972"/>
                              </a:cubicBezTo>
                              <a:lnTo>
                                <a:pt x="21286" y="20972"/>
                              </a:lnTo>
                              <a:cubicBezTo>
                                <a:pt x="21324" y="20895"/>
                                <a:pt x="21345" y="20817"/>
                                <a:pt x="21291" y="20782"/>
                              </a:cubicBezTo>
                              <a:cubicBezTo>
                                <a:pt x="21291" y="20779"/>
                                <a:pt x="21291" y="20779"/>
                                <a:pt x="21291" y="20779"/>
                              </a:cubicBezTo>
                              <a:cubicBezTo>
                                <a:pt x="21286" y="20775"/>
                                <a:pt x="21259" y="20793"/>
                                <a:pt x="21248" y="20814"/>
                              </a:cubicBezTo>
                              <a:cubicBezTo>
                                <a:pt x="21231" y="20835"/>
                                <a:pt x="21259" y="20863"/>
                                <a:pt x="21199" y="20888"/>
                              </a:cubicBezTo>
                              <a:lnTo>
                                <a:pt x="21199" y="20888"/>
                              </a:lnTo>
                              <a:cubicBezTo>
                                <a:pt x="21199" y="20898"/>
                                <a:pt x="21193" y="20916"/>
                                <a:pt x="21177" y="20937"/>
                              </a:cubicBezTo>
                              <a:cubicBezTo>
                                <a:pt x="21161" y="20958"/>
                                <a:pt x="21145" y="20983"/>
                                <a:pt x="21118" y="21008"/>
                              </a:cubicBezTo>
                              <a:cubicBezTo>
                                <a:pt x="21090" y="21032"/>
                                <a:pt x="21069" y="21057"/>
                                <a:pt x="21036" y="21075"/>
                              </a:cubicBezTo>
                              <a:cubicBezTo>
                                <a:pt x="21020" y="21085"/>
                                <a:pt x="21004" y="21092"/>
                                <a:pt x="20993" y="21099"/>
                              </a:cubicBezTo>
                              <a:cubicBezTo>
                                <a:pt x="20982" y="21103"/>
                                <a:pt x="20977" y="21106"/>
                                <a:pt x="20966" y="21106"/>
                              </a:cubicBezTo>
                              <a:cubicBezTo>
                                <a:pt x="20960" y="21106"/>
                                <a:pt x="20955" y="21110"/>
                                <a:pt x="20944" y="21110"/>
                              </a:cubicBezTo>
                              <a:cubicBezTo>
                                <a:pt x="20939" y="21110"/>
                                <a:pt x="20939" y="21110"/>
                                <a:pt x="20944" y="21110"/>
                              </a:cubicBezTo>
                              <a:lnTo>
                                <a:pt x="20944" y="21110"/>
                              </a:lnTo>
                              <a:lnTo>
                                <a:pt x="20944" y="21110"/>
                              </a:lnTo>
                              <a:cubicBezTo>
                                <a:pt x="20939" y="21110"/>
                                <a:pt x="20933" y="21110"/>
                                <a:pt x="20928" y="21114"/>
                              </a:cubicBezTo>
                              <a:cubicBezTo>
                                <a:pt x="20857" y="21121"/>
                                <a:pt x="20630" y="21198"/>
                                <a:pt x="20364" y="21336"/>
                              </a:cubicBezTo>
                              <a:cubicBezTo>
                                <a:pt x="20359" y="21276"/>
                                <a:pt x="20353" y="21230"/>
                                <a:pt x="20353" y="21230"/>
                              </a:cubicBezTo>
                              <a:cubicBezTo>
                                <a:pt x="20370" y="21159"/>
                                <a:pt x="20375" y="21092"/>
                                <a:pt x="20375" y="21036"/>
                              </a:cubicBezTo>
                              <a:cubicBezTo>
                                <a:pt x="20375" y="21029"/>
                                <a:pt x="20375" y="21018"/>
                                <a:pt x="20375" y="21011"/>
                              </a:cubicBezTo>
                              <a:cubicBezTo>
                                <a:pt x="20375" y="20983"/>
                                <a:pt x="20375" y="20955"/>
                                <a:pt x="20370" y="20923"/>
                              </a:cubicBezTo>
                              <a:cubicBezTo>
                                <a:pt x="20364" y="20909"/>
                                <a:pt x="20364" y="20891"/>
                                <a:pt x="20353" y="20877"/>
                              </a:cubicBezTo>
                              <a:cubicBezTo>
                                <a:pt x="20353" y="20867"/>
                                <a:pt x="20348" y="20846"/>
                                <a:pt x="20348" y="20839"/>
                              </a:cubicBezTo>
                              <a:cubicBezTo>
                                <a:pt x="20348" y="20839"/>
                                <a:pt x="20348" y="20839"/>
                                <a:pt x="20348" y="20839"/>
                              </a:cubicBezTo>
                              <a:cubicBezTo>
                                <a:pt x="20348" y="20846"/>
                                <a:pt x="20348" y="20849"/>
                                <a:pt x="20348" y="20856"/>
                              </a:cubicBezTo>
                              <a:cubicBezTo>
                                <a:pt x="20348" y="20863"/>
                                <a:pt x="20348" y="20863"/>
                                <a:pt x="20348" y="20856"/>
                              </a:cubicBezTo>
                              <a:cubicBezTo>
                                <a:pt x="20348" y="20849"/>
                                <a:pt x="20348" y="20839"/>
                                <a:pt x="20353" y="20824"/>
                              </a:cubicBezTo>
                              <a:cubicBezTo>
                                <a:pt x="20359" y="20793"/>
                                <a:pt x="20391" y="20747"/>
                                <a:pt x="20435" y="20705"/>
                              </a:cubicBezTo>
                              <a:cubicBezTo>
                                <a:pt x="20445" y="20690"/>
                                <a:pt x="20462" y="20676"/>
                                <a:pt x="20478" y="20659"/>
                              </a:cubicBezTo>
                              <a:cubicBezTo>
                                <a:pt x="20483" y="20652"/>
                                <a:pt x="20494" y="20641"/>
                                <a:pt x="20500" y="20634"/>
                              </a:cubicBezTo>
                              <a:cubicBezTo>
                                <a:pt x="20521" y="20609"/>
                                <a:pt x="20543" y="20588"/>
                                <a:pt x="20565" y="20571"/>
                              </a:cubicBezTo>
                              <a:cubicBezTo>
                                <a:pt x="20608" y="20532"/>
                                <a:pt x="20646" y="20500"/>
                                <a:pt x="20662" y="20490"/>
                              </a:cubicBezTo>
                              <a:cubicBezTo>
                                <a:pt x="20695" y="20465"/>
                                <a:pt x="20744" y="20437"/>
                                <a:pt x="20782" y="20415"/>
                              </a:cubicBezTo>
                              <a:cubicBezTo>
                                <a:pt x="20825" y="20398"/>
                                <a:pt x="20857" y="20387"/>
                                <a:pt x="20857" y="20384"/>
                              </a:cubicBezTo>
                              <a:cubicBezTo>
                                <a:pt x="20857" y="20380"/>
                                <a:pt x="20841" y="20384"/>
                                <a:pt x="20819" y="20387"/>
                              </a:cubicBezTo>
                              <a:cubicBezTo>
                                <a:pt x="20819" y="20387"/>
                                <a:pt x="20819" y="20387"/>
                                <a:pt x="20819" y="20384"/>
                              </a:cubicBezTo>
                              <a:cubicBezTo>
                                <a:pt x="20819" y="20384"/>
                                <a:pt x="20819" y="20384"/>
                                <a:pt x="20819" y="20384"/>
                              </a:cubicBezTo>
                              <a:cubicBezTo>
                                <a:pt x="20819" y="20384"/>
                                <a:pt x="20641" y="20179"/>
                                <a:pt x="20272" y="20366"/>
                              </a:cubicBezTo>
                              <a:lnTo>
                                <a:pt x="20267" y="20370"/>
                              </a:lnTo>
                              <a:cubicBezTo>
                                <a:pt x="20245" y="20377"/>
                                <a:pt x="20229" y="20387"/>
                                <a:pt x="20207" y="20394"/>
                              </a:cubicBezTo>
                              <a:cubicBezTo>
                                <a:pt x="20191" y="20405"/>
                                <a:pt x="20169" y="20412"/>
                                <a:pt x="20153" y="20423"/>
                              </a:cubicBezTo>
                              <a:cubicBezTo>
                                <a:pt x="20137" y="20433"/>
                                <a:pt x="20120" y="20444"/>
                                <a:pt x="20115" y="20458"/>
                              </a:cubicBezTo>
                              <a:cubicBezTo>
                                <a:pt x="20109" y="20461"/>
                                <a:pt x="20109" y="20465"/>
                                <a:pt x="20109" y="20468"/>
                              </a:cubicBezTo>
                              <a:cubicBezTo>
                                <a:pt x="20104" y="20472"/>
                                <a:pt x="20099" y="20475"/>
                                <a:pt x="20093" y="20479"/>
                              </a:cubicBezTo>
                              <a:cubicBezTo>
                                <a:pt x="20034" y="20419"/>
                                <a:pt x="19855" y="20324"/>
                                <a:pt x="19757" y="20253"/>
                              </a:cubicBezTo>
                              <a:cubicBezTo>
                                <a:pt x="19757" y="20257"/>
                                <a:pt x="19757" y="20257"/>
                                <a:pt x="19757" y="20257"/>
                              </a:cubicBezTo>
                              <a:cubicBezTo>
                                <a:pt x="19757" y="20257"/>
                                <a:pt x="19757" y="20257"/>
                                <a:pt x="19757" y="20257"/>
                              </a:cubicBezTo>
                              <a:cubicBezTo>
                                <a:pt x="19757" y="20257"/>
                                <a:pt x="19757" y="20253"/>
                                <a:pt x="19757" y="20253"/>
                              </a:cubicBezTo>
                              <a:cubicBezTo>
                                <a:pt x="19757" y="20250"/>
                                <a:pt x="19752" y="20243"/>
                                <a:pt x="19746" y="20232"/>
                              </a:cubicBezTo>
                              <a:cubicBezTo>
                                <a:pt x="19741" y="20218"/>
                                <a:pt x="19730" y="20204"/>
                                <a:pt x="19725" y="20190"/>
                              </a:cubicBezTo>
                              <a:cubicBezTo>
                                <a:pt x="19719" y="20176"/>
                                <a:pt x="19708" y="20144"/>
                                <a:pt x="19714" y="20109"/>
                              </a:cubicBezTo>
                              <a:cubicBezTo>
                                <a:pt x="19714" y="20102"/>
                                <a:pt x="19714" y="20095"/>
                                <a:pt x="19719" y="20088"/>
                              </a:cubicBezTo>
                              <a:cubicBezTo>
                                <a:pt x="19719" y="20077"/>
                                <a:pt x="19725" y="20066"/>
                                <a:pt x="19730" y="20056"/>
                              </a:cubicBezTo>
                              <a:cubicBezTo>
                                <a:pt x="19735" y="20042"/>
                                <a:pt x="19746" y="20028"/>
                                <a:pt x="19757" y="20021"/>
                              </a:cubicBezTo>
                              <a:cubicBezTo>
                                <a:pt x="19757" y="20021"/>
                                <a:pt x="19763" y="20021"/>
                                <a:pt x="19763" y="20021"/>
                              </a:cubicBezTo>
                              <a:cubicBezTo>
                                <a:pt x="19773" y="20017"/>
                                <a:pt x="19779" y="20017"/>
                                <a:pt x="19779" y="20014"/>
                              </a:cubicBezTo>
                              <a:cubicBezTo>
                                <a:pt x="19779" y="20010"/>
                                <a:pt x="19752" y="20007"/>
                                <a:pt x="19719" y="20010"/>
                              </a:cubicBezTo>
                              <a:cubicBezTo>
                                <a:pt x="19687" y="20014"/>
                                <a:pt x="19638" y="20017"/>
                                <a:pt x="19605" y="20028"/>
                              </a:cubicBezTo>
                              <a:cubicBezTo>
                                <a:pt x="19589" y="20031"/>
                                <a:pt x="19562" y="20042"/>
                                <a:pt x="19529" y="20056"/>
                              </a:cubicBezTo>
                              <a:cubicBezTo>
                                <a:pt x="19513" y="20063"/>
                                <a:pt x="19497" y="20074"/>
                                <a:pt x="19481" y="20084"/>
                              </a:cubicBezTo>
                              <a:cubicBezTo>
                                <a:pt x="19470" y="20095"/>
                                <a:pt x="19454" y="20105"/>
                                <a:pt x="19448" y="20116"/>
                              </a:cubicBezTo>
                              <a:cubicBezTo>
                                <a:pt x="19448" y="20119"/>
                                <a:pt x="19443" y="20119"/>
                                <a:pt x="19443" y="20123"/>
                              </a:cubicBezTo>
                              <a:cubicBezTo>
                                <a:pt x="19426" y="20148"/>
                                <a:pt x="19416" y="20176"/>
                                <a:pt x="19416" y="20200"/>
                              </a:cubicBezTo>
                              <a:cubicBezTo>
                                <a:pt x="19416" y="20229"/>
                                <a:pt x="19421" y="20253"/>
                                <a:pt x="19426" y="20271"/>
                              </a:cubicBezTo>
                              <a:lnTo>
                                <a:pt x="19426" y="20271"/>
                              </a:lnTo>
                              <a:cubicBezTo>
                                <a:pt x="19421" y="20267"/>
                                <a:pt x="19416" y="20267"/>
                                <a:pt x="19416" y="20264"/>
                              </a:cubicBezTo>
                              <a:cubicBezTo>
                                <a:pt x="19383" y="20246"/>
                                <a:pt x="19345" y="20232"/>
                                <a:pt x="19313" y="20222"/>
                              </a:cubicBezTo>
                              <a:cubicBezTo>
                                <a:pt x="19264" y="20204"/>
                                <a:pt x="19215" y="20186"/>
                                <a:pt x="19172" y="20169"/>
                              </a:cubicBezTo>
                              <a:cubicBezTo>
                                <a:pt x="19155" y="20162"/>
                                <a:pt x="19139" y="20155"/>
                                <a:pt x="19123" y="20148"/>
                              </a:cubicBezTo>
                              <a:cubicBezTo>
                                <a:pt x="19074" y="20126"/>
                                <a:pt x="19025" y="20109"/>
                                <a:pt x="18998" y="20084"/>
                              </a:cubicBezTo>
                              <a:cubicBezTo>
                                <a:pt x="18998" y="20081"/>
                                <a:pt x="18998" y="20081"/>
                                <a:pt x="18998" y="20077"/>
                              </a:cubicBezTo>
                              <a:cubicBezTo>
                                <a:pt x="18993" y="20059"/>
                                <a:pt x="18993" y="20049"/>
                                <a:pt x="18987" y="20049"/>
                              </a:cubicBezTo>
                              <a:lnTo>
                                <a:pt x="18987" y="20049"/>
                              </a:lnTo>
                              <a:cubicBezTo>
                                <a:pt x="18982" y="20049"/>
                                <a:pt x="18977" y="20063"/>
                                <a:pt x="18977" y="20081"/>
                              </a:cubicBezTo>
                              <a:cubicBezTo>
                                <a:pt x="18977" y="20098"/>
                                <a:pt x="18982" y="20119"/>
                                <a:pt x="18987" y="20137"/>
                              </a:cubicBezTo>
                              <a:cubicBezTo>
                                <a:pt x="18987" y="20144"/>
                                <a:pt x="18993" y="20155"/>
                                <a:pt x="18993" y="20169"/>
                              </a:cubicBezTo>
                              <a:cubicBezTo>
                                <a:pt x="18993" y="20172"/>
                                <a:pt x="18993" y="20176"/>
                                <a:pt x="18993" y="20179"/>
                              </a:cubicBezTo>
                              <a:cubicBezTo>
                                <a:pt x="18998" y="20197"/>
                                <a:pt x="18998" y="20218"/>
                                <a:pt x="18998" y="20239"/>
                              </a:cubicBezTo>
                              <a:cubicBezTo>
                                <a:pt x="18998" y="20246"/>
                                <a:pt x="18998" y="20250"/>
                                <a:pt x="18998" y="20257"/>
                              </a:cubicBezTo>
                              <a:cubicBezTo>
                                <a:pt x="18998" y="20278"/>
                                <a:pt x="18998" y="20303"/>
                                <a:pt x="19004" y="20324"/>
                              </a:cubicBezTo>
                              <a:cubicBezTo>
                                <a:pt x="19004" y="20334"/>
                                <a:pt x="19009" y="20345"/>
                                <a:pt x="19014" y="20356"/>
                              </a:cubicBezTo>
                              <a:cubicBezTo>
                                <a:pt x="19009" y="20352"/>
                                <a:pt x="19004" y="20349"/>
                                <a:pt x="18998" y="20345"/>
                              </a:cubicBezTo>
                              <a:cubicBezTo>
                                <a:pt x="18993" y="20341"/>
                                <a:pt x="18987" y="20338"/>
                                <a:pt x="18982" y="20334"/>
                              </a:cubicBezTo>
                              <a:cubicBezTo>
                                <a:pt x="18960" y="20324"/>
                                <a:pt x="18939" y="20317"/>
                                <a:pt x="18912" y="20313"/>
                              </a:cubicBezTo>
                              <a:cubicBezTo>
                                <a:pt x="18895" y="20310"/>
                                <a:pt x="18868" y="20306"/>
                                <a:pt x="18836" y="20313"/>
                              </a:cubicBezTo>
                              <a:cubicBezTo>
                                <a:pt x="18819" y="20317"/>
                                <a:pt x="18803" y="20320"/>
                                <a:pt x="18787" y="20324"/>
                              </a:cubicBezTo>
                              <a:cubicBezTo>
                                <a:pt x="18771" y="20331"/>
                                <a:pt x="18754" y="20338"/>
                                <a:pt x="18743" y="20349"/>
                              </a:cubicBezTo>
                              <a:cubicBezTo>
                                <a:pt x="18700" y="20384"/>
                                <a:pt x="18695" y="20433"/>
                                <a:pt x="18711" y="20465"/>
                              </a:cubicBezTo>
                              <a:cubicBezTo>
                                <a:pt x="18706" y="20486"/>
                                <a:pt x="18706" y="20500"/>
                                <a:pt x="18706" y="20500"/>
                              </a:cubicBezTo>
                              <a:cubicBezTo>
                                <a:pt x="18706" y="20500"/>
                                <a:pt x="18733" y="20486"/>
                                <a:pt x="18771" y="20472"/>
                              </a:cubicBezTo>
                              <a:cubicBezTo>
                                <a:pt x="18771" y="20472"/>
                                <a:pt x="18776" y="20472"/>
                                <a:pt x="18776" y="20475"/>
                              </a:cubicBezTo>
                              <a:lnTo>
                                <a:pt x="18781" y="20475"/>
                              </a:lnTo>
                              <a:cubicBezTo>
                                <a:pt x="18787" y="20475"/>
                                <a:pt x="18792" y="20475"/>
                                <a:pt x="18792" y="20472"/>
                              </a:cubicBezTo>
                              <a:cubicBezTo>
                                <a:pt x="18792" y="20472"/>
                                <a:pt x="18792" y="20472"/>
                                <a:pt x="18792" y="20472"/>
                              </a:cubicBezTo>
                              <a:cubicBezTo>
                                <a:pt x="18846" y="20468"/>
                                <a:pt x="18906" y="20493"/>
                                <a:pt x="18933" y="20599"/>
                              </a:cubicBezTo>
                              <a:cubicBezTo>
                                <a:pt x="18960" y="20705"/>
                                <a:pt x="19014" y="20828"/>
                                <a:pt x="19085" y="20927"/>
                              </a:cubicBezTo>
                              <a:cubicBezTo>
                                <a:pt x="19074" y="20927"/>
                                <a:pt x="19058" y="20927"/>
                                <a:pt x="19047" y="20927"/>
                              </a:cubicBezTo>
                              <a:cubicBezTo>
                                <a:pt x="19042" y="20927"/>
                                <a:pt x="19036" y="20927"/>
                                <a:pt x="19031" y="20927"/>
                              </a:cubicBezTo>
                              <a:cubicBezTo>
                                <a:pt x="19031" y="20927"/>
                                <a:pt x="19031" y="20927"/>
                                <a:pt x="19031" y="20927"/>
                              </a:cubicBezTo>
                              <a:cubicBezTo>
                                <a:pt x="19014" y="20927"/>
                                <a:pt x="18998" y="20927"/>
                                <a:pt x="18982" y="20927"/>
                              </a:cubicBezTo>
                              <a:cubicBezTo>
                                <a:pt x="18982" y="20927"/>
                                <a:pt x="18982" y="20927"/>
                                <a:pt x="18982" y="20927"/>
                              </a:cubicBezTo>
                              <a:cubicBezTo>
                                <a:pt x="18912" y="20916"/>
                                <a:pt x="18814" y="20920"/>
                                <a:pt x="18743" y="20930"/>
                              </a:cubicBezTo>
                              <a:cubicBezTo>
                                <a:pt x="18706" y="20934"/>
                                <a:pt x="18646" y="20944"/>
                                <a:pt x="18575" y="20965"/>
                              </a:cubicBezTo>
                              <a:cubicBezTo>
                                <a:pt x="18505" y="20987"/>
                                <a:pt x="18435" y="21025"/>
                                <a:pt x="18380" y="21075"/>
                              </a:cubicBezTo>
                              <a:cubicBezTo>
                                <a:pt x="18326" y="21124"/>
                                <a:pt x="18283" y="21180"/>
                                <a:pt x="18261" y="21233"/>
                              </a:cubicBezTo>
                              <a:cubicBezTo>
                                <a:pt x="18245" y="21269"/>
                                <a:pt x="18239" y="21300"/>
                                <a:pt x="18234" y="21329"/>
                              </a:cubicBezTo>
                              <a:cubicBezTo>
                                <a:pt x="18234" y="21332"/>
                                <a:pt x="18234" y="21332"/>
                                <a:pt x="18234" y="21332"/>
                              </a:cubicBezTo>
                              <a:cubicBezTo>
                                <a:pt x="18234" y="21346"/>
                                <a:pt x="18234" y="21364"/>
                                <a:pt x="18234" y="21374"/>
                              </a:cubicBezTo>
                              <a:cubicBezTo>
                                <a:pt x="18234" y="21385"/>
                                <a:pt x="18234" y="21385"/>
                                <a:pt x="18234" y="21378"/>
                              </a:cubicBezTo>
                              <a:cubicBezTo>
                                <a:pt x="18234" y="21371"/>
                                <a:pt x="18234" y="21353"/>
                                <a:pt x="18239" y="21332"/>
                              </a:cubicBezTo>
                              <a:lnTo>
                                <a:pt x="18239" y="21332"/>
                              </a:lnTo>
                              <a:lnTo>
                                <a:pt x="18239" y="21332"/>
                              </a:lnTo>
                              <a:lnTo>
                                <a:pt x="18239" y="21332"/>
                              </a:lnTo>
                              <a:cubicBezTo>
                                <a:pt x="18239" y="21353"/>
                                <a:pt x="18239" y="21367"/>
                                <a:pt x="18239" y="21378"/>
                              </a:cubicBezTo>
                              <a:cubicBezTo>
                                <a:pt x="18239" y="21381"/>
                                <a:pt x="18234" y="21385"/>
                                <a:pt x="18234" y="21388"/>
                              </a:cubicBezTo>
                              <a:cubicBezTo>
                                <a:pt x="18229" y="21399"/>
                                <a:pt x="18234" y="21399"/>
                                <a:pt x="18234" y="21392"/>
                              </a:cubicBezTo>
                              <a:cubicBezTo>
                                <a:pt x="18234" y="21388"/>
                                <a:pt x="18234" y="21388"/>
                                <a:pt x="18239" y="21385"/>
                              </a:cubicBezTo>
                              <a:cubicBezTo>
                                <a:pt x="18239" y="21392"/>
                                <a:pt x="18239" y="21392"/>
                                <a:pt x="18239" y="21392"/>
                              </a:cubicBezTo>
                              <a:cubicBezTo>
                                <a:pt x="18304" y="21329"/>
                                <a:pt x="18413" y="21293"/>
                                <a:pt x="18538" y="21269"/>
                              </a:cubicBezTo>
                              <a:cubicBezTo>
                                <a:pt x="18543" y="21269"/>
                                <a:pt x="18554" y="21265"/>
                                <a:pt x="18559" y="21265"/>
                              </a:cubicBezTo>
                              <a:cubicBezTo>
                                <a:pt x="18684" y="21251"/>
                                <a:pt x="18819" y="21247"/>
                                <a:pt x="18933" y="21255"/>
                              </a:cubicBezTo>
                              <a:cubicBezTo>
                                <a:pt x="18987" y="21258"/>
                                <a:pt x="19042" y="21262"/>
                                <a:pt x="19085" y="21265"/>
                              </a:cubicBezTo>
                              <a:cubicBezTo>
                                <a:pt x="19128" y="21269"/>
                                <a:pt x="19161" y="21272"/>
                                <a:pt x="19183" y="21272"/>
                              </a:cubicBezTo>
                              <a:cubicBezTo>
                                <a:pt x="19204" y="21272"/>
                                <a:pt x="19226" y="21276"/>
                                <a:pt x="19248" y="21279"/>
                              </a:cubicBezTo>
                              <a:cubicBezTo>
                                <a:pt x="19269" y="21279"/>
                                <a:pt x="19291" y="21283"/>
                                <a:pt x="19313" y="21286"/>
                              </a:cubicBezTo>
                              <a:cubicBezTo>
                                <a:pt x="19356" y="21293"/>
                                <a:pt x="19399" y="21304"/>
                                <a:pt x="19443" y="21307"/>
                              </a:cubicBezTo>
                              <a:cubicBezTo>
                                <a:pt x="19481" y="21311"/>
                                <a:pt x="19519" y="21314"/>
                                <a:pt x="19546" y="21311"/>
                              </a:cubicBezTo>
                              <a:cubicBezTo>
                                <a:pt x="19573" y="21307"/>
                                <a:pt x="19584" y="21304"/>
                                <a:pt x="19584" y="21300"/>
                              </a:cubicBezTo>
                              <a:cubicBezTo>
                                <a:pt x="19584" y="21297"/>
                                <a:pt x="19567" y="21300"/>
                                <a:pt x="19546" y="21300"/>
                              </a:cubicBezTo>
                              <a:cubicBezTo>
                                <a:pt x="19524" y="21300"/>
                                <a:pt x="19486" y="21297"/>
                                <a:pt x="19448" y="21290"/>
                              </a:cubicBezTo>
                              <a:cubicBezTo>
                                <a:pt x="19416" y="21283"/>
                                <a:pt x="19378" y="21276"/>
                                <a:pt x="19340" y="21269"/>
                              </a:cubicBezTo>
                              <a:cubicBezTo>
                                <a:pt x="19410" y="21276"/>
                                <a:pt x="19491" y="21279"/>
                                <a:pt x="19557" y="21283"/>
                              </a:cubicBezTo>
                              <a:cubicBezTo>
                                <a:pt x="19638" y="21318"/>
                                <a:pt x="19725" y="21350"/>
                                <a:pt x="19730" y="21343"/>
                              </a:cubicBezTo>
                              <a:cubicBezTo>
                                <a:pt x="19735" y="21339"/>
                                <a:pt x="19714" y="21329"/>
                                <a:pt x="19681" y="21311"/>
                              </a:cubicBezTo>
                              <a:cubicBezTo>
                                <a:pt x="19887" y="21367"/>
                                <a:pt x="20099" y="21403"/>
                                <a:pt x="20099" y="21403"/>
                              </a:cubicBezTo>
                              <a:cubicBezTo>
                                <a:pt x="20115" y="21420"/>
                                <a:pt x="20137" y="21441"/>
                                <a:pt x="20153" y="21459"/>
                              </a:cubicBezTo>
                              <a:cubicBezTo>
                                <a:pt x="20137" y="21470"/>
                                <a:pt x="20120" y="21480"/>
                                <a:pt x="20104" y="21491"/>
                              </a:cubicBezTo>
                              <a:cubicBezTo>
                                <a:pt x="20077" y="21501"/>
                                <a:pt x="20044" y="21519"/>
                                <a:pt x="20023" y="21533"/>
                              </a:cubicBezTo>
                              <a:cubicBezTo>
                                <a:pt x="20006" y="21544"/>
                                <a:pt x="19974" y="21565"/>
                                <a:pt x="19936" y="21589"/>
                              </a:cubicBezTo>
                              <a:lnTo>
                                <a:pt x="20169" y="21589"/>
                              </a:lnTo>
                              <a:cubicBezTo>
                                <a:pt x="20169" y="21586"/>
                                <a:pt x="20174" y="21586"/>
                                <a:pt x="20169" y="21582"/>
                              </a:cubicBezTo>
                              <a:lnTo>
                                <a:pt x="20169" y="21582"/>
                              </a:lnTo>
                              <a:cubicBezTo>
                                <a:pt x="20185" y="21572"/>
                                <a:pt x="20202" y="21561"/>
                                <a:pt x="20218" y="21551"/>
                              </a:cubicBezTo>
                              <a:cubicBezTo>
                                <a:pt x="20212" y="21537"/>
                                <a:pt x="20202" y="21526"/>
                                <a:pt x="20196" y="21512"/>
                              </a:cubicBezTo>
                              <a:cubicBezTo>
                                <a:pt x="20191" y="21505"/>
                                <a:pt x="20185" y="21498"/>
                                <a:pt x="20180" y="21491"/>
                              </a:cubicBezTo>
                              <a:cubicBezTo>
                                <a:pt x="20185" y="21498"/>
                                <a:pt x="20191" y="21505"/>
                                <a:pt x="20196" y="21512"/>
                              </a:cubicBezTo>
                              <a:cubicBezTo>
                                <a:pt x="20202" y="21522"/>
                                <a:pt x="20212" y="21537"/>
                                <a:pt x="20218" y="21551"/>
                              </a:cubicBezTo>
                              <a:cubicBezTo>
                                <a:pt x="20223" y="21561"/>
                                <a:pt x="20229" y="21575"/>
                                <a:pt x="20234" y="21586"/>
                              </a:cubicBezTo>
                              <a:lnTo>
                                <a:pt x="20451" y="21586"/>
                              </a:lnTo>
                              <a:cubicBezTo>
                                <a:pt x="20440" y="21568"/>
                                <a:pt x="20435" y="21554"/>
                                <a:pt x="20429" y="21547"/>
                              </a:cubicBezTo>
                              <a:cubicBezTo>
                                <a:pt x="20402" y="21515"/>
                                <a:pt x="20418" y="21526"/>
                                <a:pt x="20408" y="21473"/>
                              </a:cubicBezTo>
                              <a:cubicBezTo>
                                <a:pt x="20424" y="21463"/>
                                <a:pt x="20445" y="21455"/>
                                <a:pt x="20462" y="21445"/>
                              </a:cubicBezTo>
                              <a:cubicBezTo>
                                <a:pt x="20462" y="21445"/>
                                <a:pt x="20462" y="21445"/>
                                <a:pt x="20467" y="21445"/>
                              </a:cubicBezTo>
                              <a:cubicBezTo>
                                <a:pt x="20478" y="21441"/>
                                <a:pt x="20500" y="21434"/>
                                <a:pt x="20521" y="21420"/>
                              </a:cubicBezTo>
                              <a:cubicBezTo>
                                <a:pt x="20570" y="21396"/>
                                <a:pt x="20651" y="21360"/>
                                <a:pt x="20738" y="21332"/>
                              </a:cubicBezTo>
                              <a:cubicBezTo>
                                <a:pt x="20830" y="21300"/>
                                <a:pt x="20933" y="21272"/>
                                <a:pt x="21020" y="21258"/>
                              </a:cubicBezTo>
                              <a:cubicBezTo>
                                <a:pt x="21107" y="21244"/>
                                <a:pt x="21183" y="21240"/>
                                <a:pt x="21215" y="21240"/>
                              </a:cubicBezTo>
                              <a:cubicBezTo>
                                <a:pt x="21291" y="21240"/>
                                <a:pt x="21394" y="21244"/>
                                <a:pt x="21459" y="21247"/>
                              </a:cubicBezTo>
                              <a:lnTo>
                                <a:pt x="21459" y="21226"/>
                              </a:lnTo>
                              <a:cubicBezTo>
                                <a:pt x="21416" y="21223"/>
                                <a:pt x="21362" y="21216"/>
                                <a:pt x="21313" y="21216"/>
                              </a:cubicBezTo>
                              <a:cubicBezTo>
                                <a:pt x="21361" y="21216"/>
                                <a:pt x="21410" y="21216"/>
                                <a:pt x="21459" y="21216"/>
                              </a:cubicBezTo>
                              <a:lnTo>
                                <a:pt x="21459" y="21121"/>
                              </a:lnTo>
                              <a:cubicBezTo>
                                <a:pt x="21459" y="21121"/>
                                <a:pt x="21454" y="21121"/>
                                <a:pt x="21454" y="21121"/>
                              </a:cubicBezTo>
                              <a:cubicBezTo>
                                <a:pt x="21372" y="21124"/>
                                <a:pt x="21286" y="21135"/>
                                <a:pt x="21215" y="21145"/>
                              </a:cubicBezTo>
                              <a:close/>
                              <a:moveTo>
                                <a:pt x="21296" y="360"/>
                              </a:moveTo>
                              <a:cubicBezTo>
                                <a:pt x="21286" y="345"/>
                                <a:pt x="21275" y="331"/>
                                <a:pt x="21269" y="317"/>
                              </a:cubicBezTo>
                              <a:cubicBezTo>
                                <a:pt x="21259" y="296"/>
                                <a:pt x="21253" y="279"/>
                                <a:pt x="21253" y="264"/>
                              </a:cubicBezTo>
                              <a:cubicBezTo>
                                <a:pt x="21253" y="257"/>
                                <a:pt x="21253" y="261"/>
                                <a:pt x="21248" y="271"/>
                              </a:cubicBezTo>
                              <a:cubicBezTo>
                                <a:pt x="21242" y="264"/>
                                <a:pt x="21237" y="257"/>
                                <a:pt x="21231" y="257"/>
                              </a:cubicBezTo>
                              <a:cubicBezTo>
                                <a:pt x="21226" y="257"/>
                                <a:pt x="21221" y="257"/>
                                <a:pt x="21221" y="257"/>
                              </a:cubicBezTo>
                              <a:cubicBezTo>
                                <a:pt x="21226" y="250"/>
                                <a:pt x="21237" y="240"/>
                                <a:pt x="21253" y="243"/>
                              </a:cubicBezTo>
                              <a:cubicBezTo>
                                <a:pt x="21259" y="243"/>
                                <a:pt x="21259" y="243"/>
                                <a:pt x="21253" y="243"/>
                              </a:cubicBezTo>
                              <a:cubicBezTo>
                                <a:pt x="21248" y="243"/>
                                <a:pt x="21248" y="243"/>
                                <a:pt x="21237" y="243"/>
                              </a:cubicBezTo>
                              <a:cubicBezTo>
                                <a:pt x="21231" y="243"/>
                                <a:pt x="21226" y="247"/>
                                <a:pt x="21215" y="250"/>
                              </a:cubicBezTo>
                              <a:cubicBezTo>
                                <a:pt x="21204" y="257"/>
                                <a:pt x="21193" y="271"/>
                                <a:pt x="21183" y="286"/>
                              </a:cubicBezTo>
                              <a:cubicBezTo>
                                <a:pt x="21172" y="300"/>
                                <a:pt x="21166" y="317"/>
                                <a:pt x="21161" y="335"/>
                              </a:cubicBezTo>
                              <a:cubicBezTo>
                                <a:pt x="21150" y="370"/>
                                <a:pt x="21156" y="409"/>
                                <a:pt x="21177" y="441"/>
                              </a:cubicBezTo>
                              <a:cubicBezTo>
                                <a:pt x="21199" y="472"/>
                                <a:pt x="21231" y="490"/>
                                <a:pt x="21248" y="497"/>
                              </a:cubicBezTo>
                              <a:cubicBezTo>
                                <a:pt x="21280" y="511"/>
                                <a:pt x="21324" y="518"/>
                                <a:pt x="21356" y="518"/>
                              </a:cubicBezTo>
                              <a:lnTo>
                                <a:pt x="21356" y="518"/>
                              </a:lnTo>
                              <a:cubicBezTo>
                                <a:pt x="21389" y="518"/>
                                <a:pt x="21410" y="518"/>
                                <a:pt x="21416" y="515"/>
                              </a:cubicBezTo>
                              <a:cubicBezTo>
                                <a:pt x="21416" y="515"/>
                                <a:pt x="21416" y="515"/>
                                <a:pt x="21416" y="515"/>
                              </a:cubicBezTo>
                              <a:cubicBezTo>
                                <a:pt x="21416" y="518"/>
                                <a:pt x="21389" y="522"/>
                                <a:pt x="21356" y="518"/>
                              </a:cubicBezTo>
                              <a:cubicBezTo>
                                <a:pt x="21389" y="522"/>
                                <a:pt x="21421" y="525"/>
                                <a:pt x="21459" y="522"/>
                              </a:cubicBezTo>
                              <a:lnTo>
                                <a:pt x="21459" y="303"/>
                              </a:lnTo>
                              <a:cubicBezTo>
                                <a:pt x="21416" y="321"/>
                                <a:pt x="21361" y="338"/>
                                <a:pt x="21296" y="360"/>
                              </a:cubicBezTo>
                              <a:close/>
                              <a:moveTo>
                                <a:pt x="21394" y="21459"/>
                              </a:moveTo>
                              <a:cubicBezTo>
                                <a:pt x="21361" y="21463"/>
                                <a:pt x="21324" y="21470"/>
                                <a:pt x="21291" y="21484"/>
                              </a:cubicBezTo>
                              <a:cubicBezTo>
                                <a:pt x="21231" y="21512"/>
                                <a:pt x="21183" y="21544"/>
                                <a:pt x="21139" y="21575"/>
                              </a:cubicBezTo>
                              <a:cubicBezTo>
                                <a:pt x="21139" y="21575"/>
                                <a:pt x="21139" y="21575"/>
                                <a:pt x="21139" y="21575"/>
                              </a:cubicBezTo>
                              <a:lnTo>
                                <a:pt x="21464" y="21575"/>
                              </a:lnTo>
                              <a:lnTo>
                                <a:pt x="21464" y="21455"/>
                              </a:lnTo>
                              <a:cubicBezTo>
                                <a:pt x="21448" y="21455"/>
                                <a:pt x="21421" y="21455"/>
                                <a:pt x="21394" y="21459"/>
                              </a:cubicBezTo>
                              <a:close/>
                              <a:moveTo>
                                <a:pt x="21334" y="16813"/>
                              </a:moveTo>
                              <a:lnTo>
                                <a:pt x="21286" y="16880"/>
                              </a:lnTo>
                              <a:lnTo>
                                <a:pt x="21296" y="16880"/>
                              </a:lnTo>
                              <a:cubicBezTo>
                                <a:pt x="21302" y="16880"/>
                                <a:pt x="21307" y="16880"/>
                                <a:pt x="21318" y="16880"/>
                              </a:cubicBezTo>
                              <a:cubicBezTo>
                                <a:pt x="21334" y="16880"/>
                                <a:pt x="21351" y="16880"/>
                                <a:pt x="21356" y="16880"/>
                              </a:cubicBezTo>
                              <a:cubicBezTo>
                                <a:pt x="21372" y="16880"/>
                                <a:pt x="21383" y="16883"/>
                                <a:pt x="21394" y="16883"/>
                              </a:cubicBezTo>
                              <a:cubicBezTo>
                                <a:pt x="21416" y="16887"/>
                                <a:pt x="21437" y="16894"/>
                                <a:pt x="21459" y="16904"/>
                              </a:cubicBezTo>
                              <a:cubicBezTo>
                                <a:pt x="21464" y="16908"/>
                                <a:pt x="21470" y="16908"/>
                                <a:pt x="21470" y="16911"/>
                              </a:cubicBezTo>
                              <a:lnTo>
                                <a:pt x="21470" y="16693"/>
                              </a:lnTo>
                              <a:cubicBezTo>
                                <a:pt x="21454" y="16700"/>
                                <a:pt x="21437" y="16707"/>
                                <a:pt x="21427" y="16717"/>
                              </a:cubicBezTo>
                              <a:cubicBezTo>
                                <a:pt x="21389" y="16746"/>
                                <a:pt x="21356" y="16777"/>
                                <a:pt x="21334" y="16813"/>
                              </a:cubicBezTo>
                              <a:close/>
                              <a:moveTo>
                                <a:pt x="21437" y="17052"/>
                              </a:moveTo>
                              <a:cubicBezTo>
                                <a:pt x="21432" y="17073"/>
                                <a:pt x="21432" y="17095"/>
                                <a:pt x="21443" y="17109"/>
                              </a:cubicBezTo>
                              <a:cubicBezTo>
                                <a:pt x="21448" y="17116"/>
                                <a:pt x="21454" y="17119"/>
                                <a:pt x="21459" y="17123"/>
                              </a:cubicBezTo>
                              <a:cubicBezTo>
                                <a:pt x="21437" y="17123"/>
                                <a:pt x="21410" y="17123"/>
                                <a:pt x="21378" y="17130"/>
                              </a:cubicBezTo>
                              <a:cubicBezTo>
                                <a:pt x="21334" y="17137"/>
                                <a:pt x="21286" y="17155"/>
                                <a:pt x="21248" y="17179"/>
                              </a:cubicBezTo>
                              <a:cubicBezTo>
                                <a:pt x="21231" y="17190"/>
                                <a:pt x="21210" y="17200"/>
                                <a:pt x="21193" y="17214"/>
                              </a:cubicBezTo>
                              <a:cubicBezTo>
                                <a:pt x="21183" y="17221"/>
                                <a:pt x="21177" y="17229"/>
                                <a:pt x="21166" y="17232"/>
                              </a:cubicBezTo>
                              <a:lnTo>
                                <a:pt x="21123" y="17267"/>
                              </a:lnTo>
                              <a:lnTo>
                                <a:pt x="21166" y="17278"/>
                              </a:lnTo>
                              <a:cubicBezTo>
                                <a:pt x="21166" y="17278"/>
                                <a:pt x="21172" y="17278"/>
                                <a:pt x="21172" y="17278"/>
                              </a:cubicBezTo>
                              <a:cubicBezTo>
                                <a:pt x="21172" y="17278"/>
                                <a:pt x="21172" y="17278"/>
                                <a:pt x="21172" y="17278"/>
                              </a:cubicBezTo>
                              <a:lnTo>
                                <a:pt x="21172" y="17278"/>
                              </a:lnTo>
                              <a:cubicBezTo>
                                <a:pt x="21177" y="17281"/>
                                <a:pt x="21183" y="17281"/>
                                <a:pt x="21188" y="17285"/>
                              </a:cubicBezTo>
                              <a:cubicBezTo>
                                <a:pt x="21199" y="17288"/>
                                <a:pt x="21204" y="17296"/>
                                <a:pt x="21215" y="17299"/>
                              </a:cubicBezTo>
                              <a:cubicBezTo>
                                <a:pt x="21226" y="17310"/>
                                <a:pt x="21237" y="17317"/>
                                <a:pt x="21242" y="17324"/>
                              </a:cubicBezTo>
                              <a:lnTo>
                                <a:pt x="21248" y="17327"/>
                              </a:lnTo>
                              <a:cubicBezTo>
                                <a:pt x="21269" y="17352"/>
                                <a:pt x="21307" y="17384"/>
                                <a:pt x="21345" y="17398"/>
                              </a:cubicBezTo>
                              <a:lnTo>
                                <a:pt x="21351" y="17398"/>
                              </a:lnTo>
                              <a:cubicBezTo>
                                <a:pt x="21302" y="17408"/>
                                <a:pt x="21259" y="17429"/>
                                <a:pt x="21221" y="17451"/>
                              </a:cubicBezTo>
                              <a:cubicBezTo>
                                <a:pt x="21199" y="17465"/>
                                <a:pt x="21183" y="17479"/>
                                <a:pt x="21166" y="17493"/>
                              </a:cubicBezTo>
                              <a:lnTo>
                                <a:pt x="21161" y="17496"/>
                              </a:lnTo>
                              <a:cubicBezTo>
                                <a:pt x="21156" y="17504"/>
                                <a:pt x="21150" y="17511"/>
                                <a:pt x="21145" y="17518"/>
                              </a:cubicBezTo>
                              <a:cubicBezTo>
                                <a:pt x="21139" y="17521"/>
                                <a:pt x="21134" y="17528"/>
                                <a:pt x="21134" y="17535"/>
                              </a:cubicBezTo>
                              <a:lnTo>
                                <a:pt x="21112" y="17563"/>
                              </a:lnTo>
                              <a:lnTo>
                                <a:pt x="21123" y="17560"/>
                              </a:lnTo>
                              <a:cubicBezTo>
                                <a:pt x="21134" y="17560"/>
                                <a:pt x="21145" y="17556"/>
                                <a:pt x="21156" y="17556"/>
                              </a:cubicBezTo>
                              <a:lnTo>
                                <a:pt x="21172" y="17553"/>
                              </a:lnTo>
                              <a:lnTo>
                                <a:pt x="21183" y="17553"/>
                              </a:lnTo>
                              <a:cubicBezTo>
                                <a:pt x="21193" y="17553"/>
                                <a:pt x="21204" y="17553"/>
                                <a:pt x="21215" y="17553"/>
                              </a:cubicBezTo>
                              <a:cubicBezTo>
                                <a:pt x="21231" y="17556"/>
                                <a:pt x="21248" y="17560"/>
                                <a:pt x="21269" y="17567"/>
                              </a:cubicBezTo>
                              <a:cubicBezTo>
                                <a:pt x="21291" y="17578"/>
                                <a:pt x="21313" y="17585"/>
                                <a:pt x="21324" y="17592"/>
                              </a:cubicBezTo>
                              <a:cubicBezTo>
                                <a:pt x="21329" y="17595"/>
                                <a:pt x="21334" y="17595"/>
                                <a:pt x="21334" y="17599"/>
                              </a:cubicBezTo>
                              <a:cubicBezTo>
                                <a:pt x="21351" y="17606"/>
                                <a:pt x="21372" y="17616"/>
                                <a:pt x="21389" y="17623"/>
                              </a:cubicBezTo>
                              <a:cubicBezTo>
                                <a:pt x="21383" y="17627"/>
                                <a:pt x="21372" y="17637"/>
                                <a:pt x="21356" y="17652"/>
                              </a:cubicBezTo>
                              <a:cubicBezTo>
                                <a:pt x="21334" y="17676"/>
                                <a:pt x="21329" y="17708"/>
                                <a:pt x="21329" y="17715"/>
                              </a:cubicBezTo>
                              <a:cubicBezTo>
                                <a:pt x="21329" y="17726"/>
                                <a:pt x="21334" y="17740"/>
                                <a:pt x="21345" y="17750"/>
                              </a:cubicBezTo>
                              <a:cubicBezTo>
                                <a:pt x="21318" y="17764"/>
                                <a:pt x="21296" y="17778"/>
                                <a:pt x="21275" y="17789"/>
                              </a:cubicBezTo>
                              <a:cubicBezTo>
                                <a:pt x="21259" y="17800"/>
                                <a:pt x="21242" y="17810"/>
                                <a:pt x="21221" y="17821"/>
                              </a:cubicBezTo>
                              <a:cubicBezTo>
                                <a:pt x="21221" y="17821"/>
                                <a:pt x="21204" y="17831"/>
                                <a:pt x="21204" y="17831"/>
                              </a:cubicBezTo>
                              <a:lnTo>
                                <a:pt x="21199" y="17835"/>
                              </a:lnTo>
                              <a:cubicBezTo>
                                <a:pt x="21193" y="17838"/>
                                <a:pt x="21188" y="17838"/>
                                <a:pt x="21188" y="17845"/>
                              </a:cubicBezTo>
                              <a:cubicBezTo>
                                <a:pt x="21188" y="17849"/>
                                <a:pt x="21193" y="17849"/>
                                <a:pt x="21193" y="17853"/>
                              </a:cubicBezTo>
                              <a:lnTo>
                                <a:pt x="21226" y="17870"/>
                              </a:lnTo>
                              <a:cubicBezTo>
                                <a:pt x="21286" y="17902"/>
                                <a:pt x="21356" y="17930"/>
                                <a:pt x="21421" y="17951"/>
                              </a:cubicBezTo>
                              <a:lnTo>
                                <a:pt x="21427" y="17955"/>
                              </a:lnTo>
                              <a:cubicBezTo>
                                <a:pt x="21427" y="17955"/>
                                <a:pt x="21427" y="17955"/>
                                <a:pt x="21432" y="17955"/>
                              </a:cubicBezTo>
                              <a:cubicBezTo>
                                <a:pt x="21427" y="17962"/>
                                <a:pt x="21421" y="17969"/>
                                <a:pt x="21416" y="17976"/>
                              </a:cubicBezTo>
                              <a:cubicBezTo>
                                <a:pt x="21410" y="17983"/>
                                <a:pt x="21405" y="17990"/>
                                <a:pt x="21399" y="18001"/>
                              </a:cubicBezTo>
                              <a:cubicBezTo>
                                <a:pt x="21394" y="18015"/>
                                <a:pt x="21394" y="18032"/>
                                <a:pt x="21394" y="18046"/>
                              </a:cubicBezTo>
                              <a:cubicBezTo>
                                <a:pt x="21394" y="18061"/>
                                <a:pt x="21394" y="18075"/>
                                <a:pt x="21394" y="18099"/>
                              </a:cubicBezTo>
                              <a:lnTo>
                                <a:pt x="21394" y="18103"/>
                              </a:lnTo>
                              <a:lnTo>
                                <a:pt x="21399" y="18103"/>
                              </a:lnTo>
                              <a:cubicBezTo>
                                <a:pt x="21405" y="18103"/>
                                <a:pt x="21410" y="18103"/>
                                <a:pt x="21410" y="18103"/>
                              </a:cubicBezTo>
                              <a:cubicBezTo>
                                <a:pt x="21416" y="18103"/>
                                <a:pt x="21421" y="18103"/>
                                <a:pt x="21421" y="18103"/>
                              </a:cubicBezTo>
                              <a:cubicBezTo>
                                <a:pt x="21421" y="18103"/>
                                <a:pt x="21427" y="18103"/>
                                <a:pt x="21427" y="18103"/>
                              </a:cubicBezTo>
                              <a:cubicBezTo>
                                <a:pt x="21427" y="18103"/>
                                <a:pt x="21432" y="18103"/>
                                <a:pt x="21432" y="18103"/>
                              </a:cubicBezTo>
                              <a:cubicBezTo>
                                <a:pt x="21437" y="18103"/>
                                <a:pt x="21437" y="18103"/>
                                <a:pt x="21443" y="18103"/>
                              </a:cubicBezTo>
                              <a:lnTo>
                                <a:pt x="21443" y="16999"/>
                              </a:lnTo>
                              <a:cubicBezTo>
                                <a:pt x="21443" y="16999"/>
                                <a:pt x="21443" y="17003"/>
                                <a:pt x="21437" y="17003"/>
                              </a:cubicBezTo>
                              <a:cubicBezTo>
                                <a:pt x="21454" y="17017"/>
                                <a:pt x="21443" y="17035"/>
                                <a:pt x="21437" y="17052"/>
                              </a:cubicBezTo>
                              <a:close/>
                              <a:moveTo>
                                <a:pt x="20933" y="19203"/>
                              </a:moveTo>
                              <a:cubicBezTo>
                                <a:pt x="20852" y="19227"/>
                                <a:pt x="20765" y="19256"/>
                                <a:pt x="20689" y="19301"/>
                              </a:cubicBezTo>
                              <a:cubicBezTo>
                                <a:pt x="20613" y="19347"/>
                                <a:pt x="20565" y="19411"/>
                                <a:pt x="20532" y="19478"/>
                              </a:cubicBezTo>
                              <a:cubicBezTo>
                                <a:pt x="20500" y="19545"/>
                                <a:pt x="20473" y="19612"/>
                                <a:pt x="20456" y="19679"/>
                              </a:cubicBezTo>
                              <a:cubicBezTo>
                                <a:pt x="20445" y="19714"/>
                                <a:pt x="20440" y="19746"/>
                                <a:pt x="20429" y="19781"/>
                              </a:cubicBezTo>
                              <a:cubicBezTo>
                                <a:pt x="20424" y="19813"/>
                                <a:pt x="20413" y="19848"/>
                                <a:pt x="20413" y="19880"/>
                              </a:cubicBezTo>
                              <a:cubicBezTo>
                                <a:pt x="20413" y="19894"/>
                                <a:pt x="20418" y="19908"/>
                                <a:pt x="20424" y="19922"/>
                              </a:cubicBezTo>
                              <a:cubicBezTo>
                                <a:pt x="20402" y="20066"/>
                                <a:pt x="20500" y="20077"/>
                                <a:pt x="20613" y="20081"/>
                              </a:cubicBezTo>
                              <a:cubicBezTo>
                                <a:pt x="20624" y="20084"/>
                                <a:pt x="20635" y="20088"/>
                                <a:pt x="20646" y="20088"/>
                              </a:cubicBezTo>
                              <a:lnTo>
                                <a:pt x="20651" y="20088"/>
                              </a:lnTo>
                              <a:cubicBezTo>
                                <a:pt x="20657" y="20088"/>
                                <a:pt x="20657" y="20088"/>
                                <a:pt x="20657" y="20091"/>
                              </a:cubicBezTo>
                              <a:cubicBezTo>
                                <a:pt x="20679" y="20095"/>
                                <a:pt x="20695" y="20095"/>
                                <a:pt x="20695" y="20095"/>
                              </a:cubicBezTo>
                              <a:lnTo>
                                <a:pt x="20695" y="20095"/>
                              </a:lnTo>
                              <a:cubicBezTo>
                                <a:pt x="20716" y="20095"/>
                                <a:pt x="20733" y="20095"/>
                                <a:pt x="20749" y="20091"/>
                              </a:cubicBezTo>
                              <a:cubicBezTo>
                                <a:pt x="20765" y="20091"/>
                                <a:pt x="20782" y="20091"/>
                                <a:pt x="20792" y="20091"/>
                              </a:cubicBezTo>
                              <a:cubicBezTo>
                                <a:pt x="20825" y="20098"/>
                                <a:pt x="20863" y="20095"/>
                                <a:pt x="20895" y="20084"/>
                              </a:cubicBezTo>
                              <a:cubicBezTo>
                                <a:pt x="20944" y="20066"/>
                                <a:pt x="20966" y="20031"/>
                                <a:pt x="20960" y="20003"/>
                              </a:cubicBezTo>
                              <a:lnTo>
                                <a:pt x="20960" y="20003"/>
                              </a:lnTo>
                              <a:cubicBezTo>
                                <a:pt x="20966" y="19996"/>
                                <a:pt x="20966" y="19989"/>
                                <a:pt x="20966" y="19985"/>
                              </a:cubicBezTo>
                              <a:lnTo>
                                <a:pt x="20966" y="19982"/>
                              </a:lnTo>
                              <a:lnTo>
                                <a:pt x="20966" y="19982"/>
                              </a:lnTo>
                              <a:lnTo>
                                <a:pt x="20966" y="19982"/>
                              </a:lnTo>
                              <a:lnTo>
                                <a:pt x="20966" y="19982"/>
                              </a:lnTo>
                              <a:cubicBezTo>
                                <a:pt x="20966" y="19982"/>
                                <a:pt x="20960" y="19982"/>
                                <a:pt x="20960" y="19982"/>
                              </a:cubicBezTo>
                              <a:lnTo>
                                <a:pt x="20933" y="19978"/>
                              </a:lnTo>
                              <a:cubicBezTo>
                                <a:pt x="20906" y="19996"/>
                                <a:pt x="20879" y="20003"/>
                                <a:pt x="20852" y="20007"/>
                              </a:cubicBezTo>
                              <a:cubicBezTo>
                                <a:pt x="20847" y="20007"/>
                                <a:pt x="20847" y="20007"/>
                                <a:pt x="20841" y="20007"/>
                              </a:cubicBezTo>
                              <a:cubicBezTo>
                                <a:pt x="20825" y="20003"/>
                                <a:pt x="20809" y="19999"/>
                                <a:pt x="20792" y="19989"/>
                              </a:cubicBezTo>
                              <a:cubicBezTo>
                                <a:pt x="20776" y="19978"/>
                                <a:pt x="20765" y="19964"/>
                                <a:pt x="20749" y="19954"/>
                              </a:cubicBezTo>
                              <a:cubicBezTo>
                                <a:pt x="20738" y="19947"/>
                                <a:pt x="20727" y="19936"/>
                                <a:pt x="20722" y="19933"/>
                              </a:cubicBezTo>
                              <a:cubicBezTo>
                                <a:pt x="20722" y="19915"/>
                                <a:pt x="20722" y="19897"/>
                                <a:pt x="20722" y="19880"/>
                              </a:cubicBezTo>
                              <a:cubicBezTo>
                                <a:pt x="20754" y="19788"/>
                                <a:pt x="20819" y="19696"/>
                                <a:pt x="20906" y="19605"/>
                              </a:cubicBezTo>
                              <a:cubicBezTo>
                                <a:pt x="20955" y="19559"/>
                                <a:pt x="21009" y="19513"/>
                                <a:pt x="21074" y="19474"/>
                              </a:cubicBezTo>
                              <a:cubicBezTo>
                                <a:pt x="21139" y="19435"/>
                                <a:pt x="21215" y="19404"/>
                                <a:pt x="21291" y="19375"/>
                              </a:cubicBezTo>
                              <a:cubicBezTo>
                                <a:pt x="21351" y="19354"/>
                                <a:pt x="21410" y="19340"/>
                                <a:pt x="21470" y="19326"/>
                              </a:cubicBezTo>
                              <a:lnTo>
                                <a:pt x="21470" y="19111"/>
                              </a:lnTo>
                              <a:cubicBezTo>
                                <a:pt x="21421" y="19115"/>
                                <a:pt x="21372" y="19118"/>
                                <a:pt x="21324" y="19125"/>
                              </a:cubicBezTo>
                              <a:cubicBezTo>
                                <a:pt x="21237" y="19136"/>
                                <a:pt x="21096" y="19153"/>
                                <a:pt x="20933" y="19203"/>
                              </a:cubicBezTo>
                              <a:close/>
                              <a:moveTo>
                                <a:pt x="20960" y="20003"/>
                              </a:moveTo>
                              <a:cubicBezTo>
                                <a:pt x="20960" y="20014"/>
                                <a:pt x="20955" y="20028"/>
                                <a:pt x="20944" y="20045"/>
                              </a:cubicBezTo>
                              <a:cubicBezTo>
                                <a:pt x="20933" y="20056"/>
                                <a:pt x="20922" y="20066"/>
                                <a:pt x="20906" y="20074"/>
                              </a:cubicBezTo>
                              <a:cubicBezTo>
                                <a:pt x="20890" y="20081"/>
                                <a:pt x="20874" y="20084"/>
                                <a:pt x="20852" y="20084"/>
                              </a:cubicBezTo>
                              <a:cubicBezTo>
                                <a:pt x="20912" y="20077"/>
                                <a:pt x="20944" y="20031"/>
                                <a:pt x="20960" y="20003"/>
                              </a:cubicBezTo>
                              <a:close/>
                              <a:moveTo>
                                <a:pt x="20754" y="19968"/>
                              </a:moveTo>
                              <a:cubicBezTo>
                                <a:pt x="20760" y="19971"/>
                                <a:pt x="20760" y="19975"/>
                                <a:pt x="20765" y="19982"/>
                              </a:cubicBezTo>
                              <a:cubicBezTo>
                                <a:pt x="20744" y="19971"/>
                                <a:pt x="20727" y="19961"/>
                                <a:pt x="20727" y="19961"/>
                              </a:cubicBezTo>
                              <a:cubicBezTo>
                                <a:pt x="20727" y="19950"/>
                                <a:pt x="20722" y="19940"/>
                                <a:pt x="20722" y="19933"/>
                              </a:cubicBezTo>
                              <a:cubicBezTo>
                                <a:pt x="20727" y="19940"/>
                                <a:pt x="20738" y="19954"/>
                                <a:pt x="20754" y="19968"/>
                              </a:cubicBezTo>
                              <a:close/>
                              <a:moveTo>
                                <a:pt x="20727" y="20084"/>
                              </a:moveTo>
                              <a:cubicBezTo>
                                <a:pt x="20733" y="20084"/>
                                <a:pt x="20733" y="20084"/>
                                <a:pt x="20738" y="20084"/>
                              </a:cubicBezTo>
                              <a:cubicBezTo>
                                <a:pt x="20733" y="20088"/>
                                <a:pt x="20727" y="20088"/>
                                <a:pt x="20727" y="20084"/>
                              </a:cubicBezTo>
                              <a:cubicBezTo>
                                <a:pt x="20716" y="20084"/>
                                <a:pt x="20711" y="20084"/>
                                <a:pt x="20700" y="20084"/>
                              </a:cubicBezTo>
                              <a:cubicBezTo>
                                <a:pt x="20695" y="20084"/>
                                <a:pt x="20689" y="20084"/>
                                <a:pt x="20684" y="20084"/>
                              </a:cubicBezTo>
                              <a:cubicBezTo>
                                <a:pt x="20679" y="20081"/>
                                <a:pt x="20673" y="20081"/>
                                <a:pt x="20662" y="20077"/>
                              </a:cubicBezTo>
                              <a:lnTo>
                                <a:pt x="20662" y="20077"/>
                              </a:lnTo>
                              <a:cubicBezTo>
                                <a:pt x="20668" y="20077"/>
                                <a:pt x="20679" y="20077"/>
                                <a:pt x="20684" y="20077"/>
                              </a:cubicBezTo>
                              <a:cubicBezTo>
                                <a:pt x="20700" y="20081"/>
                                <a:pt x="20716" y="20084"/>
                                <a:pt x="20727" y="20084"/>
                              </a:cubicBezTo>
                              <a:close/>
                              <a:moveTo>
                                <a:pt x="21437" y="1742"/>
                              </a:moveTo>
                              <a:cubicBezTo>
                                <a:pt x="21410" y="1703"/>
                                <a:pt x="21383" y="1664"/>
                                <a:pt x="21351" y="1629"/>
                              </a:cubicBezTo>
                              <a:cubicBezTo>
                                <a:pt x="21324" y="1593"/>
                                <a:pt x="21291" y="1565"/>
                                <a:pt x="21259" y="1541"/>
                              </a:cubicBezTo>
                              <a:cubicBezTo>
                                <a:pt x="21248" y="1534"/>
                                <a:pt x="21237" y="1523"/>
                                <a:pt x="21226" y="1516"/>
                              </a:cubicBezTo>
                              <a:cubicBezTo>
                                <a:pt x="21204" y="1502"/>
                                <a:pt x="21177" y="1488"/>
                                <a:pt x="21150" y="1477"/>
                              </a:cubicBezTo>
                              <a:cubicBezTo>
                                <a:pt x="21128" y="1467"/>
                                <a:pt x="21101" y="1463"/>
                                <a:pt x="21080" y="1463"/>
                              </a:cubicBezTo>
                              <a:cubicBezTo>
                                <a:pt x="21074" y="1460"/>
                                <a:pt x="21058" y="1456"/>
                                <a:pt x="21058" y="1452"/>
                              </a:cubicBezTo>
                              <a:cubicBezTo>
                                <a:pt x="21058" y="1452"/>
                                <a:pt x="21058" y="1452"/>
                                <a:pt x="21058" y="1449"/>
                              </a:cubicBezTo>
                              <a:cubicBezTo>
                                <a:pt x="21074" y="1452"/>
                                <a:pt x="21107" y="1445"/>
                                <a:pt x="21134" y="1442"/>
                              </a:cubicBezTo>
                              <a:cubicBezTo>
                                <a:pt x="21177" y="1431"/>
                                <a:pt x="21226" y="1414"/>
                                <a:pt x="21259" y="1396"/>
                              </a:cubicBezTo>
                              <a:cubicBezTo>
                                <a:pt x="21269" y="1393"/>
                                <a:pt x="21280" y="1385"/>
                                <a:pt x="21291" y="1375"/>
                              </a:cubicBezTo>
                              <a:cubicBezTo>
                                <a:pt x="21307" y="1364"/>
                                <a:pt x="21313" y="1350"/>
                                <a:pt x="21318" y="1333"/>
                              </a:cubicBezTo>
                              <a:cubicBezTo>
                                <a:pt x="21324" y="1304"/>
                                <a:pt x="21318" y="1273"/>
                                <a:pt x="21291" y="1241"/>
                              </a:cubicBezTo>
                              <a:cubicBezTo>
                                <a:pt x="21280" y="1223"/>
                                <a:pt x="21264" y="1209"/>
                                <a:pt x="21242" y="1199"/>
                              </a:cubicBezTo>
                              <a:cubicBezTo>
                                <a:pt x="21237" y="1195"/>
                                <a:pt x="21226" y="1192"/>
                                <a:pt x="21221" y="1188"/>
                              </a:cubicBezTo>
                              <a:cubicBezTo>
                                <a:pt x="21199" y="1181"/>
                                <a:pt x="21172" y="1174"/>
                                <a:pt x="21139" y="1174"/>
                              </a:cubicBezTo>
                              <a:cubicBezTo>
                                <a:pt x="21123" y="1174"/>
                                <a:pt x="21107" y="1174"/>
                                <a:pt x="21090" y="1174"/>
                              </a:cubicBezTo>
                              <a:cubicBezTo>
                                <a:pt x="21090" y="1174"/>
                                <a:pt x="21096" y="1170"/>
                                <a:pt x="21096" y="1170"/>
                              </a:cubicBezTo>
                              <a:cubicBezTo>
                                <a:pt x="21107" y="1163"/>
                                <a:pt x="21118" y="1160"/>
                                <a:pt x="21128" y="1153"/>
                              </a:cubicBezTo>
                              <a:cubicBezTo>
                                <a:pt x="21145" y="1142"/>
                                <a:pt x="21156" y="1132"/>
                                <a:pt x="21172" y="1118"/>
                              </a:cubicBezTo>
                              <a:cubicBezTo>
                                <a:pt x="21188" y="1100"/>
                                <a:pt x="21204" y="1079"/>
                                <a:pt x="21210" y="1058"/>
                              </a:cubicBezTo>
                              <a:cubicBezTo>
                                <a:pt x="21221" y="1029"/>
                                <a:pt x="21226" y="998"/>
                                <a:pt x="21221" y="966"/>
                              </a:cubicBezTo>
                              <a:cubicBezTo>
                                <a:pt x="21215" y="899"/>
                                <a:pt x="21172" y="832"/>
                                <a:pt x="21145" y="800"/>
                              </a:cubicBezTo>
                              <a:cubicBezTo>
                                <a:pt x="21145" y="800"/>
                                <a:pt x="21145" y="800"/>
                                <a:pt x="21145" y="800"/>
                              </a:cubicBezTo>
                              <a:cubicBezTo>
                                <a:pt x="21150" y="793"/>
                                <a:pt x="21156" y="790"/>
                                <a:pt x="21150" y="786"/>
                              </a:cubicBezTo>
                              <a:cubicBezTo>
                                <a:pt x="21145" y="783"/>
                                <a:pt x="21139" y="786"/>
                                <a:pt x="21123" y="793"/>
                              </a:cubicBezTo>
                              <a:cubicBezTo>
                                <a:pt x="21118" y="797"/>
                                <a:pt x="21112" y="800"/>
                                <a:pt x="21101" y="804"/>
                              </a:cubicBezTo>
                              <a:cubicBezTo>
                                <a:pt x="21085" y="811"/>
                                <a:pt x="21053" y="825"/>
                                <a:pt x="21004" y="836"/>
                              </a:cubicBezTo>
                              <a:cubicBezTo>
                                <a:pt x="20917" y="853"/>
                                <a:pt x="20809" y="857"/>
                                <a:pt x="20706" y="857"/>
                              </a:cubicBezTo>
                              <a:cubicBezTo>
                                <a:pt x="20662" y="857"/>
                                <a:pt x="20581" y="857"/>
                                <a:pt x="20483" y="850"/>
                              </a:cubicBezTo>
                              <a:cubicBezTo>
                                <a:pt x="20483" y="850"/>
                                <a:pt x="20478" y="850"/>
                                <a:pt x="20478" y="850"/>
                              </a:cubicBezTo>
                              <a:lnTo>
                                <a:pt x="20473" y="850"/>
                              </a:lnTo>
                              <a:cubicBezTo>
                                <a:pt x="20451" y="846"/>
                                <a:pt x="20429" y="843"/>
                                <a:pt x="20402" y="839"/>
                              </a:cubicBezTo>
                              <a:cubicBezTo>
                                <a:pt x="20429" y="811"/>
                                <a:pt x="20451" y="776"/>
                                <a:pt x="20478" y="744"/>
                              </a:cubicBezTo>
                              <a:cubicBezTo>
                                <a:pt x="20494" y="719"/>
                                <a:pt x="20516" y="691"/>
                                <a:pt x="20532" y="659"/>
                              </a:cubicBezTo>
                              <a:lnTo>
                                <a:pt x="20554" y="624"/>
                              </a:lnTo>
                              <a:cubicBezTo>
                                <a:pt x="20651" y="501"/>
                                <a:pt x="20727" y="381"/>
                                <a:pt x="20776" y="261"/>
                              </a:cubicBezTo>
                              <a:lnTo>
                                <a:pt x="20798" y="215"/>
                              </a:lnTo>
                              <a:cubicBezTo>
                                <a:pt x="20830" y="148"/>
                                <a:pt x="20868" y="74"/>
                                <a:pt x="20906" y="0"/>
                              </a:cubicBezTo>
                              <a:lnTo>
                                <a:pt x="20657" y="0"/>
                              </a:lnTo>
                              <a:cubicBezTo>
                                <a:pt x="20641" y="134"/>
                                <a:pt x="20554" y="296"/>
                                <a:pt x="20494" y="402"/>
                              </a:cubicBezTo>
                              <a:cubicBezTo>
                                <a:pt x="20538" y="303"/>
                                <a:pt x="20581" y="166"/>
                                <a:pt x="20581" y="21"/>
                              </a:cubicBezTo>
                              <a:cubicBezTo>
                                <a:pt x="20581" y="14"/>
                                <a:pt x="20581" y="7"/>
                                <a:pt x="20581" y="0"/>
                              </a:cubicBezTo>
                              <a:lnTo>
                                <a:pt x="20375" y="0"/>
                              </a:lnTo>
                              <a:cubicBezTo>
                                <a:pt x="20375" y="67"/>
                                <a:pt x="20364" y="141"/>
                                <a:pt x="20337" y="236"/>
                              </a:cubicBezTo>
                              <a:cubicBezTo>
                                <a:pt x="20321" y="296"/>
                                <a:pt x="20305" y="345"/>
                                <a:pt x="20294" y="377"/>
                              </a:cubicBezTo>
                              <a:cubicBezTo>
                                <a:pt x="20294" y="384"/>
                                <a:pt x="20288" y="391"/>
                                <a:pt x="20288" y="395"/>
                              </a:cubicBezTo>
                              <a:lnTo>
                                <a:pt x="20283" y="409"/>
                              </a:lnTo>
                              <a:cubicBezTo>
                                <a:pt x="20267" y="458"/>
                                <a:pt x="20245" y="515"/>
                                <a:pt x="20234" y="564"/>
                              </a:cubicBezTo>
                              <a:cubicBezTo>
                                <a:pt x="20229" y="578"/>
                                <a:pt x="20223" y="606"/>
                                <a:pt x="20218" y="628"/>
                              </a:cubicBezTo>
                              <a:cubicBezTo>
                                <a:pt x="20223" y="585"/>
                                <a:pt x="20223" y="532"/>
                                <a:pt x="20223" y="490"/>
                              </a:cubicBezTo>
                              <a:cubicBezTo>
                                <a:pt x="20223" y="476"/>
                                <a:pt x="20223" y="437"/>
                                <a:pt x="20218" y="384"/>
                              </a:cubicBezTo>
                              <a:cubicBezTo>
                                <a:pt x="20218" y="338"/>
                                <a:pt x="20207" y="282"/>
                                <a:pt x="20196" y="229"/>
                              </a:cubicBezTo>
                              <a:lnTo>
                                <a:pt x="20180" y="148"/>
                              </a:lnTo>
                              <a:cubicBezTo>
                                <a:pt x="20180" y="141"/>
                                <a:pt x="20174" y="134"/>
                                <a:pt x="20174" y="127"/>
                              </a:cubicBezTo>
                              <a:cubicBezTo>
                                <a:pt x="20169" y="109"/>
                                <a:pt x="20169" y="92"/>
                                <a:pt x="20164" y="71"/>
                              </a:cubicBezTo>
                              <a:cubicBezTo>
                                <a:pt x="20158" y="46"/>
                                <a:pt x="20147" y="25"/>
                                <a:pt x="20137" y="4"/>
                              </a:cubicBezTo>
                              <a:lnTo>
                                <a:pt x="19855" y="4"/>
                              </a:lnTo>
                              <a:cubicBezTo>
                                <a:pt x="19860" y="21"/>
                                <a:pt x="19865" y="35"/>
                                <a:pt x="19871" y="56"/>
                              </a:cubicBezTo>
                              <a:cubicBezTo>
                                <a:pt x="19876" y="81"/>
                                <a:pt x="19882" y="106"/>
                                <a:pt x="19887" y="130"/>
                              </a:cubicBezTo>
                              <a:lnTo>
                                <a:pt x="19909" y="236"/>
                              </a:lnTo>
                              <a:cubicBezTo>
                                <a:pt x="19931" y="345"/>
                                <a:pt x="19936" y="434"/>
                                <a:pt x="19936" y="479"/>
                              </a:cubicBezTo>
                              <a:cubicBezTo>
                                <a:pt x="19936" y="494"/>
                                <a:pt x="19936" y="511"/>
                                <a:pt x="19936" y="529"/>
                              </a:cubicBezTo>
                              <a:lnTo>
                                <a:pt x="19936" y="543"/>
                              </a:lnTo>
                              <a:cubicBezTo>
                                <a:pt x="19936" y="561"/>
                                <a:pt x="19936" y="582"/>
                                <a:pt x="19936" y="610"/>
                              </a:cubicBezTo>
                              <a:cubicBezTo>
                                <a:pt x="19936" y="624"/>
                                <a:pt x="19936" y="635"/>
                                <a:pt x="19936" y="649"/>
                              </a:cubicBezTo>
                              <a:cubicBezTo>
                                <a:pt x="19936" y="680"/>
                                <a:pt x="19941" y="712"/>
                                <a:pt x="19941" y="740"/>
                              </a:cubicBezTo>
                              <a:cubicBezTo>
                                <a:pt x="19941" y="754"/>
                                <a:pt x="19941" y="772"/>
                                <a:pt x="19936" y="783"/>
                              </a:cubicBezTo>
                              <a:lnTo>
                                <a:pt x="19936" y="790"/>
                              </a:lnTo>
                              <a:cubicBezTo>
                                <a:pt x="19909" y="793"/>
                                <a:pt x="19882" y="797"/>
                                <a:pt x="19849" y="804"/>
                              </a:cubicBezTo>
                              <a:cubicBezTo>
                                <a:pt x="19752" y="818"/>
                                <a:pt x="19676" y="846"/>
                                <a:pt x="19622" y="871"/>
                              </a:cubicBezTo>
                              <a:cubicBezTo>
                                <a:pt x="19632" y="860"/>
                                <a:pt x="19638" y="850"/>
                                <a:pt x="19643" y="836"/>
                              </a:cubicBezTo>
                              <a:cubicBezTo>
                                <a:pt x="19654" y="818"/>
                                <a:pt x="19660" y="797"/>
                                <a:pt x="19660" y="776"/>
                              </a:cubicBezTo>
                              <a:cubicBezTo>
                                <a:pt x="19660" y="758"/>
                                <a:pt x="19654" y="726"/>
                                <a:pt x="19627" y="691"/>
                              </a:cubicBezTo>
                              <a:cubicBezTo>
                                <a:pt x="19611" y="673"/>
                                <a:pt x="19594" y="656"/>
                                <a:pt x="19573" y="642"/>
                              </a:cubicBezTo>
                              <a:cubicBezTo>
                                <a:pt x="19551" y="628"/>
                                <a:pt x="19519" y="617"/>
                                <a:pt x="19486" y="606"/>
                              </a:cubicBezTo>
                              <a:cubicBezTo>
                                <a:pt x="19416" y="585"/>
                                <a:pt x="19340" y="585"/>
                                <a:pt x="19291" y="589"/>
                              </a:cubicBezTo>
                              <a:cubicBezTo>
                                <a:pt x="19226" y="592"/>
                                <a:pt x="19172" y="603"/>
                                <a:pt x="19134" y="610"/>
                              </a:cubicBezTo>
                              <a:cubicBezTo>
                                <a:pt x="19128" y="610"/>
                                <a:pt x="19123" y="613"/>
                                <a:pt x="19123" y="617"/>
                              </a:cubicBezTo>
                              <a:cubicBezTo>
                                <a:pt x="19101" y="620"/>
                                <a:pt x="19085" y="624"/>
                                <a:pt x="19085" y="624"/>
                              </a:cubicBezTo>
                              <a:lnTo>
                                <a:pt x="19080" y="624"/>
                              </a:lnTo>
                              <a:lnTo>
                                <a:pt x="19080" y="628"/>
                              </a:lnTo>
                              <a:cubicBezTo>
                                <a:pt x="19085" y="649"/>
                                <a:pt x="19085" y="666"/>
                                <a:pt x="19085" y="687"/>
                              </a:cubicBezTo>
                              <a:cubicBezTo>
                                <a:pt x="19080" y="709"/>
                                <a:pt x="19080" y="744"/>
                                <a:pt x="19052" y="786"/>
                              </a:cubicBezTo>
                              <a:cubicBezTo>
                                <a:pt x="19036" y="818"/>
                                <a:pt x="19004" y="853"/>
                                <a:pt x="18971" y="881"/>
                              </a:cubicBezTo>
                              <a:cubicBezTo>
                                <a:pt x="18939" y="910"/>
                                <a:pt x="18895" y="938"/>
                                <a:pt x="18846" y="959"/>
                              </a:cubicBezTo>
                              <a:cubicBezTo>
                                <a:pt x="18819" y="973"/>
                                <a:pt x="18743" y="1008"/>
                                <a:pt x="18624" y="1040"/>
                              </a:cubicBezTo>
                              <a:cubicBezTo>
                                <a:pt x="18592" y="1051"/>
                                <a:pt x="18559" y="1058"/>
                                <a:pt x="18521" y="1068"/>
                              </a:cubicBezTo>
                              <a:cubicBezTo>
                                <a:pt x="18467" y="1082"/>
                                <a:pt x="18418" y="1093"/>
                                <a:pt x="18364" y="1110"/>
                              </a:cubicBezTo>
                              <a:cubicBezTo>
                                <a:pt x="18375" y="1100"/>
                                <a:pt x="18391" y="1086"/>
                                <a:pt x="18402" y="1075"/>
                              </a:cubicBezTo>
                              <a:cubicBezTo>
                                <a:pt x="18451" y="1026"/>
                                <a:pt x="18500" y="959"/>
                                <a:pt x="18532" y="913"/>
                              </a:cubicBezTo>
                              <a:lnTo>
                                <a:pt x="18559" y="878"/>
                              </a:lnTo>
                              <a:cubicBezTo>
                                <a:pt x="18695" y="733"/>
                                <a:pt x="18809" y="613"/>
                                <a:pt x="18906" y="522"/>
                              </a:cubicBezTo>
                              <a:cubicBezTo>
                                <a:pt x="18939" y="490"/>
                                <a:pt x="18977" y="462"/>
                                <a:pt x="19004" y="434"/>
                              </a:cubicBezTo>
                              <a:cubicBezTo>
                                <a:pt x="19042" y="398"/>
                                <a:pt x="19080" y="367"/>
                                <a:pt x="19107" y="342"/>
                              </a:cubicBezTo>
                              <a:cubicBezTo>
                                <a:pt x="19128" y="328"/>
                                <a:pt x="19145" y="317"/>
                                <a:pt x="19155" y="314"/>
                              </a:cubicBezTo>
                              <a:lnTo>
                                <a:pt x="19150" y="307"/>
                              </a:lnTo>
                              <a:cubicBezTo>
                                <a:pt x="19150" y="307"/>
                                <a:pt x="19145" y="310"/>
                                <a:pt x="19134" y="314"/>
                              </a:cubicBezTo>
                              <a:cubicBezTo>
                                <a:pt x="19128" y="310"/>
                                <a:pt x="19123" y="314"/>
                                <a:pt x="19112" y="321"/>
                              </a:cubicBezTo>
                              <a:cubicBezTo>
                                <a:pt x="19080" y="331"/>
                                <a:pt x="19036" y="349"/>
                                <a:pt x="18977" y="374"/>
                              </a:cubicBezTo>
                              <a:cubicBezTo>
                                <a:pt x="18982" y="370"/>
                                <a:pt x="18987" y="370"/>
                                <a:pt x="18993" y="367"/>
                              </a:cubicBezTo>
                              <a:cubicBezTo>
                                <a:pt x="19150" y="293"/>
                                <a:pt x="19161" y="286"/>
                                <a:pt x="19155" y="279"/>
                              </a:cubicBezTo>
                              <a:lnTo>
                                <a:pt x="19155" y="275"/>
                              </a:lnTo>
                              <a:lnTo>
                                <a:pt x="19150" y="275"/>
                              </a:lnTo>
                              <a:cubicBezTo>
                                <a:pt x="19150" y="275"/>
                                <a:pt x="19150" y="275"/>
                                <a:pt x="19150" y="275"/>
                              </a:cubicBezTo>
                              <a:cubicBezTo>
                                <a:pt x="19123" y="275"/>
                                <a:pt x="18890" y="374"/>
                                <a:pt x="18760" y="441"/>
                              </a:cubicBezTo>
                              <a:cubicBezTo>
                                <a:pt x="18716" y="462"/>
                                <a:pt x="18657" y="494"/>
                                <a:pt x="18592" y="536"/>
                              </a:cubicBezTo>
                              <a:cubicBezTo>
                                <a:pt x="18559" y="557"/>
                                <a:pt x="18527" y="578"/>
                                <a:pt x="18494" y="599"/>
                              </a:cubicBezTo>
                              <a:cubicBezTo>
                                <a:pt x="18451" y="631"/>
                                <a:pt x="18407" y="659"/>
                                <a:pt x="18369" y="691"/>
                              </a:cubicBezTo>
                              <a:cubicBezTo>
                                <a:pt x="18294" y="751"/>
                                <a:pt x="18229" y="818"/>
                                <a:pt x="18174" y="878"/>
                              </a:cubicBezTo>
                              <a:cubicBezTo>
                                <a:pt x="18142" y="917"/>
                                <a:pt x="18115" y="955"/>
                                <a:pt x="18088" y="991"/>
                              </a:cubicBezTo>
                              <a:cubicBezTo>
                                <a:pt x="18088" y="977"/>
                                <a:pt x="18088" y="962"/>
                                <a:pt x="18082" y="952"/>
                              </a:cubicBezTo>
                              <a:cubicBezTo>
                                <a:pt x="18082" y="941"/>
                                <a:pt x="18077" y="934"/>
                                <a:pt x="18077" y="924"/>
                              </a:cubicBezTo>
                              <a:cubicBezTo>
                                <a:pt x="18071" y="895"/>
                                <a:pt x="18050" y="825"/>
                                <a:pt x="18017" y="751"/>
                              </a:cubicBezTo>
                              <a:lnTo>
                                <a:pt x="18012" y="740"/>
                              </a:lnTo>
                              <a:cubicBezTo>
                                <a:pt x="18001" y="716"/>
                                <a:pt x="17990" y="691"/>
                                <a:pt x="17979" y="666"/>
                              </a:cubicBezTo>
                              <a:lnTo>
                                <a:pt x="17979" y="666"/>
                              </a:lnTo>
                              <a:cubicBezTo>
                                <a:pt x="17979" y="659"/>
                                <a:pt x="17974" y="652"/>
                                <a:pt x="17974" y="649"/>
                              </a:cubicBezTo>
                              <a:cubicBezTo>
                                <a:pt x="17974" y="645"/>
                                <a:pt x="17968" y="642"/>
                                <a:pt x="17968" y="635"/>
                              </a:cubicBezTo>
                              <a:lnTo>
                                <a:pt x="17968" y="631"/>
                              </a:lnTo>
                              <a:cubicBezTo>
                                <a:pt x="17968" y="617"/>
                                <a:pt x="17968" y="599"/>
                                <a:pt x="17958" y="582"/>
                              </a:cubicBezTo>
                              <a:lnTo>
                                <a:pt x="17958" y="582"/>
                              </a:lnTo>
                              <a:cubicBezTo>
                                <a:pt x="17958" y="578"/>
                                <a:pt x="17958" y="578"/>
                                <a:pt x="17952" y="578"/>
                              </a:cubicBezTo>
                              <a:cubicBezTo>
                                <a:pt x="17952" y="578"/>
                                <a:pt x="17952" y="578"/>
                                <a:pt x="17952" y="578"/>
                              </a:cubicBezTo>
                              <a:cubicBezTo>
                                <a:pt x="17952" y="578"/>
                                <a:pt x="17952" y="575"/>
                                <a:pt x="17947" y="575"/>
                              </a:cubicBezTo>
                              <a:cubicBezTo>
                                <a:pt x="17947" y="571"/>
                                <a:pt x="17947" y="571"/>
                                <a:pt x="17947" y="568"/>
                              </a:cubicBezTo>
                              <a:lnTo>
                                <a:pt x="17947" y="564"/>
                              </a:lnTo>
                              <a:cubicBezTo>
                                <a:pt x="17947" y="561"/>
                                <a:pt x="17947" y="561"/>
                                <a:pt x="17947" y="557"/>
                              </a:cubicBezTo>
                              <a:cubicBezTo>
                                <a:pt x="17947" y="557"/>
                                <a:pt x="17947" y="553"/>
                                <a:pt x="17947" y="553"/>
                              </a:cubicBezTo>
                              <a:lnTo>
                                <a:pt x="17947" y="553"/>
                              </a:lnTo>
                              <a:lnTo>
                                <a:pt x="17947" y="550"/>
                              </a:lnTo>
                              <a:lnTo>
                                <a:pt x="17947" y="550"/>
                              </a:lnTo>
                              <a:cubicBezTo>
                                <a:pt x="17947" y="550"/>
                                <a:pt x="17947" y="546"/>
                                <a:pt x="17947" y="546"/>
                              </a:cubicBezTo>
                              <a:lnTo>
                                <a:pt x="17941" y="546"/>
                              </a:lnTo>
                              <a:lnTo>
                                <a:pt x="17941" y="546"/>
                              </a:lnTo>
                              <a:lnTo>
                                <a:pt x="17941" y="546"/>
                              </a:lnTo>
                              <a:lnTo>
                                <a:pt x="17947" y="546"/>
                              </a:lnTo>
                              <a:cubicBezTo>
                                <a:pt x="17941" y="539"/>
                                <a:pt x="17941" y="532"/>
                                <a:pt x="17941" y="525"/>
                              </a:cubicBezTo>
                              <a:cubicBezTo>
                                <a:pt x="17985" y="497"/>
                                <a:pt x="18028" y="465"/>
                                <a:pt x="18071" y="430"/>
                              </a:cubicBezTo>
                              <a:cubicBezTo>
                                <a:pt x="18126" y="388"/>
                                <a:pt x="18180" y="342"/>
                                <a:pt x="18229" y="293"/>
                              </a:cubicBezTo>
                              <a:cubicBezTo>
                                <a:pt x="18256" y="268"/>
                                <a:pt x="18272" y="240"/>
                                <a:pt x="18288" y="215"/>
                              </a:cubicBezTo>
                              <a:cubicBezTo>
                                <a:pt x="18299" y="194"/>
                                <a:pt x="18310" y="173"/>
                                <a:pt x="18321" y="152"/>
                              </a:cubicBezTo>
                              <a:lnTo>
                                <a:pt x="18326" y="137"/>
                              </a:lnTo>
                              <a:cubicBezTo>
                                <a:pt x="18337" y="113"/>
                                <a:pt x="18353" y="88"/>
                                <a:pt x="18369" y="67"/>
                              </a:cubicBezTo>
                              <a:cubicBezTo>
                                <a:pt x="18386" y="46"/>
                                <a:pt x="18407" y="25"/>
                                <a:pt x="18429" y="7"/>
                              </a:cubicBezTo>
                              <a:cubicBezTo>
                                <a:pt x="18435" y="4"/>
                                <a:pt x="18435" y="4"/>
                                <a:pt x="18440" y="0"/>
                              </a:cubicBezTo>
                              <a:lnTo>
                                <a:pt x="16814" y="0"/>
                              </a:lnTo>
                              <a:lnTo>
                                <a:pt x="16814" y="0"/>
                              </a:lnTo>
                              <a:cubicBezTo>
                                <a:pt x="16787" y="28"/>
                                <a:pt x="16765" y="60"/>
                                <a:pt x="16743" y="92"/>
                              </a:cubicBezTo>
                              <a:cubicBezTo>
                                <a:pt x="16738" y="102"/>
                                <a:pt x="16733" y="109"/>
                                <a:pt x="16727" y="120"/>
                              </a:cubicBezTo>
                              <a:cubicBezTo>
                                <a:pt x="16705" y="159"/>
                                <a:pt x="16689" y="197"/>
                                <a:pt x="16678" y="236"/>
                              </a:cubicBezTo>
                              <a:cubicBezTo>
                                <a:pt x="16667" y="279"/>
                                <a:pt x="16657" y="324"/>
                                <a:pt x="16657" y="374"/>
                              </a:cubicBezTo>
                              <a:cubicBezTo>
                                <a:pt x="16651" y="416"/>
                                <a:pt x="16657" y="455"/>
                                <a:pt x="16662" y="487"/>
                              </a:cubicBezTo>
                              <a:lnTo>
                                <a:pt x="16667" y="525"/>
                              </a:lnTo>
                              <a:cubicBezTo>
                                <a:pt x="16667" y="536"/>
                                <a:pt x="16673" y="550"/>
                                <a:pt x="16673" y="561"/>
                              </a:cubicBezTo>
                              <a:lnTo>
                                <a:pt x="16673" y="564"/>
                              </a:lnTo>
                              <a:cubicBezTo>
                                <a:pt x="16673" y="575"/>
                                <a:pt x="16678" y="582"/>
                                <a:pt x="16678" y="592"/>
                              </a:cubicBezTo>
                              <a:cubicBezTo>
                                <a:pt x="16673" y="603"/>
                                <a:pt x="16667" y="613"/>
                                <a:pt x="16662" y="628"/>
                              </a:cubicBezTo>
                              <a:cubicBezTo>
                                <a:pt x="16640" y="649"/>
                                <a:pt x="16581" y="702"/>
                                <a:pt x="16554" y="730"/>
                              </a:cubicBezTo>
                              <a:cubicBezTo>
                                <a:pt x="16548" y="733"/>
                                <a:pt x="16548" y="737"/>
                                <a:pt x="16543" y="740"/>
                              </a:cubicBezTo>
                              <a:cubicBezTo>
                                <a:pt x="16532" y="747"/>
                                <a:pt x="16521" y="758"/>
                                <a:pt x="16510" y="769"/>
                              </a:cubicBezTo>
                              <a:lnTo>
                                <a:pt x="16510" y="769"/>
                              </a:lnTo>
                              <a:cubicBezTo>
                                <a:pt x="16494" y="783"/>
                                <a:pt x="16478" y="800"/>
                                <a:pt x="16462" y="814"/>
                              </a:cubicBezTo>
                              <a:cubicBezTo>
                                <a:pt x="16440" y="839"/>
                                <a:pt x="16418" y="864"/>
                                <a:pt x="16396" y="881"/>
                              </a:cubicBezTo>
                              <a:cubicBezTo>
                                <a:pt x="16396" y="881"/>
                                <a:pt x="16396" y="878"/>
                                <a:pt x="16396" y="878"/>
                              </a:cubicBezTo>
                              <a:cubicBezTo>
                                <a:pt x="16396" y="874"/>
                                <a:pt x="16402" y="871"/>
                                <a:pt x="16402" y="867"/>
                              </a:cubicBezTo>
                              <a:cubicBezTo>
                                <a:pt x="16418" y="839"/>
                                <a:pt x="16429" y="804"/>
                                <a:pt x="16424" y="772"/>
                              </a:cubicBezTo>
                              <a:cubicBezTo>
                                <a:pt x="16418" y="747"/>
                                <a:pt x="16413" y="726"/>
                                <a:pt x="16402" y="705"/>
                              </a:cubicBezTo>
                              <a:cubicBezTo>
                                <a:pt x="16396" y="695"/>
                                <a:pt x="16386" y="684"/>
                                <a:pt x="16380" y="673"/>
                              </a:cubicBezTo>
                              <a:cubicBezTo>
                                <a:pt x="16375" y="666"/>
                                <a:pt x="16364" y="659"/>
                                <a:pt x="16353" y="652"/>
                              </a:cubicBezTo>
                              <a:cubicBezTo>
                                <a:pt x="16337" y="642"/>
                                <a:pt x="16321" y="631"/>
                                <a:pt x="16304" y="624"/>
                              </a:cubicBezTo>
                              <a:cubicBezTo>
                                <a:pt x="16256" y="603"/>
                                <a:pt x="16190" y="596"/>
                                <a:pt x="16136" y="606"/>
                              </a:cubicBezTo>
                              <a:cubicBezTo>
                                <a:pt x="16082" y="617"/>
                                <a:pt x="16044" y="645"/>
                                <a:pt x="16033" y="666"/>
                              </a:cubicBezTo>
                              <a:cubicBezTo>
                                <a:pt x="16033" y="666"/>
                                <a:pt x="16033" y="666"/>
                                <a:pt x="16033" y="666"/>
                              </a:cubicBezTo>
                              <a:cubicBezTo>
                                <a:pt x="16033" y="666"/>
                                <a:pt x="16033" y="666"/>
                                <a:pt x="16033" y="666"/>
                              </a:cubicBezTo>
                              <a:cubicBezTo>
                                <a:pt x="16033" y="666"/>
                                <a:pt x="16033" y="666"/>
                                <a:pt x="16033" y="670"/>
                              </a:cubicBezTo>
                              <a:cubicBezTo>
                                <a:pt x="16033" y="670"/>
                                <a:pt x="16033" y="673"/>
                                <a:pt x="16028" y="673"/>
                              </a:cubicBezTo>
                              <a:lnTo>
                                <a:pt x="16022" y="677"/>
                              </a:lnTo>
                              <a:lnTo>
                                <a:pt x="16077" y="698"/>
                              </a:lnTo>
                              <a:cubicBezTo>
                                <a:pt x="16082" y="702"/>
                                <a:pt x="16088" y="702"/>
                                <a:pt x="16093" y="705"/>
                              </a:cubicBezTo>
                              <a:cubicBezTo>
                                <a:pt x="16115" y="716"/>
                                <a:pt x="16147" y="740"/>
                                <a:pt x="16169" y="769"/>
                              </a:cubicBezTo>
                              <a:cubicBezTo>
                                <a:pt x="16190" y="804"/>
                                <a:pt x="16196" y="843"/>
                                <a:pt x="16196" y="860"/>
                              </a:cubicBezTo>
                              <a:cubicBezTo>
                                <a:pt x="16196" y="885"/>
                                <a:pt x="16190" y="910"/>
                                <a:pt x="16185" y="920"/>
                              </a:cubicBezTo>
                              <a:lnTo>
                                <a:pt x="16185" y="924"/>
                              </a:lnTo>
                              <a:cubicBezTo>
                                <a:pt x="16180" y="941"/>
                                <a:pt x="16174" y="969"/>
                                <a:pt x="16158" y="987"/>
                              </a:cubicBezTo>
                              <a:cubicBezTo>
                                <a:pt x="16153" y="994"/>
                                <a:pt x="16147" y="998"/>
                                <a:pt x="16147" y="1005"/>
                              </a:cubicBezTo>
                              <a:lnTo>
                                <a:pt x="16147" y="1005"/>
                              </a:lnTo>
                              <a:cubicBezTo>
                                <a:pt x="16147" y="1005"/>
                                <a:pt x="16147" y="1005"/>
                                <a:pt x="16142" y="1005"/>
                              </a:cubicBezTo>
                              <a:cubicBezTo>
                                <a:pt x="16131" y="998"/>
                                <a:pt x="16120" y="987"/>
                                <a:pt x="16109" y="980"/>
                              </a:cubicBezTo>
                              <a:cubicBezTo>
                                <a:pt x="16115" y="969"/>
                                <a:pt x="16115" y="959"/>
                                <a:pt x="16104" y="952"/>
                              </a:cubicBezTo>
                              <a:cubicBezTo>
                                <a:pt x="16093" y="941"/>
                                <a:pt x="16077" y="938"/>
                                <a:pt x="16060" y="941"/>
                              </a:cubicBezTo>
                              <a:cubicBezTo>
                                <a:pt x="16050" y="934"/>
                                <a:pt x="16039" y="927"/>
                                <a:pt x="16033" y="920"/>
                              </a:cubicBezTo>
                              <a:cubicBezTo>
                                <a:pt x="16044" y="910"/>
                                <a:pt x="16039" y="899"/>
                                <a:pt x="16028" y="888"/>
                              </a:cubicBezTo>
                              <a:cubicBezTo>
                                <a:pt x="16017" y="878"/>
                                <a:pt x="15995" y="874"/>
                                <a:pt x="15979" y="878"/>
                              </a:cubicBezTo>
                              <a:cubicBezTo>
                                <a:pt x="15968" y="871"/>
                                <a:pt x="15963" y="864"/>
                                <a:pt x="15952" y="857"/>
                              </a:cubicBezTo>
                              <a:cubicBezTo>
                                <a:pt x="15963" y="846"/>
                                <a:pt x="15963" y="832"/>
                                <a:pt x="15952" y="821"/>
                              </a:cubicBezTo>
                              <a:cubicBezTo>
                                <a:pt x="15947" y="814"/>
                                <a:pt x="15936" y="811"/>
                                <a:pt x="15925" y="811"/>
                              </a:cubicBezTo>
                              <a:cubicBezTo>
                                <a:pt x="15914" y="811"/>
                                <a:pt x="15903" y="811"/>
                                <a:pt x="15898" y="814"/>
                              </a:cubicBezTo>
                              <a:cubicBezTo>
                                <a:pt x="15887" y="807"/>
                                <a:pt x="15882" y="800"/>
                                <a:pt x="15871" y="797"/>
                              </a:cubicBezTo>
                              <a:cubicBezTo>
                                <a:pt x="15887" y="786"/>
                                <a:pt x="15892" y="769"/>
                                <a:pt x="15876" y="758"/>
                              </a:cubicBezTo>
                              <a:cubicBezTo>
                                <a:pt x="15860" y="747"/>
                                <a:pt x="15833" y="744"/>
                                <a:pt x="15816" y="751"/>
                              </a:cubicBezTo>
                              <a:cubicBezTo>
                                <a:pt x="15816" y="744"/>
                                <a:pt x="15816" y="733"/>
                                <a:pt x="15811" y="723"/>
                              </a:cubicBezTo>
                              <a:cubicBezTo>
                                <a:pt x="15849" y="670"/>
                                <a:pt x="16088" y="286"/>
                                <a:pt x="16266" y="4"/>
                              </a:cubicBezTo>
                              <a:lnTo>
                                <a:pt x="15909" y="4"/>
                              </a:lnTo>
                              <a:cubicBezTo>
                                <a:pt x="15833" y="120"/>
                                <a:pt x="15762" y="240"/>
                                <a:pt x="15735" y="307"/>
                              </a:cubicBezTo>
                              <a:cubicBezTo>
                                <a:pt x="15714" y="201"/>
                                <a:pt x="15697" y="95"/>
                                <a:pt x="15676" y="4"/>
                              </a:cubicBezTo>
                              <a:lnTo>
                                <a:pt x="15399" y="4"/>
                              </a:lnTo>
                              <a:cubicBezTo>
                                <a:pt x="15426" y="120"/>
                                <a:pt x="15453" y="254"/>
                                <a:pt x="15459" y="356"/>
                              </a:cubicBezTo>
                              <a:cubicBezTo>
                                <a:pt x="15437" y="360"/>
                                <a:pt x="15415" y="367"/>
                                <a:pt x="15399" y="374"/>
                              </a:cubicBezTo>
                              <a:cubicBezTo>
                                <a:pt x="15372" y="381"/>
                                <a:pt x="15323" y="402"/>
                                <a:pt x="15280" y="437"/>
                              </a:cubicBezTo>
                              <a:lnTo>
                                <a:pt x="15280" y="437"/>
                              </a:lnTo>
                              <a:cubicBezTo>
                                <a:pt x="15280" y="437"/>
                                <a:pt x="15280" y="437"/>
                                <a:pt x="15280" y="441"/>
                              </a:cubicBezTo>
                              <a:cubicBezTo>
                                <a:pt x="15247" y="462"/>
                                <a:pt x="15237" y="487"/>
                                <a:pt x="15237" y="504"/>
                              </a:cubicBezTo>
                              <a:cubicBezTo>
                                <a:pt x="15226" y="494"/>
                                <a:pt x="15215" y="483"/>
                                <a:pt x="15199" y="469"/>
                              </a:cubicBezTo>
                              <a:cubicBezTo>
                                <a:pt x="15155" y="434"/>
                                <a:pt x="15079" y="398"/>
                                <a:pt x="14998" y="374"/>
                              </a:cubicBezTo>
                              <a:cubicBezTo>
                                <a:pt x="14960" y="360"/>
                                <a:pt x="14900" y="345"/>
                                <a:pt x="14830" y="331"/>
                              </a:cubicBezTo>
                              <a:cubicBezTo>
                                <a:pt x="14797" y="324"/>
                                <a:pt x="14765" y="317"/>
                                <a:pt x="14727" y="307"/>
                              </a:cubicBezTo>
                              <a:cubicBezTo>
                                <a:pt x="14667" y="286"/>
                                <a:pt x="14619" y="264"/>
                                <a:pt x="14554" y="233"/>
                              </a:cubicBezTo>
                              <a:cubicBezTo>
                                <a:pt x="14537" y="222"/>
                                <a:pt x="14521" y="212"/>
                                <a:pt x="14505" y="204"/>
                              </a:cubicBezTo>
                              <a:cubicBezTo>
                                <a:pt x="14489" y="194"/>
                                <a:pt x="14472" y="183"/>
                                <a:pt x="14456" y="173"/>
                              </a:cubicBezTo>
                              <a:cubicBezTo>
                                <a:pt x="14456" y="169"/>
                                <a:pt x="14456" y="166"/>
                                <a:pt x="14456" y="159"/>
                              </a:cubicBezTo>
                              <a:cubicBezTo>
                                <a:pt x="14456" y="141"/>
                                <a:pt x="14461" y="123"/>
                                <a:pt x="14461" y="106"/>
                              </a:cubicBezTo>
                              <a:cubicBezTo>
                                <a:pt x="14467" y="85"/>
                                <a:pt x="14472" y="63"/>
                                <a:pt x="14478" y="42"/>
                              </a:cubicBezTo>
                              <a:cubicBezTo>
                                <a:pt x="14483" y="32"/>
                                <a:pt x="14489" y="21"/>
                                <a:pt x="14494" y="7"/>
                              </a:cubicBezTo>
                              <a:lnTo>
                                <a:pt x="14272" y="7"/>
                              </a:lnTo>
                              <a:cubicBezTo>
                                <a:pt x="14261" y="11"/>
                                <a:pt x="14250" y="14"/>
                                <a:pt x="14234" y="18"/>
                              </a:cubicBezTo>
                              <a:lnTo>
                                <a:pt x="14234" y="18"/>
                              </a:lnTo>
                              <a:cubicBezTo>
                                <a:pt x="14212" y="25"/>
                                <a:pt x="14185" y="35"/>
                                <a:pt x="14158" y="49"/>
                              </a:cubicBezTo>
                              <a:cubicBezTo>
                                <a:pt x="14136" y="60"/>
                                <a:pt x="14109" y="74"/>
                                <a:pt x="14087" y="92"/>
                              </a:cubicBezTo>
                              <a:cubicBezTo>
                                <a:pt x="14082" y="95"/>
                                <a:pt x="14082" y="99"/>
                                <a:pt x="14077" y="99"/>
                              </a:cubicBezTo>
                              <a:cubicBezTo>
                                <a:pt x="14077" y="99"/>
                                <a:pt x="14077" y="99"/>
                                <a:pt x="14077" y="99"/>
                              </a:cubicBezTo>
                              <a:cubicBezTo>
                                <a:pt x="14077" y="99"/>
                                <a:pt x="14071" y="95"/>
                                <a:pt x="14071" y="95"/>
                              </a:cubicBezTo>
                              <a:cubicBezTo>
                                <a:pt x="14066" y="85"/>
                                <a:pt x="14055" y="71"/>
                                <a:pt x="14049" y="56"/>
                              </a:cubicBezTo>
                              <a:cubicBezTo>
                                <a:pt x="14039" y="42"/>
                                <a:pt x="14028" y="25"/>
                                <a:pt x="14022" y="7"/>
                              </a:cubicBezTo>
                              <a:cubicBezTo>
                                <a:pt x="14022" y="7"/>
                                <a:pt x="14022" y="4"/>
                                <a:pt x="14022" y="4"/>
                              </a:cubicBezTo>
                              <a:lnTo>
                                <a:pt x="13703" y="4"/>
                              </a:lnTo>
                              <a:cubicBezTo>
                                <a:pt x="13708" y="32"/>
                                <a:pt x="13713" y="56"/>
                                <a:pt x="13724" y="78"/>
                              </a:cubicBezTo>
                              <a:cubicBezTo>
                                <a:pt x="13741" y="127"/>
                                <a:pt x="13768" y="166"/>
                                <a:pt x="13778" y="183"/>
                              </a:cubicBezTo>
                              <a:cubicBezTo>
                                <a:pt x="13811" y="229"/>
                                <a:pt x="13865" y="286"/>
                                <a:pt x="13903" y="310"/>
                              </a:cubicBezTo>
                              <a:cubicBezTo>
                                <a:pt x="13914" y="321"/>
                                <a:pt x="13919" y="328"/>
                                <a:pt x="13925" y="335"/>
                              </a:cubicBezTo>
                              <a:cubicBezTo>
                                <a:pt x="13919" y="363"/>
                                <a:pt x="13919" y="391"/>
                                <a:pt x="13925" y="416"/>
                              </a:cubicBezTo>
                              <a:cubicBezTo>
                                <a:pt x="13925" y="420"/>
                                <a:pt x="13925" y="423"/>
                                <a:pt x="13925" y="427"/>
                              </a:cubicBezTo>
                              <a:cubicBezTo>
                                <a:pt x="13925" y="423"/>
                                <a:pt x="13925" y="423"/>
                                <a:pt x="13919" y="423"/>
                              </a:cubicBezTo>
                              <a:lnTo>
                                <a:pt x="13919" y="423"/>
                              </a:lnTo>
                              <a:cubicBezTo>
                                <a:pt x="13914" y="420"/>
                                <a:pt x="13686" y="250"/>
                                <a:pt x="13415" y="7"/>
                              </a:cubicBezTo>
                              <a:lnTo>
                                <a:pt x="13052" y="7"/>
                              </a:lnTo>
                              <a:cubicBezTo>
                                <a:pt x="13095" y="53"/>
                                <a:pt x="13150" y="106"/>
                                <a:pt x="13204" y="148"/>
                              </a:cubicBezTo>
                              <a:cubicBezTo>
                                <a:pt x="13258" y="190"/>
                                <a:pt x="13301" y="219"/>
                                <a:pt x="13323" y="229"/>
                              </a:cubicBezTo>
                              <a:cubicBezTo>
                                <a:pt x="13448" y="335"/>
                                <a:pt x="13578" y="434"/>
                                <a:pt x="13708" y="522"/>
                              </a:cubicBezTo>
                              <a:cubicBezTo>
                                <a:pt x="13692" y="522"/>
                                <a:pt x="13675" y="525"/>
                                <a:pt x="13659" y="525"/>
                              </a:cubicBezTo>
                              <a:cubicBezTo>
                                <a:pt x="13638" y="529"/>
                                <a:pt x="13616" y="529"/>
                                <a:pt x="13594" y="532"/>
                              </a:cubicBezTo>
                              <a:cubicBezTo>
                                <a:pt x="13583" y="532"/>
                                <a:pt x="13578" y="536"/>
                                <a:pt x="13567" y="536"/>
                              </a:cubicBezTo>
                              <a:cubicBezTo>
                                <a:pt x="13502" y="515"/>
                                <a:pt x="13442" y="487"/>
                                <a:pt x="13383" y="458"/>
                              </a:cubicBezTo>
                              <a:cubicBezTo>
                                <a:pt x="13350" y="437"/>
                                <a:pt x="13301" y="412"/>
                                <a:pt x="13253" y="381"/>
                              </a:cubicBezTo>
                              <a:cubicBezTo>
                                <a:pt x="13247" y="377"/>
                                <a:pt x="13236" y="370"/>
                                <a:pt x="13231" y="367"/>
                              </a:cubicBezTo>
                              <a:lnTo>
                                <a:pt x="13215" y="356"/>
                              </a:lnTo>
                              <a:cubicBezTo>
                                <a:pt x="13215" y="356"/>
                                <a:pt x="13209" y="353"/>
                                <a:pt x="13209" y="353"/>
                              </a:cubicBezTo>
                              <a:cubicBezTo>
                                <a:pt x="13171" y="328"/>
                                <a:pt x="13139" y="300"/>
                                <a:pt x="13095" y="268"/>
                              </a:cubicBezTo>
                              <a:cubicBezTo>
                                <a:pt x="13074" y="247"/>
                                <a:pt x="13052" y="215"/>
                                <a:pt x="13025" y="180"/>
                              </a:cubicBezTo>
                              <a:cubicBezTo>
                                <a:pt x="13030" y="166"/>
                                <a:pt x="13009" y="145"/>
                                <a:pt x="12987" y="113"/>
                              </a:cubicBezTo>
                              <a:cubicBezTo>
                                <a:pt x="12976" y="95"/>
                                <a:pt x="12960" y="81"/>
                                <a:pt x="12949" y="63"/>
                              </a:cubicBezTo>
                              <a:cubicBezTo>
                                <a:pt x="12944" y="53"/>
                                <a:pt x="12927" y="28"/>
                                <a:pt x="12917" y="0"/>
                              </a:cubicBezTo>
                              <a:lnTo>
                                <a:pt x="10586" y="0"/>
                              </a:lnTo>
                              <a:cubicBezTo>
                                <a:pt x="10586" y="0"/>
                                <a:pt x="10586" y="0"/>
                                <a:pt x="10586" y="0"/>
                              </a:cubicBezTo>
                              <a:cubicBezTo>
                                <a:pt x="10586" y="14"/>
                                <a:pt x="10591" y="28"/>
                                <a:pt x="10591" y="42"/>
                              </a:cubicBezTo>
                              <a:cubicBezTo>
                                <a:pt x="10591" y="49"/>
                                <a:pt x="10591" y="56"/>
                                <a:pt x="10597" y="60"/>
                              </a:cubicBezTo>
                              <a:cubicBezTo>
                                <a:pt x="10597" y="85"/>
                                <a:pt x="10597" y="99"/>
                                <a:pt x="10597" y="106"/>
                              </a:cubicBezTo>
                              <a:cubicBezTo>
                                <a:pt x="10591" y="109"/>
                                <a:pt x="10586" y="109"/>
                                <a:pt x="10591" y="116"/>
                              </a:cubicBezTo>
                              <a:cubicBezTo>
                                <a:pt x="10597" y="123"/>
                                <a:pt x="10618" y="123"/>
                                <a:pt x="10673" y="123"/>
                              </a:cubicBezTo>
                              <a:cubicBezTo>
                                <a:pt x="10694" y="123"/>
                                <a:pt x="10716" y="120"/>
                                <a:pt x="10738" y="120"/>
                              </a:cubicBezTo>
                              <a:lnTo>
                                <a:pt x="10738" y="120"/>
                              </a:lnTo>
                              <a:cubicBezTo>
                                <a:pt x="10748" y="120"/>
                                <a:pt x="10776" y="120"/>
                                <a:pt x="10797" y="120"/>
                              </a:cubicBezTo>
                              <a:cubicBezTo>
                                <a:pt x="10814" y="120"/>
                                <a:pt x="10824" y="123"/>
                                <a:pt x="10835" y="123"/>
                              </a:cubicBezTo>
                              <a:cubicBezTo>
                                <a:pt x="10846" y="127"/>
                                <a:pt x="10857" y="130"/>
                                <a:pt x="10868" y="137"/>
                              </a:cubicBezTo>
                              <a:cubicBezTo>
                                <a:pt x="10895" y="152"/>
                                <a:pt x="10922" y="169"/>
                                <a:pt x="10949" y="180"/>
                              </a:cubicBezTo>
                              <a:cubicBezTo>
                                <a:pt x="10976" y="190"/>
                                <a:pt x="11003" y="194"/>
                                <a:pt x="11030" y="194"/>
                              </a:cubicBezTo>
                              <a:cubicBezTo>
                                <a:pt x="11030" y="197"/>
                                <a:pt x="11036" y="197"/>
                                <a:pt x="11057" y="194"/>
                              </a:cubicBezTo>
                              <a:cubicBezTo>
                                <a:pt x="11079" y="194"/>
                                <a:pt x="11090" y="194"/>
                                <a:pt x="11101" y="194"/>
                              </a:cubicBezTo>
                              <a:lnTo>
                                <a:pt x="11106" y="194"/>
                              </a:lnTo>
                              <a:cubicBezTo>
                                <a:pt x="11112" y="194"/>
                                <a:pt x="11123" y="194"/>
                                <a:pt x="11128" y="197"/>
                              </a:cubicBezTo>
                              <a:cubicBezTo>
                                <a:pt x="11193" y="212"/>
                                <a:pt x="11263" y="236"/>
                                <a:pt x="11339" y="279"/>
                              </a:cubicBezTo>
                              <a:cubicBezTo>
                                <a:pt x="11372" y="300"/>
                                <a:pt x="11410" y="324"/>
                                <a:pt x="11442" y="353"/>
                              </a:cubicBezTo>
                              <a:cubicBezTo>
                                <a:pt x="11502" y="398"/>
                                <a:pt x="11567" y="458"/>
                                <a:pt x="11654" y="532"/>
                              </a:cubicBezTo>
                              <a:cubicBezTo>
                                <a:pt x="11670" y="546"/>
                                <a:pt x="11686" y="561"/>
                                <a:pt x="11697" y="575"/>
                              </a:cubicBezTo>
                              <a:cubicBezTo>
                                <a:pt x="11751" y="628"/>
                                <a:pt x="11811" y="680"/>
                                <a:pt x="11860" y="733"/>
                              </a:cubicBezTo>
                              <a:cubicBezTo>
                                <a:pt x="11903" y="779"/>
                                <a:pt x="11936" y="828"/>
                                <a:pt x="11968" y="878"/>
                              </a:cubicBezTo>
                              <a:lnTo>
                                <a:pt x="11984" y="899"/>
                              </a:lnTo>
                              <a:cubicBezTo>
                                <a:pt x="11984" y="899"/>
                                <a:pt x="11984" y="902"/>
                                <a:pt x="11984" y="902"/>
                              </a:cubicBezTo>
                              <a:cubicBezTo>
                                <a:pt x="11984" y="910"/>
                                <a:pt x="11990" y="913"/>
                                <a:pt x="12001" y="913"/>
                              </a:cubicBezTo>
                              <a:cubicBezTo>
                                <a:pt x="12006" y="924"/>
                                <a:pt x="12017" y="934"/>
                                <a:pt x="12022" y="941"/>
                              </a:cubicBezTo>
                              <a:cubicBezTo>
                                <a:pt x="12076" y="1012"/>
                                <a:pt x="12136" y="1072"/>
                                <a:pt x="12174" y="1110"/>
                              </a:cubicBezTo>
                              <a:cubicBezTo>
                                <a:pt x="12228" y="1163"/>
                                <a:pt x="12272" y="1199"/>
                                <a:pt x="12288" y="1213"/>
                              </a:cubicBezTo>
                              <a:cubicBezTo>
                                <a:pt x="12347" y="1262"/>
                                <a:pt x="12413" y="1304"/>
                                <a:pt x="12472" y="1336"/>
                              </a:cubicBezTo>
                              <a:cubicBezTo>
                                <a:pt x="12543" y="1371"/>
                                <a:pt x="12619" y="1403"/>
                                <a:pt x="12694" y="1424"/>
                              </a:cubicBezTo>
                              <a:cubicBezTo>
                                <a:pt x="12770" y="1445"/>
                                <a:pt x="12841" y="1460"/>
                                <a:pt x="12884" y="1463"/>
                              </a:cubicBezTo>
                              <a:cubicBezTo>
                                <a:pt x="12895" y="1463"/>
                                <a:pt x="12911" y="1467"/>
                                <a:pt x="12917" y="1467"/>
                              </a:cubicBezTo>
                              <a:lnTo>
                                <a:pt x="12933" y="1470"/>
                              </a:lnTo>
                              <a:cubicBezTo>
                                <a:pt x="12933" y="1470"/>
                                <a:pt x="12933" y="1470"/>
                                <a:pt x="12938" y="1470"/>
                              </a:cubicBezTo>
                              <a:cubicBezTo>
                                <a:pt x="12927" y="1481"/>
                                <a:pt x="12911" y="1495"/>
                                <a:pt x="12900" y="1505"/>
                              </a:cubicBezTo>
                              <a:cubicBezTo>
                                <a:pt x="12884" y="1526"/>
                                <a:pt x="12868" y="1551"/>
                                <a:pt x="12857" y="1572"/>
                              </a:cubicBezTo>
                              <a:cubicBezTo>
                                <a:pt x="12846" y="1604"/>
                                <a:pt x="12835" y="1639"/>
                                <a:pt x="12841" y="1678"/>
                              </a:cubicBezTo>
                              <a:cubicBezTo>
                                <a:pt x="12841" y="1756"/>
                                <a:pt x="12879" y="1826"/>
                                <a:pt x="12900" y="1865"/>
                              </a:cubicBezTo>
                              <a:cubicBezTo>
                                <a:pt x="12895" y="1872"/>
                                <a:pt x="12895" y="1883"/>
                                <a:pt x="12895" y="1886"/>
                              </a:cubicBezTo>
                              <a:lnTo>
                                <a:pt x="12895" y="1890"/>
                              </a:lnTo>
                              <a:lnTo>
                                <a:pt x="12895" y="1890"/>
                              </a:lnTo>
                              <a:cubicBezTo>
                                <a:pt x="12900" y="1890"/>
                                <a:pt x="12906" y="1886"/>
                                <a:pt x="12917" y="1879"/>
                              </a:cubicBezTo>
                              <a:cubicBezTo>
                                <a:pt x="12922" y="1872"/>
                                <a:pt x="12933" y="1861"/>
                                <a:pt x="12949" y="1854"/>
                              </a:cubicBezTo>
                              <a:cubicBezTo>
                                <a:pt x="12976" y="1840"/>
                                <a:pt x="13020" y="1823"/>
                                <a:pt x="13068" y="1816"/>
                              </a:cubicBezTo>
                              <a:cubicBezTo>
                                <a:pt x="13074" y="1816"/>
                                <a:pt x="13079" y="1812"/>
                                <a:pt x="13085" y="1812"/>
                              </a:cubicBezTo>
                              <a:cubicBezTo>
                                <a:pt x="13090" y="1812"/>
                                <a:pt x="13090" y="1812"/>
                                <a:pt x="13095" y="1812"/>
                              </a:cubicBezTo>
                              <a:cubicBezTo>
                                <a:pt x="13101" y="1812"/>
                                <a:pt x="13106" y="1809"/>
                                <a:pt x="13106" y="1809"/>
                              </a:cubicBezTo>
                              <a:cubicBezTo>
                                <a:pt x="13128" y="1805"/>
                                <a:pt x="13144" y="1801"/>
                                <a:pt x="13166" y="1798"/>
                              </a:cubicBezTo>
                              <a:cubicBezTo>
                                <a:pt x="13209" y="1791"/>
                                <a:pt x="13258" y="1787"/>
                                <a:pt x="13312" y="1784"/>
                              </a:cubicBezTo>
                              <a:cubicBezTo>
                                <a:pt x="13318" y="1784"/>
                                <a:pt x="13323" y="1784"/>
                                <a:pt x="13323" y="1784"/>
                              </a:cubicBezTo>
                              <a:lnTo>
                                <a:pt x="13318" y="1805"/>
                              </a:lnTo>
                              <a:cubicBezTo>
                                <a:pt x="13312" y="1816"/>
                                <a:pt x="13307" y="1826"/>
                                <a:pt x="13301" y="1840"/>
                              </a:cubicBezTo>
                              <a:cubicBezTo>
                                <a:pt x="13296" y="1840"/>
                                <a:pt x="13296" y="1844"/>
                                <a:pt x="13291" y="1851"/>
                              </a:cubicBezTo>
                              <a:lnTo>
                                <a:pt x="13291" y="1851"/>
                              </a:lnTo>
                              <a:cubicBezTo>
                                <a:pt x="13285" y="1851"/>
                                <a:pt x="13280" y="1854"/>
                                <a:pt x="13274" y="1865"/>
                              </a:cubicBezTo>
                              <a:cubicBezTo>
                                <a:pt x="13269" y="1879"/>
                                <a:pt x="13258" y="1900"/>
                                <a:pt x="13236" y="1925"/>
                              </a:cubicBezTo>
                              <a:cubicBezTo>
                                <a:pt x="13215" y="1950"/>
                                <a:pt x="13188" y="1974"/>
                                <a:pt x="13161" y="1995"/>
                              </a:cubicBezTo>
                              <a:cubicBezTo>
                                <a:pt x="13128" y="2020"/>
                                <a:pt x="13090" y="2048"/>
                                <a:pt x="13041" y="2073"/>
                              </a:cubicBezTo>
                              <a:cubicBezTo>
                                <a:pt x="12955" y="2122"/>
                                <a:pt x="12846" y="2175"/>
                                <a:pt x="12738" y="2225"/>
                              </a:cubicBezTo>
                              <a:lnTo>
                                <a:pt x="12721" y="2232"/>
                              </a:lnTo>
                              <a:cubicBezTo>
                                <a:pt x="12662" y="2260"/>
                                <a:pt x="12602" y="2281"/>
                                <a:pt x="12553" y="2302"/>
                              </a:cubicBezTo>
                              <a:cubicBezTo>
                                <a:pt x="12472" y="2327"/>
                                <a:pt x="12391" y="2351"/>
                                <a:pt x="12304" y="2373"/>
                              </a:cubicBezTo>
                              <a:cubicBezTo>
                                <a:pt x="12261" y="2383"/>
                                <a:pt x="12207" y="2390"/>
                                <a:pt x="12131" y="2404"/>
                              </a:cubicBezTo>
                              <a:lnTo>
                                <a:pt x="12109" y="2408"/>
                              </a:lnTo>
                              <a:cubicBezTo>
                                <a:pt x="12017" y="2422"/>
                                <a:pt x="11908" y="2440"/>
                                <a:pt x="11800" y="2475"/>
                              </a:cubicBezTo>
                              <a:cubicBezTo>
                                <a:pt x="11697" y="2510"/>
                                <a:pt x="11583" y="2563"/>
                                <a:pt x="11459" y="2633"/>
                              </a:cubicBezTo>
                              <a:cubicBezTo>
                                <a:pt x="11345" y="2700"/>
                                <a:pt x="11236" y="2771"/>
                                <a:pt x="11133" y="2849"/>
                              </a:cubicBezTo>
                              <a:cubicBezTo>
                                <a:pt x="10933" y="3000"/>
                                <a:pt x="10754" y="3176"/>
                                <a:pt x="10624" y="3360"/>
                              </a:cubicBezTo>
                              <a:cubicBezTo>
                                <a:pt x="10564" y="3444"/>
                                <a:pt x="10510" y="3529"/>
                                <a:pt x="10467" y="3614"/>
                              </a:cubicBezTo>
                              <a:cubicBezTo>
                                <a:pt x="10440" y="3666"/>
                                <a:pt x="10418" y="3712"/>
                                <a:pt x="10402" y="3751"/>
                              </a:cubicBezTo>
                              <a:cubicBezTo>
                                <a:pt x="10374" y="3550"/>
                                <a:pt x="10651" y="2919"/>
                                <a:pt x="10667" y="2873"/>
                              </a:cubicBezTo>
                              <a:cubicBezTo>
                                <a:pt x="11280" y="2789"/>
                                <a:pt x="11610" y="2334"/>
                                <a:pt x="11697" y="2196"/>
                              </a:cubicBezTo>
                              <a:cubicBezTo>
                                <a:pt x="11811" y="2013"/>
                                <a:pt x="11805" y="1780"/>
                                <a:pt x="11805" y="1780"/>
                              </a:cubicBezTo>
                              <a:cubicBezTo>
                                <a:pt x="11805" y="1780"/>
                                <a:pt x="11773" y="1671"/>
                                <a:pt x="11773" y="1636"/>
                              </a:cubicBezTo>
                              <a:cubicBezTo>
                                <a:pt x="11773" y="1502"/>
                                <a:pt x="11871" y="1100"/>
                                <a:pt x="11876" y="1093"/>
                              </a:cubicBezTo>
                              <a:lnTo>
                                <a:pt x="11876" y="1082"/>
                              </a:lnTo>
                              <a:lnTo>
                                <a:pt x="11865" y="1086"/>
                              </a:lnTo>
                              <a:cubicBezTo>
                                <a:pt x="11860" y="1089"/>
                                <a:pt x="11849" y="1093"/>
                                <a:pt x="11838" y="1096"/>
                              </a:cubicBezTo>
                              <a:cubicBezTo>
                                <a:pt x="11827" y="1093"/>
                                <a:pt x="11816" y="1093"/>
                                <a:pt x="11811" y="1096"/>
                              </a:cubicBezTo>
                              <a:cubicBezTo>
                                <a:pt x="11800" y="1100"/>
                                <a:pt x="11795" y="1107"/>
                                <a:pt x="11795" y="1118"/>
                              </a:cubicBezTo>
                              <a:cubicBezTo>
                                <a:pt x="11778" y="1128"/>
                                <a:pt x="11762" y="1139"/>
                                <a:pt x="11746" y="1149"/>
                              </a:cubicBezTo>
                              <a:cubicBezTo>
                                <a:pt x="11735" y="1146"/>
                                <a:pt x="11719" y="1146"/>
                                <a:pt x="11708" y="1153"/>
                              </a:cubicBezTo>
                              <a:cubicBezTo>
                                <a:pt x="11702" y="1156"/>
                                <a:pt x="11697" y="1163"/>
                                <a:pt x="11697" y="1167"/>
                              </a:cubicBezTo>
                              <a:cubicBezTo>
                                <a:pt x="11697" y="1170"/>
                                <a:pt x="11702" y="1174"/>
                                <a:pt x="11702" y="1177"/>
                              </a:cubicBezTo>
                              <a:cubicBezTo>
                                <a:pt x="11692" y="1188"/>
                                <a:pt x="11681" y="1199"/>
                                <a:pt x="11665" y="1213"/>
                              </a:cubicBezTo>
                              <a:cubicBezTo>
                                <a:pt x="11648" y="1209"/>
                                <a:pt x="11632" y="1213"/>
                                <a:pt x="11627" y="1223"/>
                              </a:cubicBezTo>
                              <a:cubicBezTo>
                                <a:pt x="11621" y="1227"/>
                                <a:pt x="11621" y="1234"/>
                                <a:pt x="11627" y="1241"/>
                              </a:cubicBezTo>
                              <a:cubicBezTo>
                                <a:pt x="11627" y="1244"/>
                                <a:pt x="11632" y="1248"/>
                                <a:pt x="11637" y="1252"/>
                              </a:cubicBezTo>
                              <a:cubicBezTo>
                                <a:pt x="11627" y="1266"/>
                                <a:pt x="11616" y="1280"/>
                                <a:pt x="11605" y="1294"/>
                              </a:cubicBezTo>
                              <a:cubicBezTo>
                                <a:pt x="11594" y="1297"/>
                                <a:pt x="11583" y="1301"/>
                                <a:pt x="11583" y="1311"/>
                              </a:cubicBezTo>
                              <a:cubicBezTo>
                                <a:pt x="11583" y="1315"/>
                                <a:pt x="11583" y="1322"/>
                                <a:pt x="11589" y="1326"/>
                              </a:cubicBezTo>
                              <a:cubicBezTo>
                                <a:pt x="11572" y="1357"/>
                                <a:pt x="11556" y="1385"/>
                                <a:pt x="11545" y="1403"/>
                              </a:cubicBezTo>
                              <a:cubicBezTo>
                                <a:pt x="11540" y="1315"/>
                                <a:pt x="11529" y="1237"/>
                                <a:pt x="11513" y="1167"/>
                              </a:cubicBezTo>
                              <a:cubicBezTo>
                                <a:pt x="11513" y="1163"/>
                                <a:pt x="11513" y="1160"/>
                                <a:pt x="11513" y="1160"/>
                              </a:cubicBezTo>
                              <a:cubicBezTo>
                                <a:pt x="11513" y="1156"/>
                                <a:pt x="11507" y="1149"/>
                                <a:pt x="11507" y="1146"/>
                              </a:cubicBezTo>
                              <a:cubicBezTo>
                                <a:pt x="11502" y="1128"/>
                                <a:pt x="11497" y="1114"/>
                                <a:pt x="11491" y="1100"/>
                              </a:cubicBezTo>
                              <a:cubicBezTo>
                                <a:pt x="11502" y="1093"/>
                                <a:pt x="11502" y="1086"/>
                                <a:pt x="11502" y="1079"/>
                              </a:cubicBezTo>
                              <a:cubicBezTo>
                                <a:pt x="11502" y="1068"/>
                                <a:pt x="11486" y="1058"/>
                                <a:pt x="11469" y="1054"/>
                              </a:cubicBezTo>
                              <a:cubicBezTo>
                                <a:pt x="11469" y="1051"/>
                                <a:pt x="11464" y="1047"/>
                                <a:pt x="11464" y="1044"/>
                              </a:cubicBezTo>
                              <a:cubicBezTo>
                                <a:pt x="11464" y="1036"/>
                                <a:pt x="11459" y="1033"/>
                                <a:pt x="11459" y="1029"/>
                              </a:cubicBezTo>
                              <a:cubicBezTo>
                                <a:pt x="11469" y="1026"/>
                                <a:pt x="11475" y="1022"/>
                                <a:pt x="11480" y="1019"/>
                              </a:cubicBezTo>
                              <a:cubicBezTo>
                                <a:pt x="11486" y="1012"/>
                                <a:pt x="11491" y="1005"/>
                                <a:pt x="11491" y="998"/>
                              </a:cubicBezTo>
                              <a:cubicBezTo>
                                <a:pt x="11491" y="991"/>
                                <a:pt x="11486" y="984"/>
                                <a:pt x="11475" y="980"/>
                              </a:cubicBezTo>
                              <a:cubicBezTo>
                                <a:pt x="11464" y="977"/>
                                <a:pt x="11453" y="973"/>
                                <a:pt x="11442" y="973"/>
                              </a:cubicBezTo>
                              <a:cubicBezTo>
                                <a:pt x="11415" y="977"/>
                                <a:pt x="11399" y="991"/>
                                <a:pt x="11404" y="1005"/>
                              </a:cubicBezTo>
                              <a:cubicBezTo>
                                <a:pt x="11404" y="1008"/>
                                <a:pt x="11410" y="1015"/>
                                <a:pt x="11415" y="1019"/>
                              </a:cubicBezTo>
                              <a:cubicBezTo>
                                <a:pt x="11404" y="1075"/>
                                <a:pt x="11372" y="1139"/>
                                <a:pt x="11328" y="1209"/>
                              </a:cubicBezTo>
                              <a:cubicBezTo>
                                <a:pt x="11328" y="1209"/>
                                <a:pt x="11323" y="1213"/>
                                <a:pt x="11323" y="1213"/>
                              </a:cubicBezTo>
                              <a:cubicBezTo>
                                <a:pt x="11318" y="1216"/>
                                <a:pt x="11318" y="1220"/>
                                <a:pt x="11318" y="1227"/>
                              </a:cubicBezTo>
                              <a:cubicBezTo>
                                <a:pt x="11307" y="1241"/>
                                <a:pt x="11296" y="1259"/>
                                <a:pt x="11285" y="1273"/>
                              </a:cubicBezTo>
                              <a:cubicBezTo>
                                <a:pt x="11274" y="1273"/>
                                <a:pt x="11258" y="1273"/>
                                <a:pt x="11253" y="1280"/>
                              </a:cubicBezTo>
                              <a:cubicBezTo>
                                <a:pt x="11247" y="1283"/>
                                <a:pt x="11247" y="1290"/>
                                <a:pt x="11247" y="1294"/>
                              </a:cubicBezTo>
                              <a:cubicBezTo>
                                <a:pt x="11247" y="1297"/>
                                <a:pt x="11253" y="1301"/>
                                <a:pt x="11258" y="1304"/>
                              </a:cubicBezTo>
                              <a:cubicBezTo>
                                <a:pt x="11247" y="1315"/>
                                <a:pt x="11236" y="1329"/>
                                <a:pt x="11225" y="1340"/>
                              </a:cubicBezTo>
                              <a:cubicBezTo>
                                <a:pt x="11225" y="1340"/>
                                <a:pt x="11225" y="1340"/>
                                <a:pt x="11225" y="1340"/>
                              </a:cubicBezTo>
                              <a:cubicBezTo>
                                <a:pt x="11209" y="1333"/>
                                <a:pt x="11193" y="1336"/>
                                <a:pt x="11182" y="1347"/>
                              </a:cubicBezTo>
                              <a:cubicBezTo>
                                <a:pt x="11193" y="1301"/>
                                <a:pt x="11198" y="1248"/>
                                <a:pt x="11198" y="1195"/>
                              </a:cubicBezTo>
                              <a:cubicBezTo>
                                <a:pt x="11204" y="1192"/>
                                <a:pt x="11204" y="1188"/>
                                <a:pt x="11204" y="1185"/>
                              </a:cubicBezTo>
                              <a:cubicBezTo>
                                <a:pt x="11204" y="1177"/>
                                <a:pt x="11204" y="1170"/>
                                <a:pt x="11198" y="1167"/>
                              </a:cubicBezTo>
                              <a:cubicBezTo>
                                <a:pt x="11198" y="1153"/>
                                <a:pt x="11198" y="1139"/>
                                <a:pt x="11198" y="1121"/>
                              </a:cubicBezTo>
                              <a:cubicBezTo>
                                <a:pt x="11209" y="1114"/>
                                <a:pt x="11215" y="1107"/>
                                <a:pt x="11215" y="1100"/>
                              </a:cubicBezTo>
                              <a:cubicBezTo>
                                <a:pt x="11215" y="1089"/>
                                <a:pt x="11209" y="1082"/>
                                <a:pt x="11193" y="1075"/>
                              </a:cubicBezTo>
                              <a:cubicBezTo>
                                <a:pt x="11193" y="1061"/>
                                <a:pt x="11188" y="1051"/>
                                <a:pt x="11188" y="1040"/>
                              </a:cubicBezTo>
                              <a:cubicBezTo>
                                <a:pt x="11198" y="1033"/>
                                <a:pt x="11209" y="1022"/>
                                <a:pt x="11204" y="1012"/>
                              </a:cubicBezTo>
                              <a:cubicBezTo>
                                <a:pt x="11204" y="1001"/>
                                <a:pt x="11193" y="991"/>
                                <a:pt x="11177" y="987"/>
                              </a:cubicBezTo>
                              <a:cubicBezTo>
                                <a:pt x="11171" y="966"/>
                                <a:pt x="11166" y="952"/>
                                <a:pt x="11166" y="952"/>
                              </a:cubicBezTo>
                              <a:lnTo>
                                <a:pt x="11160" y="941"/>
                              </a:lnTo>
                              <a:lnTo>
                                <a:pt x="11122" y="984"/>
                              </a:lnTo>
                              <a:lnTo>
                                <a:pt x="11122" y="984"/>
                              </a:lnTo>
                              <a:cubicBezTo>
                                <a:pt x="11122" y="987"/>
                                <a:pt x="11122" y="991"/>
                                <a:pt x="11122" y="994"/>
                              </a:cubicBezTo>
                              <a:lnTo>
                                <a:pt x="11122" y="998"/>
                              </a:lnTo>
                              <a:cubicBezTo>
                                <a:pt x="11117" y="1005"/>
                                <a:pt x="11112" y="1012"/>
                                <a:pt x="11112" y="1019"/>
                              </a:cubicBezTo>
                              <a:cubicBezTo>
                                <a:pt x="11112" y="1022"/>
                                <a:pt x="11112" y="1026"/>
                                <a:pt x="11117" y="1029"/>
                              </a:cubicBezTo>
                              <a:cubicBezTo>
                                <a:pt x="11106" y="1061"/>
                                <a:pt x="11090" y="1093"/>
                                <a:pt x="11063" y="1121"/>
                              </a:cubicBezTo>
                              <a:cubicBezTo>
                                <a:pt x="11063" y="1121"/>
                                <a:pt x="11063" y="1121"/>
                                <a:pt x="11063" y="1121"/>
                              </a:cubicBezTo>
                              <a:cubicBezTo>
                                <a:pt x="11047" y="1121"/>
                                <a:pt x="11030" y="1125"/>
                                <a:pt x="11025" y="1135"/>
                              </a:cubicBezTo>
                              <a:cubicBezTo>
                                <a:pt x="11020" y="1142"/>
                                <a:pt x="11014" y="1153"/>
                                <a:pt x="11020" y="1160"/>
                              </a:cubicBezTo>
                              <a:cubicBezTo>
                                <a:pt x="11009" y="1170"/>
                                <a:pt x="10992" y="1181"/>
                                <a:pt x="10976" y="1192"/>
                              </a:cubicBezTo>
                              <a:cubicBezTo>
                                <a:pt x="10965" y="1195"/>
                                <a:pt x="10960" y="1199"/>
                                <a:pt x="10954" y="1202"/>
                              </a:cubicBezTo>
                              <a:cubicBezTo>
                                <a:pt x="10949" y="1206"/>
                                <a:pt x="10949" y="1209"/>
                                <a:pt x="10949" y="1213"/>
                              </a:cubicBezTo>
                              <a:cubicBezTo>
                                <a:pt x="10889" y="1252"/>
                                <a:pt x="10819" y="1287"/>
                                <a:pt x="10748" y="1326"/>
                              </a:cubicBezTo>
                              <a:cubicBezTo>
                                <a:pt x="10586" y="1410"/>
                                <a:pt x="10407" y="1509"/>
                                <a:pt x="10261" y="1646"/>
                              </a:cubicBezTo>
                              <a:cubicBezTo>
                                <a:pt x="10255" y="1646"/>
                                <a:pt x="10244" y="1650"/>
                                <a:pt x="10244" y="1653"/>
                              </a:cubicBezTo>
                              <a:cubicBezTo>
                                <a:pt x="10234" y="1660"/>
                                <a:pt x="10234" y="1668"/>
                                <a:pt x="10234" y="1675"/>
                              </a:cubicBezTo>
                              <a:cubicBezTo>
                                <a:pt x="10223" y="1685"/>
                                <a:pt x="10212" y="1699"/>
                                <a:pt x="10196" y="1713"/>
                              </a:cubicBezTo>
                              <a:cubicBezTo>
                                <a:pt x="10185" y="1717"/>
                                <a:pt x="10174" y="1724"/>
                                <a:pt x="10169" y="1731"/>
                              </a:cubicBezTo>
                              <a:cubicBezTo>
                                <a:pt x="10169" y="1734"/>
                                <a:pt x="10169" y="1738"/>
                                <a:pt x="10169" y="1745"/>
                              </a:cubicBezTo>
                              <a:cubicBezTo>
                                <a:pt x="10147" y="1773"/>
                                <a:pt x="10125" y="1805"/>
                                <a:pt x="10109" y="1833"/>
                              </a:cubicBezTo>
                              <a:cubicBezTo>
                                <a:pt x="10000" y="2020"/>
                                <a:pt x="9990" y="2217"/>
                                <a:pt x="10082" y="2425"/>
                              </a:cubicBezTo>
                              <a:cubicBezTo>
                                <a:pt x="10082" y="2429"/>
                                <a:pt x="10082" y="2433"/>
                                <a:pt x="10082" y="2436"/>
                              </a:cubicBezTo>
                              <a:cubicBezTo>
                                <a:pt x="10082" y="2461"/>
                                <a:pt x="10103" y="2496"/>
                                <a:pt x="10125" y="2531"/>
                              </a:cubicBezTo>
                              <a:cubicBezTo>
                                <a:pt x="10147" y="2574"/>
                                <a:pt x="10169" y="2612"/>
                                <a:pt x="10185" y="2637"/>
                              </a:cubicBezTo>
                              <a:cubicBezTo>
                                <a:pt x="10206" y="2669"/>
                                <a:pt x="10228" y="2693"/>
                                <a:pt x="10239" y="2707"/>
                              </a:cubicBezTo>
                              <a:cubicBezTo>
                                <a:pt x="10261" y="2732"/>
                                <a:pt x="10288" y="2757"/>
                                <a:pt x="10315" y="2774"/>
                              </a:cubicBezTo>
                              <a:cubicBezTo>
                                <a:pt x="10320" y="2778"/>
                                <a:pt x="10320" y="2778"/>
                                <a:pt x="10326" y="2782"/>
                              </a:cubicBezTo>
                              <a:cubicBezTo>
                                <a:pt x="10342" y="2803"/>
                                <a:pt x="10374" y="2824"/>
                                <a:pt x="10385" y="2831"/>
                              </a:cubicBezTo>
                              <a:cubicBezTo>
                                <a:pt x="10380" y="2863"/>
                                <a:pt x="10369" y="2944"/>
                                <a:pt x="10353" y="3078"/>
                              </a:cubicBezTo>
                              <a:cubicBezTo>
                                <a:pt x="10347" y="3095"/>
                                <a:pt x="10342" y="3113"/>
                                <a:pt x="10342" y="3131"/>
                              </a:cubicBezTo>
                              <a:cubicBezTo>
                                <a:pt x="10337" y="3148"/>
                                <a:pt x="10337" y="3159"/>
                                <a:pt x="10331" y="3166"/>
                              </a:cubicBezTo>
                              <a:cubicBezTo>
                                <a:pt x="10331" y="3166"/>
                                <a:pt x="10309" y="3261"/>
                                <a:pt x="10326" y="3275"/>
                              </a:cubicBezTo>
                              <a:cubicBezTo>
                                <a:pt x="10326" y="3275"/>
                                <a:pt x="10326" y="3275"/>
                                <a:pt x="10326" y="3275"/>
                              </a:cubicBezTo>
                              <a:cubicBezTo>
                                <a:pt x="10315" y="3360"/>
                                <a:pt x="10304" y="3444"/>
                                <a:pt x="10299" y="3518"/>
                              </a:cubicBezTo>
                              <a:cubicBezTo>
                                <a:pt x="10293" y="3557"/>
                                <a:pt x="10293" y="3589"/>
                                <a:pt x="10288" y="3621"/>
                              </a:cubicBezTo>
                              <a:cubicBezTo>
                                <a:pt x="10288" y="3582"/>
                                <a:pt x="10282" y="3536"/>
                                <a:pt x="10277" y="3490"/>
                              </a:cubicBezTo>
                              <a:cubicBezTo>
                                <a:pt x="10277" y="3416"/>
                                <a:pt x="10272" y="3342"/>
                                <a:pt x="10272" y="3282"/>
                              </a:cubicBezTo>
                              <a:cubicBezTo>
                                <a:pt x="10266" y="3212"/>
                                <a:pt x="10255" y="3141"/>
                                <a:pt x="10244" y="3071"/>
                              </a:cubicBezTo>
                              <a:cubicBezTo>
                                <a:pt x="10223" y="2968"/>
                                <a:pt x="10201" y="2866"/>
                                <a:pt x="10141" y="2767"/>
                              </a:cubicBezTo>
                              <a:cubicBezTo>
                                <a:pt x="10076" y="2665"/>
                                <a:pt x="9968" y="2574"/>
                                <a:pt x="9860" y="2492"/>
                              </a:cubicBezTo>
                              <a:cubicBezTo>
                                <a:pt x="9822" y="2464"/>
                                <a:pt x="9784" y="2436"/>
                                <a:pt x="9746" y="2408"/>
                              </a:cubicBezTo>
                              <a:cubicBezTo>
                                <a:pt x="9724" y="2390"/>
                                <a:pt x="9697" y="2376"/>
                                <a:pt x="9675" y="2358"/>
                              </a:cubicBezTo>
                              <a:cubicBezTo>
                                <a:pt x="9654" y="2344"/>
                                <a:pt x="9632" y="2330"/>
                                <a:pt x="9616" y="2316"/>
                              </a:cubicBezTo>
                              <a:cubicBezTo>
                                <a:pt x="9551" y="2263"/>
                                <a:pt x="9513" y="2193"/>
                                <a:pt x="9502" y="2098"/>
                              </a:cubicBezTo>
                              <a:cubicBezTo>
                                <a:pt x="9502" y="2055"/>
                                <a:pt x="9502" y="2013"/>
                                <a:pt x="9502" y="1971"/>
                              </a:cubicBezTo>
                              <a:cubicBezTo>
                                <a:pt x="9507" y="1914"/>
                                <a:pt x="9518" y="1865"/>
                                <a:pt x="9529" y="1823"/>
                              </a:cubicBezTo>
                              <a:cubicBezTo>
                                <a:pt x="9534" y="1798"/>
                                <a:pt x="9545" y="1770"/>
                                <a:pt x="9551" y="1742"/>
                              </a:cubicBezTo>
                              <a:cubicBezTo>
                                <a:pt x="9594" y="1646"/>
                                <a:pt x="9659" y="1548"/>
                                <a:pt x="9686" y="1512"/>
                              </a:cubicBezTo>
                              <a:cubicBezTo>
                                <a:pt x="9686" y="1512"/>
                                <a:pt x="9686" y="1512"/>
                                <a:pt x="9686" y="1512"/>
                              </a:cubicBezTo>
                              <a:lnTo>
                                <a:pt x="9692" y="1509"/>
                              </a:lnTo>
                              <a:lnTo>
                                <a:pt x="9692" y="1505"/>
                              </a:lnTo>
                              <a:cubicBezTo>
                                <a:pt x="9692" y="1502"/>
                                <a:pt x="9686" y="1502"/>
                                <a:pt x="9675" y="1505"/>
                              </a:cubicBezTo>
                              <a:lnTo>
                                <a:pt x="9643" y="1509"/>
                              </a:lnTo>
                              <a:cubicBezTo>
                                <a:pt x="9632" y="1509"/>
                                <a:pt x="9621" y="1512"/>
                                <a:pt x="9610" y="1516"/>
                              </a:cubicBezTo>
                              <a:lnTo>
                                <a:pt x="9599" y="1519"/>
                              </a:lnTo>
                              <a:cubicBezTo>
                                <a:pt x="9556" y="1530"/>
                                <a:pt x="9513" y="1548"/>
                                <a:pt x="9475" y="1565"/>
                              </a:cubicBezTo>
                              <a:cubicBezTo>
                                <a:pt x="9426" y="1586"/>
                                <a:pt x="9383" y="1618"/>
                                <a:pt x="9350" y="1650"/>
                              </a:cubicBezTo>
                              <a:cubicBezTo>
                                <a:pt x="9312" y="1685"/>
                                <a:pt x="9280" y="1724"/>
                                <a:pt x="9263" y="1763"/>
                              </a:cubicBezTo>
                              <a:cubicBezTo>
                                <a:pt x="9252" y="1787"/>
                                <a:pt x="9242" y="1819"/>
                                <a:pt x="9236" y="1847"/>
                              </a:cubicBezTo>
                              <a:cubicBezTo>
                                <a:pt x="9215" y="1942"/>
                                <a:pt x="9247" y="2034"/>
                                <a:pt x="9334" y="2122"/>
                              </a:cubicBezTo>
                              <a:cubicBezTo>
                                <a:pt x="9355" y="2147"/>
                                <a:pt x="9383" y="2172"/>
                                <a:pt x="9410" y="2193"/>
                              </a:cubicBezTo>
                              <a:cubicBezTo>
                                <a:pt x="9448" y="2221"/>
                                <a:pt x="9480" y="2242"/>
                                <a:pt x="9502" y="2249"/>
                              </a:cubicBezTo>
                              <a:lnTo>
                                <a:pt x="9502" y="2253"/>
                              </a:lnTo>
                              <a:cubicBezTo>
                                <a:pt x="9518" y="2323"/>
                                <a:pt x="9551" y="2394"/>
                                <a:pt x="9589" y="2457"/>
                              </a:cubicBezTo>
                              <a:cubicBezTo>
                                <a:pt x="9632" y="2528"/>
                                <a:pt x="9697" y="2598"/>
                                <a:pt x="9757" y="2662"/>
                              </a:cubicBezTo>
                              <a:lnTo>
                                <a:pt x="9767" y="2672"/>
                              </a:lnTo>
                              <a:lnTo>
                                <a:pt x="9795" y="2707"/>
                              </a:lnTo>
                              <a:cubicBezTo>
                                <a:pt x="9849" y="2782"/>
                                <a:pt x="9903" y="2849"/>
                                <a:pt x="9946" y="2908"/>
                              </a:cubicBezTo>
                              <a:cubicBezTo>
                                <a:pt x="9968" y="2951"/>
                                <a:pt x="9984" y="2993"/>
                                <a:pt x="9995" y="3042"/>
                              </a:cubicBezTo>
                              <a:cubicBezTo>
                                <a:pt x="10011" y="3109"/>
                                <a:pt x="10022" y="3180"/>
                                <a:pt x="10028" y="3243"/>
                              </a:cubicBezTo>
                              <a:cubicBezTo>
                                <a:pt x="10055" y="3483"/>
                                <a:pt x="10060" y="3680"/>
                                <a:pt x="10066" y="3786"/>
                              </a:cubicBezTo>
                              <a:lnTo>
                                <a:pt x="10066" y="3811"/>
                              </a:lnTo>
                              <a:cubicBezTo>
                                <a:pt x="10076" y="4001"/>
                                <a:pt x="10082" y="4238"/>
                                <a:pt x="10087" y="4407"/>
                              </a:cubicBezTo>
                              <a:cubicBezTo>
                                <a:pt x="10093" y="4488"/>
                                <a:pt x="10093" y="4572"/>
                                <a:pt x="10098" y="4632"/>
                              </a:cubicBezTo>
                              <a:cubicBezTo>
                                <a:pt x="10098" y="4650"/>
                                <a:pt x="10098" y="4664"/>
                                <a:pt x="10103" y="4678"/>
                              </a:cubicBezTo>
                              <a:cubicBezTo>
                                <a:pt x="10093" y="4675"/>
                                <a:pt x="10087" y="4671"/>
                                <a:pt x="10076" y="4671"/>
                              </a:cubicBezTo>
                              <a:cubicBezTo>
                                <a:pt x="10049" y="4664"/>
                                <a:pt x="10011" y="4657"/>
                                <a:pt x="9973" y="4661"/>
                              </a:cubicBezTo>
                              <a:cubicBezTo>
                                <a:pt x="9925" y="4664"/>
                                <a:pt x="9892" y="4682"/>
                                <a:pt x="9876" y="4692"/>
                              </a:cubicBezTo>
                              <a:cubicBezTo>
                                <a:pt x="9849" y="4710"/>
                                <a:pt x="9832" y="4728"/>
                                <a:pt x="9827" y="4738"/>
                              </a:cubicBezTo>
                              <a:cubicBezTo>
                                <a:pt x="9827" y="4742"/>
                                <a:pt x="9827" y="4742"/>
                                <a:pt x="9827" y="4742"/>
                              </a:cubicBezTo>
                              <a:lnTo>
                                <a:pt x="9827" y="4745"/>
                              </a:lnTo>
                              <a:lnTo>
                                <a:pt x="9832" y="4745"/>
                              </a:lnTo>
                              <a:cubicBezTo>
                                <a:pt x="9838" y="4745"/>
                                <a:pt x="9843" y="4749"/>
                                <a:pt x="9843" y="4749"/>
                              </a:cubicBezTo>
                              <a:cubicBezTo>
                                <a:pt x="9843" y="4752"/>
                                <a:pt x="9843" y="4752"/>
                                <a:pt x="9860" y="4759"/>
                              </a:cubicBezTo>
                              <a:cubicBezTo>
                                <a:pt x="9876" y="4766"/>
                                <a:pt x="9919" y="4784"/>
                                <a:pt x="9963" y="4816"/>
                              </a:cubicBezTo>
                              <a:cubicBezTo>
                                <a:pt x="10011" y="4851"/>
                                <a:pt x="10055" y="4897"/>
                                <a:pt x="10087" y="4950"/>
                              </a:cubicBezTo>
                              <a:cubicBezTo>
                                <a:pt x="10125" y="5010"/>
                                <a:pt x="10147" y="5080"/>
                                <a:pt x="10169" y="5140"/>
                              </a:cubicBezTo>
                              <a:cubicBezTo>
                                <a:pt x="10190" y="5218"/>
                                <a:pt x="10217" y="5288"/>
                                <a:pt x="10244" y="5352"/>
                              </a:cubicBezTo>
                              <a:cubicBezTo>
                                <a:pt x="10272" y="5411"/>
                                <a:pt x="10299" y="5478"/>
                                <a:pt x="10337" y="5552"/>
                              </a:cubicBezTo>
                              <a:cubicBezTo>
                                <a:pt x="10347" y="5574"/>
                                <a:pt x="10358" y="5591"/>
                                <a:pt x="10369" y="5612"/>
                              </a:cubicBezTo>
                              <a:cubicBezTo>
                                <a:pt x="10396" y="5665"/>
                                <a:pt x="10423" y="5715"/>
                                <a:pt x="10445" y="5753"/>
                              </a:cubicBezTo>
                              <a:cubicBezTo>
                                <a:pt x="10477" y="5803"/>
                                <a:pt x="10505" y="5842"/>
                                <a:pt x="10526" y="5856"/>
                              </a:cubicBezTo>
                              <a:cubicBezTo>
                                <a:pt x="10586" y="5933"/>
                                <a:pt x="10651" y="6014"/>
                                <a:pt x="10716" y="6081"/>
                              </a:cubicBezTo>
                              <a:cubicBezTo>
                                <a:pt x="10776" y="6145"/>
                                <a:pt x="10835" y="6201"/>
                                <a:pt x="10851" y="6208"/>
                              </a:cubicBezTo>
                              <a:lnTo>
                                <a:pt x="10857" y="6215"/>
                              </a:lnTo>
                              <a:cubicBezTo>
                                <a:pt x="10857" y="6215"/>
                                <a:pt x="10857" y="6215"/>
                                <a:pt x="10857" y="6215"/>
                              </a:cubicBezTo>
                              <a:cubicBezTo>
                                <a:pt x="10851" y="6219"/>
                                <a:pt x="10830" y="6212"/>
                                <a:pt x="10776" y="6187"/>
                              </a:cubicBezTo>
                              <a:cubicBezTo>
                                <a:pt x="10765" y="6173"/>
                                <a:pt x="10711" y="6138"/>
                                <a:pt x="10689" y="6124"/>
                              </a:cubicBezTo>
                              <a:cubicBezTo>
                                <a:pt x="10635" y="6092"/>
                                <a:pt x="10564" y="6050"/>
                                <a:pt x="10499" y="6018"/>
                              </a:cubicBezTo>
                              <a:cubicBezTo>
                                <a:pt x="10472" y="6004"/>
                                <a:pt x="10315" y="5926"/>
                                <a:pt x="10131" y="5852"/>
                              </a:cubicBezTo>
                              <a:cubicBezTo>
                                <a:pt x="10049" y="5820"/>
                                <a:pt x="9968" y="5789"/>
                                <a:pt x="9881" y="5764"/>
                              </a:cubicBezTo>
                              <a:cubicBezTo>
                                <a:pt x="9811" y="5743"/>
                                <a:pt x="9735" y="5718"/>
                                <a:pt x="9670" y="5701"/>
                              </a:cubicBezTo>
                              <a:lnTo>
                                <a:pt x="9670" y="5701"/>
                              </a:lnTo>
                              <a:cubicBezTo>
                                <a:pt x="9605" y="5679"/>
                                <a:pt x="9540" y="5658"/>
                                <a:pt x="9480" y="5641"/>
                              </a:cubicBezTo>
                              <a:cubicBezTo>
                                <a:pt x="9475" y="5634"/>
                                <a:pt x="9453" y="5619"/>
                                <a:pt x="9431" y="5605"/>
                              </a:cubicBezTo>
                              <a:cubicBezTo>
                                <a:pt x="9399" y="5588"/>
                                <a:pt x="9350" y="5560"/>
                                <a:pt x="9280" y="5531"/>
                              </a:cubicBezTo>
                              <a:cubicBezTo>
                                <a:pt x="9209" y="5503"/>
                                <a:pt x="9133" y="5482"/>
                                <a:pt x="9057" y="5461"/>
                              </a:cubicBezTo>
                              <a:cubicBezTo>
                                <a:pt x="8981" y="5443"/>
                                <a:pt x="8900" y="5429"/>
                                <a:pt x="8813" y="5419"/>
                              </a:cubicBezTo>
                              <a:cubicBezTo>
                                <a:pt x="8748" y="5411"/>
                                <a:pt x="8613" y="5401"/>
                                <a:pt x="8450" y="5408"/>
                              </a:cubicBezTo>
                              <a:cubicBezTo>
                                <a:pt x="8385" y="5411"/>
                                <a:pt x="8309" y="5419"/>
                                <a:pt x="8239" y="5426"/>
                              </a:cubicBezTo>
                              <a:cubicBezTo>
                                <a:pt x="8217" y="5429"/>
                                <a:pt x="8201" y="5429"/>
                                <a:pt x="8179" y="5433"/>
                              </a:cubicBezTo>
                              <a:cubicBezTo>
                                <a:pt x="8093" y="5447"/>
                                <a:pt x="8011" y="5461"/>
                                <a:pt x="7935" y="5478"/>
                              </a:cubicBezTo>
                              <a:cubicBezTo>
                                <a:pt x="7849" y="5500"/>
                                <a:pt x="7762" y="5524"/>
                                <a:pt x="7681" y="5549"/>
                              </a:cubicBezTo>
                              <a:cubicBezTo>
                                <a:pt x="7626" y="5567"/>
                                <a:pt x="7567" y="5581"/>
                                <a:pt x="7507" y="5598"/>
                              </a:cubicBezTo>
                              <a:cubicBezTo>
                                <a:pt x="7469" y="5609"/>
                                <a:pt x="7442" y="5616"/>
                                <a:pt x="7420" y="5619"/>
                              </a:cubicBezTo>
                              <a:cubicBezTo>
                                <a:pt x="7361" y="5634"/>
                                <a:pt x="7301" y="5644"/>
                                <a:pt x="7247" y="5648"/>
                              </a:cubicBezTo>
                              <a:cubicBezTo>
                                <a:pt x="7220" y="5651"/>
                                <a:pt x="7198" y="5651"/>
                                <a:pt x="7177" y="5651"/>
                              </a:cubicBezTo>
                              <a:cubicBezTo>
                                <a:pt x="7101" y="5651"/>
                                <a:pt x="7036" y="5641"/>
                                <a:pt x="6981" y="5619"/>
                              </a:cubicBezTo>
                              <a:cubicBezTo>
                                <a:pt x="6916" y="5581"/>
                                <a:pt x="6927" y="5521"/>
                                <a:pt x="6927" y="5521"/>
                              </a:cubicBezTo>
                              <a:lnTo>
                                <a:pt x="6911" y="5521"/>
                              </a:lnTo>
                              <a:lnTo>
                                <a:pt x="6895" y="5567"/>
                              </a:lnTo>
                              <a:cubicBezTo>
                                <a:pt x="6889" y="5577"/>
                                <a:pt x="6889" y="5595"/>
                                <a:pt x="6895" y="5612"/>
                              </a:cubicBezTo>
                              <a:cubicBezTo>
                                <a:pt x="6895" y="5616"/>
                                <a:pt x="6895" y="5623"/>
                                <a:pt x="6895" y="5630"/>
                              </a:cubicBezTo>
                              <a:cubicBezTo>
                                <a:pt x="6895" y="5641"/>
                                <a:pt x="6895" y="5683"/>
                                <a:pt x="6927" y="5729"/>
                              </a:cubicBezTo>
                              <a:cubicBezTo>
                                <a:pt x="6949" y="5764"/>
                                <a:pt x="6987" y="5799"/>
                                <a:pt x="7030" y="5827"/>
                              </a:cubicBezTo>
                              <a:cubicBezTo>
                                <a:pt x="7057" y="5845"/>
                                <a:pt x="7090" y="5863"/>
                                <a:pt x="7128" y="5877"/>
                              </a:cubicBezTo>
                              <a:cubicBezTo>
                                <a:pt x="7149" y="5884"/>
                                <a:pt x="7171" y="5894"/>
                                <a:pt x="7198" y="5901"/>
                              </a:cubicBezTo>
                              <a:cubicBezTo>
                                <a:pt x="7252" y="5923"/>
                                <a:pt x="7307" y="5940"/>
                                <a:pt x="7328" y="5947"/>
                              </a:cubicBezTo>
                              <a:cubicBezTo>
                                <a:pt x="7247" y="5979"/>
                                <a:pt x="7182" y="6004"/>
                                <a:pt x="7117" y="6021"/>
                              </a:cubicBezTo>
                              <a:cubicBezTo>
                                <a:pt x="7079" y="6032"/>
                                <a:pt x="7046" y="6039"/>
                                <a:pt x="7008" y="6046"/>
                              </a:cubicBezTo>
                              <a:cubicBezTo>
                                <a:pt x="7003" y="6043"/>
                                <a:pt x="6992" y="6043"/>
                                <a:pt x="6987" y="6043"/>
                              </a:cubicBezTo>
                              <a:cubicBezTo>
                                <a:pt x="6976" y="6043"/>
                                <a:pt x="6965" y="6046"/>
                                <a:pt x="6960" y="6053"/>
                              </a:cubicBezTo>
                              <a:cubicBezTo>
                                <a:pt x="6938" y="6057"/>
                                <a:pt x="6916" y="6060"/>
                                <a:pt x="6900" y="6064"/>
                              </a:cubicBezTo>
                              <a:cubicBezTo>
                                <a:pt x="6889" y="6057"/>
                                <a:pt x="6878" y="6050"/>
                                <a:pt x="6862" y="6053"/>
                              </a:cubicBezTo>
                              <a:cubicBezTo>
                                <a:pt x="6846" y="6057"/>
                                <a:pt x="6835" y="6064"/>
                                <a:pt x="6835" y="6071"/>
                              </a:cubicBezTo>
                              <a:cubicBezTo>
                                <a:pt x="6830" y="6071"/>
                                <a:pt x="6824" y="6071"/>
                                <a:pt x="6819" y="6071"/>
                              </a:cubicBezTo>
                              <a:cubicBezTo>
                                <a:pt x="6721" y="6074"/>
                                <a:pt x="6645" y="6067"/>
                                <a:pt x="6607" y="6064"/>
                              </a:cubicBezTo>
                              <a:lnTo>
                                <a:pt x="6602" y="6064"/>
                              </a:lnTo>
                              <a:lnTo>
                                <a:pt x="6602" y="6064"/>
                              </a:lnTo>
                              <a:lnTo>
                                <a:pt x="6602" y="6064"/>
                              </a:lnTo>
                              <a:cubicBezTo>
                                <a:pt x="6591" y="6060"/>
                                <a:pt x="6586" y="6060"/>
                                <a:pt x="6586" y="6060"/>
                              </a:cubicBezTo>
                              <a:lnTo>
                                <a:pt x="6586" y="6064"/>
                              </a:lnTo>
                              <a:lnTo>
                                <a:pt x="6580" y="6064"/>
                              </a:lnTo>
                              <a:lnTo>
                                <a:pt x="6580" y="6067"/>
                              </a:lnTo>
                              <a:cubicBezTo>
                                <a:pt x="6580" y="6071"/>
                                <a:pt x="6575" y="6074"/>
                                <a:pt x="6580" y="6074"/>
                              </a:cubicBezTo>
                              <a:lnTo>
                                <a:pt x="6580" y="6078"/>
                              </a:lnTo>
                              <a:lnTo>
                                <a:pt x="6586" y="6078"/>
                              </a:lnTo>
                              <a:cubicBezTo>
                                <a:pt x="6586" y="6078"/>
                                <a:pt x="6586" y="6078"/>
                                <a:pt x="6591" y="6078"/>
                              </a:cubicBezTo>
                              <a:cubicBezTo>
                                <a:pt x="6591" y="6078"/>
                                <a:pt x="6597" y="6078"/>
                                <a:pt x="6602" y="6078"/>
                              </a:cubicBezTo>
                              <a:cubicBezTo>
                                <a:pt x="6602" y="6081"/>
                                <a:pt x="6607" y="6081"/>
                                <a:pt x="6629" y="6085"/>
                              </a:cubicBezTo>
                              <a:cubicBezTo>
                                <a:pt x="6645" y="6088"/>
                                <a:pt x="6705" y="6099"/>
                                <a:pt x="6802" y="6113"/>
                              </a:cubicBezTo>
                              <a:cubicBezTo>
                                <a:pt x="6998" y="6141"/>
                                <a:pt x="7187" y="6162"/>
                                <a:pt x="7366" y="6176"/>
                              </a:cubicBezTo>
                              <a:cubicBezTo>
                                <a:pt x="7355" y="6180"/>
                                <a:pt x="7345" y="6184"/>
                                <a:pt x="7334" y="6187"/>
                              </a:cubicBezTo>
                              <a:cubicBezTo>
                                <a:pt x="7296" y="6205"/>
                                <a:pt x="7263" y="6233"/>
                                <a:pt x="7252" y="6243"/>
                              </a:cubicBezTo>
                              <a:cubicBezTo>
                                <a:pt x="7242" y="6254"/>
                                <a:pt x="7225" y="6272"/>
                                <a:pt x="7209" y="6289"/>
                              </a:cubicBezTo>
                              <a:cubicBezTo>
                                <a:pt x="7193" y="6310"/>
                                <a:pt x="7171" y="6339"/>
                                <a:pt x="7166" y="6367"/>
                              </a:cubicBezTo>
                              <a:cubicBezTo>
                                <a:pt x="7160" y="6392"/>
                                <a:pt x="7171" y="6420"/>
                                <a:pt x="7176" y="6441"/>
                              </a:cubicBezTo>
                              <a:lnTo>
                                <a:pt x="7182" y="6451"/>
                              </a:lnTo>
                              <a:cubicBezTo>
                                <a:pt x="7187" y="6480"/>
                                <a:pt x="7198" y="6501"/>
                                <a:pt x="7204" y="6518"/>
                              </a:cubicBezTo>
                              <a:cubicBezTo>
                                <a:pt x="7204" y="6522"/>
                                <a:pt x="7204" y="6522"/>
                                <a:pt x="7209" y="6525"/>
                              </a:cubicBezTo>
                              <a:cubicBezTo>
                                <a:pt x="7231" y="6578"/>
                                <a:pt x="7274" y="6614"/>
                                <a:pt x="7301" y="6617"/>
                              </a:cubicBezTo>
                              <a:cubicBezTo>
                                <a:pt x="7312" y="6621"/>
                                <a:pt x="7317" y="6617"/>
                                <a:pt x="7323" y="6614"/>
                              </a:cubicBezTo>
                              <a:cubicBezTo>
                                <a:pt x="7328" y="6610"/>
                                <a:pt x="7334" y="6603"/>
                                <a:pt x="7328" y="6589"/>
                              </a:cubicBezTo>
                              <a:cubicBezTo>
                                <a:pt x="7312" y="6540"/>
                                <a:pt x="7328" y="6501"/>
                                <a:pt x="7328" y="6497"/>
                              </a:cubicBezTo>
                              <a:cubicBezTo>
                                <a:pt x="7328" y="6480"/>
                                <a:pt x="7334" y="6462"/>
                                <a:pt x="7345" y="6444"/>
                              </a:cubicBezTo>
                              <a:cubicBezTo>
                                <a:pt x="7350" y="6437"/>
                                <a:pt x="7355" y="6430"/>
                                <a:pt x="7361" y="6423"/>
                              </a:cubicBezTo>
                              <a:cubicBezTo>
                                <a:pt x="7372" y="6409"/>
                                <a:pt x="7404" y="6370"/>
                                <a:pt x="7475" y="6339"/>
                              </a:cubicBezTo>
                              <a:cubicBezTo>
                                <a:pt x="7529" y="6314"/>
                                <a:pt x="7605" y="6293"/>
                                <a:pt x="7686" y="6289"/>
                              </a:cubicBezTo>
                              <a:cubicBezTo>
                                <a:pt x="7756" y="6282"/>
                                <a:pt x="7832" y="6282"/>
                                <a:pt x="7925" y="6289"/>
                              </a:cubicBezTo>
                              <a:cubicBezTo>
                                <a:pt x="7962" y="6293"/>
                                <a:pt x="8006" y="6296"/>
                                <a:pt x="8071" y="6303"/>
                              </a:cubicBezTo>
                              <a:lnTo>
                                <a:pt x="8098" y="6307"/>
                              </a:lnTo>
                              <a:cubicBezTo>
                                <a:pt x="8152" y="6310"/>
                                <a:pt x="8212" y="6317"/>
                                <a:pt x="8277" y="6321"/>
                              </a:cubicBezTo>
                              <a:cubicBezTo>
                                <a:pt x="8353" y="6325"/>
                                <a:pt x="8439" y="6321"/>
                                <a:pt x="8526" y="6314"/>
                              </a:cubicBezTo>
                              <a:cubicBezTo>
                                <a:pt x="8624" y="6307"/>
                                <a:pt x="8710" y="6293"/>
                                <a:pt x="8792" y="6275"/>
                              </a:cubicBezTo>
                              <a:cubicBezTo>
                                <a:pt x="8971" y="6236"/>
                                <a:pt x="9144" y="6173"/>
                                <a:pt x="9274" y="6099"/>
                              </a:cubicBezTo>
                              <a:cubicBezTo>
                                <a:pt x="9339" y="6060"/>
                                <a:pt x="9399" y="6021"/>
                                <a:pt x="9448" y="5983"/>
                              </a:cubicBezTo>
                              <a:cubicBezTo>
                                <a:pt x="9491" y="5947"/>
                                <a:pt x="9529" y="5916"/>
                                <a:pt x="9561" y="5884"/>
                              </a:cubicBezTo>
                              <a:cubicBezTo>
                                <a:pt x="9605" y="5852"/>
                                <a:pt x="9632" y="5852"/>
                                <a:pt x="9632" y="5852"/>
                              </a:cubicBezTo>
                              <a:cubicBezTo>
                                <a:pt x="9643" y="5852"/>
                                <a:pt x="9654" y="5856"/>
                                <a:pt x="9664" y="5856"/>
                              </a:cubicBezTo>
                              <a:lnTo>
                                <a:pt x="9675" y="5859"/>
                              </a:lnTo>
                              <a:cubicBezTo>
                                <a:pt x="9729" y="5873"/>
                                <a:pt x="9854" y="5901"/>
                                <a:pt x="9984" y="5944"/>
                              </a:cubicBezTo>
                              <a:cubicBezTo>
                                <a:pt x="10082" y="5976"/>
                                <a:pt x="10185" y="6014"/>
                                <a:pt x="10272" y="6057"/>
                              </a:cubicBezTo>
                              <a:cubicBezTo>
                                <a:pt x="10369" y="6102"/>
                                <a:pt x="10434" y="6138"/>
                                <a:pt x="10445" y="6145"/>
                              </a:cubicBezTo>
                              <a:cubicBezTo>
                                <a:pt x="10461" y="6155"/>
                                <a:pt x="10483" y="6166"/>
                                <a:pt x="10499" y="6176"/>
                              </a:cubicBezTo>
                              <a:cubicBezTo>
                                <a:pt x="10510" y="6184"/>
                                <a:pt x="10521" y="6187"/>
                                <a:pt x="10532" y="6194"/>
                              </a:cubicBezTo>
                              <a:cubicBezTo>
                                <a:pt x="10543" y="6201"/>
                                <a:pt x="10553" y="6208"/>
                                <a:pt x="10564" y="6215"/>
                              </a:cubicBezTo>
                              <a:cubicBezTo>
                                <a:pt x="10580" y="6226"/>
                                <a:pt x="10602" y="6236"/>
                                <a:pt x="10613" y="6247"/>
                              </a:cubicBezTo>
                              <a:lnTo>
                                <a:pt x="10678" y="6286"/>
                              </a:lnTo>
                              <a:cubicBezTo>
                                <a:pt x="10694" y="6296"/>
                                <a:pt x="10700" y="6300"/>
                                <a:pt x="10705" y="6300"/>
                              </a:cubicBezTo>
                              <a:cubicBezTo>
                                <a:pt x="10711" y="6303"/>
                                <a:pt x="10711" y="6307"/>
                                <a:pt x="10711" y="6310"/>
                              </a:cubicBezTo>
                              <a:cubicBezTo>
                                <a:pt x="10689" y="6303"/>
                                <a:pt x="10667" y="6296"/>
                                <a:pt x="10651" y="6293"/>
                              </a:cubicBezTo>
                              <a:cubicBezTo>
                                <a:pt x="10618" y="6286"/>
                                <a:pt x="10559" y="6268"/>
                                <a:pt x="10477" y="6254"/>
                              </a:cubicBezTo>
                              <a:cubicBezTo>
                                <a:pt x="10402" y="6240"/>
                                <a:pt x="10309" y="6229"/>
                                <a:pt x="10212" y="6222"/>
                              </a:cubicBezTo>
                              <a:cubicBezTo>
                                <a:pt x="10098" y="6215"/>
                                <a:pt x="10006" y="6212"/>
                                <a:pt x="9930" y="6215"/>
                              </a:cubicBezTo>
                              <a:cubicBezTo>
                                <a:pt x="9849" y="6219"/>
                                <a:pt x="9773" y="6229"/>
                                <a:pt x="9713" y="6247"/>
                              </a:cubicBezTo>
                              <a:cubicBezTo>
                                <a:pt x="9713" y="6247"/>
                                <a:pt x="9713" y="6247"/>
                                <a:pt x="9713" y="6247"/>
                              </a:cubicBezTo>
                              <a:cubicBezTo>
                                <a:pt x="9708" y="6243"/>
                                <a:pt x="9697" y="6243"/>
                                <a:pt x="9670" y="6243"/>
                              </a:cubicBezTo>
                              <a:cubicBezTo>
                                <a:pt x="9659" y="6243"/>
                                <a:pt x="9637" y="6243"/>
                                <a:pt x="9621" y="6243"/>
                              </a:cubicBezTo>
                              <a:cubicBezTo>
                                <a:pt x="9610" y="6243"/>
                                <a:pt x="9599" y="6243"/>
                                <a:pt x="9589" y="6243"/>
                              </a:cubicBezTo>
                              <a:cubicBezTo>
                                <a:pt x="9545" y="6243"/>
                                <a:pt x="9496" y="6240"/>
                                <a:pt x="9453" y="6247"/>
                              </a:cubicBezTo>
                              <a:cubicBezTo>
                                <a:pt x="9442" y="6247"/>
                                <a:pt x="9426" y="6251"/>
                                <a:pt x="9399" y="6254"/>
                              </a:cubicBezTo>
                              <a:cubicBezTo>
                                <a:pt x="9383" y="6258"/>
                                <a:pt x="9355" y="6265"/>
                                <a:pt x="9334" y="6279"/>
                              </a:cubicBezTo>
                              <a:cubicBezTo>
                                <a:pt x="9290" y="6303"/>
                                <a:pt x="9258" y="6342"/>
                                <a:pt x="9242" y="6384"/>
                              </a:cubicBezTo>
                              <a:cubicBezTo>
                                <a:pt x="9231" y="6423"/>
                                <a:pt x="9236" y="6469"/>
                                <a:pt x="9263" y="6508"/>
                              </a:cubicBezTo>
                              <a:cubicBezTo>
                                <a:pt x="9274" y="6525"/>
                                <a:pt x="9290" y="6543"/>
                                <a:pt x="9307" y="6557"/>
                              </a:cubicBezTo>
                              <a:cubicBezTo>
                                <a:pt x="9323" y="6571"/>
                                <a:pt x="9339" y="6582"/>
                                <a:pt x="9361" y="6589"/>
                              </a:cubicBezTo>
                              <a:cubicBezTo>
                                <a:pt x="9366" y="6592"/>
                                <a:pt x="9372" y="6596"/>
                                <a:pt x="9377" y="6592"/>
                              </a:cubicBezTo>
                              <a:cubicBezTo>
                                <a:pt x="9383" y="6589"/>
                                <a:pt x="9377" y="6585"/>
                                <a:pt x="9377" y="6585"/>
                              </a:cubicBezTo>
                              <a:lnTo>
                                <a:pt x="9377" y="6582"/>
                              </a:lnTo>
                              <a:cubicBezTo>
                                <a:pt x="9377" y="6578"/>
                                <a:pt x="9377" y="6578"/>
                                <a:pt x="9377" y="6575"/>
                              </a:cubicBezTo>
                              <a:cubicBezTo>
                                <a:pt x="9377" y="6571"/>
                                <a:pt x="9377" y="6568"/>
                                <a:pt x="9377" y="6561"/>
                              </a:cubicBezTo>
                              <a:cubicBezTo>
                                <a:pt x="9377" y="6550"/>
                                <a:pt x="9383" y="6515"/>
                                <a:pt x="9410" y="6480"/>
                              </a:cubicBezTo>
                              <a:cubicBezTo>
                                <a:pt x="9426" y="6451"/>
                                <a:pt x="9453" y="6423"/>
                                <a:pt x="9486" y="6399"/>
                              </a:cubicBezTo>
                              <a:cubicBezTo>
                                <a:pt x="9491" y="6392"/>
                                <a:pt x="9502" y="6388"/>
                                <a:pt x="9507" y="6384"/>
                              </a:cubicBezTo>
                              <a:lnTo>
                                <a:pt x="9507" y="6384"/>
                              </a:lnTo>
                              <a:cubicBezTo>
                                <a:pt x="9518" y="6381"/>
                                <a:pt x="9529" y="6377"/>
                                <a:pt x="9540" y="6374"/>
                              </a:cubicBezTo>
                              <a:cubicBezTo>
                                <a:pt x="9589" y="6360"/>
                                <a:pt x="9648" y="6349"/>
                                <a:pt x="9713" y="6346"/>
                              </a:cubicBezTo>
                              <a:cubicBezTo>
                                <a:pt x="9778" y="6342"/>
                                <a:pt x="9849" y="6339"/>
                                <a:pt x="9941" y="6346"/>
                              </a:cubicBezTo>
                              <a:cubicBezTo>
                                <a:pt x="10147" y="6356"/>
                                <a:pt x="10299" y="6377"/>
                                <a:pt x="10412" y="6402"/>
                              </a:cubicBezTo>
                              <a:cubicBezTo>
                                <a:pt x="10532" y="6430"/>
                                <a:pt x="10624" y="6473"/>
                                <a:pt x="10673" y="6494"/>
                              </a:cubicBezTo>
                              <a:cubicBezTo>
                                <a:pt x="10678" y="6497"/>
                                <a:pt x="10683" y="6501"/>
                                <a:pt x="10689" y="6501"/>
                              </a:cubicBezTo>
                              <a:cubicBezTo>
                                <a:pt x="10732" y="6522"/>
                                <a:pt x="10781" y="6547"/>
                                <a:pt x="10824" y="6568"/>
                              </a:cubicBezTo>
                              <a:lnTo>
                                <a:pt x="10857" y="6585"/>
                              </a:lnTo>
                              <a:cubicBezTo>
                                <a:pt x="10895" y="6603"/>
                                <a:pt x="10927" y="6621"/>
                                <a:pt x="10960" y="6638"/>
                              </a:cubicBezTo>
                              <a:cubicBezTo>
                                <a:pt x="11009" y="6663"/>
                                <a:pt x="11041" y="6688"/>
                                <a:pt x="11063" y="6702"/>
                              </a:cubicBezTo>
                              <a:cubicBezTo>
                                <a:pt x="11074" y="6709"/>
                                <a:pt x="11079" y="6712"/>
                                <a:pt x="11085" y="6716"/>
                              </a:cubicBezTo>
                              <a:cubicBezTo>
                                <a:pt x="11079" y="6730"/>
                                <a:pt x="11074" y="6744"/>
                                <a:pt x="11068" y="6755"/>
                              </a:cubicBezTo>
                              <a:cubicBezTo>
                                <a:pt x="11068" y="6762"/>
                                <a:pt x="11063" y="6765"/>
                                <a:pt x="11063" y="6769"/>
                              </a:cubicBezTo>
                              <a:cubicBezTo>
                                <a:pt x="11047" y="6811"/>
                                <a:pt x="11041" y="6864"/>
                                <a:pt x="11052" y="6903"/>
                              </a:cubicBezTo>
                              <a:cubicBezTo>
                                <a:pt x="11052" y="6913"/>
                                <a:pt x="11057" y="6927"/>
                                <a:pt x="11063" y="6934"/>
                              </a:cubicBezTo>
                              <a:cubicBezTo>
                                <a:pt x="11063" y="6941"/>
                                <a:pt x="11068" y="6949"/>
                                <a:pt x="11068" y="6956"/>
                              </a:cubicBezTo>
                              <a:cubicBezTo>
                                <a:pt x="11068" y="6956"/>
                                <a:pt x="11068" y="6956"/>
                                <a:pt x="11068" y="6959"/>
                              </a:cubicBezTo>
                              <a:cubicBezTo>
                                <a:pt x="11068" y="6959"/>
                                <a:pt x="11063" y="6956"/>
                                <a:pt x="11063" y="6956"/>
                              </a:cubicBezTo>
                              <a:cubicBezTo>
                                <a:pt x="11030" y="6941"/>
                                <a:pt x="11003" y="6927"/>
                                <a:pt x="10982" y="6913"/>
                              </a:cubicBezTo>
                              <a:cubicBezTo>
                                <a:pt x="10965" y="6903"/>
                                <a:pt x="10954" y="6892"/>
                                <a:pt x="10949" y="6882"/>
                              </a:cubicBezTo>
                              <a:cubicBezTo>
                                <a:pt x="10944" y="6871"/>
                                <a:pt x="10938" y="6857"/>
                                <a:pt x="10933" y="6846"/>
                              </a:cubicBezTo>
                              <a:lnTo>
                                <a:pt x="10933" y="6839"/>
                              </a:lnTo>
                              <a:cubicBezTo>
                                <a:pt x="10927" y="6822"/>
                                <a:pt x="10922" y="6808"/>
                                <a:pt x="10911" y="6786"/>
                              </a:cubicBezTo>
                              <a:lnTo>
                                <a:pt x="10911" y="6786"/>
                              </a:lnTo>
                              <a:cubicBezTo>
                                <a:pt x="10906" y="6783"/>
                                <a:pt x="10906" y="6776"/>
                                <a:pt x="10900" y="6772"/>
                              </a:cubicBezTo>
                              <a:lnTo>
                                <a:pt x="10895" y="6765"/>
                              </a:lnTo>
                              <a:lnTo>
                                <a:pt x="10879" y="6772"/>
                              </a:lnTo>
                              <a:cubicBezTo>
                                <a:pt x="10868" y="6779"/>
                                <a:pt x="10857" y="6783"/>
                                <a:pt x="10851" y="6786"/>
                              </a:cubicBezTo>
                              <a:cubicBezTo>
                                <a:pt x="10846" y="6790"/>
                                <a:pt x="10835" y="6793"/>
                                <a:pt x="10824" y="6797"/>
                              </a:cubicBezTo>
                              <a:cubicBezTo>
                                <a:pt x="10819" y="6800"/>
                                <a:pt x="10814" y="6800"/>
                                <a:pt x="10808" y="6804"/>
                              </a:cubicBezTo>
                              <a:cubicBezTo>
                                <a:pt x="10792" y="6811"/>
                                <a:pt x="10776" y="6822"/>
                                <a:pt x="10759" y="6829"/>
                              </a:cubicBezTo>
                              <a:cubicBezTo>
                                <a:pt x="10732" y="6846"/>
                                <a:pt x="10716" y="6871"/>
                                <a:pt x="10705" y="6896"/>
                              </a:cubicBezTo>
                              <a:cubicBezTo>
                                <a:pt x="10705" y="6899"/>
                                <a:pt x="10700" y="6906"/>
                                <a:pt x="10700" y="6910"/>
                              </a:cubicBezTo>
                              <a:cubicBezTo>
                                <a:pt x="10689" y="6906"/>
                                <a:pt x="10673" y="6896"/>
                                <a:pt x="10651" y="6882"/>
                              </a:cubicBezTo>
                              <a:cubicBezTo>
                                <a:pt x="10624" y="6864"/>
                                <a:pt x="10597" y="6843"/>
                                <a:pt x="10580" y="6822"/>
                              </a:cubicBezTo>
                              <a:cubicBezTo>
                                <a:pt x="10564" y="6800"/>
                                <a:pt x="10543" y="6769"/>
                                <a:pt x="10537" y="6730"/>
                              </a:cubicBezTo>
                              <a:cubicBezTo>
                                <a:pt x="10537" y="6726"/>
                                <a:pt x="10537" y="6719"/>
                                <a:pt x="10537" y="6716"/>
                              </a:cubicBezTo>
                              <a:cubicBezTo>
                                <a:pt x="10537" y="6712"/>
                                <a:pt x="10537" y="6709"/>
                                <a:pt x="10537" y="6705"/>
                              </a:cubicBezTo>
                              <a:cubicBezTo>
                                <a:pt x="10537" y="6698"/>
                                <a:pt x="10532" y="6691"/>
                                <a:pt x="10526" y="6684"/>
                              </a:cubicBezTo>
                              <a:cubicBezTo>
                                <a:pt x="10515" y="6677"/>
                                <a:pt x="10499" y="6677"/>
                                <a:pt x="10488" y="6677"/>
                              </a:cubicBezTo>
                              <a:cubicBezTo>
                                <a:pt x="10477" y="6677"/>
                                <a:pt x="10472" y="6681"/>
                                <a:pt x="10461" y="6684"/>
                              </a:cubicBezTo>
                              <a:lnTo>
                                <a:pt x="10407" y="6705"/>
                              </a:lnTo>
                              <a:cubicBezTo>
                                <a:pt x="10358" y="6726"/>
                                <a:pt x="10309" y="6748"/>
                                <a:pt x="10277" y="6769"/>
                              </a:cubicBezTo>
                              <a:cubicBezTo>
                                <a:pt x="10190" y="6822"/>
                                <a:pt x="10152" y="6878"/>
                                <a:pt x="10147" y="6889"/>
                              </a:cubicBezTo>
                              <a:cubicBezTo>
                                <a:pt x="10136" y="6906"/>
                                <a:pt x="10120" y="6934"/>
                                <a:pt x="10120" y="6966"/>
                              </a:cubicBezTo>
                              <a:cubicBezTo>
                                <a:pt x="10120" y="6987"/>
                                <a:pt x="10120" y="7012"/>
                                <a:pt x="10131" y="7033"/>
                              </a:cubicBezTo>
                              <a:cubicBezTo>
                                <a:pt x="10125" y="7033"/>
                                <a:pt x="10120" y="7033"/>
                                <a:pt x="10114" y="7033"/>
                              </a:cubicBezTo>
                              <a:lnTo>
                                <a:pt x="10114" y="7033"/>
                              </a:lnTo>
                              <a:cubicBezTo>
                                <a:pt x="10087" y="7030"/>
                                <a:pt x="10060" y="7030"/>
                                <a:pt x="10028" y="7033"/>
                              </a:cubicBezTo>
                              <a:cubicBezTo>
                                <a:pt x="9984" y="7033"/>
                                <a:pt x="9946" y="7037"/>
                                <a:pt x="9908" y="7044"/>
                              </a:cubicBezTo>
                              <a:lnTo>
                                <a:pt x="9908" y="7044"/>
                              </a:lnTo>
                              <a:cubicBezTo>
                                <a:pt x="9903" y="7044"/>
                                <a:pt x="9892" y="7047"/>
                                <a:pt x="9876" y="7047"/>
                              </a:cubicBezTo>
                              <a:lnTo>
                                <a:pt x="9865" y="7047"/>
                              </a:lnTo>
                              <a:cubicBezTo>
                                <a:pt x="9854" y="7047"/>
                                <a:pt x="9854" y="7051"/>
                                <a:pt x="9854" y="7051"/>
                              </a:cubicBezTo>
                              <a:lnTo>
                                <a:pt x="9854" y="7054"/>
                              </a:lnTo>
                              <a:lnTo>
                                <a:pt x="9865" y="7072"/>
                              </a:lnTo>
                              <a:lnTo>
                                <a:pt x="9876" y="7090"/>
                              </a:lnTo>
                              <a:cubicBezTo>
                                <a:pt x="9876" y="7093"/>
                                <a:pt x="9881" y="7100"/>
                                <a:pt x="9881" y="7107"/>
                              </a:cubicBezTo>
                              <a:cubicBezTo>
                                <a:pt x="9892" y="7128"/>
                                <a:pt x="9892" y="7153"/>
                                <a:pt x="9898" y="7171"/>
                              </a:cubicBezTo>
                              <a:cubicBezTo>
                                <a:pt x="9903" y="7216"/>
                                <a:pt x="9908" y="7248"/>
                                <a:pt x="9914" y="7262"/>
                              </a:cubicBezTo>
                              <a:cubicBezTo>
                                <a:pt x="9919" y="7280"/>
                                <a:pt x="9925" y="7301"/>
                                <a:pt x="9935" y="7315"/>
                              </a:cubicBezTo>
                              <a:cubicBezTo>
                                <a:pt x="9930" y="7312"/>
                                <a:pt x="9919" y="7305"/>
                                <a:pt x="9914" y="7298"/>
                              </a:cubicBezTo>
                              <a:cubicBezTo>
                                <a:pt x="9881" y="7273"/>
                                <a:pt x="9854" y="7241"/>
                                <a:pt x="9843" y="7216"/>
                              </a:cubicBezTo>
                              <a:cubicBezTo>
                                <a:pt x="9838" y="7202"/>
                                <a:pt x="9832" y="7192"/>
                                <a:pt x="9832" y="7181"/>
                              </a:cubicBezTo>
                              <a:cubicBezTo>
                                <a:pt x="9832" y="7174"/>
                                <a:pt x="9827" y="7167"/>
                                <a:pt x="9827" y="7164"/>
                              </a:cubicBezTo>
                              <a:lnTo>
                                <a:pt x="9827" y="7164"/>
                              </a:lnTo>
                              <a:lnTo>
                                <a:pt x="9827" y="7164"/>
                              </a:lnTo>
                              <a:cubicBezTo>
                                <a:pt x="9827" y="7164"/>
                                <a:pt x="9822" y="7164"/>
                                <a:pt x="9816" y="7167"/>
                              </a:cubicBezTo>
                              <a:cubicBezTo>
                                <a:pt x="9811" y="7167"/>
                                <a:pt x="9811" y="7171"/>
                                <a:pt x="9805" y="7171"/>
                              </a:cubicBezTo>
                              <a:cubicBezTo>
                                <a:pt x="9795" y="7167"/>
                                <a:pt x="9773" y="7171"/>
                                <a:pt x="9762" y="7181"/>
                              </a:cubicBezTo>
                              <a:cubicBezTo>
                                <a:pt x="9740" y="7192"/>
                                <a:pt x="9692" y="7220"/>
                                <a:pt x="9654" y="7262"/>
                              </a:cubicBezTo>
                              <a:cubicBezTo>
                                <a:pt x="9616" y="7298"/>
                                <a:pt x="9594" y="7343"/>
                                <a:pt x="9583" y="7382"/>
                              </a:cubicBezTo>
                              <a:cubicBezTo>
                                <a:pt x="9572" y="7424"/>
                                <a:pt x="9583" y="7456"/>
                                <a:pt x="9589" y="7470"/>
                              </a:cubicBezTo>
                              <a:cubicBezTo>
                                <a:pt x="9594" y="7481"/>
                                <a:pt x="9599" y="7495"/>
                                <a:pt x="9610" y="7509"/>
                              </a:cubicBezTo>
                              <a:cubicBezTo>
                                <a:pt x="9610" y="7513"/>
                                <a:pt x="9616" y="7516"/>
                                <a:pt x="9616" y="7520"/>
                              </a:cubicBezTo>
                              <a:cubicBezTo>
                                <a:pt x="9616" y="7520"/>
                                <a:pt x="9610" y="7520"/>
                                <a:pt x="9610" y="7520"/>
                              </a:cubicBezTo>
                              <a:cubicBezTo>
                                <a:pt x="9572" y="7516"/>
                                <a:pt x="9518" y="7530"/>
                                <a:pt x="9480" y="7541"/>
                              </a:cubicBezTo>
                              <a:cubicBezTo>
                                <a:pt x="9431" y="7555"/>
                                <a:pt x="9383" y="7573"/>
                                <a:pt x="9350" y="7590"/>
                              </a:cubicBezTo>
                              <a:cubicBezTo>
                                <a:pt x="9307" y="7611"/>
                                <a:pt x="9280" y="7632"/>
                                <a:pt x="9274" y="7636"/>
                              </a:cubicBezTo>
                              <a:cubicBezTo>
                                <a:pt x="9252" y="7654"/>
                                <a:pt x="9231" y="7678"/>
                                <a:pt x="9220" y="7699"/>
                              </a:cubicBezTo>
                              <a:cubicBezTo>
                                <a:pt x="9215" y="7714"/>
                                <a:pt x="9209" y="7724"/>
                                <a:pt x="9209" y="7731"/>
                              </a:cubicBezTo>
                              <a:lnTo>
                                <a:pt x="9209" y="7735"/>
                              </a:lnTo>
                              <a:cubicBezTo>
                                <a:pt x="9209" y="7738"/>
                                <a:pt x="9215" y="7742"/>
                                <a:pt x="9220" y="7742"/>
                              </a:cubicBezTo>
                              <a:lnTo>
                                <a:pt x="9220" y="7742"/>
                              </a:lnTo>
                              <a:lnTo>
                                <a:pt x="9225" y="7742"/>
                              </a:lnTo>
                              <a:lnTo>
                                <a:pt x="9231" y="7742"/>
                              </a:lnTo>
                              <a:cubicBezTo>
                                <a:pt x="9236" y="7742"/>
                                <a:pt x="9242" y="7745"/>
                                <a:pt x="9252" y="7749"/>
                              </a:cubicBezTo>
                              <a:cubicBezTo>
                                <a:pt x="9274" y="7759"/>
                                <a:pt x="9301" y="7777"/>
                                <a:pt x="9328" y="7802"/>
                              </a:cubicBezTo>
                              <a:lnTo>
                                <a:pt x="9415" y="7876"/>
                              </a:lnTo>
                              <a:cubicBezTo>
                                <a:pt x="9437" y="7897"/>
                                <a:pt x="9458" y="7911"/>
                                <a:pt x="9469" y="7918"/>
                              </a:cubicBezTo>
                              <a:cubicBezTo>
                                <a:pt x="9486" y="7929"/>
                                <a:pt x="9496" y="7936"/>
                                <a:pt x="9513" y="7939"/>
                              </a:cubicBezTo>
                              <a:cubicBezTo>
                                <a:pt x="9518" y="7939"/>
                                <a:pt x="9518" y="7943"/>
                                <a:pt x="9523" y="7943"/>
                              </a:cubicBezTo>
                              <a:cubicBezTo>
                                <a:pt x="9502" y="7953"/>
                                <a:pt x="9469" y="7974"/>
                                <a:pt x="9437" y="8006"/>
                              </a:cubicBezTo>
                              <a:cubicBezTo>
                                <a:pt x="9421" y="8024"/>
                                <a:pt x="9410" y="8045"/>
                                <a:pt x="9404" y="8066"/>
                              </a:cubicBezTo>
                              <a:cubicBezTo>
                                <a:pt x="9399" y="8091"/>
                                <a:pt x="9399" y="8115"/>
                                <a:pt x="9404" y="8140"/>
                              </a:cubicBezTo>
                              <a:cubicBezTo>
                                <a:pt x="9410" y="8161"/>
                                <a:pt x="9421" y="8186"/>
                                <a:pt x="9442" y="8211"/>
                              </a:cubicBezTo>
                              <a:lnTo>
                                <a:pt x="9453" y="8228"/>
                              </a:lnTo>
                              <a:lnTo>
                                <a:pt x="9502" y="8288"/>
                              </a:lnTo>
                              <a:cubicBezTo>
                                <a:pt x="9502" y="8292"/>
                                <a:pt x="9507" y="8292"/>
                                <a:pt x="9507" y="8292"/>
                              </a:cubicBezTo>
                              <a:cubicBezTo>
                                <a:pt x="9507" y="8292"/>
                                <a:pt x="9507" y="8295"/>
                                <a:pt x="9513" y="8295"/>
                              </a:cubicBezTo>
                              <a:lnTo>
                                <a:pt x="9523" y="8309"/>
                              </a:lnTo>
                              <a:lnTo>
                                <a:pt x="9523" y="8263"/>
                              </a:lnTo>
                              <a:cubicBezTo>
                                <a:pt x="9523" y="8260"/>
                                <a:pt x="9523" y="8256"/>
                                <a:pt x="9523" y="8256"/>
                              </a:cubicBezTo>
                              <a:lnTo>
                                <a:pt x="9523" y="8253"/>
                              </a:lnTo>
                              <a:cubicBezTo>
                                <a:pt x="9523" y="8253"/>
                                <a:pt x="9523" y="8249"/>
                                <a:pt x="9523" y="8249"/>
                              </a:cubicBezTo>
                              <a:cubicBezTo>
                                <a:pt x="9523" y="8249"/>
                                <a:pt x="9523" y="8246"/>
                                <a:pt x="9523" y="8246"/>
                              </a:cubicBezTo>
                              <a:lnTo>
                                <a:pt x="9529" y="8239"/>
                              </a:lnTo>
                              <a:cubicBezTo>
                                <a:pt x="9529" y="8239"/>
                                <a:pt x="9529" y="8239"/>
                                <a:pt x="9529" y="8235"/>
                              </a:cubicBezTo>
                              <a:lnTo>
                                <a:pt x="9529" y="8235"/>
                              </a:lnTo>
                              <a:cubicBezTo>
                                <a:pt x="9529" y="8235"/>
                                <a:pt x="9529" y="8232"/>
                                <a:pt x="9534" y="8232"/>
                              </a:cubicBezTo>
                              <a:lnTo>
                                <a:pt x="9534" y="8228"/>
                              </a:lnTo>
                              <a:cubicBezTo>
                                <a:pt x="9540" y="8221"/>
                                <a:pt x="9551" y="8214"/>
                                <a:pt x="9561" y="8207"/>
                              </a:cubicBezTo>
                              <a:cubicBezTo>
                                <a:pt x="9583" y="8193"/>
                                <a:pt x="9610" y="8186"/>
                                <a:pt x="9626" y="8179"/>
                              </a:cubicBezTo>
                              <a:cubicBezTo>
                                <a:pt x="9659" y="8168"/>
                                <a:pt x="9692" y="8161"/>
                                <a:pt x="9729" y="8158"/>
                              </a:cubicBezTo>
                              <a:cubicBezTo>
                                <a:pt x="9767" y="8154"/>
                                <a:pt x="9816" y="8158"/>
                                <a:pt x="9860" y="8158"/>
                              </a:cubicBezTo>
                              <a:cubicBezTo>
                                <a:pt x="9892" y="8161"/>
                                <a:pt x="9919" y="8161"/>
                                <a:pt x="9952" y="8161"/>
                              </a:cubicBezTo>
                              <a:cubicBezTo>
                                <a:pt x="9984" y="8161"/>
                                <a:pt x="10017" y="8158"/>
                                <a:pt x="10038" y="8151"/>
                              </a:cubicBezTo>
                              <a:cubicBezTo>
                                <a:pt x="10044" y="8151"/>
                                <a:pt x="10044" y="8147"/>
                                <a:pt x="10049" y="8147"/>
                              </a:cubicBezTo>
                              <a:cubicBezTo>
                                <a:pt x="10071" y="8147"/>
                                <a:pt x="10082" y="8147"/>
                                <a:pt x="10098" y="8147"/>
                              </a:cubicBezTo>
                              <a:cubicBezTo>
                                <a:pt x="10087" y="8151"/>
                                <a:pt x="10076" y="8154"/>
                                <a:pt x="10066" y="8161"/>
                              </a:cubicBezTo>
                              <a:cubicBezTo>
                                <a:pt x="10055" y="8168"/>
                                <a:pt x="10038" y="8175"/>
                                <a:pt x="10028" y="8182"/>
                              </a:cubicBezTo>
                              <a:lnTo>
                                <a:pt x="10017" y="8189"/>
                              </a:lnTo>
                              <a:cubicBezTo>
                                <a:pt x="9995" y="8204"/>
                                <a:pt x="9973" y="8218"/>
                                <a:pt x="9952" y="8225"/>
                              </a:cubicBezTo>
                              <a:cubicBezTo>
                                <a:pt x="9914" y="8239"/>
                                <a:pt x="9865" y="8242"/>
                                <a:pt x="9822" y="8246"/>
                              </a:cubicBezTo>
                              <a:lnTo>
                                <a:pt x="9800" y="8249"/>
                              </a:lnTo>
                              <a:cubicBezTo>
                                <a:pt x="9773" y="8253"/>
                                <a:pt x="9746" y="8253"/>
                                <a:pt x="9724" y="8253"/>
                              </a:cubicBezTo>
                              <a:cubicBezTo>
                                <a:pt x="9713" y="8253"/>
                                <a:pt x="9697" y="8253"/>
                                <a:pt x="9686" y="8253"/>
                              </a:cubicBezTo>
                              <a:lnTo>
                                <a:pt x="9681" y="8253"/>
                              </a:lnTo>
                              <a:cubicBezTo>
                                <a:pt x="9675" y="8253"/>
                                <a:pt x="9670" y="8253"/>
                                <a:pt x="9664" y="8253"/>
                              </a:cubicBezTo>
                              <a:cubicBezTo>
                                <a:pt x="9659" y="8253"/>
                                <a:pt x="9648" y="8253"/>
                                <a:pt x="9637" y="8249"/>
                              </a:cubicBezTo>
                              <a:lnTo>
                                <a:pt x="9621" y="8249"/>
                              </a:lnTo>
                              <a:lnTo>
                                <a:pt x="9616" y="8256"/>
                              </a:lnTo>
                              <a:lnTo>
                                <a:pt x="9616" y="8260"/>
                              </a:lnTo>
                              <a:cubicBezTo>
                                <a:pt x="9616" y="8263"/>
                                <a:pt x="9616" y="8267"/>
                                <a:pt x="9616" y="8267"/>
                              </a:cubicBezTo>
                              <a:cubicBezTo>
                                <a:pt x="9616" y="8271"/>
                                <a:pt x="9616" y="8278"/>
                                <a:pt x="9616" y="8278"/>
                              </a:cubicBezTo>
                              <a:cubicBezTo>
                                <a:pt x="9616" y="8281"/>
                                <a:pt x="9616" y="8281"/>
                                <a:pt x="9616" y="8285"/>
                              </a:cubicBezTo>
                              <a:cubicBezTo>
                                <a:pt x="9616" y="8292"/>
                                <a:pt x="9621" y="8299"/>
                                <a:pt x="9626" y="8309"/>
                              </a:cubicBezTo>
                              <a:cubicBezTo>
                                <a:pt x="9637" y="8323"/>
                                <a:pt x="9654" y="8338"/>
                                <a:pt x="9659" y="8345"/>
                              </a:cubicBezTo>
                              <a:cubicBezTo>
                                <a:pt x="9681" y="8362"/>
                                <a:pt x="9702" y="8376"/>
                                <a:pt x="9719" y="8383"/>
                              </a:cubicBezTo>
                              <a:cubicBezTo>
                                <a:pt x="9746" y="8397"/>
                                <a:pt x="9778" y="8412"/>
                                <a:pt x="9816" y="8422"/>
                              </a:cubicBezTo>
                              <a:cubicBezTo>
                                <a:pt x="9838" y="8429"/>
                                <a:pt x="9865" y="8436"/>
                                <a:pt x="9898" y="8443"/>
                              </a:cubicBezTo>
                              <a:lnTo>
                                <a:pt x="9892" y="8447"/>
                              </a:lnTo>
                              <a:cubicBezTo>
                                <a:pt x="9865" y="8461"/>
                                <a:pt x="9822" y="8489"/>
                                <a:pt x="9773" y="8521"/>
                              </a:cubicBezTo>
                              <a:cubicBezTo>
                                <a:pt x="9740" y="8546"/>
                                <a:pt x="9681" y="8598"/>
                                <a:pt x="9659" y="8662"/>
                              </a:cubicBezTo>
                              <a:cubicBezTo>
                                <a:pt x="9654" y="8687"/>
                                <a:pt x="9648" y="8711"/>
                                <a:pt x="9643" y="8746"/>
                              </a:cubicBezTo>
                              <a:lnTo>
                                <a:pt x="9643" y="8754"/>
                              </a:lnTo>
                              <a:cubicBezTo>
                                <a:pt x="9643" y="8764"/>
                                <a:pt x="9643" y="8771"/>
                                <a:pt x="9643" y="8782"/>
                              </a:cubicBezTo>
                              <a:cubicBezTo>
                                <a:pt x="9632" y="8785"/>
                                <a:pt x="9621" y="8792"/>
                                <a:pt x="9605" y="8799"/>
                              </a:cubicBezTo>
                              <a:cubicBezTo>
                                <a:pt x="9589" y="8806"/>
                                <a:pt x="9567" y="8817"/>
                                <a:pt x="9545" y="8831"/>
                              </a:cubicBezTo>
                              <a:lnTo>
                                <a:pt x="9534" y="8838"/>
                              </a:lnTo>
                              <a:cubicBezTo>
                                <a:pt x="9507" y="8852"/>
                                <a:pt x="9475" y="8870"/>
                                <a:pt x="9442" y="8887"/>
                              </a:cubicBezTo>
                              <a:cubicBezTo>
                                <a:pt x="9323" y="8954"/>
                                <a:pt x="9171" y="9050"/>
                                <a:pt x="9041" y="9145"/>
                              </a:cubicBezTo>
                              <a:cubicBezTo>
                                <a:pt x="8992" y="9180"/>
                                <a:pt x="8895" y="9251"/>
                                <a:pt x="8775" y="9346"/>
                              </a:cubicBezTo>
                              <a:cubicBezTo>
                                <a:pt x="8673" y="9430"/>
                                <a:pt x="8553" y="9526"/>
                                <a:pt x="8439" y="9628"/>
                              </a:cubicBezTo>
                              <a:cubicBezTo>
                                <a:pt x="8407" y="9652"/>
                                <a:pt x="8385" y="9674"/>
                                <a:pt x="8369" y="9684"/>
                              </a:cubicBezTo>
                              <a:cubicBezTo>
                                <a:pt x="8369" y="9681"/>
                                <a:pt x="8369" y="9677"/>
                                <a:pt x="8369" y="9674"/>
                              </a:cubicBezTo>
                              <a:cubicBezTo>
                                <a:pt x="8369" y="9670"/>
                                <a:pt x="8369" y="9663"/>
                                <a:pt x="8369" y="9660"/>
                              </a:cubicBezTo>
                              <a:cubicBezTo>
                                <a:pt x="8369" y="9649"/>
                                <a:pt x="8369" y="9610"/>
                                <a:pt x="8369" y="9571"/>
                              </a:cubicBezTo>
                              <a:cubicBezTo>
                                <a:pt x="8369" y="9561"/>
                                <a:pt x="8369" y="9550"/>
                                <a:pt x="8369" y="9540"/>
                              </a:cubicBezTo>
                              <a:cubicBezTo>
                                <a:pt x="8385" y="9497"/>
                                <a:pt x="8401" y="9462"/>
                                <a:pt x="8407" y="9459"/>
                              </a:cubicBezTo>
                              <a:cubicBezTo>
                                <a:pt x="8477" y="9420"/>
                                <a:pt x="8537" y="9370"/>
                                <a:pt x="8597" y="9307"/>
                              </a:cubicBezTo>
                              <a:cubicBezTo>
                                <a:pt x="8607" y="9296"/>
                                <a:pt x="8613" y="9289"/>
                                <a:pt x="8624" y="9279"/>
                              </a:cubicBezTo>
                              <a:cubicBezTo>
                                <a:pt x="8662" y="9240"/>
                                <a:pt x="8694" y="9198"/>
                                <a:pt x="8721" y="9152"/>
                              </a:cubicBezTo>
                              <a:cubicBezTo>
                                <a:pt x="8743" y="9120"/>
                                <a:pt x="8786" y="9050"/>
                                <a:pt x="8819" y="8958"/>
                              </a:cubicBezTo>
                              <a:cubicBezTo>
                                <a:pt x="8851" y="8870"/>
                                <a:pt x="8873" y="8764"/>
                                <a:pt x="8884" y="8662"/>
                              </a:cubicBezTo>
                              <a:cubicBezTo>
                                <a:pt x="8889" y="8567"/>
                                <a:pt x="8889" y="8457"/>
                                <a:pt x="8873" y="8345"/>
                              </a:cubicBezTo>
                              <a:cubicBezTo>
                                <a:pt x="8873" y="8320"/>
                                <a:pt x="8868" y="8295"/>
                                <a:pt x="8862" y="8274"/>
                              </a:cubicBezTo>
                              <a:cubicBezTo>
                                <a:pt x="8857" y="8249"/>
                                <a:pt x="8857" y="8225"/>
                                <a:pt x="8851" y="8204"/>
                              </a:cubicBezTo>
                              <a:cubicBezTo>
                                <a:pt x="8846" y="8172"/>
                                <a:pt x="8851" y="8144"/>
                                <a:pt x="8857" y="8119"/>
                              </a:cubicBezTo>
                              <a:cubicBezTo>
                                <a:pt x="8857" y="8115"/>
                                <a:pt x="8857" y="8112"/>
                                <a:pt x="8862" y="8108"/>
                              </a:cubicBezTo>
                              <a:cubicBezTo>
                                <a:pt x="8862" y="8101"/>
                                <a:pt x="8868" y="8094"/>
                                <a:pt x="8873" y="8087"/>
                              </a:cubicBezTo>
                              <a:cubicBezTo>
                                <a:pt x="8878" y="8080"/>
                                <a:pt x="8878" y="8077"/>
                                <a:pt x="8884" y="8073"/>
                              </a:cubicBezTo>
                              <a:cubicBezTo>
                                <a:pt x="8884" y="8070"/>
                                <a:pt x="8889" y="8070"/>
                                <a:pt x="8889" y="8066"/>
                              </a:cubicBezTo>
                              <a:cubicBezTo>
                                <a:pt x="8895" y="8063"/>
                                <a:pt x="8906" y="8063"/>
                                <a:pt x="8900" y="8056"/>
                              </a:cubicBezTo>
                              <a:cubicBezTo>
                                <a:pt x="8900" y="8056"/>
                                <a:pt x="8900" y="8052"/>
                                <a:pt x="8895" y="8052"/>
                              </a:cubicBezTo>
                              <a:cubicBezTo>
                                <a:pt x="8884" y="8048"/>
                                <a:pt x="8857" y="8048"/>
                                <a:pt x="8841" y="8052"/>
                              </a:cubicBezTo>
                              <a:cubicBezTo>
                                <a:pt x="8813" y="8056"/>
                                <a:pt x="8775" y="8063"/>
                                <a:pt x="8748" y="8070"/>
                              </a:cubicBezTo>
                              <a:cubicBezTo>
                                <a:pt x="8738" y="8073"/>
                                <a:pt x="8667" y="8094"/>
                                <a:pt x="8602" y="8137"/>
                              </a:cubicBezTo>
                              <a:cubicBezTo>
                                <a:pt x="8575" y="8154"/>
                                <a:pt x="8553" y="8172"/>
                                <a:pt x="8532" y="8193"/>
                              </a:cubicBezTo>
                              <a:cubicBezTo>
                                <a:pt x="8532" y="8197"/>
                                <a:pt x="8526" y="8197"/>
                                <a:pt x="8526" y="8200"/>
                              </a:cubicBezTo>
                              <a:lnTo>
                                <a:pt x="8526" y="8200"/>
                              </a:lnTo>
                              <a:cubicBezTo>
                                <a:pt x="8504" y="8218"/>
                                <a:pt x="8488" y="8232"/>
                                <a:pt x="8472" y="8242"/>
                              </a:cubicBezTo>
                              <a:cubicBezTo>
                                <a:pt x="8429" y="8154"/>
                                <a:pt x="8374" y="8063"/>
                                <a:pt x="8326" y="7981"/>
                              </a:cubicBezTo>
                              <a:cubicBezTo>
                                <a:pt x="8315" y="7960"/>
                                <a:pt x="8299" y="7943"/>
                                <a:pt x="8288" y="7922"/>
                              </a:cubicBezTo>
                              <a:cubicBezTo>
                                <a:pt x="8266" y="7890"/>
                                <a:pt x="8244" y="7858"/>
                                <a:pt x="8228" y="7826"/>
                              </a:cubicBezTo>
                              <a:cubicBezTo>
                                <a:pt x="8228" y="7823"/>
                                <a:pt x="8223" y="7819"/>
                                <a:pt x="8223" y="7816"/>
                              </a:cubicBezTo>
                              <a:lnTo>
                                <a:pt x="8223" y="7812"/>
                              </a:lnTo>
                              <a:cubicBezTo>
                                <a:pt x="8217" y="7798"/>
                                <a:pt x="8206" y="7788"/>
                                <a:pt x="8201" y="7773"/>
                              </a:cubicBezTo>
                              <a:cubicBezTo>
                                <a:pt x="8185" y="7745"/>
                                <a:pt x="8174" y="7721"/>
                                <a:pt x="8168" y="7696"/>
                              </a:cubicBezTo>
                              <a:cubicBezTo>
                                <a:pt x="8163" y="7685"/>
                                <a:pt x="8163" y="7682"/>
                                <a:pt x="8163" y="7678"/>
                              </a:cubicBezTo>
                              <a:cubicBezTo>
                                <a:pt x="8233" y="7668"/>
                                <a:pt x="8309" y="7657"/>
                                <a:pt x="8396" y="7654"/>
                              </a:cubicBezTo>
                              <a:cubicBezTo>
                                <a:pt x="8445" y="7654"/>
                                <a:pt x="8494" y="7654"/>
                                <a:pt x="8548" y="7657"/>
                              </a:cubicBezTo>
                              <a:cubicBezTo>
                                <a:pt x="8645" y="7661"/>
                                <a:pt x="8721" y="7668"/>
                                <a:pt x="8754" y="7675"/>
                              </a:cubicBezTo>
                              <a:cubicBezTo>
                                <a:pt x="8792" y="7678"/>
                                <a:pt x="8824" y="7685"/>
                                <a:pt x="8857" y="7696"/>
                              </a:cubicBezTo>
                              <a:cubicBezTo>
                                <a:pt x="8889" y="7706"/>
                                <a:pt x="8916" y="7717"/>
                                <a:pt x="8944" y="7731"/>
                              </a:cubicBezTo>
                              <a:cubicBezTo>
                                <a:pt x="8971" y="7749"/>
                                <a:pt x="8987" y="7766"/>
                                <a:pt x="8998" y="7777"/>
                              </a:cubicBezTo>
                              <a:cubicBezTo>
                                <a:pt x="9003" y="7784"/>
                                <a:pt x="9009" y="7791"/>
                                <a:pt x="9014" y="7791"/>
                              </a:cubicBezTo>
                              <a:lnTo>
                                <a:pt x="9014" y="7791"/>
                              </a:lnTo>
                              <a:cubicBezTo>
                                <a:pt x="9014" y="7791"/>
                                <a:pt x="9014" y="7795"/>
                                <a:pt x="9014" y="7795"/>
                              </a:cubicBezTo>
                              <a:lnTo>
                                <a:pt x="9030" y="7826"/>
                              </a:lnTo>
                              <a:lnTo>
                                <a:pt x="9030" y="7788"/>
                              </a:lnTo>
                              <a:cubicBezTo>
                                <a:pt x="9030" y="7788"/>
                                <a:pt x="9030" y="7784"/>
                                <a:pt x="9030" y="7784"/>
                              </a:cubicBezTo>
                              <a:cubicBezTo>
                                <a:pt x="9036" y="7781"/>
                                <a:pt x="9036" y="7777"/>
                                <a:pt x="9036" y="7777"/>
                              </a:cubicBezTo>
                              <a:cubicBezTo>
                                <a:pt x="9041" y="7766"/>
                                <a:pt x="9057" y="7749"/>
                                <a:pt x="9057" y="7724"/>
                              </a:cubicBezTo>
                              <a:cubicBezTo>
                                <a:pt x="9057" y="7703"/>
                                <a:pt x="9057" y="7678"/>
                                <a:pt x="9047" y="7657"/>
                              </a:cubicBezTo>
                              <a:cubicBezTo>
                                <a:pt x="9036" y="7636"/>
                                <a:pt x="9019" y="7615"/>
                                <a:pt x="8998" y="7597"/>
                              </a:cubicBezTo>
                              <a:cubicBezTo>
                                <a:pt x="8987" y="7587"/>
                                <a:pt x="8944" y="7558"/>
                                <a:pt x="8878" y="7534"/>
                              </a:cubicBezTo>
                              <a:cubicBezTo>
                                <a:pt x="8819" y="7513"/>
                                <a:pt x="8748" y="7498"/>
                                <a:pt x="8667" y="7495"/>
                              </a:cubicBezTo>
                              <a:cubicBezTo>
                                <a:pt x="8591" y="7491"/>
                                <a:pt x="8510" y="7491"/>
                                <a:pt x="8439" y="7495"/>
                              </a:cubicBezTo>
                              <a:cubicBezTo>
                                <a:pt x="8380" y="7498"/>
                                <a:pt x="8331" y="7502"/>
                                <a:pt x="8293" y="7509"/>
                              </a:cubicBezTo>
                              <a:cubicBezTo>
                                <a:pt x="8293" y="7509"/>
                                <a:pt x="8293" y="7509"/>
                                <a:pt x="8293" y="7509"/>
                              </a:cubicBezTo>
                              <a:cubicBezTo>
                                <a:pt x="8353" y="7474"/>
                                <a:pt x="8407" y="7442"/>
                                <a:pt x="8461" y="7410"/>
                              </a:cubicBezTo>
                              <a:cubicBezTo>
                                <a:pt x="8510" y="7382"/>
                                <a:pt x="8559" y="7361"/>
                                <a:pt x="8602" y="7340"/>
                              </a:cubicBezTo>
                              <a:cubicBezTo>
                                <a:pt x="8651" y="7319"/>
                                <a:pt x="8700" y="7301"/>
                                <a:pt x="8754" y="7283"/>
                              </a:cubicBezTo>
                              <a:cubicBezTo>
                                <a:pt x="8846" y="7255"/>
                                <a:pt x="8949" y="7231"/>
                                <a:pt x="9057" y="7216"/>
                              </a:cubicBezTo>
                              <a:cubicBezTo>
                                <a:pt x="9144" y="7206"/>
                                <a:pt x="9231" y="7199"/>
                                <a:pt x="9312" y="7199"/>
                              </a:cubicBezTo>
                              <a:cubicBezTo>
                                <a:pt x="9318" y="7199"/>
                                <a:pt x="9318" y="7199"/>
                                <a:pt x="9323" y="7199"/>
                              </a:cubicBezTo>
                              <a:cubicBezTo>
                                <a:pt x="9361" y="7199"/>
                                <a:pt x="9361" y="7199"/>
                                <a:pt x="9361" y="7195"/>
                              </a:cubicBezTo>
                              <a:lnTo>
                                <a:pt x="9361" y="7195"/>
                              </a:lnTo>
                              <a:cubicBezTo>
                                <a:pt x="9388" y="7202"/>
                                <a:pt x="9399" y="7202"/>
                                <a:pt x="9399" y="7199"/>
                              </a:cubicBezTo>
                              <a:lnTo>
                                <a:pt x="9399" y="7195"/>
                              </a:lnTo>
                              <a:lnTo>
                                <a:pt x="9399" y="7192"/>
                              </a:lnTo>
                              <a:cubicBezTo>
                                <a:pt x="9393" y="7181"/>
                                <a:pt x="9312" y="7153"/>
                                <a:pt x="9301" y="7149"/>
                              </a:cubicBezTo>
                              <a:cubicBezTo>
                                <a:pt x="9231" y="7125"/>
                                <a:pt x="9155" y="7107"/>
                                <a:pt x="9090" y="7107"/>
                              </a:cubicBezTo>
                              <a:cubicBezTo>
                                <a:pt x="9052" y="7104"/>
                                <a:pt x="8992" y="7107"/>
                                <a:pt x="8933" y="7114"/>
                              </a:cubicBezTo>
                              <a:cubicBezTo>
                                <a:pt x="8878" y="7121"/>
                                <a:pt x="8797" y="7128"/>
                                <a:pt x="8710" y="7142"/>
                              </a:cubicBezTo>
                              <a:cubicBezTo>
                                <a:pt x="8629" y="7157"/>
                                <a:pt x="8548" y="7174"/>
                                <a:pt x="8477" y="7195"/>
                              </a:cubicBezTo>
                              <a:cubicBezTo>
                                <a:pt x="8450" y="7202"/>
                                <a:pt x="8429" y="7209"/>
                                <a:pt x="8401" y="7220"/>
                              </a:cubicBezTo>
                              <a:cubicBezTo>
                                <a:pt x="8412" y="7213"/>
                                <a:pt x="8423" y="7206"/>
                                <a:pt x="8434" y="7199"/>
                              </a:cubicBezTo>
                              <a:lnTo>
                                <a:pt x="8439" y="7195"/>
                              </a:lnTo>
                              <a:lnTo>
                                <a:pt x="8445" y="7192"/>
                              </a:lnTo>
                              <a:cubicBezTo>
                                <a:pt x="8467" y="7178"/>
                                <a:pt x="8488" y="7167"/>
                                <a:pt x="8515" y="7153"/>
                              </a:cubicBezTo>
                              <a:cubicBezTo>
                                <a:pt x="8532" y="7146"/>
                                <a:pt x="8542" y="7139"/>
                                <a:pt x="8559" y="7128"/>
                              </a:cubicBezTo>
                              <a:cubicBezTo>
                                <a:pt x="8575" y="7121"/>
                                <a:pt x="8591" y="7111"/>
                                <a:pt x="8607" y="7104"/>
                              </a:cubicBezTo>
                              <a:cubicBezTo>
                                <a:pt x="8683" y="7065"/>
                                <a:pt x="8759" y="7026"/>
                                <a:pt x="8841" y="6991"/>
                              </a:cubicBezTo>
                              <a:cubicBezTo>
                                <a:pt x="8857" y="6984"/>
                                <a:pt x="8878" y="6977"/>
                                <a:pt x="8895" y="6966"/>
                              </a:cubicBezTo>
                              <a:cubicBezTo>
                                <a:pt x="8965" y="6938"/>
                                <a:pt x="9030" y="6917"/>
                                <a:pt x="9057" y="6906"/>
                              </a:cubicBezTo>
                              <a:cubicBezTo>
                                <a:pt x="9068" y="6906"/>
                                <a:pt x="9074" y="6906"/>
                                <a:pt x="9079" y="6906"/>
                              </a:cubicBezTo>
                              <a:lnTo>
                                <a:pt x="9084" y="6906"/>
                              </a:lnTo>
                              <a:lnTo>
                                <a:pt x="9090" y="6903"/>
                              </a:lnTo>
                              <a:lnTo>
                                <a:pt x="9090" y="6899"/>
                              </a:lnTo>
                              <a:cubicBezTo>
                                <a:pt x="9084" y="6896"/>
                                <a:pt x="9074" y="6896"/>
                                <a:pt x="9068" y="6896"/>
                              </a:cubicBezTo>
                              <a:cubicBezTo>
                                <a:pt x="9063" y="6896"/>
                                <a:pt x="9057" y="6892"/>
                                <a:pt x="9052" y="6892"/>
                              </a:cubicBezTo>
                              <a:lnTo>
                                <a:pt x="9052" y="6892"/>
                              </a:lnTo>
                              <a:lnTo>
                                <a:pt x="9052" y="6892"/>
                              </a:lnTo>
                              <a:cubicBezTo>
                                <a:pt x="9047" y="6889"/>
                                <a:pt x="9003" y="6885"/>
                                <a:pt x="8965" y="6889"/>
                              </a:cubicBezTo>
                              <a:cubicBezTo>
                                <a:pt x="8911" y="6892"/>
                                <a:pt x="8841" y="6903"/>
                                <a:pt x="8759" y="6924"/>
                              </a:cubicBezTo>
                              <a:cubicBezTo>
                                <a:pt x="8727" y="6931"/>
                                <a:pt x="8700" y="6938"/>
                                <a:pt x="8667" y="6949"/>
                              </a:cubicBezTo>
                              <a:cubicBezTo>
                                <a:pt x="8656" y="6952"/>
                                <a:pt x="8645" y="6956"/>
                                <a:pt x="8635" y="6956"/>
                              </a:cubicBezTo>
                              <a:cubicBezTo>
                                <a:pt x="8732" y="6903"/>
                                <a:pt x="8808" y="6808"/>
                                <a:pt x="8851" y="6733"/>
                              </a:cubicBezTo>
                              <a:cubicBezTo>
                                <a:pt x="8857" y="6733"/>
                                <a:pt x="8862" y="6730"/>
                                <a:pt x="8868" y="6726"/>
                              </a:cubicBezTo>
                              <a:cubicBezTo>
                                <a:pt x="8878" y="6719"/>
                                <a:pt x="8878" y="6709"/>
                                <a:pt x="8873" y="6702"/>
                              </a:cubicBezTo>
                              <a:cubicBezTo>
                                <a:pt x="8906" y="6645"/>
                                <a:pt x="8922" y="6607"/>
                                <a:pt x="8922" y="6607"/>
                              </a:cubicBezTo>
                              <a:lnTo>
                                <a:pt x="8933" y="6582"/>
                              </a:lnTo>
                              <a:lnTo>
                                <a:pt x="8911" y="6603"/>
                              </a:lnTo>
                              <a:cubicBezTo>
                                <a:pt x="8906" y="6607"/>
                                <a:pt x="8900" y="6610"/>
                                <a:pt x="8884" y="6621"/>
                              </a:cubicBezTo>
                              <a:cubicBezTo>
                                <a:pt x="8868" y="6631"/>
                                <a:pt x="8841" y="6652"/>
                                <a:pt x="8808" y="6674"/>
                              </a:cubicBezTo>
                              <a:cubicBezTo>
                                <a:pt x="8759" y="6705"/>
                                <a:pt x="8700" y="6741"/>
                                <a:pt x="8624" y="6769"/>
                              </a:cubicBezTo>
                              <a:cubicBezTo>
                                <a:pt x="8526" y="6804"/>
                                <a:pt x="8439" y="6829"/>
                                <a:pt x="8347" y="6843"/>
                              </a:cubicBezTo>
                              <a:cubicBezTo>
                                <a:pt x="8293" y="6850"/>
                                <a:pt x="8239" y="6860"/>
                                <a:pt x="8185" y="6867"/>
                              </a:cubicBezTo>
                              <a:cubicBezTo>
                                <a:pt x="8130" y="6874"/>
                                <a:pt x="8082" y="6885"/>
                                <a:pt x="8027" y="6892"/>
                              </a:cubicBezTo>
                              <a:cubicBezTo>
                                <a:pt x="8000" y="6896"/>
                                <a:pt x="7979" y="6899"/>
                                <a:pt x="7946" y="6903"/>
                              </a:cubicBezTo>
                              <a:cubicBezTo>
                                <a:pt x="7952" y="6899"/>
                                <a:pt x="7962" y="6896"/>
                                <a:pt x="7968" y="6892"/>
                              </a:cubicBezTo>
                              <a:cubicBezTo>
                                <a:pt x="7995" y="6878"/>
                                <a:pt x="8022" y="6853"/>
                                <a:pt x="8049" y="6825"/>
                              </a:cubicBezTo>
                              <a:cubicBezTo>
                                <a:pt x="8076" y="6790"/>
                                <a:pt x="8098" y="6758"/>
                                <a:pt x="8114" y="6723"/>
                              </a:cubicBezTo>
                              <a:cubicBezTo>
                                <a:pt x="8130" y="6684"/>
                                <a:pt x="8141" y="6645"/>
                                <a:pt x="8147" y="6610"/>
                              </a:cubicBezTo>
                              <a:cubicBezTo>
                                <a:pt x="8147" y="6554"/>
                                <a:pt x="8130" y="6497"/>
                                <a:pt x="8087" y="6451"/>
                              </a:cubicBezTo>
                              <a:cubicBezTo>
                                <a:pt x="8082" y="6441"/>
                                <a:pt x="8071" y="6434"/>
                                <a:pt x="8065" y="6427"/>
                              </a:cubicBezTo>
                              <a:cubicBezTo>
                                <a:pt x="8065" y="6423"/>
                                <a:pt x="8060" y="6423"/>
                                <a:pt x="8055" y="6420"/>
                              </a:cubicBezTo>
                              <a:cubicBezTo>
                                <a:pt x="8055" y="6420"/>
                                <a:pt x="8049" y="6416"/>
                                <a:pt x="8049" y="6416"/>
                              </a:cubicBezTo>
                              <a:cubicBezTo>
                                <a:pt x="8044" y="6413"/>
                                <a:pt x="8038" y="6406"/>
                                <a:pt x="8033" y="6402"/>
                              </a:cubicBezTo>
                              <a:cubicBezTo>
                                <a:pt x="8027" y="6399"/>
                                <a:pt x="8027" y="6399"/>
                                <a:pt x="8022" y="6395"/>
                              </a:cubicBezTo>
                              <a:cubicBezTo>
                                <a:pt x="8017" y="6392"/>
                                <a:pt x="8017" y="6392"/>
                                <a:pt x="8011" y="6388"/>
                              </a:cubicBezTo>
                              <a:cubicBezTo>
                                <a:pt x="8000" y="6377"/>
                                <a:pt x="7990" y="6370"/>
                                <a:pt x="7979" y="6374"/>
                              </a:cubicBezTo>
                              <a:cubicBezTo>
                                <a:pt x="7973" y="6377"/>
                                <a:pt x="7973" y="6384"/>
                                <a:pt x="7973" y="6392"/>
                              </a:cubicBezTo>
                              <a:lnTo>
                                <a:pt x="7979" y="6437"/>
                              </a:lnTo>
                              <a:cubicBezTo>
                                <a:pt x="7979" y="6476"/>
                                <a:pt x="7973" y="6515"/>
                                <a:pt x="7957" y="6554"/>
                              </a:cubicBezTo>
                              <a:cubicBezTo>
                                <a:pt x="7919" y="6642"/>
                                <a:pt x="7849" y="6719"/>
                                <a:pt x="7789" y="6769"/>
                              </a:cubicBezTo>
                              <a:cubicBezTo>
                                <a:pt x="7719" y="6829"/>
                                <a:pt x="7637" y="6882"/>
                                <a:pt x="7583" y="6920"/>
                              </a:cubicBezTo>
                              <a:cubicBezTo>
                                <a:pt x="7578" y="6924"/>
                                <a:pt x="7572" y="6927"/>
                                <a:pt x="7572" y="6931"/>
                              </a:cubicBezTo>
                              <a:cubicBezTo>
                                <a:pt x="7534" y="6934"/>
                                <a:pt x="7496" y="6938"/>
                                <a:pt x="7464" y="6941"/>
                              </a:cubicBezTo>
                              <a:cubicBezTo>
                                <a:pt x="7453" y="6941"/>
                                <a:pt x="7442" y="6945"/>
                                <a:pt x="7431" y="6945"/>
                              </a:cubicBezTo>
                              <a:cubicBezTo>
                                <a:pt x="7410" y="6949"/>
                                <a:pt x="7388" y="6949"/>
                                <a:pt x="7366" y="6952"/>
                              </a:cubicBezTo>
                              <a:cubicBezTo>
                                <a:pt x="7350" y="6956"/>
                                <a:pt x="7339" y="6956"/>
                                <a:pt x="7328" y="6959"/>
                              </a:cubicBezTo>
                              <a:cubicBezTo>
                                <a:pt x="7317" y="6963"/>
                                <a:pt x="7307" y="6963"/>
                                <a:pt x="7301" y="6966"/>
                              </a:cubicBezTo>
                              <a:cubicBezTo>
                                <a:pt x="7177" y="6998"/>
                                <a:pt x="7036" y="7051"/>
                                <a:pt x="6905" y="7104"/>
                              </a:cubicBezTo>
                              <a:cubicBezTo>
                                <a:pt x="6895" y="7107"/>
                                <a:pt x="6878" y="7114"/>
                                <a:pt x="6868" y="7118"/>
                              </a:cubicBezTo>
                              <a:cubicBezTo>
                                <a:pt x="6873" y="7107"/>
                                <a:pt x="6884" y="7097"/>
                                <a:pt x="6889" y="7082"/>
                              </a:cubicBezTo>
                              <a:cubicBezTo>
                                <a:pt x="6895" y="7079"/>
                                <a:pt x="6900" y="7072"/>
                                <a:pt x="6900" y="7065"/>
                              </a:cubicBezTo>
                              <a:cubicBezTo>
                                <a:pt x="6922" y="7037"/>
                                <a:pt x="6938" y="7001"/>
                                <a:pt x="6943" y="6970"/>
                              </a:cubicBezTo>
                              <a:cubicBezTo>
                                <a:pt x="6949" y="6952"/>
                                <a:pt x="6954" y="6927"/>
                                <a:pt x="6954" y="6896"/>
                              </a:cubicBezTo>
                              <a:cubicBezTo>
                                <a:pt x="6954" y="6871"/>
                                <a:pt x="6949" y="6829"/>
                                <a:pt x="6922" y="6790"/>
                              </a:cubicBezTo>
                              <a:cubicBezTo>
                                <a:pt x="6900" y="6755"/>
                                <a:pt x="6868" y="6719"/>
                                <a:pt x="6824" y="6695"/>
                              </a:cubicBezTo>
                              <a:cubicBezTo>
                                <a:pt x="6803" y="6681"/>
                                <a:pt x="6775" y="6666"/>
                                <a:pt x="6743" y="6659"/>
                              </a:cubicBezTo>
                              <a:cubicBezTo>
                                <a:pt x="6727" y="6645"/>
                                <a:pt x="6721" y="6642"/>
                                <a:pt x="6710" y="6645"/>
                              </a:cubicBezTo>
                              <a:cubicBezTo>
                                <a:pt x="6710" y="6645"/>
                                <a:pt x="6705" y="6649"/>
                                <a:pt x="6705" y="6649"/>
                              </a:cubicBezTo>
                              <a:cubicBezTo>
                                <a:pt x="6700" y="6645"/>
                                <a:pt x="6694" y="6645"/>
                                <a:pt x="6689" y="6645"/>
                              </a:cubicBezTo>
                              <a:cubicBezTo>
                                <a:pt x="6678" y="6631"/>
                                <a:pt x="6672" y="6631"/>
                                <a:pt x="6667" y="6631"/>
                              </a:cubicBezTo>
                              <a:lnTo>
                                <a:pt x="6662" y="6631"/>
                              </a:lnTo>
                              <a:lnTo>
                                <a:pt x="6662" y="6631"/>
                              </a:lnTo>
                              <a:cubicBezTo>
                                <a:pt x="6651" y="6635"/>
                                <a:pt x="6656" y="6638"/>
                                <a:pt x="6662" y="6656"/>
                              </a:cubicBezTo>
                              <a:cubicBezTo>
                                <a:pt x="6667" y="6667"/>
                                <a:pt x="6672" y="6684"/>
                                <a:pt x="6678" y="6705"/>
                              </a:cubicBezTo>
                              <a:cubicBezTo>
                                <a:pt x="6683" y="6741"/>
                                <a:pt x="6683" y="6790"/>
                                <a:pt x="6672" y="6832"/>
                              </a:cubicBezTo>
                              <a:cubicBezTo>
                                <a:pt x="6667" y="6846"/>
                                <a:pt x="6662" y="6878"/>
                                <a:pt x="6634" y="6924"/>
                              </a:cubicBezTo>
                              <a:cubicBezTo>
                                <a:pt x="6618" y="6956"/>
                                <a:pt x="6602" y="6987"/>
                                <a:pt x="6580" y="7023"/>
                              </a:cubicBezTo>
                              <a:cubicBezTo>
                                <a:pt x="6575" y="7033"/>
                                <a:pt x="6569" y="7044"/>
                                <a:pt x="6559" y="7054"/>
                              </a:cubicBezTo>
                              <a:cubicBezTo>
                                <a:pt x="6537" y="7093"/>
                                <a:pt x="6504" y="7149"/>
                                <a:pt x="6488" y="7202"/>
                              </a:cubicBezTo>
                              <a:cubicBezTo>
                                <a:pt x="6472" y="7248"/>
                                <a:pt x="6472" y="7294"/>
                                <a:pt x="6477" y="7329"/>
                              </a:cubicBezTo>
                              <a:cubicBezTo>
                                <a:pt x="6477" y="7333"/>
                                <a:pt x="6477" y="7336"/>
                                <a:pt x="6483" y="7336"/>
                              </a:cubicBezTo>
                              <a:cubicBezTo>
                                <a:pt x="6456" y="7361"/>
                                <a:pt x="6434" y="7389"/>
                                <a:pt x="6418" y="7417"/>
                              </a:cubicBezTo>
                              <a:cubicBezTo>
                                <a:pt x="6401" y="7442"/>
                                <a:pt x="6380" y="7484"/>
                                <a:pt x="6353" y="7551"/>
                              </a:cubicBezTo>
                              <a:cubicBezTo>
                                <a:pt x="6342" y="7580"/>
                                <a:pt x="6326" y="7611"/>
                                <a:pt x="6309" y="7643"/>
                              </a:cubicBezTo>
                              <a:cubicBezTo>
                                <a:pt x="6293" y="7675"/>
                                <a:pt x="6266" y="7706"/>
                                <a:pt x="6233" y="7735"/>
                              </a:cubicBezTo>
                              <a:cubicBezTo>
                                <a:pt x="6185" y="7784"/>
                                <a:pt x="6120" y="7826"/>
                                <a:pt x="6060" y="7869"/>
                              </a:cubicBezTo>
                              <a:cubicBezTo>
                                <a:pt x="6044" y="7879"/>
                                <a:pt x="6033" y="7890"/>
                                <a:pt x="6017" y="7897"/>
                              </a:cubicBezTo>
                              <a:cubicBezTo>
                                <a:pt x="5946" y="7946"/>
                                <a:pt x="5892" y="7989"/>
                                <a:pt x="5854" y="8027"/>
                              </a:cubicBezTo>
                              <a:cubicBezTo>
                                <a:pt x="5849" y="8031"/>
                                <a:pt x="5843" y="8034"/>
                                <a:pt x="5843" y="8038"/>
                              </a:cubicBezTo>
                              <a:cubicBezTo>
                                <a:pt x="5832" y="8024"/>
                                <a:pt x="5816" y="8006"/>
                                <a:pt x="5805" y="7989"/>
                              </a:cubicBezTo>
                              <a:cubicBezTo>
                                <a:pt x="5773" y="7950"/>
                                <a:pt x="5735" y="7900"/>
                                <a:pt x="5708" y="7844"/>
                              </a:cubicBezTo>
                              <a:cubicBezTo>
                                <a:pt x="5675" y="7791"/>
                                <a:pt x="5659" y="7735"/>
                                <a:pt x="5653" y="7682"/>
                              </a:cubicBezTo>
                              <a:cubicBezTo>
                                <a:pt x="5648" y="7618"/>
                                <a:pt x="5659" y="7569"/>
                                <a:pt x="5670" y="7544"/>
                              </a:cubicBezTo>
                              <a:cubicBezTo>
                                <a:pt x="5670" y="7537"/>
                                <a:pt x="5675" y="7534"/>
                                <a:pt x="5670" y="7534"/>
                              </a:cubicBezTo>
                              <a:cubicBezTo>
                                <a:pt x="5675" y="7523"/>
                                <a:pt x="5680" y="7516"/>
                                <a:pt x="5680" y="7516"/>
                              </a:cubicBezTo>
                              <a:lnTo>
                                <a:pt x="5686" y="7509"/>
                              </a:lnTo>
                              <a:lnTo>
                                <a:pt x="5675" y="7509"/>
                              </a:lnTo>
                              <a:cubicBezTo>
                                <a:pt x="5632" y="7509"/>
                                <a:pt x="5583" y="7520"/>
                                <a:pt x="5534" y="7537"/>
                              </a:cubicBezTo>
                              <a:cubicBezTo>
                                <a:pt x="5529" y="7537"/>
                                <a:pt x="5523" y="7541"/>
                                <a:pt x="5512" y="7541"/>
                              </a:cubicBezTo>
                              <a:cubicBezTo>
                                <a:pt x="5485" y="7548"/>
                                <a:pt x="5447" y="7562"/>
                                <a:pt x="5420" y="7576"/>
                              </a:cubicBezTo>
                              <a:cubicBezTo>
                                <a:pt x="5409" y="7583"/>
                                <a:pt x="5339" y="7615"/>
                                <a:pt x="5290" y="7668"/>
                              </a:cubicBezTo>
                              <a:cubicBezTo>
                                <a:pt x="5279" y="7678"/>
                                <a:pt x="5274" y="7685"/>
                                <a:pt x="5263" y="7696"/>
                              </a:cubicBezTo>
                              <a:lnTo>
                                <a:pt x="5258" y="7689"/>
                              </a:lnTo>
                              <a:cubicBezTo>
                                <a:pt x="5241" y="7661"/>
                                <a:pt x="5182" y="7597"/>
                                <a:pt x="5155" y="7573"/>
                              </a:cubicBezTo>
                              <a:cubicBezTo>
                                <a:pt x="5149" y="7565"/>
                                <a:pt x="5133" y="7551"/>
                                <a:pt x="5122" y="7537"/>
                              </a:cubicBezTo>
                              <a:cubicBezTo>
                                <a:pt x="5101" y="7516"/>
                                <a:pt x="5079" y="7491"/>
                                <a:pt x="5052" y="7463"/>
                              </a:cubicBezTo>
                              <a:cubicBezTo>
                                <a:pt x="5025" y="7432"/>
                                <a:pt x="4998" y="7403"/>
                                <a:pt x="4976" y="7379"/>
                              </a:cubicBezTo>
                              <a:cubicBezTo>
                                <a:pt x="4960" y="7365"/>
                                <a:pt x="4949" y="7350"/>
                                <a:pt x="4938" y="7336"/>
                              </a:cubicBezTo>
                              <a:cubicBezTo>
                                <a:pt x="4943" y="7343"/>
                                <a:pt x="4954" y="7350"/>
                                <a:pt x="4970" y="7354"/>
                              </a:cubicBezTo>
                              <a:cubicBezTo>
                                <a:pt x="4976" y="7357"/>
                                <a:pt x="4981" y="7361"/>
                                <a:pt x="4992" y="7365"/>
                              </a:cubicBezTo>
                              <a:cubicBezTo>
                                <a:pt x="5019" y="7375"/>
                                <a:pt x="5057" y="7382"/>
                                <a:pt x="5095" y="7382"/>
                              </a:cubicBezTo>
                              <a:cubicBezTo>
                                <a:pt x="5101" y="7382"/>
                                <a:pt x="5111" y="7382"/>
                                <a:pt x="5117" y="7382"/>
                              </a:cubicBezTo>
                              <a:cubicBezTo>
                                <a:pt x="5144" y="7382"/>
                                <a:pt x="5187" y="7379"/>
                                <a:pt x="5225" y="7375"/>
                              </a:cubicBezTo>
                              <a:cubicBezTo>
                                <a:pt x="5241" y="7372"/>
                                <a:pt x="5263" y="7368"/>
                                <a:pt x="5279" y="7368"/>
                              </a:cubicBezTo>
                              <a:cubicBezTo>
                                <a:pt x="5306" y="7365"/>
                                <a:pt x="5339" y="7357"/>
                                <a:pt x="5372" y="7354"/>
                              </a:cubicBezTo>
                              <a:cubicBezTo>
                                <a:pt x="5431" y="7347"/>
                                <a:pt x="5485" y="7350"/>
                                <a:pt x="5523" y="7357"/>
                              </a:cubicBezTo>
                              <a:cubicBezTo>
                                <a:pt x="5572" y="7368"/>
                                <a:pt x="5605" y="7389"/>
                                <a:pt x="5621" y="7403"/>
                              </a:cubicBezTo>
                              <a:cubicBezTo>
                                <a:pt x="5621" y="7407"/>
                                <a:pt x="5621" y="7410"/>
                                <a:pt x="5626" y="7414"/>
                              </a:cubicBezTo>
                              <a:cubicBezTo>
                                <a:pt x="5626" y="7414"/>
                                <a:pt x="5632" y="7417"/>
                                <a:pt x="5637" y="7417"/>
                              </a:cubicBezTo>
                              <a:cubicBezTo>
                                <a:pt x="5653" y="7414"/>
                                <a:pt x="5675" y="7396"/>
                                <a:pt x="5686" y="7382"/>
                              </a:cubicBezTo>
                              <a:cubicBezTo>
                                <a:pt x="5686" y="7379"/>
                                <a:pt x="5702" y="7354"/>
                                <a:pt x="5697" y="7326"/>
                              </a:cubicBezTo>
                              <a:cubicBezTo>
                                <a:pt x="5697" y="7308"/>
                                <a:pt x="5686" y="7290"/>
                                <a:pt x="5675" y="7276"/>
                              </a:cubicBezTo>
                              <a:cubicBezTo>
                                <a:pt x="5675" y="7273"/>
                                <a:pt x="5670" y="7269"/>
                                <a:pt x="5670" y="7266"/>
                              </a:cubicBezTo>
                              <a:cubicBezTo>
                                <a:pt x="5718" y="7255"/>
                                <a:pt x="5778" y="7241"/>
                                <a:pt x="5821" y="7220"/>
                              </a:cubicBezTo>
                              <a:cubicBezTo>
                                <a:pt x="5849" y="7209"/>
                                <a:pt x="5914" y="7178"/>
                                <a:pt x="5973" y="7125"/>
                              </a:cubicBezTo>
                              <a:lnTo>
                                <a:pt x="5984" y="7114"/>
                              </a:lnTo>
                              <a:cubicBezTo>
                                <a:pt x="6006" y="7093"/>
                                <a:pt x="6033" y="7072"/>
                                <a:pt x="6060" y="7058"/>
                              </a:cubicBezTo>
                              <a:cubicBezTo>
                                <a:pt x="6076" y="7051"/>
                                <a:pt x="6098" y="7044"/>
                                <a:pt x="6120" y="7044"/>
                              </a:cubicBezTo>
                              <a:cubicBezTo>
                                <a:pt x="6130" y="7044"/>
                                <a:pt x="6141" y="7044"/>
                                <a:pt x="6147" y="7044"/>
                              </a:cubicBezTo>
                              <a:lnTo>
                                <a:pt x="6152" y="7044"/>
                              </a:lnTo>
                              <a:cubicBezTo>
                                <a:pt x="6152" y="7044"/>
                                <a:pt x="6157" y="7044"/>
                                <a:pt x="6157" y="7047"/>
                              </a:cubicBezTo>
                              <a:lnTo>
                                <a:pt x="6163" y="7047"/>
                              </a:lnTo>
                              <a:cubicBezTo>
                                <a:pt x="6168" y="7051"/>
                                <a:pt x="6179" y="7054"/>
                                <a:pt x="6185" y="7058"/>
                              </a:cubicBezTo>
                              <a:lnTo>
                                <a:pt x="6195" y="7061"/>
                              </a:lnTo>
                              <a:lnTo>
                                <a:pt x="6201" y="7054"/>
                              </a:lnTo>
                              <a:lnTo>
                                <a:pt x="6201" y="7044"/>
                              </a:lnTo>
                              <a:cubicBezTo>
                                <a:pt x="6201" y="7040"/>
                                <a:pt x="6201" y="7037"/>
                                <a:pt x="6201" y="7033"/>
                              </a:cubicBezTo>
                              <a:lnTo>
                                <a:pt x="6201" y="7030"/>
                              </a:lnTo>
                              <a:cubicBezTo>
                                <a:pt x="6201" y="7019"/>
                                <a:pt x="6201" y="7016"/>
                                <a:pt x="6195" y="7012"/>
                              </a:cubicBezTo>
                              <a:lnTo>
                                <a:pt x="6195" y="7008"/>
                              </a:lnTo>
                              <a:cubicBezTo>
                                <a:pt x="6190" y="6998"/>
                                <a:pt x="6185" y="6987"/>
                                <a:pt x="6174" y="6977"/>
                              </a:cubicBezTo>
                              <a:cubicBezTo>
                                <a:pt x="6157" y="6959"/>
                                <a:pt x="6141" y="6941"/>
                                <a:pt x="6120" y="6934"/>
                              </a:cubicBezTo>
                              <a:cubicBezTo>
                                <a:pt x="6120" y="6934"/>
                                <a:pt x="6120" y="6934"/>
                                <a:pt x="6120" y="6934"/>
                              </a:cubicBezTo>
                              <a:cubicBezTo>
                                <a:pt x="6125" y="6931"/>
                                <a:pt x="6125" y="6931"/>
                                <a:pt x="6130" y="6927"/>
                              </a:cubicBezTo>
                              <a:cubicBezTo>
                                <a:pt x="6147" y="6917"/>
                                <a:pt x="6174" y="6903"/>
                                <a:pt x="6201" y="6892"/>
                              </a:cubicBezTo>
                              <a:cubicBezTo>
                                <a:pt x="6217" y="6885"/>
                                <a:pt x="6239" y="6882"/>
                                <a:pt x="6260" y="6878"/>
                              </a:cubicBezTo>
                              <a:cubicBezTo>
                                <a:pt x="6282" y="6875"/>
                                <a:pt x="6304" y="6878"/>
                                <a:pt x="6315" y="6878"/>
                              </a:cubicBezTo>
                              <a:cubicBezTo>
                                <a:pt x="6320" y="6878"/>
                                <a:pt x="6326" y="6878"/>
                                <a:pt x="6326" y="6878"/>
                              </a:cubicBezTo>
                              <a:cubicBezTo>
                                <a:pt x="6331" y="6878"/>
                                <a:pt x="6336" y="6878"/>
                                <a:pt x="6342" y="6882"/>
                              </a:cubicBezTo>
                              <a:cubicBezTo>
                                <a:pt x="6342" y="6889"/>
                                <a:pt x="6347" y="6892"/>
                                <a:pt x="6353" y="6896"/>
                              </a:cubicBezTo>
                              <a:cubicBezTo>
                                <a:pt x="6363" y="6896"/>
                                <a:pt x="6374" y="6889"/>
                                <a:pt x="6380" y="6875"/>
                              </a:cubicBezTo>
                              <a:cubicBezTo>
                                <a:pt x="6385" y="6864"/>
                                <a:pt x="6385" y="6843"/>
                                <a:pt x="6369" y="6829"/>
                              </a:cubicBezTo>
                              <a:cubicBezTo>
                                <a:pt x="6358" y="6815"/>
                                <a:pt x="6320" y="6793"/>
                                <a:pt x="6277" y="6783"/>
                              </a:cubicBezTo>
                              <a:cubicBezTo>
                                <a:pt x="6250" y="6776"/>
                                <a:pt x="6223" y="6772"/>
                                <a:pt x="6201" y="6772"/>
                              </a:cubicBezTo>
                              <a:cubicBezTo>
                                <a:pt x="6201" y="6772"/>
                                <a:pt x="6195" y="6772"/>
                                <a:pt x="6195" y="6772"/>
                              </a:cubicBezTo>
                              <a:cubicBezTo>
                                <a:pt x="6195" y="6769"/>
                                <a:pt x="6195" y="6765"/>
                                <a:pt x="6195" y="6762"/>
                              </a:cubicBezTo>
                              <a:cubicBezTo>
                                <a:pt x="6195" y="6748"/>
                                <a:pt x="6179" y="6733"/>
                                <a:pt x="6163" y="6726"/>
                              </a:cubicBezTo>
                              <a:cubicBezTo>
                                <a:pt x="6147" y="6719"/>
                                <a:pt x="6114" y="6709"/>
                                <a:pt x="6076" y="6705"/>
                              </a:cubicBezTo>
                              <a:cubicBezTo>
                                <a:pt x="6076" y="6705"/>
                                <a:pt x="6071" y="6705"/>
                                <a:pt x="6071" y="6705"/>
                              </a:cubicBezTo>
                              <a:cubicBezTo>
                                <a:pt x="6082" y="6702"/>
                                <a:pt x="6092" y="6698"/>
                                <a:pt x="6103" y="6698"/>
                              </a:cubicBezTo>
                              <a:cubicBezTo>
                                <a:pt x="6130" y="6691"/>
                                <a:pt x="6163" y="6691"/>
                                <a:pt x="6206" y="6691"/>
                              </a:cubicBezTo>
                              <a:cubicBezTo>
                                <a:pt x="6206" y="6698"/>
                                <a:pt x="6212" y="6702"/>
                                <a:pt x="6217" y="6705"/>
                              </a:cubicBezTo>
                              <a:cubicBezTo>
                                <a:pt x="6223" y="6705"/>
                                <a:pt x="6228" y="6705"/>
                                <a:pt x="6228" y="6705"/>
                              </a:cubicBezTo>
                              <a:cubicBezTo>
                                <a:pt x="6239" y="6698"/>
                                <a:pt x="6255" y="6677"/>
                                <a:pt x="6255" y="6659"/>
                              </a:cubicBezTo>
                              <a:cubicBezTo>
                                <a:pt x="6255" y="6649"/>
                                <a:pt x="6255" y="6624"/>
                                <a:pt x="6228" y="6600"/>
                              </a:cubicBezTo>
                              <a:cubicBezTo>
                                <a:pt x="6217" y="6589"/>
                                <a:pt x="6201" y="6578"/>
                                <a:pt x="6185" y="6575"/>
                              </a:cubicBezTo>
                              <a:cubicBezTo>
                                <a:pt x="6179" y="6575"/>
                                <a:pt x="6179" y="6571"/>
                                <a:pt x="6174" y="6571"/>
                              </a:cubicBezTo>
                              <a:cubicBezTo>
                                <a:pt x="6168" y="6568"/>
                                <a:pt x="6168" y="6568"/>
                                <a:pt x="6163" y="6564"/>
                              </a:cubicBezTo>
                              <a:cubicBezTo>
                                <a:pt x="6163" y="6564"/>
                                <a:pt x="6168" y="6561"/>
                                <a:pt x="6168" y="6561"/>
                              </a:cubicBezTo>
                              <a:lnTo>
                                <a:pt x="6168" y="6561"/>
                              </a:lnTo>
                              <a:cubicBezTo>
                                <a:pt x="6190" y="6554"/>
                                <a:pt x="6212" y="6543"/>
                                <a:pt x="6228" y="6540"/>
                              </a:cubicBezTo>
                              <a:cubicBezTo>
                                <a:pt x="6255" y="6533"/>
                                <a:pt x="6304" y="6522"/>
                                <a:pt x="6347" y="6522"/>
                              </a:cubicBezTo>
                              <a:cubicBezTo>
                                <a:pt x="6374" y="6522"/>
                                <a:pt x="6401" y="6522"/>
                                <a:pt x="6428" y="6525"/>
                              </a:cubicBezTo>
                              <a:cubicBezTo>
                                <a:pt x="6439" y="6525"/>
                                <a:pt x="6450" y="6529"/>
                                <a:pt x="6456" y="6529"/>
                              </a:cubicBezTo>
                              <a:cubicBezTo>
                                <a:pt x="6466" y="6533"/>
                                <a:pt x="6477" y="6540"/>
                                <a:pt x="6483" y="6543"/>
                              </a:cubicBezTo>
                              <a:lnTo>
                                <a:pt x="6494" y="6550"/>
                              </a:lnTo>
                              <a:lnTo>
                                <a:pt x="6499" y="6540"/>
                              </a:lnTo>
                              <a:lnTo>
                                <a:pt x="6499" y="6540"/>
                              </a:lnTo>
                              <a:cubicBezTo>
                                <a:pt x="6499" y="6529"/>
                                <a:pt x="6499" y="6518"/>
                                <a:pt x="6499" y="6508"/>
                              </a:cubicBezTo>
                              <a:cubicBezTo>
                                <a:pt x="6499" y="6504"/>
                                <a:pt x="6499" y="6501"/>
                                <a:pt x="6499" y="6494"/>
                              </a:cubicBezTo>
                              <a:cubicBezTo>
                                <a:pt x="6504" y="6466"/>
                                <a:pt x="6483" y="6423"/>
                                <a:pt x="6434" y="6392"/>
                              </a:cubicBezTo>
                              <a:cubicBezTo>
                                <a:pt x="6396" y="6367"/>
                                <a:pt x="6342" y="6346"/>
                                <a:pt x="6260" y="6328"/>
                              </a:cubicBezTo>
                              <a:cubicBezTo>
                                <a:pt x="6201" y="6314"/>
                                <a:pt x="6152" y="6307"/>
                                <a:pt x="6130" y="6307"/>
                              </a:cubicBezTo>
                              <a:cubicBezTo>
                                <a:pt x="6120" y="6307"/>
                                <a:pt x="6109" y="6307"/>
                                <a:pt x="6098" y="6307"/>
                              </a:cubicBezTo>
                              <a:cubicBezTo>
                                <a:pt x="6109" y="6300"/>
                                <a:pt x="6120" y="6293"/>
                                <a:pt x="6130" y="6286"/>
                              </a:cubicBezTo>
                              <a:cubicBezTo>
                                <a:pt x="6147" y="6275"/>
                                <a:pt x="6163" y="6258"/>
                                <a:pt x="6168" y="6243"/>
                              </a:cubicBezTo>
                              <a:cubicBezTo>
                                <a:pt x="6179" y="6229"/>
                                <a:pt x="6185" y="6208"/>
                                <a:pt x="6195" y="6184"/>
                              </a:cubicBezTo>
                              <a:lnTo>
                                <a:pt x="6195" y="6180"/>
                              </a:lnTo>
                              <a:cubicBezTo>
                                <a:pt x="6201" y="6159"/>
                                <a:pt x="6217" y="6131"/>
                                <a:pt x="6244" y="6095"/>
                              </a:cubicBezTo>
                              <a:cubicBezTo>
                                <a:pt x="6255" y="6081"/>
                                <a:pt x="6266" y="6067"/>
                                <a:pt x="6282" y="6053"/>
                              </a:cubicBezTo>
                              <a:lnTo>
                                <a:pt x="6320" y="6021"/>
                              </a:lnTo>
                              <a:lnTo>
                                <a:pt x="6326" y="6014"/>
                              </a:lnTo>
                              <a:lnTo>
                                <a:pt x="6304" y="6007"/>
                              </a:lnTo>
                              <a:cubicBezTo>
                                <a:pt x="6298" y="6004"/>
                                <a:pt x="6288" y="6004"/>
                                <a:pt x="6282" y="6000"/>
                              </a:cubicBezTo>
                              <a:cubicBezTo>
                                <a:pt x="6239" y="5990"/>
                                <a:pt x="6195" y="5990"/>
                                <a:pt x="6168" y="5993"/>
                              </a:cubicBezTo>
                              <a:cubicBezTo>
                                <a:pt x="6174" y="5983"/>
                                <a:pt x="6174" y="5976"/>
                                <a:pt x="6179" y="5965"/>
                              </a:cubicBezTo>
                              <a:cubicBezTo>
                                <a:pt x="6179" y="5958"/>
                                <a:pt x="6185" y="5951"/>
                                <a:pt x="6185" y="5944"/>
                              </a:cubicBezTo>
                              <a:cubicBezTo>
                                <a:pt x="6195" y="5926"/>
                                <a:pt x="6206" y="5905"/>
                                <a:pt x="6223" y="5887"/>
                              </a:cubicBezTo>
                              <a:cubicBezTo>
                                <a:pt x="6233" y="5873"/>
                                <a:pt x="6250" y="5863"/>
                                <a:pt x="6260" y="5856"/>
                              </a:cubicBezTo>
                              <a:cubicBezTo>
                                <a:pt x="6266" y="5852"/>
                                <a:pt x="6277" y="5849"/>
                                <a:pt x="6282" y="5842"/>
                              </a:cubicBezTo>
                              <a:lnTo>
                                <a:pt x="6288" y="5838"/>
                              </a:lnTo>
                              <a:lnTo>
                                <a:pt x="6288" y="5838"/>
                              </a:lnTo>
                              <a:cubicBezTo>
                                <a:pt x="6288" y="5838"/>
                                <a:pt x="6293" y="5838"/>
                                <a:pt x="6293" y="5835"/>
                              </a:cubicBezTo>
                              <a:lnTo>
                                <a:pt x="6298" y="5835"/>
                              </a:lnTo>
                              <a:cubicBezTo>
                                <a:pt x="6298" y="5835"/>
                                <a:pt x="6298" y="5835"/>
                                <a:pt x="6304" y="5835"/>
                              </a:cubicBezTo>
                              <a:cubicBezTo>
                                <a:pt x="6309" y="5835"/>
                                <a:pt x="6320" y="5831"/>
                                <a:pt x="6326" y="5831"/>
                              </a:cubicBezTo>
                              <a:cubicBezTo>
                                <a:pt x="6331" y="5831"/>
                                <a:pt x="6331" y="5831"/>
                                <a:pt x="6336" y="5831"/>
                              </a:cubicBezTo>
                              <a:lnTo>
                                <a:pt x="6347" y="5831"/>
                              </a:lnTo>
                              <a:lnTo>
                                <a:pt x="6342" y="5824"/>
                              </a:lnTo>
                              <a:lnTo>
                                <a:pt x="6331" y="5813"/>
                              </a:lnTo>
                              <a:cubicBezTo>
                                <a:pt x="6326" y="5810"/>
                                <a:pt x="6320" y="5803"/>
                                <a:pt x="6315" y="5803"/>
                              </a:cubicBezTo>
                              <a:cubicBezTo>
                                <a:pt x="6309" y="5799"/>
                                <a:pt x="6309" y="5799"/>
                                <a:pt x="6304" y="5799"/>
                              </a:cubicBezTo>
                              <a:lnTo>
                                <a:pt x="6298" y="5796"/>
                              </a:lnTo>
                              <a:cubicBezTo>
                                <a:pt x="6293" y="5792"/>
                                <a:pt x="6288" y="5792"/>
                                <a:pt x="6282" y="5792"/>
                              </a:cubicBezTo>
                              <a:cubicBezTo>
                                <a:pt x="6266" y="5785"/>
                                <a:pt x="6244" y="5782"/>
                                <a:pt x="6223" y="5782"/>
                              </a:cubicBezTo>
                              <a:cubicBezTo>
                                <a:pt x="6206" y="5782"/>
                                <a:pt x="6190" y="5782"/>
                                <a:pt x="6174" y="5785"/>
                              </a:cubicBezTo>
                              <a:cubicBezTo>
                                <a:pt x="6190" y="5775"/>
                                <a:pt x="6201" y="5764"/>
                                <a:pt x="6212" y="5757"/>
                              </a:cubicBezTo>
                              <a:cubicBezTo>
                                <a:pt x="6217" y="5753"/>
                                <a:pt x="6233" y="5739"/>
                                <a:pt x="6250" y="5725"/>
                              </a:cubicBezTo>
                              <a:cubicBezTo>
                                <a:pt x="6255" y="5722"/>
                                <a:pt x="6260" y="5718"/>
                                <a:pt x="6260" y="5711"/>
                              </a:cubicBezTo>
                              <a:cubicBezTo>
                                <a:pt x="6271" y="5701"/>
                                <a:pt x="6282" y="5690"/>
                                <a:pt x="6298" y="5679"/>
                              </a:cubicBezTo>
                              <a:cubicBezTo>
                                <a:pt x="6320" y="5662"/>
                                <a:pt x="6342" y="5648"/>
                                <a:pt x="6363" y="5641"/>
                              </a:cubicBezTo>
                              <a:cubicBezTo>
                                <a:pt x="6374" y="5637"/>
                                <a:pt x="6391" y="5634"/>
                                <a:pt x="6407" y="5630"/>
                              </a:cubicBezTo>
                              <a:lnTo>
                                <a:pt x="6434" y="5627"/>
                              </a:lnTo>
                              <a:cubicBezTo>
                                <a:pt x="6445" y="5627"/>
                                <a:pt x="6456" y="5627"/>
                                <a:pt x="6461" y="5627"/>
                              </a:cubicBezTo>
                              <a:lnTo>
                                <a:pt x="6483" y="5627"/>
                              </a:lnTo>
                              <a:lnTo>
                                <a:pt x="6477" y="5619"/>
                              </a:lnTo>
                              <a:cubicBezTo>
                                <a:pt x="6472" y="5616"/>
                                <a:pt x="6472" y="5612"/>
                                <a:pt x="6466" y="5605"/>
                              </a:cubicBezTo>
                              <a:lnTo>
                                <a:pt x="6445" y="5588"/>
                              </a:lnTo>
                              <a:cubicBezTo>
                                <a:pt x="6434" y="5581"/>
                                <a:pt x="6428" y="5574"/>
                                <a:pt x="6418" y="5570"/>
                              </a:cubicBezTo>
                              <a:cubicBezTo>
                                <a:pt x="6401" y="5560"/>
                                <a:pt x="6385" y="5549"/>
                                <a:pt x="6369" y="5542"/>
                              </a:cubicBezTo>
                              <a:cubicBezTo>
                                <a:pt x="6369" y="5542"/>
                                <a:pt x="6363" y="5542"/>
                                <a:pt x="6363" y="5538"/>
                              </a:cubicBezTo>
                              <a:cubicBezTo>
                                <a:pt x="6391" y="5528"/>
                                <a:pt x="6412" y="5517"/>
                                <a:pt x="6434" y="5507"/>
                              </a:cubicBezTo>
                              <a:cubicBezTo>
                                <a:pt x="6450" y="5500"/>
                                <a:pt x="6477" y="5482"/>
                                <a:pt x="6510" y="5457"/>
                              </a:cubicBezTo>
                              <a:cubicBezTo>
                                <a:pt x="6526" y="5447"/>
                                <a:pt x="6537" y="5433"/>
                                <a:pt x="6553" y="5419"/>
                              </a:cubicBezTo>
                              <a:cubicBezTo>
                                <a:pt x="6559" y="5411"/>
                                <a:pt x="6569" y="5404"/>
                                <a:pt x="6575" y="5397"/>
                              </a:cubicBezTo>
                              <a:lnTo>
                                <a:pt x="6591" y="5383"/>
                              </a:lnTo>
                              <a:cubicBezTo>
                                <a:pt x="6602" y="5380"/>
                                <a:pt x="6591" y="5373"/>
                                <a:pt x="6591" y="5369"/>
                              </a:cubicBezTo>
                              <a:cubicBezTo>
                                <a:pt x="6591" y="5369"/>
                                <a:pt x="6591" y="5369"/>
                                <a:pt x="6591" y="5366"/>
                              </a:cubicBezTo>
                              <a:cubicBezTo>
                                <a:pt x="6586" y="5362"/>
                                <a:pt x="6586" y="5359"/>
                                <a:pt x="6580" y="5359"/>
                              </a:cubicBezTo>
                              <a:cubicBezTo>
                                <a:pt x="6559" y="5344"/>
                                <a:pt x="6537" y="5334"/>
                                <a:pt x="6504" y="5327"/>
                              </a:cubicBezTo>
                              <a:cubicBezTo>
                                <a:pt x="6494" y="5323"/>
                                <a:pt x="6477" y="5320"/>
                                <a:pt x="6466" y="5320"/>
                              </a:cubicBezTo>
                              <a:cubicBezTo>
                                <a:pt x="6477" y="5313"/>
                                <a:pt x="6499" y="5292"/>
                                <a:pt x="6526" y="5256"/>
                              </a:cubicBezTo>
                              <a:cubicBezTo>
                                <a:pt x="6559" y="5221"/>
                                <a:pt x="6602" y="5172"/>
                                <a:pt x="6640" y="5133"/>
                              </a:cubicBezTo>
                              <a:cubicBezTo>
                                <a:pt x="6662" y="5112"/>
                                <a:pt x="6716" y="5055"/>
                                <a:pt x="6786" y="4988"/>
                              </a:cubicBezTo>
                              <a:cubicBezTo>
                                <a:pt x="6981" y="4833"/>
                                <a:pt x="7193" y="4703"/>
                                <a:pt x="7198" y="4703"/>
                              </a:cubicBezTo>
                              <a:lnTo>
                                <a:pt x="7214" y="4692"/>
                              </a:lnTo>
                              <a:lnTo>
                                <a:pt x="7193" y="4696"/>
                              </a:lnTo>
                              <a:cubicBezTo>
                                <a:pt x="7193" y="4696"/>
                                <a:pt x="7187" y="4696"/>
                                <a:pt x="7182" y="4696"/>
                              </a:cubicBezTo>
                              <a:lnTo>
                                <a:pt x="7182" y="4696"/>
                              </a:lnTo>
                              <a:cubicBezTo>
                                <a:pt x="7171" y="4696"/>
                                <a:pt x="7149" y="4699"/>
                                <a:pt x="7128" y="4706"/>
                              </a:cubicBezTo>
                              <a:cubicBezTo>
                                <a:pt x="7074" y="4717"/>
                                <a:pt x="7019" y="4728"/>
                                <a:pt x="6965" y="4738"/>
                              </a:cubicBezTo>
                              <a:cubicBezTo>
                                <a:pt x="6965" y="4738"/>
                                <a:pt x="6971" y="4738"/>
                                <a:pt x="6971" y="4735"/>
                              </a:cubicBezTo>
                              <a:cubicBezTo>
                                <a:pt x="6976" y="4731"/>
                                <a:pt x="6987" y="4731"/>
                                <a:pt x="6992" y="4728"/>
                              </a:cubicBezTo>
                              <a:cubicBezTo>
                                <a:pt x="6998" y="4724"/>
                                <a:pt x="7008" y="4724"/>
                                <a:pt x="7014" y="4720"/>
                              </a:cubicBezTo>
                              <a:cubicBezTo>
                                <a:pt x="7025" y="4717"/>
                                <a:pt x="7041" y="4713"/>
                                <a:pt x="7046" y="4710"/>
                              </a:cubicBezTo>
                              <a:cubicBezTo>
                                <a:pt x="7074" y="4703"/>
                                <a:pt x="7084" y="4699"/>
                                <a:pt x="7079" y="4692"/>
                              </a:cubicBezTo>
                              <a:cubicBezTo>
                                <a:pt x="7079" y="4685"/>
                                <a:pt x="7068" y="4685"/>
                                <a:pt x="7036" y="4689"/>
                              </a:cubicBezTo>
                              <a:cubicBezTo>
                                <a:pt x="7025" y="4689"/>
                                <a:pt x="7014" y="4692"/>
                                <a:pt x="6998" y="4696"/>
                              </a:cubicBezTo>
                              <a:cubicBezTo>
                                <a:pt x="6987" y="4696"/>
                                <a:pt x="6976" y="4699"/>
                                <a:pt x="6965" y="4703"/>
                              </a:cubicBezTo>
                              <a:lnTo>
                                <a:pt x="6954" y="4706"/>
                              </a:lnTo>
                              <a:cubicBezTo>
                                <a:pt x="6927" y="4710"/>
                                <a:pt x="6900" y="4720"/>
                                <a:pt x="6873" y="4728"/>
                              </a:cubicBezTo>
                              <a:lnTo>
                                <a:pt x="6851" y="4735"/>
                              </a:lnTo>
                              <a:lnTo>
                                <a:pt x="6830" y="4742"/>
                              </a:lnTo>
                              <a:cubicBezTo>
                                <a:pt x="6803" y="4752"/>
                                <a:pt x="6775" y="4759"/>
                                <a:pt x="6748" y="4770"/>
                              </a:cubicBezTo>
                              <a:cubicBezTo>
                                <a:pt x="6721" y="4780"/>
                                <a:pt x="6624" y="4819"/>
                                <a:pt x="6526" y="4879"/>
                              </a:cubicBezTo>
                              <a:cubicBezTo>
                                <a:pt x="6472" y="4907"/>
                                <a:pt x="6428" y="4936"/>
                                <a:pt x="6407" y="4953"/>
                              </a:cubicBezTo>
                              <a:cubicBezTo>
                                <a:pt x="6380" y="4978"/>
                                <a:pt x="6347" y="5006"/>
                                <a:pt x="6331" y="5034"/>
                              </a:cubicBezTo>
                              <a:cubicBezTo>
                                <a:pt x="6320" y="5048"/>
                                <a:pt x="6304" y="5059"/>
                                <a:pt x="6298" y="5073"/>
                              </a:cubicBezTo>
                              <a:cubicBezTo>
                                <a:pt x="6260" y="5119"/>
                                <a:pt x="6233" y="5161"/>
                                <a:pt x="6217" y="5189"/>
                              </a:cubicBezTo>
                              <a:cubicBezTo>
                                <a:pt x="6190" y="5189"/>
                                <a:pt x="6168" y="5193"/>
                                <a:pt x="6147" y="5200"/>
                              </a:cubicBezTo>
                              <a:cubicBezTo>
                                <a:pt x="6130" y="5203"/>
                                <a:pt x="6114" y="5207"/>
                                <a:pt x="6103" y="5214"/>
                              </a:cubicBezTo>
                              <a:cubicBezTo>
                                <a:pt x="6109" y="5196"/>
                                <a:pt x="6120" y="5168"/>
                                <a:pt x="6125" y="5136"/>
                              </a:cubicBezTo>
                              <a:cubicBezTo>
                                <a:pt x="6125" y="5119"/>
                                <a:pt x="6130" y="5105"/>
                                <a:pt x="6130" y="5087"/>
                              </a:cubicBezTo>
                              <a:lnTo>
                                <a:pt x="6130" y="5084"/>
                              </a:lnTo>
                              <a:cubicBezTo>
                                <a:pt x="6136" y="5055"/>
                                <a:pt x="6141" y="5031"/>
                                <a:pt x="6141" y="5020"/>
                              </a:cubicBezTo>
                              <a:cubicBezTo>
                                <a:pt x="6141" y="5013"/>
                                <a:pt x="6141" y="5013"/>
                                <a:pt x="6141" y="5013"/>
                              </a:cubicBezTo>
                              <a:lnTo>
                                <a:pt x="6130" y="5006"/>
                              </a:lnTo>
                              <a:lnTo>
                                <a:pt x="6125" y="5013"/>
                              </a:lnTo>
                              <a:cubicBezTo>
                                <a:pt x="6125" y="5013"/>
                                <a:pt x="6125" y="5017"/>
                                <a:pt x="6125" y="5017"/>
                              </a:cubicBezTo>
                              <a:cubicBezTo>
                                <a:pt x="6120" y="5017"/>
                                <a:pt x="6109" y="5020"/>
                                <a:pt x="6092" y="5024"/>
                              </a:cubicBezTo>
                              <a:cubicBezTo>
                                <a:pt x="6065" y="5024"/>
                                <a:pt x="6017" y="5024"/>
                                <a:pt x="5957" y="5031"/>
                              </a:cubicBezTo>
                              <a:cubicBezTo>
                                <a:pt x="5914" y="5038"/>
                                <a:pt x="5865" y="5045"/>
                                <a:pt x="5821" y="5055"/>
                              </a:cubicBezTo>
                              <a:cubicBezTo>
                                <a:pt x="5778" y="5066"/>
                                <a:pt x="5735" y="5080"/>
                                <a:pt x="5691" y="5094"/>
                              </a:cubicBezTo>
                              <a:cubicBezTo>
                                <a:pt x="5680" y="5098"/>
                                <a:pt x="5670" y="5101"/>
                                <a:pt x="5659" y="5108"/>
                              </a:cubicBezTo>
                              <a:cubicBezTo>
                                <a:pt x="5659" y="5108"/>
                                <a:pt x="5659" y="5108"/>
                                <a:pt x="5659" y="5108"/>
                              </a:cubicBezTo>
                              <a:cubicBezTo>
                                <a:pt x="5653" y="5098"/>
                                <a:pt x="5653" y="5084"/>
                                <a:pt x="5664" y="5070"/>
                              </a:cubicBezTo>
                              <a:cubicBezTo>
                                <a:pt x="5664" y="5070"/>
                                <a:pt x="5664" y="5070"/>
                                <a:pt x="5670" y="5070"/>
                              </a:cubicBezTo>
                              <a:cubicBezTo>
                                <a:pt x="5686" y="5066"/>
                                <a:pt x="5708" y="5034"/>
                                <a:pt x="5718" y="5013"/>
                              </a:cubicBezTo>
                              <a:cubicBezTo>
                                <a:pt x="5718" y="5010"/>
                                <a:pt x="5724" y="4995"/>
                                <a:pt x="5729" y="4981"/>
                              </a:cubicBezTo>
                              <a:cubicBezTo>
                                <a:pt x="5729" y="4971"/>
                                <a:pt x="5729" y="4953"/>
                                <a:pt x="5718" y="4936"/>
                              </a:cubicBezTo>
                              <a:cubicBezTo>
                                <a:pt x="5713" y="4928"/>
                                <a:pt x="5713" y="4925"/>
                                <a:pt x="5702" y="4918"/>
                              </a:cubicBezTo>
                              <a:lnTo>
                                <a:pt x="5702" y="4914"/>
                              </a:lnTo>
                              <a:cubicBezTo>
                                <a:pt x="5708" y="4904"/>
                                <a:pt x="5713" y="4890"/>
                                <a:pt x="5718" y="4879"/>
                              </a:cubicBezTo>
                              <a:cubicBezTo>
                                <a:pt x="5729" y="4847"/>
                                <a:pt x="5729" y="4812"/>
                                <a:pt x="5729" y="4784"/>
                              </a:cubicBezTo>
                              <a:lnTo>
                                <a:pt x="5729" y="4773"/>
                              </a:lnTo>
                              <a:cubicBezTo>
                                <a:pt x="5729" y="4759"/>
                                <a:pt x="5729" y="4742"/>
                                <a:pt x="5729" y="4717"/>
                              </a:cubicBezTo>
                              <a:lnTo>
                                <a:pt x="5729" y="4713"/>
                              </a:lnTo>
                              <a:cubicBezTo>
                                <a:pt x="5729" y="4710"/>
                                <a:pt x="5729" y="4706"/>
                                <a:pt x="5729" y="4706"/>
                              </a:cubicBezTo>
                              <a:lnTo>
                                <a:pt x="5735" y="4671"/>
                              </a:lnTo>
                              <a:cubicBezTo>
                                <a:pt x="5735" y="4664"/>
                                <a:pt x="5735" y="4664"/>
                                <a:pt x="5735" y="4661"/>
                              </a:cubicBezTo>
                              <a:lnTo>
                                <a:pt x="5729" y="4661"/>
                              </a:lnTo>
                              <a:lnTo>
                                <a:pt x="5686" y="4671"/>
                              </a:lnTo>
                              <a:lnTo>
                                <a:pt x="5675" y="4675"/>
                              </a:lnTo>
                              <a:cubicBezTo>
                                <a:pt x="5670" y="4675"/>
                                <a:pt x="5664" y="4678"/>
                                <a:pt x="5653" y="4682"/>
                              </a:cubicBezTo>
                              <a:cubicBezTo>
                                <a:pt x="5643" y="4685"/>
                                <a:pt x="5626" y="4689"/>
                                <a:pt x="5615" y="4696"/>
                              </a:cubicBezTo>
                              <a:cubicBezTo>
                                <a:pt x="5567" y="4717"/>
                                <a:pt x="5529" y="4745"/>
                                <a:pt x="5502" y="4777"/>
                              </a:cubicBezTo>
                              <a:cubicBezTo>
                                <a:pt x="5496" y="4784"/>
                                <a:pt x="5491" y="4795"/>
                                <a:pt x="5485" y="4802"/>
                              </a:cubicBezTo>
                              <a:cubicBezTo>
                                <a:pt x="5464" y="4833"/>
                                <a:pt x="5464" y="4869"/>
                                <a:pt x="5464" y="4876"/>
                              </a:cubicBezTo>
                              <a:cubicBezTo>
                                <a:pt x="5458" y="4879"/>
                                <a:pt x="5437" y="4890"/>
                                <a:pt x="5420" y="4897"/>
                              </a:cubicBezTo>
                              <a:cubicBezTo>
                                <a:pt x="5420" y="4879"/>
                                <a:pt x="5420" y="4865"/>
                                <a:pt x="5415" y="4851"/>
                              </a:cubicBezTo>
                              <a:cubicBezTo>
                                <a:pt x="5415" y="4840"/>
                                <a:pt x="5409" y="4830"/>
                                <a:pt x="5404" y="4823"/>
                              </a:cubicBezTo>
                              <a:cubicBezTo>
                                <a:pt x="5404" y="4816"/>
                                <a:pt x="5399" y="4809"/>
                                <a:pt x="5399" y="4805"/>
                              </a:cubicBezTo>
                              <a:cubicBezTo>
                                <a:pt x="5399" y="4798"/>
                                <a:pt x="5393" y="4791"/>
                                <a:pt x="5393" y="4787"/>
                              </a:cubicBezTo>
                              <a:cubicBezTo>
                                <a:pt x="5393" y="4777"/>
                                <a:pt x="5399" y="4766"/>
                                <a:pt x="5404" y="4759"/>
                              </a:cubicBezTo>
                              <a:cubicBezTo>
                                <a:pt x="5415" y="4756"/>
                                <a:pt x="5426" y="4752"/>
                                <a:pt x="5426" y="4745"/>
                              </a:cubicBezTo>
                              <a:cubicBezTo>
                                <a:pt x="5426" y="4742"/>
                                <a:pt x="5426" y="4742"/>
                                <a:pt x="5420" y="4738"/>
                              </a:cubicBezTo>
                              <a:cubicBezTo>
                                <a:pt x="5404" y="4731"/>
                                <a:pt x="5355" y="4735"/>
                                <a:pt x="5328" y="4745"/>
                              </a:cubicBezTo>
                              <a:cubicBezTo>
                                <a:pt x="5306" y="4749"/>
                                <a:pt x="5263" y="4763"/>
                                <a:pt x="5231" y="4777"/>
                              </a:cubicBezTo>
                              <a:cubicBezTo>
                                <a:pt x="5204" y="4787"/>
                                <a:pt x="5176" y="4805"/>
                                <a:pt x="5160" y="4819"/>
                              </a:cubicBezTo>
                              <a:cubicBezTo>
                                <a:pt x="5160" y="4816"/>
                                <a:pt x="5160" y="4812"/>
                                <a:pt x="5160" y="4809"/>
                              </a:cubicBezTo>
                              <a:cubicBezTo>
                                <a:pt x="5160" y="4791"/>
                                <a:pt x="5160" y="4752"/>
                                <a:pt x="5149" y="4703"/>
                              </a:cubicBezTo>
                              <a:cubicBezTo>
                                <a:pt x="5149" y="4685"/>
                                <a:pt x="5144" y="4661"/>
                                <a:pt x="5144" y="4639"/>
                              </a:cubicBezTo>
                              <a:lnTo>
                                <a:pt x="5144" y="4636"/>
                              </a:lnTo>
                              <a:cubicBezTo>
                                <a:pt x="5144" y="4625"/>
                                <a:pt x="5144" y="4611"/>
                                <a:pt x="5149" y="4604"/>
                              </a:cubicBezTo>
                              <a:cubicBezTo>
                                <a:pt x="5171" y="4594"/>
                                <a:pt x="5182" y="4590"/>
                                <a:pt x="5176" y="4583"/>
                              </a:cubicBezTo>
                              <a:cubicBezTo>
                                <a:pt x="5171" y="4576"/>
                                <a:pt x="5160" y="4576"/>
                                <a:pt x="5155" y="4576"/>
                              </a:cubicBezTo>
                              <a:lnTo>
                                <a:pt x="5144" y="4579"/>
                              </a:lnTo>
                              <a:cubicBezTo>
                                <a:pt x="5138" y="4579"/>
                                <a:pt x="5128" y="4583"/>
                                <a:pt x="5122" y="4583"/>
                              </a:cubicBezTo>
                              <a:lnTo>
                                <a:pt x="5122" y="4583"/>
                              </a:lnTo>
                              <a:cubicBezTo>
                                <a:pt x="5122" y="4572"/>
                                <a:pt x="5122" y="4548"/>
                                <a:pt x="5111" y="4537"/>
                              </a:cubicBezTo>
                              <a:cubicBezTo>
                                <a:pt x="5111" y="4534"/>
                                <a:pt x="5106" y="4534"/>
                                <a:pt x="5101" y="4534"/>
                              </a:cubicBezTo>
                              <a:cubicBezTo>
                                <a:pt x="5095" y="4534"/>
                                <a:pt x="5090" y="4534"/>
                                <a:pt x="5084" y="4558"/>
                              </a:cubicBezTo>
                              <a:lnTo>
                                <a:pt x="5063" y="4520"/>
                              </a:lnTo>
                              <a:cubicBezTo>
                                <a:pt x="5063" y="4520"/>
                                <a:pt x="5068" y="4520"/>
                                <a:pt x="5073" y="4516"/>
                              </a:cubicBezTo>
                              <a:cubicBezTo>
                                <a:pt x="5084" y="4512"/>
                                <a:pt x="5095" y="4509"/>
                                <a:pt x="5111" y="4502"/>
                              </a:cubicBezTo>
                              <a:cubicBezTo>
                                <a:pt x="5117" y="4498"/>
                                <a:pt x="5122" y="4495"/>
                                <a:pt x="5133" y="4491"/>
                              </a:cubicBezTo>
                              <a:cubicBezTo>
                                <a:pt x="5155" y="4477"/>
                                <a:pt x="5176" y="4460"/>
                                <a:pt x="5193" y="4435"/>
                              </a:cubicBezTo>
                              <a:lnTo>
                                <a:pt x="5198" y="4428"/>
                              </a:lnTo>
                              <a:cubicBezTo>
                                <a:pt x="5231" y="4396"/>
                                <a:pt x="5252" y="4364"/>
                                <a:pt x="5258" y="4354"/>
                              </a:cubicBezTo>
                              <a:cubicBezTo>
                                <a:pt x="5344" y="4248"/>
                                <a:pt x="5437" y="4156"/>
                                <a:pt x="5534" y="4072"/>
                              </a:cubicBezTo>
                              <a:cubicBezTo>
                                <a:pt x="5578" y="4033"/>
                                <a:pt x="5621" y="4005"/>
                                <a:pt x="5670" y="3980"/>
                              </a:cubicBezTo>
                              <a:cubicBezTo>
                                <a:pt x="5718" y="3955"/>
                                <a:pt x="5773" y="3931"/>
                                <a:pt x="5832" y="3917"/>
                              </a:cubicBezTo>
                              <a:cubicBezTo>
                                <a:pt x="5957" y="3881"/>
                                <a:pt x="6082" y="3860"/>
                                <a:pt x="6190" y="3853"/>
                              </a:cubicBezTo>
                              <a:cubicBezTo>
                                <a:pt x="6298" y="3846"/>
                                <a:pt x="6401" y="3850"/>
                                <a:pt x="6488" y="3867"/>
                              </a:cubicBezTo>
                              <a:cubicBezTo>
                                <a:pt x="6569" y="3885"/>
                                <a:pt x="6624" y="3910"/>
                                <a:pt x="6656" y="3927"/>
                              </a:cubicBezTo>
                              <a:cubicBezTo>
                                <a:pt x="6683" y="3941"/>
                                <a:pt x="6716" y="3963"/>
                                <a:pt x="6737" y="3987"/>
                              </a:cubicBezTo>
                              <a:cubicBezTo>
                                <a:pt x="6754" y="4008"/>
                                <a:pt x="6759" y="4033"/>
                                <a:pt x="6748" y="4068"/>
                              </a:cubicBezTo>
                              <a:cubicBezTo>
                                <a:pt x="6737" y="4121"/>
                                <a:pt x="6705" y="4178"/>
                                <a:pt x="6662" y="4227"/>
                              </a:cubicBezTo>
                              <a:cubicBezTo>
                                <a:pt x="6618" y="4273"/>
                                <a:pt x="6569" y="4304"/>
                                <a:pt x="6531" y="4326"/>
                              </a:cubicBezTo>
                              <a:cubicBezTo>
                                <a:pt x="6526" y="4329"/>
                                <a:pt x="6521" y="4333"/>
                                <a:pt x="6515" y="4336"/>
                              </a:cubicBezTo>
                              <a:cubicBezTo>
                                <a:pt x="6504" y="4343"/>
                                <a:pt x="6499" y="4347"/>
                                <a:pt x="6488" y="4350"/>
                              </a:cubicBezTo>
                              <a:cubicBezTo>
                                <a:pt x="6483" y="4354"/>
                                <a:pt x="6477" y="4357"/>
                                <a:pt x="6472" y="4357"/>
                              </a:cubicBezTo>
                              <a:cubicBezTo>
                                <a:pt x="6439" y="4347"/>
                                <a:pt x="6423" y="4336"/>
                                <a:pt x="6407" y="4333"/>
                              </a:cubicBezTo>
                              <a:cubicBezTo>
                                <a:pt x="6396" y="4326"/>
                                <a:pt x="6391" y="4326"/>
                                <a:pt x="6385" y="4326"/>
                              </a:cubicBezTo>
                              <a:lnTo>
                                <a:pt x="6380" y="4326"/>
                              </a:lnTo>
                              <a:lnTo>
                                <a:pt x="6380" y="4329"/>
                              </a:lnTo>
                              <a:cubicBezTo>
                                <a:pt x="6380" y="4336"/>
                                <a:pt x="6407" y="4354"/>
                                <a:pt x="6450" y="4375"/>
                              </a:cubicBezTo>
                              <a:cubicBezTo>
                                <a:pt x="6515" y="4400"/>
                                <a:pt x="6602" y="4414"/>
                                <a:pt x="6683" y="4410"/>
                              </a:cubicBezTo>
                              <a:cubicBezTo>
                                <a:pt x="6743" y="4407"/>
                                <a:pt x="6792" y="4396"/>
                                <a:pt x="6835" y="4382"/>
                              </a:cubicBezTo>
                              <a:cubicBezTo>
                                <a:pt x="6878" y="4364"/>
                                <a:pt x="6911" y="4340"/>
                                <a:pt x="6949" y="4304"/>
                              </a:cubicBezTo>
                              <a:cubicBezTo>
                                <a:pt x="7014" y="4238"/>
                                <a:pt x="7046" y="4167"/>
                                <a:pt x="7041" y="4107"/>
                              </a:cubicBezTo>
                              <a:cubicBezTo>
                                <a:pt x="7036" y="4061"/>
                                <a:pt x="7014" y="4019"/>
                                <a:pt x="6976" y="3987"/>
                              </a:cubicBezTo>
                              <a:cubicBezTo>
                                <a:pt x="6954" y="3966"/>
                                <a:pt x="6922" y="3948"/>
                                <a:pt x="6878" y="3934"/>
                              </a:cubicBezTo>
                              <a:cubicBezTo>
                                <a:pt x="6846" y="3920"/>
                                <a:pt x="6808" y="3906"/>
                                <a:pt x="6754" y="3892"/>
                              </a:cubicBezTo>
                              <a:cubicBezTo>
                                <a:pt x="6662" y="3864"/>
                                <a:pt x="6564" y="3836"/>
                                <a:pt x="6461" y="3818"/>
                              </a:cubicBezTo>
                              <a:cubicBezTo>
                                <a:pt x="6434" y="3814"/>
                                <a:pt x="6407" y="3807"/>
                                <a:pt x="6380" y="3804"/>
                              </a:cubicBezTo>
                              <a:cubicBezTo>
                                <a:pt x="6391" y="3800"/>
                                <a:pt x="6391" y="3797"/>
                                <a:pt x="6391" y="3793"/>
                              </a:cubicBezTo>
                              <a:cubicBezTo>
                                <a:pt x="6391" y="3786"/>
                                <a:pt x="6374" y="3779"/>
                                <a:pt x="6239" y="3783"/>
                              </a:cubicBezTo>
                              <a:cubicBezTo>
                                <a:pt x="6228" y="3783"/>
                                <a:pt x="6223" y="3783"/>
                                <a:pt x="6212" y="3783"/>
                              </a:cubicBezTo>
                              <a:cubicBezTo>
                                <a:pt x="6179" y="3779"/>
                                <a:pt x="6147" y="3779"/>
                                <a:pt x="6120" y="3779"/>
                              </a:cubicBezTo>
                              <a:cubicBezTo>
                                <a:pt x="6000" y="3779"/>
                                <a:pt x="5892" y="3804"/>
                                <a:pt x="5783" y="3829"/>
                              </a:cubicBezTo>
                              <a:lnTo>
                                <a:pt x="5773" y="3832"/>
                              </a:lnTo>
                              <a:cubicBezTo>
                                <a:pt x="5756" y="3836"/>
                                <a:pt x="5740" y="3839"/>
                                <a:pt x="5724" y="3843"/>
                              </a:cubicBezTo>
                              <a:cubicBezTo>
                                <a:pt x="5670" y="3853"/>
                                <a:pt x="5610" y="3867"/>
                                <a:pt x="5561" y="3885"/>
                              </a:cubicBezTo>
                              <a:cubicBezTo>
                                <a:pt x="5523" y="3899"/>
                                <a:pt x="5485" y="3910"/>
                                <a:pt x="5458" y="3924"/>
                              </a:cubicBezTo>
                              <a:cubicBezTo>
                                <a:pt x="5361" y="3970"/>
                                <a:pt x="5290" y="4026"/>
                                <a:pt x="5236" y="4068"/>
                              </a:cubicBezTo>
                              <a:cubicBezTo>
                                <a:pt x="5204" y="4093"/>
                                <a:pt x="5176" y="4121"/>
                                <a:pt x="5155" y="4142"/>
                              </a:cubicBezTo>
                              <a:cubicBezTo>
                                <a:pt x="5144" y="4149"/>
                                <a:pt x="5138" y="4160"/>
                                <a:pt x="5128" y="4171"/>
                              </a:cubicBezTo>
                              <a:cubicBezTo>
                                <a:pt x="5128" y="4160"/>
                                <a:pt x="5133" y="4149"/>
                                <a:pt x="5133" y="4139"/>
                              </a:cubicBezTo>
                              <a:lnTo>
                                <a:pt x="5138" y="4114"/>
                              </a:lnTo>
                              <a:cubicBezTo>
                                <a:pt x="5144" y="4082"/>
                                <a:pt x="5155" y="4019"/>
                                <a:pt x="5171" y="3955"/>
                              </a:cubicBezTo>
                              <a:cubicBezTo>
                                <a:pt x="5182" y="3920"/>
                                <a:pt x="5193" y="3881"/>
                                <a:pt x="5209" y="3850"/>
                              </a:cubicBezTo>
                              <a:cubicBezTo>
                                <a:pt x="5214" y="3843"/>
                                <a:pt x="5214" y="3836"/>
                                <a:pt x="5220" y="3829"/>
                              </a:cubicBezTo>
                              <a:cubicBezTo>
                                <a:pt x="5225" y="3814"/>
                                <a:pt x="5231" y="3800"/>
                                <a:pt x="5241" y="3790"/>
                              </a:cubicBezTo>
                              <a:cubicBezTo>
                                <a:pt x="5247" y="3783"/>
                                <a:pt x="5252" y="3779"/>
                                <a:pt x="5258" y="3776"/>
                              </a:cubicBezTo>
                              <a:lnTo>
                                <a:pt x="5263" y="3772"/>
                              </a:lnTo>
                              <a:cubicBezTo>
                                <a:pt x="5269" y="3769"/>
                                <a:pt x="5274" y="3769"/>
                                <a:pt x="5274" y="3765"/>
                              </a:cubicBezTo>
                              <a:cubicBezTo>
                                <a:pt x="5279" y="3762"/>
                                <a:pt x="5285" y="3762"/>
                                <a:pt x="5285" y="3758"/>
                              </a:cubicBezTo>
                              <a:cubicBezTo>
                                <a:pt x="5306" y="3762"/>
                                <a:pt x="5334" y="3762"/>
                                <a:pt x="5355" y="3762"/>
                              </a:cubicBezTo>
                              <a:lnTo>
                                <a:pt x="5361" y="3762"/>
                              </a:lnTo>
                              <a:cubicBezTo>
                                <a:pt x="5377" y="3762"/>
                                <a:pt x="5393" y="3762"/>
                                <a:pt x="5420" y="3762"/>
                              </a:cubicBezTo>
                              <a:lnTo>
                                <a:pt x="5437" y="3762"/>
                              </a:lnTo>
                              <a:cubicBezTo>
                                <a:pt x="5453" y="3762"/>
                                <a:pt x="5469" y="3762"/>
                                <a:pt x="5485" y="3762"/>
                              </a:cubicBezTo>
                              <a:cubicBezTo>
                                <a:pt x="5578" y="3758"/>
                                <a:pt x="5680" y="3747"/>
                                <a:pt x="5773" y="3730"/>
                              </a:cubicBezTo>
                              <a:cubicBezTo>
                                <a:pt x="5865" y="3712"/>
                                <a:pt x="5957" y="3688"/>
                                <a:pt x="6044" y="3656"/>
                              </a:cubicBezTo>
                              <a:lnTo>
                                <a:pt x="6109" y="3628"/>
                              </a:lnTo>
                              <a:lnTo>
                                <a:pt x="6147" y="3610"/>
                              </a:lnTo>
                              <a:cubicBezTo>
                                <a:pt x="6163" y="3603"/>
                                <a:pt x="6174" y="3596"/>
                                <a:pt x="6190" y="3589"/>
                              </a:cubicBezTo>
                              <a:cubicBezTo>
                                <a:pt x="6250" y="3557"/>
                                <a:pt x="6315" y="3518"/>
                                <a:pt x="6369" y="3476"/>
                              </a:cubicBezTo>
                              <a:cubicBezTo>
                                <a:pt x="6385" y="3465"/>
                                <a:pt x="6401" y="3451"/>
                                <a:pt x="6418" y="3437"/>
                              </a:cubicBezTo>
                              <a:cubicBezTo>
                                <a:pt x="6439" y="3430"/>
                                <a:pt x="6461" y="3420"/>
                                <a:pt x="6494" y="3413"/>
                              </a:cubicBezTo>
                              <a:cubicBezTo>
                                <a:pt x="6559" y="3395"/>
                                <a:pt x="6645" y="3381"/>
                                <a:pt x="6716" y="3381"/>
                              </a:cubicBezTo>
                              <a:cubicBezTo>
                                <a:pt x="6770" y="3381"/>
                                <a:pt x="6830" y="3384"/>
                                <a:pt x="6878" y="3391"/>
                              </a:cubicBezTo>
                              <a:cubicBezTo>
                                <a:pt x="6889" y="3391"/>
                                <a:pt x="6900" y="3395"/>
                                <a:pt x="6916" y="3398"/>
                              </a:cubicBezTo>
                              <a:cubicBezTo>
                                <a:pt x="6922" y="3398"/>
                                <a:pt x="6927" y="3402"/>
                                <a:pt x="6933" y="3402"/>
                              </a:cubicBezTo>
                              <a:lnTo>
                                <a:pt x="6960" y="3409"/>
                              </a:lnTo>
                              <a:cubicBezTo>
                                <a:pt x="6965" y="3409"/>
                                <a:pt x="6971" y="3413"/>
                                <a:pt x="6971" y="3413"/>
                              </a:cubicBezTo>
                              <a:lnTo>
                                <a:pt x="7014" y="3427"/>
                              </a:lnTo>
                              <a:lnTo>
                                <a:pt x="7025" y="3430"/>
                              </a:lnTo>
                              <a:lnTo>
                                <a:pt x="7036" y="3409"/>
                              </a:lnTo>
                              <a:cubicBezTo>
                                <a:pt x="7036" y="3406"/>
                                <a:pt x="7036" y="3406"/>
                                <a:pt x="7036" y="3402"/>
                              </a:cubicBezTo>
                              <a:lnTo>
                                <a:pt x="7036" y="3395"/>
                              </a:lnTo>
                              <a:cubicBezTo>
                                <a:pt x="7036" y="3391"/>
                                <a:pt x="7036" y="3388"/>
                                <a:pt x="7036" y="3384"/>
                              </a:cubicBezTo>
                              <a:lnTo>
                                <a:pt x="7036" y="3381"/>
                              </a:lnTo>
                              <a:cubicBezTo>
                                <a:pt x="7036" y="3367"/>
                                <a:pt x="7036" y="3349"/>
                                <a:pt x="7025" y="3331"/>
                              </a:cubicBezTo>
                              <a:cubicBezTo>
                                <a:pt x="6998" y="3275"/>
                                <a:pt x="6922" y="3226"/>
                                <a:pt x="6830" y="3201"/>
                              </a:cubicBezTo>
                              <a:cubicBezTo>
                                <a:pt x="6792" y="3190"/>
                                <a:pt x="6748" y="3183"/>
                                <a:pt x="6705" y="3183"/>
                              </a:cubicBezTo>
                              <a:cubicBezTo>
                                <a:pt x="6689" y="3183"/>
                                <a:pt x="6672" y="3183"/>
                                <a:pt x="6645" y="3187"/>
                              </a:cubicBezTo>
                              <a:cubicBezTo>
                                <a:pt x="6640" y="3187"/>
                                <a:pt x="6629" y="3187"/>
                                <a:pt x="6624" y="3190"/>
                              </a:cubicBezTo>
                              <a:cubicBezTo>
                                <a:pt x="6645" y="3166"/>
                                <a:pt x="6656" y="3148"/>
                                <a:pt x="6672" y="3131"/>
                              </a:cubicBezTo>
                              <a:cubicBezTo>
                                <a:pt x="6721" y="3078"/>
                                <a:pt x="6748" y="3018"/>
                                <a:pt x="6775" y="2961"/>
                              </a:cubicBezTo>
                              <a:cubicBezTo>
                                <a:pt x="6813" y="2880"/>
                                <a:pt x="6846" y="2803"/>
                                <a:pt x="6933" y="2746"/>
                              </a:cubicBezTo>
                              <a:cubicBezTo>
                                <a:pt x="6949" y="2736"/>
                                <a:pt x="6965" y="2722"/>
                                <a:pt x="6981" y="2711"/>
                              </a:cubicBezTo>
                              <a:lnTo>
                                <a:pt x="7008" y="2693"/>
                              </a:lnTo>
                              <a:lnTo>
                                <a:pt x="7046" y="2669"/>
                              </a:lnTo>
                              <a:cubicBezTo>
                                <a:pt x="7046" y="2669"/>
                                <a:pt x="7052" y="2669"/>
                                <a:pt x="7052" y="2665"/>
                              </a:cubicBezTo>
                              <a:lnTo>
                                <a:pt x="7068" y="2655"/>
                              </a:lnTo>
                              <a:lnTo>
                                <a:pt x="7057" y="2651"/>
                              </a:lnTo>
                              <a:lnTo>
                                <a:pt x="6835" y="2683"/>
                              </a:lnTo>
                              <a:cubicBezTo>
                                <a:pt x="6813" y="2679"/>
                                <a:pt x="6786" y="2679"/>
                                <a:pt x="6765" y="2679"/>
                              </a:cubicBezTo>
                              <a:cubicBezTo>
                                <a:pt x="6716" y="2676"/>
                                <a:pt x="6672" y="2679"/>
                                <a:pt x="6629" y="2683"/>
                              </a:cubicBezTo>
                              <a:cubicBezTo>
                                <a:pt x="6591" y="2686"/>
                                <a:pt x="6559" y="2697"/>
                                <a:pt x="6531" y="2711"/>
                              </a:cubicBezTo>
                              <a:lnTo>
                                <a:pt x="6526" y="2711"/>
                              </a:lnTo>
                              <a:cubicBezTo>
                                <a:pt x="6526" y="2711"/>
                                <a:pt x="6526" y="2711"/>
                                <a:pt x="6521" y="2711"/>
                              </a:cubicBezTo>
                              <a:cubicBezTo>
                                <a:pt x="6542" y="2672"/>
                                <a:pt x="6564" y="2637"/>
                                <a:pt x="6591" y="2602"/>
                              </a:cubicBezTo>
                              <a:cubicBezTo>
                                <a:pt x="6618" y="2563"/>
                                <a:pt x="6645" y="2531"/>
                                <a:pt x="6672" y="2507"/>
                              </a:cubicBezTo>
                              <a:cubicBezTo>
                                <a:pt x="6683" y="2503"/>
                                <a:pt x="6689" y="2499"/>
                                <a:pt x="6694" y="2496"/>
                              </a:cubicBezTo>
                              <a:cubicBezTo>
                                <a:pt x="6732" y="2489"/>
                                <a:pt x="6737" y="2489"/>
                                <a:pt x="6732" y="2485"/>
                              </a:cubicBezTo>
                              <a:cubicBezTo>
                                <a:pt x="6732" y="2482"/>
                                <a:pt x="6732" y="2478"/>
                                <a:pt x="6656" y="2482"/>
                              </a:cubicBezTo>
                              <a:cubicBezTo>
                                <a:pt x="6597" y="2489"/>
                                <a:pt x="6537" y="2496"/>
                                <a:pt x="6483" y="2507"/>
                              </a:cubicBezTo>
                              <a:cubicBezTo>
                                <a:pt x="6412" y="2521"/>
                                <a:pt x="6336" y="2538"/>
                                <a:pt x="6266" y="2559"/>
                              </a:cubicBezTo>
                              <a:cubicBezTo>
                                <a:pt x="6255" y="2563"/>
                                <a:pt x="6239" y="2566"/>
                                <a:pt x="6228" y="2570"/>
                              </a:cubicBezTo>
                              <a:cubicBezTo>
                                <a:pt x="6228" y="2566"/>
                                <a:pt x="6233" y="2566"/>
                                <a:pt x="6233" y="2563"/>
                              </a:cubicBezTo>
                              <a:cubicBezTo>
                                <a:pt x="6250" y="2549"/>
                                <a:pt x="6277" y="2524"/>
                                <a:pt x="6282" y="2514"/>
                              </a:cubicBezTo>
                              <a:cubicBezTo>
                                <a:pt x="6298" y="2496"/>
                                <a:pt x="6358" y="2425"/>
                                <a:pt x="6391" y="2376"/>
                              </a:cubicBezTo>
                              <a:cubicBezTo>
                                <a:pt x="6396" y="2373"/>
                                <a:pt x="6401" y="2373"/>
                                <a:pt x="6396" y="2366"/>
                              </a:cubicBezTo>
                              <a:cubicBezTo>
                                <a:pt x="6396" y="2366"/>
                                <a:pt x="6396" y="2366"/>
                                <a:pt x="6396" y="2366"/>
                              </a:cubicBezTo>
                              <a:cubicBezTo>
                                <a:pt x="6396" y="2362"/>
                                <a:pt x="6401" y="2358"/>
                                <a:pt x="6401" y="2355"/>
                              </a:cubicBezTo>
                              <a:cubicBezTo>
                                <a:pt x="6401" y="2351"/>
                                <a:pt x="6401" y="2348"/>
                                <a:pt x="6396" y="2348"/>
                              </a:cubicBezTo>
                              <a:cubicBezTo>
                                <a:pt x="6391" y="2344"/>
                                <a:pt x="6385" y="2348"/>
                                <a:pt x="6363" y="2369"/>
                              </a:cubicBezTo>
                              <a:cubicBezTo>
                                <a:pt x="6326" y="2376"/>
                                <a:pt x="6244" y="2397"/>
                                <a:pt x="6152" y="2422"/>
                              </a:cubicBezTo>
                              <a:cubicBezTo>
                                <a:pt x="6033" y="2450"/>
                                <a:pt x="5919" y="2489"/>
                                <a:pt x="5811" y="2528"/>
                              </a:cubicBezTo>
                              <a:cubicBezTo>
                                <a:pt x="5767" y="2542"/>
                                <a:pt x="5729" y="2556"/>
                                <a:pt x="5697" y="2570"/>
                              </a:cubicBezTo>
                              <a:cubicBezTo>
                                <a:pt x="5643" y="2591"/>
                                <a:pt x="5523" y="2637"/>
                                <a:pt x="5399" y="2707"/>
                              </a:cubicBezTo>
                              <a:cubicBezTo>
                                <a:pt x="5263" y="2782"/>
                                <a:pt x="5144" y="2877"/>
                                <a:pt x="5052" y="2972"/>
                              </a:cubicBezTo>
                              <a:cubicBezTo>
                                <a:pt x="4987" y="3039"/>
                                <a:pt x="4932" y="3116"/>
                                <a:pt x="4895" y="3194"/>
                              </a:cubicBezTo>
                              <a:cubicBezTo>
                                <a:pt x="4895" y="3180"/>
                                <a:pt x="4889" y="3166"/>
                                <a:pt x="4889" y="3155"/>
                              </a:cubicBezTo>
                              <a:cubicBezTo>
                                <a:pt x="4884" y="3092"/>
                                <a:pt x="4873" y="3014"/>
                                <a:pt x="4873" y="2975"/>
                              </a:cubicBezTo>
                              <a:lnTo>
                                <a:pt x="4857" y="2838"/>
                              </a:lnTo>
                              <a:cubicBezTo>
                                <a:pt x="4846" y="2778"/>
                                <a:pt x="4840" y="2707"/>
                                <a:pt x="4802" y="2633"/>
                              </a:cubicBezTo>
                              <a:cubicBezTo>
                                <a:pt x="4781" y="2595"/>
                                <a:pt x="4759" y="2563"/>
                                <a:pt x="4727" y="2531"/>
                              </a:cubicBezTo>
                              <a:cubicBezTo>
                                <a:pt x="4689" y="2499"/>
                                <a:pt x="4651" y="2475"/>
                                <a:pt x="4602" y="2457"/>
                              </a:cubicBezTo>
                              <a:cubicBezTo>
                                <a:pt x="4586" y="2450"/>
                                <a:pt x="4569" y="2447"/>
                                <a:pt x="4553" y="2440"/>
                              </a:cubicBezTo>
                              <a:cubicBezTo>
                                <a:pt x="4526" y="2429"/>
                                <a:pt x="4488" y="2422"/>
                                <a:pt x="4461" y="2422"/>
                              </a:cubicBezTo>
                              <a:lnTo>
                                <a:pt x="4456" y="2422"/>
                              </a:lnTo>
                              <a:cubicBezTo>
                                <a:pt x="4412" y="2418"/>
                                <a:pt x="4363" y="2422"/>
                                <a:pt x="4325" y="2429"/>
                              </a:cubicBezTo>
                              <a:cubicBezTo>
                                <a:pt x="4309" y="2433"/>
                                <a:pt x="4304" y="2433"/>
                                <a:pt x="4309" y="2440"/>
                              </a:cubicBezTo>
                              <a:cubicBezTo>
                                <a:pt x="4309" y="2440"/>
                                <a:pt x="4309" y="2440"/>
                                <a:pt x="4309" y="2440"/>
                              </a:cubicBezTo>
                              <a:cubicBezTo>
                                <a:pt x="4304" y="2440"/>
                                <a:pt x="4298" y="2443"/>
                                <a:pt x="4293" y="2443"/>
                              </a:cubicBezTo>
                              <a:cubicBezTo>
                                <a:pt x="4277" y="2447"/>
                                <a:pt x="4266" y="2450"/>
                                <a:pt x="4255" y="2457"/>
                              </a:cubicBezTo>
                              <a:lnTo>
                                <a:pt x="4255" y="2457"/>
                              </a:lnTo>
                              <a:cubicBezTo>
                                <a:pt x="4244" y="2464"/>
                                <a:pt x="4233" y="2471"/>
                                <a:pt x="4222" y="2478"/>
                              </a:cubicBezTo>
                              <a:cubicBezTo>
                                <a:pt x="4206" y="2489"/>
                                <a:pt x="4190" y="2503"/>
                                <a:pt x="4179" y="2517"/>
                              </a:cubicBezTo>
                              <a:cubicBezTo>
                                <a:pt x="4163" y="2538"/>
                                <a:pt x="4157" y="2556"/>
                                <a:pt x="4163" y="2559"/>
                              </a:cubicBezTo>
                              <a:cubicBezTo>
                                <a:pt x="4163" y="2574"/>
                                <a:pt x="4168" y="2588"/>
                                <a:pt x="4179" y="2602"/>
                              </a:cubicBezTo>
                              <a:lnTo>
                                <a:pt x="4179" y="2605"/>
                              </a:lnTo>
                              <a:cubicBezTo>
                                <a:pt x="4179" y="2605"/>
                                <a:pt x="4179" y="2609"/>
                                <a:pt x="4179" y="2609"/>
                              </a:cubicBezTo>
                              <a:cubicBezTo>
                                <a:pt x="4184" y="2619"/>
                                <a:pt x="4190" y="2626"/>
                                <a:pt x="4195" y="2633"/>
                              </a:cubicBezTo>
                              <a:cubicBezTo>
                                <a:pt x="4195" y="2637"/>
                                <a:pt x="4201" y="2637"/>
                                <a:pt x="4201" y="2641"/>
                              </a:cubicBezTo>
                              <a:cubicBezTo>
                                <a:pt x="4206" y="2644"/>
                                <a:pt x="4206" y="2648"/>
                                <a:pt x="4212" y="2651"/>
                              </a:cubicBezTo>
                              <a:lnTo>
                                <a:pt x="4212" y="2651"/>
                              </a:lnTo>
                              <a:cubicBezTo>
                                <a:pt x="4217" y="2655"/>
                                <a:pt x="4222" y="2662"/>
                                <a:pt x="4233" y="2665"/>
                              </a:cubicBezTo>
                              <a:lnTo>
                                <a:pt x="4239" y="2669"/>
                              </a:lnTo>
                              <a:lnTo>
                                <a:pt x="4244" y="2662"/>
                              </a:lnTo>
                              <a:cubicBezTo>
                                <a:pt x="4250" y="2655"/>
                                <a:pt x="4250" y="2651"/>
                                <a:pt x="4255" y="2644"/>
                              </a:cubicBezTo>
                              <a:lnTo>
                                <a:pt x="4255" y="2644"/>
                              </a:lnTo>
                              <a:cubicBezTo>
                                <a:pt x="4255" y="2641"/>
                                <a:pt x="4260" y="2641"/>
                                <a:pt x="4260" y="2637"/>
                              </a:cubicBezTo>
                              <a:lnTo>
                                <a:pt x="4266" y="2633"/>
                              </a:lnTo>
                              <a:cubicBezTo>
                                <a:pt x="4271" y="2630"/>
                                <a:pt x="4277" y="2623"/>
                                <a:pt x="4282" y="2619"/>
                              </a:cubicBezTo>
                              <a:cubicBezTo>
                                <a:pt x="4293" y="2612"/>
                                <a:pt x="4309" y="2605"/>
                                <a:pt x="4325" y="2598"/>
                              </a:cubicBezTo>
                              <a:cubicBezTo>
                                <a:pt x="4358" y="2588"/>
                                <a:pt x="4385" y="2588"/>
                                <a:pt x="4396" y="2588"/>
                              </a:cubicBezTo>
                              <a:cubicBezTo>
                                <a:pt x="4423" y="2588"/>
                                <a:pt x="4456" y="2588"/>
                                <a:pt x="4488" y="2595"/>
                              </a:cubicBezTo>
                              <a:cubicBezTo>
                                <a:pt x="4493" y="2595"/>
                                <a:pt x="4493" y="2595"/>
                                <a:pt x="4499" y="2598"/>
                              </a:cubicBezTo>
                              <a:cubicBezTo>
                                <a:pt x="4521" y="2619"/>
                                <a:pt x="4537" y="2644"/>
                                <a:pt x="4542" y="2665"/>
                              </a:cubicBezTo>
                              <a:cubicBezTo>
                                <a:pt x="4548" y="2683"/>
                                <a:pt x="4553" y="2711"/>
                                <a:pt x="4558" y="2743"/>
                              </a:cubicBezTo>
                              <a:lnTo>
                                <a:pt x="4618" y="3180"/>
                              </a:lnTo>
                              <a:cubicBezTo>
                                <a:pt x="4629" y="3243"/>
                                <a:pt x="4634" y="3307"/>
                                <a:pt x="4656" y="3370"/>
                              </a:cubicBezTo>
                              <a:cubicBezTo>
                                <a:pt x="4667" y="3427"/>
                                <a:pt x="4694" y="3480"/>
                                <a:pt x="4727" y="3532"/>
                              </a:cubicBezTo>
                              <a:cubicBezTo>
                                <a:pt x="4732" y="3543"/>
                                <a:pt x="4743" y="3554"/>
                                <a:pt x="4754" y="3568"/>
                              </a:cubicBezTo>
                              <a:cubicBezTo>
                                <a:pt x="4759" y="3575"/>
                                <a:pt x="4759" y="3578"/>
                                <a:pt x="4764" y="3582"/>
                              </a:cubicBezTo>
                              <a:cubicBezTo>
                                <a:pt x="4770" y="3589"/>
                                <a:pt x="4775" y="3596"/>
                                <a:pt x="4786" y="3603"/>
                              </a:cubicBezTo>
                              <a:cubicBezTo>
                                <a:pt x="4808" y="3624"/>
                                <a:pt x="4830" y="3642"/>
                                <a:pt x="4851" y="3656"/>
                              </a:cubicBezTo>
                              <a:cubicBezTo>
                                <a:pt x="4878" y="3677"/>
                                <a:pt x="4900" y="3691"/>
                                <a:pt x="4916" y="3702"/>
                              </a:cubicBezTo>
                              <a:cubicBezTo>
                                <a:pt x="4900" y="3730"/>
                                <a:pt x="4873" y="3786"/>
                                <a:pt x="4857" y="3836"/>
                              </a:cubicBezTo>
                              <a:cubicBezTo>
                                <a:pt x="4851" y="3850"/>
                                <a:pt x="4824" y="3927"/>
                                <a:pt x="4808" y="4015"/>
                              </a:cubicBezTo>
                              <a:cubicBezTo>
                                <a:pt x="4802" y="4030"/>
                                <a:pt x="4802" y="4047"/>
                                <a:pt x="4797" y="4065"/>
                              </a:cubicBezTo>
                              <a:cubicBezTo>
                                <a:pt x="4792" y="4089"/>
                                <a:pt x="4786" y="4114"/>
                                <a:pt x="4781" y="4135"/>
                              </a:cubicBezTo>
                              <a:cubicBezTo>
                                <a:pt x="4770" y="4086"/>
                                <a:pt x="4748" y="4033"/>
                                <a:pt x="4716" y="3991"/>
                              </a:cubicBezTo>
                              <a:cubicBezTo>
                                <a:pt x="4699" y="3963"/>
                                <a:pt x="4667" y="3917"/>
                                <a:pt x="4613" y="3871"/>
                              </a:cubicBezTo>
                              <a:cubicBezTo>
                                <a:pt x="4569" y="3832"/>
                                <a:pt x="4493" y="3776"/>
                                <a:pt x="4390" y="3730"/>
                              </a:cubicBezTo>
                              <a:cubicBezTo>
                                <a:pt x="4287" y="3684"/>
                                <a:pt x="4174" y="3663"/>
                                <a:pt x="4071" y="3670"/>
                              </a:cubicBezTo>
                              <a:cubicBezTo>
                                <a:pt x="4054" y="3670"/>
                                <a:pt x="4044" y="3673"/>
                                <a:pt x="4022" y="3673"/>
                              </a:cubicBezTo>
                              <a:cubicBezTo>
                                <a:pt x="4006" y="3673"/>
                                <a:pt x="3989" y="3677"/>
                                <a:pt x="3973" y="3684"/>
                              </a:cubicBezTo>
                              <a:cubicBezTo>
                                <a:pt x="3951" y="3688"/>
                                <a:pt x="3935" y="3695"/>
                                <a:pt x="3924" y="3698"/>
                              </a:cubicBezTo>
                              <a:cubicBezTo>
                                <a:pt x="3886" y="3712"/>
                                <a:pt x="3854" y="3730"/>
                                <a:pt x="3827" y="3751"/>
                              </a:cubicBezTo>
                              <a:cubicBezTo>
                                <a:pt x="3821" y="3755"/>
                                <a:pt x="3821" y="3758"/>
                                <a:pt x="3816" y="3758"/>
                              </a:cubicBezTo>
                              <a:cubicBezTo>
                                <a:pt x="3810" y="3758"/>
                                <a:pt x="3810" y="3762"/>
                                <a:pt x="3805" y="3762"/>
                              </a:cubicBezTo>
                              <a:cubicBezTo>
                                <a:pt x="3789" y="3769"/>
                                <a:pt x="3773" y="3779"/>
                                <a:pt x="3767" y="3793"/>
                              </a:cubicBezTo>
                              <a:cubicBezTo>
                                <a:pt x="3762" y="3807"/>
                                <a:pt x="3762" y="3818"/>
                                <a:pt x="3762" y="3829"/>
                              </a:cubicBezTo>
                              <a:cubicBezTo>
                                <a:pt x="3762" y="3839"/>
                                <a:pt x="3762" y="3850"/>
                                <a:pt x="3767" y="3860"/>
                              </a:cubicBezTo>
                              <a:cubicBezTo>
                                <a:pt x="3773" y="3881"/>
                                <a:pt x="3773" y="3903"/>
                                <a:pt x="3778" y="3920"/>
                              </a:cubicBezTo>
                              <a:cubicBezTo>
                                <a:pt x="3789" y="3955"/>
                                <a:pt x="3800" y="3991"/>
                                <a:pt x="3810" y="4022"/>
                              </a:cubicBezTo>
                              <a:cubicBezTo>
                                <a:pt x="3816" y="4037"/>
                                <a:pt x="3816" y="4040"/>
                                <a:pt x="3827" y="4037"/>
                              </a:cubicBezTo>
                              <a:cubicBezTo>
                                <a:pt x="3827" y="4037"/>
                                <a:pt x="3827" y="4037"/>
                                <a:pt x="3827" y="4037"/>
                              </a:cubicBezTo>
                              <a:cubicBezTo>
                                <a:pt x="3827" y="4040"/>
                                <a:pt x="3827" y="4044"/>
                                <a:pt x="3827" y="4044"/>
                              </a:cubicBezTo>
                              <a:cubicBezTo>
                                <a:pt x="3827" y="4047"/>
                                <a:pt x="3827" y="4051"/>
                                <a:pt x="3832" y="4054"/>
                              </a:cubicBezTo>
                              <a:cubicBezTo>
                                <a:pt x="3832" y="4058"/>
                                <a:pt x="3832" y="4061"/>
                                <a:pt x="3843" y="4061"/>
                              </a:cubicBezTo>
                              <a:cubicBezTo>
                                <a:pt x="3848" y="4061"/>
                                <a:pt x="3848" y="4058"/>
                                <a:pt x="3848" y="4033"/>
                              </a:cubicBezTo>
                              <a:cubicBezTo>
                                <a:pt x="3848" y="4019"/>
                                <a:pt x="3843" y="3987"/>
                                <a:pt x="3854" y="3952"/>
                              </a:cubicBezTo>
                              <a:cubicBezTo>
                                <a:pt x="3865" y="3920"/>
                                <a:pt x="3881" y="3888"/>
                                <a:pt x="3908" y="3867"/>
                              </a:cubicBezTo>
                              <a:cubicBezTo>
                                <a:pt x="3924" y="3853"/>
                                <a:pt x="3946" y="3839"/>
                                <a:pt x="3973" y="3829"/>
                              </a:cubicBezTo>
                              <a:cubicBezTo>
                                <a:pt x="4000" y="3818"/>
                                <a:pt x="4033" y="3811"/>
                                <a:pt x="4060" y="3807"/>
                              </a:cubicBezTo>
                              <a:cubicBezTo>
                                <a:pt x="4065" y="3807"/>
                                <a:pt x="4065" y="3807"/>
                                <a:pt x="4071" y="3807"/>
                              </a:cubicBezTo>
                              <a:cubicBezTo>
                                <a:pt x="4114" y="3822"/>
                                <a:pt x="4157" y="3839"/>
                                <a:pt x="4190" y="3860"/>
                              </a:cubicBezTo>
                              <a:cubicBezTo>
                                <a:pt x="4255" y="3896"/>
                                <a:pt x="4315" y="3938"/>
                                <a:pt x="4358" y="3984"/>
                              </a:cubicBezTo>
                              <a:cubicBezTo>
                                <a:pt x="4445" y="4068"/>
                                <a:pt x="4477" y="4149"/>
                                <a:pt x="4493" y="4188"/>
                              </a:cubicBezTo>
                              <a:lnTo>
                                <a:pt x="4493" y="4192"/>
                              </a:lnTo>
                              <a:cubicBezTo>
                                <a:pt x="4510" y="4223"/>
                                <a:pt x="4521" y="4266"/>
                                <a:pt x="4537" y="4312"/>
                              </a:cubicBezTo>
                              <a:cubicBezTo>
                                <a:pt x="4548" y="4350"/>
                                <a:pt x="4564" y="4393"/>
                                <a:pt x="4586" y="4431"/>
                              </a:cubicBezTo>
                              <a:cubicBezTo>
                                <a:pt x="4596" y="4449"/>
                                <a:pt x="4607" y="4467"/>
                                <a:pt x="4624" y="4481"/>
                              </a:cubicBezTo>
                              <a:cubicBezTo>
                                <a:pt x="4629" y="4488"/>
                                <a:pt x="4640" y="4495"/>
                                <a:pt x="4645" y="4498"/>
                              </a:cubicBezTo>
                              <a:cubicBezTo>
                                <a:pt x="4651" y="4505"/>
                                <a:pt x="4661" y="4509"/>
                                <a:pt x="4672" y="4512"/>
                              </a:cubicBezTo>
                              <a:cubicBezTo>
                                <a:pt x="4678" y="4516"/>
                                <a:pt x="4689" y="4516"/>
                                <a:pt x="4694" y="4520"/>
                              </a:cubicBezTo>
                              <a:cubicBezTo>
                                <a:pt x="4705" y="4527"/>
                                <a:pt x="4710" y="4534"/>
                                <a:pt x="4710" y="4541"/>
                              </a:cubicBezTo>
                              <a:cubicBezTo>
                                <a:pt x="4683" y="4548"/>
                                <a:pt x="4661" y="4555"/>
                                <a:pt x="4640" y="4562"/>
                              </a:cubicBezTo>
                              <a:cubicBezTo>
                                <a:pt x="4629" y="4565"/>
                                <a:pt x="4586" y="4583"/>
                                <a:pt x="4548" y="4611"/>
                              </a:cubicBezTo>
                              <a:cubicBezTo>
                                <a:pt x="4542" y="4608"/>
                                <a:pt x="4542" y="4604"/>
                                <a:pt x="4537" y="4601"/>
                              </a:cubicBezTo>
                              <a:cubicBezTo>
                                <a:pt x="4521" y="4587"/>
                                <a:pt x="4493" y="4576"/>
                                <a:pt x="4483" y="4572"/>
                              </a:cubicBezTo>
                              <a:cubicBezTo>
                                <a:pt x="4472" y="4569"/>
                                <a:pt x="4461" y="4565"/>
                                <a:pt x="4445" y="4558"/>
                              </a:cubicBezTo>
                              <a:cubicBezTo>
                                <a:pt x="4428" y="4551"/>
                                <a:pt x="4407" y="4544"/>
                                <a:pt x="4385" y="4534"/>
                              </a:cubicBezTo>
                              <a:cubicBezTo>
                                <a:pt x="4363" y="4523"/>
                                <a:pt x="4347" y="4512"/>
                                <a:pt x="4336" y="4505"/>
                              </a:cubicBezTo>
                              <a:cubicBezTo>
                                <a:pt x="4331" y="4498"/>
                                <a:pt x="4325" y="4495"/>
                                <a:pt x="4325" y="4488"/>
                              </a:cubicBezTo>
                              <a:cubicBezTo>
                                <a:pt x="4325" y="4484"/>
                                <a:pt x="4325" y="4481"/>
                                <a:pt x="4325" y="4477"/>
                              </a:cubicBezTo>
                              <a:cubicBezTo>
                                <a:pt x="4325" y="4477"/>
                                <a:pt x="4331" y="4474"/>
                                <a:pt x="4331" y="4470"/>
                              </a:cubicBezTo>
                              <a:cubicBezTo>
                                <a:pt x="4331" y="4467"/>
                                <a:pt x="4325" y="4467"/>
                                <a:pt x="4320" y="4467"/>
                              </a:cubicBezTo>
                              <a:cubicBezTo>
                                <a:pt x="4315" y="4467"/>
                                <a:pt x="4309" y="4470"/>
                                <a:pt x="4304" y="4470"/>
                              </a:cubicBezTo>
                              <a:cubicBezTo>
                                <a:pt x="4298" y="4474"/>
                                <a:pt x="4287" y="4474"/>
                                <a:pt x="4282" y="4477"/>
                              </a:cubicBezTo>
                              <a:cubicBezTo>
                                <a:pt x="4277" y="4474"/>
                                <a:pt x="4277" y="4474"/>
                                <a:pt x="4271" y="4474"/>
                              </a:cubicBezTo>
                              <a:lnTo>
                                <a:pt x="4271" y="4474"/>
                              </a:lnTo>
                              <a:cubicBezTo>
                                <a:pt x="4260" y="4474"/>
                                <a:pt x="4239" y="4484"/>
                                <a:pt x="4228" y="4491"/>
                              </a:cubicBezTo>
                              <a:cubicBezTo>
                                <a:pt x="4222" y="4498"/>
                                <a:pt x="4206" y="4512"/>
                                <a:pt x="4206" y="4530"/>
                              </a:cubicBezTo>
                              <a:cubicBezTo>
                                <a:pt x="4206" y="4537"/>
                                <a:pt x="4206" y="4544"/>
                                <a:pt x="4206" y="4551"/>
                              </a:cubicBezTo>
                              <a:cubicBezTo>
                                <a:pt x="4195" y="4548"/>
                                <a:pt x="4179" y="4544"/>
                                <a:pt x="4157" y="4537"/>
                              </a:cubicBezTo>
                              <a:lnTo>
                                <a:pt x="4157" y="4537"/>
                              </a:lnTo>
                              <a:cubicBezTo>
                                <a:pt x="4136" y="4530"/>
                                <a:pt x="4109" y="4523"/>
                                <a:pt x="4082" y="4512"/>
                              </a:cubicBezTo>
                              <a:cubicBezTo>
                                <a:pt x="4044" y="4495"/>
                                <a:pt x="4011" y="4470"/>
                                <a:pt x="3984" y="4453"/>
                              </a:cubicBezTo>
                              <a:cubicBezTo>
                                <a:pt x="3979" y="4449"/>
                                <a:pt x="3968" y="4442"/>
                                <a:pt x="3962" y="4438"/>
                              </a:cubicBezTo>
                              <a:cubicBezTo>
                                <a:pt x="3968" y="4435"/>
                                <a:pt x="3973" y="4431"/>
                                <a:pt x="3973" y="4428"/>
                              </a:cubicBezTo>
                              <a:cubicBezTo>
                                <a:pt x="3973" y="4424"/>
                                <a:pt x="3973" y="4424"/>
                                <a:pt x="3968" y="4421"/>
                              </a:cubicBezTo>
                              <a:cubicBezTo>
                                <a:pt x="3957" y="4417"/>
                                <a:pt x="3941" y="4417"/>
                                <a:pt x="3930" y="4421"/>
                              </a:cubicBezTo>
                              <a:cubicBezTo>
                                <a:pt x="3913" y="4424"/>
                                <a:pt x="3897" y="4435"/>
                                <a:pt x="3881" y="4446"/>
                              </a:cubicBezTo>
                              <a:cubicBezTo>
                                <a:pt x="3870" y="4456"/>
                                <a:pt x="3843" y="4477"/>
                                <a:pt x="3827" y="4505"/>
                              </a:cubicBezTo>
                              <a:cubicBezTo>
                                <a:pt x="3821" y="4520"/>
                                <a:pt x="3816" y="4534"/>
                                <a:pt x="3816" y="4544"/>
                              </a:cubicBezTo>
                              <a:cubicBezTo>
                                <a:pt x="3816" y="4544"/>
                                <a:pt x="3810" y="4541"/>
                                <a:pt x="3810" y="4541"/>
                              </a:cubicBezTo>
                              <a:cubicBezTo>
                                <a:pt x="3810" y="4537"/>
                                <a:pt x="3810" y="4537"/>
                                <a:pt x="3805" y="4534"/>
                              </a:cubicBezTo>
                              <a:lnTo>
                                <a:pt x="3805" y="4530"/>
                              </a:lnTo>
                              <a:cubicBezTo>
                                <a:pt x="3805" y="4527"/>
                                <a:pt x="3805" y="4520"/>
                                <a:pt x="3800" y="4516"/>
                              </a:cubicBezTo>
                              <a:cubicBezTo>
                                <a:pt x="3800" y="4512"/>
                                <a:pt x="3794" y="4509"/>
                                <a:pt x="3789" y="4502"/>
                              </a:cubicBezTo>
                              <a:cubicBezTo>
                                <a:pt x="3783" y="4491"/>
                                <a:pt x="3762" y="4463"/>
                                <a:pt x="3729" y="4446"/>
                              </a:cubicBezTo>
                              <a:cubicBezTo>
                                <a:pt x="3718" y="4442"/>
                                <a:pt x="3713" y="4435"/>
                                <a:pt x="3702" y="4431"/>
                              </a:cubicBezTo>
                              <a:cubicBezTo>
                                <a:pt x="3686" y="4424"/>
                                <a:pt x="3670" y="4421"/>
                                <a:pt x="3659" y="4417"/>
                              </a:cubicBezTo>
                              <a:cubicBezTo>
                                <a:pt x="3642" y="4414"/>
                                <a:pt x="3632" y="4410"/>
                                <a:pt x="3621" y="4407"/>
                              </a:cubicBezTo>
                              <a:cubicBezTo>
                                <a:pt x="3615" y="4403"/>
                                <a:pt x="3610" y="4400"/>
                                <a:pt x="3599" y="4396"/>
                              </a:cubicBezTo>
                              <a:cubicBezTo>
                                <a:pt x="3594" y="4393"/>
                                <a:pt x="3588" y="4389"/>
                                <a:pt x="3577" y="4386"/>
                              </a:cubicBezTo>
                              <a:cubicBezTo>
                                <a:pt x="3561" y="4379"/>
                                <a:pt x="3545" y="4371"/>
                                <a:pt x="3523" y="4364"/>
                              </a:cubicBezTo>
                              <a:cubicBezTo>
                                <a:pt x="3518" y="4364"/>
                                <a:pt x="3507" y="4361"/>
                                <a:pt x="3502" y="4361"/>
                              </a:cubicBezTo>
                              <a:cubicBezTo>
                                <a:pt x="3491" y="4361"/>
                                <a:pt x="3485" y="4364"/>
                                <a:pt x="3480" y="4371"/>
                              </a:cubicBezTo>
                              <a:lnTo>
                                <a:pt x="3447" y="4417"/>
                              </a:lnTo>
                              <a:cubicBezTo>
                                <a:pt x="3442" y="4414"/>
                                <a:pt x="3442" y="4414"/>
                                <a:pt x="3436" y="4410"/>
                              </a:cubicBezTo>
                              <a:cubicBezTo>
                                <a:pt x="3420" y="4403"/>
                                <a:pt x="3399" y="4400"/>
                                <a:pt x="3371" y="4400"/>
                              </a:cubicBezTo>
                              <a:cubicBezTo>
                                <a:pt x="3371" y="4396"/>
                                <a:pt x="3377" y="4393"/>
                                <a:pt x="3377" y="4389"/>
                              </a:cubicBezTo>
                              <a:cubicBezTo>
                                <a:pt x="3382" y="4382"/>
                                <a:pt x="3393" y="4361"/>
                                <a:pt x="3426" y="4294"/>
                              </a:cubicBezTo>
                              <a:cubicBezTo>
                                <a:pt x="3436" y="4273"/>
                                <a:pt x="3442" y="4248"/>
                                <a:pt x="3453" y="4223"/>
                              </a:cubicBezTo>
                              <a:cubicBezTo>
                                <a:pt x="3458" y="4213"/>
                                <a:pt x="3464" y="4199"/>
                                <a:pt x="3464" y="4188"/>
                              </a:cubicBezTo>
                              <a:cubicBezTo>
                                <a:pt x="3469" y="4174"/>
                                <a:pt x="3474" y="4160"/>
                                <a:pt x="3474" y="4146"/>
                              </a:cubicBezTo>
                              <a:cubicBezTo>
                                <a:pt x="3474" y="4139"/>
                                <a:pt x="3480" y="4132"/>
                                <a:pt x="3480" y="4121"/>
                              </a:cubicBezTo>
                              <a:cubicBezTo>
                                <a:pt x="3480" y="4114"/>
                                <a:pt x="3485" y="4107"/>
                                <a:pt x="3485" y="4100"/>
                              </a:cubicBezTo>
                              <a:lnTo>
                                <a:pt x="3496" y="4065"/>
                              </a:lnTo>
                              <a:cubicBezTo>
                                <a:pt x="3502" y="4061"/>
                                <a:pt x="3502" y="4058"/>
                                <a:pt x="3507" y="4051"/>
                              </a:cubicBezTo>
                              <a:cubicBezTo>
                                <a:pt x="3539" y="4026"/>
                                <a:pt x="3567" y="3980"/>
                                <a:pt x="3588" y="3917"/>
                              </a:cubicBezTo>
                              <a:cubicBezTo>
                                <a:pt x="3621" y="3846"/>
                                <a:pt x="3648" y="3765"/>
                                <a:pt x="3664" y="3680"/>
                              </a:cubicBezTo>
                              <a:cubicBezTo>
                                <a:pt x="3680" y="3592"/>
                                <a:pt x="3697" y="3490"/>
                                <a:pt x="3697" y="3381"/>
                              </a:cubicBezTo>
                              <a:cubicBezTo>
                                <a:pt x="3729" y="3265"/>
                                <a:pt x="3773" y="3071"/>
                                <a:pt x="3800" y="2877"/>
                              </a:cubicBezTo>
                              <a:cubicBezTo>
                                <a:pt x="3810" y="2789"/>
                                <a:pt x="3821" y="2697"/>
                                <a:pt x="3832" y="2609"/>
                              </a:cubicBezTo>
                              <a:cubicBezTo>
                                <a:pt x="3832" y="2584"/>
                                <a:pt x="3838" y="2559"/>
                                <a:pt x="3838" y="2535"/>
                              </a:cubicBezTo>
                              <a:cubicBezTo>
                                <a:pt x="3843" y="2471"/>
                                <a:pt x="3848" y="2411"/>
                                <a:pt x="3859" y="2355"/>
                              </a:cubicBezTo>
                              <a:cubicBezTo>
                                <a:pt x="3865" y="2327"/>
                                <a:pt x="3876" y="2299"/>
                                <a:pt x="3881" y="2274"/>
                              </a:cubicBezTo>
                              <a:cubicBezTo>
                                <a:pt x="3979" y="2066"/>
                                <a:pt x="4152" y="1932"/>
                                <a:pt x="4222" y="1883"/>
                              </a:cubicBezTo>
                              <a:cubicBezTo>
                                <a:pt x="4287" y="1844"/>
                                <a:pt x="4358" y="1819"/>
                                <a:pt x="4428" y="1812"/>
                              </a:cubicBezTo>
                              <a:cubicBezTo>
                                <a:pt x="4504" y="1801"/>
                                <a:pt x="4580" y="1816"/>
                                <a:pt x="4618" y="1833"/>
                              </a:cubicBezTo>
                              <a:cubicBezTo>
                                <a:pt x="4629" y="1837"/>
                                <a:pt x="4640" y="1844"/>
                                <a:pt x="4651" y="1851"/>
                              </a:cubicBezTo>
                              <a:cubicBezTo>
                                <a:pt x="4645" y="1861"/>
                                <a:pt x="4640" y="1868"/>
                                <a:pt x="4634" y="1876"/>
                              </a:cubicBezTo>
                              <a:cubicBezTo>
                                <a:pt x="4596" y="1928"/>
                                <a:pt x="4548" y="1967"/>
                                <a:pt x="4521" y="1988"/>
                              </a:cubicBezTo>
                              <a:cubicBezTo>
                                <a:pt x="4510" y="1995"/>
                                <a:pt x="4504" y="2002"/>
                                <a:pt x="4504" y="2002"/>
                              </a:cubicBezTo>
                              <a:lnTo>
                                <a:pt x="4493" y="2002"/>
                              </a:lnTo>
                              <a:lnTo>
                                <a:pt x="4499" y="2009"/>
                              </a:lnTo>
                              <a:cubicBezTo>
                                <a:pt x="4499" y="2009"/>
                                <a:pt x="4499" y="2009"/>
                                <a:pt x="4499" y="2009"/>
                              </a:cubicBezTo>
                              <a:lnTo>
                                <a:pt x="4488" y="2013"/>
                              </a:lnTo>
                              <a:lnTo>
                                <a:pt x="4493" y="2017"/>
                              </a:lnTo>
                              <a:cubicBezTo>
                                <a:pt x="4493" y="2017"/>
                                <a:pt x="4493" y="2017"/>
                                <a:pt x="4493" y="2020"/>
                              </a:cubicBezTo>
                              <a:lnTo>
                                <a:pt x="4493" y="2024"/>
                              </a:lnTo>
                              <a:lnTo>
                                <a:pt x="4493" y="2024"/>
                              </a:lnTo>
                              <a:lnTo>
                                <a:pt x="4493" y="2027"/>
                              </a:lnTo>
                              <a:lnTo>
                                <a:pt x="4499" y="2027"/>
                              </a:lnTo>
                              <a:lnTo>
                                <a:pt x="4504" y="2027"/>
                              </a:lnTo>
                              <a:lnTo>
                                <a:pt x="4504" y="2024"/>
                              </a:lnTo>
                              <a:cubicBezTo>
                                <a:pt x="4504" y="2024"/>
                                <a:pt x="4510" y="2024"/>
                                <a:pt x="4510" y="2027"/>
                              </a:cubicBezTo>
                              <a:lnTo>
                                <a:pt x="4521" y="2031"/>
                              </a:lnTo>
                              <a:cubicBezTo>
                                <a:pt x="4537" y="2038"/>
                                <a:pt x="4553" y="2041"/>
                                <a:pt x="4564" y="2048"/>
                              </a:cubicBezTo>
                              <a:cubicBezTo>
                                <a:pt x="4569" y="2052"/>
                                <a:pt x="4575" y="2059"/>
                                <a:pt x="4580" y="2059"/>
                              </a:cubicBezTo>
                              <a:cubicBezTo>
                                <a:pt x="4591" y="2062"/>
                                <a:pt x="4602" y="2066"/>
                                <a:pt x="4613" y="2062"/>
                              </a:cubicBezTo>
                              <a:lnTo>
                                <a:pt x="4613" y="2062"/>
                              </a:lnTo>
                              <a:cubicBezTo>
                                <a:pt x="4645" y="2073"/>
                                <a:pt x="4683" y="2080"/>
                                <a:pt x="4721" y="2087"/>
                              </a:cubicBezTo>
                              <a:cubicBezTo>
                                <a:pt x="4759" y="2091"/>
                                <a:pt x="4802" y="2091"/>
                                <a:pt x="4840" y="2091"/>
                              </a:cubicBezTo>
                              <a:cubicBezTo>
                                <a:pt x="4878" y="2091"/>
                                <a:pt x="4916" y="2091"/>
                                <a:pt x="4954" y="2087"/>
                              </a:cubicBezTo>
                              <a:cubicBezTo>
                                <a:pt x="4992" y="2084"/>
                                <a:pt x="5025" y="2073"/>
                                <a:pt x="5046" y="2066"/>
                              </a:cubicBezTo>
                              <a:cubicBezTo>
                                <a:pt x="5068" y="2059"/>
                                <a:pt x="5084" y="2052"/>
                                <a:pt x="5101" y="2045"/>
                              </a:cubicBezTo>
                              <a:cubicBezTo>
                                <a:pt x="5144" y="2024"/>
                                <a:pt x="5187" y="1992"/>
                                <a:pt x="5209" y="1964"/>
                              </a:cubicBezTo>
                              <a:cubicBezTo>
                                <a:pt x="5214" y="1957"/>
                                <a:pt x="5220" y="1950"/>
                                <a:pt x="5220" y="1942"/>
                              </a:cubicBezTo>
                              <a:cubicBezTo>
                                <a:pt x="5225" y="1939"/>
                                <a:pt x="5225" y="1935"/>
                                <a:pt x="5231" y="1932"/>
                              </a:cubicBezTo>
                              <a:cubicBezTo>
                                <a:pt x="5231" y="1974"/>
                                <a:pt x="5236" y="2009"/>
                                <a:pt x="5252" y="2045"/>
                              </a:cubicBezTo>
                              <a:cubicBezTo>
                                <a:pt x="5269" y="2080"/>
                                <a:pt x="5301" y="2115"/>
                                <a:pt x="5328" y="2147"/>
                              </a:cubicBezTo>
                              <a:cubicBezTo>
                                <a:pt x="5334" y="2154"/>
                                <a:pt x="5344" y="2161"/>
                                <a:pt x="5350" y="2168"/>
                              </a:cubicBezTo>
                              <a:cubicBezTo>
                                <a:pt x="5382" y="2203"/>
                                <a:pt x="5399" y="2235"/>
                                <a:pt x="5409" y="2246"/>
                              </a:cubicBezTo>
                              <a:cubicBezTo>
                                <a:pt x="5426" y="2274"/>
                                <a:pt x="5442" y="2306"/>
                                <a:pt x="5437" y="2330"/>
                              </a:cubicBezTo>
                              <a:cubicBezTo>
                                <a:pt x="5431" y="2344"/>
                                <a:pt x="5431" y="2351"/>
                                <a:pt x="5426" y="2358"/>
                              </a:cubicBezTo>
                              <a:cubicBezTo>
                                <a:pt x="5420" y="2362"/>
                                <a:pt x="5420" y="2366"/>
                                <a:pt x="5420" y="2369"/>
                              </a:cubicBezTo>
                              <a:cubicBezTo>
                                <a:pt x="5399" y="2373"/>
                                <a:pt x="5388" y="2373"/>
                                <a:pt x="5377" y="2373"/>
                              </a:cubicBezTo>
                              <a:cubicBezTo>
                                <a:pt x="5372" y="2373"/>
                                <a:pt x="5366" y="2373"/>
                                <a:pt x="5366" y="2376"/>
                              </a:cubicBezTo>
                              <a:cubicBezTo>
                                <a:pt x="5366" y="2380"/>
                                <a:pt x="5372" y="2380"/>
                                <a:pt x="5377" y="2383"/>
                              </a:cubicBezTo>
                              <a:cubicBezTo>
                                <a:pt x="5382" y="2383"/>
                                <a:pt x="5388" y="2387"/>
                                <a:pt x="5393" y="2390"/>
                              </a:cubicBezTo>
                              <a:cubicBezTo>
                                <a:pt x="5393" y="2390"/>
                                <a:pt x="5393" y="2390"/>
                                <a:pt x="5393" y="2390"/>
                              </a:cubicBezTo>
                              <a:lnTo>
                                <a:pt x="5393" y="2394"/>
                              </a:lnTo>
                              <a:lnTo>
                                <a:pt x="5393" y="2397"/>
                              </a:lnTo>
                              <a:cubicBezTo>
                                <a:pt x="5399" y="2404"/>
                                <a:pt x="5447" y="2415"/>
                                <a:pt x="5518" y="2415"/>
                              </a:cubicBezTo>
                              <a:cubicBezTo>
                                <a:pt x="5605" y="2415"/>
                                <a:pt x="5702" y="2390"/>
                                <a:pt x="5740" y="2380"/>
                              </a:cubicBezTo>
                              <a:cubicBezTo>
                                <a:pt x="5789" y="2366"/>
                                <a:pt x="5843" y="2348"/>
                                <a:pt x="5886" y="2330"/>
                              </a:cubicBezTo>
                              <a:cubicBezTo>
                                <a:pt x="5930" y="2313"/>
                                <a:pt x="5989" y="2284"/>
                                <a:pt x="6049" y="2242"/>
                              </a:cubicBezTo>
                              <a:cubicBezTo>
                                <a:pt x="6071" y="2246"/>
                                <a:pt x="6092" y="2242"/>
                                <a:pt x="6103" y="2228"/>
                              </a:cubicBezTo>
                              <a:cubicBezTo>
                                <a:pt x="6109" y="2221"/>
                                <a:pt x="6109" y="2210"/>
                                <a:pt x="6103" y="2200"/>
                              </a:cubicBezTo>
                              <a:cubicBezTo>
                                <a:pt x="6147" y="2161"/>
                                <a:pt x="6185" y="2119"/>
                                <a:pt x="6201" y="2080"/>
                              </a:cubicBezTo>
                              <a:cubicBezTo>
                                <a:pt x="6212" y="2055"/>
                                <a:pt x="6217" y="2027"/>
                                <a:pt x="6217" y="1999"/>
                              </a:cubicBezTo>
                              <a:cubicBezTo>
                                <a:pt x="6217" y="1995"/>
                                <a:pt x="6217" y="1992"/>
                                <a:pt x="6217" y="1988"/>
                              </a:cubicBezTo>
                              <a:cubicBezTo>
                                <a:pt x="6239" y="2006"/>
                                <a:pt x="6260" y="2020"/>
                                <a:pt x="6282" y="2031"/>
                              </a:cubicBezTo>
                              <a:cubicBezTo>
                                <a:pt x="6309" y="2045"/>
                                <a:pt x="6342" y="2059"/>
                                <a:pt x="6374" y="2069"/>
                              </a:cubicBezTo>
                              <a:cubicBezTo>
                                <a:pt x="6396" y="2076"/>
                                <a:pt x="6418" y="2084"/>
                                <a:pt x="6445" y="2091"/>
                              </a:cubicBezTo>
                              <a:cubicBezTo>
                                <a:pt x="6466" y="2098"/>
                                <a:pt x="6494" y="2101"/>
                                <a:pt x="6526" y="2105"/>
                              </a:cubicBezTo>
                              <a:cubicBezTo>
                                <a:pt x="6580" y="2112"/>
                                <a:pt x="6634" y="2119"/>
                                <a:pt x="6678" y="2136"/>
                              </a:cubicBezTo>
                              <a:cubicBezTo>
                                <a:pt x="6705" y="2147"/>
                                <a:pt x="6732" y="2158"/>
                                <a:pt x="6754" y="2175"/>
                              </a:cubicBezTo>
                              <a:cubicBezTo>
                                <a:pt x="6775" y="2196"/>
                                <a:pt x="6786" y="2214"/>
                                <a:pt x="6786" y="2214"/>
                              </a:cubicBezTo>
                              <a:lnTo>
                                <a:pt x="6792" y="2221"/>
                              </a:lnTo>
                              <a:lnTo>
                                <a:pt x="6797" y="2217"/>
                              </a:lnTo>
                              <a:cubicBezTo>
                                <a:pt x="6808" y="2210"/>
                                <a:pt x="6824" y="2203"/>
                                <a:pt x="6835" y="2196"/>
                              </a:cubicBezTo>
                              <a:cubicBezTo>
                                <a:pt x="6851" y="2189"/>
                                <a:pt x="6868" y="2182"/>
                                <a:pt x="6878" y="2175"/>
                              </a:cubicBezTo>
                              <a:cubicBezTo>
                                <a:pt x="6900" y="2161"/>
                                <a:pt x="6927" y="2140"/>
                                <a:pt x="6943" y="2112"/>
                              </a:cubicBezTo>
                              <a:cubicBezTo>
                                <a:pt x="6954" y="2098"/>
                                <a:pt x="6960" y="2080"/>
                                <a:pt x="6954" y="2062"/>
                              </a:cubicBezTo>
                              <a:cubicBezTo>
                                <a:pt x="6954" y="2055"/>
                                <a:pt x="6954" y="2052"/>
                                <a:pt x="6949" y="2045"/>
                              </a:cubicBezTo>
                              <a:cubicBezTo>
                                <a:pt x="6976" y="2052"/>
                                <a:pt x="7025" y="2059"/>
                                <a:pt x="7090" y="2066"/>
                              </a:cubicBezTo>
                              <a:cubicBezTo>
                                <a:pt x="7155" y="2076"/>
                                <a:pt x="7258" y="2087"/>
                                <a:pt x="7382" y="2080"/>
                              </a:cubicBezTo>
                              <a:cubicBezTo>
                                <a:pt x="7382" y="2080"/>
                                <a:pt x="7388" y="2084"/>
                                <a:pt x="7388" y="2084"/>
                              </a:cubicBezTo>
                              <a:cubicBezTo>
                                <a:pt x="7393" y="2084"/>
                                <a:pt x="7399" y="2084"/>
                                <a:pt x="7404" y="2084"/>
                              </a:cubicBezTo>
                              <a:cubicBezTo>
                                <a:pt x="7415" y="2087"/>
                                <a:pt x="7426" y="2091"/>
                                <a:pt x="7442" y="2094"/>
                              </a:cubicBezTo>
                              <a:cubicBezTo>
                                <a:pt x="7458" y="2101"/>
                                <a:pt x="7480" y="2105"/>
                                <a:pt x="7507" y="2112"/>
                              </a:cubicBezTo>
                              <a:cubicBezTo>
                                <a:pt x="7572" y="2129"/>
                                <a:pt x="7632" y="2140"/>
                                <a:pt x="7686" y="2147"/>
                              </a:cubicBezTo>
                              <a:cubicBezTo>
                                <a:pt x="7789" y="2161"/>
                                <a:pt x="7881" y="2161"/>
                                <a:pt x="7968" y="2147"/>
                              </a:cubicBezTo>
                              <a:cubicBezTo>
                                <a:pt x="8065" y="2133"/>
                                <a:pt x="8152" y="2101"/>
                                <a:pt x="8223" y="2076"/>
                              </a:cubicBezTo>
                              <a:lnTo>
                                <a:pt x="8228" y="2076"/>
                              </a:lnTo>
                              <a:cubicBezTo>
                                <a:pt x="8228" y="2076"/>
                                <a:pt x="8233" y="2076"/>
                                <a:pt x="8233" y="2073"/>
                              </a:cubicBezTo>
                              <a:cubicBezTo>
                                <a:pt x="8244" y="2073"/>
                                <a:pt x="8255" y="2069"/>
                                <a:pt x="8261" y="2066"/>
                              </a:cubicBezTo>
                              <a:cubicBezTo>
                                <a:pt x="8266" y="2062"/>
                                <a:pt x="8266" y="2062"/>
                                <a:pt x="8266" y="2059"/>
                              </a:cubicBezTo>
                              <a:cubicBezTo>
                                <a:pt x="8347" y="2024"/>
                                <a:pt x="8418" y="1988"/>
                                <a:pt x="8467" y="1950"/>
                              </a:cubicBezTo>
                              <a:cubicBezTo>
                                <a:pt x="8515" y="1911"/>
                                <a:pt x="8564" y="1868"/>
                                <a:pt x="8597" y="1819"/>
                              </a:cubicBezTo>
                              <a:cubicBezTo>
                                <a:pt x="8624" y="1784"/>
                                <a:pt x="8640" y="1752"/>
                                <a:pt x="8651" y="1731"/>
                              </a:cubicBezTo>
                              <a:lnTo>
                                <a:pt x="8651" y="1727"/>
                              </a:lnTo>
                              <a:cubicBezTo>
                                <a:pt x="8656" y="1713"/>
                                <a:pt x="8667" y="1699"/>
                                <a:pt x="8673" y="1685"/>
                              </a:cubicBezTo>
                              <a:cubicBezTo>
                                <a:pt x="8689" y="1657"/>
                                <a:pt x="8700" y="1629"/>
                                <a:pt x="8716" y="1604"/>
                              </a:cubicBezTo>
                              <a:cubicBezTo>
                                <a:pt x="8727" y="1586"/>
                                <a:pt x="8738" y="1565"/>
                                <a:pt x="8759" y="1548"/>
                              </a:cubicBezTo>
                              <a:cubicBezTo>
                                <a:pt x="8776" y="1534"/>
                                <a:pt x="8797" y="1519"/>
                                <a:pt x="8824" y="1502"/>
                              </a:cubicBezTo>
                              <a:cubicBezTo>
                                <a:pt x="8868" y="1477"/>
                                <a:pt x="8911" y="1460"/>
                                <a:pt x="8944" y="1445"/>
                              </a:cubicBezTo>
                              <a:lnTo>
                                <a:pt x="8954" y="1442"/>
                              </a:lnTo>
                              <a:cubicBezTo>
                                <a:pt x="8965" y="1435"/>
                                <a:pt x="8976" y="1431"/>
                                <a:pt x="8981" y="1431"/>
                              </a:cubicBezTo>
                              <a:cubicBezTo>
                                <a:pt x="8981" y="1431"/>
                                <a:pt x="8987" y="1431"/>
                                <a:pt x="8987" y="1431"/>
                              </a:cubicBezTo>
                              <a:cubicBezTo>
                                <a:pt x="8987" y="1431"/>
                                <a:pt x="8987" y="1431"/>
                                <a:pt x="8987" y="1431"/>
                              </a:cubicBezTo>
                              <a:cubicBezTo>
                                <a:pt x="8992" y="1431"/>
                                <a:pt x="9003" y="1428"/>
                                <a:pt x="9009" y="1424"/>
                              </a:cubicBezTo>
                              <a:cubicBezTo>
                                <a:pt x="9019" y="1417"/>
                                <a:pt x="9030" y="1407"/>
                                <a:pt x="9036" y="1396"/>
                              </a:cubicBezTo>
                              <a:cubicBezTo>
                                <a:pt x="9041" y="1382"/>
                                <a:pt x="9041" y="1368"/>
                                <a:pt x="9041" y="1354"/>
                              </a:cubicBezTo>
                              <a:cubicBezTo>
                                <a:pt x="9036" y="1340"/>
                                <a:pt x="9030" y="1329"/>
                                <a:pt x="9019" y="1315"/>
                              </a:cubicBezTo>
                              <a:cubicBezTo>
                                <a:pt x="9009" y="1297"/>
                                <a:pt x="8992" y="1280"/>
                                <a:pt x="8976" y="1266"/>
                              </a:cubicBezTo>
                              <a:cubicBezTo>
                                <a:pt x="8944" y="1237"/>
                                <a:pt x="8911" y="1220"/>
                                <a:pt x="8873" y="1209"/>
                              </a:cubicBezTo>
                              <a:cubicBezTo>
                                <a:pt x="8830" y="1199"/>
                                <a:pt x="8781" y="1199"/>
                                <a:pt x="8732" y="1199"/>
                              </a:cubicBezTo>
                              <a:cubicBezTo>
                                <a:pt x="8705" y="1199"/>
                                <a:pt x="8689" y="1202"/>
                                <a:pt x="8673" y="1202"/>
                              </a:cubicBezTo>
                              <a:cubicBezTo>
                                <a:pt x="8673" y="1202"/>
                                <a:pt x="8667" y="1202"/>
                                <a:pt x="8667" y="1202"/>
                              </a:cubicBezTo>
                              <a:cubicBezTo>
                                <a:pt x="8667" y="1202"/>
                                <a:pt x="8662" y="1202"/>
                                <a:pt x="8662" y="1202"/>
                              </a:cubicBezTo>
                              <a:cubicBezTo>
                                <a:pt x="8651" y="1202"/>
                                <a:pt x="8640" y="1206"/>
                                <a:pt x="8635" y="1209"/>
                              </a:cubicBezTo>
                              <a:cubicBezTo>
                                <a:pt x="8635" y="1209"/>
                                <a:pt x="8635" y="1209"/>
                                <a:pt x="8635" y="1209"/>
                              </a:cubicBezTo>
                              <a:cubicBezTo>
                                <a:pt x="8635" y="1209"/>
                                <a:pt x="8635" y="1209"/>
                                <a:pt x="8635" y="1209"/>
                              </a:cubicBezTo>
                              <a:cubicBezTo>
                                <a:pt x="8629" y="1206"/>
                                <a:pt x="8629" y="1202"/>
                                <a:pt x="8624" y="1199"/>
                              </a:cubicBezTo>
                              <a:cubicBezTo>
                                <a:pt x="8613" y="1188"/>
                                <a:pt x="8602" y="1170"/>
                                <a:pt x="8591" y="1153"/>
                              </a:cubicBezTo>
                              <a:cubicBezTo>
                                <a:pt x="8586" y="1146"/>
                                <a:pt x="8564" y="1107"/>
                                <a:pt x="8553" y="1058"/>
                              </a:cubicBezTo>
                              <a:cubicBezTo>
                                <a:pt x="8553" y="1047"/>
                                <a:pt x="8548" y="1033"/>
                                <a:pt x="8548" y="1019"/>
                              </a:cubicBezTo>
                              <a:cubicBezTo>
                                <a:pt x="8559" y="987"/>
                                <a:pt x="8575" y="962"/>
                                <a:pt x="8580" y="952"/>
                              </a:cubicBezTo>
                              <a:cubicBezTo>
                                <a:pt x="8580" y="952"/>
                                <a:pt x="8580" y="952"/>
                                <a:pt x="8580" y="952"/>
                              </a:cubicBezTo>
                              <a:cubicBezTo>
                                <a:pt x="8607" y="959"/>
                                <a:pt x="8635" y="969"/>
                                <a:pt x="8662" y="984"/>
                              </a:cubicBezTo>
                              <a:cubicBezTo>
                                <a:pt x="8683" y="998"/>
                                <a:pt x="8710" y="1012"/>
                                <a:pt x="8727" y="1029"/>
                              </a:cubicBezTo>
                              <a:cubicBezTo>
                                <a:pt x="8748" y="1047"/>
                                <a:pt x="8759" y="1061"/>
                                <a:pt x="8765" y="1072"/>
                              </a:cubicBezTo>
                              <a:cubicBezTo>
                                <a:pt x="8775" y="1082"/>
                                <a:pt x="8781" y="1089"/>
                                <a:pt x="8786" y="1089"/>
                              </a:cubicBezTo>
                              <a:cubicBezTo>
                                <a:pt x="8792" y="1089"/>
                                <a:pt x="8792" y="1082"/>
                                <a:pt x="8797" y="1079"/>
                              </a:cubicBezTo>
                              <a:cubicBezTo>
                                <a:pt x="8808" y="1068"/>
                                <a:pt x="8830" y="1047"/>
                                <a:pt x="8851" y="1015"/>
                              </a:cubicBezTo>
                              <a:cubicBezTo>
                                <a:pt x="8868" y="991"/>
                                <a:pt x="8878" y="966"/>
                                <a:pt x="8884" y="945"/>
                              </a:cubicBezTo>
                              <a:cubicBezTo>
                                <a:pt x="8889" y="917"/>
                                <a:pt x="8889" y="892"/>
                                <a:pt x="8878" y="867"/>
                              </a:cubicBezTo>
                              <a:cubicBezTo>
                                <a:pt x="8868" y="839"/>
                                <a:pt x="8835" y="800"/>
                                <a:pt x="8770" y="776"/>
                              </a:cubicBezTo>
                              <a:cubicBezTo>
                                <a:pt x="8738" y="761"/>
                                <a:pt x="8694" y="751"/>
                                <a:pt x="8656" y="747"/>
                              </a:cubicBezTo>
                              <a:cubicBezTo>
                                <a:pt x="8613" y="744"/>
                                <a:pt x="8570" y="744"/>
                                <a:pt x="8526" y="754"/>
                              </a:cubicBezTo>
                              <a:cubicBezTo>
                                <a:pt x="8483" y="761"/>
                                <a:pt x="8434" y="776"/>
                                <a:pt x="8391" y="797"/>
                              </a:cubicBezTo>
                              <a:lnTo>
                                <a:pt x="8391" y="797"/>
                              </a:lnTo>
                              <a:cubicBezTo>
                                <a:pt x="8277" y="839"/>
                                <a:pt x="8190" y="917"/>
                                <a:pt x="8130" y="1033"/>
                              </a:cubicBezTo>
                              <a:lnTo>
                                <a:pt x="8130" y="1033"/>
                              </a:lnTo>
                              <a:cubicBezTo>
                                <a:pt x="8114" y="1051"/>
                                <a:pt x="8103" y="1065"/>
                                <a:pt x="8098" y="1082"/>
                              </a:cubicBezTo>
                              <a:cubicBezTo>
                                <a:pt x="8082" y="1110"/>
                                <a:pt x="8076" y="1142"/>
                                <a:pt x="8076" y="1170"/>
                              </a:cubicBezTo>
                              <a:cubicBezTo>
                                <a:pt x="8076" y="1181"/>
                                <a:pt x="8071" y="1188"/>
                                <a:pt x="8071" y="1195"/>
                              </a:cubicBezTo>
                              <a:cubicBezTo>
                                <a:pt x="8065" y="1192"/>
                                <a:pt x="8060" y="1192"/>
                                <a:pt x="8055" y="1188"/>
                              </a:cubicBezTo>
                              <a:cubicBezTo>
                                <a:pt x="8017" y="1177"/>
                                <a:pt x="7962" y="1167"/>
                                <a:pt x="7919" y="1167"/>
                              </a:cubicBezTo>
                              <a:cubicBezTo>
                                <a:pt x="7897" y="1167"/>
                                <a:pt x="7859" y="1163"/>
                                <a:pt x="7816" y="1177"/>
                              </a:cubicBezTo>
                              <a:cubicBezTo>
                                <a:pt x="7773" y="1188"/>
                                <a:pt x="7735" y="1213"/>
                                <a:pt x="7708" y="1248"/>
                              </a:cubicBezTo>
                              <a:cubicBezTo>
                                <a:pt x="7686" y="1276"/>
                                <a:pt x="7664" y="1311"/>
                                <a:pt x="7653" y="1343"/>
                              </a:cubicBezTo>
                              <a:cubicBezTo>
                                <a:pt x="7648" y="1361"/>
                                <a:pt x="7653" y="1378"/>
                                <a:pt x="7653" y="1396"/>
                              </a:cubicBezTo>
                              <a:cubicBezTo>
                                <a:pt x="7653" y="1403"/>
                                <a:pt x="7653" y="1407"/>
                                <a:pt x="7648" y="1414"/>
                              </a:cubicBezTo>
                              <a:lnTo>
                                <a:pt x="7643" y="1438"/>
                              </a:lnTo>
                              <a:lnTo>
                                <a:pt x="7648" y="1438"/>
                              </a:lnTo>
                              <a:cubicBezTo>
                                <a:pt x="7653" y="1442"/>
                                <a:pt x="7659" y="1442"/>
                                <a:pt x="7664" y="1438"/>
                              </a:cubicBezTo>
                              <a:cubicBezTo>
                                <a:pt x="7675" y="1438"/>
                                <a:pt x="7686" y="1438"/>
                                <a:pt x="7708" y="1438"/>
                              </a:cubicBezTo>
                              <a:cubicBezTo>
                                <a:pt x="7735" y="1438"/>
                                <a:pt x="7784" y="1445"/>
                                <a:pt x="7849" y="1467"/>
                              </a:cubicBezTo>
                              <a:cubicBezTo>
                                <a:pt x="7865" y="1474"/>
                                <a:pt x="7881" y="1481"/>
                                <a:pt x="7903" y="1491"/>
                              </a:cubicBezTo>
                              <a:cubicBezTo>
                                <a:pt x="7930" y="1505"/>
                                <a:pt x="7957" y="1523"/>
                                <a:pt x="7973" y="1544"/>
                              </a:cubicBezTo>
                              <a:lnTo>
                                <a:pt x="7979" y="1551"/>
                              </a:lnTo>
                              <a:cubicBezTo>
                                <a:pt x="7990" y="1569"/>
                                <a:pt x="8000" y="1590"/>
                                <a:pt x="8006" y="1608"/>
                              </a:cubicBezTo>
                              <a:cubicBezTo>
                                <a:pt x="8017" y="1636"/>
                                <a:pt x="8017" y="1671"/>
                                <a:pt x="8011" y="1703"/>
                              </a:cubicBezTo>
                              <a:cubicBezTo>
                                <a:pt x="8006" y="1734"/>
                                <a:pt x="7995" y="1770"/>
                                <a:pt x="7979" y="1798"/>
                              </a:cubicBezTo>
                              <a:cubicBezTo>
                                <a:pt x="7968" y="1819"/>
                                <a:pt x="7935" y="1865"/>
                                <a:pt x="7876" y="1911"/>
                              </a:cubicBezTo>
                              <a:cubicBezTo>
                                <a:pt x="7854" y="1921"/>
                                <a:pt x="7827" y="1925"/>
                                <a:pt x="7789" y="1925"/>
                              </a:cubicBezTo>
                              <a:cubicBezTo>
                                <a:pt x="7756" y="1925"/>
                                <a:pt x="7719" y="1921"/>
                                <a:pt x="7681" y="1918"/>
                              </a:cubicBezTo>
                              <a:cubicBezTo>
                                <a:pt x="7648" y="1914"/>
                                <a:pt x="7616" y="1900"/>
                                <a:pt x="7588" y="1883"/>
                              </a:cubicBezTo>
                              <a:cubicBezTo>
                                <a:pt x="7534" y="1847"/>
                                <a:pt x="7502" y="1801"/>
                                <a:pt x="7469" y="1756"/>
                              </a:cubicBezTo>
                              <a:lnTo>
                                <a:pt x="7453" y="1731"/>
                              </a:lnTo>
                              <a:cubicBezTo>
                                <a:pt x="7426" y="1692"/>
                                <a:pt x="7399" y="1653"/>
                                <a:pt x="7366" y="1618"/>
                              </a:cubicBezTo>
                              <a:cubicBezTo>
                                <a:pt x="7339" y="1583"/>
                                <a:pt x="7307" y="1555"/>
                                <a:pt x="7274" y="1530"/>
                              </a:cubicBezTo>
                              <a:cubicBezTo>
                                <a:pt x="7263" y="1523"/>
                                <a:pt x="7252" y="1512"/>
                                <a:pt x="7242" y="1505"/>
                              </a:cubicBezTo>
                              <a:cubicBezTo>
                                <a:pt x="7220" y="1491"/>
                                <a:pt x="7193" y="1477"/>
                                <a:pt x="7166" y="1467"/>
                              </a:cubicBezTo>
                              <a:cubicBezTo>
                                <a:pt x="7144" y="1456"/>
                                <a:pt x="7117" y="1452"/>
                                <a:pt x="7095" y="1452"/>
                              </a:cubicBezTo>
                              <a:cubicBezTo>
                                <a:pt x="7090" y="1449"/>
                                <a:pt x="7074" y="1445"/>
                                <a:pt x="7074" y="1442"/>
                              </a:cubicBezTo>
                              <a:cubicBezTo>
                                <a:pt x="7074" y="1442"/>
                                <a:pt x="7074" y="1442"/>
                                <a:pt x="7074" y="1438"/>
                              </a:cubicBezTo>
                              <a:cubicBezTo>
                                <a:pt x="7090" y="1442"/>
                                <a:pt x="7122" y="1435"/>
                                <a:pt x="7149" y="1431"/>
                              </a:cubicBezTo>
                              <a:cubicBezTo>
                                <a:pt x="7193" y="1421"/>
                                <a:pt x="7242" y="1403"/>
                                <a:pt x="7274" y="1385"/>
                              </a:cubicBezTo>
                              <a:cubicBezTo>
                                <a:pt x="7285" y="1382"/>
                                <a:pt x="7296" y="1375"/>
                                <a:pt x="7307" y="1364"/>
                              </a:cubicBezTo>
                              <a:cubicBezTo>
                                <a:pt x="7323" y="1354"/>
                                <a:pt x="7328" y="1340"/>
                                <a:pt x="7334" y="1322"/>
                              </a:cubicBezTo>
                              <a:cubicBezTo>
                                <a:pt x="7339" y="1294"/>
                                <a:pt x="7334" y="1262"/>
                                <a:pt x="7307" y="1230"/>
                              </a:cubicBezTo>
                              <a:cubicBezTo>
                                <a:pt x="7296" y="1213"/>
                                <a:pt x="7279" y="1199"/>
                                <a:pt x="7258" y="1188"/>
                              </a:cubicBezTo>
                              <a:cubicBezTo>
                                <a:pt x="7252" y="1185"/>
                                <a:pt x="7242" y="1181"/>
                                <a:pt x="7236" y="1177"/>
                              </a:cubicBezTo>
                              <a:cubicBezTo>
                                <a:pt x="7214" y="1170"/>
                                <a:pt x="7187" y="1163"/>
                                <a:pt x="7155" y="1163"/>
                              </a:cubicBezTo>
                              <a:cubicBezTo>
                                <a:pt x="7139" y="1163"/>
                                <a:pt x="7122" y="1163"/>
                                <a:pt x="7106" y="1163"/>
                              </a:cubicBezTo>
                              <a:cubicBezTo>
                                <a:pt x="7106" y="1163"/>
                                <a:pt x="7111" y="1160"/>
                                <a:pt x="7111" y="1160"/>
                              </a:cubicBezTo>
                              <a:cubicBezTo>
                                <a:pt x="7122" y="1153"/>
                                <a:pt x="7133" y="1149"/>
                                <a:pt x="7144" y="1142"/>
                              </a:cubicBezTo>
                              <a:cubicBezTo>
                                <a:pt x="7160" y="1132"/>
                                <a:pt x="7171" y="1121"/>
                                <a:pt x="7187" y="1107"/>
                              </a:cubicBezTo>
                              <a:cubicBezTo>
                                <a:pt x="7204" y="1089"/>
                                <a:pt x="7220" y="1068"/>
                                <a:pt x="7225" y="1047"/>
                              </a:cubicBezTo>
                              <a:cubicBezTo>
                                <a:pt x="7236" y="1019"/>
                                <a:pt x="7242" y="987"/>
                                <a:pt x="7236" y="955"/>
                              </a:cubicBezTo>
                              <a:cubicBezTo>
                                <a:pt x="7231" y="888"/>
                                <a:pt x="7187" y="821"/>
                                <a:pt x="7160" y="790"/>
                              </a:cubicBezTo>
                              <a:cubicBezTo>
                                <a:pt x="7160" y="790"/>
                                <a:pt x="7160" y="790"/>
                                <a:pt x="7160" y="790"/>
                              </a:cubicBezTo>
                              <a:cubicBezTo>
                                <a:pt x="7166" y="783"/>
                                <a:pt x="7171" y="779"/>
                                <a:pt x="7166" y="776"/>
                              </a:cubicBezTo>
                              <a:cubicBezTo>
                                <a:pt x="7160" y="772"/>
                                <a:pt x="7155" y="776"/>
                                <a:pt x="7139" y="783"/>
                              </a:cubicBezTo>
                              <a:cubicBezTo>
                                <a:pt x="7133" y="786"/>
                                <a:pt x="7128" y="790"/>
                                <a:pt x="7117" y="793"/>
                              </a:cubicBezTo>
                              <a:cubicBezTo>
                                <a:pt x="7101" y="800"/>
                                <a:pt x="7068" y="814"/>
                                <a:pt x="7019" y="825"/>
                              </a:cubicBezTo>
                              <a:cubicBezTo>
                                <a:pt x="6933" y="843"/>
                                <a:pt x="6824" y="846"/>
                                <a:pt x="6721" y="846"/>
                              </a:cubicBezTo>
                              <a:cubicBezTo>
                                <a:pt x="6678" y="846"/>
                                <a:pt x="6597" y="846"/>
                                <a:pt x="6499" y="839"/>
                              </a:cubicBezTo>
                              <a:lnTo>
                                <a:pt x="6488" y="839"/>
                              </a:lnTo>
                              <a:cubicBezTo>
                                <a:pt x="6466" y="836"/>
                                <a:pt x="6445" y="832"/>
                                <a:pt x="6418" y="828"/>
                              </a:cubicBezTo>
                              <a:cubicBezTo>
                                <a:pt x="6445" y="800"/>
                                <a:pt x="6466" y="765"/>
                                <a:pt x="6494" y="733"/>
                              </a:cubicBezTo>
                              <a:cubicBezTo>
                                <a:pt x="6510" y="709"/>
                                <a:pt x="6531" y="680"/>
                                <a:pt x="6548" y="649"/>
                              </a:cubicBezTo>
                              <a:lnTo>
                                <a:pt x="6569" y="613"/>
                              </a:lnTo>
                              <a:cubicBezTo>
                                <a:pt x="6667" y="490"/>
                                <a:pt x="6743" y="370"/>
                                <a:pt x="6792" y="250"/>
                              </a:cubicBezTo>
                              <a:lnTo>
                                <a:pt x="6813" y="204"/>
                              </a:lnTo>
                              <a:cubicBezTo>
                                <a:pt x="6846" y="145"/>
                                <a:pt x="6878" y="74"/>
                                <a:pt x="6916" y="7"/>
                              </a:cubicBezTo>
                              <a:lnTo>
                                <a:pt x="6667" y="7"/>
                              </a:lnTo>
                              <a:cubicBezTo>
                                <a:pt x="6645" y="137"/>
                                <a:pt x="6564" y="289"/>
                                <a:pt x="6504" y="395"/>
                              </a:cubicBezTo>
                              <a:cubicBezTo>
                                <a:pt x="6548" y="296"/>
                                <a:pt x="6591" y="159"/>
                                <a:pt x="6591" y="14"/>
                              </a:cubicBezTo>
                              <a:cubicBezTo>
                                <a:pt x="6591" y="14"/>
                                <a:pt x="6591" y="11"/>
                                <a:pt x="6591" y="11"/>
                              </a:cubicBezTo>
                              <a:lnTo>
                                <a:pt x="6380" y="11"/>
                              </a:lnTo>
                              <a:cubicBezTo>
                                <a:pt x="6380" y="74"/>
                                <a:pt x="6369" y="145"/>
                                <a:pt x="6347" y="229"/>
                              </a:cubicBezTo>
                              <a:cubicBezTo>
                                <a:pt x="6331" y="289"/>
                                <a:pt x="6315" y="338"/>
                                <a:pt x="6304" y="370"/>
                              </a:cubicBezTo>
                              <a:cubicBezTo>
                                <a:pt x="6304" y="377"/>
                                <a:pt x="6298" y="384"/>
                                <a:pt x="6298" y="388"/>
                              </a:cubicBezTo>
                              <a:lnTo>
                                <a:pt x="6293" y="405"/>
                              </a:lnTo>
                              <a:cubicBezTo>
                                <a:pt x="6277" y="455"/>
                                <a:pt x="6260" y="511"/>
                                <a:pt x="6244" y="557"/>
                              </a:cubicBezTo>
                              <a:cubicBezTo>
                                <a:pt x="6239" y="571"/>
                                <a:pt x="6233" y="599"/>
                                <a:pt x="6228" y="620"/>
                              </a:cubicBezTo>
                              <a:cubicBezTo>
                                <a:pt x="6233" y="578"/>
                                <a:pt x="6233" y="525"/>
                                <a:pt x="6233" y="483"/>
                              </a:cubicBezTo>
                              <a:cubicBezTo>
                                <a:pt x="6233" y="469"/>
                                <a:pt x="6233" y="430"/>
                                <a:pt x="6228" y="377"/>
                              </a:cubicBezTo>
                              <a:cubicBezTo>
                                <a:pt x="6228" y="331"/>
                                <a:pt x="6217" y="275"/>
                                <a:pt x="6206" y="222"/>
                              </a:cubicBezTo>
                              <a:lnTo>
                                <a:pt x="6190" y="141"/>
                              </a:lnTo>
                              <a:cubicBezTo>
                                <a:pt x="6190" y="134"/>
                                <a:pt x="6185" y="127"/>
                                <a:pt x="6185" y="120"/>
                              </a:cubicBezTo>
                              <a:cubicBezTo>
                                <a:pt x="6179" y="102"/>
                                <a:pt x="6179" y="81"/>
                                <a:pt x="6168" y="63"/>
                              </a:cubicBezTo>
                              <a:cubicBezTo>
                                <a:pt x="6163" y="46"/>
                                <a:pt x="6157" y="28"/>
                                <a:pt x="6152" y="11"/>
                              </a:cubicBezTo>
                              <a:lnTo>
                                <a:pt x="5865" y="11"/>
                              </a:lnTo>
                              <a:cubicBezTo>
                                <a:pt x="5870" y="21"/>
                                <a:pt x="5870" y="32"/>
                                <a:pt x="5876" y="46"/>
                              </a:cubicBezTo>
                              <a:cubicBezTo>
                                <a:pt x="5881" y="71"/>
                                <a:pt x="5886" y="95"/>
                                <a:pt x="5892" y="120"/>
                              </a:cubicBezTo>
                              <a:lnTo>
                                <a:pt x="5914" y="226"/>
                              </a:lnTo>
                              <a:cubicBezTo>
                                <a:pt x="5935" y="331"/>
                                <a:pt x="5941" y="423"/>
                                <a:pt x="5941" y="469"/>
                              </a:cubicBezTo>
                              <a:cubicBezTo>
                                <a:pt x="5941" y="483"/>
                                <a:pt x="5941" y="501"/>
                                <a:pt x="5941" y="515"/>
                              </a:cubicBezTo>
                              <a:lnTo>
                                <a:pt x="5941" y="532"/>
                              </a:lnTo>
                              <a:cubicBezTo>
                                <a:pt x="5941" y="557"/>
                                <a:pt x="5941" y="582"/>
                                <a:pt x="5941" y="599"/>
                              </a:cubicBezTo>
                              <a:cubicBezTo>
                                <a:pt x="5941" y="613"/>
                                <a:pt x="5941" y="624"/>
                                <a:pt x="5941" y="638"/>
                              </a:cubicBezTo>
                              <a:cubicBezTo>
                                <a:pt x="5941" y="670"/>
                                <a:pt x="5946" y="702"/>
                                <a:pt x="5946" y="730"/>
                              </a:cubicBezTo>
                              <a:cubicBezTo>
                                <a:pt x="5946" y="744"/>
                                <a:pt x="5941" y="761"/>
                                <a:pt x="5941" y="776"/>
                              </a:cubicBezTo>
                              <a:lnTo>
                                <a:pt x="5941" y="783"/>
                              </a:lnTo>
                              <a:cubicBezTo>
                                <a:pt x="5914" y="786"/>
                                <a:pt x="5881" y="790"/>
                                <a:pt x="5854" y="797"/>
                              </a:cubicBezTo>
                              <a:cubicBezTo>
                                <a:pt x="5756" y="811"/>
                                <a:pt x="5680" y="839"/>
                                <a:pt x="5626" y="864"/>
                              </a:cubicBezTo>
                              <a:cubicBezTo>
                                <a:pt x="5637" y="853"/>
                                <a:pt x="5643" y="843"/>
                                <a:pt x="5648" y="828"/>
                              </a:cubicBezTo>
                              <a:cubicBezTo>
                                <a:pt x="5659" y="811"/>
                                <a:pt x="5664" y="790"/>
                                <a:pt x="5664" y="769"/>
                              </a:cubicBezTo>
                              <a:cubicBezTo>
                                <a:pt x="5664" y="751"/>
                                <a:pt x="5659" y="719"/>
                                <a:pt x="5632" y="684"/>
                              </a:cubicBezTo>
                              <a:cubicBezTo>
                                <a:pt x="5615" y="666"/>
                                <a:pt x="5599" y="649"/>
                                <a:pt x="5578" y="635"/>
                              </a:cubicBezTo>
                              <a:cubicBezTo>
                                <a:pt x="5556" y="620"/>
                                <a:pt x="5523" y="610"/>
                                <a:pt x="5491" y="599"/>
                              </a:cubicBezTo>
                              <a:cubicBezTo>
                                <a:pt x="5420" y="578"/>
                                <a:pt x="5344" y="578"/>
                                <a:pt x="5296" y="582"/>
                              </a:cubicBezTo>
                              <a:cubicBezTo>
                                <a:pt x="5231" y="585"/>
                                <a:pt x="5176" y="596"/>
                                <a:pt x="5138" y="603"/>
                              </a:cubicBezTo>
                              <a:cubicBezTo>
                                <a:pt x="5133" y="603"/>
                                <a:pt x="5128" y="606"/>
                                <a:pt x="5128" y="610"/>
                              </a:cubicBezTo>
                              <a:cubicBezTo>
                                <a:pt x="5106" y="613"/>
                                <a:pt x="5090" y="617"/>
                                <a:pt x="5090" y="617"/>
                              </a:cubicBezTo>
                              <a:lnTo>
                                <a:pt x="5084" y="617"/>
                              </a:lnTo>
                              <a:lnTo>
                                <a:pt x="5084" y="620"/>
                              </a:lnTo>
                              <a:cubicBezTo>
                                <a:pt x="5090" y="642"/>
                                <a:pt x="5090" y="659"/>
                                <a:pt x="5090" y="680"/>
                              </a:cubicBezTo>
                              <a:cubicBezTo>
                                <a:pt x="5084" y="702"/>
                                <a:pt x="5084" y="737"/>
                                <a:pt x="5057" y="779"/>
                              </a:cubicBezTo>
                              <a:cubicBezTo>
                                <a:pt x="5041" y="811"/>
                                <a:pt x="5008" y="846"/>
                                <a:pt x="4976" y="874"/>
                              </a:cubicBezTo>
                              <a:cubicBezTo>
                                <a:pt x="4943" y="902"/>
                                <a:pt x="4900" y="931"/>
                                <a:pt x="4851" y="952"/>
                              </a:cubicBezTo>
                              <a:cubicBezTo>
                                <a:pt x="4824" y="966"/>
                                <a:pt x="4748" y="1001"/>
                                <a:pt x="4629" y="1033"/>
                              </a:cubicBezTo>
                              <a:cubicBezTo>
                                <a:pt x="4596" y="1044"/>
                                <a:pt x="4564" y="1051"/>
                                <a:pt x="4526" y="1061"/>
                              </a:cubicBezTo>
                              <a:cubicBezTo>
                                <a:pt x="4472" y="1075"/>
                                <a:pt x="4423" y="1086"/>
                                <a:pt x="4369" y="1103"/>
                              </a:cubicBezTo>
                              <a:cubicBezTo>
                                <a:pt x="4380" y="1093"/>
                                <a:pt x="4396" y="1079"/>
                                <a:pt x="4407" y="1068"/>
                              </a:cubicBezTo>
                              <a:cubicBezTo>
                                <a:pt x="4450" y="1022"/>
                                <a:pt x="4493" y="962"/>
                                <a:pt x="4537" y="906"/>
                              </a:cubicBezTo>
                              <a:lnTo>
                                <a:pt x="4564" y="871"/>
                              </a:lnTo>
                              <a:cubicBezTo>
                                <a:pt x="4699" y="726"/>
                                <a:pt x="4813" y="606"/>
                                <a:pt x="4911" y="515"/>
                              </a:cubicBezTo>
                              <a:cubicBezTo>
                                <a:pt x="4943" y="483"/>
                                <a:pt x="4981" y="455"/>
                                <a:pt x="5008" y="427"/>
                              </a:cubicBezTo>
                              <a:cubicBezTo>
                                <a:pt x="5046" y="391"/>
                                <a:pt x="5084" y="360"/>
                                <a:pt x="5111" y="335"/>
                              </a:cubicBezTo>
                              <a:cubicBezTo>
                                <a:pt x="5117" y="328"/>
                                <a:pt x="5122" y="324"/>
                                <a:pt x="5128" y="321"/>
                              </a:cubicBezTo>
                              <a:lnTo>
                                <a:pt x="5133" y="317"/>
                              </a:lnTo>
                              <a:cubicBezTo>
                                <a:pt x="5133" y="317"/>
                                <a:pt x="5133" y="314"/>
                                <a:pt x="5138" y="314"/>
                              </a:cubicBezTo>
                              <a:cubicBezTo>
                                <a:pt x="5138" y="314"/>
                                <a:pt x="5138" y="314"/>
                                <a:pt x="5138" y="310"/>
                              </a:cubicBezTo>
                              <a:lnTo>
                                <a:pt x="5171" y="286"/>
                              </a:lnTo>
                              <a:lnTo>
                                <a:pt x="5133" y="303"/>
                              </a:lnTo>
                              <a:lnTo>
                                <a:pt x="5133" y="303"/>
                              </a:lnTo>
                              <a:cubicBezTo>
                                <a:pt x="5128" y="303"/>
                                <a:pt x="5128" y="307"/>
                                <a:pt x="5122" y="307"/>
                              </a:cubicBezTo>
                              <a:lnTo>
                                <a:pt x="5155" y="310"/>
                              </a:lnTo>
                              <a:cubicBezTo>
                                <a:pt x="5138" y="317"/>
                                <a:pt x="5122" y="324"/>
                                <a:pt x="5101" y="331"/>
                              </a:cubicBezTo>
                              <a:lnTo>
                                <a:pt x="5068" y="342"/>
                              </a:lnTo>
                              <a:cubicBezTo>
                                <a:pt x="4932" y="395"/>
                                <a:pt x="4727" y="469"/>
                                <a:pt x="4645" y="518"/>
                              </a:cubicBezTo>
                              <a:cubicBezTo>
                                <a:pt x="4618" y="536"/>
                                <a:pt x="4586" y="557"/>
                                <a:pt x="4548" y="582"/>
                              </a:cubicBezTo>
                              <a:cubicBezTo>
                                <a:pt x="4504" y="613"/>
                                <a:pt x="4461" y="642"/>
                                <a:pt x="4423" y="673"/>
                              </a:cubicBezTo>
                              <a:cubicBezTo>
                                <a:pt x="4347" y="733"/>
                                <a:pt x="4282" y="800"/>
                                <a:pt x="4228" y="860"/>
                              </a:cubicBezTo>
                              <a:cubicBezTo>
                                <a:pt x="4195" y="899"/>
                                <a:pt x="4168" y="938"/>
                                <a:pt x="4141" y="977"/>
                              </a:cubicBezTo>
                              <a:cubicBezTo>
                                <a:pt x="4141" y="962"/>
                                <a:pt x="4141" y="948"/>
                                <a:pt x="4136" y="938"/>
                              </a:cubicBezTo>
                              <a:cubicBezTo>
                                <a:pt x="4136" y="927"/>
                                <a:pt x="4130" y="920"/>
                                <a:pt x="4130" y="910"/>
                              </a:cubicBezTo>
                              <a:cubicBezTo>
                                <a:pt x="4125" y="881"/>
                                <a:pt x="4103" y="811"/>
                                <a:pt x="4071" y="737"/>
                              </a:cubicBezTo>
                              <a:lnTo>
                                <a:pt x="4071" y="730"/>
                              </a:lnTo>
                              <a:cubicBezTo>
                                <a:pt x="4060" y="705"/>
                                <a:pt x="4049" y="677"/>
                                <a:pt x="4038" y="652"/>
                              </a:cubicBezTo>
                              <a:lnTo>
                                <a:pt x="4038" y="649"/>
                              </a:lnTo>
                              <a:cubicBezTo>
                                <a:pt x="4033" y="624"/>
                                <a:pt x="4022" y="592"/>
                                <a:pt x="4011" y="561"/>
                              </a:cubicBezTo>
                              <a:cubicBezTo>
                                <a:pt x="4011" y="553"/>
                                <a:pt x="4011" y="550"/>
                                <a:pt x="4011" y="543"/>
                              </a:cubicBezTo>
                              <a:cubicBezTo>
                                <a:pt x="4011" y="539"/>
                                <a:pt x="4011" y="536"/>
                                <a:pt x="4006" y="536"/>
                              </a:cubicBezTo>
                              <a:lnTo>
                                <a:pt x="4006" y="532"/>
                              </a:lnTo>
                              <a:lnTo>
                                <a:pt x="4000" y="532"/>
                              </a:lnTo>
                              <a:cubicBezTo>
                                <a:pt x="3995" y="525"/>
                                <a:pt x="3995" y="518"/>
                                <a:pt x="3995" y="511"/>
                              </a:cubicBezTo>
                              <a:cubicBezTo>
                                <a:pt x="4038" y="483"/>
                                <a:pt x="4082" y="451"/>
                                <a:pt x="4130" y="412"/>
                              </a:cubicBezTo>
                              <a:cubicBezTo>
                                <a:pt x="4184" y="370"/>
                                <a:pt x="4239" y="324"/>
                                <a:pt x="4287" y="275"/>
                              </a:cubicBezTo>
                              <a:cubicBezTo>
                                <a:pt x="4304" y="250"/>
                                <a:pt x="4325" y="226"/>
                                <a:pt x="4342" y="201"/>
                              </a:cubicBezTo>
                              <a:cubicBezTo>
                                <a:pt x="4353" y="180"/>
                                <a:pt x="4363" y="159"/>
                                <a:pt x="4374" y="137"/>
                              </a:cubicBezTo>
                              <a:lnTo>
                                <a:pt x="4380" y="123"/>
                              </a:lnTo>
                              <a:cubicBezTo>
                                <a:pt x="4390" y="99"/>
                                <a:pt x="4407" y="74"/>
                                <a:pt x="4423" y="53"/>
                              </a:cubicBezTo>
                              <a:cubicBezTo>
                                <a:pt x="4439" y="35"/>
                                <a:pt x="4456" y="21"/>
                                <a:pt x="4472" y="4"/>
                              </a:cubicBezTo>
                              <a:lnTo>
                                <a:pt x="2846" y="4"/>
                              </a:lnTo>
                              <a:cubicBezTo>
                                <a:pt x="2824" y="25"/>
                                <a:pt x="2808" y="56"/>
                                <a:pt x="2797" y="81"/>
                              </a:cubicBezTo>
                              <a:cubicBezTo>
                                <a:pt x="2791" y="92"/>
                                <a:pt x="2786" y="99"/>
                                <a:pt x="2781" y="109"/>
                              </a:cubicBezTo>
                              <a:cubicBezTo>
                                <a:pt x="2759" y="148"/>
                                <a:pt x="2743" y="187"/>
                                <a:pt x="2732" y="226"/>
                              </a:cubicBezTo>
                              <a:cubicBezTo>
                                <a:pt x="2721" y="264"/>
                                <a:pt x="2716" y="314"/>
                                <a:pt x="2716" y="363"/>
                              </a:cubicBezTo>
                              <a:cubicBezTo>
                                <a:pt x="2710" y="405"/>
                                <a:pt x="2716" y="444"/>
                                <a:pt x="2721" y="476"/>
                              </a:cubicBezTo>
                              <a:lnTo>
                                <a:pt x="2726" y="515"/>
                              </a:lnTo>
                              <a:cubicBezTo>
                                <a:pt x="2726" y="525"/>
                                <a:pt x="2732" y="539"/>
                                <a:pt x="2732" y="550"/>
                              </a:cubicBezTo>
                              <a:lnTo>
                                <a:pt x="2732" y="553"/>
                              </a:lnTo>
                              <a:cubicBezTo>
                                <a:pt x="2732" y="564"/>
                                <a:pt x="2737" y="571"/>
                                <a:pt x="2737" y="582"/>
                              </a:cubicBezTo>
                              <a:cubicBezTo>
                                <a:pt x="2732" y="606"/>
                                <a:pt x="2716" y="635"/>
                                <a:pt x="2694" y="656"/>
                              </a:cubicBezTo>
                              <a:cubicBezTo>
                                <a:pt x="2683" y="666"/>
                                <a:pt x="2678" y="677"/>
                                <a:pt x="2667" y="687"/>
                              </a:cubicBezTo>
                              <a:lnTo>
                                <a:pt x="2661" y="691"/>
                              </a:lnTo>
                              <a:cubicBezTo>
                                <a:pt x="2651" y="698"/>
                                <a:pt x="2651" y="702"/>
                                <a:pt x="2651" y="705"/>
                              </a:cubicBezTo>
                              <a:cubicBezTo>
                                <a:pt x="2651" y="709"/>
                                <a:pt x="2645" y="709"/>
                                <a:pt x="2645" y="712"/>
                              </a:cubicBezTo>
                              <a:lnTo>
                                <a:pt x="2645" y="712"/>
                              </a:lnTo>
                              <a:cubicBezTo>
                                <a:pt x="2645" y="709"/>
                                <a:pt x="2640" y="709"/>
                                <a:pt x="2634" y="709"/>
                              </a:cubicBezTo>
                              <a:cubicBezTo>
                                <a:pt x="2629" y="709"/>
                                <a:pt x="2623" y="712"/>
                                <a:pt x="2618" y="716"/>
                              </a:cubicBezTo>
                              <a:cubicBezTo>
                                <a:pt x="2613" y="719"/>
                                <a:pt x="2613" y="723"/>
                                <a:pt x="2607" y="726"/>
                              </a:cubicBezTo>
                              <a:lnTo>
                                <a:pt x="2602" y="730"/>
                              </a:lnTo>
                              <a:cubicBezTo>
                                <a:pt x="2580" y="751"/>
                                <a:pt x="2548" y="779"/>
                                <a:pt x="2520" y="807"/>
                              </a:cubicBezTo>
                              <a:cubicBezTo>
                                <a:pt x="2499" y="828"/>
                                <a:pt x="2477" y="850"/>
                                <a:pt x="2455" y="874"/>
                              </a:cubicBezTo>
                              <a:cubicBezTo>
                                <a:pt x="2455" y="874"/>
                                <a:pt x="2455" y="871"/>
                                <a:pt x="2455" y="871"/>
                              </a:cubicBezTo>
                              <a:cubicBezTo>
                                <a:pt x="2455" y="867"/>
                                <a:pt x="2461" y="864"/>
                                <a:pt x="2461" y="860"/>
                              </a:cubicBezTo>
                              <a:cubicBezTo>
                                <a:pt x="2477" y="832"/>
                                <a:pt x="2488" y="797"/>
                                <a:pt x="2483" y="765"/>
                              </a:cubicBezTo>
                              <a:cubicBezTo>
                                <a:pt x="2477" y="740"/>
                                <a:pt x="2472" y="719"/>
                                <a:pt x="2461" y="695"/>
                              </a:cubicBezTo>
                              <a:cubicBezTo>
                                <a:pt x="2455" y="684"/>
                                <a:pt x="2445" y="673"/>
                                <a:pt x="2439" y="663"/>
                              </a:cubicBezTo>
                              <a:cubicBezTo>
                                <a:pt x="2434" y="656"/>
                                <a:pt x="2423" y="649"/>
                                <a:pt x="2412" y="642"/>
                              </a:cubicBezTo>
                              <a:cubicBezTo>
                                <a:pt x="2396" y="631"/>
                                <a:pt x="2380" y="620"/>
                                <a:pt x="2363" y="613"/>
                              </a:cubicBezTo>
                              <a:cubicBezTo>
                                <a:pt x="2314" y="592"/>
                                <a:pt x="2249" y="585"/>
                                <a:pt x="2195" y="596"/>
                              </a:cubicBezTo>
                              <a:cubicBezTo>
                                <a:pt x="2141" y="606"/>
                                <a:pt x="2103" y="635"/>
                                <a:pt x="2092" y="656"/>
                              </a:cubicBezTo>
                              <a:cubicBezTo>
                                <a:pt x="2092" y="659"/>
                                <a:pt x="2087" y="663"/>
                                <a:pt x="2092" y="666"/>
                              </a:cubicBezTo>
                              <a:cubicBezTo>
                                <a:pt x="2098" y="670"/>
                                <a:pt x="2103" y="663"/>
                                <a:pt x="2103" y="659"/>
                              </a:cubicBezTo>
                              <a:cubicBezTo>
                                <a:pt x="2109" y="659"/>
                                <a:pt x="2114" y="663"/>
                                <a:pt x="2125" y="670"/>
                              </a:cubicBezTo>
                              <a:cubicBezTo>
                                <a:pt x="2125" y="670"/>
                                <a:pt x="2119" y="670"/>
                                <a:pt x="2119" y="673"/>
                              </a:cubicBezTo>
                              <a:cubicBezTo>
                                <a:pt x="2114" y="677"/>
                                <a:pt x="2119" y="680"/>
                                <a:pt x="2130" y="684"/>
                              </a:cubicBezTo>
                              <a:cubicBezTo>
                                <a:pt x="2136" y="687"/>
                                <a:pt x="2141" y="691"/>
                                <a:pt x="2152" y="695"/>
                              </a:cubicBezTo>
                              <a:cubicBezTo>
                                <a:pt x="2174" y="705"/>
                                <a:pt x="2206" y="730"/>
                                <a:pt x="2228" y="758"/>
                              </a:cubicBezTo>
                              <a:cubicBezTo>
                                <a:pt x="2249" y="793"/>
                                <a:pt x="2255" y="832"/>
                                <a:pt x="2255" y="850"/>
                              </a:cubicBezTo>
                              <a:cubicBezTo>
                                <a:pt x="2255" y="874"/>
                                <a:pt x="2249" y="899"/>
                                <a:pt x="2244" y="910"/>
                              </a:cubicBezTo>
                              <a:lnTo>
                                <a:pt x="2244" y="913"/>
                              </a:lnTo>
                              <a:cubicBezTo>
                                <a:pt x="2239" y="931"/>
                                <a:pt x="2233" y="959"/>
                                <a:pt x="2217" y="977"/>
                              </a:cubicBezTo>
                              <a:cubicBezTo>
                                <a:pt x="2211" y="984"/>
                                <a:pt x="2206" y="987"/>
                                <a:pt x="2206" y="994"/>
                              </a:cubicBezTo>
                              <a:cubicBezTo>
                                <a:pt x="2206" y="994"/>
                                <a:pt x="2206" y="994"/>
                                <a:pt x="2201" y="994"/>
                              </a:cubicBezTo>
                              <a:lnTo>
                                <a:pt x="2168" y="969"/>
                              </a:lnTo>
                              <a:cubicBezTo>
                                <a:pt x="2174" y="959"/>
                                <a:pt x="2174" y="948"/>
                                <a:pt x="2163" y="941"/>
                              </a:cubicBezTo>
                              <a:cubicBezTo>
                                <a:pt x="2152" y="931"/>
                                <a:pt x="2136" y="927"/>
                                <a:pt x="2119" y="931"/>
                              </a:cubicBezTo>
                              <a:lnTo>
                                <a:pt x="2092" y="910"/>
                              </a:lnTo>
                              <a:cubicBezTo>
                                <a:pt x="2103" y="899"/>
                                <a:pt x="2098" y="888"/>
                                <a:pt x="2087" y="878"/>
                              </a:cubicBezTo>
                              <a:cubicBezTo>
                                <a:pt x="2076" y="867"/>
                                <a:pt x="2054" y="864"/>
                                <a:pt x="2038" y="867"/>
                              </a:cubicBezTo>
                              <a:cubicBezTo>
                                <a:pt x="2027" y="860"/>
                                <a:pt x="2022" y="853"/>
                                <a:pt x="2011" y="846"/>
                              </a:cubicBezTo>
                              <a:cubicBezTo>
                                <a:pt x="2022" y="836"/>
                                <a:pt x="2022" y="821"/>
                                <a:pt x="2011" y="811"/>
                              </a:cubicBezTo>
                              <a:cubicBezTo>
                                <a:pt x="2006" y="804"/>
                                <a:pt x="1995" y="800"/>
                                <a:pt x="1984" y="800"/>
                              </a:cubicBezTo>
                              <a:cubicBezTo>
                                <a:pt x="1973" y="800"/>
                                <a:pt x="1962" y="800"/>
                                <a:pt x="1957" y="804"/>
                              </a:cubicBezTo>
                              <a:cubicBezTo>
                                <a:pt x="1946" y="797"/>
                                <a:pt x="1940" y="790"/>
                                <a:pt x="1930" y="786"/>
                              </a:cubicBezTo>
                              <a:cubicBezTo>
                                <a:pt x="1946" y="776"/>
                                <a:pt x="1951" y="758"/>
                                <a:pt x="1935" y="747"/>
                              </a:cubicBezTo>
                              <a:cubicBezTo>
                                <a:pt x="1930" y="740"/>
                                <a:pt x="1919" y="737"/>
                                <a:pt x="1903" y="737"/>
                              </a:cubicBezTo>
                              <a:cubicBezTo>
                                <a:pt x="1892" y="737"/>
                                <a:pt x="1881" y="737"/>
                                <a:pt x="1870" y="744"/>
                              </a:cubicBezTo>
                              <a:cubicBezTo>
                                <a:pt x="1870" y="744"/>
                                <a:pt x="1865" y="747"/>
                                <a:pt x="1865" y="747"/>
                              </a:cubicBezTo>
                              <a:lnTo>
                                <a:pt x="1865" y="747"/>
                              </a:lnTo>
                              <a:cubicBezTo>
                                <a:pt x="1854" y="740"/>
                                <a:pt x="1848" y="737"/>
                                <a:pt x="1843" y="733"/>
                              </a:cubicBezTo>
                              <a:cubicBezTo>
                                <a:pt x="1843" y="733"/>
                                <a:pt x="1837" y="730"/>
                                <a:pt x="1837" y="730"/>
                              </a:cubicBezTo>
                              <a:cubicBezTo>
                                <a:pt x="1843" y="730"/>
                                <a:pt x="1848" y="726"/>
                                <a:pt x="1854" y="726"/>
                              </a:cubicBezTo>
                              <a:cubicBezTo>
                                <a:pt x="1865" y="723"/>
                                <a:pt x="1870" y="716"/>
                                <a:pt x="1870" y="709"/>
                              </a:cubicBezTo>
                              <a:cubicBezTo>
                                <a:pt x="1870" y="702"/>
                                <a:pt x="1870" y="695"/>
                                <a:pt x="1859" y="687"/>
                              </a:cubicBezTo>
                              <a:cubicBezTo>
                                <a:pt x="1854" y="680"/>
                                <a:pt x="1843" y="677"/>
                                <a:pt x="1827" y="677"/>
                              </a:cubicBezTo>
                              <a:cubicBezTo>
                                <a:pt x="1816" y="677"/>
                                <a:pt x="1805" y="677"/>
                                <a:pt x="1794" y="684"/>
                              </a:cubicBezTo>
                              <a:cubicBezTo>
                                <a:pt x="1789" y="687"/>
                                <a:pt x="1783" y="691"/>
                                <a:pt x="1778" y="698"/>
                              </a:cubicBezTo>
                              <a:cubicBezTo>
                                <a:pt x="1772" y="695"/>
                                <a:pt x="1772" y="691"/>
                                <a:pt x="1767" y="691"/>
                              </a:cubicBezTo>
                              <a:cubicBezTo>
                                <a:pt x="1762" y="684"/>
                                <a:pt x="1751" y="680"/>
                                <a:pt x="1745" y="673"/>
                              </a:cubicBezTo>
                              <a:cubicBezTo>
                                <a:pt x="1756" y="673"/>
                                <a:pt x="1762" y="670"/>
                                <a:pt x="1772" y="666"/>
                              </a:cubicBezTo>
                              <a:cubicBezTo>
                                <a:pt x="1783" y="663"/>
                                <a:pt x="1789" y="656"/>
                                <a:pt x="1789" y="645"/>
                              </a:cubicBezTo>
                              <a:cubicBezTo>
                                <a:pt x="1789" y="638"/>
                                <a:pt x="1789" y="631"/>
                                <a:pt x="1778" y="624"/>
                              </a:cubicBezTo>
                              <a:cubicBezTo>
                                <a:pt x="1762" y="610"/>
                                <a:pt x="1735" y="610"/>
                                <a:pt x="1713" y="620"/>
                              </a:cubicBezTo>
                              <a:cubicBezTo>
                                <a:pt x="1707" y="624"/>
                                <a:pt x="1702" y="628"/>
                                <a:pt x="1697" y="635"/>
                              </a:cubicBezTo>
                              <a:cubicBezTo>
                                <a:pt x="1686" y="628"/>
                                <a:pt x="1680" y="617"/>
                                <a:pt x="1669" y="606"/>
                              </a:cubicBezTo>
                              <a:cubicBezTo>
                                <a:pt x="1675" y="606"/>
                                <a:pt x="1680" y="603"/>
                                <a:pt x="1691" y="599"/>
                              </a:cubicBezTo>
                              <a:cubicBezTo>
                                <a:pt x="1713" y="589"/>
                                <a:pt x="1713" y="571"/>
                                <a:pt x="1697" y="557"/>
                              </a:cubicBezTo>
                              <a:cubicBezTo>
                                <a:pt x="1686" y="550"/>
                                <a:pt x="1669" y="546"/>
                                <a:pt x="1659" y="546"/>
                              </a:cubicBezTo>
                              <a:cubicBezTo>
                                <a:pt x="1783" y="324"/>
                                <a:pt x="1881" y="141"/>
                                <a:pt x="1957" y="4"/>
                              </a:cubicBezTo>
                              <a:lnTo>
                                <a:pt x="1659" y="4"/>
                              </a:lnTo>
                              <a:cubicBezTo>
                                <a:pt x="1626" y="74"/>
                                <a:pt x="1594" y="145"/>
                                <a:pt x="1556" y="215"/>
                              </a:cubicBezTo>
                              <a:cubicBezTo>
                                <a:pt x="1523" y="289"/>
                                <a:pt x="1501" y="345"/>
                                <a:pt x="1501" y="345"/>
                              </a:cubicBezTo>
                              <a:lnTo>
                                <a:pt x="1501" y="349"/>
                              </a:lnTo>
                              <a:cubicBezTo>
                                <a:pt x="1491" y="353"/>
                                <a:pt x="1480" y="353"/>
                                <a:pt x="1469" y="356"/>
                              </a:cubicBezTo>
                              <a:cubicBezTo>
                                <a:pt x="1463" y="356"/>
                                <a:pt x="1463" y="360"/>
                                <a:pt x="1458" y="360"/>
                              </a:cubicBezTo>
                              <a:cubicBezTo>
                                <a:pt x="1447" y="363"/>
                                <a:pt x="1431" y="367"/>
                                <a:pt x="1415" y="374"/>
                              </a:cubicBezTo>
                              <a:cubicBezTo>
                                <a:pt x="1404" y="250"/>
                                <a:pt x="1388" y="127"/>
                                <a:pt x="1361" y="0"/>
                              </a:cubicBezTo>
                              <a:lnTo>
                                <a:pt x="1052" y="0"/>
                              </a:lnTo>
                              <a:cubicBezTo>
                                <a:pt x="1068" y="99"/>
                                <a:pt x="1084" y="197"/>
                                <a:pt x="1100" y="293"/>
                              </a:cubicBezTo>
                              <a:cubicBezTo>
                                <a:pt x="1106" y="317"/>
                                <a:pt x="1106" y="338"/>
                                <a:pt x="1111" y="363"/>
                              </a:cubicBezTo>
                              <a:cubicBezTo>
                                <a:pt x="1100" y="360"/>
                                <a:pt x="1089" y="356"/>
                                <a:pt x="1079" y="353"/>
                              </a:cubicBezTo>
                              <a:lnTo>
                                <a:pt x="1068" y="349"/>
                              </a:lnTo>
                              <a:cubicBezTo>
                                <a:pt x="1030" y="338"/>
                                <a:pt x="970" y="321"/>
                                <a:pt x="900" y="307"/>
                              </a:cubicBezTo>
                              <a:lnTo>
                                <a:pt x="894" y="307"/>
                              </a:lnTo>
                              <a:cubicBezTo>
                                <a:pt x="862" y="300"/>
                                <a:pt x="829" y="293"/>
                                <a:pt x="797" y="282"/>
                              </a:cubicBezTo>
                              <a:lnTo>
                                <a:pt x="797" y="282"/>
                              </a:lnTo>
                              <a:cubicBezTo>
                                <a:pt x="743" y="261"/>
                                <a:pt x="688" y="240"/>
                                <a:pt x="623" y="208"/>
                              </a:cubicBezTo>
                              <a:cubicBezTo>
                                <a:pt x="607" y="197"/>
                                <a:pt x="591" y="187"/>
                                <a:pt x="575" y="180"/>
                              </a:cubicBezTo>
                              <a:cubicBezTo>
                                <a:pt x="558" y="169"/>
                                <a:pt x="542" y="159"/>
                                <a:pt x="526" y="148"/>
                              </a:cubicBezTo>
                              <a:cubicBezTo>
                                <a:pt x="526" y="145"/>
                                <a:pt x="526" y="141"/>
                                <a:pt x="526" y="134"/>
                              </a:cubicBezTo>
                              <a:cubicBezTo>
                                <a:pt x="526" y="116"/>
                                <a:pt x="531" y="99"/>
                                <a:pt x="531" y="81"/>
                              </a:cubicBezTo>
                              <a:cubicBezTo>
                                <a:pt x="537" y="60"/>
                                <a:pt x="542" y="39"/>
                                <a:pt x="547" y="18"/>
                              </a:cubicBezTo>
                              <a:cubicBezTo>
                                <a:pt x="547" y="11"/>
                                <a:pt x="553" y="7"/>
                                <a:pt x="553" y="0"/>
                              </a:cubicBezTo>
                              <a:lnTo>
                                <a:pt x="293" y="0"/>
                              </a:lnTo>
                              <a:cubicBezTo>
                                <a:pt x="271" y="11"/>
                                <a:pt x="249" y="21"/>
                                <a:pt x="222" y="32"/>
                              </a:cubicBezTo>
                              <a:cubicBezTo>
                                <a:pt x="201" y="46"/>
                                <a:pt x="173" y="60"/>
                                <a:pt x="152" y="74"/>
                              </a:cubicBezTo>
                              <a:cubicBezTo>
                                <a:pt x="146" y="78"/>
                                <a:pt x="141" y="81"/>
                                <a:pt x="136" y="85"/>
                              </a:cubicBezTo>
                              <a:cubicBezTo>
                                <a:pt x="130" y="74"/>
                                <a:pt x="119" y="60"/>
                                <a:pt x="114" y="42"/>
                              </a:cubicBezTo>
                              <a:cubicBezTo>
                                <a:pt x="103" y="32"/>
                                <a:pt x="92" y="18"/>
                                <a:pt x="87" y="4"/>
                              </a:cubicBezTo>
                              <a:lnTo>
                                <a:pt x="5" y="4"/>
                              </a:lnTo>
                              <a:lnTo>
                                <a:pt x="5" y="2630"/>
                              </a:lnTo>
                              <a:cubicBezTo>
                                <a:pt x="11" y="2633"/>
                                <a:pt x="16" y="2637"/>
                                <a:pt x="22" y="2641"/>
                              </a:cubicBezTo>
                              <a:cubicBezTo>
                                <a:pt x="22" y="2641"/>
                                <a:pt x="27" y="2644"/>
                                <a:pt x="27" y="2644"/>
                              </a:cubicBezTo>
                              <a:cubicBezTo>
                                <a:pt x="16" y="2644"/>
                                <a:pt x="11" y="2648"/>
                                <a:pt x="5" y="2655"/>
                              </a:cubicBezTo>
                              <a:lnTo>
                                <a:pt x="5" y="2789"/>
                              </a:lnTo>
                              <a:cubicBezTo>
                                <a:pt x="5" y="2789"/>
                                <a:pt x="11" y="2789"/>
                                <a:pt x="11" y="2789"/>
                              </a:cubicBezTo>
                              <a:cubicBezTo>
                                <a:pt x="33" y="2789"/>
                                <a:pt x="81" y="2789"/>
                                <a:pt x="125" y="2803"/>
                              </a:cubicBezTo>
                              <a:cubicBezTo>
                                <a:pt x="163" y="2817"/>
                                <a:pt x="201" y="2841"/>
                                <a:pt x="222" y="2873"/>
                              </a:cubicBezTo>
                              <a:cubicBezTo>
                                <a:pt x="249" y="2905"/>
                                <a:pt x="260" y="2940"/>
                                <a:pt x="276" y="2975"/>
                              </a:cubicBezTo>
                              <a:cubicBezTo>
                                <a:pt x="287" y="3011"/>
                                <a:pt x="298" y="3046"/>
                                <a:pt x="309" y="3078"/>
                              </a:cubicBezTo>
                              <a:cubicBezTo>
                                <a:pt x="325" y="3141"/>
                                <a:pt x="336" y="3190"/>
                                <a:pt x="341" y="3219"/>
                              </a:cubicBezTo>
                              <a:lnTo>
                                <a:pt x="341" y="3222"/>
                              </a:lnTo>
                              <a:cubicBezTo>
                                <a:pt x="352" y="3265"/>
                                <a:pt x="363" y="3321"/>
                                <a:pt x="369" y="3374"/>
                              </a:cubicBezTo>
                              <a:cubicBezTo>
                                <a:pt x="385" y="3423"/>
                                <a:pt x="385" y="3441"/>
                                <a:pt x="390" y="3448"/>
                              </a:cubicBezTo>
                              <a:cubicBezTo>
                                <a:pt x="390" y="3451"/>
                                <a:pt x="385" y="3451"/>
                                <a:pt x="385" y="3455"/>
                              </a:cubicBezTo>
                              <a:lnTo>
                                <a:pt x="385" y="3462"/>
                              </a:lnTo>
                              <a:cubicBezTo>
                                <a:pt x="331" y="3515"/>
                                <a:pt x="276" y="3568"/>
                                <a:pt x="217" y="3617"/>
                              </a:cubicBezTo>
                              <a:cubicBezTo>
                                <a:pt x="152" y="3673"/>
                                <a:pt x="76" y="3726"/>
                                <a:pt x="5" y="3776"/>
                              </a:cubicBezTo>
                              <a:lnTo>
                                <a:pt x="5" y="4044"/>
                              </a:lnTo>
                              <a:lnTo>
                                <a:pt x="201" y="3948"/>
                              </a:lnTo>
                              <a:cubicBezTo>
                                <a:pt x="206" y="3945"/>
                                <a:pt x="217" y="3941"/>
                                <a:pt x="222" y="3938"/>
                              </a:cubicBezTo>
                              <a:cubicBezTo>
                                <a:pt x="255" y="3920"/>
                                <a:pt x="287" y="3906"/>
                                <a:pt x="325" y="3899"/>
                              </a:cubicBezTo>
                              <a:cubicBezTo>
                                <a:pt x="336" y="3896"/>
                                <a:pt x="347" y="3896"/>
                                <a:pt x="363" y="3896"/>
                              </a:cubicBezTo>
                              <a:cubicBezTo>
                                <a:pt x="385" y="3896"/>
                                <a:pt x="407" y="3899"/>
                                <a:pt x="428" y="3899"/>
                              </a:cubicBezTo>
                              <a:cubicBezTo>
                                <a:pt x="439" y="3899"/>
                                <a:pt x="450" y="3903"/>
                                <a:pt x="461" y="3903"/>
                              </a:cubicBezTo>
                              <a:cubicBezTo>
                                <a:pt x="488" y="3906"/>
                                <a:pt x="526" y="3906"/>
                                <a:pt x="575" y="3910"/>
                              </a:cubicBezTo>
                              <a:lnTo>
                                <a:pt x="596" y="3959"/>
                              </a:lnTo>
                              <a:lnTo>
                                <a:pt x="607" y="3991"/>
                              </a:lnTo>
                              <a:cubicBezTo>
                                <a:pt x="612" y="3998"/>
                                <a:pt x="612" y="4008"/>
                                <a:pt x="618" y="4019"/>
                              </a:cubicBezTo>
                              <a:cubicBezTo>
                                <a:pt x="607" y="4019"/>
                                <a:pt x="591" y="4015"/>
                                <a:pt x="575" y="4015"/>
                              </a:cubicBezTo>
                              <a:cubicBezTo>
                                <a:pt x="575" y="4015"/>
                                <a:pt x="575" y="4012"/>
                                <a:pt x="575" y="4012"/>
                              </a:cubicBezTo>
                              <a:cubicBezTo>
                                <a:pt x="575" y="4008"/>
                                <a:pt x="569" y="4001"/>
                                <a:pt x="455" y="4012"/>
                              </a:cubicBezTo>
                              <a:cubicBezTo>
                                <a:pt x="417" y="4012"/>
                                <a:pt x="369" y="4012"/>
                                <a:pt x="331" y="4015"/>
                              </a:cubicBezTo>
                              <a:cubicBezTo>
                                <a:pt x="304" y="4015"/>
                                <a:pt x="179" y="4026"/>
                                <a:pt x="38" y="4054"/>
                              </a:cubicBezTo>
                              <a:cubicBezTo>
                                <a:pt x="27" y="4058"/>
                                <a:pt x="16" y="4058"/>
                                <a:pt x="5" y="4061"/>
                              </a:cubicBezTo>
                              <a:lnTo>
                                <a:pt x="5" y="4259"/>
                              </a:lnTo>
                              <a:cubicBezTo>
                                <a:pt x="65" y="4245"/>
                                <a:pt x="125" y="4234"/>
                                <a:pt x="184" y="4223"/>
                              </a:cubicBezTo>
                              <a:cubicBezTo>
                                <a:pt x="271" y="4209"/>
                                <a:pt x="347" y="4202"/>
                                <a:pt x="417" y="4199"/>
                              </a:cubicBezTo>
                              <a:cubicBezTo>
                                <a:pt x="520" y="4195"/>
                                <a:pt x="602" y="4209"/>
                                <a:pt x="640" y="4216"/>
                              </a:cubicBezTo>
                              <a:lnTo>
                                <a:pt x="645" y="4216"/>
                              </a:lnTo>
                              <a:cubicBezTo>
                                <a:pt x="656" y="4220"/>
                                <a:pt x="661" y="4220"/>
                                <a:pt x="667" y="4223"/>
                              </a:cubicBezTo>
                              <a:cubicBezTo>
                                <a:pt x="688" y="4301"/>
                                <a:pt x="710" y="4357"/>
                                <a:pt x="726" y="4403"/>
                              </a:cubicBezTo>
                              <a:cubicBezTo>
                                <a:pt x="748" y="4453"/>
                                <a:pt x="770" y="4498"/>
                                <a:pt x="802" y="4548"/>
                              </a:cubicBezTo>
                              <a:lnTo>
                                <a:pt x="818" y="4569"/>
                              </a:lnTo>
                              <a:cubicBezTo>
                                <a:pt x="824" y="4576"/>
                                <a:pt x="824" y="4579"/>
                                <a:pt x="829" y="4587"/>
                              </a:cubicBezTo>
                              <a:cubicBezTo>
                                <a:pt x="818" y="4583"/>
                                <a:pt x="808" y="4583"/>
                                <a:pt x="797" y="4583"/>
                              </a:cubicBezTo>
                              <a:cubicBezTo>
                                <a:pt x="699" y="4572"/>
                                <a:pt x="596" y="4572"/>
                                <a:pt x="499" y="4583"/>
                              </a:cubicBezTo>
                              <a:cubicBezTo>
                                <a:pt x="396" y="4594"/>
                                <a:pt x="287" y="4618"/>
                                <a:pt x="195" y="4650"/>
                              </a:cubicBezTo>
                              <a:cubicBezTo>
                                <a:pt x="152" y="4668"/>
                                <a:pt x="108" y="4685"/>
                                <a:pt x="81" y="4706"/>
                              </a:cubicBezTo>
                              <a:cubicBezTo>
                                <a:pt x="49" y="4728"/>
                                <a:pt x="27" y="4749"/>
                                <a:pt x="11" y="4770"/>
                              </a:cubicBezTo>
                              <a:lnTo>
                                <a:pt x="11" y="4770"/>
                              </a:lnTo>
                              <a:cubicBezTo>
                                <a:pt x="11" y="4770"/>
                                <a:pt x="11" y="4770"/>
                                <a:pt x="11" y="4770"/>
                              </a:cubicBezTo>
                              <a:lnTo>
                                <a:pt x="11" y="4784"/>
                              </a:lnTo>
                              <a:cubicBezTo>
                                <a:pt x="11" y="4784"/>
                                <a:pt x="11" y="4784"/>
                                <a:pt x="11" y="4784"/>
                              </a:cubicBezTo>
                              <a:cubicBezTo>
                                <a:pt x="16" y="4787"/>
                                <a:pt x="22" y="4784"/>
                                <a:pt x="22" y="4777"/>
                              </a:cubicBezTo>
                              <a:lnTo>
                                <a:pt x="27" y="4773"/>
                              </a:lnTo>
                              <a:cubicBezTo>
                                <a:pt x="43" y="4770"/>
                                <a:pt x="60" y="4763"/>
                                <a:pt x="81" y="4756"/>
                              </a:cubicBezTo>
                              <a:cubicBezTo>
                                <a:pt x="125" y="4742"/>
                                <a:pt x="238" y="4713"/>
                                <a:pt x="385" y="4710"/>
                              </a:cubicBezTo>
                              <a:cubicBezTo>
                                <a:pt x="510" y="4706"/>
                                <a:pt x="645" y="4724"/>
                                <a:pt x="743" y="4756"/>
                              </a:cubicBezTo>
                              <a:cubicBezTo>
                                <a:pt x="840" y="4784"/>
                                <a:pt x="911" y="4823"/>
                                <a:pt x="943" y="4840"/>
                              </a:cubicBezTo>
                              <a:lnTo>
                                <a:pt x="949" y="4844"/>
                              </a:lnTo>
                              <a:cubicBezTo>
                                <a:pt x="976" y="4858"/>
                                <a:pt x="1008" y="4879"/>
                                <a:pt x="1041" y="4904"/>
                              </a:cubicBezTo>
                              <a:cubicBezTo>
                                <a:pt x="1062" y="4925"/>
                                <a:pt x="1084" y="4946"/>
                                <a:pt x="1106" y="4974"/>
                              </a:cubicBezTo>
                              <a:cubicBezTo>
                                <a:pt x="1117" y="4992"/>
                                <a:pt x="1127" y="5010"/>
                                <a:pt x="1133" y="5024"/>
                              </a:cubicBezTo>
                              <a:cubicBezTo>
                                <a:pt x="1138" y="5038"/>
                                <a:pt x="1144" y="5045"/>
                                <a:pt x="1149" y="5052"/>
                              </a:cubicBezTo>
                              <a:cubicBezTo>
                                <a:pt x="1155" y="5073"/>
                                <a:pt x="1155" y="5091"/>
                                <a:pt x="1155" y="5101"/>
                              </a:cubicBezTo>
                              <a:cubicBezTo>
                                <a:pt x="1138" y="5098"/>
                                <a:pt x="1127" y="5094"/>
                                <a:pt x="1111" y="5091"/>
                              </a:cubicBezTo>
                              <a:cubicBezTo>
                                <a:pt x="1073" y="5084"/>
                                <a:pt x="1030" y="5080"/>
                                <a:pt x="992" y="5084"/>
                              </a:cubicBezTo>
                              <a:cubicBezTo>
                                <a:pt x="981" y="5084"/>
                                <a:pt x="970" y="5084"/>
                                <a:pt x="959" y="5087"/>
                              </a:cubicBezTo>
                              <a:lnTo>
                                <a:pt x="921" y="5091"/>
                              </a:lnTo>
                              <a:lnTo>
                                <a:pt x="916" y="5094"/>
                              </a:lnTo>
                              <a:lnTo>
                                <a:pt x="927" y="5144"/>
                              </a:lnTo>
                              <a:cubicBezTo>
                                <a:pt x="927" y="5147"/>
                                <a:pt x="927" y="5154"/>
                                <a:pt x="932" y="5158"/>
                              </a:cubicBezTo>
                              <a:cubicBezTo>
                                <a:pt x="932" y="5168"/>
                                <a:pt x="938" y="5179"/>
                                <a:pt x="938" y="5186"/>
                              </a:cubicBezTo>
                              <a:cubicBezTo>
                                <a:pt x="916" y="5186"/>
                                <a:pt x="889" y="5186"/>
                                <a:pt x="867" y="5189"/>
                              </a:cubicBezTo>
                              <a:cubicBezTo>
                                <a:pt x="851" y="5193"/>
                                <a:pt x="818" y="5196"/>
                                <a:pt x="781" y="5207"/>
                              </a:cubicBezTo>
                              <a:lnTo>
                                <a:pt x="775" y="5207"/>
                              </a:lnTo>
                              <a:cubicBezTo>
                                <a:pt x="759" y="5211"/>
                                <a:pt x="743" y="5214"/>
                                <a:pt x="721" y="5218"/>
                              </a:cubicBezTo>
                              <a:cubicBezTo>
                                <a:pt x="715" y="5218"/>
                                <a:pt x="710" y="5221"/>
                                <a:pt x="705" y="5221"/>
                              </a:cubicBezTo>
                              <a:lnTo>
                                <a:pt x="694" y="5221"/>
                              </a:lnTo>
                              <a:cubicBezTo>
                                <a:pt x="694" y="5221"/>
                                <a:pt x="688" y="5221"/>
                                <a:pt x="688" y="5221"/>
                              </a:cubicBezTo>
                              <a:cubicBezTo>
                                <a:pt x="683" y="5221"/>
                                <a:pt x="683" y="5221"/>
                                <a:pt x="678" y="5221"/>
                              </a:cubicBezTo>
                              <a:lnTo>
                                <a:pt x="661" y="5225"/>
                              </a:lnTo>
                              <a:lnTo>
                                <a:pt x="650" y="5228"/>
                              </a:lnTo>
                              <a:lnTo>
                                <a:pt x="650" y="5232"/>
                              </a:lnTo>
                              <a:lnTo>
                                <a:pt x="645" y="5232"/>
                              </a:lnTo>
                              <a:lnTo>
                                <a:pt x="650" y="5239"/>
                              </a:lnTo>
                              <a:cubicBezTo>
                                <a:pt x="650" y="5239"/>
                                <a:pt x="650" y="5242"/>
                                <a:pt x="656" y="5246"/>
                              </a:cubicBezTo>
                              <a:cubicBezTo>
                                <a:pt x="656" y="5249"/>
                                <a:pt x="661" y="5253"/>
                                <a:pt x="667" y="5256"/>
                              </a:cubicBezTo>
                              <a:cubicBezTo>
                                <a:pt x="683" y="5270"/>
                                <a:pt x="699" y="5281"/>
                                <a:pt x="721" y="5292"/>
                              </a:cubicBezTo>
                              <a:lnTo>
                                <a:pt x="732" y="5295"/>
                              </a:lnTo>
                              <a:cubicBezTo>
                                <a:pt x="748" y="5302"/>
                                <a:pt x="764" y="5309"/>
                                <a:pt x="775" y="5320"/>
                              </a:cubicBezTo>
                              <a:cubicBezTo>
                                <a:pt x="802" y="5337"/>
                                <a:pt x="818" y="5359"/>
                                <a:pt x="824" y="5373"/>
                              </a:cubicBezTo>
                              <a:cubicBezTo>
                                <a:pt x="797" y="5369"/>
                                <a:pt x="770" y="5369"/>
                                <a:pt x="743" y="5369"/>
                              </a:cubicBezTo>
                              <a:cubicBezTo>
                                <a:pt x="726" y="5369"/>
                                <a:pt x="699" y="5373"/>
                                <a:pt x="678" y="5380"/>
                              </a:cubicBezTo>
                              <a:cubicBezTo>
                                <a:pt x="678" y="5380"/>
                                <a:pt x="672" y="5380"/>
                                <a:pt x="667" y="5383"/>
                              </a:cubicBezTo>
                              <a:lnTo>
                                <a:pt x="650" y="5390"/>
                              </a:lnTo>
                              <a:cubicBezTo>
                                <a:pt x="645" y="5394"/>
                                <a:pt x="645" y="5394"/>
                                <a:pt x="645" y="5397"/>
                              </a:cubicBezTo>
                              <a:cubicBezTo>
                                <a:pt x="640" y="5401"/>
                                <a:pt x="640" y="5408"/>
                                <a:pt x="645" y="5411"/>
                              </a:cubicBezTo>
                              <a:cubicBezTo>
                                <a:pt x="645" y="5415"/>
                                <a:pt x="650" y="5415"/>
                                <a:pt x="656" y="5419"/>
                              </a:cubicBezTo>
                              <a:cubicBezTo>
                                <a:pt x="656" y="5419"/>
                                <a:pt x="661" y="5422"/>
                                <a:pt x="661" y="5422"/>
                              </a:cubicBezTo>
                              <a:lnTo>
                                <a:pt x="678" y="5433"/>
                              </a:lnTo>
                              <a:cubicBezTo>
                                <a:pt x="683" y="5436"/>
                                <a:pt x="688" y="5440"/>
                                <a:pt x="694" y="5443"/>
                              </a:cubicBezTo>
                              <a:cubicBezTo>
                                <a:pt x="737" y="5475"/>
                                <a:pt x="759" y="5517"/>
                                <a:pt x="770" y="5545"/>
                              </a:cubicBezTo>
                              <a:cubicBezTo>
                                <a:pt x="770" y="5549"/>
                                <a:pt x="770" y="5552"/>
                                <a:pt x="781" y="5552"/>
                              </a:cubicBezTo>
                              <a:cubicBezTo>
                                <a:pt x="781" y="5556"/>
                                <a:pt x="781" y="5560"/>
                                <a:pt x="786" y="5563"/>
                              </a:cubicBezTo>
                              <a:cubicBezTo>
                                <a:pt x="770" y="5563"/>
                                <a:pt x="759" y="5560"/>
                                <a:pt x="743" y="5560"/>
                              </a:cubicBezTo>
                              <a:cubicBezTo>
                                <a:pt x="737" y="5560"/>
                                <a:pt x="726" y="5560"/>
                                <a:pt x="721" y="5560"/>
                              </a:cubicBezTo>
                              <a:cubicBezTo>
                                <a:pt x="715" y="5560"/>
                                <a:pt x="710" y="5560"/>
                                <a:pt x="710" y="5560"/>
                              </a:cubicBezTo>
                              <a:cubicBezTo>
                                <a:pt x="699" y="5560"/>
                                <a:pt x="688" y="5560"/>
                                <a:pt x="678" y="5560"/>
                              </a:cubicBezTo>
                              <a:cubicBezTo>
                                <a:pt x="678" y="5560"/>
                                <a:pt x="678" y="5560"/>
                                <a:pt x="678" y="5560"/>
                              </a:cubicBezTo>
                              <a:cubicBezTo>
                                <a:pt x="672" y="5552"/>
                                <a:pt x="667" y="5549"/>
                                <a:pt x="661" y="5549"/>
                              </a:cubicBezTo>
                              <a:cubicBezTo>
                                <a:pt x="650" y="5549"/>
                                <a:pt x="650" y="5560"/>
                                <a:pt x="645" y="5574"/>
                              </a:cubicBezTo>
                              <a:lnTo>
                                <a:pt x="645" y="5581"/>
                              </a:lnTo>
                              <a:cubicBezTo>
                                <a:pt x="645" y="5595"/>
                                <a:pt x="640" y="5616"/>
                                <a:pt x="629" y="5634"/>
                              </a:cubicBezTo>
                              <a:cubicBezTo>
                                <a:pt x="623" y="5644"/>
                                <a:pt x="618" y="5658"/>
                                <a:pt x="612" y="5679"/>
                              </a:cubicBezTo>
                              <a:cubicBezTo>
                                <a:pt x="607" y="5697"/>
                                <a:pt x="596" y="5715"/>
                                <a:pt x="591" y="5732"/>
                              </a:cubicBezTo>
                              <a:cubicBezTo>
                                <a:pt x="580" y="5757"/>
                                <a:pt x="575" y="5778"/>
                                <a:pt x="575" y="5799"/>
                              </a:cubicBezTo>
                              <a:cubicBezTo>
                                <a:pt x="575" y="5806"/>
                                <a:pt x="575" y="5817"/>
                                <a:pt x="575" y="5827"/>
                              </a:cubicBezTo>
                              <a:cubicBezTo>
                                <a:pt x="558" y="5820"/>
                                <a:pt x="537" y="5810"/>
                                <a:pt x="504" y="5806"/>
                              </a:cubicBezTo>
                              <a:cubicBezTo>
                                <a:pt x="493" y="5806"/>
                                <a:pt x="482" y="5803"/>
                                <a:pt x="472" y="5803"/>
                              </a:cubicBezTo>
                              <a:cubicBezTo>
                                <a:pt x="466" y="5803"/>
                                <a:pt x="461" y="5803"/>
                                <a:pt x="455" y="5803"/>
                              </a:cubicBezTo>
                              <a:cubicBezTo>
                                <a:pt x="444" y="5803"/>
                                <a:pt x="439" y="5799"/>
                                <a:pt x="428" y="5799"/>
                              </a:cubicBezTo>
                              <a:cubicBezTo>
                                <a:pt x="423" y="5792"/>
                                <a:pt x="423" y="5789"/>
                                <a:pt x="423" y="5789"/>
                              </a:cubicBezTo>
                              <a:lnTo>
                                <a:pt x="428" y="5775"/>
                              </a:lnTo>
                              <a:lnTo>
                                <a:pt x="412" y="5782"/>
                              </a:lnTo>
                              <a:lnTo>
                                <a:pt x="412" y="5782"/>
                              </a:lnTo>
                              <a:cubicBezTo>
                                <a:pt x="412" y="5782"/>
                                <a:pt x="407" y="5782"/>
                                <a:pt x="401" y="5782"/>
                              </a:cubicBezTo>
                              <a:cubicBezTo>
                                <a:pt x="385" y="5785"/>
                                <a:pt x="369" y="5820"/>
                                <a:pt x="369" y="5827"/>
                              </a:cubicBezTo>
                              <a:cubicBezTo>
                                <a:pt x="363" y="5838"/>
                                <a:pt x="358" y="5849"/>
                                <a:pt x="358" y="5859"/>
                              </a:cubicBezTo>
                              <a:cubicBezTo>
                                <a:pt x="358" y="5863"/>
                                <a:pt x="358" y="5870"/>
                                <a:pt x="352" y="5877"/>
                              </a:cubicBezTo>
                              <a:cubicBezTo>
                                <a:pt x="352" y="5894"/>
                                <a:pt x="347" y="5923"/>
                                <a:pt x="358" y="5954"/>
                              </a:cubicBezTo>
                              <a:cubicBezTo>
                                <a:pt x="363" y="5972"/>
                                <a:pt x="369" y="5990"/>
                                <a:pt x="374" y="6007"/>
                              </a:cubicBezTo>
                              <a:lnTo>
                                <a:pt x="374" y="6011"/>
                              </a:lnTo>
                              <a:cubicBezTo>
                                <a:pt x="374" y="6018"/>
                                <a:pt x="379" y="6025"/>
                                <a:pt x="379" y="6032"/>
                              </a:cubicBezTo>
                              <a:cubicBezTo>
                                <a:pt x="379" y="6032"/>
                                <a:pt x="379" y="6032"/>
                                <a:pt x="379" y="6032"/>
                              </a:cubicBezTo>
                              <a:cubicBezTo>
                                <a:pt x="369" y="6032"/>
                                <a:pt x="363" y="6028"/>
                                <a:pt x="358" y="6028"/>
                              </a:cubicBezTo>
                              <a:cubicBezTo>
                                <a:pt x="352" y="6025"/>
                                <a:pt x="347" y="6025"/>
                                <a:pt x="347" y="6021"/>
                              </a:cubicBezTo>
                              <a:cubicBezTo>
                                <a:pt x="352" y="6011"/>
                                <a:pt x="352" y="6007"/>
                                <a:pt x="347" y="6004"/>
                              </a:cubicBezTo>
                              <a:cubicBezTo>
                                <a:pt x="347" y="6004"/>
                                <a:pt x="341" y="6004"/>
                                <a:pt x="336" y="6004"/>
                              </a:cubicBezTo>
                              <a:cubicBezTo>
                                <a:pt x="325" y="6007"/>
                                <a:pt x="309" y="6021"/>
                                <a:pt x="298" y="6035"/>
                              </a:cubicBezTo>
                              <a:cubicBezTo>
                                <a:pt x="287" y="6053"/>
                                <a:pt x="276" y="6078"/>
                                <a:pt x="271" y="6102"/>
                              </a:cubicBezTo>
                              <a:cubicBezTo>
                                <a:pt x="266" y="6124"/>
                                <a:pt x="266" y="6173"/>
                                <a:pt x="287" y="6222"/>
                              </a:cubicBezTo>
                              <a:cubicBezTo>
                                <a:pt x="309" y="6275"/>
                                <a:pt x="352" y="6321"/>
                                <a:pt x="385" y="6346"/>
                              </a:cubicBezTo>
                              <a:cubicBezTo>
                                <a:pt x="390" y="6349"/>
                                <a:pt x="390" y="6353"/>
                                <a:pt x="396" y="6349"/>
                              </a:cubicBezTo>
                              <a:cubicBezTo>
                                <a:pt x="401" y="6349"/>
                                <a:pt x="401" y="6346"/>
                                <a:pt x="396" y="6342"/>
                              </a:cubicBezTo>
                              <a:cubicBezTo>
                                <a:pt x="401" y="6342"/>
                                <a:pt x="401" y="6346"/>
                                <a:pt x="407" y="6346"/>
                              </a:cubicBezTo>
                              <a:cubicBezTo>
                                <a:pt x="407" y="6349"/>
                                <a:pt x="407" y="6353"/>
                                <a:pt x="407" y="6360"/>
                              </a:cubicBezTo>
                              <a:lnTo>
                                <a:pt x="390" y="6395"/>
                              </a:lnTo>
                              <a:cubicBezTo>
                                <a:pt x="363" y="6395"/>
                                <a:pt x="336" y="6395"/>
                                <a:pt x="309" y="6399"/>
                              </a:cubicBezTo>
                              <a:cubicBezTo>
                                <a:pt x="276" y="6402"/>
                                <a:pt x="211" y="6416"/>
                                <a:pt x="157" y="6444"/>
                              </a:cubicBezTo>
                              <a:cubicBezTo>
                                <a:pt x="130" y="6458"/>
                                <a:pt x="108" y="6480"/>
                                <a:pt x="92" y="6501"/>
                              </a:cubicBezTo>
                              <a:cubicBezTo>
                                <a:pt x="81" y="6511"/>
                                <a:pt x="76" y="6525"/>
                                <a:pt x="76" y="6540"/>
                              </a:cubicBezTo>
                              <a:cubicBezTo>
                                <a:pt x="76" y="6543"/>
                                <a:pt x="76" y="6547"/>
                                <a:pt x="76" y="6554"/>
                              </a:cubicBezTo>
                              <a:lnTo>
                                <a:pt x="76" y="6554"/>
                              </a:lnTo>
                              <a:cubicBezTo>
                                <a:pt x="70" y="6554"/>
                                <a:pt x="70" y="6557"/>
                                <a:pt x="70" y="6557"/>
                              </a:cubicBezTo>
                              <a:cubicBezTo>
                                <a:pt x="70" y="6564"/>
                                <a:pt x="76" y="6564"/>
                                <a:pt x="87" y="6571"/>
                              </a:cubicBezTo>
                              <a:cubicBezTo>
                                <a:pt x="92" y="6575"/>
                                <a:pt x="103" y="6578"/>
                                <a:pt x="108" y="6582"/>
                              </a:cubicBezTo>
                              <a:cubicBezTo>
                                <a:pt x="130" y="6592"/>
                                <a:pt x="157" y="6610"/>
                                <a:pt x="173" y="6624"/>
                              </a:cubicBezTo>
                              <a:cubicBezTo>
                                <a:pt x="190" y="6635"/>
                                <a:pt x="238" y="6670"/>
                                <a:pt x="282" y="6712"/>
                              </a:cubicBezTo>
                              <a:cubicBezTo>
                                <a:pt x="304" y="6730"/>
                                <a:pt x="320" y="6751"/>
                                <a:pt x="341" y="6772"/>
                              </a:cubicBezTo>
                              <a:cubicBezTo>
                                <a:pt x="358" y="6790"/>
                                <a:pt x="379" y="6815"/>
                                <a:pt x="407" y="6822"/>
                              </a:cubicBezTo>
                              <a:cubicBezTo>
                                <a:pt x="401" y="6822"/>
                                <a:pt x="396" y="6822"/>
                                <a:pt x="396" y="6822"/>
                              </a:cubicBezTo>
                              <a:cubicBezTo>
                                <a:pt x="379" y="6822"/>
                                <a:pt x="358" y="6818"/>
                                <a:pt x="336" y="6825"/>
                              </a:cubicBezTo>
                              <a:lnTo>
                                <a:pt x="325" y="6829"/>
                              </a:lnTo>
                              <a:cubicBezTo>
                                <a:pt x="304" y="6832"/>
                                <a:pt x="287" y="6836"/>
                                <a:pt x="271" y="6846"/>
                              </a:cubicBezTo>
                              <a:cubicBezTo>
                                <a:pt x="255" y="6857"/>
                                <a:pt x="244" y="6867"/>
                                <a:pt x="244" y="6878"/>
                              </a:cubicBezTo>
                              <a:cubicBezTo>
                                <a:pt x="238" y="6878"/>
                                <a:pt x="233" y="6882"/>
                                <a:pt x="233" y="6885"/>
                              </a:cubicBezTo>
                              <a:cubicBezTo>
                                <a:pt x="233" y="6892"/>
                                <a:pt x="244" y="6892"/>
                                <a:pt x="255" y="6896"/>
                              </a:cubicBezTo>
                              <a:cubicBezTo>
                                <a:pt x="260" y="6896"/>
                                <a:pt x="271" y="6899"/>
                                <a:pt x="276" y="6903"/>
                              </a:cubicBezTo>
                              <a:cubicBezTo>
                                <a:pt x="298" y="6910"/>
                                <a:pt x="320" y="6924"/>
                                <a:pt x="331" y="6934"/>
                              </a:cubicBezTo>
                              <a:cubicBezTo>
                                <a:pt x="336" y="6938"/>
                                <a:pt x="347" y="6949"/>
                                <a:pt x="363" y="6966"/>
                              </a:cubicBezTo>
                              <a:lnTo>
                                <a:pt x="369" y="6973"/>
                              </a:lnTo>
                              <a:cubicBezTo>
                                <a:pt x="379" y="6987"/>
                                <a:pt x="396" y="7001"/>
                                <a:pt x="407" y="7019"/>
                              </a:cubicBezTo>
                              <a:cubicBezTo>
                                <a:pt x="428" y="7040"/>
                                <a:pt x="450" y="7058"/>
                                <a:pt x="477" y="7079"/>
                              </a:cubicBezTo>
                              <a:cubicBezTo>
                                <a:pt x="493" y="7097"/>
                                <a:pt x="515" y="7111"/>
                                <a:pt x="520" y="7121"/>
                              </a:cubicBezTo>
                              <a:cubicBezTo>
                                <a:pt x="504" y="7121"/>
                                <a:pt x="482" y="7121"/>
                                <a:pt x="466" y="7128"/>
                              </a:cubicBezTo>
                              <a:cubicBezTo>
                                <a:pt x="439" y="7132"/>
                                <a:pt x="417" y="7142"/>
                                <a:pt x="401" y="7149"/>
                              </a:cubicBezTo>
                              <a:cubicBezTo>
                                <a:pt x="390" y="7157"/>
                                <a:pt x="379" y="7164"/>
                                <a:pt x="374" y="7174"/>
                              </a:cubicBezTo>
                              <a:cubicBezTo>
                                <a:pt x="363" y="7185"/>
                                <a:pt x="347" y="7199"/>
                                <a:pt x="347" y="7209"/>
                              </a:cubicBezTo>
                              <a:cubicBezTo>
                                <a:pt x="341" y="7213"/>
                                <a:pt x="341" y="7213"/>
                                <a:pt x="341" y="7216"/>
                              </a:cubicBezTo>
                              <a:cubicBezTo>
                                <a:pt x="341" y="7224"/>
                                <a:pt x="352" y="7224"/>
                                <a:pt x="369" y="7227"/>
                              </a:cubicBezTo>
                              <a:cubicBezTo>
                                <a:pt x="379" y="7227"/>
                                <a:pt x="390" y="7231"/>
                                <a:pt x="407" y="7234"/>
                              </a:cubicBezTo>
                              <a:cubicBezTo>
                                <a:pt x="434" y="7241"/>
                                <a:pt x="472" y="7252"/>
                                <a:pt x="504" y="7269"/>
                              </a:cubicBezTo>
                              <a:cubicBezTo>
                                <a:pt x="515" y="7273"/>
                                <a:pt x="537" y="7283"/>
                                <a:pt x="564" y="7305"/>
                              </a:cubicBezTo>
                              <a:cubicBezTo>
                                <a:pt x="575" y="7312"/>
                                <a:pt x="585" y="7319"/>
                                <a:pt x="596" y="7326"/>
                              </a:cubicBezTo>
                              <a:cubicBezTo>
                                <a:pt x="612" y="7336"/>
                                <a:pt x="634" y="7350"/>
                                <a:pt x="650" y="7361"/>
                              </a:cubicBezTo>
                              <a:cubicBezTo>
                                <a:pt x="688" y="7386"/>
                                <a:pt x="726" y="7403"/>
                                <a:pt x="764" y="7414"/>
                              </a:cubicBezTo>
                              <a:cubicBezTo>
                                <a:pt x="791" y="7421"/>
                                <a:pt x="818" y="7428"/>
                                <a:pt x="846" y="7428"/>
                              </a:cubicBezTo>
                              <a:cubicBezTo>
                                <a:pt x="781" y="7498"/>
                                <a:pt x="737" y="7573"/>
                                <a:pt x="710" y="7647"/>
                              </a:cubicBezTo>
                              <a:cubicBezTo>
                                <a:pt x="699" y="7678"/>
                                <a:pt x="694" y="7710"/>
                                <a:pt x="688" y="7745"/>
                              </a:cubicBezTo>
                              <a:cubicBezTo>
                                <a:pt x="678" y="7819"/>
                                <a:pt x="688" y="7893"/>
                                <a:pt x="721" y="7964"/>
                              </a:cubicBezTo>
                              <a:cubicBezTo>
                                <a:pt x="721" y="7967"/>
                                <a:pt x="721" y="7967"/>
                                <a:pt x="721" y="7971"/>
                              </a:cubicBezTo>
                              <a:cubicBezTo>
                                <a:pt x="721" y="7974"/>
                                <a:pt x="726" y="7978"/>
                                <a:pt x="726" y="7981"/>
                              </a:cubicBezTo>
                              <a:cubicBezTo>
                                <a:pt x="770" y="8073"/>
                                <a:pt x="846" y="8161"/>
                                <a:pt x="943" y="8221"/>
                              </a:cubicBezTo>
                              <a:cubicBezTo>
                                <a:pt x="965" y="8235"/>
                                <a:pt x="965" y="8235"/>
                                <a:pt x="970" y="8232"/>
                              </a:cubicBezTo>
                              <a:lnTo>
                                <a:pt x="970" y="8232"/>
                              </a:lnTo>
                              <a:cubicBezTo>
                                <a:pt x="970" y="8232"/>
                                <a:pt x="970" y="8232"/>
                                <a:pt x="970" y="8232"/>
                              </a:cubicBezTo>
                              <a:lnTo>
                                <a:pt x="976" y="8235"/>
                              </a:lnTo>
                              <a:lnTo>
                                <a:pt x="981" y="8232"/>
                              </a:lnTo>
                              <a:cubicBezTo>
                                <a:pt x="1003" y="8207"/>
                                <a:pt x="1030" y="8186"/>
                                <a:pt x="1057" y="8165"/>
                              </a:cubicBezTo>
                              <a:cubicBezTo>
                                <a:pt x="1089" y="8144"/>
                                <a:pt x="1127" y="8126"/>
                                <a:pt x="1165" y="8108"/>
                              </a:cubicBezTo>
                              <a:cubicBezTo>
                                <a:pt x="1214" y="8087"/>
                                <a:pt x="1268" y="8066"/>
                                <a:pt x="1323" y="8048"/>
                              </a:cubicBezTo>
                              <a:cubicBezTo>
                                <a:pt x="1388" y="8031"/>
                                <a:pt x="1453" y="8017"/>
                                <a:pt x="1529" y="8006"/>
                              </a:cubicBezTo>
                              <a:cubicBezTo>
                                <a:pt x="1610" y="7996"/>
                                <a:pt x="1707" y="7989"/>
                                <a:pt x="1821" y="7985"/>
                              </a:cubicBezTo>
                              <a:cubicBezTo>
                                <a:pt x="1816" y="8027"/>
                                <a:pt x="1821" y="8077"/>
                                <a:pt x="1832" y="8147"/>
                              </a:cubicBezTo>
                              <a:cubicBezTo>
                                <a:pt x="1837" y="8211"/>
                                <a:pt x="1848" y="8278"/>
                                <a:pt x="1854" y="8338"/>
                              </a:cubicBezTo>
                              <a:cubicBezTo>
                                <a:pt x="1870" y="8440"/>
                                <a:pt x="1892" y="8556"/>
                                <a:pt x="1919" y="8662"/>
                              </a:cubicBezTo>
                              <a:cubicBezTo>
                                <a:pt x="1940" y="8757"/>
                                <a:pt x="1968" y="8835"/>
                                <a:pt x="1978" y="8873"/>
                              </a:cubicBezTo>
                              <a:cubicBezTo>
                                <a:pt x="2000" y="8944"/>
                                <a:pt x="2033" y="9028"/>
                                <a:pt x="2065" y="9095"/>
                              </a:cubicBezTo>
                              <a:cubicBezTo>
                                <a:pt x="2087" y="9141"/>
                                <a:pt x="2103" y="9180"/>
                                <a:pt x="2119" y="9201"/>
                              </a:cubicBezTo>
                              <a:cubicBezTo>
                                <a:pt x="2033" y="9184"/>
                                <a:pt x="1957" y="9166"/>
                                <a:pt x="1886" y="9148"/>
                              </a:cubicBezTo>
                              <a:cubicBezTo>
                                <a:pt x="1789" y="9124"/>
                                <a:pt x="1697" y="9092"/>
                                <a:pt x="1621" y="9060"/>
                              </a:cubicBezTo>
                              <a:cubicBezTo>
                                <a:pt x="1529" y="9025"/>
                                <a:pt x="1447" y="8983"/>
                                <a:pt x="1371" y="8940"/>
                              </a:cubicBezTo>
                              <a:cubicBezTo>
                                <a:pt x="1301" y="8898"/>
                                <a:pt x="1236" y="8852"/>
                                <a:pt x="1171" y="8806"/>
                              </a:cubicBezTo>
                              <a:lnTo>
                                <a:pt x="1160" y="8799"/>
                              </a:lnTo>
                              <a:cubicBezTo>
                                <a:pt x="1106" y="8761"/>
                                <a:pt x="1057" y="8729"/>
                                <a:pt x="1014" y="8694"/>
                              </a:cubicBezTo>
                              <a:cubicBezTo>
                                <a:pt x="921" y="8620"/>
                                <a:pt x="862" y="8556"/>
                                <a:pt x="846" y="8531"/>
                              </a:cubicBezTo>
                              <a:cubicBezTo>
                                <a:pt x="894" y="8514"/>
                                <a:pt x="959" y="8500"/>
                                <a:pt x="1024" y="8493"/>
                              </a:cubicBezTo>
                              <a:cubicBezTo>
                                <a:pt x="1046" y="8489"/>
                                <a:pt x="1068" y="8489"/>
                                <a:pt x="1084" y="8486"/>
                              </a:cubicBezTo>
                              <a:cubicBezTo>
                                <a:pt x="1127" y="8482"/>
                                <a:pt x="1144" y="8479"/>
                                <a:pt x="1144" y="8471"/>
                              </a:cubicBezTo>
                              <a:cubicBezTo>
                                <a:pt x="1144" y="8468"/>
                                <a:pt x="1138" y="8468"/>
                                <a:pt x="1138" y="8464"/>
                              </a:cubicBezTo>
                              <a:lnTo>
                                <a:pt x="1138" y="8464"/>
                              </a:lnTo>
                              <a:cubicBezTo>
                                <a:pt x="1138" y="8454"/>
                                <a:pt x="1133" y="8429"/>
                                <a:pt x="1111" y="8397"/>
                              </a:cubicBezTo>
                              <a:cubicBezTo>
                                <a:pt x="1084" y="8362"/>
                                <a:pt x="1035" y="8334"/>
                                <a:pt x="976" y="8316"/>
                              </a:cubicBezTo>
                              <a:cubicBezTo>
                                <a:pt x="911" y="8299"/>
                                <a:pt x="829" y="8288"/>
                                <a:pt x="748" y="8292"/>
                              </a:cubicBezTo>
                              <a:cubicBezTo>
                                <a:pt x="705" y="8295"/>
                                <a:pt x="661" y="8299"/>
                                <a:pt x="623" y="8309"/>
                              </a:cubicBezTo>
                              <a:cubicBezTo>
                                <a:pt x="585" y="8320"/>
                                <a:pt x="547" y="8334"/>
                                <a:pt x="515" y="8355"/>
                              </a:cubicBezTo>
                              <a:cubicBezTo>
                                <a:pt x="472" y="8380"/>
                                <a:pt x="439" y="8412"/>
                                <a:pt x="417" y="8447"/>
                              </a:cubicBezTo>
                              <a:cubicBezTo>
                                <a:pt x="379" y="8486"/>
                                <a:pt x="369" y="8531"/>
                                <a:pt x="374" y="8584"/>
                              </a:cubicBezTo>
                              <a:cubicBezTo>
                                <a:pt x="374" y="8595"/>
                                <a:pt x="374" y="8609"/>
                                <a:pt x="379" y="8620"/>
                              </a:cubicBezTo>
                              <a:cubicBezTo>
                                <a:pt x="385" y="8648"/>
                                <a:pt x="390" y="8672"/>
                                <a:pt x="407" y="8701"/>
                              </a:cubicBezTo>
                              <a:cubicBezTo>
                                <a:pt x="423" y="8736"/>
                                <a:pt x="444" y="8771"/>
                                <a:pt x="472" y="8803"/>
                              </a:cubicBezTo>
                              <a:cubicBezTo>
                                <a:pt x="499" y="8835"/>
                                <a:pt x="526" y="8863"/>
                                <a:pt x="558" y="8895"/>
                              </a:cubicBezTo>
                              <a:cubicBezTo>
                                <a:pt x="596" y="8930"/>
                                <a:pt x="661" y="8983"/>
                                <a:pt x="678" y="8983"/>
                              </a:cubicBezTo>
                              <a:lnTo>
                                <a:pt x="683" y="8983"/>
                              </a:lnTo>
                              <a:lnTo>
                                <a:pt x="683" y="8983"/>
                              </a:lnTo>
                              <a:cubicBezTo>
                                <a:pt x="683" y="8983"/>
                                <a:pt x="683" y="8983"/>
                                <a:pt x="683" y="8983"/>
                              </a:cubicBezTo>
                              <a:cubicBezTo>
                                <a:pt x="732" y="9011"/>
                                <a:pt x="791" y="9046"/>
                                <a:pt x="862" y="9078"/>
                              </a:cubicBezTo>
                              <a:cubicBezTo>
                                <a:pt x="911" y="9106"/>
                                <a:pt x="1003" y="9155"/>
                                <a:pt x="1111" y="9201"/>
                              </a:cubicBezTo>
                              <a:cubicBezTo>
                                <a:pt x="1171" y="9226"/>
                                <a:pt x="1236" y="9251"/>
                                <a:pt x="1301" y="9272"/>
                              </a:cubicBezTo>
                              <a:cubicBezTo>
                                <a:pt x="1230" y="9279"/>
                                <a:pt x="1155" y="9293"/>
                                <a:pt x="1079" y="9314"/>
                              </a:cubicBezTo>
                              <a:cubicBezTo>
                                <a:pt x="1008" y="9332"/>
                                <a:pt x="949" y="9349"/>
                                <a:pt x="894" y="9367"/>
                              </a:cubicBezTo>
                              <a:cubicBezTo>
                                <a:pt x="846" y="9385"/>
                                <a:pt x="797" y="9406"/>
                                <a:pt x="759" y="9423"/>
                              </a:cubicBezTo>
                              <a:cubicBezTo>
                                <a:pt x="743" y="9434"/>
                                <a:pt x="721" y="9444"/>
                                <a:pt x="705" y="9455"/>
                              </a:cubicBezTo>
                              <a:cubicBezTo>
                                <a:pt x="672" y="9473"/>
                                <a:pt x="650" y="9483"/>
                                <a:pt x="640" y="9487"/>
                              </a:cubicBezTo>
                              <a:cubicBezTo>
                                <a:pt x="634" y="9487"/>
                                <a:pt x="629" y="9483"/>
                                <a:pt x="623" y="9483"/>
                              </a:cubicBezTo>
                              <a:cubicBezTo>
                                <a:pt x="591" y="9476"/>
                                <a:pt x="542" y="9462"/>
                                <a:pt x="488" y="9455"/>
                              </a:cubicBezTo>
                              <a:cubicBezTo>
                                <a:pt x="444" y="9448"/>
                                <a:pt x="401" y="9444"/>
                                <a:pt x="363" y="9444"/>
                              </a:cubicBezTo>
                              <a:cubicBezTo>
                                <a:pt x="320" y="9444"/>
                                <a:pt x="276" y="9444"/>
                                <a:pt x="228" y="9448"/>
                              </a:cubicBezTo>
                              <a:cubicBezTo>
                                <a:pt x="152" y="9455"/>
                                <a:pt x="70" y="9466"/>
                                <a:pt x="0" y="9487"/>
                              </a:cubicBezTo>
                              <a:lnTo>
                                <a:pt x="0" y="10615"/>
                              </a:lnTo>
                              <a:lnTo>
                                <a:pt x="0" y="10615"/>
                              </a:lnTo>
                              <a:lnTo>
                                <a:pt x="5" y="10611"/>
                              </a:lnTo>
                              <a:cubicBezTo>
                                <a:pt x="22" y="10601"/>
                                <a:pt x="43" y="10590"/>
                                <a:pt x="70" y="10580"/>
                              </a:cubicBezTo>
                              <a:cubicBezTo>
                                <a:pt x="81" y="10587"/>
                                <a:pt x="92" y="10587"/>
                                <a:pt x="108" y="10587"/>
                              </a:cubicBezTo>
                              <a:cubicBezTo>
                                <a:pt x="130" y="10583"/>
                                <a:pt x="141" y="10569"/>
                                <a:pt x="136" y="10555"/>
                              </a:cubicBezTo>
                              <a:cubicBezTo>
                                <a:pt x="136" y="10551"/>
                                <a:pt x="136" y="10551"/>
                                <a:pt x="130" y="10548"/>
                              </a:cubicBezTo>
                              <a:cubicBezTo>
                                <a:pt x="141" y="10541"/>
                                <a:pt x="157" y="10534"/>
                                <a:pt x="168" y="10527"/>
                              </a:cubicBezTo>
                              <a:cubicBezTo>
                                <a:pt x="168" y="10530"/>
                                <a:pt x="173" y="10534"/>
                                <a:pt x="179" y="10537"/>
                              </a:cubicBezTo>
                              <a:cubicBezTo>
                                <a:pt x="184" y="10541"/>
                                <a:pt x="195" y="10544"/>
                                <a:pt x="206" y="10544"/>
                              </a:cubicBezTo>
                              <a:lnTo>
                                <a:pt x="206" y="10544"/>
                              </a:lnTo>
                              <a:cubicBezTo>
                                <a:pt x="217" y="10544"/>
                                <a:pt x="228" y="10541"/>
                                <a:pt x="233" y="10537"/>
                              </a:cubicBezTo>
                              <a:cubicBezTo>
                                <a:pt x="249" y="10527"/>
                                <a:pt x="249" y="10513"/>
                                <a:pt x="233" y="10502"/>
                              </a:cubicBezTo>
                              <a:cubicBezTo>
                                <a:pt x="228" y="10499"/>
                                <a:pt x="228" y="10499"/>
                                <a:pt x="222" y="10495"/>
                              </a:cubicBezTo>
                              <a:cubicBezTo>
                                <a:pt x="228" y="10492"/>
                                <a:pt x="238" y="10488"/>
                                <a:pt x="244" y="10481"/>
                              </a:cubicBezTo>
                              <a:cubicBezTo>
                                <a:pt x="249" y="10477"/>
                                <a:pt x="255" y="10477"/>
                                <a:pt x="255" y="10474"/>
                              </a:cubicBezTo>
                              <a:lnTo>
                                <a:pt x="260" y="10470"/>
                              </a:lnTo>
                              <a:lnTo>
                                <a:pt x="260" y="10470"/>
                              </a:lnTo>
                              <a:cubicBezTo>
                                <a:pt x="282" y="10474"/>
                                <a:pt x="304" y="10467"/>
                                <a:pt x="309" y="10456"/>
                              </a:cubicBezTo>
                              <a:cubicBezTo>
                                <a:pt x="314" y="10453"/>
                                <a:pt x="314" y="10446"/>
                                <a:pt x="309" y="10442"/>
                              </a:cubicBezTo>
                              <a:cubicBezTo>
                                <a:pt x="412" y="10379"/>
                                <a:pt x="499" y="10312"/>
                                <a:pt x="569" y="10245"/>
                              </a:cubicBezTo>
                              <a:cubicBezTo>
                                <a:pt x="672" y="10146"/>
                                <a:pt x="743" y="10037"/>
                                <a:pt x="775" y="9935"/>
                              </a:cubicBezTo>
                              <a:cubicBezTo>
                                <a:pt x="791" y="9892"/>
                                <a:pt x="797" y="9846"/>
                                <a:pt x="797" y="9797"/>
                              </a:cubicBezTo>
                              <a:cubicBezTo>
                                <a:pt x="808" y="9712"/>
                                <a:pt x="802" y="9652"/>
                                <a:pt x="802" y="9642"/>
                              </a:cubicBezTo>
                              <a:cubicBezTo>
                                <a:pt x="808" y="9635"/>
                                <a:pt x="813" y="9624"/>
                                <a:pt x="824" y="9617"/>
                              </a:cubicBezTo>
                              <a:lnTo>
                                <a:pt x="829" y="9617"/>
                              </a:lnTo>
                              <a:lnTo>
                                <a:pt x="829" y="9614"/>
                              </a:lnTo>
                              <a:cubicBezTo>
                                <a:pt x="829" y="9614"/>
                                <a:pt x="829" y="9610"/>
                                <a:pt x="829" y="9610"/>
                              </a:cubicBezTo>
                              <a:cubicBezTo>
                                <a:pt x="835" y="9603"/>
                                <a:pt x="846" y="9596"/>
                                <a:pt x="851" y="9589"/>
                              </a:cubicBezTo>
                              <a:lnTo>
                                <a:pt x="856" y="9586"/>
                              </a:lnTo>
                              <a:cubicBezTo>
                                <a:pt x="873" y="9571"/>
                                <a:pt x="927" y="9536"/>
                                <a:pt x="997" y="9501"/>
                              </a:cubicBezTo>
                              <a:cubicBezTo>
                                <a:pt x="1052" y="9473"/>
                                <a:pt x="1155" y="9427"/>
                                <a:pt x="1328" y="9381"/>
                              </a:cubicBezTo>
                              <a:cubicBezTo>
                                <a:pt x="1350" y="9374"/>
                                <a:pt x="1377" y="9367"/>
                                <a:pt x="1404" y="9360"/>
                              </a:cubicBezTo>
                              <a:cubicBezTo>
                                <a:pt x="1447" y="9349"/>
                                <a:pt x="1491" y="9335"/>
                                <a:pt x="1518" y="9328"/>
                              </a:cubicBezTo>
                              <a:cubicBezTo>
                                <a:pt x="1556" y="9335"/>
                                <a:pt x="1588" y="9342"/>
                                <a:pt x="1599" y="9342"/>
                              </a:cubicBezTo>
                              <a:cubicBezTo>
                                <a:pt x="1637" y="9349"/>
                                <a:pt x="1675" y="9353"/>
                                <a:pt x="1707" y="9356"/>
                              </a:cubicBezTo>
                              <a:cubicBezTo>
                                <a:pt x="1745" y="9360"/>
                                <a:pt x="1783" y="9360"/>
                                <a:pt x="1816" y="9363"/>
                              </a:cubicBezTo>
                              <a:cubicBezTo>
                                <a:pt x="1865" y="9363"/>
                                <a:pt x="1919" y="9360"/>
                                <a:pt x="1930" y="9356"/>
                              </a:cubicBezTo>
                              <a:lnTo>
                                <a:pt x="1973" y="9360"/>
                              </a:lnTo>
                              <a:cubicBezTo>
                                <a:pt x="1935" y="9370"/>
                                <a:pt x="1897" y="9385"/>
                                <a:pt x="1865" y="9399"/>
                              </a:cubicBezTo>
                              <a:cubicBezTo>
                                <a:pt x="1816" y="9420"/>
                                <a:pt x="1772" y="9441"/>
                                <a:pt x="1729" y="9466"/>
                              </a:cubicBezTo>
                              <a:cubicBezTo>
                                <a:pt x="1686" y="9490"/>
                                <a:pt x="1626" y="9533"/>
                                <a:pt x="1572" y="9589"/>
                              </a:cubicBezTo>
                              <a:cubicBezTo>
                                <a:pt x="1507" y="9656"/>
                                <a:pt x="1458" y="9734"/>
                                <a:pt x="1442" y="9808"/>
                              </a:cubicBezTo>
                              <a:cubicBezTo>
                                <a:pt x="1431" y="9846"/>
                                <a:pt x="1426" y="9889"/>
                                <a:pt x="1431" y="9931"/>
                              </a:cubicBezTo>
                              <a:cubicBezTo>
                                <a:pt x="1431" y="9935"/>
                                <a:pt x="1426" y="9938"/>
                                <a:pt x="1426" y="9942"/>
                              </a:cubicBezTo>
                              <a:cubicBezTo>
                                <a:pt x="1415" y="9963"/>
                                <a:pt x="1409" y="9994"/>
                                <a:pt x="1442" y="10002"/>
                              </a:cubicBezTo>
                              <a:cubicBezTo>
                                <a:pt x="1447" y="10019"/>
                                <a:pt x="1453" y="10040"/>
                                <a:pt x="1458" y="10058"/>
                              </a:cubicBezTo>
                              <a:lnTo>
                                <a:pt x="1458" y="10065"/>
                              </a:lnTo>
                              <a:cubicBezTo>
                                <a:pt x="1469" y="10104"/>
                                <a:pt x="1485" y="10135"/>
                                <a:pt x="1507" y="10167"/>
                              </a:cubicBezTo>
                              <a:lnTo>
                                <a:pt x="1507" y="10167"/>
                              </a:lnTo>
                              <a:cubicBezTo>
                                <a:pt x="1512" y="10171"/>
                                <a:pt x="1512" y="10178"/>
                                <a:pt x="1518" y="10181"/>
                              </a:cubicBezTo>
                              <a:cubicBezTo>
                                <a:pt x="1534" y="10202"/>
                                <a:pt x="1550" y="10217"/>
                                <a:pt x="1566" y="10231"/>
                              </a:cubicBezTo>
                              <a:cubicBezTo>
                                <a:pt x="1572" y="10238"/>
                                <a:pt x="1577" y="10241"/>
                                <a:pt x="1583" y="10248"/>
                              </a:cubicBezTo>
                              <a:cubicBezTo>
                                <a:pt x="1594" y="10259"/>
                                <a:pt x="1594" y="10262"/>
                                <a:pt x="1604" y="10259"/>
                              </a:cubicBezTo>
                              <a:cubicBezTo>
                                <a:pt x="1604" y="10259"/>
                                <a:pt x="1604" y="10259"/>
                                <a:pt x="1604" y="10259"/>
                              </a:cubicBezTo>
                              <a:cubicBezTo>
                                <a:pt x="1610" y="10262"/>
                                <a:pt x="1610" y="10262"/>
                                <a:pt x="1610" y="10262"/>
                              </a:cubicBezTo>
                              <a:lnTo>
                                <a:pt x="1621" y="10266"/>
                              </a:lnTo>
                              <a:lnTo>
                                <a:pt x="1621" y="10255"/>
                              </a:lnTo>
                              <a:cubicBezTo>
                                <a:pt x="1621" y="10241"/>
                                <a:pt x="1621" y="10227"/>
                                <a:pt x="1621" y="10213"/>
                              </a:cubicBezTo>
                              <a:cubicBezTo>
                                <a:pt x="1621" y="10210"/>
                                <a:pt x="1621" y="10210"/>
                                <a:pt x="1621" y="10202"/>
                              </a:cubicBezTo>
                              <a:lnTo>
                                <a:pt x="1621" y="10199"/>
                              </a:lnTo>
                              <a:cubicBezTo>
                                <a:pt x="1621" y="10192"/>
                                <a:pt x="1621" y="10185"/>
                                <a:pt x="1626" y="10181"/>
                              </a:cubicBezTo>
                              <a:cubicBezTo>
                                <a:pt x="1626" y="10178"/>
                                <a:pt x="1632" y="10171"/>
                                <a:pt x="1632" y="10164"/>
                              </a:cubicBezTo>
                              <a:cubicBezTo>
                                <a:pt x="1632" y="10157"/>
                                <a:pt x="1637" y="10153"/>
                                <a:pt x="1637" y="10146"/>
                              </a:cubicBezTo>
                              <a:cubicBezTo>
                                <a:pt x="1642" y="10128"/>
                                <a:pt x="1659" y="10090"/>
                                <a:pt x="1691" y="10040"/>
                              </a:cubicBezTo>
                              <a:cubicBezTo>
                                <a:pt x="1735" y="9973"/>
                                <a:pt x="1805" y="9892"/>
                                <a:pt x="1908" y="9783"/>
                              </a:cubicBezTo>
                              <a:cubicBezTo>
                                <a:pt x="1919" y="9772"/>
                                <a:pt x="1930" y="9758"/>
                                <a:pt x="1946" y="9744"/>
                              </a:cubicBezTo>
                              <a:cubicBezTo>
                                <a:pt x="1978" y="9712"/>
                                <a:pt x="2033" y="9663"/>
                                <a:pt x="2109" y="9614"/>
                              </a:cubicBezTo>
                              <a:cubicBezTo>
                                <a:pt x="2141" y="9589"/>
                                <a:pt x="2179" y="9568"/>
                                <a:pt x="2222" y="9550"/>
                              </a:cubicBezTo>
                              <a:cubicBezTo>
                                <a:pt x="2239" y="9543"/>
                                <a:pt x="2249" y="9536"/>
                                <a:pt x="2266" y="9529"/>
                              </a:cubicBezTo>
                              <a:cubicBezTo>
                                <a:pt x="2266" y="9536"/>
                                <a:pt x="2271" y="9550"/>
                                <a:pt x="2271" y="9561"/>
                              </a:cubicBezTo>
                              <a:cubicBezTo>
                                <a:pt x="2271" y="9564"/>
                                <a:pt x="2271" y="9571"/>
                                <a:pt x="2277" y="9575"/>
                              </a:cubicBezTo>
                              <a:lnTo>
                                <a:pt x="2282" y="9593"/>
                              </a:lnTo>
                              <a:cubicBezTo>
                                <a:pt x="2293" y="9628"/>
                                <a:pt x="2304" y="9681"/>
                                <a:pt x="2331" y="9737"/>
                              </a:cubicBezTo>
                              <a:cubicBezTo>
                                <a:pt x="2390" y="9889"/>
                                <a:pt x="2488" y="10051"/>
                                <a:pt x="2499" y="10068"/>
                              </a:cubicBezTo>
                              <a:cubicBezTo>
                                <a:pt x="2537" y="10132"/>
                                <a:pt x="2591" y="10213"/>
                                <a:pt x="2623" y="10248"/>
                              </a:cubicBezTo>
                              <a:cubicBezTo>
                                <a:pt x="2629" y="10259"/>
                                <a:pt x="2634" y="10266"/>
                                <a:pt x="2640" y="10273"/>
                              </a:cubicBezTo>
                              <a:cubicBezTo>
                                <a:pt x="2585" y="10273"/>
                                <a:pt x="2531" y="10276"/>
                                <a:pt x="2477" y="10280"/>
                              </a:cubicBezTo>
                              <a:cubicBezTo>
                                <a:pt x="2390" y="10287"/>
                                <a:pt x="2298" y="10301"/>
                                <a:pt x="2211" y="10322"/>
                              </a:cubicBezTo>
                              <a:cubicBezTo>
                                <a:pt x="2136" y="10340"/>
                                <a:pt x="2060" y="10365"/>
                                <a:pt x="1984" y="10389"/>
                              </a:cubicBezTo>
                              <a:cubicBezTo>
                                <a:pt x="1903" y="10418"/>
                                <a:pt x="1854" y="10446"/>
                                <a:pt x="1821" y="10474"/>
                              </a:cubicBezTo>
                              <a:cubicBezTo>
                                <a:pt x="1821" y="10477"/>
                                <a:pt x="1816" y="10477"/>
                                <a:pt x="1816" y="10481"/>
                              </a:cubicBezTo>
                              <a:cubicBezTo>
                                <a:pt x="1816" y="10481"/>
                                <a:pt x="1816" y="10477"/>
                                <a:pt x="1816" y="10477"/>
                              </a:cubicBezTo>
                              <a:cubicBezTo>
                                <a:pt x="1805" y="10449"/>
                                <a:pt x="1789" y="10421"/>
                                <a:pt x="1772" y="10403"/>
                              </a:cubicBezTo>
                              <a:cubicBezTo>
                                <a:pt x="1762" y="10393"/>
                                <a:pt x="1740" y="10375"/>
                                <a:pt x="1707" y="10361"/>
                              </a:cubicBezTo>
                              <a:cubicBezTo>
                                <a:pt x="1675" y="10347"/>
                                <a:pt x="1637" y="10336"/>
                                <a:pt x="1588" y="10326"/>
                              </a:cubicBezTo>
                              <a:cubicBezTo>
                                <a:pt x="1534" y="10315"/>
                                <a:pt x="1491" y="10312"/>
                                <a:pt x="1458" y="10312"/>
                              </a:cubicBezTo>
                              <a:cubicBezTo>
                                <a:pt x="1436" y="10312"/>
                                <a:pt x="1415" y="10312"/>
                                <a:pt x="1398" y="10312"/>
                              </a:cubicBezTo>
                              <a:cubicBezTo>
                                <a:pt x="1388" y="10312"/>
                                <a:pt x="1382" y="10312"/>
                                <a:pt x="1371" y="10315"/>
                              </a:cubicBezTo>
                              <a:lnTo>
                                <a:pt x="1371" y="10315"/>
                              </a:lnTo>
                              <a:cubicBezTo>
                                <a:pt x="1366" y="10315"/>
                                <a:pt x="1361" y="10315"/>
                                <a:pt x="1355" y="10319"/>
                              </a:cubicBezTo>
                              <a:lnTo>
                                <a:pt x="1355" y="10319"/>
                              </a:lnTo>
                              <a:cubicBezTo>
                                <a:pt x="1344" y="10319"/>
                                <a:pt x="1333" y="10333"/>
                                <a:pt x="1290" y="10460"/>
                              </a:cubicBezTo>
                              <a:lnTo>
                                <a:pt x="1285" y="10467"/>
                              </a:lnTo>
                              <a:cubicBezTo>
                                <a:pt x="1279" y="10481"/>
                                <a:pt x="1274" y="10502"/>
                                <a:pt x="1258" y="10523"/>
                              </a:cubicBezTo>
                              <a:cubicBezTo>
                                <a:pt x="1247" y="10537"/>
                                <a:pt x="1241" y="10551"/>
                                <a:pt x="1225" y="10562"/>
                              </a:cubicBezTo>
                              <a:cubicBezTo>
                                <a:pt x="1220" y="10569"/>
                                <a:pt x="1209" y="10580"/>
                                <a:pt x="1198" y="10587"/>
                              </a:cubicBezTo>
                              <a:cubicBezTo>
                                <a:pt x="1192" y="10594"/>
                                <a:pt x="1187" y="10601"/>
                                <a:pt x="1176" y="10604"/>
                              </a:cubicBezTo>
                              <a:cubicBezTo>
                                <a:pt x="1144" y="10636"/>
                                <a:pt x="1122" y="10671"/>
                                <a:pt x="1117" y="10707"/>
                              </a:cubicBezTo>
                              <a:cubicBezTo>
                                <a:pt x="1117" y="10710"/>
                                <a:pt x="1117" y="10714"/>
                                <a:pt x="1117" y="10714"/>
                              </a:cubicBezTo>
                              <a:lnTo>
                                <a:pt x="1117" y="10717"/>
                              </a:lnTo>
                              <a:cubicBezTo>
                                <a:pt x="1111" y="10738"/>
                                <a:pt x="1111" y="10759"/>
                                <a:pt x="1111" y="10777"/>
                              </a:cubicBezTo>
                              <a:cubicBezTo>
                                <a:pt x="1106" y="10774"/>
                                <a:pt x="1095" y="10770"/>
                                <a:pt x="1089" y="10767"/>
                              </a:cubicBezTo>
                              <a:cubicBezTo>
                                <a:pt x="1062" y="10756"/>
                                <a:pt x="1014" y="10745"/>
                                <a:pt x="976" y="10742"/>
                              </a:cubicBezTo>
                              <a:cubicBezTo>
                                <a:pt x="938" y="10738"/>
                                <a:pt x="851" y="10738"/>
                                <a:pt x="764" y="10756"/>
                              </a:cubicBezTo>
                              <a:cubicBezTo>
                                <a:pt x="715" y="10767"/>
                                <a:pt x="672" y="10784"/>
                                <a:pt x="650" y="10805"/>
                              </a:cubicBezTo>
                              <a:cubicBezTo>
                                <a:pt x="640" y="10816"/>
                                <a:pt x="629" y="10826"/>
                                <a:pt x="623" y="10837"/>
                              </a:cubicBezTo>
                              <a:cubicBezTo>
                                <a:pt x="607" y="10855"/>
                                <a:pt x="607" y="10872"/>
                                <a:pt x="612" y="10886"/>
                              </a:cubicBezTo>
                              <a:lnTo>
                                <a:pt x="612" y="10886"/>
                              </a:lnTo>
                              <a:cubicBezTo>
                                <a:pt x="607" y="10890"/>
                                <a:pt x="612" y="10900"/>
                                <a:pt x="618" y="10908"/>
                              </a:cubicBezTo>
                              <a:cubicBezTo>
                                <a:pt x="623" y="10922"/>
                                <a:pt x="640" y="10936"/>
                                <a:pt x="650" y="10946"/>
                              </a:cubicBezTo>
                              <a:lnTo>
                                <a:pt x="656" y="10953"/>
                              </a:lnTo>
                              <a:cubicBezTo>
                                <a:pt x="667" y="10964"/>
                                <a:pt x="678" y="10978"/>
                                <a:pt x="688" y="10992"/>
                              </a:cubicBezTo>
                              <a:cubicBezTo>
                                <a:pt x="699" y="11010"/>
                                <a:pt x="699" y="11027"/>
                                <a:pt x="705" y="11041"/>
                              </a:cubicBezTo>
                              <a:cubicBezTo>
                                <a:pt x="705" y="11049"/>
                                <a:pt x="705" y="11059"/>
                                <a:pt x="705" y="11070"/>
                              </a:cubicBezTo>
                              <a:cubicBezTo>
                                <a:pt x="705" y="11112"/>
                                <a:pt x="710" y="11172"/>
                                <a:pt x="721" y="11239"/>
                              </a:cubicBezTo>
                              <a:cubicBezTo>
                                <a:pt x="732" y="11281"/>
                                <a:pt x="743" y="11327"/>
                                <a:pt x="764" y="11362"/>
                              </a:cubicBezTo>
                              <a:cubicBezTo>
                                <a:pt x="781" y="11394"/>
                                <a:pt x="802" y="11422"/>
                                <a:pt x="829" y="11447"/>
                              </a:cubicBezTo>
                              <a:cubicBezTo>
                                <a:pt x="824" y="11447"/>
                                <a:pt x="824" y="11447"/>
                                <a:pt x="818" y="11447"/>
                              </a:cubicBezTo>
                              <a:cubicBezTo>
                                <a:pt x="802" y="11447"/>
                                <a:pt x="786" y="11447"/>
                                <a:pt x="770" y="11450"/>
                              </a:cubicBezTo>
                              <a:cubicBezTo>
                                <a:pt x="753" y="11454"/>
                                <a:pt x="737" y="11457"/>
                                <a:pt x="721" y="11465"/>
                              </a:cubicBezTo>
                              <a:cubicBezTo>
                                <a:pt x="705" y="11472"/>
                                <a:pt x="688" y="11479"/>
                                <a:pt x="667" y="11496"/>
                              </a:cubicBezTo>
                              <a:cubicBezTo>
                                <a:pt x="645" y="11514"/>
                                <a:pt x="629" y="11539"/>
                                <a:pt x="629" y="11560"/>
                              </a:cubicBezTo>
                              <a:cubicBezTo>
                                <a:pt x="623" y="11581"/>
                                <a:pt x="629" y="11609"/>
                                <a:pt x="640" y="11630"/>
                              </a:cubicBezTo>
                              <a:cubicBezTo>
                                <a:pt x="650" y="11648"/>
                                <a:pt x="667" y="11662"/>
                                <a:pt x="678" y="11673"/>
                              </a:cubicBezTo>
                              <a:lnTo>
                                <a:pt x="678" y="11673"/>
                              </a:lnTo>
                              <a:lnTo>
                                <a:pt x="683" y="11676"/>
                              </a:lnTo>
                              <a:lnTo>
                                <a:pt x="683" y="11676"/>
                              </a:lnTo>
                              <a:cubicBezTo>
                                <a:pt x="683" y="11676"/>
                                <a:pt x="688" y="11680"/>
                                <a:pt x="688" y="11680"/>
                              </a:cubicBezTo>
                              <a:lnTo>
                                <a:pt x="694" y="11683"/>
                              </a:lnTo>
                              <a:lnTo>
                                <a:pt x="699" y="11683"/>
                              </a:lnTo>
                              <a:lnTo>
                                <a:pt x="699" y="11680"/>
                              </a:lnTo>
                              <a:cubicBezTo>
                                <a:pt x="699" y="11680"/>
                                <a:pt x="699" y="11676"/>
                                <a:pt x="699" y="11673"/>
                              </a:cubicBezTo>
                              <a:cubicBezTo>
                                <a:pt x="748" y="11669"/>
                                <a:pt x="802" y="11673"/>
                                <a:pt x="851" y="11683"/>
                              </a:cubicBezTo>
                              <a:cubicBezTo>
                                <a:pt x="894" y="11690"/>
                                <a:pt x="938" y="11704"/>
                                <a:pt x="981" y="11725"/>
                              </a:cubicBezTo>
                              <a:cubicBezTo>
                                <a:pt x="1024" y="11747"/>
                                <a:pt x="1068" y="11771"/>
                                <a:pt x="1111" y="11803"/>
                              </a:cubicBezTo>
                              <a:cubicBezTo>
                                <a:pt x="1138" y="11824"/>
                                <a:pt x="1165" y="11845"/>
                                <a:pt x="1192" y="11873"/>
                              </a:cubicBezTo>
                              <a:cubicBezTo>
                                <a:pt x="1241" y="11919"/>
                                <a:pt x="1285" y="11972"/>
                                <a:pt x="1333" y="12025"/>
                              </a:cubicBezTo>
                              <a:lnTo>
                                <a:pt x="1344" y="12036"/>
                              </a:lnTo>
                              <a:cubicBezTo>
                                <a:pt x="1415" y="12117"/>
                                <a:pt x="1491" y="12201"/>
                                <a:pt x="1588" y="12275"/>
                              </a:cubicBezTo>
                              <a:cubicBezTo>
                                <a:pt x="1642" y="12314"/>
                                <a:pt x="1697" y="12346"/>
                                <a:pt x="1756" y="12374"/>
                              </a:cubicBezTo>
                              <a:cubicBezTo>
                                <a:pt x="1816" y="12402"/>
                                <a:pt x="1875" y="12423"/>
                                <a:pt x="1935" y="12445"/>
                              </a:cubicBezTo>
                              <a:lnTo>
                                <a:pt x="2065" y="12494"/>
                              </a:lnTo>
                              <a:cubicBezTo>
                                <a:pt x="2239" y="12557"/>
                                <a:pt x="2380" y="12607"/>
                                <a:pt x="2450" y="12631"/>
                              </a:cubicBezTo>
                              <a:cubicBezTo>
                                <a:pt x="2553" y="12667"/>
                                <a:pt x="2645" y="12695"/>
                                <a:pt x="2732" y="12720"/>
                              </a:cubicBezTo>
                              <a:cubicBezTo>
                                <a:pt x="2835" y="12748"/>
                                <a:pt x="2932" y="12769"/>
                                <a:pt x="3025" y="12783"/>
                              </a:cubicBezTo>
                              <a:cubicBezTo>
                                <a:pt x="3111" y="12797"/>
                                <a:pt x="3193" y="12804"/>
                                <a:pt x="3258" y="12804"/>
                              </a:cubicBezTo>
                              <a:cubicBezTo>
                                <a:pt x="3263" y="12804"/>
                                <a:pt x="3328" y="12804"/>
                                <a:pt x="3350" y="12804"/>
                              </a:cubicBezTo>
                              <a:cubicBezTo>
                                <a:pt x="3344" y="12808"/>
                                <a:pt x="3344" y="12808"/>
                                <a:pt x="3339" y="12811"/>
                              </a:cubicBezTo>
                              <a:cubicBezTo>
                                <a:pt x="3317" y="12829"/>
                                <a:pt x="3290" y="12846"/>
                                <a:pt x="3268" y="12864"/>
                              </a:cubicBezTo>
                              <a:cubicBezTo>
                                <a:pt x="3247" y="12882"/>
                                <a:pt x="3220" y="12903"/>
                                <a:pt x="3198" y="12921"/>
                              </a:cubicBezTo>
                              <a:cubicBezTo>
                                <a:pt x="3187" y="12928"/>
                                <a:pt x="3171" y="12935"/>
                                <a:pt x="3160" y="12935"/>
                              </a:cubicBezTo>
                              <a:cubicBezTo>
                                <a:pt x="3149" y="12935"/>
                                <a:pt x="3138" y="12935"/>
                                <a:pt x="3128" y="12928"/>
                              </a:cubicBezTo>
                              <a:lnTo>
                                <a:pt x="3128" y="12928"/>
                              </a:lnTo>
                              <a:cubicBezTo>
                                <a:pt x="3128" y="12924"/>
                                <a:pt x="3122" y="12921"/>
                                <a:pt x="3117" y="12921"/>
                              </a:cubicBezTo>
                              <a:cubicBezTo>
                                <a:pt x="3117" y="12921"/>
                                <a:pt x="3111" y="12921"/>
                                <a:pt x="3111" y="12924"/>
                              </a:cubicBezTo>
                              <a:cubicBezTo>
                                <a:pt x="3100" y="12931"/>
                                <a:pt x="3100" y="12952"/>
                                <a:pt x="3106" y="12973"/>
                              </a:cubicBezTo>
                              <a:cubicBezTo>
                                <a:pt x="3111" y="12988"/>
                                <a:pt x="3117" y="13002"/>
                                <a:pt x="3122" y="13016"/>
                              </a:cubicBezTo>
                              <a:cubicBezTo>
                                <a:pt x="3128" y="13030"/>
                                <a:pt x="3138" y="13040"/>
                                <a:pt x="3155" y="13054"/>
                              </a:cubicBezTo>
                              <a:cubicBezTo>
                                <a:pt x="3160" y="13062"/>
                                <a:pt x="3182" y="13083"/>
                                <a:pt x="3220" y="13100"/>
                              </a:cubicBezTo>
                              <a:cubicBezTo>
                                <a:pt x="3252" y="13121"/>
                                <a:pt x="3296" y="13136"/>
                                <a:pt x="3339" y="13150"/>
                              </a:cubicBezTo>
                              <a:cubicBezTo>
                                <a:pt x="3409" y="13167"/>
                                <a:pt x="3480" y="13174"/>
                                <a:pt x="3529" y="13174"/>
                              </a:cubicBezTo>
                              <a:cubicBezTo>
                                <a:pt x="3572" y="13178"/>
                                <a:pt x="3610" y="13178"/>
                                <a:pt x="3632" y="13178"/>
                              </a:cubicBezTo>
                              <a:cubicBezTo>
                                <a:pt x="3626" y="13181"/>
                                <a:pt x="3621" y="13185"/>
                                <a:pt x="3610" y="13192"/>
                              </a:cubicBezTo>
                              <a:cubicBezTo>
                                <a:pt x="3577" y="13213"/>
                                <a:pt x="3496" y="13277"/>
                                <a:pt x="3453" y="13365"/>
                              </a:cubicBezTo>
                              <a:cubicBezTo>
                                <a:pt x="3436" y="13403"/>
                                <a:pt x="3426" y="13442"/>
                                <a:pt x="3420" y="13485"/>
                              </a:cubicBezTo>
                              <a:cubicBezTo>
                                <a:pt x="3420" y="13527"/>
                                <a:pt x="3426" y="13566"/>
                                <a:pt x="3436" y="13601"/>
                              </a:cubicBezTo>
                              <a:cubicBezTo>
                                <a:pt x="3464" y="13675"/>
                                <a:pt x="3512" y="13728"/>
                                <a:pt x="3529" y="13749"/>
                              </a:cubicBezTo>
                              <a:cubicBezTo>
                                <a:pt x="3556" y="13774"/>
                                <a:pt x="3583" y="13798"/>
                                <a:pt x="3610" y="13816"/>
                              </a:cubicBezTo>
                              <a:cubicBezTo>
                                <a:pt x="3648" y="13837"/>
                                <a:pt x="3680" y="13855"/>
                                <a:pt x="3718" y="13865"/>
                              </a:cubicBezTo>
                              <a:cubicBezTo>
                                <a:pt x="3724" y="13865"/>
                                <a:pt x="3729" y="13869"/>
                                <a:pt x="3729" y="13869"/>
                              </a:cubicBezTo>
                              <a:cubicBezTo>
                                <a:pt x="3664" y="13922"/>
                                <a:pt x="3599" y="13978"/>
                                <a:pt x="3545" y="14035"/>
                              </a:cubicBezTo>
                              <a:cubicBezTo>
                                <a:pt x="3458" y="14126"/>
                                <a:pt x="3393" y="14221"/>
                                <a:pt x="3344" y="14317"/>
                              </a:cubicBezTo>
                              <a:cubicBezTo>
                                <a:pt x="3306" y="14387"/>
                                <a:pt x="3285" y="14458"/>
                                <a:pt x="3274" y="14528"/>
                              </a:cubicBezTo>
                              <a:cubicBezTo>
                                <a:pt x="3263" y="14599"/>
                                <a:pt x="3258" y="14676"/>
                                <a:pt x="3258" y="14768"/>
                              </a:cubicBezTo>
                              <a:cubicBezTo>
                                <a:pt x="3263" y="14941"/>
                                <a:pt x="3290" y="15117"/>
                                <a:pt x="3312" y="15251"/>
                              </a:cubicBezTo>
                              <a:cubicBezTo>
                                <a:pt x="3323" y="15328"/>
                                <a:pt x="3339" y="15409"/>
                                <a:pt x="3355" y="15501"/>
                              </a:cubicBezTo>
                              <a:cubicBezTo>
                                <a:pt x="3312" y="15448"/>
                                <a:pt x="3236" y="15364"/>
                                <a:pt x="3122" y="15251"/>
                              </a:cubicBezTo>
                              <a:cubicBezTo>
                                <a:pt x="3095" y="15223"/>
                                <a:pt x="3068" y="15198"/>
                                <a:pt x="3041" y="15170"/>
                              </a:cubicBezTo>
                              <a:cubicBezTo>
                                <a:pt x="2900" y="15032"/>
                                <a:pt x="2748" y="14891"/>
                                <a:pt x="2640" y="14796"/>
                              </a:cubicBezTo>
                              <a:lnTo>
                                <a:pt x="2580" y="14736"/>
                              </a:lnTo>
                              <a:cubicBezTo>
                                <a:pt x="2564" y="14718"/>
                                <a:pt x="2548" y="14701"/>
                                <a:pt x="2531" y="14683"/>
                              </a:cubicBezTo>
                              <a:cubicBezTo>
                                <a:pt x="2520" y="14673"/>
                                <a:pt x="2510" y="14662"/>
                                <a:pt x="2499" y="14651"/>
                              </a:cubicBezTo>
                              <a:cubicBezTo>
                                <a:pt x="2488" y="14641"/>
                                <a:pt x="2483" y="14630"/>
                                <a:pt x="2472" y="14620"/>
                              </a:cubicBezTo>
                              <a:cubicBezTo>
                                <a:pt x="2455" y="14599"/>
                                <a:pt x="2434" y="14577"/>
                                <a:pt x="2412" y="14553"/>
                              </a:cubicBezTo>
                              <a:cubicBezTo>
                                <a:pt x="2352" y="14486"/>
                                <a:pt x="2298" y="14408"/>
                                <a:pt x="2249" y="14324"/>
                              </a:cubicBezTo>
                              <a:cubicBezTo>
                                <a:pt x="2244" y="14313"/>
                                <a:pt x="2239" y="14299"/>
                                <a:pt x="2233" y="14288"/>
                              </a:cubicBezTo>
                              <a:cubicBezTo>
                                <a:pt x="2217" y="14257"/>
                                <a:pt x="2201" y="14225"/>
                                <a:pt x="2190" y="14193"/>
                              </a:cubicBezTo>
                              <a:cubicBezTo>
                                <a:pt x="2174" y="14151"/>
                                <a:pt x="2157" y="14105"/>
                                <a:pt x="2141" y="14056"/>
                              </a:cubicBezTo>
                              <a:cubicBezTo>
                                <a:pt x="2119" y="13975"/>
                                <a:pt x="2103" y="13886"/>
                                <a:pt x="2081" y="13770"/>
                              </a:cubicBezTo>
                              <a:cubicBezTo>
                                <a:pt x="2071" y="13714"/>
                                <a:pt x="2065" y="13657"/>
                                <a:pt x="2065" y="13601"/>
                              </a:cubicBezTo>
                              <a:cubicBezTo>
                                <a:pt x="2071" y="13460"/>
                                <a:pt x="2087" y="13347"/>
                                <a:pt x="2098" y="13294"/>
                              </a:cubicBezTo>
                              <a:cubicBezTo>
                                <a:pt x="2103" y="13280"/>
                                <a:pt x="2109" y="13262"/>
                                <a:pt x="2114" y="13252"/>
                              </a:cubicBezTo>
                              <a:cubicBezTo>
                                <a:pt x="2125" y="13245"/>
                                <a:pt x="2136" y="13238"/>
                                <a:pt x="2152" y="13231"/>
                              </a:cubicBezTo>
                              <a:cubicBezTo>
                                <a:pt x="2174" y="13224"/>
                                <a:pt x="2201" y="13220"/>
                                <a:pt x="2233" y="13220"/>
                              </a:cubicBezTo>
                              <a:cubicBezTo>
                                <a:pt x="2266" y="13220"/>
                                <a:pt x="2298" y="13224"/>
                                <a:pt x="2347" y="13231"/>
                              </a:cubicBezTo>
                              <a:cubicBezTo>
                                <a:pt x="2390" y="13238"/>
                                <a:pt x="2434" y="13245"/>
                                <a:pt x="2466" y="13255"/>
                              </a:cubicBezTo>
                              <a:cubicBezTo>
                                <a:pt x="2504" y="13266"/>
                                <a:pt x="2531" y="13284"/>
                                <a:pt x="2558" y="13301"/>
                              </a:cubicBezTo>
                              <a:cubicBezTo>
                                <a:pt x="2591" y="13326"/>
                                <a:pt x="2618" y="13358"/>
                                <a:pt x="2629" y="13393"/>
                              </a:cubicBezTo>
                              <a:cubicBezTo>
                                <a:pt x="2640" y="13425"/>
                                <a:pt x="2640" y="13467"/>
                                <a:pt x="2629" y="13502"/>
                              </a:cubicBezTo>
                              <a:cubicBezTo>
                                <a:pt x="2623" y="13516"/>
                                <a:pt x="2618" y="13530"/>
                                <a:pt x="2618" y="13537"/>
                              </a:cubicBezTo>
                              <a:cubicBezTo>
                                <a:pt x="2618" y="13541"/>
                                <a:pt x="2613" y="13548"/>
                                <a:pt x="2613" y="13552"/>
                              </a:cubicBezTo>
                              <a:lnTo>
                                <a:pt x="2607" y="13555"/>
                              </a:lnTo>
                              <a:lnTo>
                                <a:pt x="2607" y="13555"/>
                              </a:lnTo>
                              <a:cubicBezTo>
                                <a:pt x="2607" y="13555"/>
                                <a:pt x="2607" y="13559"/>
                                <a:pt x="2607" y="13559"/>
                              </a:cubicBezTo>
                              <a:lnTo>
                                <a:pt x="2602" y="13569"/>
                              </a:lnTo>
                              <a:lnTo>
                                <a:pt x="2618" y="13566"/>
                              </a:lnTo>
                              <a:cubicBezTo>
                                <a:pt x="2623" y="13566"/>
                                <a:pt x="2629" y="13566"/>
                                <a:pt x="2629" y="13562"/>
                              </a:cubicBezTo>
                              <a:cubicBezTo>
                                <a:pt x="2634" y="13562"/>
                                <a:pt x="2640" y="13559"/>
                                <a:pt x="2640" y="13559"/>
                              </a:cubicBezTo>
                              <a:cubicBezTo>
                                <a:pt x="2651" y="13562"/>
                                <a:pt x="2667" y="13555"/>
                                <a:pt x="2672" y="13552"/>
                              </a:cubicBezTo>
                              <a:cubicBezTo>
                                <a:pt x="2688" y="13548"/>
                                <a:pt x="2710" y="13537"/>
                                <a:pt x="2732" y="13520"/>
                              </a:cubicBezTo>
                              <a:cubicBezTo>
                                <a:pt x="2759" y="13502"/>
                                <a:pt x="2781" y="13474"/>
                                <a:pt x="2791" y="13446"/>
                              </a:cubicBezTo>
                              <a:cubicBezTo>
                                <a:pt x="2802" y="13421"/>
                                <a:pt x="2808" y="13396"/>
                                <a:pt x="2808" y="13365"/>
                              </a:cubicBezTo>
                              <a:cubicBezTo>
                                <a:pt x="2808" y="13337"/>
                                <a:pt x="2808" y="13298"/>
                                <a:pt x="2786" y="13248"/>
                              </a:cubicBezTo>
                              <a:cubicBezTo>
                                <a:pt x="2775" y="13220"/>
                                <a:pt x="2759" y="13196"/>
                                <a:pt x="2743" y="13171"/>
                              </a:cubicBezTo>
                              <a:cubicBezTo>
                                <a:pt x="2732" y="13160"/>
                                <a:pt x="2721" y="13146"/>
                                <a:pt x="2705" y="13132"/>
                              </a:cubicBezTo>
                              <a:cubicBezTo>
                                <a:pt x="2688" y="13118"/>
                                <a:pt x="2672" y="13107"/>
                                <a:pt x="2661" y="13097"/>
                              </a:cubicBezTo>
                              <a:cubicBezTo>
                                <a:pt x="2623" y="13069"/>
                                <a:pt x="2591" y="13051"/>
                                <a:pt x="2558" y="13037"/>
                              </a:cubicBezTo>
                              <a:cubicBezTo>
                                <a:pt x="2526" y="13019"/>
                                <a:pt x="2483" y="13009"/>
                                <a:pt x="2428" y="13002"/>
                              </a:cubicBezTo>
                              <a:cubicBezTo>
                                <a:pt x="2380" y="12995"/>
                                <a:pt x="2331" y="12995"/>
                                <a:pt x="2277" y="13002"/>
                              </a:cubicBezTo>
                              <a:cubicBezTo>
                                <a:pt x="2249" y="13002"/>
                                <a:pt x="2222" y="13005"/>
                                <a:pt x="2195" y="13009"/>
                              </a:cubicBezTo>
                              <a:cubicBezTo>
                                <a:pt x="2195" y="13005"/>
                                <a:pt x="2190" y="13005"/>
                                <a:pt x="2163" y="13012"/>
                              </a:cubicBezTo>
                              <a:cubicBezTo>
                                <a:pt x="2141" y="13016"/>
                                <a:pt x="2098" y="13026"/>
                                <a:pt x="2049" y="13051"/>
                              </a:cubicBezTo>
                              <a:cubicBezTo>
                                <a:pt x="2033" y="13058"/>
                                <a:pt x="2022" y="13065"/>
                                <a:pt x="2011" y="13072"/>
                              </a:cubicBezTo>
                              <a:lnTo>
                                <a:pt x="2006" y="13072"/>
                              </a:lnTo>
                              <a:cubicBezTo>
                                <a:pt x="1968" y="13093"/>
                                <a:pt x="1935" y="13118"/>
                                <a:pt x="1908" y="13146"/>
                              </a:cubicBezTo>
                              <a:cubicBezTo>
                                <a:pt x="1881" y="13174"/>
                                <a:pt x="1854" y="13210"/>
                                <a:pt x="1832" y="13252"/>
                              </a:cubicBezTo>
                              <a:cubicBezTo>
                                <a:pt x="1789" y="13337"/>
                                <a:pt x="1772" y="13432"/>
                                <a:pt x="1762" y="13516"/>
                              </a:cubicBezTo>
                              <a:cubicBezTo>
                                <a:pt x="1740" y="13710"/>
                                <a:pt x="1767" y="13915"/>
                                <a:pt x="1832" y="14077"/>
                              </a:cubicBezTo>
                              <a:cubicBezTo>
                                <a:pt x="1875" y="14197"/>
                                <a:pt x="1951" y="14313"/>
                                <a:pt x="2049" y="14422"/>
                              </a:cubicBezTo>
                              <a:cubicBezTo>
                                <a:pt x="2098" y="14479"/>
                                <a:pt x="2157" y="14539"/>
                                <a:pt x="2206" y="14592"/>
                              </a:cubicBezTo>
                              <a:lnTo>
                                <a:pt x="2239" y="14623"/>
                              </a:lnTo>
                              <a:cubicBezTo>
                                <a:pt x="2271" y="14655"/>
                                <a:pt x="2304" y="14687"/>
                                <a:pt x="2336" y="14722"/>
                              </a:cubicBezTo>
                              <a:lnTo>
                                <a:pt x="2374" y="14757"/>
                              </a:lnTo>
                              <a:cubicBezTo>
                                <a:pt x="2396" y="14778"/>
                                <a:pt x="2412" y="14796"/>
                                <a:pt x="2428" y="14814"/>
                              </a:cubicBezTo>
                              <a:cubicBezTo>
                                <a:pt x="2390" y="14792"/>
                                <a:pt x="2347" y="14771"/>
                                <a:pt x="2309" y="14747"/>
                              </a:cubicBezTo>
                              <a:lnTo>
                                <a:pt x="2309" y="14747"/>
                              </a:lnTo>
                              <a:cubicBezTo>
                                <a:pt x="2190" y="14676"/>
                                <a:pt x="2016" y="14574"/>
                                <a:pt x="1897" y="14500"/>
                              </a:cubicBezTo>
                              <a:cubicBezTo>
                                <a:pt x="1854" y="14468"/>
                                <a:pt x="1816" y="14440"/>
                                <a:pt x="1783" y="14408"/>
                              </a:cubicBezTo>
                              <a:cubicBezTo>
                                <a:pt x="1707" y="14341"/>
                                <a:pt x="1632" y="14267"/>
                                <a:pt x="1583" y="14207"/>
                              </a:cubicBezTo>
                              <a:cubicBezTo>
                                <a:pt x="1529" y="14147"/>
                                <a:pt x="1469" y="14084"/>
                                <a:pt x="1442" y="14035"/>
                              </a:cubicBezTo>
                              <a:cubicBezTo>
                                <a:pt x="1436" y="14024"/>
                                <a:pt x="1431" y="14020"/>
                                <a:pt x="1426" y="14020"/>
                              </a:cubicBezTo>
                              <a:cubicBezTo>
                                <a:pt x="1420" y="14020"/>
                                <a:pt x="1420" y="14024"/>
                                <a:pt x="1420" y="14027"/>
                              </a:cubicBezTo>
                              <a:cubicBezTo>
                                <a:pt x="1420" y="14024"/>
                                <a:pt x="1415" y="14024"/>
                                <a:pt x="1415" y="14020"/>
                              </a:cubicBezTo>
                              <a:cubicBezTo>
                                <a:pt x="1431" y="14010"/>
                                <a:pt x="1453" y="13982"/>
                                <a:pt x="1458" y="13978"/>
                              </a:cubicBezTo>
                              <a:cubicBezTo>
                                <a:pt x="1474" y="13957"/>
                                <a:pt x="1507" y="13915"/>
                                <a:pt x="1529" y="13855"/>
                              </a:cubicBezTo>
                              <a:cubicBezTo>
                                <a:pt x="1550" y="13802"/>
                                <a:pt x="1561" y="13745"/>
                                <a:pt x="1566" y="13686"/>
                              </a:cubicBezTo>
                              <a:cubicBezTo>
                                <a:pt x="1572" y="13633"/>
                                <a:pt x="1566" y="13573"/>
                                <a:pt x="1556" y="13513"/>
                              </a:cubicBezTo>
                              <a:cubicBezTo>
                                <a:pt x="1545" y="13449"/>
                                <a:pt x="1523" y="13361"/>
                                <a:pt x="1496" y="13266"/>
                              </a:cubicBezTo>
                              <a:cubicBezTo>
                                <a:pt x="1480" y="13220"/>
                                <a:pt x="1458" y="13160"/>
                                <a:pt x="1426" y="13097"/>
                              </a:cubicBezTo>
                              <a:cubicBezTo>
                                <a:pt x="1393" y="13037"/>
                                <a:pt x="1350" y="12977"/>
                                <a:pt x="1301" y="12921"/>
                              </a:cubicBezTo>
                              <a:cubicBezTo>
                                <a:pt x="1258" y="12871"/>
                                <a:pt x="1203" y="12822"/>
                                <a:pt x="1138" y="12769"/>
                              </a:cubicBezTo>
                              <a:cubicBezTo>
                                <a:pt x="1106" y="12744"/>
                                <a:pt x="1079" y="12720"/>
                                <a:pt x="1052" y="12695"/>
                              </a:cubicBezTo>
                              <a:cubicBezTo>
                                <a:pt x="1041" y="12688"/>
                                <a:pt x="1035" y="12681"/>
                                <a:pt x="1024" y="12674"/>
                              </a:cubicBezTo>
                              <a:cubicBezTo>
                                <a:pt x="997" y="12649"/>
                                <a:pt x="976" y="12628"/>
                                <a:pt x="959" y="12607"/>
                              </a:cubicBezTo>
                              <a:cubicBezTo>
                                <a:pt x="921" y="12557"/>
                                <a:pt x="894" y="12501"/>
                                <a:pt x="889" y="12445"/>
                              </a:cubicBezTo>
                              <a:cubicBezTo>
                                <a:pt x="884" y="12413"/>
                                <a:pt x="889" y="12378"/>
                                <a:pt x="894" y="12342"/>
                              </a:cubicBezTo>
                              <a:cubicBezTo>
                                <a:pt x="911" y="12300"/>
                                <a:pt x="932" y="12272"/>
                                <a:pt x="932" y="12272"/>
                              </a:cubicBezTo>
                              <a:lnTo>
                                <a:pt x="938" y="12265"/>
                              </a:lnTo>
                              <a:lnTo>
                                <a:pt x="927" y="12265"/>
                              </a:lnTo>
                              <a:cubicBezTo>
                                <a:pt x="916" y="12265"/>
                                <a:pt x="905" y="12265"/>
                                <a:pt x="894" y="12265"/>
                              </a:cubicBezTo>
                              <a:cubicBezTo>
                                <a:pt x="889" y="12265"/>
                                <a:pt x="884" y="12265"/>
                                <a:pt x="856" y="12261"/>
                              </a:cubicBezTo>
                              <a:cubicBezTo>
                                <a:pt x="824" y="12261"/>
                                <a:pt x="775" y="12258"/>
                                <a:pt x="726" y="12261"/>
                              </a:cubicBezTo>
                              <a:cubicBezTo>
                                <a:pt x="672" y="12265"/>
                                <a:pt x="618" y="12275"/>
                                <a:pt x="575" y="12293"/>
                              </a:cubicBezTo>
                              <a:cubicBezTo>
                                <a:pt x="537" y="12307"/>
                                <a:pt x="510" y="12328"/>
                                <a:pt x="493" y="12342"/>
                              </a:cubicBezTo>
                              <a:cubicBezTo>
                                <a:pt x="477" y="12356"/>
                                <a:pt x="466" y="12374"/>
                                <a:pt x="461" y="12395"/>
                              </a:cubicBezTo>
                              <a:cubicBezTo>
                                <a:pt x="450" y="12416"/>
                                <a:pt x="439" y="12434"/>
                                <a:pt x="434" y="12448"/>
                              </a:cubicBezTo>
                              <a:lnTo>
                                <a:pt x="428" y="12441"/>
                              </a:lnTo>
                              <a:cubicBezTo>
                                <a:pt x="417" y="12420"/>
                                <a:pt x="396" y="12392"/>
                                <a:pt x="363" y="12356"/>
                              </a:cubicBezTo>
                              <a:cubicBezTo>
                                <a:pt x="331" y="12311"/>
                                <a:pt x="293" y="12254"/>
                                <a:pt x="266" y="12198"/>
                              </a:cubicBezTo>
                              <a:cubicBezTo>
                                <a:pt x="238" y="12141"/>
                                <a:pt x="228" y="12089"/>
                                <a:pt x="233" y="12043"/>
                              </a:cubicBezTo>
                              <a:cubicBezTo>
                                <a:pt x="238" y="12022"/>
                                <a:pt x="238" y="12018"/>
                                <a:pt x="233" y="12018"/>
                              </a:cubicBezTo>
                              <a:cubicBezTo>
                                <a:pt x="233" y="12014"/>
                                <a:pt x="233" y="12014"/>
                                <a:pt x="228" y="12014"/>
                              </a:cubicBezTo>
                              <a:cubicBezTo>
                                <a:pt x="222" y="12014"/>
                                <a:pt x="222" y="12014"/>
                                <a:pt x="217" y="12036"/>
                              </a:cubicBezTo>
                              <a:cubicBezTo>
                                <a:pt x="217" y="12039"/>
                                <a:pt x="217" y="12043"/>
                                <a:pt x="217" y="12046"/>
                              </a:cubicBezTo>
                              <a:cubicBezTo>
                                <a:pt x="206" y="12085"/>
                                <a:pt x="195" y="12166"/>
                                <a:pt x="184" y="12282"/>
                              </a:cubicBezTo>
                              <a:cubicBezTo>
                                <a:pt x="179" y="12349"/>
                                <a:pt x="173" y="12427"/>
                                <a:pt x="168" y="12519"/>
                              </a:cubicBezTo>
                              <a:cubicBezTo>
                                <a:pt x="163" y="12512"/>
                                <a:pt x="157" y="12505"/>
                                <a:pt x="152" y="12501"/>
                              </a:cubicBezTo>
                              <a:cubicBezTo>
                                <a:pt x="152" y="12501"/>
                                <a:pt x="152" y="12501"/>
                                <a:pt x="152" y="12501"/>
                              </a:cubicBezTo>
                              <a:cubicBezTo>
                                <a:pt x="157" y="12497"/>
                                <a:pt x="152" y="12494"/>
                                <a:pt x="146" y="12490"/>
                              </a:cubicBezTo>
                              <a:cubicBezTo>
                                <a:pt x="141" y="12487"/>
                                <a:pt x="141" y="12487"/>
                                <a:pt x="136" y="12480"/>
                              </a:cubicBezTo>
                              <a:cubicBezTo>
                                <a:pt x="130" y="12476"/>
                                <a:pt x="125" y="12473"/>
                                <a:pt x="119" y="12469"/>
                              </a:cubicBezTo>
                              <a:lnTo>
                                <a:pt x="114" y="12466"/>
                              </a:lnTo>
                              <a:cubicBezTo>
                                <a:pt x="103" y="12462"/>
                                <a:pt x="92" y="12459"/>
                                <a:pt x="87" y="12455"/>
                              </a:cubicBezTo>
                              <a:cubicBezTo>
                                <a:pt x="65" y="12445"/>
                                <a:pt x="38" y="12438"/>
                                <a:pt x="16" y="12434"/>
                              </a:cubicBezTo>
                              <a:lnTo>
                                <a:pt x="16" y="13143"/>
                              </a:lnTo>
                              <a:lnTo>
                                <a:pt x="43" y="13273"/>
                              </a:lnTo>
                              <a:cubicBezTo>
                                <a:pt x="54" y="13326"/>
                                <a:pt x="70" y="13368"/>
                                <a:pt x="92" y="13407"/>
                              </a:cubicBezTo>
                              <a:cubicBezTo>
                                <a:pt x="114" y="13442"/>
                                <a:pt x="141" y="13481"/>
                                <a:pt x="173" y="13523"/>
                              </a:cubicBezTo>
                              <a:cubicBezTo>
                                <a:pt x="201" y="13555"/>
                                <a:pt x="228" y="13587"/>
                                <a:pt x="255" y="13615"/>
                              </a:cubicBezTo>
                              <a:lnTo>
                                <a:pt x="260" y="13622"/>
                              </a:lnTo>
                              <a:cubicBezTo>
                                <a:pt x="287" y="13650"/>
                                <a:pt x="314" y="13678"/>
                                <a:pt x="341" y="13707"/>
                              </a:cubicBezTo>
                              <a:cubicBezTo>
                                <a:pt x="396" y="13763"/>
                                <a:pt x="444" y="13802"/>
                                <a:pt x="466" y="13819"/>
                              </a:cubicBezTo>
                              <a:cubicBezTo>
                                <a:pt x="526" y="13869"/>
                                <a:pt x="602" y="13915"/>
                                <a:pt x="678" y="13953"/>
                              </a:cubicBezTo>
                              <a:cubicBezTo>
                                <a:pt x="715" y="13971"/>
                                <a:pt x="753" y="13989"/>
                                <a:pt x="802" y="14006"/>
                              </a:cubicBezTo>
                              <a:cubicBezTo>
                                <a:pt x="846" y="14020"/>
                                <a:pt x="884" y="14035"/>
                                <a:pt x="927" y="14045"/>
                              </a:cubicBezTo>
                              <a:cubicBezTo>
                                <a:pt x="1014" y="14066"/>
                                <a:pt x="1089" y="14080"/>
                                <a:pt x="1138" y="14084"/>
                              </a:cubicBezTo>
                              <a:cubicBezTo>
                                <a:pt x="1165" y="14087"/>
                                <a:pt x="1187" y="14087"/>
                                <a:pt x="1203" y="14087"/>
                              </a:cubicBezTo>
                              <a:cubicBezTo>
                                <a:pt x="1214" y="14087"/>
                                <a:pt x="1220" y="14087"/>
                                <a:pt x="1220" y="14087"/>
                              </a:cubicBezTo>
                              <a:cubicBezTo>
                                <a:pt x="1220" y="14091"/>
                                <a:pt x="1220" y="14091"/>
                                <a:pt x="1220" y="14094"/>
                              </a:cubicBezTo>
                              <a:cubicBezTo>
                                <a:pt x="1214" y="14098"/>
                                <a:pt x="1214" y="14102"/>
                                <a:pt x="1247" y="14144"/>
                              </a:cubicBezTo>
                              <a:cubicBezTo>
                                <a:pt x="1258" y="14158"/>
                                <a:pt x="1268" y="14176"/>
                                <a:pt x="1285" y="14190"/>
                              </a:cubicBezTo>
                              <a:cubicBezTo>
                                <a:pt x="1301" y="14207"/>
                                <a:pt x="1317" y="14225"/>
                                <a:pt x="1328" y="14243"/>
                              </a:cubicBezTo>
                              <a:cubicBezTo>
                                <a:pt x="1366" y="14285"/>
                                <a:pt x="1409" y="14327"/>
                                <a:pt x="1453" y="14366"/>
                              </a:cubicBezTo>
                              <a:cubicBezTo>
                                <a:pt x="1496" y="14405"/>
                                <a:pt x="1529" y="14433"/>
                                <a:pt x="1545" y="14443"/>
                              </a:cubicBezTo>
                              <a:cubicBezTo>
                                <a:pt x="1599" y="14486"/>
                                <a:pt x="1686" y="14539"/>
                                <a:pt x="1718" y="14549"/>
                              </a:cubicBezTo>
                              <a:cubicBezTo>
                                <a:pt x="1729" y="14560"/>
                                <a:pt x="1735" y="14567"/>
                                <a:pt x="1729" y="14574"/>
                              </a:cubicBezTo>
                              <a:cubicBezTo>
                                <a:pt x="1729" y="14577"/>
                                <a:pt x="1724" y="14581"/>
                                <a:pt x="1718" y="14581"/>
                              </a:cubicBezTo>
                              <a:cubicBezTo>
                                <a:pt x="1702" y="14567"/>
                                <a:pt x="1632" y="14518"/>
                                <a:pt x="1529" y="14475"/>
                              </a:cubicBezTo>
                              <a:cubicBezTo>
                                <a:pt x="1404" y="14419"/>
                                <a:pt x="1225" y="14373"/>
                                <a:pt x="1106" y="14341"/>
                              </a:cubicBezTo>
                              <a:cubicBezTo>
                                <a:pt x="1089" y="14338"/>
                                <a:pt x="1073" y="14334"/>
                                <a:pt x="1057" y="14331"/>
                              </a:cubicBezTo>
                              <a:cubicBezTo>
                                <a:pt x="986" y="14313"/>
                                <a:pt x="894" y="14288"/>
                                <a:pt x="781" y="14264"/>
                              </a:cubicBezTo>
                              <a:cubicBezTo>
                                <a:pt x="694" y="14246"/>
                                <a:pt x="623" y="14232"/>
                                <a:pt x="547" y="14221"/>
                              </a:cubicBezTo>
                              <a:cubicBezTo>
                                <a:pt x="444" y="14207"/>
                                <a:pt x="363" y="14200"/>
                                <a:pt x="282" y="14204"/>
                              </a:cubicBezTo>
                              <a:cubicBezTo>
                                <a:pt x="201" y="14207"/>
                                <a:pt x="114" y="14221"/>
                                <a:pt x="16" y="14250"/>
                              </a:cubicBezTo>
                              <a:lnTo>
                                <a:pt x="11" y="14250"/>
                              </a:lnTo>
                              <a:lnTo>
                                <a:pt x="11" y="14429"/>
                              </a:lnTo>
                              <a:cubicBezTo>
                                <a:pt x="16" y="14426"/>
                                <a:pt x="22" y="14422"/>
                                <a:pt x="27" y="14415"/>
                              </a:cubicBezTo>
                              <a:cubicBezTo>
                                <a:pt x="27" y="14415"/>
                                <a:pt x="33" y="14412"/>
                                <a:pt x="33" y="14412"/>
                              </a:cubicBezTo>
                              <a:cubicBezTo>
                                <a:pt x="92" y="14405"/>
                                <a:pt x="157" y="14398"/>
                                <a:pt x="222" y="14398"/>
                              </a:cubicBezTo>
                              <a:cubicBezTo>
                                <a:pt x="336" y="14398"/>
                                <a:pt x="461" y="14412"/>
                                <a:pt x="602" y="14436"/>
                              </a:cubicBezTo>
                              <a:cubicBezTo>
                                <a:pt x="775" y="14465"/>
                                <a:pt x="954" y="14507"/>
                                <a:pt x="1127" y="14556"/>
                              </a:cubicBezTo>
                              <a:cubicBezTo>
                                <a:pt x="1290" y="14602"/>
                                <a:pt x="1447" y="14655"/>
                                <a:pt x="1599" y="14718"/>
                              </a:cubicBezTo>
                              <a:cubicBezTo>
                                <a:pt x="1707" y="14761"/>
                                <a:pt x="1816" y="14807"/>
                                <a:pt x="1924" y="14856"/>
                              </a:cubicBezTo>
                              <a:cubicBezTo>
                                <a:pt x="2548" y="15149"/>
                                <a:pt x="3014" y="15462"/>
                                <a:pt x="3030" y="15473"/>
                              </a:cubicBezTo>
                              <a:cubicBezTo>
                                <a:pt x="3046" y="15483"/>
                                <a:pt x="3057" y="15491"/>
                                <a:pt x="3057" y="15494"/>
                              </a:cubicBezTo>
                              <a:lnTo>
                                <a:pt x="3057" y="15494"/>
                              </a:lnTo>
                              <a:cubicBezTo>
                                <a:pt x="3062" y="15498"/>
                                <a:pt x="3062" y="15501"/>
                                <a:pt x="3068" y="15501"/>
                              </a:cubicBezTo>
                              <a:cubicBezTo>
                                <a:pt x="3014" y="15483"/>
                                <a:pt x="2916" y="15452"/>
                                <a:pt x="2781" y="15424"/>
                              </a:cubicBezTo>
                              <a:cubicBezTo>
                                <a:pt x="2645" y="15395"/>
                                <a:pt x="2483" y="15364"/>
                                <a:pt x="2304" y="15364"/>
                              </a:cubicBezTo>
                              <a:cubicBezTo>
                                <a:pt x="2211" y="15364"/>
                                <a:pt x="2125" y="15367"/>
                                <a:pt x="2043" y="15374"/>
                              </a:cubicBezTo>
                              <a:cubicBezTo>
                                <a:pt x="2033" y="15374"/>
                                <a:pt x="2022" y="15374"/>
                                <a:pt x="2016" y="15374"/>
                              </a:cubicBezTo>
                              <a:cubicBezTo>
                                <a:pt x="1984" y="15378"/>
                                <a:pt x="1951" y="15378"/>
                                <a:pt x="1919" y="15381"/>
                              </a:cubicBezTo>
                              <a:cubicBezTo>
                                <a:pt x="1875" y="15385"/>
                                <a:pt x="1832" y="15395"/>
                                <a:pt x="1800" y="15409"/>
                              </a:cubicBezTo>
                              <a:cubicBezTo>
                                <a:pt x="1789" y="15413"/>
                                <a:pt x="1783" y="15416"/>
                                <a:pt x="1778" y="15420"/>
                              </a:cubicBezTo>
                              <a:cubicBezTo>
                                <a:pt x="1735" y="15434"/>
                                <a:pt x="1686" y="15459"/>
                                <a:pt x="1632" y="15487"/>
                              </a:cubicBezTo>
                              <a:lnTo>
                                <a:pt x="1615" y="15494"/>
                              </a:lnTo>
                              <a:cubicBezTo>
                                <a:pt x="1588" y="15508"/>
                                <a:pt x="1556" y="15519"/>
                                <a:pt x="1534" y="15536"/>
                              </a:cubicBezTo>
                              <a:cubicBezTo>
                                <a:pt x="1523" y="15543"/>
                                <a:pt x="1512" y="15550"/>
                                <a:pt x="1507" y="15561"/>
                              </a:cubicBezTo>
                              <a:cubicBezTo>
                                <a:pt x="1491" y="15572"/>
                                <a:pt x="1485" y="15575"/>
                                <a:pt x="1485" y="15582"/>
                              </a:cubicBezTo>
                              <a:cubicBezTo>
                                <a:pt x="1485" y="15586"/>
                                <a:pt x="1485" y="15586"/>
                                <a:pt x="1491" y="15589"/>
                              </a:cubicBezTo>
                              <a:cubicBezTo>
                                <a:pt x="1491" y="15589"/>
                                <a:pt x="1491" y="15593"/>
                                <a:pt x="1491" y="15593"/>
                              </a:cubicBezTo>
                              <a:cubicBezTo>
                                <a:pt x="1491" y="15600"/>
                                <a:pt x="1491" y="15603"/>
                                <a:pt x="1491" y="15610"/>
                              </a:cubicBezTo>
                              <a:lnTo>
                                <a:pt x="1491" y="15610"/>
                              </a:lnTo>
                              <a:lnTo>
                                <a:pt x="1496" y="15614"/>
                              </a:lnTo>
                              <a:lnTo>
                                <a:pt x="1496" y="15614"/>
                              </a:lnTo>
                              <a:cubicBezTo>
                                <a:pt x="1496" y="15617"/>
                                <a:pt x="1491" y="15621"/>
                                <a:pt x="1485" y="15624"/>
                              </a:cubicBezTo>
                              <a:cubicBezTo>
                                <a:pt x="1469" y="15642"/>
                                <a:pt x="1458" y="15663"/>
                                <a:pt x="1463" y="15681"/>
                              </a:cubicBezTo>
                              <a:cubicBezTo>
                                <a:pt x="1463" y="15688"/>
                                <a:pt x="1463" y="15691"/>
                                <a:pt x="1463" y="15699"/>
                              </a:cubicBezTo>
                              <a:cubicBezTo>
                                <a:pt x="1463" y="15713"/>
                                <a:pt x="1469" y="15723"/>
                                <a:pt x="1480" y="15734"/>
                              </a:cubicBezTo>
                              <a:cubicBezTo>
                                <a:pt x="1491" y="15744"/>
                                <a:pt x="1501" y="15751"/>
                                <a:pt x="1518" y="15758"/>
                              </a:cubicBezTo>
                              <a:cubicBezTo>
                                <a:pt x="1529" y="15762"/>
                                <a:pt x="1539" y="15769"/>
                                <a:pt x="1550" y="15773"/>
                              </a:cubicBezTo>
                              <a:cubicBezTo>
                                <a:pt x="1566" y="15783"/>
                                <a:pt x="1588" y="15790"/>
                                <a:pt x="1599" y="15794"/>
                              </a:cubicBezTo>
                              <a:cubicBezTo>
                                <a:pt x="1604" y="15797"/>
                                <a:pt x="1604" y="15797"/>
                                <a:pt x="1610" y="15801"/>
                              </a:cubicBezTo>
                              <a:cubicBezTo>
                                <a:pt x="1610" y="15801"/>
                                <a:pt x="1615" y="15804"/>
                                <a:pt x="1615" y="15804"/>
                              </a:cubicBezTo>
                              <a:lnTo>
                                <a:pt x="1621" y="15808"/>
                              </a:lnTo>
                              <a:lnTo>
                                <a:pt x="1626" y="15804"/>
                              </a:lnTo>
                              <a:cubicBezTo>
                                <a:pt x="1626" y="15804"/>
                                <a:pt x="1626" y="15804"/>
                                <a:pt x="1626" y="15804"/>
                              </a:cubicBezTo>
                              <a:lnTo>
                                <a:pt x="1632" y="15804"/>
                              </a:lnTo>
                              <a:lnTo>
                                <a:pt x="1637" y="15804"/>
                              </a:lnTo>
                              <a:cubicBezTo>
                                <a:pt x="1637" y="15804"/>
                                <a:pt x="1637" y="15804"/>
                                <a:pt x="1637" y="15804"/>
                              </a:cubicBezTo>
                              <a:lnTo>
                                <a:pt x="1642" y="15804"/>
                              </a:lnTo>
                              <a:lnTo>
                                <a:pt x="1642" y="15797"/>
                              </a:lnTo>
                              <a:cubicBezTo>
                                <a:pt x="1642" y="15794"/>
                                <a:pt x="1648" y="15794"/>
                                <a:pt x="1648" y="15787"/>
                              </a:cubicBezTo>
                              <a:cubicBezTo>
                                <a:pt x="1653" y="15773"/>
                                <a:pt x="1669" y="15741"/>
                                <a:pt x="1697" y="15709"/>
                              </a:cubicBezTo>
                              <a:cubicBezTo>
                                <a:pt x="1724" y="15674"/>
                                <a:pt x="1772" y="15642"/>
                                <a:pt x="1843" y="15607"/>
                              </a:cubicBezTo>
                              <a:cubicBezTo>
                                <a:pt x="1848" y="15603"/>
                                <a:pt x="1859" y="15600"/>
                                <a:pt x="1870" y="15593"/>
                              </a:cubicBezTo>
                              <a:cubicBezTo>
                                <a:pt x="1903" y="15579"/>
                                <a:pt x="1935" y="15561"/>
                                <a:pt x="1951" y="15550"/>
                              </a:cubicBezTo>
                              <a:cubicBezTo>
                                <a:pt x="1957" y="15550"/>
                                <a:pt x="1968" y="15547"/>
                                <a:pt x="1973" y="15547"/>
                              </a:cubicBezTo>
                              <a:cubicBezTo>
                                <a:pt x="2043" y="15543"/>
                                <a:pt x="2114" y="15543"/>
                                <a:pt x="2179" y="15547"/>
                              </a:cubicBezTo>
                              <a:cubicBezTo>
                                <a:pt x="2277" y="15550"/>
                                <a:pt x="2380" y="15561"/>
                                <a:pt x="2483" y="15579"/>
                              </a:cubicBezTo>
                              <a:cubicBezTo>
                                <a:pt x="2667" y="15607"/>
                                <a:pt x="2808" y="15646"/>
                                <a:pt x="2873" y="15663"/>
                              </a:cubicBezTo>
                              <a:lnTo>
                                <a:pt x="2878" y="15663"/>
                              </a:lnTo>
                              <a:cubicBezTo>
                                <a:pt x="2943" y="15681"/>
                                <a:pt x="3014" y="15702"/>
                                <a:pt x="3068" y="15730"/>
                              </a:cubicBezTo>
                              <a:cubicBezTo>
                                <a:pt x="3111" y="15751"/>
                                <a:pt x="3149" y="15783"/>
                                <a:pt x="3187" y="15808"/>
                              </a:cubicBezTo>
                              <a:cubicBezTo>
                                <a:pt x="3198" y="15815"/>
                                <a:pt x="3209" y="15822"/>
                                <a:pt x="3214" y="15829"/>
                              </a:cubicBezTo>
                              <a:cubicBezTo>
                                <a:pt x="3268" y="15868"/>
                                <a:pt x="3323" y="15899"/>
                                <a:pt x="3361" y="15917"/>
                              </a:cubicBezTo>
                              <a:cubicBezTo>
                                <a:pt x="3279" y="15935"/>
                                <a:pt x="3203" y="15959"/>
                                <a:pt x="3128" y="15988"/>
                              </a:cubicBezTo>
                              <a:cubicBezTo>
                                <a:pt x="3057" y="16016"/>
                                <a:pt x="2981" y="16051"/>
                                <a:pt x="2905" y="16093"/>
                              </a:cubicBezTo>
                              <a:cubicBezTo>
                                <a:pt x="2846" y="16125"/>
                                <a:pt x="2797" y="16153"/>
                                <a:pt x="2775" y="16171"/>
                              </a:cubicBezTo>
                              <a:cubicBezTo>
                                <a:pt x="2770" y="16174"/>
                                <a:pt x="2770" y="16174"/>
                                <a:pt x="2764" y="16178"/>
                              </a:cubicBezTo>
                              <a:cubicBezTo>
                                <a:pt x="2764" y="16174"/>
                                <a:pt x="2759" y="16174"/>
                                <a:pt x="2759" y="16171"/>
                              </a:cubicBezTo>
                              <a:cubicBezTo>
                                <a:pt x="2759" y="16171"/>
                                <a:pt x="2759" y="16167"/>
                                <a:pt x="2759" y="16167"/>
                              </a:cubicBezTo>
                              <a:cubicBezTo>
                                <a:pt x="2764" y="16164"/>
                                <a:pt x="2759" y="16160"/>
                                <a:pt x="2754" y="16153"/>
                              </a:cubicBezTo>
                              <a:cubicBezTo>
                                <a:pt x="2754" y="16150"/>
                                <a:pt x="2748" y="16146"/>
                                <a:pt x="2748" y="16143"/>
                              </a:cubicBezTo>
                              <a:cubicBezTo>
                                <a:pt x="2743" y="16132"/>
                                <a:pt x="2737" y="16122"/>
                                <a:pt x="2732" y="16107"/>
                              </a:cubicBezTo>
                              <a:cubicBezTo>
                                <a:pt x="2726" y="16097"/>
                                <a:pt x="2721" y="16069"/>
                                <a:pt x="2716" y="16037"/>
                              </a:cubicBezTo>
                              <a:cubicBezTo>
                                <a:pt x="2716" y="16005"/>
                                <a:pt x="2721" y="15974"/>
                                <a:pt x="2726" y="15952"/>
                              </a:cubicBezTo>
                              <a:cubicBezTo>
                                <a:pt x="2726" y="15945"/>
                                <a:pt x="2721" y="15945"/>
                                <a:pt x="2721" y="15945"/>
                              </a:cubicBezTo>
                              <a:cubicBezTo>
                                <a:pt x="2721" y="15945"/>
                                <a:pt x="2721" y="15945"/>
                                <a:pt x="2721" y="15945"/>
                              </a:cubicBezTo>
                              <a:cubicBezTo>
                                <a:pt x="2721" y="15942"/>
                                <a:pt x="2721" y="15942"/>
                                <a:pt x="2721" y="15942"/>
                              </a:cubicBezTo>
                              <a:lnTo>
                                <a:pt x="2726" y="15935"/>
                              </a:lnTo>
                              <a:lnTo>
                                <a:pt x="2721" y="15935"/>
                              </a:lnTo>
                              <a:cubicBezTo>
                                <a:pt x="2721" y="15935"/>
                                <a:pt x="2721" y="15935"/>
                                <a:pt x="2721" y="15935"/>
                              </a:cubicBezTo>
                              <a:cubicBezTo>
                                <a:pt x="2710" y="15931"/>
                                <a:pt x="2683" y="15931"/>
                                <a:pt x="2651" y="15938"/>
                              </a:cubicBezTo>
                              <a:cubicBezTo>
                                <a:pt x="2613" y="15949"/>
                                <a:pt x="2575" y="15970"/>
                                <a:pt x="2553" y="15988"/>
                              </a:cubicBezTo>
                              <a:cubicBezTo>
                                <a:pt x="2531" y="16005"/>
                                <a:pt x="2483" y="16051"/>
                                <a:pt x="2455" y="16115"/>
                              </a:cubicBezTo>
                              <a:cubicBezTo>
                                <a:pt x="2439" y="16153"/>
                                <a:pt x="2434" y="16199"/>
                                <a:pt x="2439" y="16238"/>
                              </a:cubicBezTo>
                              <a:cubicBezTo>
                                <a:pt x="2439" y="16238"/>
                                <a:pt x="2439" y="16238"/>
                                <a:pt x="2439" y="16241"/>
                              </a:cubicBezTo>
                              <a:cubicBezTo>
                                <a:pt x="2407" y="16224"/>
                                <a:pt x="2314" y="16189"/>
                                <a:pt x="2249" y="16167"/>
                              </a:cubicBezTo>
                              <a:cubicBezTo>
                                <a:pt x="2228" y="16160"/>
                                <a:pt x="2119" y="16129"/>
                                <a:pt x="1989" y="16107"/>
                              </a:cubicBezTo>
                              <a:cubicBezTo>
                                <a:pt x="1935" y="16097"/>
                                <a:pt x="1875" y="16090"/>
                                <a:pt x="1816" y="16086"/>
                              </a:cubicBezTo>
                              <a:cubicBezTo>
                                <a:pt x="1767" y="16083"/>
                                <a:pt x="1713" y="16079"/>
                                <a:pt x="1669" y="16079"/>
                              </a:cubicBezTo>
                              <a:cubicBezTo>
                                <a:pt x="1669" y="16079"/>
                                <a:pt x="1664" y="16079"/>
                                <a:pt x="1664" y="16079"/>
                              </a:cubicBezTo>
                              <a:cubicBezTo>
                                <a:pt x="1659" y="16076"/>
                                <a:pt x="1659" y="16072"/>
                                <a:pt x="1653" y="16065"/>
                              </a:cubicBezTo>
                              <a:lnTo>
                                <a:pt x="1653" y="16065"/>
                              </a:lnTo>
                              <a:lnTo>
                                <a:pt x="1653" y="16062"/>
                              </a:lnTo>
                              <a:cubicBezTo>
                                <a:pt x="1659" y="16055"/>
                                <a:pt x="1632" y="16023"/>
                                <a:pt x="1621" y="16012"/>
                              </a:cubicBezTo>
                              <a:cubicBezTo>
                                <a:pt x="1604" y="15995"/>
                                <a:pt x="1566" y="15952"/>
                                <a:pt x="1512" y="15907"/>
                              </a:cubicBezTo>
                              <a:cubicBezTo>
                                <a:pt x="1458" y="15864"/>
                                <a:pt x="1398" y="15825"/>
                                <a:pt x="1328" y="15790"/>
                              </a:cubicBezTo>
                              <a:cubicBezTo>
                                <a:pt x="1290" y="15769"/>
                                <a:pt x="1247" y="15748"/>
                                <a:pt x="1198" y="15730"/>
                              </a:cubicBezTo>
                              <a:cubicBezTo>
                                <a:pt x="1160" y="15709"/>
                                <a:pt x="1127" y="15684"/>
                                <a:pt x="1117" y="15677"/>
                              </a:cubicBezTo>
                              <a:cubicBezTo>
                                <a:pt x="1117" y="15674"/>
                                <a:pt x="1106" y="15663"/>
                                <a:pt x="1084" y="15642"/>
                              </a:cubicBezTo>
                              <a:cubicBezTo>
                                <a:pt x="1073" y="15632"/>
                                <a:pt x="1057" y="15621"/>
                                <a:pt x="1046" y="15607"/>
                              </a:cubicBezTo>
                              <a:cubicBezTo>
                                <a:pt x="1008" y="15572"/>
                                <a:pt x="959" y="15522"/>
                                <a:pt x="921" y="15480"/>
                              </a:cubicBezTo>
                              <a:lnTo>
                                <a:pt x="916" y="15476"/>
                              </a:lnTo>
                              <a:cubicBezTo>
                                <a:pt x="905" y="15466"/>
                                <a:pt x="894" y="15452"/>
                                <a:pt x="884" y="15438"/>
                              </a:cubicBezTo>
                              <a:cubicBezTo>
                                <a:pt x="840" y="15378"/>
                                <a:pt x="802" y="15321"/>
                                <a:pt x="781" y="15275"/>
                              </a:cubicBezTo>
                              <a:cubicBezTo>
                                <a:pt x="775" y="15261"/>
                                <a:pt x="770" y="15244"/>
                                <a:pt x="770" y="15230"/>
                              </a:cubicBezTo>
                              <a:cubicBezTo>
                                <a:pt x="764" y="15194"/>
                                <a:pt x="764" y="15156"/>
                                <a:pt x="781" y="15120"/>
                              </a:cubicBezTo>
                              <a:cubicBezTo>
                                <a:pt x="786" y="15117"/>
                                <a:pt x="791" y="15113"/>
                                <a:pt x="791" y="15110"/>
                              </a:cubicBezTo>
                              <a:cubicBezTo>
                                <a:pt x="797" y="15110"/>
                                <a:pt x="797" y="15106"/>
                                <a:pt x="802" y="15106"/>
                              </a:cubicBezTo>
                              <a:lnTo>
                                <a:pt x="808" y="15106"/>
                              </a:lnTo>
                              <a:cubicBezTo>
                                <a:pt x="840" y="15096"/>
                                <a:pt x="862" y="15089"/>
                                <a:pt x="878" y="15085"/>
                              </a:cubicBezTo>
                              <a:cubicBezTo>
                                <a:pt x="894" y="15082"/>
                                <a:pt x="949" y="15067"/>
                                <a:pt x="1014" y="15060"/>
                              </a:cubicBezTo>
                              <a:cubicBezTo>
                                <a:pt x="1041" y="15057"/>
                                <a:pt x="1073" y="15057"/>
                                <a:pt x="1106" y="15057"/>
                              </a:cubicBezTo>
                              <a:cubicBezTo>
                                <a:pt x="1111" y="15057"/>
                                <a:pt x="1117" y="15057"/>
                                <a:pt x="1122" y="15057"/>
                              </a:cubicBezTo>
                              <a:cubicBezTo>
                                <a:pt x="1133" y="15057"/>
                                <a:pt x="1144" y="15057"/>
                                <a:pt x="1149" y="15057"/>
                              </a:cubicBezTo>
                              <a:cubicBezTo>
                                <a:pt x="1155" y="15057"/>
                                <a:pt x="1165" y="15057"/>
                                <a:pt x="1171" y="15053"/>
                              </a:cubicBezTo>
                              <a:cubicBezTo>
                                <a:pt x="1192" y="15050"/>
                                <a:pt x="1203" y="15043"/>
                                <a:pt x="1203" y="15036"/>
                              </a:cubicBezTo>
                              <a:lnTo>
                                <a:pt x="1203" y="15032"/>
                              </a:lnTo>
                              <a:cubicBezTo>
                                <a:pt x="1203" y="15025"/>
                                <a:pt x="1198" y="15015"/>
                                <a:pt x="1187" y="15000"/>
                              </a:cubicBezTo>
                              <a:cubicBezTo>
                                <a:pt x="1176" y="14990"/>
                                <a:pt x="1155" y="14969"/>
                                <a:pt x="1106" y="14948"/>
                              </a:cubicBezTo>
                              <a:cubicBezTo>
                                <a:pt x="1062" y="14930"/>
                                <a:pt x="1014" y="14919"/>
                                <a:pt x="965" y="14919"/>
                              </a:cubicBezTo>
                              <a:cubicBezTo>
                                <a:pt x="916" y="14916"/>
                                <a:pt x="862" y="14923"/>
                                <a:pt x="813" y="14937"/>
                              </a:cubicBezTo>
                              <a:cubicBezTo>
                                <a:pt x="786" y="14944"/>
                                <a:pt x="705" y="14969"/>
                                <a:pt x="640" y="15022"/>
                              </a:cubicBezTo>
                              <a:cubicBezTo>
                                <a:pt x="580" y="15067"/>
                                <a:pt x="537" y="15134"/>
                                <a:pt x="515" y="15208"/>
                              </a:cubicBezTo>
                              <a:cubicBezTo>
                                <a:pt x="493" y="15275"/>
                                <a:pt x="488" y="15353"/>
                                <a:pt x="499" y="15420"/>
                              </a:cubicBezTo>
                              <a:cubicBezTo>
                                <a:pt x="510" y="15480"/>
                                <a:pt x="531" y="15540"/>
                                <a:pt x="564" y="15589"/>
                              </a:cubicBezTo>
                              <a:cubicBezTo>
                                <a:pt x="564" y="15589"/>
                                <a:pt x="564" y="15593"/>
                                <a:pt x="564" y="15593"/>
                              </a:cubicBezTo>
                              <a:cubicBezTo>
                                <a:pt x="537" y="15593"/>
                                <a:pt x="515" y="15593"/>
                                <a:pt x="493" y="15589"/>
                              </a:cubicBezTo>
                              <a:cubicBezTo>
                                <a:pt x="390" y="15589"/>
                                <a:pt x="293" y="15593"/>
                                <a:pt x="206" y="15607"/>
                              </a:cubicBezTo>
                              <a:cubicBezTo>
                                <a:pt x="190" y="15607"/>
                                <a:pt x="179" y="15610"/>
                                <a:pt x="163" y="15614"/>
                              </a:cubicBezTo>
                              <a:lnTo>
                                <a:pt x="157" y="15614"/>
                              </a:lnTo>
                              <a:cubicBezTo>
                                <a:pt x="146" y="15614"/>
                                <a:pt x="136" y="15614"/>
                                <a:pt x="125" y="15614"/>
                              </a:cubicBezTo>
                              <a:cubicBezTo>
                                <a:pt x="114" y="15610"/>
                                <a:pt x="103" y="15607"/>
                                <a:pt x="92" y="15603"/>
                              </a:cubicBezTo>
                              <a:cubicBezTo>
                                <a:pt x="81" y="15600"/>
                                <a:pt x="70" y="15596"/>
                                <a:pt x="60" y="15593"/>
                              </a:cubicBezTo>
                              <a:cubicBezTo>
                                <a:pt x="54" y="15589"/>
                                <a:pt x="43" y="15589"/>
                                <a:pt x="38" y="15586"/>
                              </a:cubicBezTo>
                              <a:lnTo>
                                <a:pt x="38" y="16509"/>
                              </a:lnTo>
                              <a:cubicBezTo>
                                <a:pt x="54" y="16513"/>
                                <a:pt x="70" y="16513"/>
                                <a:pt x="92" y="16516"/>
                              </a:cubicBezTo>
                              <a:cubicBezTo>
                                <a:pt x="152" y="16523"/>
                                <a:pt x="217" y="16531"/>
                                <a:pt x="276" y="16534"/>
                              </a:cubicBezTo>
                              <a:cubicBezTo>
                                <a:pt x="363" y="16541"/>
                                <a:pt x="444" y="16541"/>
                                <a:pt x="526" y="16534"/>
                              </a:cubicBezTo>
                              <a:cubicBezTo>
                                <a:pt x="542" y="16534"/>
                                <a:pt x="558" y="16534"/>
                                <a:pt x="580" y="16531"/>
                              </a:cubicBezTo>
                              <a:cubicBezTo>
                                <a:pt x="732" y="16520"/>
                                <a:pt x="889" y="16495"/>
                                <a:pt x="1035" y="16460"/>
                              </a:cubicBezTo>
                              <a:cubicBezTo>
                                <a:pt x="1111" y="16439"/>
                                <a:pt x="1171" y="16418"/>
                                <a:pt x="1214" y="16389"/>
                              </a:cubicBezTo>
                              <a:cubicBezTo>
                                <a:pt x="1252" y="16368"/>
                                <a:pt x="1279" y="16347"/>
                                <a:pt x="1306" y="16326"/>
                              </a:cubicBezTo>
                              <a:cubicBezTo>
                                <a:pt x="1317" y="16319"/>
                                <a:pt x="1328" y="16312"/>
                                <a:pt x="1333" y="16305"/>
                              </a:cubicBezTo>
                              <a:cubicBezTo>
                                <a:pt x="1371" y="16277"/>
                                <a:pt x="1404" y="16259"/>
                                <a:pt x="1436" y="16245"/>
                              </a:cubicBezTo>
                              <a:cubicBezTo>
                                <a:pt x="1453" y="16238"/>
                                <a:pt x="1463" y="16234"/>
                                <a:pt x="1474" y="16231"/>
                              </a:cubicBezTo>
                              <a:lnTo>
                                <a:pt x="1480" y="16227"/>
                              </a:lnTo>
                              <a:cubicBezTo>
                                <a:pt x="1485" y="16227"/>
                                <a:pt x="1491" y="16224"/>
                                <a:pt x="1496" y="16224"/>
                              </a:cubicBezTo>
                              <a:cubicBezTo>
                                <a:pt x="1507" y="16220"/>
                                <a:pt x="1512" y="16220"/>
                                <a:pt x="1523" y="16217"/>
                              </a:cubicBezTo>
                              <a:cubicBezTo>
                                <a:pt x="1610" y="16196"/>
                                <a:pt x="1718" y="16196"/>
                                <a:pt x="1837" y="16217"/>
                              </a:cubicBezTo>
                              <a:cubicBezTo>
                                <a:pt x="1946" y="16234"/>
                                <a:pt x="2049" y="16273"/>
                                <a:pt x="2130" y="16301"/>
                              </a:cubicBezTo>
                              <a:cubicBezTo>
                                <a:pt x="2228" y="16337"/>
                                <a:pt x="2298" y="16361"/>
                                <a:pt x="2352" y="16379"/>
                              </a:cubicBezTo>
                              <a:cubicBezTo>
                                <a:pt x="2401" y="16393"/>
                                <a:pt x="2428" y="16400"/>
                                <a:pt x="2434" y="16400"/>
                              </a:cubicBezTo>
                              <a:lnTo>
                                <a:pt x="2439" y="16404"/>
                              </a:lnTo>
                              <a:lnTo>
                                <a:pt x="2439" y="16404"/>
                              </a:lnTo>
                              <a:cubicBezTo>
                                <a:pt x="2434" y="16407"/>
                                <a:pt x="2434" y="16407"/>
                                <a:pt x="2428" y="16411"/>
                              </a:cubicBezTo>
                              <a:cubicBezTo>
                                <a:pt x="2369" y="16456"/>
                                <a:pt x="2320" y="16502"/>
                                <a:pt x="2282" y="16545"/>
                              </a:cubicBezTo>
                              <a:cubicBezTo>
                                <a:pt x="2271" y="16559"/>
                                <a:pt x="2266" y="16562"/>
                                <a:pt x="2266" y="16566"/>
                              </a:cubicBezTo>
                              <a:cubicBezTo>
                                <a:pt x="2260" y="16569"/>
                                <a:pt x="2260" y="16569"/>
                                <a:pt x="2260" y="16573"/>
                              </a:cubicBezTo>
                              <a:lnTo>
                                <a:pt x="2233" y="16583"/>
                              </a:lnTo>
                              <a:cubicBezTo>
                                <a:pt x="2228" y="16583"/>
                                <a:pt x="2206" y="16587"/>
                                <a:pt x="2125" y="16626"/>
                              </a:cubicBezTo>
                              <a:cubicBezTo>
                                <a:pt x="2109" y="16633"/>
                                <a:pt x="2092" y="16640"/>
                                <a:pt x="2071" y="16650"/>
                              </a:cubicBezTo>
                              <a:cubicBezTo>
                                <a:pt x="2049" y="16647"/>
                                <a:pt x="2016" y="16643"/>
                                <a:pt x="1968" y="16643"/>
                              </a:cubicBezTo>
                              <a:cubicBezTo>
                                <a:pt x="1886" y="16636"/>
                                <a:pt x="1756" y="16633"/>
                                <a:pt x="1599" y="16643"/>
                              </a:cubicBezTo>
                              <a:cubicBezTo>
                                <a:pt x="1583" y="16643"/>
                                <a:pt x="1561" y="16643"/>
                                <a:pt x="1545" y="16647"/>
                              </a:cubicBezTo>
                              <a:cubicBezTo>
                                <a:pt x="1491" y="16650"/>
                                <a:pt x="1398" y="16654"/>
                                <a:pt x="1290" y="16672"/>
                              </a:cubicBezTo>
                              <a:cubicBezTo>
                                <a:pt x="1155" y="16689"/>
                                <a:pt x="1035" y="16721"/>
                                <a:pt x="938" y="16760"/>
                              </a:cubicBezTo>
                              <a:cubicBezTo>
                                <a:pt x="878" y="16784"/>
                                <a:pt x="824" y="16813"/>
                                <a:pt x="781" y="16844"/>
                              </a:cubicBezTo>
                              <a:cubicBezTo>
                                <a:pt x="737" y="16876"/>
                                <a:pt x="699" y="16915"/>
                                <a:pt x="667" y="16954"/>
                              </a:cubicBezTo>
                              <a:cubicBezTo>
                                <a:pt x="656" y="16968"/>
                                <a:pt x="650" y="16978"/>
                                <a:pt x="640" y="16996"/>
                              </a:cubicBezTo>
                              <a:cubicBezTo>
                                <a:pt x="618" y="17024"/>
                                <a:pt x="602" y="17056"/>
                                <a:pt x="591" y="17088"/>
                              </a:cubicBezTo>
                              <a:cubicBezTo>
                                <a:pt x="585" y="17095"/>
                                <a:pt x="585" y="17098"/>
                                <a:pt x="580" y="17105"/>
                              </a:cubicBezTo>
                              <a:cubicBezTo>
                                <a:pt x="580" y="17109"/>
                                <a:pt x="580" y="17112"/>
                                <a:pt x="580" y="17112"/>
                              </a:cubicBezTo>
                              <a:cubicBezTo>
                                <a:pt x="564" y="17158"/>
                                <a:pt x="564" y="17190"/>
                                <a:pt x="564" y="17190"/>
                              </a:cubicBezTo>
                              <a:lnTo>
                                <a:pt x="564" y="17193"/>
                              </a:lnTo>
                              <a:lnTo>
                                <a:pt x="564" y="17204"/>
                              </a:lnTo>
                              <a:lnTo>
                                <a:pt x="575" y="17197"/>
                              </a:lnTo>
                              <a:cubicBezTo>
                                <a:pt x="580" y="17193"/>
                                <a:pt x="596" y="17186"/>
                                <a:pt x="629" y="17162"/>
                              </a:cubicBezTo>
                              <a:cubicBezTo>
                                <a:pt x="694" y="17119"/>
                                <a:pt x="770" y="17080"/>
                                <a:pt x="835" y="17049"/>
                              </a:cubicBezTo>
                              <a:cubicBezTo>
                                <a:pt x="921" y="17010"/>
                                <a:pt x="1024" y="16978"/>
                                <a:pt x="1117" y="16954"/>
                              </a:cubicBezTo>
                              <a:cubicBezTo>
                                <a:pt x="1133" y="16950"/>
                                <a:pt x="1144" y="16947"/>
                                <a:pt x="1160" y="16943"/>
                              </a:cubicBezTo>
                              <a:cubicBezTo>
                                <a:pt x="1165" y="16943"/>
                                <a:pt x="1176" y="16939"/>
                                <a:pt x="1182" y="16939"/>
                              </a:cubicBezTo>
                              <a:cubicBezTo>
                                <a:pt x="1203" y="16936"/>
                                <a:pt x="1220" y="16932"/>
                                <a:pt x="1241" y="16929"/>
                              </a:cubicBezTo>
                              <a:cubicBezTo>
                                <a:pt x="1274" y="16922"/>
                                <a:pt x="1301" y="16918"/>
                                <a:pt x="1323" y="16918"/>
                              </a:cubicBezTo>
                              <a:cubicBezTo>
                                <a:pt x="1344" y="16915"/>
                                <a:pt x="1371" y="16911"/>
                                <a:pt x="1398" y="16911"/>
                              </a:cubicBezTo>
                              <a:cubicBezTo>
                                <a:pt x="1409" y="16911"/>
                                <a:pt x="1420" y="16908"/>
                                <a:pt x="1431" y="16908"/>
                              </a:cubicBezTo>
                              <a:cubicBezTo>
                                <a:pt x="1442" y="16908"/>
                                <a:pt x="1458" y="16908"/>
                                <a:pt x="1469" y="16904"/>
                              </a:cubicBezTo>
                              <a:cubicBezTo>
                                <a:pt x="1496" y="16904"/>
                                <a:pt x="1518" y="16901"/>
                                <a:pt x="1539" y="16901"/>
                              </a:cubicBezTo>
                              <a:cubicBezTo>
                                <a:pt x="1545" y="16901"/>
                                <a:pt x="1556" y="16901"/>
                                <a:pt x="1561" y="16901"/>
                              </a:cubicBezTo>
                              <a:cubicBezTo>
                                <a:pt x="1572" y="16901"/>
                                <a:pt x="1577" y="16901"/>
                                <a:pt x="1588" y="16901"/>
                              </a:cubicBezTo>
                              <a:cubicBezTo>
                                <a:pt x="1599" y="16901"/>
                                <a:pt x="1610" y="16901"/>
                                <a:pt x="1615" y="16901"/>
                              </a:cubicBezTo>
                              <a:cubicBezTo>
                                <a:pt x="1599" y="16911"/>
                                <a:pt x="1588" y="16918"/>
                                <a:pt x="1572" y="16929"/>
                              </a:cubicBezTo>
                              <a:cubicBezTo>
                                <a:pt x="1485" y="16982"/>
                                <a:pt x="1398" y="17045"/>
                                <a:pt x="1295" y="17123"/>
                              </a:cubicBezTo>
                              <a:lnTo>
                                <a:pt x="1258" y="17151"/>
                              </a:lnTo>
                              <a:cubicBezTo>
                                <a:pt x="1176" y="17211"/>
                                <a:pt x="1057" y="17306"/>
                                <a:pt x="921" y="17419"/>
                              </a:cubicBezTo>
                              <a:cubicBezTo>
                                <a:pt x="867" y="17468"/>
                                <a:pt x="813" y="17518"/>
                                <a:pt x="759" y="17567"/>
                              </a:cubicBezTo>
                              <a:cubicBezTo>
                                <a:pt x="759" y="17563"/>
                                <a:pt x="753" y="17563"/>
                                <a:pt x="753" y="17560"/>
                              </a:cubicBezTo>
                              <a:cubicBezTo>
                                <a:pt x="748" y="17553"/>
                                <a:pt x="743" y="17546"/>
                                <a:pt x="737" y="17532"/>
                              </a:cubicBezTo>
                              <a:cubicBezTo>
                                <a:pt x="726" y="17511"/>
                                <a:pt x="721" y="17482"/>
                                <a:pt x="726" y="17454"/>
                              </a:cubicBezTo>
                              <a:cubicBezTo>
                                <a:pt x="726" y="17451"/>
                                <a:pt x="726" y="17444"/>
                                <a:pt x="732" y="17437"/>
                              </a:cubicBezTo>
                              <a:lnTo>
                                <a:pt x="743" y="17387"/>
                              </a:lnTo>
                              <a:lnTo>
                                <a:pt x="688" y="17394"/>
                              </a:lnTo>
                              <a:lnTo>
                                <a:pt x="661" y="17398"/>
                              </a:lnTo>
                              <a:cubicBezTo>
                                <a:pt x="650" y="17401"/>
                                <a:pt x="629" y="17405"/>
                                <a:pt x="607" y="17412"/>
                              </a:cubicBezTo>
                              <a:cubicBezTo>
                                <a:pt x="585" y="17419"/>
                                <a:pt x="531" y="17440"/>
                                <a:pt x="520" y="17475"/>
                              </a:cubicBezTo>
                              <a:cubicBezTo>
                                <a:pt x="510" y="17500"/>
                                <a:pt x="515" y="17525"/>
                                <a:pt x="520" y="17546"/>
                              </a:cubicBezTo>
                              <a:cubicBezTo>
                                <a:pt x="520" y="17549"/>
                                <a:pt x="520" y="17553"/>
                                <a:pt x="526" y="17556"/>
                              </a:cubicBezTo>
                              <a:cubicBezTo>
                                <a:pt x="531" y="17567"/>
                                <a:pt x="531" y="17581"/>
                                <a:pt x="537" y="17592"/>
                              </a:cubicBezTo>
                              <a:cubicBezTo>
                                <a:pt x="526" y="17585"/>
                                <a:pt x="515" y="17578"/>
                                <a:pt x="504" y="17574"/>
                              </a:cubicBezTo>
                              <a:lnTo>
                                <a:pt x="461" y="17560"/>
                              </a:lnTo>
                              <a:cubicBezTo>
                                <a:pt x="444" y="17549"/>
                                <a:pt x="412" y="17535"/>
                                <a:pt x="385" y="17518"/>
                              </a:cubicBezTo>
                              <a:cubicBezTo>
                                <a:pt x="347" y="17496"/>
                                <a:pt x="309" y="17468"/>
                                <a:pt x="276" y="17440"/>
                              </a:cubicBezTo>
                              <a:cubicBezTo>
                                <a:pt x="238" y="17412"/>
                                <a:pt x="201" y="17384"/>
                                <a:pt x="173" y="17352"/>
                              </a:cubicBezTo>
                              <a:lnTo>
                                <a:pt x="168" y="17352"/>
                              </a:lnTo>
                              <a:cubicBezTo>
                                <a:pt x="157" y="17341"/>
                                <a:pt x="152" y="17334"/>
                                <a:pt x="146" y="17324"/>
                              </a:cubicBezTo>
                              <a:cubicBezTo>
                                <a:pt x="141" y="17313"/>
                                <a:pt x="136" y="17306"/>
                                <a:pt x="136" y="17299"/>
                              </a:cubicBezTo>
                              <a:lnTo>
                                <a:pt x="136" y="17292"/>
                              </a:lnTo>
                              <a:cubicBezTo>
                                <a:pt x="136" y="17285"/>
                                <a:pt x="141" y="17281"/>
                                <a:pt x="130" y="17278"/>
                              </a:cubicBezTo>
                              <a:cubicBezTo>
                                <a:pt x="130" y="17274"/>
                                <a:pt x="130" y="17274"/>
                                <a:pt x="130" y="17271"/>
                              </a:cubicBezTo>
                              <a:cubicBezTo>
                                <a:pt x="130" y="17267"/>
                                <a:pt x="130" y="17260"/>
                                <a:pt x="125" y="17260"/>
                              </a:cubicBezTo>
                              <a:cubicBezTo>
                                <a:pt x="119" y="17260"/>
                                <a:pt x="114" y="17264"/>
                                <a:pt x="114" y="17267"/>
                              </a:cubicBezTo>
                              <a:cubicBezTo>
                                <a:pt x="114" y="17271"/>
                                <a:pt x="108" y="17281"/>
                                <a:pt x="108" y="17299"/>
                              </a:cubicBezTo>
                              <a:cubicBezTo>
                                <a:pt x="108" y="17299"/>
                                <a:pt x="108" y="17303"/>
                                <a:pt x="108" y="17303"/>
                              </a:cubicBezTo>
                              <a:lnTo>
                                <a:pt x="108" y="17303"/>
                              </a:lnTo>
                              <a:cubicBezTo>
                                <a:pt x="108" y="17310"/>
                                <a:pt x="103" y="17317"/>
                                <a:pt x="103" y="17327"/>
                              </a:cubicBezTo>
                              <a:cubicBezTo>
                                <a:pt x="98" y="17348"/>
                                <a:pt x="87" y="17419"/>
                                <a:pt x="125" y="17496"/>
                              </a:cubicBezTo>
                              <a:lnTo>
                                <a:pt x="130" y="17504"/>
                              </a:lnTo>
                              <a:cubicBezTo>
                                <a:pt x="146" y="17532"/>
                                <a:pt x="163" y="17560"/>
                                <a:pt x="163" y="17592"/>
                              </a:cubicBezTo>
                              <a:cubicBezTo>
                                <a:pt x="163" y="17595"/>
                                <a:pt x="163" y="17602"/>
                                <a:pt x="163" y="17606"/>
                              </a:cubicBezTo>
                              <a:cubicBezTo>
                                <a:pt x="163" y="17606"/>
                                <a:pt x="157" y="17602"/>
                                <a:pt x="157" y="17602"/>
                              </a:cubicBezTo>
                              <a:lnTo>
                                <a:pt x="157" y="17602"/>
                              </a:lnTo>
                              <a:cubicBezTo>
                                <a:pt x="152" y="17599"/>
                                <a:pt x="141" y="17595"/>
                                <a:pt x="136" y="17588"/>
                              </a:cubicBezTo>
                              <a:cubicBezTo>
                                <a:pt x="119" y="17581"/>
                                <a:pt x="103" y="17574"/>
                                <a:pt x="87" y="17574"/>
                              </a:cubicBezTo>
                              <a:cubicBezTo>
                                <a:pt x="70" y="17571"/>
                                <a:pt x="43" y="17571"/>
                                <a:pt x="22" y="17574"/>
                              </a:cubicBezTo>
                              <a:cubicBezTo>
                                <a:pt x="16" y="17574"/>
                                <a:pt x="5" y="17578"/>
                                <a:pt x="0" y="17581"/>
                              </a:cubicBezTo>
                              <a:lnTo>
                                <a:pt x="0" y="17747"/>
                              </a:lnTo>
                              <a:cubicBezTo>
                                <a:pt x="0" y="17750"/>
                                <a:pt x="5" y="17750"/>
                                <a:pt x="5" y="17754"/>
                              </a:cubicBezTo>
                              <a:cubicBezTo>
                                <a:pt x="16" y="17768"/>
                                <a:pt x="27" y="17782"/>
                                <a:pt x="33" y="17800"/>
                              </a:cubicBezTo>
                              <a:cubicBezTo>
                                <a:pt x="38" y="17810"/>
                                <a:pt x="38" y="17828"/>
                                <a:pt x="43" y="17845"/>
                              </a:cubicBezTo>
                              <a:cubicBezTo>
                                <a:pt x="43" y="17856"/>
                                <a:pt x="49" y="17867"/>
                                <a:pt x="49" y="17877"/>
                              </a:cubicBezTo>
                              <a:cubicBezTo>
                                <a:pt x="54" y="17916"/>
                                <a:pt x="65" y="17955"/>
                                <a:pt x="81" y="17994"/>
                              </a:cubicBezTo>
                              <a:cubicBezTo>
                                <a:pt x="114" y="18078"/>
                                <a:pt x="173" y="18163"/>
                                <a:pt x="217" y="18209"/>
                              </a:cubicBezTo>
                              <a:cubicBezTo>
                                <a:pt x="217" y="18209"/>
                                <a:pt x="217" y="18212"/>
                                <a:pt x="222" y="18212"/>
                              </a:cubicBezTo>
                              <a:cubicBezTo>
                                <a:pt x="206" y="18230"/>
                                <a:pt x="184" y="18265"/>
                                <a:pt x="157" y="18307"/>
                              </a:cubicBezTo>
                              <a:cubicBezTo>
                                <a:pt x="136" y="18343"/>
                                <a:pt x="103" y="18385"/>
                                <a:pt x="81" y="18427"/>
                              </a:cubicBezTo>
                              <a:cubicBezTo>
                                <a:pt x="54" y="18473"/>
                                <a:pt x="27" y="18512"/>
                                <a:pt x="5" y="18554"/>
                              </a:cubicBezTo>
                              <a:lnTo>
                                <a:pt x="5" y="18893"/>
                              </a:lnTo>
                              <a:cubicBezTo>
                                <a:pt x="146" y="18618"/>
                                <a:pt x="325" y="18438"/>
                                <a:pt x="358" y="18406"/>
                              </a:cubicBezTo>
                              <a:cubicBezTo>
                                <a:pt x="369" y="18417"/>
                                <a:pt x="401" y="18434"/>
                                <a:pt x="466" y="18477"/>
                              </a:cubicBezTo>
                              <a:cubicBezTo>
                                <a:pt x="477" y="18484"/>
                                <a:pt x="493" y="18494"/>
                                <a:pt x="510" y="18505"/>
                              </a:cubicBezTo>
                              <a:cubicBezTo>
                                <a:pt x="547" y="18529"/>
                                <a:pt x="596" y="18558"/>
                                <a:pt x="645" y="18589"/>
                              </a:cubicBezTo>
                              <a:cubicBezTo>
                                <a:pt x="678" y="18607"/>
                                <a:pt x="715" y="18632"/>
                                <a:pt x="764" y="18653"/>
                              </a:cubicBezTo>
                              <a:cubicBezTo>
                                <a:pt x="808" y="18674"/>
                                <a:pt x="856" y="18692"/>
                                <a:pt x="911" y="18706"/>
                              </a:cubicBezTo>
                              <a:cubicBezTo>
                                <a:pt x="954" y="18716"/>
                                <a:pt x="997" y="18727"/>
                                <a:pt x="1035" y="18737"/>
                              </a:cubicBezTo>
                              <a:lnTo>
                                <a:pt x="1052" y="18741"/>
                              </a:lnTo>
                              <a:cubicBezTo>
                                <a:pt x="1068" y="18744"/>
                                <a:pt x="1089" y="18752"/>
                                <a:pt x="1100" y="18755"/>
                              </a:cubicBezTo>
                              <a:cubicBezTo>
                                <a:pt x="1111" y="18759"/>
                                <a:pt x="1127" y="18762"/>
                                <a:pt x="1133" y="18769"/>
                              </a:cubicBezTo>
                              <a:cubicBezTo>
                                <a:pt x="1155" y="18780"/>
                                <a:pt x="1171" y="18790"/>
                                <a:pt x="1187" y="18804"/>
                              </a:cubicBezTo>
                              <a:cubicBezTo>
                                <a:pt x="1214" y="18826"/>
                                <a:pt x="1236" y="18850"/>
                                <a:pt x="1252" y="18875"/>
                              </a:cubicBezTo>
                              <a:cubicBezTo>
                                <a:pt x="1258" y="18882"/>
                                <a:pt x="1263" y="18889"/>
                                <a:pt x="1274" y="18896"/>
                              </a:cubicBezTo>
                              <a:cubicBezTo>
                                <a:pt x="1295" y="18924"/>
                                <a:pt x="1323" y="18952"/>
                                <a:pt x="1355" y="18984"/>
                              </a:cubicBezTo>
                              <a:cubicBezTo>
                                <a:pt x="1409" y="19048"/>
                                <a:pt x="1485" y="19129"/>
                                <a:pt x="1550" y="19189"/>
                              </a:cubicBezTo>
                              <a:cubicBezTo>
                                <a:pt x="1566" y="19203"/>
                                <a:pt x="1577" y="19217"/>
                                <a:pt x="1583" y="19227"/>
                              </a:cubicBezTo>
                              <a:cubicBezTo>
                                <a:pt x="1626" y="19277"/>
                                <a:pt x="1659" y="19319"/>
                                <a:pt x="1686" y="19361"/>
                              </a:cubicBezTo>
                              <a:cubicBezTo>
                                <a:pt x="1713" y="19404"/>
                                <a:pt x="1735" y="19450"/>
                                <a:pt x="1756" y="19502"/>
                              </a:cubicBezTo>
                              <a:cubicBezTo>
                                <a:pt x="1772" y="19545"/>
                                <a:pt x="1789" y="19583"/>
                                <a:pt x="1794" y="19612"/>
                              </a:cubicBezTo>
                              <a:cubicBezTo>
                                <a:pt x="1800" y="19633"/>
                                <a:pt x="1805" y="19647"/>
                                <a:pt x="1810" y="19650"/>
                              </a:cubicBezTo>
                              <a:cubicBezTo>
                                <a:pt x="1810" y="19654"/>
                                <a:pt x="1810" y="19658"/>
                                <a:pt x="1810" y="19661"/>
                              </a:cubicBezTo>
                              <a:cubicBezTo>
                                <a:pt x="1794" y="19658"/>
                                <a:pt x="1778" y="19658"/>
                                <a:pt x="1756" y="19658"/>
                              </a:cubicBezTo>
                              <a:cubicBezTo>
                                <a:pt x="1691" y="19647"/>
                                <a:pt x="1621" y="19650"/>
                                <a:pt x="1550" y="19665"/>
                              </a:cubicBezTo>
                              <a:cubicBezTo>
                                <a:pt x="1458" y="19682"/>
                                <a:pt x="1382" y="19721"/>
                                <a:pt x="1350" y="19770"/>
                              </a:cubicBezTo>
                              <a:cubicBezTo>
                                <a:pt x="1328" y="19795"/>
                                <a:pt x="1317" y="19823"/>
                                <a:pt x="1323" y="19848"/>
                              </a:cubicBezTo>
                              <a:cubicBezTo>
                                <a:pt x="1323" y="19873"/>
                                <a:pt x="1333" y="19897"/>
                                <a:pt x="1355" y="19922"/>
                              </a:cubicBezTo>
                              <a:cubicBezTo>
                                <a:pt x="1361" y="19929"/>
                                <a:pt x="1371" y="19936"/>
                                <a:pt x="1377" y="19943"/>
                              </a:cubicBezTo>
                              <a:cubicBezTo>
                                <a:pt x="1420" y="19989"/>
                                <a:pt x="1485" y="19985"/>
                                <a:pt x="1518" y="19982"/>
                              </a:cubicBezTo>
                              <a:lnTo>
                                <a:pt x="1523" y="19982"/>
                              </a:lnTo>
                              <a:cubicBezTo>
                                <a:pt x="1529" y="19982"/>
                                <a:pt x="1534" y="19982"/>
                                <a:pt x="1534" y="19978"/>
                              </a:cubicBezTo>
                              <a:lnTo>
                                <a:pt x="1556" y="19996"/>
                              </a:lnTo>
                              <a:lnTo>
                                <a:pt x="1545" y="19975"/>
                              </a:lnTo>
                              <a:lnTo>
                                <a:pt x="1556" y="19971"/>
                              </a:lnTo>
                              <a:lnTo>
                                <a:pt x="1545" y="19968"/>
                              </a:lnTo>
                              <a:lnTo>
                                <a:pt x="1550" y="19968"/>
                              </a:lnTo>
                              <a:lnTo>
                                <a:pt x="1545" y="19964"/>
                              </a:lnTo>
                              <a:cubicBezTo>
                                <a:pt x="1545" y="19961"/>
                                <a:pt x="1545" y="19957"/>
                                <a:pt x="1550" y="19954"/>
                              </a:cubicBezTo>
                              <a:cubicBezTo>
                                <a:pt x="1556" y="19947"/>
                                <a:pt x="1556" y="19940"/>
                                <a:pt x="1556" y="19933"/>
                              </a:cubicBezTo>
                              <a:lnTo>
                                <a:pt x="1556" y="19922"/>
                              </a:lnTo>
                              <a:lnTo>
                                <a:pt x="1539" y="19918"/>
                              </a:lnTo>
                              <a:lnTo>
                                <a:pt x="1534" y="19918"/>
                              </a:lnTo>
                              <a:cubicBezTo>
                                <a:pt x="1534" y="19918"/>
                                <a:pt x="1534" y="19915"/>
                                <a:pt x="1534" y="19915"/>
                              </a:cubicBezTo>
                              <a:cubicBezTo>
                                <a:pt x="1534" y="19915"/>
                                <a:pt x="1534" y="19911"/>
                                <a:pt x="1534" y="19911"/>
                              </a:cubicBezTo>
                              <a:cubicBezTo>
                                <a:pt x="1539" y="19901"/>
                                <a:pt x="1539" y="19887"/>
                                <a:pt x="1550" y="19876"/>
                              </a:cubicBezTo>
                              <a:lnTo>
                                <a:pt x="1556" y="19873"/>
                              </a:lnTo>
                              <a:cubicBezTo>
                                <a:pt x="1561" y="19869"/>
                                <a:pt x="1561" y="19862"/>
                                <a:pt x="1566" y="19858"/>
                              </a:cubicBezTo>
                              <a:cubicBezTo>
                                <a:pt x="1594" y="19841"/>
                                <a:pt x="1621" y="19830"/>
                                <a:pt x="1653" y="19830"/>
                              </a:cubicBezTo>
                              <a:cubicBezTo>
                                <a:pt x="1653" y="19830"/>
                                <a:pt x="1653" y="19830"/>
                                <a:pt x="1659" y="19830"/>
                              </a:cubicBezTo>
                              <a:cubicBezTo>
                                <a:pt x="1745" y="19830"/>
                                <a:pt x="1865" y="19894"/>
                                <a:pt x="2000" y="20014"/>
                              </a:cubicBezTo>
                              <a:cubicBezTo>
                                <a:pt x="2043" y="20059"/>
                                <a:pt x="2081" y="20105"/>
                                <a:pt x="2103" y="20151"/>
                              </a:cubicBezTo>
                              <a:cubicBezTo>
                                <a:pt x="2103" y="20155"/>
                                <a:pt x="2109" y="20158"/>
                                <a:pt x="2109" y="20162"/>
                              </a:cubicBezTo>
                              <a:lnTo>
                                <a:pt x="2109" y="20165"/>
                              </a:lnTo>
                              <a:cubicBezTo>
                                <a:pt x="2201" y="20408"/>
                                <a:pt x="2282" y="20948"/>
                                <a:pt x="2298" y="21054"/>
                              </a:cubicBezTo>
                              <a:cubicBezTo>
                                <a:pt x="2190" y="20955"/>
                                <a:pt x="2081" y="20860"/>
                                <a:pt x="1973" y="20768"/>
                              </a:cubicBezTo>
                              <a:cubicBezTo>
                                <a:pt x="1881" y="20690"/>
                                <a:pt x="1789" y="20613"/>
                                <a:pt x="1697" y="20539"/>
                              </a:cubicBezTo>
                              <a:cubicBezTo>
                                <a:pt x="1642" y="20493"/>
                                <a:pt x="1583" y="20447"/>
                                <a:pt x="1523" y="20401"/>
                              </a:cubicBezTo>
                              <a:cubicBezTo>
                                <a:pt x="1480" y="20366"/>
                                <a:pt x="1431" y="20331"/>
                                <a:pt x="1382" y="20292"/>
                              </a:cubicBezTo>
                              <a:cubicBezTo>
                                <a:pt x="1339" y="20257"/>
                                <a:pt x="1301" y="20225"/>
                                <a:pt x="1268" y="20193"/>
                              </a:cubicBezTo>
                              <a:cubicBezTo>
                                <a:pt x="1241" y="20165"/>
                                <a:pt x="1214" y="20133"/>
                                <a:pt x="1187" y="20109"/>
                              </a:cubicBezTo>
                              <a:cubicBezTo>
                                <a:pt x="1160" y="20081"/>
                                <a:pt x="1138" y="20049"/>
                                <a:pt x="1111" y="20017"/>
                              </a:cubicBezTo>
                              <a:cubicBezTo>
                                <a:pt x="1068" y="19957"/>
                                <a:pt x="1024" y="19894"/>
                                <a:pt x="981" y="19834"/>
                              </a:cubicBezTo>
                              <a:cubicBezTo>
                                <a:pt x="959" y="19799"/>
                                <a:pt x="932" y="19760"/>
                                <a:pt x="905" y="19725"/>
                              </a:cubicBezTo>
                              <a:cubicBezTo>
                                <a:pt x="873" y="19679"/>
                                <a:pt x="840" y="19636"/>
                                <a:pt x="808" y="19594"/>
                              </a:cubicBezTo>
                              <a:lnTo>
                                <a:pt x="802" y="19583"/>
                              </a:lnTo>
                              <a:cubicBezTo>
                                <a:pt x="743" y="19495"/>
                                <a:pt x="699" y="19435"/>
                                <a:pt x="678" y="19400"/>
                              </a:cubicBezTo>
                              <a:cubicBezTo>
                                <a:pt x="645" y="19337"/>
                                <a:pt x="629" y="19277"/>
                                <a:pt x="634" y="19224"/>
                              </a:cubicBezTo>
                              <a:cubicBezTo>
                                <a:pt x="634" y="19210"/>
                                <a:pt x="640" y="19203"/>
                                <a:pt x="640" y="19199"/>
                              </a:cubicBezTo>
                              <a:cubicBezTo>
                                <a:pt x="688" y="19206"/>
                                <a:pt x="726" y="19220"/>
                                <a:pt x="759" y="19234"/>
                              </a:cubicBezTo>
                              <a:cubicBezTo>
                                <a:pt x="764" y="19238"/>
                                <a:pt x="770" y="19242"/>
                                <a:pt x="775" y="19242"/>
                              </a:cubicBezTo>
                              <a:cubicBezTo>
                                <a:pt x="781" y="19245"/>
                                <a:pt x="791" y="19249"/>
                                <a:pt x="791" y="19249"/>
                              </a:cubicBezTo>
                              <a:cubicBezTo>
                                <a:pt x="797" y="19259"/>
                                <a:pt x="802" y="19263"/>
                                <a:pt x="813" y="19259"/>
                              </a:cubicBezTo>
                              <a:cubicBezTo>
                                <a:pt x="824" y="19259"/>
                                <a:pt x="829" y="19256"/>
                                <a:pt x="797" y="19182"/>
                              </a:cubicBezTo>
                              <a:cubicBezTo>
                                <a:pt x="797" y="19175"/>
                                <a:pt x="791" y="19171"/>
                                <a:pt x="791" y="19164"/>
                              </a:cubicBezTo>
                              <a:cubicBezTo>
                                <a:pt x="786" y="19146"/>
                                <a:pt x="775" y="19132"/>
                                <a:pt x="764" y="19115"/>
                              </a:cubicBezTo>
                              <a:cubicBezTo>
                                <a:pt x="753" y="19101"/>
                                <a:pt x="743" y="19090"/>
                                <a:pt x="726" y="19079"/>
                              </a:cubicBezTo>
                              <a:cubicBezTo>
                                <a:pt x="710" y="19072"/>
                                <a:pt x="694" y="19065"/>
                                <a:pt x="672" y="19058"/>
                              </a:cubicBezTo>
                              <a:cubicBezTo>
                                <a:pt x="634" y="19048"/>
                                <a:pt x="575" y="19044"/>
                                <a:pt x="504" y="19051"/>
                              </a:cubicBezTo>
                              <a:cubicBezTo>
                                <a:pt x="472" y="19055"/>
                                <a:pt x="428" y="19058"/>
                                <a:pt x="390" y="19069"/>
                              </a:cubicBezTo>
                              <a:cubicBezTo>
                                <a:pt x="352" y="19079"/>
                                <a:pt x="320" y="19101"/>
                                <a:pt x="293" y="19125"/>
                              </a:cubicBezTo>
                              <a:cubicBezTo>
                                <a:pt x="271" y="19150"/>
                                <a:pt x="255" y="19178"/>
                                <a:pt x="244" y="19206"/>
                              </a:cubicBezTo>
                              <a:cubicBezTo>
                                <a:pt x="238" y="19231"/>
                                <a:pt x="238" y="19259"/>
                                <a:pt x="238" y="19287"/>
                              </a:cubicBezTo>
                              <a:cubicBezTo>
                                <a:pt x="249" y="19340"/>
                                <a:pt x="271" y="19383"/>
                                <a:pt x="287" y="19418"/>
                              </a:cubicBezTo>
                              <a:cubicBezTo>
                                <a:pt x="287" y="19421"/>
                                <a:pt x="293" y="19425"/>
                                <a:pt x="293" y="19425"/>
                              </a:cubicBezTo>
                              <a:cubicBezTo>
                                <a:pt x="304" y="19450"/>
                                <a:pt x="320" y="19474"/>
                                <a:pt x="336" y="19502"/>
                              </a:cubicBezTo>
                              <a:cubicBezTo>
                                <a:pt x="347" y="19524"/>
                                <a:pt x="363" y="19545"/>
                                <a:pt x="379" y="19569"/>
                              </a:cubicBezTo>
                              <a:cubicBezTo>
                                <a:pt x="407" y="19608"/>
                                <a:pt x="434" y="19650"/>
                                <a:pt x="466" y="19689"/>
                              </a:cubicBezTo>
                              <a:cubicBezTo>
                                <a:pt x="526" y="19767"/>
                                <a:pt x="602" y="19848"/>
                                <a:pt x="678" y="19918"/>
                              </a:cubicBezTo>
                              <a:cubicBezTo>
                                <a:pt x="753" y="19989"/>
                                <a:pt x="824" y="20042"/>
                                <a:pt x="873" y="20077"/>
                              </a:cubicBezTo>
                              <a:cubicBezTo>
                                <a:pt x="878" y="20084"/>
                                <a:pt x="889" y="20088"/>
                                <a:pt x="894" y="20095"/>
                              </a:cubicBezTo>
                              <a:lnTo>
                                <a:pt x="846" y="20077"/>
                              </a:lnTo>
                              <a:cubicBezTo>
                                <a:pt x="802" y="20059"/>
                                <a:pt x="753" y="20045"/>
                                <a:pt x="710" y="20031"/>
                              </a:cubicBezTo>
                              <a:cubicBezTo>
                                <a:pt x="607" y="19996"/>
                                <a:pt x="369" y="19925"/>
                                <a:pt x="103" y="19866"/>
                              </a:cubicBezTo>
                              <a:cubicBezTo>
                                <a:pt x="98" y="19866"/>
                                <a:pt x="92" y="19862"/>
                                <a:pt x="87" y="19862"/>
                              </a:cubicBezTo>
                              <a:lnTo>
                                <a:pt x="76" y="19858"/>
                              </a:lnTo>
                              <a:lnTo>
                                <a:pt x="65" y="19844"/>
                              </a:lnTo>
                              <a:cubicBezTo>
                                <a:pt x="65" y="19841"/>
                                <a:pt x="54" y="19827"/>
                                <a:pt x="16" y="19788"/>
                              </a:cubicBezTo>
                              <a:cubicBezTo>
                                <a:pt x="38" y="19781"/>
                                <a:pt x="22" y="19763"/>
                                <a:pt x="5" y="19746"/>
                              </a:cubicBezTo>
                              <a:lnTo>
                                <a:pt x="5" y="20105"/>
                              </a:lnTo>
                              <a:cubicBezTo>
                                <a:pt x="5" y="20105"/>
                                <a:pt x="5" y="20105"/>
                                <a:pt x="5" y="20105"/>
                              </a:cubicBezTo>
                              <a:cubicBezTo>
                                <a:pt x="43" y="20148"/>
                                <a:pt x="87" y="20197"/>
                                <a:pt x="130" y="20253"/>
                              </a:cubicBezTo>
                              <a:cubicBezTo>
                                <a:pt x="92" y="20267"/>
                                <a:pt x="60" y="20289"/>
                                <a:pt x="33" y="20310"/>
                              </a:cubicBezTo>
                              <a:cubicBezTo>
                                <a:pt x="22" y="20320"/>
                                <a:pt x="16" y="20327"/>
                                <a:pt x="5" y="20338"/>
                              </a:cubicBezTo>
                              <a:lnTo>
                                <a:pt x="5" y="21579"/>
                              </a:lnTo>
                              <a:lnTo>
                                <a:pt x="222" y="21579"/>
                              </a:lnTo>
                              <a:cubicBezTo>
                                <a:pt x="249" y="21551"/>
                                <a:pt x="282" y="21519"/>
                                <a:pt x="304" y="21491"/>
                              </a:cubicBezTo>
                              <a:lnTo>
                                <a:pt x="304" y="21487"/>
                              </a:lnTo>
                              <a:cubicBezTo>
                                <a:pt x="341" y="21448"/>
                                <a:pt x="396" y="21378"/>
                                <a:pt x="439" y="21290"/>
                              </a:cubicBezTo>
                              <a:cubicBezTo>
                                <a:pt x="461" y="21244"/>
                                <a:pt x="472" y="21191"/>
                                <a:pt x="472" y="21138"/>
                              </a:cubicBezTo>
                              <a:cubicBezTo>
                                <a:pt x="477" y="21089"/>
                                <a:pt x="472" y="21036"/>
                                <a:pt x="461" y="20972"/>
                              </a:cubicBezTo>
                              <a:cubicBezTo>
                                <a:pt x="455" y="20916"/>
                                <a:pt x="444" y="20860"/>
                                <a:pt x="423" y="20803"/>
                              </a:cubicBezTo>
                              <a:cubicBezTo>
                                <a:pt x="412" y="20772"/>
                                <a:pt x="401" y="20747"/>
                                <a:pt x="385" y="20722"/>
                              </a:cubicBezTo>
                              <a:cubicBezTo>
                                <a:pt x="385" y="20719"/>
                                <a:pt x="379" y="20719"/>
                                <a:pt x="379" y="20715"/>
                              </a:cubicBezTo>
                              <a:cubicBezTo>
                                <a:pt x="379" y="20715"/>
                                <a:pt x="379" y="20715"/>
                                <a:pt x="379" y="20715"/>
                              </a:cubicBezTo>
                              <a:cubicBezTo>
                                <a:pt x="396" y="20705"/>
                                <a:pt x="412" y="20701"/>
                                <a:pt x="417" y="20698"/>
                              </a:cubicBezTo>
                              <a:cubicBezTo>
                                <a:pt x="417" y="20698"/>
                                <a:pt x="417" y="20701"/>
                                <a:pt x="423" y="20701"/>
                              </a:cubicBezTo>
                              <a:lnTo>
                                <a:pt x="450" y="20740"/>
                              </a:lnTo>
                              <a:cubicBezTo>
                                <a:pt x="482" y="20789"/>
                                <a:pt x="526" y="20860"/>
                                <a:pt x="564" y="20927"/>
                              </a:cubicBezTo>
                              <a:cubicBezTo>
                                <a:pt x="650" y="21071"/>
                                <a:pt x="732" y="21247"/>
                                <a:pt x="753" y="21300"/>
                              </a:cubicBezTo>
                              <a:cubicBezTo>
                                <a:pt x="759" y="21318"/>
                                <a:pt x="770" y="21336"/>
                                <a:pt x="775" y="21353"/>
                              </a:cubicBezTo>
                              <a:cubicBezTo>
                                <a:pt x="726" y="21378"/>
                                <a:pt x="683" y="21410"/>
                                <a:pt x="645" y="21438"/>
                              </a:cubicBezTo>
                              <a:cubicBezTo>
                                <a:pt x="618" y="21459"/>
                                <a:pt x="596" y="21484"/>
                                <a:pt x="575" y="21508"/>
                              </a:cubicBezTo>
                              <a:cubicBezTo>
                                <a:pt x="558" y="21530"/>
                                <a:pt x="542" y="21551"/>
                                <a:pt x="526" y="21579"/>
                              </a:cubicBezTo>
                              <a:cubicBezTo>
                                <a:pt x="526" y="21579"/>
                                <a:pt x="526" y="21582"/>
                                <a:pt x="526" y="21582"/>
                              </a:cubicBezTo>
                              <a:lnTo>
                                <a:pt x="1171" y="21582"/>
                              </a:lnTo>
                              <a:cubicBezTo>
                                <a:pt x="1165" y="21568"/>
                                <a:pt x="1160" y="21554"/>
                                <a:pt x="1155" y="21540"/>
                              </a:cubicBezTo>
                              <a:cubicBezTo>
                                <a:pt x="1165" y="21533"/>
                                <a:pt x="1171" y="21530"/>
                                <a:pt x="1176" y="21526"/>
                              </a:cubicBezTo>
                              <a:cubicBezTo>
                                <a:pt x="1187" y="21519"/>
                                <a:pt x="1192" y="21515"/>
                                <a:pt x="1203" y="21512"/>
                              </a:cubicBezTo>
                              <a:cubicBezTo>
                                <a:pt x="1241" y="21491"/>
                                <a:pt x="1290" y="21463"/>
                                <a:pt x="1350" y="21445"/>
                              </a:cubicBezTo>
                              <a:cubicBezTo>
                                <a:pt x="1415" y="21424"/>
                                <a:pt x="1474" y="21413"/>
                                <a:pt x="1518" y="21410"/>
                              </a:cubicBezTo>
                              <a:cubicBezTo>
                                <a:pt x="1583" y="21403"/>
                                <a:pt x="1637" y="21399"/>
                                <a:pt x="1669" y="21399"/>
                              </a:cubicBezTo>
                              <a:cubicBezTo>
                                <a:pt x="1675" y="21399"/>
                                <a:pt x="1680" y="21399"/>
                                <a:pt x="1686" y="21399"/>
                              </a:cubicBezTo>
                              <a:cubicBezTo>
                                <a:pt x="1691" y="21410"/>
                                <a:pt x="1697" y="21424"/>
                                <a:pt x="1697" y="21434"/>
                              </a:cubicBezTo>
                              <a:cubicBezTo>
                                <a:pt x="1697" y="21441"/>
                                <a:pt x="1697" y="21448"/>
                                <a:pt x="1697" y="21452"/>
                              </a:cubicBezTo>
                              <a:cubicBezTo>
                                <a:pt x="1697" y="21466"/>
                                <a:pt x="1697" y="21473"/>
                                <a:pt x="1707" y="21473"/>
                              </a:cubicBezTo>
                              <a:lnTo>
                                <a:pt x="1707" y="21473"/>
                              </a:lnTo>
                              <a:lnTo>
                                <a:pt x="1713" y="21470"/>
                              </a:lnTo>
                              <a:cubicBezTo>
                                <a:pt x="1713" y="21480"/>
                                <a:pt x="1713" y="21487"/>
                                <a:pt x="1713" y="21498"/>
                              </a:cubicBezTo>
                              <a:cubicBezTo>
                                <a:pt x="1713" y="21505"/>
                                <a:pt x="1713" y="21508"/>
                                <a:pt x="1713" y="21515"/>
                              </a:cubicBezTo>
                              <a:cubicBezTo>
                                <a:pt x="1713" y="21515"/>
                                <a:pt x="1713" y="21519"/>
                                <a:pt x="1707" y="21519"/>
                              </a:cubicBezTo>
                              <a:cubicBezTo>
                                <a:pt x="1702" y="21522"/>
                                <a:pt x="1702" y="21526"/>
                                <a:pt x="1702" y="21529"/>
                              </a:cubicBezTo>
                              <a:cubicBezTo>
                                <a:pt x="1702" y="21529"/>
                                <a:pt x="1702" y="21529"/>
                                <a:pt x="1702" y="21533"/>
                              </a:cubicBezTo>
                              <a:cubicBezTo>
                                <a:pt x="1702" y="21537"/>
                                <a:pt x="1697" y="21537"/>
                                <a:pt x="1702" y="21540"/>
                              </a:cubicBezTo>
                              <a:cubicBezTo>
                                <a:pt x="1702" y="21540"/>
                                <a:pt x="1702" y="21544"/>
                                <a:pt x="1702" y="21544"/>
                              </a:cubicBezTo>
                              <a:cubicBezTo>
                                <a:pt x="1713" y="21561"/>
                                <a:pt x="1729" y="21568"/>
                                <a:pt x="1756" y="21565"/>
                              </a:cubicBezTo>
                              <a:cubicBezTo>
                                <a:pt x="1848" y="21558"/>
                                <a:pt x="1924" y="21491"/>
                                <a:pt x="1946" y="21403"/>
                              </a:cubicBezTo>
                              <a:cubicBezTo>
                                <a:pt x="1946" y="21396"/>
                                <a:pt x="1946" y="21388"/>
                                <a:pt x="1951" y="21381"/>
                              </a:cubicBezTo>
                              <a:cubicBezTo>
                                <a:pt x="1951" y="21374"/>
                                <a:pt x="1951" y="21367"/>
                                <a:pt x="1951" y="21360"/>
                              </a:cubicBezTo>
                              <a:cubicBezTo>
                                <a:pt x="1951" y="21353"/>
                                <a:pt x="1951" y="21346"/>
                                <a:pt x="1951" y="21339"/>
                              </a:cubicBezTo>
                              <a:cubicBezTo>
                                <a:pt x="1951" y="21332"/>
                                <a:pt x="1946" y="21325"/>
                                <a:pt x="1946" y="21318"/>
                              </a:cubicBezTo>
                              <a:cubicBezTo>
                                <a:pt x="1940" y="21297"/>
                                <a:pt x="1930" y="21279"/>
                                <a:pt x="1908" y="21262"/>
                              </a:cubicBezTo>
                              <a:cubicBezTo>
                                <a:pt x="1903" y="21258"/>
                                <a:pt x="1897" y="21251"/>
                                <a:pt x="1886" y="21247"/>
                              </a:cubicBezTo>
                              <a:cubicBezTo>
                                <a:pt x="1837" y="21212"/>
                                <a:pt x="1772" y="21195"/>
                                <a:pt x="1724" y="21188"/>
                              </a:cubicBezTo>
                              <a:cubicBezTo>
                                <a:pt x="1669" y="21177"/>
                                <a:pt x="1626" y="21173"/>
                                <a:pt x="1615" y="21173"/>
                              </a:cubicBezTo>
                              <a:cubicBezTo>
                                <a:pt x="1610" y="21173"/>
                                <a:pt x="1599" y="21173"/>
                                <a:pt x="1594" y="21173"/>
                              </a:cubicBezTo>
                              <a:lnTo>
                                <a:pt x="1588" y="21173"/>
                              </a:lnTo>
                              <a:cubicBezTo>
                                <a:pt x="1583" y="21173"/>
                                <a:pt x="1572" y="21173"/>
                                <a:pt x="1566" y="21177"/>
                              </a:cubicBezTo>
                              <a:lnTo>
                                <a:pt x="1561" y="21177"/>
                              </a:lnTo>
                              <a:cubicBezTo>
                                <a:pt x="1556" y="21177"/>
                                <a:pt x="1545" y="21180"/>
                                <a:pt x="1539" y="21180"/>
                              </a:cubicBezTo>
                              <a:lnTo>
                                <a:pt x="1539" y="21180"/>
                              </a:lnTo>
                              <a:cubicBezTo>
                                <a:pt x="1534" y="21180"/>
                                <a:pt x="1529" y="21184"/>
                                <a:pt x="1518" y="21188"/>
                              </a:cubicBezTo>
                              <a:lnTo>
                                <a:pt x="1512" y="21188"/>
                              </a:lnTo>
                              <a:cubicBezTo>
                                <a:pt x="1507" y="21191"/>
                                <a:pt x="1501" y="21191"/>
                                <a:pt x="1491" y="21195"/>
                              </a:cubicBezTo>
                              <a:lnTo>
                                <a:pt x="1485" y="21195"/>
                              </a:lnTo>
                              <a:cubicBezTo>
                                <a:pt x="1480" y="21198"/>
                                <a:pt x="1474" y="21198"/>
                                <a:pt x="1469" y="21202"/>
                              </a:cubicBezTo>
                              <a:lnTo>
                                <a:pt x="1469" y="21202"/>
                              </a:lnTo>
                              <a:cubicBezTo>
                                <a:pt x="1463" y="21205"/>
                                <a:pt x="1458" y="21205"/>
                                <a:pt x="1458" y="21205"/>
                              </a:cubicBezTo>
                              <a:cubicBezTo>
                                <a:pt x="1426" y="21202"/>
                                <a:pt x="1398" y="21198"/>
                                <a:pt x="1377" y="21202"/>
                              </a:cubicBezTo>
                              <a:lnTo>
                                <a:pt x="1328" y="21205"/>
                              </a:lnTo>
                              <a:cubicBezTo>
                                <a:pt x="1312" y="21205"/>
                                <a:pt x="1274" y="21209"/>
                                <a:pt x="1225" y="21216"/>
                              </a:cubicBezTo>
                              <a:cubicBezTo>
                                <a:pt x="1171" y="21223"/>
                                <a:pt x="1111" y="21233"/>
                                <a:pt x="1052" y="21247"/>
                              </a:cubicBezTo>
                              <a:lnTo>
                                <a:pt x="1046" y="21230"/>
                              </a:lnTo>
                              <a:cubicBezTo>
                                <a:pt x="1041" y="21209"/>
                                <a:pt x="1008" y="21152"/>
                                <a:pt x="954" y="21057"/>
                              </a:cubicBezTo>
                              <a:cubicBezTo>
                                <a:pt x="932" y="21011"/>
                                <a:pt x="905" y="20969"/>
                                <a:pt x="884" y="20930"/>
                              </a:cubicBezTo>
                              <a:cubicBezTo>
                                <a:pt x="808" y="20800"/>
                                <a:pt x="732" y="20680"/>
                                <a:pt x="678" y="20613"/>
                              </a:cubicBezTo>
                              <a:cubicBezTo>
                                <a:pt x="775" y="20599"/>
                                <a:pt x="889" y="20599"/>
                                <a:pt x="1003" y="20613"/>
                              </a:cubicBezTo>
                              <a:cubicBezTo>
                                <a:pt x="1133" y="20631"/>
                                <a:pt x="1274" y="20662"/>
                                <a:pt x="1431" y="20712"/>
                              </a:cubicBezTo>
                              <a:cubicBezTo>
                                <a:pt x="1496" y="20733"/>
                                <a:pt x="1556" y="20757"/>
                                <a:pt x="1626" y="20786"/>
                              </a:cubicBezTo>
                              <a:cubicBezTo>
                                <a:pt x="1675" y="20807"/>
                                <a:pt x="1740" y="20835"/>
                                <a:pt x="1800" y="20867"/>
                              </a:cubicBezTo>
                              <a:cubicBezTo>
                                <a:pt x="2011" y="20976"/>
                                <a:pt x="2157" y="21089"/>
                                <a:pt x="2217" y="21138"/>
                              </a:cubicBezTo>
                              <a:cubicBezTo>
                                <a:pt x="2249" y="21166"/>
                                <a:pt x="2287" y="21195"/>
                                <a:pt x="2325" y="21230"/>
                              </a:cubicBezTo>
                              <a:cubicBezTo>
                                <a:pt x="2320" y="21233"/>
                                <a:pt x="2320" y="21237"/>
                                <a:pt x="2314" y="21244"/>
                              </a:cubicBezTo>
                              <a:cubicBezTo>
                                <a:pt x="2304" y="21251"/>
                                <a:pt x="2293" y="21262"/>
                                <a:pt x="2277" y="21276"/>
                              </a:cubicBezTo>
                              <a:cubicBezTo>
                                <a:pt x="2249" y="21290"/>
                                <a:pt x="2152" y="21381"/>
                                <a:pt x="2098" y="21441"/>
                              </a:cubicBezTo>
                              <a:cubicBezTo>
                                <a:pt x="2071" y="21470"/>
                                <a:pt x="2027" y="21522"/>
                                <a:pt x="1973" y="21582"/>
                              </a:cubicBezTo>
                              <a:lnTo>
                                <a:pt x="2336" y="21582"/>
                              </a:lnTo>
                              <a:cubicBezTo>
                                <a:pt x="2347" y="21568"/>
                                <a:pt x="2363" y="21551"/>
                                <a:pt x="2374" y="21537"/>
                              </a:cubicBezTo>
                              <a:cubicBezTo>
                                <a:pt x="2396" y="21512"/>
                                <a:pt x="2412" y="21491"/>
                                <a:pt x="2428" y="21473"/>
                              </a:cubicBezTo>
                              <a:cubicBezTo>
                                <a:pt x="2483" y="21413"/>
                                <a:pt x="2488" y="21406"/>
                                <a:pt x="2483" y="21403"/>
                              </a:cubicBezTo>
                              <a:cubicBezTo>
                                <a:pt x="2483" y="21403"/>
                                <a:pt x="2488" y="21399"/>
                                <a:pt x="2488" y="21399"/>
                              </a:cubicBezTo>
                              <a:cubicBezTo>
                                <a:pt x="2515" y="21427"/>
                                <a:pt x="2537" y="21452"/>
                                <a:pt x="2558" y="21477"/>
                              </a:cubicBezTo>
                              <a:cubicBezTo>
                                <a:pt x="2591" y="21515"/>
                                <a:pt x="2623" y="21554"/>
                                <a:pt x="2651" y="21582"/>
                              </a:cubicBezTo>
                              <a:lnTo>
                                <a:pt x="2846" y="21582"/>
                              </a:lnTo>
                              <a:cubicBezTo>
                                <a:pt x="2770" y="21505"/>
                                <a:pt x="2683" y="21410"/>
                                <a:pt x="2580" y="21311"/>
                              </a:cubicBezTo>
                              <a:cubicBezTo>
                                <a:pt x="2585" y="21307"/>
                                <a:pt x="2585" y="21300"/>
                                <a:pt x="2585" y="21293"/>
                              </a:cubicBezTo>
                              <a:lnTo>
                                <a:pt x="2602" y="21265"/>
                              </a:lnTo>
                              <a:cubicBezTo>
                                <a:pt x="2607" y="21258"/>
                                <a:pt x="2618" y="21240"/>
                                <a:pt x="2640" y="21219"/>
                              </a:cubicBezTo>
                              <a:cubicBezTo>
                                <a:pt x="2683" y="21177"/>
                                <a:pt x="2754" y="21117"/>
                                <a:pt x="2829" y="21057"/>
                              </a:cubicBezTo>
                              <a:cubicBezTo>
                                <a:pt x="2894" y="21008"/>
                                <a:pt x="2976" y="20951"/>
                                <a:pt x="3052" y="20906"/>
                              </a:cubicBezTo>
                              <a:cubicBezTo>
                                <a:pt x="3111" y="20870"/>
                                <a:pt x="3176" y="20835"/>
                                <a:pt x="3247" y="20800"/>
                              </a:cubicBezTo>
                              <a:cubicBezTo>
                                <a:pt x="3258" y="20793"/>
                                <a:pt x="3268" y="20789"/>
                                <a:pt x="3279" y="20786"/>
                              </a:cubicBezTo>
                              <a:cubicBezTo>
                                <a:pt x="3355" y="20750"/>
                                <a:pt x="3436" y="20726"/>
                                <a:pt x="3502" y="20712"/>
                              </a:cubicBezTo>
                              <a:cubicBezTo>
                                <a:pt x="3512" y="20708"/>
                                <a:pt x="3518" y="20708"/>
                                <a:pt x="3529" y="20708"/>
                              </a:cubicBezTo>
                              <a:lnTo>
                                <a:pt x="3550" y="20715"/>
                              </a:lnTo>
                              <a:cubicBezTo>
                                <a:pt x="3550" y="20719"/>
                                <a:pt x="3556" y="20719"/>
                                <a:pt x="3594" y="20726"/>
                              </a:cubicBezTo>
                              <a:cubicBezTo>
                                <a:pt x="3626" y="20729"/>
                                <a:pt x="3680" y="20733"/>
                                <a:pt x="3740" y="20722"/>
                              </a:cubicBezTo>
                              <a:cubicBezTo>
                                <a:pt x="3762" y="20719"/>
                                <a:pt x="3794" y="20708"/>
                                <a:pt x="3816" y="20687"/>
                              </a:cubicBezTo>
                              <a:cubicBezTo>
                                <a:pt x="3838" y="20669"/>
                                <a:pt x="3848" y="20648"/>
                                <a:pt x="3843" y="20631"/>
                              </a:cubicBezTo>
                              <a:cubicBezTo>
                                <a:pt x="3843" y="20613"/>
                                <a:pt x="3832" y="20595"/>
                                <a:pt x="3810" y="20581"/>
                              </a:cubicBezTo>
                              <a:cubicBezTo>
                                <a:pt x="3794" y="20571"/>
                                <a:pt x="3778" y="20564"/>
                                <a:pt x="3773" y="20564"/>
                              </a:cubicBezTo>
                              <a:cubicBezTo>
                                <a:pt x="3751" y="20556"/>
                                <a:pt x="3729" y="20553"/>
                                <a:pt x="3708" y="20553"/>
                              </a:cubicBezTo>
                              <a:cubicBezTo>
                                <a:pt x="3680" y="20553"/>
                                <a:pt x="3659" y="20556"/>
                                <a:pt x="3648" y="20560"/>
                              </a:cubicBezTo>
                              <a:cubicBezTo>
                                <a:pt x="3642" y="20560"/>
                                <a:pt x="3637" y="20564"/>
                                <a:pt x="3632" y="20564"/>
                              </a:cubicBezTo>
                              <a:lnTo>
                                <a:pt x="3632" y="20564"/>
                              </a:lnTo>
                              <a:cubicBezTo>
                                <a:pt x="3632" y="20560"/>
                                <a:pt x="3626" y="20560"/>
                                <a:pt x="3626" y="20556"/>
                              </a:cubicBezTo>
                              <a:cubicBezTo>
                                <a:pt x="3621" y="20553"/>
                                <a:pt x="3615" y="20549"/>
                                <a:pt x="3610" y="20546"/>
                              </a:cubicBezTo>
                              <a:lnTo>
                                <a:pt x="3577" y="20518"/>
                              </a:lnTo>
                              <a:cubicBezTo>
                                <a:pt x="3572" y="20514"/>
                                <a:pt x="3567" y="20507"/>
                                <a:pt x="3561" y="20504"/>
                              </a:cubicBezTo>
                              <a:cubicBezTo>
                                <a:pt x="3561" y="20504"/>
                                <a:pt x="3561" y="20500"/>
                                <a:pt x="3567" y="20500"/>
                              </a:cubicBezTo>
                              <a:cubicBezTo>
                                <a:pt x="3583" y="20486"/>
                                <a:pt x="3615" y="20461"/>
                                <a:pt x="3653" y="20433"/>
                              </a:cubicBezTo>
                              <a:cubicBezTo>
                                <a:pt x="3718" y="20377"/>
                                <a:pt x="3848" y="20260"/>
                                <a:pt x="3962" y="20116"/>
                              </a:cubicBezTo>
                              <a:cubicBezTo>
                                <a:pt x="4060" y="19999"/>
                                <a:pt x="4147" y="19866"/>
                                <a:pt x="4212" y="19739"/>
                              </a:cubicBezTo>
                              <a:cubicBezTo>
                                <a:pt x="4212" y="19742"/>
                                <a:pt x="4217" y="19742"/>
                                <a:pt x="4217" y="19746"/>
                              </a:cubicBezTo>
                              <a:cubicBezTo>
                                <a:pt x="4217" y="19760"/>
                                <a:pt x="4255" y="19795"/>
                                <a:pt x="4282" y="19813"/>
                              </a:cubicBezTo>
                              <a:cubicBezTo>
                                <a:pt x="4287" y="19816"/>
                                <a:pt x="4293" y="19820"/>
                                <a:pt x="4298" y="19823"/>
                              </a:cubicBezTo>
                              <a:lnTo>
                                <a:pt x="4353" y="19851"/>
                              </a:lnTo>
                              <a:cubicBezTo>
                                <a:pt x="4358" y="19855"/>
                                <a:pt x="4363" y="19855"/>
                                <a:pt x="4363" y="19855"/>
                              </a:cubicBezTo>
                              <a:lnTo>
                                <a:pt x="4369" y="19855"/>
                              </a:lnTo>
                              <a:lnTo>
                                <a:pt x="4401" y="19809"/>
                              </a:lnTo>
                              <a:cubicBezTo>
                                <a:pt x="4423" y="19781"/>
                                <a:pt x="4456" y="19753"/>
                                <a:pt x="4477" y="19732"/>
                              </a:cubicBezTo>
                              <a:cubicBezTo>
                                <a:pt x="4488" y="19742"/>
                                <a:pt x="4504" y="19753"/>
                                <a:pt x="4526" y="19763"/>
                              </a:cubicBezTo>
                              <a:cubicBezTo>
                                <a:pt x="4531" y="19767"/>
                                <a:pt x="4537" y="19767"/>
                                <a:pt x="4542" y="19770"/>
                              </a:cubicBezTo>
                              <a:cubicBezTo>
                                <a:pt x="4553" y="19777"/>
                                <a:pt x="4564" y="19781"/>
                                <a:pt x="4575" y="19788"/>
                              </a:cubicBezTo>
                              <a:cubicBezTo>
                                <a:pt x="4580" y="19791"/>
                                <a:pt x="4586" y="19795"/>
                                <a:pt x="4586" y="19802"/>
                              </a:cubicBezTo>
                              <a:cubicBezTo>
                                <a:pt x="4586" y="19820"/>
                                <a:pt x="4586" y="19834"/>
                                <a:pt x="4596" y="19834"/>
                              </a:cubicBezTo>
                              <a:cubicBezTo>
                                <a:pt x="4602" y="19834"/>
                                <a:pt x="4607" y="19834"/>
                                <a:pt x="4613" y="19830"/>
                              </a:cubicBezTo>
                              <a:cubicBezTo>
                                <a:pt x="4624" y="19830"/>
                                <a:pt x="4629" y="19827"/>
                                <a:pt x="4640" y="19816"/>
                              </a:cubicBezTo>
                              <a:lnTo>
                                <a:pt x="4640" y="19813"/>
                              </a:lnTo>
                              <a:cubicBezTo>
                                <a:pt x="4651" y="19806"/>
                                <a:pt x="4661" y="19795"/>
                                <a:pt x="4672" y="19788"/>
                              </a:cubicBezTo>
                              <a:cubicBezTo>
                                <a:pt x="4672" y="19784"/>
                                <a:pt x="4678" y="19784"/>
                                <a:pt x="4683" y="19781"/>
                              </a:cubicBezTo>
                              <a:cubicBezTo>
                                <a:pt x="4694" y="19770"/>
                                <a:pt x="4716" y="19756"/>
                                <a:pt x="4732" y="19739"/>
                              </a:cubicBezTo>
                              <a:cubicBezTo>
                                <a:pt x="4743" y="19725"/>
                                <a:pt x="4748" y="19707"/>
                                <a:pt x="4748" y="19696"/>
                              </a:cubicBezTo>
                              <a:cubicBezTo>
                                <a:pt x="4748" y="19693"/>
                                <a:pt x="4748" y="19689"/>
                                <a:pt x="4748" y="19686"/>
                              </a:cubicBezTo>
                              <a:cubicBezTo>
                                <a:pt x="4775" y="19700"/>
                                <a:pt x="4813" y="19710"/>
                                <a:pt x="4846" y="19721"/>
                              </a:cubicBezTo>
                              <a:cubicBezTo>
                                <a:pt x="4857" y="19725"/>
                                <a:pt x="4867" y="19725"/>
                                <a:pt x="4878" y="19728"/>
                              </a:cubicBezTo>
                              <a:cubicBezTo>
                                <a:pt x="4895" y="19732"/>
                                <a:pt x="4916" y="19739"/>
                                <a:pt x="4943" y="19746"/>
                              </a:cubicBezTo>
                              <a:lnTo>
                                <a:pt x="4954" y="19749"/>
                              </a:lnTo>
                              <a:lnTo>
                                <a:pt x="4954" y="19742"/>
                              </a:lnTo>
                              <a:cubicBezTo>
                                <a:pt x="4954" y="19739"/>
                                <a:pt x="4954" y="19735"/>
                                <a:pt x="4954" y="19728"/>
                              </a:cubicBezTo>
                              <a:cubicBezTo>
                                <a:pt x="4954" y="19725"/>
                                <a:pt x="4954" y="19717"/>
                                <a:pt x="4954" y="19714"/>
                              </a:cubicBezTo>
                              <a:cubicBezTo>
                                <a:pt x="4954" y="19714"/>
                                <a:pt x="4954" y="19710"/>
                                <a:pt x="4954" y="19710"/>
                              </a:cubicBezTo>
                              <a:cubicBezTo>
                                <a:pt x="4954" y="19707"/>
                                <a:pt x="4954" y="19707"/>
                                <a:pt x="4954" y="19703"/>
                              </a:cubicBezTo>
                              <a:lnTo>
                                <a:pt x="4954" y="19696"/>
                              </a:lnTo>
                              <a:cubicBezTo>
                                <a:pt x="4954" y="19689"/>
                                <a:pt x="4954" y="19686"/>
                                <a:pt x="4954" y="19679"/>
                              </a:cubicBezTo>
                              <a:cubicBezTo>
                                <a:pt x="4954" y="19679"/>
                                <a:pt x="4960" y="19679"/>
                                <a:pt x="4960" y="19679"/>
                              </a:cubicBezTo>
                              <a:cubicBezTo>
                                <a:pt x="4960" y="19679"/>
                                <a:pt x="4960" y="19679"/>
                                <a:pt x="4965" y="19682"/>
                              </a:cubicBezTo>
                              <a:cubicBezTo>
                                <a:pt x="4981" y="19686"/>
                                <a:pt x="5014" y="19682"/>
                                <a:pt x="5035" y="19679"/>
                              </a:cubicBezTo>
                              <a:cubicBezTo>
                                <a:pt x="5041" y="19679"/>
                                <a:pt x="5073" y="19668"/>
                                <a:pt x="5106" y="19654"/>
                              </a:cubicBezTo>
                              <a:cubicBezTo>
                                <a:pt x="5133" y="19640"/>
                                <a:pt x="5160" y="19622"/>
                                <a:pt x="5171" y="19608"/>
                              </a:cubicBezTo>
                              <a:lnTo>
                                <a:pt x="5171" y="19608"/>
                              </a:lnTo>
                              <a:cubicBezTo>
                                <a:pt x="5176" y="19605"/>
                                <a:pt x="5182" y="19598"/>
                                <a:pt x="5187" y="19594"/>
                              </a:cubicBezTo>
                              <a:cubicBezTo>
                                <a:pt x="5198" y="19601"/>
                                <a:pt x="5214" y="19608"/>
                                <a:pt x="5225" y="19612"/>
                              </a:cubicBezTo>
                              <a:cubicBezTo>
                                <a:pt x="5247" y="19619"/>
                                <a:pt x="5269" y="19626"/>
                                <a:pt x="5290" y="19629"/>
                              </a:cubicBezTo>
                              <a:cubicBezTo>
                                <a:pt x="5312" y="19633"/>
                                <a:pt x="5344" y="19633"/>
                                <a:pt x="5388" y="19629"/>
                              </a:cubicBezTo>
                              <a:lnTo>
                                <a:pt x="5399" y="19629"/>
                              </a:lnTo>
                              <a:cubicBezTo>
                                <a:pt x="5415" y="19629"/>
                                <a:pt x="5431" y="19626"/>
                                <a:pt x="5447" y="19626"/>
                              </a:cubicBezTo>
                              <a:cubicBezTo>
                                <a:pt x="5453" y="19626"/>
                                <a:pt x="5458" y="19626"/>
                                <a:pt x="5464" y="19626"/>
                              </a:cubicBezTo>
                              <a:cubicBezTo>
                                <a:pt x="5469" y="19626"/>
                                <a:pt x="5475" y="19626"/>
                                <a:pt x="5485" y="19626"/>
                              </a:cubicBezTo>
                              <a:cubicBezTo>
                                <a:pt x="5491" y="19626"/>
                                <a:pt x="5491" y="19626"/>
                                <a:pt x="5496" y="19626"/>
                              </a:cubicBezTo>
                              <a:lnTo>
                                <a:pt x="5507" y="19626"/>
                              </a:lnTo>
                              <a:lnTo>
                                <a:pt x="5507" y="19591"/>
                              </a:lnTo>
                              <a:cubicBezTo>
                                <a:pt x="5507" y="19573"/>
                                <a:pt x="5507" y="19555"/>
                                <a:pt x="5507" y="19541"/>
                              </a:cubicBezTo>
                              <a:lnTo>
                                <a:pt x="5507" y="19541"/>
                              </a:lnTo>
                              <a:cubicBezTo>
                                <a:pt x="5512" y="19541"/>
                                <a:pt x="5518" y="19545"/>
                                <a:pt x="5529" y="19552"/>
                              </a:cubicBezTo>
                              <a:cubicBezTo>
                                <a:pt x="5529" y="19559"/>
                                <a:pt x="5540" y="19569"/>
                                <a:pt x="5556" y="19580"/>
                              </a:cubicBezTo>
                              <a:cubicBezTo>
                                <a:pt x="5572" y="19587"/>
                                <a:pt x="5588" y="19594"/>
                                <a:pt x="5605" y="19601"/>
                              </a:cubicBezTo>
                              <a:cubicBezTo>
                                <a:pt x="5610" y="19605"/>
                                <a:pt x="5615" y="19605"/>
                                <a:pt x="5621" y="19608"/>
                              </a:cubicBezTo>
                              <a:cubicBezTo>
                                <a:pt x="5626" y="19612"/>
                                <a:pt x="5637" y="19615"/>
                                <a:pt x="5643" y="19619"/>
                              </a:cubicBezTo>
                              <a:cubicBezTo>
                                <a:pt x="5648" y="19622"/>
                                <a:pt x="5648" y="19626"/>
                                <a:pt x="5653" y="19626"/>
                              </a:cubicBezTo>
                              <a:cubicBezTo>
                                <a:pt x="5653" y="19626"/>
                                <a:pt x="5659" y="19629"/>
                                <a:pt x="5659" y="19636"/>
                              </a:cubicBezTo>
                              <a:lnTo>
                                <a:pt x="5659" y="19636"/>
                              </a:lnTo>
                              <a:cubicBezTo>
                                <a:pt x="5659" y="19636"/>
                                <a:pt x="5659" y="19643"/>
                                <a:pt x="5659" y="19647"/>
                              </a:cubicBezTo>
                              <a:lnTo>
                                <a:pt x="5659" y="19689"/>
                              </a:lnTo>
                              <a:lnTo>
                                <a:pt x="5675" y="19672"/>
                              </a:lnTo>
                              <a:cubicBezTo>
                                <a:pt x="5691" y="19658"/>
                                <a:pt x="5708" y="19640"/>
                                <a:pt x="5724" y="19619"/>
                              </a:cubicBezTo>
                              <a:cubicBezTo>
                                <a:pt x="5735" y="19605"/>
                                <a:pt x="5740" y="19594"/>
                                <a:pt x="5746" y="19580"/>
                              </a:cubicBezTo>
                              <a:cubicBezTo>
                                <a:pt x="5756" y="19559"/>
                                <a:pt x="5762" y="19534"/>
                                <a:pt x="5756" y="19513"/>
                              </a:cubicBezTo>
                              <a:cubicBezTo>
                                <a:pt x="5756" y="19513"/>
                                <a:pt x="5756" y="19513"/>
                                <a:pt x="5762" y="19513"/>
                              </a:cubicBezTo>
                              <a:cubicBezTo>
                                <a:pt x="5778" y="19517"/>
                                <a:pt x="5800" y="19517"/>
                                <a:pt x="5816" y="19513"/>
                              </a:cubicBezTo>
                              <a:cubicBezTo>
                                <a:pt x="5832" y="19513"/>
                                <a:pt x="5849" y="19506"/>
                                <a:pt x="5865" y="19502"/>
                              </a:cubicBezTo>
                              <a:cubicBezTo>
                                <a:pt x="5881" y="19499"/>
                                <a:pt x="5903" y="19488"/>
                                <a:pt x="5919" y="19478"/>
                              </a:cubicBezTo>
                              <a:lnTo>
                                <a:pt x="5952" y="19460"/>
                              </a:lnTo>
                              <a:lnTo>
                                <a:pt x="5968" y="19453"/>
                              </a:lnTo>
                              <a:cubicBezTo>
                                <a:pt x="5973" y="19450"/>
                                <a:pt x="5979" y="19450"/>
                                <a:pt x="5984" y="19446"/>
                              </a:cubicBezTo>
                              <a:lnTo>
                                <a:pt x="6006" y="19435"/>
                              </a:lnTo>
                              <a:cubicBezTo>
                                <a:pt x="6011" y="19435"/>
                                <a:pt x="6011" y="19432"/>
                                <a:pt x="6011" y="19432"/>
                              </a:cubicBezTo>
                              <a:lnTo>
                                <a:pt x="6038" y="19418"/>
                              </a:lnTo>
                              <a:lnTo>
                                <a:pt x="6017" y="19418"/>
                              </a:lnTo>
                              <a:cubicBezTo>
                                <a:pt x="6006" y="19418"/>
                                <a:pt x="6000" y="19418"/>
                                <a:pt x="5995" y="19418"/>
                              </a:cubicBezTo>
                              <a:cubicBezTo>
                                <a:pt x="5979" y="19418"/>
                                <a:pt x="5968" y="19418"/>
                                <a:pt x="5962" y="19418"/>
                              </a:cubicBezTo>
                              <a:cubicBezTo>
                                <a:pt x="5962" y="19418"/>
                                <a:pt x="5962" y="19418"/>
                                <a:pt x="5962" y="19418"/>
                              </a:cubicBezTo>
                              <a:cubicBezTo>
                                <a:pt x="5962" y="19418"/>
                                <a:pt x="5962" y="19418"/>
                                <a:pt x="5962" y="19418"/>
                              </a:cubicBezTo>
                              <a:lnTo>
                                <a:pt x="5952" y="19414"/>
                              </a:lnTo>
                              <a:cubicBezTo>
                                <a:pt x="5946" y="19411"/>
                                <a:pt x="5941" y="19407"/>
                                <a:pt x="5930" y="19404"/>
                              </a:cubicBezTo>
                              <a:lnTo>
                                <a:pt x="5892" y="19379"/>
                              </a:lnTo>
                              <a:cubicBezTo>
                                <a:pt x="5865" y="19361"/>
                                <a:pt x="5838" y="19351"/>
                                <a:pt x="5821" y="19340"/>
                              </a:cubicBezTo>
                              <a:lnTo>
                                <a:pt x="5821" y="19340"/>
                              </a:lnTo>
                              <a:cubicBezTo>
                                <a:pt x="5816" y="19333"/>
                                <a:pt x="5811" y="19330"/>
                                <a:pt x="5811" y="19326"/>
                              </a:cubicBezTo>
                              <a:cubicBezTo>
                                <a:pt x="5811" y="19326"/>
                                <a:pt x="5811" y="19323"/>
                                <a:pt x="5816" y="19323"/>
                              </a:cubicBezTo>
                              <a:cubicBezTo>
                                <a:pt x="5821" y="19326"/>
                                <a:pt x="5827" y="19326"/>
                                <a:pt x="5832" y="19330"/>
                              </a:cubicBezTo>
                              <a:cubicBezTo>
                                <a:pt x="5859" y="19340"/>
                                <a:pt x="5908" y="19344"/>
                                <a:pt x="5946" y="19344"/>
                              </a:cubicBezTo>
                              <a:cubicBezTo>
                                <a:pt x="5973" y="19344"/>
                                <a:pt x="6000" y="19340"/>
                                <a:pt x="6027" y="19333"/>
                              </a:cubicBezTo>
                              <a:cubicBezTo>
                                <a:pt x="6044" y="19330"/>
                                <a:pt x="6060" y="19326"/>
                                <a:pt x="6082" y="19319"/>
                              </a:cubicBezTo>
                              <a:lnTo>
                                <a:pt x="6087" y="19316"/>
                              </a:lnTo>
                              <a:cubicBezTo>
                                <a:pt x="6103" y="19312"/>
                                <a:pt x="6114" y="19305"/>
                                <a:pt x="6130" y="19305"/>
                              </a:cubicBezTo>
                              <a:cubicBezTo>
                                <a:pt x="6136" y="19305"/>
                                <a:pt x="6136" y="19305"/>
                                <a:pt x="6141" y="19305"/>
                              </a:cubicBezTo>
                              <a:lnTo>
                                <a:pt x="6147" y="19305"/>
                              </a:lnTo>
                              <a:cubicBezTo>
                                <a:pt x="6152" y="19305"/>
                                <a:pt x="6157" y="19305"/>
                                <a:pt x="6163" y="19305"/>
                              </a:cubicBezTo>
                              <a:cubicBezTo>
                                <a:pt x="6174" y="19305"/>
                                <a:pt x="6185" y="19298"/>
                                <a:pt x="6185" y="19291"/>
                              </a:cubicBezTo>
                              <a:cubicBezTo>
                                <a:pt x="6185" y="19284"/>
                                <a:pt x="6185" y="19277"/>
                                <a:pt x="6185" y="19277"/>
                              </a:cubicBezTo>
                              <a:cubicBezTo>
                                <a:pt x="6179" y="19266"/>
                                <a:pt x="6174" y="19259"/>
                                <a:pt x="6168" y="19249"/>
                              </a:cubicBezTo>
                              <a:cubicBezTo>
                                <a:pt x="6168" y="19245"/>
                                <a:pt x="6163" y="19242"/>
                                <a:pt x="6163" y="19238"/>
                              </a:cubicBezTo>
                              <a:cubicBezTo>
                                <a:pt x="6157" y="19231"/>
                                <a:pt x="6152" y="19220"/>
                                <a:pt x="6141" y="19217"/>
                              </a:cubicBezTo>
                              <a:lnTo>
                                <a:pt x="6141" y="19217"/>
                              </a:lnTo>
                              <a:cubicBezTo>
                                <a:pt x="6141" y="19213"/>
                                <a:pt x="6141" y="19213"/>
                                <a:pt x="6136" y="19210"/>
                              </a:cubicBezTo>
                              <a:lnTo>
                                <a:pt x="6136" y="19213"/>
                              </a:lnTo>
                              <a:lnTo>
                                <a:pt x="6120" y="19185"/>
                              </a:lnTo>
                              <a:cubicBezTo>
                                <a:pt x="6147" y="19185"/>
                                <a:pt x="6174" y="19182"/>
                                <a:pt x="6195" y="19175"/>
                              </a:cubicBezTo>
                              <a:cubicBezTo>
                                <a:pt x="6212" y="19171"/>
                                <a:pt x="6244" y="19160"/>
                                <a:pt x="6271" y="19139"/>
                              </a:cubicBezTo>
                              <a:cubicBezTo>
                                <a:pt x="6277" y="19132"/>
                                <a:pt x="6288" y="19129"/>
                                <a:pt x="6293" y="19122"/>
                              </a:cubicBezTo>
                              <a:cubicBezTo>
                                <a:pt x="6298" y="19118"/>
                                <a:pt x="6304" y="19111"/>
                                <a:pt x="6309" y="19108"/>
                              </a:cubicBezTo>
                              <a:cubicBezTo>
                                <a:pt x="6315" y="19104"/>
                                <a:pt x="6320" y="19101"/>
                                <a:pt x="6326" y="19097"/>
                              </a:cubicBezTo>
                              <a:lnTo>
                                <a:pt x="6331" y="19097"/>
                              </a:lnTo>
                              <a:cubicBezTo>
                                <a:pt x="6331" y="19097"/>
                                <a:pt x="6336" y="19097"/>
                                <a:pt x="6342" y="19093"/>
                              </a:cubicBezTo>
                              <a:cubicBezTo>
                                <a:pt x="6347" y="19093"/>
                                <a:pt x="6358" y="19093"/>
                                <a:pt x="6363" y="19093"/>
                              </a:cubicBezTo>
                              <a:lnTo>
                                <a:pt x="6385" y="19093"/>
                              </a:lnTo>
                              <a:lnTo>
                                <a:pt x="6374" y="19083"/>
                              </a:lnTo>
                              <a:lnTo>
                                <a:pt x="6298" y="19026"/>
                              </a:lnTo>
                              <a:cubicBezTo>
                                <a:pt x="6282" y="19016"/>
                                <a:pt x="6271" y="19009"/>
                                <a:pt x="6260" y="18998"/>
                              </a:cubicBezTo>
                              <a:lnTo>
                                <a:pt x="6250" y="18988"/>
                              </a:lnTo>
                              <a:cubicBezTo>
                                <a:pt x="6260" y="18984"/>
                                <a:pt x="6271" y="18977"/>
                                <a:pt x="6282" y="18974"/>
                              </a:cubicBezTo>
                              <a:cubicBezTo>
                                <a:pt x="6293" y="18967"/>
                                <a:pt x="6309" y="18959"/>
                                <a:pt x="6320" y="18952"/>
                              </a:cubicBezTo>
                              <a:cubicBezTo>
                                <a:pt x="6326" y="18949"/>
                                <a:pt x="6326" y="18945"/>
                                <a:pt x="6331" y="18942"/>
                              </a:cubicBezTo>
                              <a:cubicBezTo>
                                <a:pt x="6331" y="18938"/>
                                <a:pt x="6336" y="18938"/>
                                <a:pt x="6336" y="18935"/>
                              </a:cubicBezTo>
                              <a:cubicBezTo>
                                <a:pt x="6336" y="18931"/>
                                <a:pt x="6342" y="18931"/>
                                <a:pt x="6342" y="18931"/>
                              </a:cubicBezTo>
                              <a:cubicBezTo>
                                <a:pt x="6342" y="18931"/>
                                <a:pt x="6342" y="18931"/>
                                <a:pt x="6347" y="18931"/>
                              </a:cubicBezTo>
                              <a:cubicBezTo>
                                <a:pt x="6353" y="18931"/>
                                <a:pt x="6363" y="18928"/>
                                <a:pt x="6363" y="18924"/>
                              </a:cubicBezTo>
                              <a:cubicBezTo>
                                <a:pt x="6374" y="18917"/>
                                <a:pt x="6374" y="18910"/>
                                <a:pt x="6369" y="18903"/>
                              </a:cubicBezTo>
                              <a:cubicBezTo>
                                <a:pt x="6363" y="18896"/>
                                <a:pt x="6363" y="18893"/>
                                <a:pt x="6358" y="18889"/>
                              </a:cubicBezTo>
                              <a:lnTo>
                                <a:pt x="6358" y="18889"/>
                              </a:lnTo>
                              <a:cubicBezTo>
                                <a:pt x="6353" y="18882"/>
                                <a:pt x="6342" y="18878"/>
                                <a:pt x="6336" y="18871"/>
                              </a:cubicBezTo>
                              <a:cubicBezTo>
                                <a:pt x="6320" y="18861"/>
                                <a:pt x="6298" y="18850"/>
                                <a:pt x="6277" y="18843"/>
                              </a:cubicBezTo>
                              <a:cubicBezTo>
                                <a:pt x="6255" y="18836"/>
                                <a:pt x="6228" y="18829"/>
                                <a:pt x="6201" y="18826"/>
                              </a:cubicBezTo>
                              <a:cubicBezTo>
                                <a:pt x="6206" y="18826"/>
                                <a:pt x="6212" y="18822"/>
                                <a:pt x="6217" y="18818"/>
                              </a:cubicBezTo>
                              <a:cubicBezTo>
                                <a:pt x="6233" y="18811"/>
                                <a:pt x="6260" y="18797"/>
                                <a:pt x="6288" y="18783"/>
                              </a:cubicBezTo>
                              <a:lnTo>
                                <a:pt x="6293" y="18780"/>
                              </a:lnTo>
                              <a:cubicBezTo>
                                <a:pt x="6320" y="18766"/>
                                <a:pt x="6347" y="18748"/>
                                <a:pt x="6385" y="18737"/>
                              </a:cubicBezTo>
                              <a:cubicBezTo>
                                <a:pt x="6385" y="18737"/>
                                <a:pt x="6396" y="18734"/>
                                <a:pt x="6401" y="18734"/>
                              </a:cubicBezTo>
                              <a:lnTo>
                                <a:pt x="6407" y="18734"/>
                              </a:lnTo>
                              <a:cubicBezTo>
                                <a:pt x="6412" y="18734"/>
                                <a:pt x="6412" y="18734"/>
                                <a:pt x="6412" y="18730"/>
                              </a:cubicBezTo>
                              <a:cubicBezTo>
                                <a:pt x="6418" y="18727"/>
                                <a:pt x="6412" y="18723"/>
                                <a:pt x="6412" y="18723"/>
                              </a:cubicBezTo>
                              <a:cubicBezTo>
                                <a:pt x="6412" y="18723"/>
                                <a:pt x="6412" y="18723"/>
                                <a:pt x="6412" y="18720"/>
                              </a:cubicBezTo>
                              <a:lnTo>
                                <a:pt x="6407" y="18709"/>
                              </a:lnTo>
                              <a:cubicBezTo>
                                <a:pt x="6401" y="18699"/>
                                <a:pt x="6401" y="18695"/>
                                <a:pt x="6396" y="18688"/>
                              </a:cubicBezTo>
                              <a:cubicBezTo>
                                <a:pt x="6385" y="18674"/>
                                <a:pt x="6374" y="18660"/>
                                <a:pt x="6358" y="18649"/>
                              </a:cubicBezTo>
                              <a:cubicBezTo>
                                <a:pt x="6331" y="18628"/>
                                <a:pt x="6304" y="18618"/>
                                <a:pt x="6288" y="18610"/>
                              </a:cubicBezTo>
                              <a:cubicBezTo>
                                <a:pt x="6304" y="18603"/>
                                <a:pt x="6320" y="18596"/>
                                <a:pt x="6336" y="18589"/>
                              </a:cubicBezTo>
                              <a:cubicBezTo>
                                <a:pt x="6347" y="18586"/>
                                <a:pt x="6363" y="18572"/>
                                <a:pt x="6385" y="18554"/>
                              </a:cubicBezTo>
                              <a:cubicBezTo>
                                <a:pt x="6391" y="18551"/>
                                <a:pt x="6396" y="18547"/>
                                <a:pt x="6396" y="18544"/>
                              </a:cubicBezTo>
                              <a:cubicBezTo>
                                <a:pt x="6401" y="18540"/>
                                <a:pt x="6407" y="18533"/>
                                <a:pt x="6412" y="18529"/>
                              </a:cubicBezTo>
                              <a:cubicBezTo>
                                <a:pt x="6418" y="18526"/>
                                <a:pt x="6423" y="18522"/>
                                <a:pt x="6429" y="18522"/>
                              </a:cubicBezTo>
                              <a:lnTo>
                                <a:pt x="6434" y="18522"/>
                              </a:lnTo>
                              <a:lnTo>
                                <a:pt x="6439" y="18519"/>
                              </a:lnTo>
                              <a:cubicBezTo>
                                <a:pt x="6445" y="18519"/>
                                <a:pt x="6456" y="18519"/>
                                <a:pt x="6477" y="18526"/>
                              </a:cubicBezTo>
                              <a:cubicBezTo>
                                <a:pt x="6483" y="18526"/>
                                <a:pt x="6494" y="18529"/>
                                <a:pt x="6504" y="18533"/>
                              </a:cubicBezTo>
                              <a:lnTo>
                                <a:pt x="6531" y="18536"/>
                              </a:lnTo>
                              <a:lnTo>
                                <a:pt x="6499" y="18512"/>
                              </a:lnTo>
                              <a:lnTo>
                                <a:pt x="6445" y="18480"/>
                              </a:lnTo>
                              <a:lnTo>
                                <a:pt x="6429" y="18473"/>
                              </a:lnTo>
                              <a:cubicBezTo>
                                <a:pt x="6407" y="18462"/>
                                <a:pt x="6385" y="18452"/>
                                <a:pt x="6363" y="18445"/>
                              </a:cubicBezTo>
                              <a:cubicBezTo>
                                <a:pt x="6336" y="18434"/>
                                <a:pt x="6298" y="18431"/>
                                <a:pt x="6271" y="18434"/>
                              </a:cubicBezTo>
                              <a:cubicBezTo>
                                <a:pt x="6271" y="18434"/>
                                <a:pt x="6277" y="18431"/>
                                <a:pt x="6277" y="18427"/>
                              </a:cubicBezTo>
                              <a:lnTo>
                                <a:pt x="6277" y="18427"/>
                              </a:lnTo>
                              <a:cubicBezTo>
                                <a:pt x="6293" y="18417"/>
                                <a:pt x="6304" y="18406"/>
                                <a:pt x="6315" y="18392"/>
                              </a:cubicBezTo>
                              <a:lnTo>
                                <a:pt x="6331" y="18367"/>
                              </a:lnTo>
                              <a:cubicBezTo>
                                <a:pt x="6336" y="18364"/>
                                <a:pt x="6336" y="18360"/>
                                <a:pt x="6342" y="18357"/>
                              </a:cubicBezTo>
                              <a:lnTo>
                                <a:pt x="6347" y="18353"/>
                              </a:lnTo>
                              <a:cubicBezTo>
                                <a:pt x="6347" y="18353"/>
                                <a:pt x="6347" y="18350"/>
                                <a:pt x="6353" y="18350"/>
                              </a:cubicBezTo>
                              <a:lnTo>
                                <a:pt x="6353" y="18350"/>
                              </a:lnTo>
                              <a:cubicBezTo>
                                <a:pt x="6358" y="18346"/>
                                <a:pt x="6358" y="18346"/>
                                <a:pt x="6363" y="18343"/>
                              </a:cubicBezTo>
                              <a:lnTo>
                                <a:pt x="6374" y="18336"/>
                              </a:lnTo>
                              <a:lnTo>
                                <a:pt x="6369" y="18332"/>
                              </a:lnTo>
                              <a:cubicBezTo>
                                <a:pt x="6331" y="18314"/>
                                <a:pt x="6320" y="18311"/>
                                <a:pt x="6298" y="18304"/>
                              </a:cubicBezTo>
                              <a:cubicBezTo>
                                <a:pt x="6277" y="18297"/>
                                <a:pt x="6255" y="18293"/>
                                <a:pt x="6233" y="18290"/>
                              </a:cubicBezTo>
                              <a:cubicBezTo>
                                <a:pt x="6195" y="18286"/>
                                <a:pt x="6157" y="18283"/>
                                <a:pt x="6120" y="18286"/>
                              </a:cubicBezTo>
                              <a:cubicBezTo>
                                <a:pt x="6120" y="18286"/>
                                <a:pt x="6114" y="18286"/>
                                <a:pt x="6114" y="18286"/>
                              </a:cubicBezTo>
                              <a:cubicBezTo>
                                <a:pt x="6114" y="18286"/>
                                <a:pt x="6114" y="18286"/>
                                <a:pt x="6109" y="18286"/>
                              </a:cubicBezTo>
                              <a:cubicBezTo>
                                <a:pt x="6130" y="18272"/>
                                <a:pt x="6147" y="18258"/>
                                <a:pt x="6157" y="18244"/>
                              </a:cubicBezTo>
                              <a:cubicBezTo>
                                <a:pt x="6163" y="18237"/>
                                <a:pt x="6179" y="18219"/>
                                <a:pt x="6190" y="18198"/>
                              </a:cubicBezTo>
                              <a:lnTo>
                                <a:pt x="6195" y="18191"/>
                              </a:lnTo>
                              <a:cubicBezTo>
                                <a:pt x="6201" y="18184"/>
                                <a:pt x="6201" y="18177"/>
                                <a:pt x="6206" y="18170"/>
                              </a:cubicBezTo>
                              <a:cubicBezTo>
                                <a:pt x="6212" y="18166"/>
                                <a:pt x="6212" y="18159"/>
                                <a:pt x="6217" y="18156"/>
                              </a:cubicBezTo>
                              <a:lnTo>
                                <a:pt x="6228" y="18145"/>
                              </a:lnTo>
                              <a:lnTo>
                                <a:pt x="6255" y="18128"/>
                              </a:lnTo>
                              <a:lnTo>
                                <a:pt x="6206" y="18117"/>
                              </a:lnTo>
                              <a:cubicBezTo>
                                <a:pt x="6201" y="18117"/>
                                <a:pt x="6201" y="18117"/>
                                <a:pt x="6195" y="18113"/>
                              </a:cubicBezTo>
                              <a:lnTo>
                                <a:pt x="6185" y="18113"/>
                              </a:lnTo>
                              <a:cubicBezTo>
                                <a:pt x="6179" y="18113"/>
                                <a:pt x="6179" y="18113"/>
                                <a:pt x="6174" y="18113"/>
                              </a:cubicBezTo>
                              <a:cubicBezTo>
                                <a:pt x="6152" y="18110"/>
                                <a:pt x="6141" y="18110"/>
                                <a:pt x="6125" y="18110"/>
                              </a:cubicBezTo>
                              <a:cubicBezTo>
                                <a:pt x="6092" y="18106"/>
                                <a:pt x="6060" y="18106"/>
                                <a:pt x="6027" y="18110"/>
                              </a:cubicBezTo>
                              <a:cubicBezTo>
                                <a:pt x="5995" y="18113"/>
                                <a:pt x="5968" y="18117"/>
                                <a:pt x="5935" y="18120"/>
                              </a:cubicBezTo>
                              <a:cubicBezTo>
                                <a:pt x="5924" y="18124"/>
                                <a:pt x="5908" y="18128"/>
                                <a:pt x="5897" y="18131"/>
                              </a:cubicBezTo>
                              <a:cubicBezTo>
                                <a:pt x="5897" y="18131"/>
                                <a:pt x="5892" y="18131"/>
                                <a:pt x="5892" y="18135"/>
                              </a:cubicBezTo>
                              <a:cubicBezTo>
                                <a:pt x="5892" y="18135"/>
                                <a:pt x="5886" y="18135"/>
                                <a:pt x="5886" y="18135"/>
                              </a:cubicBezTo>
                              <a:cubicBezTo>
                                <a:pt x="5903" y="18117"/>
                                <a:pt x="5919" y="18096"/>
                                <a:pt x="5930" y="18075"/>
                              </a:cubicBezTo>
                              <a:cubicBezTo>
                                <a:pt x="5935" y="18064"/>
                                <a:pt x="5946" y="18053"/>
                                <a:pt x="5952" y="18043"/>
                              </a:cubicBezTo>
                              <a:lnTo>
                                <a:pt x="5957" y="18032"/>
                              </a:lnTo>
                              <a:cubicBezTo>
                                <a:pt x="5957" y="18032"/>
                                <a:pt x="5957" y="18032"/>
                                <a:pt x="5957" y="18029"/>
                              </a:cubicBezTo>
                              <a:cubicBezTo>
                                <a:pt x="5957" y="18025"/>
                                <a:pt x="5962" y="18022"/>
                                <a:pt x="5957" y="18018"/>
                              </a:cubicBezTo>
                              <a:cubicBezTo>
                                <a:pt x="5957" y="18015"/>
                                <a:pt x="5952" y="18015"/>
                                <a:pt x="5946" y="18015"/>
                              </a:cubicBezTo>
                              <a:cubicBezTo>
                                <a:pt x="5941" y="18011"/>
                                <a:pt x="5935" y="18011"/>
                                <a:pt x="5930" y="18011"/>
                              </a:cubicBezTo>
                              <a:cubicBezTo>
                                <a:pt x="5924" y="18011"/>
                                <a:pt x="5919" y="18008"/>
                                <a:pt x="5919" y="18008"/>
                              </a:cubicBezTo>
                              <a:cubicBezTo>
                                <a:pt x="5892" y="18004"/>
                                <a:pt x="5870" y="18001"/>
                                <a:pt x="5854" y="18001"/>
                              </a:cubicBezTo>
                              <a:cubicBezTo>
                                <a:pt x="5865" y="17990"/>
                                <a:pt x="5870" y="17979"/>
                                <a:pt x="5876" y="17969"/>
                              </a:cubicBezTo>
                              <a:cubicBezTo>
                                <a:pt x="5881" y="17962"/>
                                <a:pt x="5881" y="17955"/>
                                <a:pt x="5886" y="17944"/>
                              </a:cubicBezTo>
                              <a:lnTo>
                                <a:pt x="5892" y="17930"/>
                              </a:lnTo>
                              <a:cubicBezTo>
                                <a:pt x="5897" y="17923"/>
                                <a:pt x="5903" y="17916"/>
                                <a:pt x="5908" y="17905"/>
                              </a:cubicBezTo>
                              <a:cubicBezTo>
                                <a:pt x="5914" y="17902"/>
                                <a:pt x="5914" y="17898"/>
                                <a:pt x="5919" y="17895"/>
                              </a:cubicBezTo>
                              <a:lnTo>
                                <a:pt x="5919" y="17895"/>
                              </a:lnTo>
                              <a:cubicBezTo>
                                <a:pt x="5919" y="17895"/>
                                <a:pt x="5919" y="17895"/>
                                <a:pt x="5919" y="17891"/>
                              </a:cubicBezTo>
                              <a:lnTo>
                                <a:pt x="5930" y="17877"/>
                              </a:lnTo>
                              <a:lnTo>
                                <a:pt x="5941" y="17874"/>
                              </a:lnTo>
                              <a:lnTo>
                                <a:pt x="5935" y="17870"/>
                              </a:lnTo>
                              <a:lnTo>
                                <a:pt x="5935" y="17867"/>
                              </a:lnTo>
                              <a:lnTo>
                                <a:pt x="5930" y="17863"/>
                              </a:lnTo>
                              <a:cubicBezTo>
                                <a:pt x="5886" y="17849"/>
                                <a:pt x="5876" y="17849"/>
                                <a:pt x="5849" y="17845"/>
                              </a:cubicBezTo>
                              <a:cubicBezTo>
                                <a:pt x="5827" y="17842"/>
                                <a:pt x="5800" y="17842"/>
                                <a:pt x="5778" y="17838"/>
                              </a:cubicBezTo>
                              <a:cubicBezTo>
                                <a:pt x="5740" y="17838"/>
                                <a:pt x="5702" y="17842"/>
                                <a:pt x="5670" y="17849"/>
                              </a:cubicBezTo>
                              <a:cubicBezTo>
                                <a:pt x="5670" y="17838"/>
                                <a:pt x="5670" y="17831"/>
                                <a:pt x="5670" y="17821"/>
                              </a:cubicBezTo>
                              <a:cubicBezTo>
                                <a:pt x="5670" y="17817"/>
                                <a:pt x="5664" y="17803"/>
                                <a:pt x="5653" y="17789"/>
                              </a:cubicBezTo>
                              <a:cubicBezTo>
                                <a:pt x="5648" y="17782"/>
                                <a:pt x="5637" y="17775"/>
                                <a:pt x="5632" y="17771"/>
                              </a:cubicBezTo>
                              <a:cubicBezTo>
                                <a:pt x="5626" y="17764"/>
                                <a:pt x="5621" y="17761"/>
                                <a:pt x="5610" y="17757"/>
                              </a:cubicBezTo>
                              <a:cubicBezTo>
                                <a:pt x="5605" y="17754"/>
                                <a:pt x="5605" y="17754"/>
                                <a:pt x="5599" y="17750"/>
                              </a:cubicBezTo>
                              <a:cubicBezTo>
                                <a:pt x="5588" y="17743"/>
                                <a:pt x="5588" y="17736"/>
                                <a:pt x="5583" y="17726"/>
                              </a:cubicBezTo>
                              <a:cubicBezTo>
                                <a:pt x="5583" y="17719"/>
                                <a:pt x="5583" y="17712"/>
                                <a:pt x="5583" y="17704"/>
                              </a:cubicBezTo>
                              <a:cubicBezTo>
                                <a:pt x="5583" y="17701"/>
                                <a:pt x="5583" y="17697"/>
                                <a:pt x="5588" y="17694"/>
                              </a:cubicBezTo>
                              <a:lnTo>
                                <a:pt x="5599" y="17669"/>
                              </a:lnTo>
                              <a:lnTo>
                                <a:pt x="5588" y="17669"/>
                              </a:lnTo>
                              <a:cubicBezTo>
                                <a:pt x="5583" y="17669"/>
                                <a:pt x="5572" y="17669"/>
                                <a:pt x="5567" y="17669"/>
                              </a:cubicBezTo>
                              <a:lnTo>
                                <a:pt x="5556" y="17669"/>
                              </a:lnTo>
                              <a:cubicBezTo>
                                <a:pt x="5556" y="17669"/>
                                <a:pt x="5550" y="17669"/>
                                <a:pt x="5550" y="17669"/>
                              </a:cubicBezTo>
                              <a:lnTo>
                                <a:pt x="5550" y="17669"/>
                              </a:lnTo>
                              <a:cubicBezTo>
                                <a:pt x="5540" y="17669"/>
                                <a:pt x="5534" y="17669"/>
                                <a:pt x="5523" y="17669"/>
                              </a:cubicBezTo>
                              <a:cubicBezTo>
                                <a:pt x="5507" y="17669"/>
                                <a:pt x="5485" y="17673"/>
                                <a:pt x="5469" y="17676"/>
                              </a:cubicBezTo>
                              <a:cubicBezTo>
                                <a:pt x="5453" y="17680"/>
                                <a:pt x="5437" y="17683"/>
                                <a:pt x="5426" y="17687"/>
                              </a:cubicBezTo>
                              <a:lnTo>
                                <a:pt x="5420" y="17690"/>
                              </a:lnTo>
                              <a:cubicBezTo>
                                <a:pt x="5409" y="17694"/>
                                <a:pt x="5399" y="17697"/>
                                <a:pt x="5393" y="17708"/>
                              </a:cubicBezTo>
                              <a:cubicBezTo>
                                <a:pt x="5393" y="17708"/>
                                <a:pt x="5393" y="17712"/>
                                <a:pt x="5393" y="17712"/>
                              </a:cubicBezTo>
                              <a:cubicBezTo>
                                <a:pt x="5393" y="17712"/>
                                <a:pt x="5393" y="17712"/>
                                <a:pt x="5393" y="17712"/>
                              </a:cubicBezTo>
                              <a:cubicBezTo>
                                <a:pt x="5393" y="17694"/>
                                <a:pt x="5388" y="17676"/>
                                <a:pt x="5382" y="17662"/>
                              </a:cubicBezTo>
                              <a:cubicBezTo>
                                <a:pt x="5382" y="17659"/>
                                <a:pt x="5377" y="17652"/>
                                <a:pt x="5372" y="17641"/>
                              </a:cubicBezTo>
                              <a:cubicBezTo>
                                <a:pt x="5366" y="17634"/>
                                <a:pt x="5361" y="17627"/>
                                <a:pt x="5350" y="17620"/>
                              </a:cubicBezTo>
                              <a:lnTo>
                                <a:pt x="5344" y="17616"/>
                              </a:lnTo>
                              <a:cubicBezTo>
                                <a:pt x="5339" y="17609"/>
                                <a:pt x="5328" y="17602"/>
                                <a:pt x="5328" y="17592"/>
                              </a:cubicBezTo>
                              <a:cubicBezTo>
                                <a:pt x="5328" y="17588"/>
                                <a:pt x="5328" y="17585"/>
                                <a:pt x="5328" y="17581"/>
                              </a:cubicBezTo>
                              <a:lnTo>
                                <a:pt x="5328" y="17578"/>
                              </a:lnTo>
                              <a:lnTo>
                                <a:pt x="5334" y="17574"/>
                              </a:lnTo>
                              <a:cubicBezTo>
                                <a:pt x="5334" y="17571"/>
                                <a:pt x="5344" y="17567"/>
                                <a:pt x="5350" y="17563"/>
                              </a:cubicBezTo>
                              <a:cubicBezTo>
                                <a:pt x="5355" y="17560"/>
                                <a:pt x="5355" y="17560"/>
                                <a:pt x="5361" y="17556"/>
                              </a:cubicBezTo>
                              <a:lnTo>
                                <a:pt x="5372" y="17549"/>
                              </a:lnTo>
                              <a:lnTo>
                                <a:pt x="5361" y="17549"/>
                              </a:lnTo>
                              <a:cubicBezTo>
                                <a:pt x="5355" y="17549"/>
                                <a:pt x="5355" y="17549"/>
                                <a:pt x="5355" y="17549"/>
                              </a:cubicBezTo>
                              <a:cubicBezTo>
                                <a:pt x="5355" y="17549"/>
                                <a:pt x="5350" y="17549"/>
                                <a:pt x="5344" y="17549"/>
                              </a:cubicBezTo>
                              <a:lnTo>
                                <a:pt x="5328" y="17549"/>
                              </a:lnTo>
                              <a:cubicBezTo>
                                <a:pt x="5323" y="17549"/>
                                <a:pt x="5317" y="17549"/>
                                <a:pt x="5312" y="17549"/>
                              </a:cubicBezTo>
                              <a:cubicBezTo>
                                <a:pt x="5306" y="17549"/>
                                <a:pt x="5301" y="17549"/>
                                <a:pt x="5296" y="17549"/>
                              </a:cubicBezTo>
                              <a:cubicBezTo>
                                <a:pt x="5279" y="17549"/>
                                <a:pt x="5269" y="17553"/>
                                <a:pt x="5252" y="17556"/>
                              </a:cubicBezTo>
                              <a:cubicBezTo>
                                <a:pt x="5231" y="17563"/>
                                <a:pt x="5209" y="17574"/>
                                <a:pt x="5193" y="17585"/>
                              </a:cubicBezTo>
                              <a:cubicBezTo>
                                <a:pt x="5187" y="17588"/>
                                <a:pt x="5176" y="17592"/>
                                <a:pt x="5171" y="17595"/>
                              </a:cubicBezTo>
                              <a:cubicBezTo>
                                <a:pt x="5166" y="17585"/>
                                <a:pt x="5155" y="17574"/>
                                <a:pt x="5144" y="17567"/>
                              </a:cubicBezTo>
                              <a:cubicBezTo>
                                <a:pt x="5133" y="17560"/>
                                <a:pt x="5117" y="17549"/>
                                <a:pt x="5090" y="17542"/>
                              </a:cubicBezTo>
                              <a:cubicBezTo>
                                <a:pt x="5079" y="17539"/>
                                <a:pt x="5068" y="17539"/>
                                <a:pt x="5052" y="17539"/>
                              </a:cubicBezTo>
                              <a:lnTo>
                                <a:pt x="5052" y="17539"/>
                              </a:lnTo>
                              <a:lnTo>
                                <a:pt x="5052" y="17539"/>
                              </a:lnTo>
                              <a:cubicBezTo>
                                <a:pt x="5052" y="17539"/>
                                <a:pt x="5046" y="17539"/>
                                <a:pt x="5046" y="17539"/>
                              </a:cubicBezTo>
                              <a:cubicBezTo>
                                <a:pt x="5041" y="17539"/>
                                <a:pt x="5035" y="17539"/>
                                <a:pt x="5030" y="17542"/>
                              </a:cubicBezTo>
                              <a:cubicBezTo>
                                <a:pt x="5025" y="17542"/>
                                <a:pt x="5019" y="17546"/>
                                <a:pt x="5014" y="17546"/>
                              </a:cubicBezTo>
                              <a:cubicBezTo>
                                <a:pt x="5008" y="17546"/>
                                <a:pt x="5008" y="17546"/>
                                <a:pt x="5003" y="17549"/>
                              </a:cubicBezTo>
                              <a:lnTo>
                                <a:pt x="4998" y="17549"/>
                              </a:lnTo>
                              <a:lnTo>
                                <a:pt x="5003" y="17560"/>
                              </a:lnTo>
                              <a:cubicBezTo>
                                <a:pt x="5003" y="17563"/>
                                <a:pt x="5008" y="17563"/>
                                <a:pt x="5008" y="17567"/>
                              </a:cubicBezTo>
                              <a:lnTo>
                                <a:pt x="5008" y="17571"/>
                              </a:lnTo>
                              <a:lnTo>
                                <a:pt x="5008" y="17574"/>
                              </a:lnTo>
                              <a:cubicBezTo>
                                <a:pt x="5008" y="17578"/>
                                <a:pt x="5008" y="17581"/>
                                <a:pt x="5008" y="17585"/>
                              </a:cubicBezTo>
                              <a:cubicBezTo>
                                <a:pt x="5008" y="17592"/>
                                <a:pt x="5008" y="17602"/>
                                <a:pt x="5003" y="17613"/>
                              </a:cubicBezTo>
                              <a:cubicBezTo>
                                <a:pt x="4998" y="17627"/>
                                <a:pt x="4987" y="17645"/>
                                <a:pt x="4981" y="17659"/>
                              </a:cubicBezTo>
                              <a:cubicBezTo>
                                <a:pt x="4976" y="17669"/>
                                <a:pt x="4970" y="17676"/>
                                <a:pt x="4965" y="17687"/>
                              </a:cubicBezTo>
                              <a:cubicBezTo>
                                <a:pt x="4938" y="17733"/>
                                <a:pt x="4905" y="17796"/>
                                <a:pt x="4889" y="17838"/>
                              </a:cubicBezTo>
                              <a:cubicBezTo>
                                <a:pt x="4884" y="17838"/>
                                <a:pt x="4884" y="17835"/>
                                <a:pt x="4884" y="17835"/>
                              </a:cubicBezTo>
                              <a:cubicBezTo>
                                <a:pt x="4884" y="17831"/>
                                <a:pt x="4884" y="17824"/>
                                <a:pt x="4878" y="17817"/>
                              </a:cubicBezTo>
                              <a:cubicBezTo>
                                <a:pt x="4873" y="17807"/>
                                <a:pt x="4873" y="17793"/>
                                <a:pt x="4867" y="17779"/>
                              </a:cubicBezTo>
                              <a:cubicBezTo>
                                <a:pt x="4862" y="17754"/>
                                <a:pt x="4862" y="17715"/>
                                <a:pt x="4873" y="17669"/>
                              </a:cubicBezTo>
                              <a:lnTo>
                                <a:pt x="4878" y="17613"/>
                              </a:lnTo>
                              <a:cubicBezTo>
                                <a:pt x="4878" y="17606"/>
                                <a:pt x="4878" y="17599"/>
                                <a:pt x="4878" y="17592"/>
                              </a:cubicBezTo>
                              <a:cubicBezTo>
                                <a:pt x="4878" y="17585"/>
                                <a:pt x="4878" y="17578"/>
                                <a:pt x="4878" y="17571"/>
                              </a:cubicBezTo>
                              <a:cubicBezTo>
                                <a:pt x="4878" y="17567"/>
                                <a:pt x="4878" y="17563"/>
                                <a:pt x="4873" y="17560"/>
                              </a:cubicBezTo>
                              <a:cubicBezTo>
                                <a:pt x="4873" y="17556"/>
                                <a:pt x="4867" y="17556"/>
                                <a:pt x="4867" y="17553"/>
                              </a:cubicBezTo>
                              <a:lnTo>
                                <a:pt x="4867" y="17549"/>
                              </a:lnTo>
                              <a:cubicBezTo>
                                <a:pt x="4867" y="17546"/>
                                <a:pt x="4867" y="17546"/>
                                <a:pt x="4867" y="17542"/>
                              </a:cubicBezTo>
                              <a:cubicBezTo>
                                <a:pt x="4867" y="17535"/>
                                <a:pt x="4873" y="17528"/>
                                <a:pt x="4862" y="17521"/>
                              </a:cubicBezTo>
                              <a:cubicBezTo>
                                <a:pt x="4862" y="17521"/>
                                <a:pt x="4862" y="17521"/>
                                <a:pt x="4862" y="17518"/>
                              </a:cubicBezTo>
                              <a:cubicBezTo>
                                <a:pt x="4862" y="17518"/>
                                <a:pt x="4862" y="17514"/>
                                <a:pt x="4857" y="17511"/>
                              </a:cubicBezTo>
                              <a:lnTo>
                                <a:pt x="4857" y="17511"/>
                              </a:lnTo>
                              <a:cubicBezTo>
                                <a:pt x="4857" y="17511"/>
                                <a:pt x="4851" y="17507"/>
                                <a:pt x="4846" y="17507"/>
                              </a:cubicBezTo>
                              <a:cubicBezTo>
                                <a:pt x="4835" y="17504"/>
                                <a:pt x="4824" y="17504"/>
                                <a:pt x="4819" y="17504"/>
                              </a:cubicBezTo>
                              <a:cubicBezTo>
                                <a:pt x="4808" y="17504"/>
                                <a:pt x="4797" y="17507"/>
                                <a:pt x="4792" y="17511"/>
                              </a:cubicBezTo>
                              <a:cubicBezTo>
                                <a:pt x="4786" y="17511"/>
                                <a:pt x="4786" y="17514"/>
                                <a:pt x="4781" y="17514"/>
                              </a:cubicBezTo>
                              <a:cubicBezTo>
                                <a:pt x="4764" y="17518"/>
                                <a:pt x="4743" y="17521"/>
                                <a:pt x="4721" y="17518"/>
                              </a:cubicBezTo>
                              <a:cubicBezTo>
                                <a:pt x="4699" y="17514"/>
                                <a:pt x="4683" y="17507"/>
                                <a:pt x="4667" y="17500"/>
                              </a:cubicBezTo>
                              <a:cubicBezTo>
                                <a:pt x="4661" y="17496"/>
                                <a:pt x="4656" y="17489"/>
                                <a:pt x="4651" y="17486"/>
                              </a:cubicBezTo>
                              <a:cubicBezTo>
                                <a:pt x="4651" y="17482"/>
                                <a:pt x="4651" y="17479"/>
                                <a:pt x="4651" y="17479"/>
                              </a:cubicBezTo>
                              <a:cubicBezTo>
                                <a:pt x="4651" y="17475"/>
                                <a:pt x="4656" y="17468"/>
                                <a:pt x="4656" y="17461"/>
                              </a:cubicBezTo>
                              <a:lnTo>
                                <a:pt x="4661" y="17458"/>
                              </a:lnTo>
                              <a:lnTo>
                                <a:pt x="4656" y="17458"/>
                              </a:lnTo>
                              <a:cubicBezTo>
                                <a:pt x="4645" y="17454"/>
                                <a:pt x="4618" y="17458"/>
                                <a:pt x="4607" y="17461"/>
                              </a:cubicBezTo>
                              <a:cubicBezTo>
                                <a:pt x="4607" y="17454"/>
                                <a:pt x="4607" y="17447"/>
                                <a:pt x="4613" y="17437"/>
                              </a:cubicBezTo>
                              <a:cubicBezTo>
                                <a:pt x="4618" y="17394"/>
                                <a:pt x="4624" y="17313"/>
                                <a:pt x="4656" y="17214"/>
                              </a:cubicBezTo>
                              <a:cubicBezTo>
                                <a:pt x="4678" y="17137"/>
                                <a:pt x="4716" y="17056"/>
                                <a:pt x="4754" y="16982"/>
                              </a:cubicBezTo>
                              <a:cubicBezTo>
                                <a:pt x="4770" y="16954"/>
                                <a:pt x="4786" y="16922"/>
                                <a:pt x="4808" y="16890"/>
                              </a:cubicBezTo>
                              <a:cubicBezTo>
                                <a:pt x="4835" y="16848"/>
                                <a:pt x="4867" y="16809"/>
                                <a:pt x="4895" y="16774"/>
                              </a:cubicBezTo>
                              <a:cubicBezTo>
                                <a:pt x="4905" y="16763"/>
                                <a:pt x="4911" y="16749"/>
                                <a:pt x="4922" y="16739"/>
                              </a:cubicBezTo>
                              <a:cubicBezTo>
                                <a:pt x="4976" y="16672"/>
                                <a:pt x="5068" y="16573"/>
                                <a:pt x="5204" y="16456"/>
                              </a:cubicBezTo>
                              <a:cubicBezTo>
                                <a:pt x="5350" y="16330"/>
                                <a:pt x="5550" y="16196"/>
                                <a:pt x="5756" y="16076"/>
                              </a:cubicBezTo>
                              <a:cubicBezTo>
                                <a:pt x="5783" y="16058"/>
                                <a:pt x="5811" y="16044"/>
                                <a:pt x="5838" y="16026"/>
                              </a:cubicBezTo>
                              <a:cubicBezTo>
                                <a:pt x="5919" y="15981"/>
                                <a:pt x="6006" y="15931"/>
                                <a:pt x="6076" y="15878"/>
                              </a:cubicBezTo>
                              <a:cubicBezTo>
                                <a:pt x="6163" y="15818"/>
                                <a:pt x="6228" y="15741"/>
                                <a:pt x="6293" y="15635"/>
                              </a:cubicBezTo>
                              <a:cubicBezTo>
                                <a:pt x="6315" y="15596"/>
                                <a:pt x="6336" y="15554"/>
                                <a:pt x="6358" y="15519"/>
                              </a:cubicBezTo>
                              <a:lnTo>
                                <a:pt x="6363" y="15515"/>
                              </a:lnTo>
                              <a:cubicBezTo>
                                <a:pt x="6380" y="15483"/>
                                <a:pt x="6401" y="15441"/>
                                <a:pt x="6412" y="15402"/>
                              </a:cubicBezTo>
                              <a:lnTo>
                                <a:pt x="6412" y="15399"/>
                              </a:lnTo>
                              <a:cubicBezTo>
                                <a:pt x="6412" y="15399"/>
                                <a:pt x="6412" y="15395"/>
                                <a:pt x="6412" y="15395"/>
                              </a:cubicBezTo>
                              <a:lnTo>
                                <a:pt x="6412" y="15392"/>
                              </a:lnTo>
                              <a:cubicBezTo>
                                <a:pt x="6412" y="15385"/>
                                <a:pt x="6418" y="15378"/>
                                <a:pt x="6418" y="15371"/>
                              </a:cubicBezTo>
                              <a:cubicBezTo>
                                <a:pt x="6418" y="15357"/>
                                <a:pt x="6418" y="15346"/>
                                <a:pt x="6418" y="15335"/>
                              </a:cubicBezTo>
                              <a:cubicBezTo>
                                <a:pt x="6418" y="15318"/>
                                <a:pt x="6407" y="15300"/>
                                <a:pt x="6391" y="15279"/>
                              </a:cubicBezTo>
                              <a:cubicBezTo>
                                <a:pt x="6385" y="15272"/>
                                <a:pt x="6374" y="15265"/>
                                <a:pt x="6369" y="15254"/>
                              </a:cubicBezTo>
                              <a:cubicBezTo>
                                <a:pt x="6336" y="15226"/>
                                <a:pt x="6298" y="15205"/>
                                <a:pt x="6266" y="15191"/>
                              </a:cubicBezTo>
                              <a:cubicBezTo>
                                <a:pt x="6260" y="15187"/>
                                <a:pt x="6255" y="15187"/>
                                <a:pt x="6250" y="15184"/>
                              </a:cubicBezTo>
                              <a:cubicBezTo>
                                <a:pt x="6244" y="15180"/>
                                <a:pt x="6244" y="15180"/>
                                <a:pt x="6239" y="15180"/>
                              </a:cubicBezTo>
                              <a:lnTo>
                                <a:pt x="6239" y="15180"/>
                              </a:lnTo>
                              <a:lnTo>
                                <a:pt x="6233" y="15180"/>
                              </a:lnTo>
                              <a:lnTo>
                                <a:pt x="6228" y="15184"/>
                              </a:lnTo>
                              <a:cubicBezTo>
                                <a:pt x="6223" y="15187"/>
                                <a:pt x="6223" y="15187"/>
                                <a:pt x="6244" y="15212"/>
                              </a:cubicBezTo>
                              <a:cubicBezTo>
                                <a:pt x="6260" y="15233"/>
                                <a:pt x="6277" y="15265"/>
                                <a:pt x="6282" y="15300"/>
                              </a:cubicBezTo>
                              <a:cubicBezTo>
                                <a:pt x="6288" y="15342"/>
                                <a:pt x="6271" y="15385"/>
                                <a:pt x="6260" y="15406"/>
                              </a:cubicBezTo>
                              <a:cubicBezTo>
                                <a:pt x="6244" y="15434"/>
                                <a:pt x="6228" y="15459"/>
                                <a:pt x="6223" y="15473"/>
                              </a:cubicBezTo>
                              <a:lnTo>
                                <a:pt x="6223" y="15476"/>
                              </a:lnTo>
                              <a:cubicBezTo>
                                <a:pt x="6217" y="15483"/>
                                <a:pt x="6212" y="15487"/>
                                <a:pt x="6212" y="15494"/>
                              </a:cubicBezTo>
                              <a:cubicBezTo>
                                <a:pt x="6201" y="15512"/>
                                <a:pt x="6185" y="15533"/>
                                <a:pt x="6179" y="15547"/>
                              </a:cubicBezTo>
                              <a:cubicBezTo>
                                <a:pt x="6163" y="15575"/>
                                <a:pt x="6163" y="15586"/>
                                <a:pt x="6163" y="15589"/>
                              </a:cubicBezTo>
                              <a:cubicBezTo>
                                <a:pt x="6114" y="15617"/>
                                <a:pt x="6065" y="15642"/>
                                <a:pt x="6017" y="15670"/>
                              </a:cubicBezTo>
                              <a:cubicBezTo>
                                <a:pt x="5973" y="15695"/>
                                <a:pt x="5924" y="15716"/>
                                <a:pt x="5881" y="15741"/>
                              </a:cubicBezTo>
                              <a:cubicBezTo>
                                <a:pt x="5800" y="15783"/>
                                <a:pt x="5713" y="15825"/>
                                <a:pt x="5643" y="15864"/>
                              </a:cubicBezTo>
                              <a:cubicBezTo>
                                <a:pt x="5529" y="15928"/>
                                <a:pt x="5447" y="15988"/>
                                <a:pt x="5415" y="16009"/>
                              </a:cubicBezTo>
                              <a:cubicBezTo>
                                <a:pt x="5350" y="16055"/>
                                <a:pt x="5290" y="16104"/>
                                <a:pt x="5247" y="16143"/>
                              </a:cubicBezTo>
                              <a:cubicBezTo>
                                <a:pt x="5176" y="16199"/>
                                <a:pt x="5122" y="16252"/>
                                <a:pt x="5101" y="16266"/>
                              </a:cubicBezTo>
                              <a:cubicBezTo>
                                <a:pt x="5084" y="16259"/>
                                <a:pt x="5068" y="16252"/>
                                <a:pt x="5052" y="16245"/>
                              </a:cubicBezTo>
                              <a:cubicBezTo>
                                <a:pt x="5025" y="16234"/>
                                <a:pt x="4987" y="16224"/>
                                <a:pt x="4960" y="16217"/>
                              </a:cubicBezTo>
                              <a:cubicBezTo>
                                <a:pt x="4932" y="16210"/>
                                <a:pt x="4905" y="16206"/>
                                <a:pt x="4895" y="16206"/>
                              </a:cubicBezTo>
                              <a:cubicBezTo>
                                <a:pt x="4873" y="16203"/>
                                <a:pt x="4846" y="16203"/>
                                <a:pt x="4819" y="16203"/>
                              </a:cubicBezTo>
                              <a:cubicBezTo>
                                <a:pt x="4797" y="16199"/>
                                <a:pt x="4781" y="16196"/>
                                <a:pt x="4764" y="16192"/>
                              </a:cubicBezTo>
                              <a:cubicBezTo>
                                <a:pt x="4830" y="16160"/>
                                <a:pt x="4884" y="16132"/>
                                <a:pt x="4927" y="16115"/>
                              </a:cubicBezTo>
                              <a:cubicBezTo>
                                <a:pt x="4965" y="16097"/>
                                <a:pt x="4998" y="16086"/>
                                <a:pt x="5019" y="16079"/>
                              </a:cubicBezTo>
                              <a:cubicBezTo>
                                <a:pt x="5052" y="16076"/>
                                <a:pt x="5084" y="16072"/>
                                <a:pt x="5111" y="16069"/>
                              </a:cubicBezTo>
                              <a:cubicBezTo>
                                <a:pt x="5204" y="16058"/>
                                <a:pt x="5204" y="16055"/>
                                <a:pt x="5198" y="16051"/>
                              </a:cubicBezTo>
                              <a:cubicBezTo>
                                <a:pt x="5198" y="16044"/>
                                <a:pt x="5193" y="16044"/>
                                <a:pt x="5117" y="16051"/>
                              </a:cubicBezTo>
                              <a:cubicBezTo>
                                <a:pt x="5101" y="16051"/>
                                <a:pt x="5084" y="16055"/>
                                <a:pt x="5063" y="16055"/>
                              </a:cubicBezTo>
                              <a:cubicBezTo>
                                <a:pt x="5063" y="16055"/>
                                <a:pt x="5057" y="16055"/>
                                <a:pt x="5057" y="16055"/>
                              </a:cubicBezTo>
                              <a:cubicBezTo>
                                <a:pt x="4998" y="16058"/>
                                <a:pt x="4949" y="16062"/>
                                <a:pt x="4895" y="16062"/>
                              </a:cubicBezTo>
                              <a:cubicBezTo>
                                <a:pt x="4867" y="16062"/>
                                <a:pt x="4830" y="16065"/>
                                <a:pt x="4792" y="16065"/>
                              </a:cubicBezTo>
                              <a:cubicBezTo>
                                <a:pt x="4781" y="16065"/>
                                <a:pt x="4770" y="16065"/>
                                <a:pt x="4759" y="16065"/>
                              </a:cubicBezTo>
                              <a:cubicBezTo>
                                <a:pt x="4775" y="16058"/>
                                <a:pt x="4786" y="16051"/>
                                <a:pt x="4797" y="16048"/>
                              </a:cubicBezTo>
                              <a:cubicBezTo>
                                <a:pt x="4808" y="16044"/>
                                <a:pt x="4862" y="16016"/>
                                <a:pt x="4911" y="15974"/>
                              </a:cubicBezTo>
                              <a:cubicBezTo>
                                <a:pt x="4943" y="15949"/>
                                <a:pt x="4976" y="15914"/>
                                <a:pt x="4998" y="15885"/>
                              </a:cubicBezTo>
                              <a:cubicBezTo>
                                <a:pt x="5019" y="15878"/>
                                <a:pt x="5025" y="15871"/>
                                <a:pt x="5030" y="15868"/>
                              </a:cubicBezTo>
                              <a:lnTo>
                                <a:pt x="5030" y="15864"/>
                              </a:lnTo>
                              <a:lnTo>
                                <a:pt x="5030" y="15864"/>
                              </a:lnTo>
                              <a:cubicBezTo>
                                <a:pt x="5025" y="15861"/>
                                <a:pt x="5019" y="15861"/>
                                <a:pt x="5003" y="15868"/>
                              </a:cubicBezTo>
                              <a:lnTo>
                                <a:pt x="5003" y="15868"/>
                              </a:lnTo>
                              <a:cubicBezTo>
                                <a:pt x="5003" y="15864"/>
                                <a:pt x="4998" y="15864"/>
                                <a:pt x="4998" y="15864"/>
                              </a:cubicBezTo>
                              <a:lnTo>
                                <a:pt x="4970" y="15857"/>
                              </a:lnTo>
                              <a:lnTo>
                                <a:pt x="4987" y="15868"/>
                              </a:lnTo>
                              <a:lnTo>
                                <a:pt x="4987" y="15871"/>
                              </a:lnTo>
                              <a:lnTo>
                                <a:pt x="4987" y="15871"/>
                              </a:lnTo>
                              <a:cubicBezTo>
                                <a:pt x="4987" y="15871"/>
                                <a:pt x="4987" y="15871"/>
                                <a:pt x="4987" y="15871"/>
                              </a:cubicBezTo>
                              <a:lnTo>
                                <a:pt x="4987" y="15871"/>
                              </a:lnTo>
                              <a:cubicBezTo>
                                <a:pt x="4981" y="15871"/>
                                <a:pt x="4976" y="15875"/>
                                <a:pt x="4970" y="15875"/>
                              </a:cubicBezTo>
                              <a:cubicBezTo>
                                <a:pt x="4965" y="15878"/>
                                <a:pt x="4954" y="15882"/>
                                <a:pt x="4943" y="15882"/>
                              </a:cubicBezTo>
                              <a:cubicBezTo>
                                <a:pt x="4938" y="15882"/>
                                <a:pt x="4932" y="15885"/>
                                <a:pt x="4922" y="15889"/>
                              </a:cubicBezTo>
                              <a:cubicBezTo>
                                <a:pt x="4911" y="15892"/>
                                <a:pt x="4895" y="15899"/>
                                <a:pt x="4878" y="15899"/>
                              </a:cubicBezTo>
                              <a:cubicBezTo>
                                <a:pt x="4873" y="15861"/>
                                <a:pt x="4878" y="15804"/>
                                <a:pt x="4884" y="15766"/>
                              </a:cubicBezTo>
                              <a:lnTo>
                                <a:pt x="4884" y="15766"/>
                              </a:lnTo>
                              <a:cubicBezTo>
                                <a:pt x="4884" y="15766"/>
                                <a:pt x="4884" y="15766"/>
                                <a:pt x="4884" y="15766"/>
                              </a:cubicBezTo>
                              <a:cubicBezTo>
                                <a:pt x="4889" y="15741"/>
                                <a:pt x="4900" y="15720"/>
                                <a:pt x="4911" y="15695"/>
                              </a:cubicBezTo>
                              <a:cubicBezTo>
                                <a:pt x="4949" y="15610"/>
                                <a:pt x="5019" y="15519"/>
                                <a:pt x="5106" y="15438"/>
                              </a:cubicBezTo>
                              <a:cubicBezTo>
                                <a:pt x="5155" y="15388"/>
                                <a:pt x="5220" y="15335"/>
                                <a:pt x="5301" y="15279"/>
                              </a:cubicBezTo>
                              <a:cubicBezTo>
                                <a:pt x="5334" y="15254"/>
                                <a:pt x="5366" y="15237"/>
                                <a:pt x="5393" y="15216"/>
                              </a:cubicBezTo>
                              <a:cubicBezTo>
                                <a:pt x="5420" y="15198"/>
                                <a:pt x="5447" y="15180"/>
                                <a:pt x="5475" y="15163"/>
                              </a:cubicBezTo>
                              <a:cubicBezTo>
                                <a:pt x="5491" y="15152"/>
                                <a:pt x="5507" y="15142"/>
                                <a:pt x="5523" y="15131"/>
                              </a:cubicBezTo>
                              <a:cubicBezTo>
                                <a:pt x="5578" y="15096"/>
                                <a:pt x="5632" y="15060"/>
                                <a:pt x="5691" y="15032"/>
                              </a:cubicBezTo>
                              <a:cubicBezTo>
                                <a:pt x="5729" y="15015"/>
                                <a:pt x="5778" y="15004"/>
                                <a:pt x="5827" y="14997"/>
                              </a:cubicBezTo>
                              <a:cubicBezTo>
                                <a:pt x="5876" y="14990"/>
                                <a:pt x="5930" y="14990"/>
                                <a:pt x="5979" y="14990"/>
                              </a:cubicBezTo>
                              <a:cubicBezTo>
                                <a:pt x="6195" y="14986"/>
                                <a:pt x="6385" y="14986"/>
                                <a:pt x="6559" y="15008"/>
                              </a:cubicBezTo>
                              <a:cubicBezTo>
                                <a:pt x="6591" y="15011"/>
                                <a:pt x="6618" y="15015"/>
                                <a:pt x="6651" y="15018"/>
                              </a:cubicBezTo>
                              <a:cubicBezTo>
                                <a:pt x="6710" y="15025"/>
                                <a:pt x="6765" y="15032"/>
                                <a:pt x="6819" y="15036"/>
                              </a:cubicBezTo>
                              <a:cubicBezTo>
                                <a:pt x="6889" y="15039"/>
                                <a:pt x="6960" y="15039"/>
                                <a:pt x="7046" y="15036"/>
                              </a:cubicBezTo>
                              <a:cubicBezTo>
                                <a:pt x="7090" y="15032"/>
                                <a:pt x="7128" y="15029"/>
                                <a:pt x="7177" y="15025"/>
                              </a:cubicBezTo>
                              <a:cubicBezTo>
                                <a:pt x="7187" y="15050"/>
                                <a:pt x="7204" y="15071"/>
                                <a:pt x="7209" y="15089"/>
                              </a:cubicBezTo>
                              <a:lnTo>
                                <a:pt x="7209" y="15089"/>
                              </a:lnTo>
                              <a:cubicBezTo>
                                <a:pt x="7274" y="15198"/>
                                <a:pt x="7345" y="15314"/>
                                <a:pt x="7426" y="15416"/>
                              </a:cubicBezTo>
                              <a:cubicBezTo>
                                <a:pt x="7464" y="15469"/>
                                <a:pt x="7507" y="15526"/>
                                <a:pt x="7556" y="15579"/>
                              </a:cubicBezTo>
                              <a:lnTo>
                                <a:pt x="7588" y="15617"/>
                              </a:lnTo>
                              <a:cubicBezTo>
                                <a:pt x="7594" y="15624"/>
                                <a:pt x="7605" y="15635"/>
                                <a:pt x="7610" y="15642"/>
                              </a:cubicBezTo>
                              <a:cubicBezTo>
                                <a:pt x="7616" y="15646"/>
                                <a:pt x="7621" y="15649"/>
                                <a:pt x="7621" y="15656"/>
                              </a:cubicBezTo>
                              <a:lnTo>
                                <a:pt x="7686" y="15727"/>
                              </a:lnTo>
                              <a:cubicBezTo>
                                <a:pt x="7773" y="15818"/>
                                <a:pt x="7859" y="15899"/>
                                <a:pt x="7919" y="15949"/>
                              </a:cubicBezTo>
                              <a:lnTo>
                                <a:pt x="7919" y="15952"/>
                              </a:lnTo>
                              <a:cubicBezTo>
                                <a:pt x="7952" y="15984"/>
                                <a:pt x="7979" y="16009"/>
                                <a:pt x="7995" y="16026"/>
                              </a:cubicBezTo>
                              <a:cubicBezTo>
                                <a:pt x="7979" y="16019"/>
                                <a:pt x="7962" y="16012"/>
                                <a:pt x="7946" y="16005"/>
                              </a:cubicBezTo>
                              <a:cubicBezTo>
                                <a:pt x="7941" y="16002"/>
                                <a:pt x="7919" y="15995"/>
                                <a:pt x="7881" y="15981"/>
                              </a:cubicBezTo>
                              <a:cubicBezTo>
                                <a:pt x="7843" y="15966"/>
                                <a:pt x="7735" y="15935"/>
                                <a:pt x="7605" y="15917"/>
                              </a:cubicBezTo>
                              <a:cubicBezTo>
                                <a:pt x="7496" y="15903"/>
                                <a:pt x="7366" y="15903"/>
                                <a:pt x="7258" y="15914"/>
                              </a:cubicBezTo>
                              <a:cubicBezTo>
                                <a:pt x="7160" y="15924"/>
                                <a:pt x="7084" y="15942"/>
                                <a:pt x="7036" y="15956"/>
                              </a:cubicBezTo>
                              <a:cubicBezTo>
                                <a:pt x="6998" y="15966"/>
                                <a:pt x="6960" y="15981"/>
                                <a:pt x="6927" y="15991"/>
                              </a:cubicBezTo>
                              <a:cubicBezTo>
                                <a:pt x="6889" y="16005"/>
                                <a:pt x="6857" y="16019"/>
                                <a:pt x="6830" y="16037"/>
                              </a:cubicBezTo>
                              <a:cubicBezTo>
                                <a:pt x="6781" y="16062"/>
                                <a:pt x="6743" y="16090"/>
                                <a:pt x="6737" y="16100"/>
                              </a:cubicBezTo>
                              <a:lnTo>
                                <a:pt x="6737" y="16104"/>
                              </a:lnTo>
                              <a:lnTo>
                                <a:pt x="6737" y="16104"/>
                              </a:lnTo>
                              <a:cubicBezTo>
                                <a:pt x="6743" y="16107"/>
                                <a:pt x="6743" y="16107"/>
                                <a:pt x="6748" y="16104"/>
                              </a:cubicBezTo>
                              <a:lnTo>
                                <a:pt x="6743" y="16111"/>
                              </a:lnTo>
                              <a:lnTo>
                                <a:pt x="6765" y="16104"/>
                              </a:lnTo>
                              <a:cubicBezTo>
                                <a:pt x="6786" y="16097"/>
                                <a:pt x="6813" y="16093"/>
                                <a:pt x="6840" y="16086"/>
                              </a:cubicBezTo>
                              <a:cubicBezTo>
                                <a:pt x="6895" y="16079"/>
                                <a:pt x="6998" y="16065"/>
                                <a:pt x="7122" y="16069"/>
                              </a:cubicBezTo>
                              <a:cubicBezTo>
                                <a:pt x="7225" y="16072"/>
                                <a:pt x="7345" y="16086"/>
                                <a:pt x="7448" y="16111"/>
                              </a:cubicBezTo>
                              <a:cubicBezTo>
                                <a:pt x="7545" y="16132"/>
                                <a:pt x="7616" y="16157"/>
                                <a:pt x="7648" y="16167"/>
                              </a:cubicBezTo>
                              <a:cubicBezTo>
                                <a:pt x="7708" y="16189"/>
                                <a:pt x="7784" y="16220"/>
                                <a:pt x="7843" y="16248"/>
                              </a:cubicBezTo>
                              <a:cubicBezTo>
                                <a:pt x="7859" y="16256"/>
                                <a:pt x="7870" y="16263"/>
                                <a:pt x="7881" y="16266"/>
                              </a:cubicBezTo>
                              <a:cubicBezTo>
                                <a:pt x="7897" y="16273"/>
                                <a:pt x="7914" y="16284"/>
                                <a:pt x="7925" y="16287"/>
                              </a:cubicBezTo>
                              <a:cubicBezTo>
                                <a:pt x="7925" y="16287"/>
                                <a:pt x="7925" y="16287"/>
                                <a:pt x="7919" y="16291"/>
                              </a:cubicBezTo>
                              <a:cubicBezTo>
                                <a:pt x="7897" y="16301"/>
                                <a:pt x="7881" y="16315"/>
                                <a:pt x="7865" y="16330"/>
                              </a:cubicBezTo>
                              <a:cubicBezTo>
                                <a:pt x="7854" y="16344"/>
                                <a:pt x="7838" y="16365"/>
                                <a:pt x="7838" y="16390"/>
                              </a:cubicBezTo>
                              <a:cubicBezTo>
                                <a:pt x="7838" y="16404"/>
                                <a:pt x="7838" y="16414"/>
                                <a:pt x="7843" y="16425"/>
                              </a:cubicBezTo>
                              <a:cubicBezTo>
                                <a:pt x="7843" y="16428"/>
                                <a:pt x="7843" y="16432"/>
                                <a:pt x="7849" y="16435"/>
                              </a:cubicBezTo>
                              <a:lnTo>
                                <a:pt x="7849" y="16435"/>
                              </a:lnTo>
                              <a:lnTo>
                                <a:pt x="7849" y="16435"/>
                              </a:lnTo>
                              <a:cubicBezTo>
                                <a:pt x="7832" y="16435"/>
                                <a:pt x="7816" y="16435"/>
                                <a:pt x="7805" y="16435"/>
                              </a:cubicBezTo>
                              <a:cubicBezTo>
                                <a:pt x="7778" y="16435"/>
                                <a:pt x="7746" y="16439"/>
                                <a:pt x="7713" y="16446"/>
                              </a:cubicBezTo>
                              <a:cubicBezTo>
                                <a:pt x="7659" y="16456"/>
                                <a:pt x="7605" y="16471"/>
                                <a:pt x="7551" y="16495"/>
                              </a:cubicBezTo>
                              <a:cubicBezTo>
                                <a:pt x="7540" y="16499"/>
                                <a:pt x="7529" y="16506"/>
                                <a:pt x="7513" y="16513"/>
                              </a:cubicBezTo>
                              <a:cubicBezTo>
                                <a:pt x="7507" y="16516"/>
                                <a:pt x="7502" y="16520"/>
                                <a:pt x="7496" y="16527"/>
                              </a:cubicBezTo>
                              <a:cubicBezTo>
                                <a:pt x="7491" y="16534"/>
                                <a:pt x="7491" y="16545"/>
                                <a:pt x="7496" y="16552"/>
                              </a:cubicBezTo>
                              <a:cubicBezTo>
                                <a:pt x="7502" y="16559"/>
                                <a:pt x="7513" y="16562"/>
                                <a:pt x="7518" y="16566"/>
                              </a:cubicBezTo>
                              <a:cubicBezTo>
                                <a:pt x="7523" y="16566"/>
                                <a:pt x="7523" y="16569"/>
                                <a:pt x="7529" y="16569"/>
                              </a:cubicBezTo>
                              <a:cubicBezTo>
                                <a:pt x="7540" y="16573"/>
                                <a:pt x="7545" y="16580"/>
                                <a:pt x="7556" y="16587"/>
                              </a:cubicBezTo>
                              <a:cubicBezTo>
                                <a:pt x="7588" y="16612"/>
                                <a:pt x="7605" y="16640"/>
                                <a:pt x="7610" y="16657"/>
                              </a:cubicBezTo>
                              <a:cubicBezTo>
                                <a:pt x="7610" y="16672"/>
                                <a:pt x="7610" y="16679"/>
                                <a:pt x="7610" y="16686"/>
                              </a:cubicBezTo>
                              <a:cubicBezTo>
                                <a:pt x="7610" y="16686"/>
                                <a:pt x="7605" y="16686"/>
                                <a:pt x="7605" y="16686"/>
                              </a:cubicBezTo>
                              <a:cubicBezTo>
                                <a:pt x="7594" y="16689"/>
                                <a:pt x="7551" y="16700"/>
                                <a:pt x="7507" y="16731"/>
                              </a:cubicBezTo>
                              <a:cubicBezTo>
                                <a:pt x="7475" y="16756"/>
                                <a:pt x="7442" y="16788"/>
                                <a:pt x="7415" y="16823"/>
                              </a:cubicBezTo>
                              <a:lnTo>
                                <a:pt x="7366" y="16890"/>
                              </a:lnTo>
                              <a:lnTo>
                                <a:pt x="7377" y="16890"/>
                              </a:lnTo>
                              <a:cubicBezTo>
                                <a:pt x="7382" y="16890"/>
                                <a:pt x="7393" y="16890"/>
                                <a:pt x="7399" y="16890"/>
                              </a:cubicBezTo>
                              <a:cubicBezTo>
                                <a:pt x="7415" y="16890"/>
                                <a:pt x="7431" y="16890"/>
                                <a:pt x="7437" y="16890"/>
                              </a:cubicBezTo>
                              <a:cubicBezTo>
                                <a:pt x="7453" y="16890"/>
                                <a:pt x="7464" y="16894"/>
                                <a:pt x="7475" y="16894"/>
                              </a:cubicBezTo>
                              <a:cubicBezTo>
                                <a:pt x="7496" y="16897"/>
                                <a:pt x="7518" y="16904"/>
                                <a:pt x="7540" y="16915"/>
                              </a:cubicBezTo>
                              <a:cubicBezTo>
                                <a:pt x="7551" y="16918"/>
                                <a:pt x="7561" y="16925"/>
                                <a:pt x="7572" y="16932"/>
                              </a:cubicBezTo>
                              <a:lnTo>
                                <a:pt x="7578" y="16932"/>
                              </a:lnTo>
                              <a:cubicBezTo>
                                <a:pt x="7583" y="16936"/>
                                <a:pt x="7583" y="16936"/>
                                <a:pt x="7588" y="16939"/>
                              </a:cubicBezTo>
                              <a:cubicBezTo>
                                <a:pt x="7594" y="16943"/>
                                <a:pt x="7594" y="16943"/>
                                <a:pt x="7599" y="16943"/>
                              </a:cubicBezTo>
                              <a:cubicBezTo>
                                <a:pt x="7605" y="16947"/>
                                <a:pt x="7605" y="16947"/>
                                <a:pt x="7610" y="16950"/>
                              </a:cubicBezTo>
                              <a:cubicBezTo>
                                <a:pt x="7610" y="16950"/>
                                <a:pt x="7610" y="16950"/>
                                <a:pt x="7610" y="16954"/>
                              </a:cubicBezTo>
                              <a:cubicBezTo>
                                <a:pt x="7578" y="16982"/>
                                <a:pt x="7561" y="17003"/>
                                <a:pt x="7551" y="17013"/>
                              </a:cubicBezTo>
                              <a:cubicBezTo>
                                <a:pt x="7540" y="17028"/>
                                <a:pt x="7529" y="17045"/>
                                <a:pt x="7523" y="17063"/>
                              </a:cubicBezTo>
                              <a:cubicBezTo>
                                <a:pt x="7518" y="17084"/>
                                <a:pt x="7518" y="17105"/>
                                <a:pt x="7529" y="17119"/>
                              </a:cubicBezTo>
                              <a:cubicBezTo>
                                <a:pt x="7534" y="17126"/>
                                <a:pt x="7540" y="17130"/>
                                <a:pt x="7545" y="17133"/>
                              </a:cubicBezTo>
                              <a:cubicBezTo>
                                <a:pt x="7523" y="17133"/>
                                <a:pt x="7496" y="17133"/>
                                <a:pt x="7464" y="17140"/>
                              </a:cubicBezTo>
                              <a:cubicBezTo>
                                <a:pt x="7420" y="17147"/>
                                <a:pt x="7372" y="17165"/>
                                <a:pt x="7334" y="17190"/>
                              </a:cubicBezTo>
                              <a:cubicBezTo>
                                <a:pt x="7317" y="17200"/>
                                <a:pt x="7296" y="17211"/>
                                <a:pt x="7279" y="17225"/>
                              </a:cubicBezTo>
                              <a:cubicBezTo>
                                <a:pt x="7269" y="17232"/>
                                <a:pt x="7263" y="17239"/>
                                <a:pt x="7252" y="17243"/>
                              </a:cubicBezTo>
                              <a:lnTo>
                                <a:pt x="7209" y="17278"/>
                              </a:lnTo>
                              <a:lnTo>
                                <a:pt x="7252" y="17288"/>
                              </a:lnTo>
                              <a:cubicBezTo>
                                <a:pt x="7252" y="17288"/>
                                <a:pt x="7258" y="17288"/>
                                <a:pt x="7258" y="17288"/>
                              </a:cubicBezTo>
                              <a:lnTo>
                                <a:pt x="7258" y="17288"/>
                              </a:lnTo>
                              <a:cubicBezTo>
                                <a:pt x="7263" y="17292"/>
                                <a:pt x="7269" y="17292"/>
                                <a:pt x="7274" y="17296"/>
                              </a:cubicBezTo>
                              <a:cubicBezTo>
                                <a:pt x="7285" y="17299"/>
                                <a:pt x="7290" y="17306"/>
                                <a:pt x="7301" y="17310"/>
                              </a:cubicBezTo>
                              <a:cubicBezTo>
                                <a:pt x="7312" y="17320"/>
                                <a:pt x="7323" y="17327"/>
                                <a:pt x="7328" y="17334"/>
                              </a:cubicBezTo>
                              <a:lnTo>
                                <a:pt x="7334" y="17338"/>
                              </a:lnTo>
                              <a:cubicBezTo>
                                <a:pt x="7355" y="17363"/>
                                <a:pt x="7393" y="17394"/>
                                <a:pt x="7431" y="17408"/>
                              </a:cubicBezTo>
                              <a:lnTo>
                                <a:pt x="7437" y="17408"/>
                              </a:lnTo>
                              <a:cubicBezTo>
                                <a:pt x="7388" y="17419"/>
                                <a:pt x="7345" y="17440"/>
                                <a:pt x="7307" y="17461"/>
                              </a:cubicBezTo>
                              <a:cubicBezTo>
                                <a:pt x="7285" y="17475"/>
                                <a:pt x="7269" y="17489"/>
                                <a:pt x="7252" y="17504"/>
                              </a:cubicBezTo>
                              <a:lnTo>
                                <a:pt x="7247" y="17507"/>
                              </a:lnTo>
                              <a:cubicBezTo>
                                <a:pt x="7242" y="17514"/>
                                <a:pt x="7236" y="17521"/>
                                <a:pt x="7231" y="17528"/>
                              </a:cubicBezTo>
                              <a:cubicBezTo>
                                <a:pt x="7225" y="17532"/>
                                <a:pt x="7220" y="17539"/>
                                <a:pt x="7220" y="17546"/>
                              </a:cubicBezTo>
                              <a:lnTo>
                                <a:pt x="7204" y="17574"/>
                              </a:lnTo>
                              <a:lnTo>
                                <a:pt x="7269" y="17567"/>
                              </a:lnTo>
                              <a:lnTo>
                                <a:pt x="7279" y="17567"/>
                              </a:lnTo>
                              <a:cubicBezTo>
                                <a:pt x="7290" y="17567"/>
                                <a:pt x="7301" y="17567"/>
                                <a:pt x="7312" y="17567"/>
                              </a:cubicBezTo>
                              <a:cubicBezTo>
                                <a:pt x="7328" y="17571"/>
                                <a:pt x="7345" y="17574"/>
                                <a:pt x="7366" y="17581"/>
                              </a:cubicBezTo>
                              <a:cubicBezTo>
                                <a:pt x="7388" y="17592"/>
                                <a:pt x="7410" y="17599"/>
                                <a:pt x="7420" y="17606"/>
                              </a:cubicBezTo>
                              <a:cubicBezTo>
                                <a:pt x="7426" y="17609"/>
                                <a:pt x="7431" y="17609"/>
                                <a:pt x="7431" y="17613"/>
                              </a:cubicBezTo>
                              <a:cubicBezTo>
                                <a:pt x="7448" y="17620"/>
                                <a:pt x="7469" y="17630"/>
                                <a:pt x="7485" y="17637"/>
                              </a:cubicBezTo>
                              <a:cubicBezTo>
                                <a:pt x="7480" y="17641"/>
                                <a:pt x="7469" y="17652"/>
                                <a:pt x="7453" y="17666"/>
                              </a:cubicBezTo>
                              <a:cubicBezTo>
                                <a:pt x="7431" y="17690"/>
                                <a:pt x="7426" y="17722"/>
                                <a:pt x="7426" y="17729"/>
                              </a:cubicBezTo>
                              <a:cubicBezTo>
                                <a:pt x="7426" y="17740"/>
                                <a:pt x="7431" y="17754"/>
                                <a:pt x="7442" y="17764"/>
                              </a:cubicBezTo>
                              <a:cubicBezTo>
                                <a:pt x="7415" y="17779"/>
                                <a:pt x="7393" y="17793"/>
                                <a:pt x="7372" y="17803"/>
                              </a:cubicBezTo>
                              <a:cubicBezTo>
                                <a:pt x="7355" y="17814"/>
                                <a:pt x="7339" y="17824"/>
                                <a:pt x="7317" y="17835"/>
                              </a:cubicBezTo>
                              <a:cubicBezTo>
                                <a:pt x="7317" y="17835"/>
                                <a:pt x="7301" y="17845"/>
                                <a:pt x="7301" y="17845"/>
                              </a:cubicBezTo>
                              <a:lnTo>
                                <a:pt x="7296" y="17849"/>
                              </a:lnTo>
                              <a:cubicBezTo>
                                <a:pt x="7290" y="17853"/>
                                <a:pt x="7285" y="17853"/>
                                <a:pt x="7285" y="17860"/>
                              </a:cubicBezTo>
                              <a:cubicBezTo>
                                <a:pt x="7285" y="17863"/>
                                <a:pt x="7290" y="17867"/>
                                <a:pt x="7290" y="17867"/>
                              </a:cubicBezTo>
                              <a:lnTo>
                                <a:pt x="7323" y="17884"/>
                              </a:lnTo>
                              <a:cubicBezTo>
                                <a:pt x="7382" y="17916"/>
                                <a:pt x="7453" y="17944"/>
                                <a:pt x="7518" y="17965"/>
                              </a:cubicBezTo>
                              <a:cubicBezTo>
                                <a:pt x="7523" y="17965"/>
                                <a:pt x="7523" y="17965"/>
                                <a:pt x="7523" y="17969"/>
                              </a:cubicBezTo>
                              <a:cubicBezTo>
                                <a:pt x="7523" y="17969"/>
                                <a:pt x="7523" y="17969"/>
                                <a:pt x="7523" y="17969"/>
                              </a:cubicBezTo>
                              <a:cubicBezTo>
                                <a:pt x="7518" y="17976"/>
                                <a:pt x="7502" y="18001"/>
                                <a:pt x="7496" y="18018"/>
                              </a:cubicBezTo>
                              <a:cubicBezTo>
                                <a:pt x="7491" y="18032"/>
                                <a:pt x="7491" y="18046"/>
                                <a:pt x="7491" y="18061"/>
                              </a:cubicBezTo>
                              <a:cubicBezTo>
                                <a:pt x="7491" y="18075"/>
                                <a:pt x="7491" y="18085"/>
                                <a:pt x="7491" y="18110"/>
                              </a:cubicBezTo>
                              <a:lnTo>
                                <a:pt x="7491" y="18113"/>
                              </a:lnTo>
                              <a:lnTo>
                                <a:pt x="7540" y="18110"/>
                              </a:lnTo>
                              <a:cubicBezTo>
                                <a:pt x="7551" y="18110"/>
                                <a:pt x="7561" y="18110"/>
                                <a:pt x="7567" y="18110"/>
                              </a:cubicBezTo>
                              <a:cubicBezTo>
                                <a:pt x="7578" y="18110"/>
                                <a:pt x="7588" y="18110"/>
                                <a:pt x="7594" y="18113"/>
                              </a:cubicBezTo>
                              <a:cubicBezTo>
                                <a:pt x="7599" y="18113"/>
                                <a:pt x="7605" y="18113"/>
                                <a:pt x="7610" y="18117"/>
                              </a:cubicBezTo>
                              <a:cubicBezTo>
                                <a:pt x="7610" y="18117"/>
                                <a:pt x="7610" y="18120"/>
                                <a:pt x="7610" y="18120"/>
                              </a:cubicBezTo>
                              <a:cubicBezTo>
                                <a:pt x="7599" y="18135"/>
                                <a:pt x="7588" y="18149"/>
                                <a:pt x="7578" y="18159"/>
                              </a:cubicBezTo>
                              <a:cubicBezTo>
                                <a:pt x="7567" y="18177"/>
                                <a:pt x="7556" y="18205"/>
                                <a:pt x="7556" y="18240"/>
                              </a:cubicBezTo>
                              <a:cubicBezTo>
                                <a:pt x="7556" y="18258"/>
                                <a:pt x="7556" y="18276"/>
                                <a:pt x="7567" y="18297"/>
                              </a:cubicBezTo>
                              <a:lnTo>
                                <a:pt x="7578" y="18325"/>
                              </a:lnTo>
                              <a:cubicBezTo>
                                <a:pt x="7578" y="18328"/>
                                <a:pt x="7583" y="18332"/>
                                <a:pt x="7583" y="18339"/>
                              </a:cubicBezTo>
                              <a:lnTo>
                                <a:pt x="7583" y="18343"/>
                              </a:lnTo>
                              <a:cubicBezTo>
                                <a:pt x="7583" y="18346"/>
                                <a:pt x="7583" y="18346"/>
                                <a:pt x="7583" y="18350"/>
                              </a:cubicBezTo>
                              <a:cubicBezTo>
                                <a:pt x="7583" y="18353"/>
                                <a:pt x="7588" y="18360"/>
                                <a:pt x="7588" y="18364"/>
                              </a:cubicBezTo>
                              <a:lnTo>
                                <a:pt x="7588" y="18367"/>
                              </a:lnTo>
                              <a:cubicBezTo>
                                <a:pt x="7588" y="18371"/>
                                <a:pt x="7588" y="18371"/>
                                <a:pt x="7588" y="18374"/>
                              </a:cubicBezTo>
                              <a:lnTo>
                                <a:pt x="7599" y="18388"/>
                              </a:lnTo>
                              <a:lnTo>
                                <a:pt x="7605" y="18378"/>
                              </a:lnTo>
                              <a:cubicBezTo>
                                <a:pt x="7605" y="18378"/>
                                <a:pt x="7605" y="18378"/>
                                <a:pt x="7610" y="18374"/>
                              </a:cubicBezTo>
                              <a:lnTo>
                                <a:pt x="7610" y="18374"/>
                              </a:lnTo>
                              <a:cubicBezTo>
                                <a:pt x="7616" y="18367"/>
                                <a:pt x="7621" y="18360"/>
                                <a:pt x="7632" y="18353"/>
                              </a:cubicBezTo>
                              <a:lnTo>
                                <a:pt x="7632" y="18353"/>
                              </a:lnTo>
                              <a:cubicBezTo>
                                <a:pt x="7632" y="18350"/>
                                <a:pt x="7637" y="18350"/>
                                <a:pt x="7637" y="18346"/>
                              </a:cubicBezTo>
                              <a:lnTo>
                                <a:pt x="7643" y="18343"/>
                              </a:lnTo>
                              <a:cubicBezTo>
                                <a:pt x="7648" y="18339"/>
                                <a:pt x="7653" y="18332"/>
                                <a:pt x="7664" y="18328"/>
                              </a:cubicBezTo>
                              <a:cubicBezTo>
                                <a:pt x="7675" y="18321"/>
                                <a:pt x="7691" y="18314"/>
                                <a:pt x="7713" y="18311"/>
                              </a:cubicBezTo>
                              <a:cubicBezTo>
                                <a:pt x="7746" y="18304"/>
                                <a:pt x="7773" y="18307"/>
                                <a:pt x="7789" y="18307"/>
                              </a:cubicBezTo>
                              <a:cubicBezTo>
                                <a:pt x="7762" y="18325"/>
                                <a:pt x="7740" y="18350"/>
                                <a:pt x="7729" y="18371"/>
                              </a:cubicBezTo>
                              <a:cubicBezTo>
                                <a:pt x="7719" y="18385"/>
                                <a:pt x="7708" y="18406"/>
                                <a:pt x="7702" y="18434"/>
                              </a:cubicBezTo>
                              <a:cubicBezTo>
                                <a:pt x="7702" y="18441"/>
                                <a:pt x="7702" y="18448"/>
                                <a:pt x="7702" y="18455"/>
                              </a:cubicBezTo>
                              <a:cubicBezTo>
                                <a:pt x="7702" y="18459"/>
                                <a:pt x="7702" y="18462"/>
                                <a:pt x="7702" y="18466"/>
                              </a:cubicBezTo>
                              <a:lnTo>
                                <a:pt x="7702" y="18477"/>
                              </a:lnTo>
                              <a:cubicBezTo>
                                <a:pt x="7702" y="18480"/>
                                <a:pt x="7702" y="18480"/>
                                <a:pt x="7702" y="18484"/>
                              </a:cubicBezTo>
                              <a:cubicBezTo>
                                <a:pt x="7702" y="18484"/>
                                <a:pt x="7702" y="18487"/>
                                <a:pt x="7702" y="18487"/>
                              </a:cubicBezTo>
                              <a:lnTo>
                                <a:pt x="7708" y="18515"/>
                              </a:lnTo>
                              <a:lnTo>
                                <a:pt x="7719" y="18512"/>
                              </a:lnTo>
                              <a:cubicBezTo>
                                <a:pt x="7724" y="18512"/>
                                <a:pt x="7729" y="18508"/>
                                <a:pt x="7740" y="18505"/>
                              </a:cubicBezTo>
                              <a:cubicBezTo>
                                <a:pt x="7746" y="18505"/>
                                <a:pt x="7746" y="18501"/>
                                <a:pt x="7751" y="18501"/>
                              </a:cubicBezTo>
                              <a:lnTo>
                                <a:pt x="7773" y="18494"/>
                              </a:lnTo>
                              <a:cubicBezTo>
                                <a:pt x="7778" y="18494"/>
                                <a:pt x="7778" y="18491"/>
                                <a:pt x="7784" y="18491"/>
                              </a:cubicBezTo>
                              <a:lnTo>
                                <a:pt x="7789" y="18491"/>
                              </a:lnTo>
                              <a:cubicBezTo>
                                <a:pt x="7832" y="18480"/>
                                <a:pt x="7881" y="18477"/>
                                <a:pt x="7925" y="18480"/>
                              </a:cubicBezTo>
                              <a:cubicBezTo>
                                <a:pt x="7968" y="18484"/>
                                <a:pt x="8000" y="18494"/>
                                <a:pt x="8022" y="18505"/>
                              </a:cubicBezTo>
                              <a:cubicBezTo>
                                <a:pt x="8033" y="18508"/>
                                <a:pt x="8038" y="18512"/>
                                <a:pt x="8038" y="18515"/>
                              </a:cubicBezTo>
                              <a:cubicBezTo>
                                <a:pt x="8033" y="18522"/>
                                <a:pt x="8022" y="18526"/>
                                <a:pt x="8017" y="18533"/>
                              </a:cubicBezTo>
                              <a:cubicBezTo>
                                <a:pt x="7973" y="18565"/>
                                <a:pt x="7930" y="18582"/>
                                <a:pt x="7914" y="18589"/>
                              </a:cubicBezTo>
                              <a:cubicBezTo>
                                <a:pt x="7908" y="18593"/>
                                <a:pt x="7903" y="18593"/>
                                <a:pt x="7897" y="18596"/>
                              </a:cubicBezTo>
                              <a:cubicBezTo>
                                <a:pt x="7892" y="18600"/>
                                <a:pt x="7887" y="18600"/>
                                <a:pt x="7881" y="18600"/>
                              </a:cubicBezTo>
                              <a:lnTo>
                                <a:pt x="7876" y="18603"/>
                              </a:lnTo>
                              <a:cubicBezTo>
                                <a:pt x="7870" y="18607"/>
                                <a:pt x="7859" y="18607"/>
                                <a:pt x="7865" y="18614"/>
                              </a:cubicBezTo>
                              <a:cubicBezTo>
                                <a:pt x="7865" y="18618"/>
                                <a:pt x="7870" y="18618"/>
                                <a:pt x="7876" y="18618"/>
                              </a:cubicBezTo>
                              <a:lnTo>
                                <a:pt x="7876" y="18625"/>
                              </a:lnTo>
                              <a:lnTo>
                                <a:pt x="7881" y="18628"/>
                              </a:lnTo>
                              <a:cubicBezTo>
                                <a:pt x="7892" y="18639"/>
                                <a:pt x="7908" y="18649"/>
                                <a:pt x="7930" y="18660"/>
                              </a:cubicBezTo>
                              <a:cubicBezTo>
                                <a:pt x="7952" y="18670"/>
                                <a:pt x="7984" y="18677"/>
                                <a:pt x="8011" y="18677"/>
                              </a:cubicBezTo>
                              <a:cubicBezTo>
                                <a:pt x="8038" y="18681"/>
                                <a:pt x="8060" y="18677"/>
                                <a:pt x="8065" y="18677"/>
                              </a:cubicBezTo>
                              <a:cubicBezTo>
                                <a:pt x="8071" y="18677"/>
                                <a:pt x="8082" y="18677"/>
                                <a:pt x="8087" y="18674"/>
                              </a:cubicBezTo>
                              <a:cubicBezTo>
                                <a:pt x="8065" y="18692"/>
                                <a:pt x="8044" y="18716"/>
                                <a:pt x="8033" y="18748"/>
                              </a:cubicBezTo>
                              <a:cubicBezTo>
                                <a:pt x="8022" y="18787"/>
                                <a:pt x="8022" y="18826"/>
                                <a:pt x="8038" y="18857"/>
                              </a:cubicBezTo>
                              <a:cubicBezTo>
                                <a:pt x="8055" y="18889"/>
                                <a:pt x="8076" y="18910"/>
                                <a:pt x="8093" y="18921"/>
                              </a:cubicBezTo>
                              <a:lnTo>
                                <a:pt x="8093" y="18921"/>
                              </a:lnTo>
                              <a:cubicBezTo>
                                <a:pt x="8114" y="18938"/>
                                <a:pt x="8147" y="18959"/>
                                <a:pt x="8174" y="18970"/>
                              </a:cubicBezTo>
                              <a:cubicBezTo>
                                <a:pt x="8185" y="18974"/>
                                <a:pt x="8217" y="18991"/>
                                <a:pt x="8233" y="18988"/>
                              </a:cubicBezTo>
                              <a:cubicBezTo>
                                <a:pt x="8239" y="18988"/>
                                <a:pt x="8239" y="18988"/>
                                <a:pt x="8239" y="18984"/>
                              </a:cubicBezTo>
                              <a:cubicBezTo>
                                <a:pt x="8244" y="18977"/>
                                <a:pt x="8239" y="18974"/>
                                <a:pt x="8217" y="18959"/>
                              </a:cubicBezTo>
                              <a:cubicBezTo>
                                <a:pt x="8212" y="18945"/>
                                <a:pt x="8223" y="18921"/>
                                <a:pt x="8250" y="18900"/>
                              </a:cubicBezTo>
                              <a:cubicBezTo>
                                <a:pt x="8271" y="18882"/>
                                <a:pt x="8299" y="18871"/>
                                <a:pt x="8331" y="18857"/>
                              </a:cubicBezTo>
                              <a:cubicBezTo>
                                <a:pt x="8336" y="18854"/>
                                <a:pt x="8342" y="18850"/>
                                <a:pt x="8353" y="18850"/>
                              </a:cubicBezTo>
                              <a:cubicBezTo>
                                <a:pt x="8385" y="18836"/>
                                <a:pt x="8412" y="18818"/>
                                <a:pt x="8423" y="18811"/>
                              </a:cubicBezTo>
                              <a:cubicBezTo>
                                <a:pt x="8429" y="18808"/>
                                <a:pt x="8429" y="18808"/>
                                <a:pt x="8434" y="18804"/>
                              </a:cubicBezTo>
                              <a:cubicBezTo>
                                <a:pt x="8445" y="18822"/>
                                <a:pt x="8456" y="18840"/>
                                <a:pt x="8477" y="18850"/>
                              </a:cubicBezTo>
                              <a:cubicBezTo>
                                <a:pt x="8515" y="18878"/>
                                <a:pt x="8575" y="18893"/>
                                <a:pt x="8618" y="18903"/>
                              </a:cubicBezTo>
                              <a:cubicBezTo>
                                <a:pt x="8656" y="18910"/>
                                <a:pt x="8689" y="18914"/>
                                <a:pt x="8705" y="18917"/>
                              </a:cubicBezTo>
                              <a:lnTo>
                                <a:pt x="8743" y="18921"/>
                              </a:lnTo>
                              <a:cubicBezTo>
                                <a:pt x="8770" y="18924"/>
                                <a:pt x="8797" y="18928"/>
                                <a:pt x="8819" y="18931"/>
                              </a:cubicBezTo>
                              <a:cubicBezTo>
                                <a:pt x="8824" y="18931"/>
                                <a:pt x="8830" y="18935"/>
                                <a:pt x="8835" y="18935"/>
                              </a:cubicBezTo>
                              <a:cubicBezTo>
                                <a:pt x="8857" y="18938"/>
                                <a:pt x="8868" y="18938"/>
                                <a:pt x="8878" y="18935"/>
                              </a:cubicBezTo>
                              <a:lnTo>
                                <a:pt x="8878" y="18935"/>
                              </a:lnTo>
                              <a:lnTo>
                                <a:pt x="8878" y="18900"/>
                              </a:lnTo>
                              <a:cubicBezTo>
                                <a:pt x="8878" y="18896"/>
                                <a:pt x="8878" y="18893"/>
                                <a:pt x="8868" y="18885"/>
                              </a:cubicBezTo>
                              <a:cubicBezTo>
                                <a:pt x="8868" y="18882"/>
                                <a:pt x="8868" y="18878"/>
                                <a:pt x="8862" y="18875"/>
                              </a:cubicBezTo>
                              <a:cubicBezTo>
                                <a:pt x="8857" y="18861"/>
                                <a:pt x="8862" y="18836"/>
                                <a:pt x="8878" y="18811"/>
                              </a:cubicBezTo>
                              <a:lnTo>
                                <a:pt x="8884" y="18804"/>
                              </a:lnTo>
                              <a:cubicBezTo>
                                <a:pt x="8895" y="18783"/>
                                <a:pt x="8911" y="18766"/>
                                <a:pt x="8916" y="18744"/>
                              </a:cubicBezTo>
                              <a:cubicBezTo>
                                <a:pt x="8922" y="18744"/>
                                <a:pt x="8933" y="18744"/>
                                <a:pt x="8944" y="18744"/>
                              </a:cubicBezTo>
                              <a:lnTo>
                                <a:pt x="8949" y="18744"/>
                              </a:lnTo>
                              <a:cubicBezTo>
                                <a:pt x="8971" y="18748"/>
                                <a:pt x="8987" y="18759"/>
                                <a:pt x="9009" y="18769"/>
                              </a:cubicBezTo>
                              <a:cubicBezTo>
                                <a:pt x="9019" y="18776"/>
                                <a:pt x="9030" y="18787"/>
                                <a:pt x="9047" y="18794"/>
                              </a:cubicBezTo>
                              <a:cubicBezTo>
                                <a:pt x="9057" y="18801"/>
                                <a:pt x="9063" y="18808"/>
                                <a:pt x="9074" y="18815"/>
                              </a:cubicBezTo>
                              <a:cubicBezTo>
                                <a:pt x="9106" y="18836"/>
                                <a:pt x="9144" y="18857"/>
                                <a:pt x="9193" y="18871"/>
                              </a:cubicBezTo>
                              <a:cubicBezTo>
                                <a:pt x="9215" y="18878"/>
                                <a:pt x="9247" y="18889"/>
                                <a:pt x="9285" y="18893"/>
                              </a:cubicBezTo>
                              <a:cubicBezTo>
                                <a:pt x="9328" y="18900"/>
                                <a:pt x="9366" y="18907"/>
                                <a:pt x="9383" y="18907"/>
                              </a:cubicBezTo>
                              <a:lnTo>
                                <a:pt x="9383" y="18907"/>
                              </a:lnTo>
                              <a:cubicBezTo>
                                <a:pt x="9431" y="18910"/>
                                <a:pt x="9480" y="18917"/>
                                <a:pt x="9524" y="18917"/>
                              </a:cubicBezTo>
                              <a:cubicBezTo>
                                <a:pt x="9540" y="18917"/>
                                <a:pt x="9551" y="18917"/>
                                <a:pt x="9567" y="18914"/>
                              </a:cubicBezTo>
                              <a:cubicBezTo>
                                <a:pt x="9567" y="18914"/>
                                <a:pt x="9567" y="18914"/>
                                <a:pt x="9567" y="18914"/>
                              </a:cubicBezTo>
                              <a:cubicBezTo>
                                <a:pt x="9561" y="18917"/>
                                <a:pt x="9556" y="18921"/>
                                <a:pt x="9556" y="18921"/>
                              </a:cubicBezTo>
                              <a:cubicBezTo>
                                <a:pt x="9529" y="18942"/>
                                <a:pt x="9513" y="18984"/>
                                <a:pt x="9496" y="19023"/>
                              </a:cubicBezTo>
                              <a:cubicBezTo>
                                <a:pt x="9480" y="19065"/>
                                <a:pt x="9475" y="19115"/>
                                <a:pt x="9486" y="19150"/>
                              </a:cubicBezTo>
                              <a:cubicBezTo>
                                <a:pt x="9491" y="19192"/>
                                <a:pt x="9513" y="19224"/>
                                <a:pt x="9518" y="19234"/>
                              </a:cubicBezTo>
                              <a:cubicBezTo>
                                <a:pt x="9540" y="19263"/>
                                <a:pt x="9567" y="19291"/>
                                <a:pt x="9599" y="19309"/>
                              </a:cubicBezTo>
                              <a:cubicBezTo>
                                <a:pt x="9626" y="19323"/>
                                <a:pt x="9659" y="19333"/>
                                <a:pt x="9670" y="19330"/>
                              </a:cubicBezTo>
                              <a:cubicBezTo>
                                <a:pt x="9670" y="19330"/>
                                <a:pt x="9670" y="19330"/>
                                <a:pt x="9670" y="19330"/>
                              </a:cubicBezTo>
                              <a:cubicBezTo>
                                <a:pt x="9675" y="19333"/>
                                <a:pt x="9681" y="19333"/>
                                <a:pt x="9686" y="19330"/>
                              </a:cubicBezTo>
                              <a:lnTo>
                                <a:pt x="9692" y="19326"/>
                              </a:lnTo>
                              <a:lnTo>
                                <a:pt x="9692" y="19323"/>
                              </a:lnTo>
                              <a:cubicBezTo>
                                <a:pt x="9692" y="19323"/>
                                <a:pt x="9692" y="19323"/>
                                <a:pt x="9692" y="19319"/>
                              </a:cubicBezTo>
                              <a:cubicBezTo>
                                <a:pt x="9692" y="19319"/>
                                <a:pt x="9692" y="19316"/>
                                <a:pt x="9686" y="19316"/>
                              </a:cubicBezTo>
                              <a:cubicBezTo>
                                <a:pt x="9686" y="19316"/>
                                <a:pt x="9686" y="19312"/>
                                <a:pt x="9686" y="19309"/>
                              </a:cubicBezTo>
                              <a:cubicBezTo>
                                <a:pt x="9686" y="19301"/>
                                <a:pt x="9686" y="19294"/>
                                <a:pt x="9686" y="19284"/>
                              </a:cubicBezTo>
                              <a:cubicBezTo>
                                <a:pt x="9686" y="19266"/>
                                <a:pt x="9697" y="19252"/>
                                <a:pt x="9708" y="19242"/>
                              </a:cubicBezTo>
                              <a:cubicBezTo>
                                <a:pt x="9724" y="19231"/>
                                <a:pt x="9740" y="19220"/>
                                <a:pt x="9762" y="19206"/>
                              </a:cubicBezTo>
                              <a:cubicBezTo>
                                <a:pt x="9767" y="19203"/>
                                <a:pt x="9773" y="19199"/>
                                <a:pt x="9778" y="19196"/>
                              </a:cubicBezTo>
                              <a:cubicBezTo>
                                <a:pt x="9800" y="19185"/>
                                <a:pt x="9816" y="19175"/>
                                <a:pt x="9838" y="19164"/>
                              </a:cubicBezTo>
                              <a:lnTo>
                                <a:pt x="9843" y="19185"/>
                              </a:lnTo>
                              <a:cubicBezTo>
                                <a:pt x="9843" y="19203"/>
                                <a:pt x="9849" y="19242"/>
                                <a:pt x="9854" y="19287"/>
                              </a:cubicBezTo>
                              <a:cubicBezTo>
                                <a:pt x="9865" y="19354"/>
                                <a:pt x="9892" y="19432"/>
                                <a:pt x="9903" y="19453"/>
                              </a:cubicBezTo>
                              <a:cubicBezTo>
                                <a:pt x="9908" y="19464"/>
                                <a:pt x="9914" y="19478"/>
                                <a:pt x="9919" y="19492"/>
                              </a:cubicBezTo>
                              <a:cubicBezTo>
                                <a:pt x="9930" y="19520"/>
                                <a:pt x="9935" y="19541"/>
                                <a:pt x="9941" y="19548"/>
                              </a:cubicBezTo>
                              <a:cubicBezTo>
                                <a:pt x="9946" y="19555"/>
                                <a:pt x="9946" y="19566"/>
                                <a:pt x="9952" y="19573"/>
                              </a:cubicBezTo>
                              <a:cubicBezTo>
                                <a:pt x="9930" y="19580"/>
                                <a:pt x="9914" y="19587"/>
                                <a:pt x="9898" y="19594"/>
                              </a:cubicBezTo>
                              <a:cubicBezTo>
                                <a:pt x="9865" y="19608"/>
                                <a:pt x="9822" y="19633"/>
                                <a:pt x="9784" y="19672"/>
                              </a:cubicBezTo>
                              <a:cubicBezTo>
                                <a:pt x="9751" y="19703"/>
                                <a:pt x="9729" y="19739"/>
                                <a:pt x="9719" y="19777"/>
                              </a:cubicBezTo>
                              <a:cubicBezTo>
                                <a:pt x="9719" y="19788"/>
                                <a:pt x="9713" y="19799"/>
                                <a:pt x="9713" y="19809"/>
                              </a:cubicBezTo>
                              <a:cubicBezTo>
                                <a:pt x="9713" y="19816"/>
                                <a:pt x="9713" y="19823"/>
                                <a:pt x="9713" y="19830"/>
                              </a:cubicBezTo>
                              <a:cubicBezTo>
                                <a:pt x="9708" y="19827"/>
                                <a:pt x="9702" y="19823"/>
                                <a:pt x="9702" y="19820"/>
                              </a:cubicBezTo>
                              <a:lnTo>
                                <a:pt x="9697" y="19816"/>
                              </a:lnTo>
                              <a:cubicBezTo>
                                <a:pt x="9686" y="19809"/>
                                <a:pt x="9681" y="19806"/>
                                <a:pt x="9670" y="19802"/>
                              </a:cubicBezTo>
                              <a:cubicBezTo>
                                <a:pt x="9648" y="19791"/>
                                <a:pt x="9621" y="19784"/>
                                <a:pt x="9594" y="19777"/>
                              </a:cubicBezTo>
                              <a:cubicBezTo>
                                <a:pt x="9578" y="19774"/>
                                <a:pt x="9561" y="19774"/>
                                <a:pt x="9540" y="19774"/>
                              </a:cubicBezTo>
                              <a:cubicBezTo>
                                <a:pt x="9524" y="19774"/>
                                <a:pt x="9502" y="19774"/>
                                <a:pt x="9486" y="19770"/>
                              </a:cubicBezTo>
                              <a:cubicBezTo>
                                <a:pt x="9448" y="19767"/>
                                <a:pt x="9415" y="19753"/>
                                <a:pt x="9399" y="19739"/>
                              </a:cubicBezTo>
                              <a:cubicBezTo>
                                <a:pt x="9377" y="19721"/>
                                <a:pt x="9377" y="19700"/>
                                <a:pt x="9383" y="19689"/>
                              </a:cubicBezTo>
                              <a:cubicBezTo>
                                <a:pt x="9383" y="19686"/>
                                <a:pt x="9388" y="19682"/>
                                <a:pt x="9383" y="19679"/>
                              </a:cubicBezTo>
                              <a:cubicBezTo>
                                <a:pt x="9377" y="19679"/>
                                <a:pt x="9377" y="19679"/>
                                <a:pt x="9377" y="19679"/>
                              </a:cubicBezTo>
                              <a:cubicBezTo>
                                <a:pt x="9377" y="19672"/>
                                <a:pt x="9377" y="19668"/>
                                <a:pt x="9377" y="19668"/>
                              </a:cubicBezTo>
                              <a:lnTo>
                                <a:pt x="9383" y="19654"/>
                              </a:lnTo>
                              <a:lnTo>
                                <a:pt x="9366" y="19661"/>
                              </a:lnTo>
                              <a:cubicBezTo>
                                <a:pt x="9361" y="19661"/>
                                <a:pt x="9361" y="19665"/>
                                <a:pt x="9355" y="19665"/>
                              </a:cubicBezTo>
                              <a:lnTo>
                                <a:pt x="9350" y="19668"/>
                              </a:lnTo>
                              <a:cubicBezTo>
                                <a:pt x="9339" y="19672"/>
                                <a:pt x="9312" y="19679"/>
                                <a:pt x="9290" y="19689"/>
                              </a:cubicBezTo>
                              <a:cubicBezTo>
                                <a:pt x="9258" y="19703"/>
                                <a:pt x="9220" y="19728"/>
                                <a:pt x="9193" y="19749"/>
                              </a:cubicBezTo>
                              <a:cubicBezTo>
                                <a:pt x="9177" y="19760"/>
                                <a:pt x="9160" y="19781"/>
                                <a:pt x="9139" y="19806"/>
                              </a:cubicBezTo>
                              <a:cubicBezTo>
                                <a:pt x="9122" y="19827"/>
                                <a:pt x="9106" y="19858"/>
                                <a:pt x="9101" y="19897"/>
                              </a:cubicBezTo>
                              <a:cubicBezTo>
                                <a:pt x="9095" y="19932"/>
                                <a:pt x="9106" y="19968"/>
                                <a:pt x="9122" y="19999"/>
                              </a:cubicBezTo>
                              <a:cubicBezTo>
                                <a:pt x="9139" y="20024"/>
                                <a:pt x="9160" y="20045"/>
                                <a:pt x="9182" y="20063"/>
                              </a:cubicBezTo>
                              <a:cubicBezTo>
                                <a:pt x="9122" y="20063"/>
                                <a:pt x="9068" y="20070"/>
                                <a:pt x="9030" y="20084"/>
                              </a:cubicBezTo>
                              <a:cubicBezTo>
                                <a:pt x="8992" y="20095"/>
                                <a:pt x="8949" y="20116"/>
                                <a:pt x="8906" y="20140"/>
                              </a:cubicBezTo>
                              <a:cubicBezTo>
                                <a:pt x="8889" y="20151"/>
                                <a:pt x="8873" y="20162"/>
                                <a:pt x="8851" y="20176"/>
                              </a:cubicBezTo>
                              <a:cubicBezTo>
                                <a:pt x="8819" y="20197"/>
                                <a:pt x="8792" y="20218"/>
                                <a:pt x="8754" y="20236"/>
                              </a:cubicBezTo>
                              <a:cubicBezTo>
                                <a:pt x="8689" y="20274"/>
                                <a:pt x="8635" y="20303"/>
                                <a:pt x="8580" y="20324"/>
                              </a:cubicBezTo>
                              <a:cubicBezTo>
                                <a:pt x="8559" y="20334"/>
                                <a:pt x="8532" y="20341"/>
                                <a:pt x="8504" y="20348"/>
                              </a:cubicBezTo>
                              <a:cubicBezTo>
                                <a:pt x="8499" y="20345"/>
                                <a:pt x="8488" y="20345"/>
                                <a:pt x="8483" y="20345"/>
                              </a:cubicBezTo>
                              <a:cubicBezTo>
                                <a:pt x="8467" y="20345"/>
                                <a:pt x="8450" y="20352"/>
                                <a:pt x="8445" y="20363"/>
                              </a:cubicBezTo>
                              <a:cubicBezTo>
                                <a:pt x="8434" y="20363"/>
                                <a:pt x="8429" y="20366"/>
                                <a:pt x="8418" y="20366"/>
                              </a:cubicBezTo>
                              <a:cubicBezTo>
                                <a:pt x="8418" y="20366"/>
                                <a:pt x="8418" y="20366"/>
                                <a:pt x="8412" y="20366"/>
                              </a:cubicBezTo>
                              <a:cubicBezTo>
                                <a:pt x="8396" y="20338"/>
                                <a:pt x="8385" y="20313"/>
                                <a:pt x="8374" y="20285"/>
                              </a:cubicBezTo>
                              <a:cubicBezTo>
                                <a:pt x="8364" y="20253"/>
                                <a:pt x="8358" y="20190"/>
                                <a:pt x="8396" y="20123"/>
                              </a:cubicBezTo>
                              <a:cubicBezTo>
                                <a:pt x="8429" y="20066"/>
                                <a:pt x="8488" y="20017"/>
                                <a:pt x="8564" y="19989"/>
                              </a:cubicBezTo>
                              <a:cubicBezTo>
                                <a:pt x="8629" y="19964"/>
                                <a:pt x="8710" y="19954"/>
                                <a:pt x="8781" y="19961"/>
                              </a:cubicBezTo>
                              <a:cubicBezTo>
                                <a:pt x="8786" y="19961"/>
                                <a:pt x="8792" y="19961"/>
                                <a:pt x="8797" y="19961"/>
                              </a:cubicBezTo>
                              <a:cubicBezTo>
                                <a:pt x="8808" y="19961"/>
                                <a:pt x="8808" y="19961"/>
                                <a:pt x="8813" y="19961"/>
                              </a:cubicBezTo>
                              <a:cubicBezTo>
                                <a:pt x="8813" y="19961"/>
                                <a:pt x="8819" y="19961"/>
                                <a:pt x="8824" y="19961"/>
                              </a:cubicBezTo>
                              <a:cubicBezTo>
                                <a:pt x="8835" y="19957"/>
                                <a:pt x="8851" y="19940"/>
                                <a:pt x="8857" y="19911"/>
                              </a:cubicBezTo>
                              <a:cubicBezTo>
                                <a:pt x="8868" y="19883"/>
                                <a:pt x="8862" y="19844"/>
                                <a:pt x="8846" y="19816"/>
                              </a:cubicBezTo>
                              <a:cubicBezTo>
                                <a:pt x="8841" y="19802"/>
                                <a:pt x="8824" y="19777"/>
                                <a:pt x="8792" y="19756"/>
                              </a:cubicBezTo>
                              <a:cubicBezTo>
                                <a:pt x="8759" y="19732"/>
                                <a:pt x="8716" y="19707"/>
                                <a:pt x="8667" y="19696"/>
                              </a:cubicBezTo>
                              <a:cubicBezTo>
                                <a:pt x="8607" y="19679"/>
                                <a:pt x="8548" y="19679"/>
                                <a:pt x="8504" y="19679"/>
                              </a:cubicBezTo>
                              <a:cubicBezTo>
                                <a:pt x="8488" y="19679"/>
                                <a:pt x="8477" y="19679"/>
                                <a:pt x="8461" y="19682"/>
                              </a:cubicBezTo>
                              <a:cubicBezTo>
                                <a:pt x="8429" y="19682"/>
                                <a:pt x="8402" y="19686"/>
                                <a:pt x="8380" y="19686"/>
                              </a:cubicBezTo>
                              <a:cubicBezTo>
                                <a:pt x="8385" y="19668"/>
                                <a:pt x="8391" y="19654"/>
                                <a:pt x="8402" y="19643"/>
                              </a:cubicBezTo>
                              <a:cubicBezTo>
                                <a:pt x="8423" y="19601"/>
                                <a:pt x="8450" y="19569"/>
                                <a:pt x="8472" y="19555"/>
                              </a:cubicBezTo>
                              <a:cubicBezTo>
                                <a:pt x="8494" y="19538"/>
                                <a:pt x="8515" y="19524"/>
                                <a:pt x="8542" y="19513"/>
                              </a:cubicBezTo>
                              <a:cubicBezTo>
                                <a:pt x="8564" y="19506"/>
                                <a:pt x="8591" y="19499"/>
                                <a:pt x="8618" y="19499"/>
                              </a:cubicBezTo>
                              <a:cubicBezTo>
                                <a:pt x="8624" y="19499"/>
                                <a:pt x="8629" y="19499"/>
                                <a:pt x="8629" y="19495"/>
                              </a:cubicBezTo>
                              <a:cubicBezTo>
                                <a:pt x="8629" y="19495"/>
                                <a:pt x="8629" y="19492"/>
                                <a:pt x="8629" y="19492"/>
                              </a:cubicBezTo>
                              <a:cubicBezTo>
                                <a:pt x="8629" y="19492"/>
                                <a:pt x="8629" y="19492"/>
                                <a:pt x="8629" y="19492"/>
                              </a:cubicBezTo>
                              <a:cubicBezTo>
                                <a:pt x="8635" y="19492"/>
                                <a:pt x="8635" y="19488"/>
                                <a:pt x="8635" y="19488"/>
                              </a:cubicBezTo>
                              <a:cubicBezTo>
                                <a:pt x="8673" y="19502"/>
                                <a:pt x="8705" y="19506"/>
                                <a:pt x="8738" y="19509"/>
                              </a:cubicBezTo>
                              <a:cubicBezTo>
                                <a:pt x="8754" y="19513"/>
                                <a:pt x="8765" y="19513"/>
                                <a:pt x="8781" y="19517"/>
                              </a:cubicBezTo>
                              <a:cubicBezTo>
                                <a:pt x="8911" y="19541"/>
                                <a:pt x="8992" y="19552"/>
                                <a:pt x="9052" y="19555"/>
                              </a:cubicBezTo>
                              <a:lnTo>
                                <a:pt x="9068" y="19555"/>
                              </a:lnTo>
                              <a:cubicBezTo>
                                <a:pt x="9101" y="19559"/>
                                <a:pt x="9128" y="19559"/>
                                <a:pt x="9144" y="19559"/>
                              </a:cubicBezTo>
                              <a:lnTo>
                                <a:pt x="9144" y="19559"/>
                              </a:lnTo>
                              <a:lnTo>
                                <a:pt x="9150" y="19559"/>
                              </a:lnTo>
                              <a:cubicBezTo>
                                <a:pt x="9166" y="19562"/>
                                <a:pt x="9182" y="19559"/>
                                <a:pt x="9182" y="19555"/>
                              </a:cubicBezTo>
                              <a:lnTo>
                                <a:pt x="9182" y="19552"/>
                              </a:lnTo>
                              <a:lnTo>
                                <a:pt x="9177" y="19548"/>
                              </a:lnTo>
                              <a:cubicBezTo>
                                <a:pt x="9177" y="19545"/>
                                <a:pt x="9171" y="19548"/>
                                <a:pt x="9166" y="19548"/>
                              </a:cubicBezTo>
                              <a:cubicBezTo>
                                <a:pt x="9160" y="19548"/>
                                <a:pt x="9160" y="19548"/>
                                <a:pt x="9155" y="19548"/>
                              </a:cubicBezTo>
                              <a:lnTo>
                                <a:pt x="9150" y="19548"/>
                              </a:lnTo>
                              <a:cubicBezTo>
                                <a:pt x="9144" y="19548"/>
                                <a:pt x="9139" y="19545"/>
                                <a:pt x="9133" y="19538"/>
                              </a:cubicBezTo>
                              <a:cubicBezTo>
                                <a:pt x="9128" y="19534"/>
                                <a:pt x="9128" y="19531"/>
                                <a:pt x="9122" y="19524"/>
                              </a:cubicBezTo>
                              <a:lnTo>
                                <a:pt x="9122" y="19520"/>
                              </a:lnTo>
                              <a:cubicBezTo>
                                <a:pt x="9122" y="19520"/>
                                <a:pt x="9122" y="19517"/>
                                <a:pt x="9122" y="19517"/>
                              </a:cubicBezTo>
                              <a:cubicBezTo>
                                <a:pt x="9117" y="19506"/>
                                <a:pt x="9117" y="19495"/>
                                <a:pt x="9117" y="19481"/>
                              </a:cubicBezTo>
                              <a:cubicBezTo>
                                <a:pt x="9117" y="19471"/>
                                <a:pt x="9117" y="19460"/>
                                <a:pt x="9117" y="19446"/>
                              </a:cubicBezTo>
                              <a:cubicBezTo>
                                <a:pt x="9112" y="19428"/>
                                <a:pt x="9112" y="19414"/>
                                <a:pt x="9090" y="19400"/>
                              </a:cubicBezTo>
                              <a:cubicBezTo>
                                <a:pt x="9068" y="19390"/>
                                <a:pt x="9047" y="19386"/>
                                <a:pt x="9025" y="19383"/>
                              </a:cubicBezTo>
                              <a:lnTo>
                                <a:pt x="9014" y="19379"/>
                              </a:lnTo>
                              <a:cubicBezTo>
                                <a:pt x="9003" y="19379"/>
                                <a:pt x="8998" y="19375"/>
                                <a:pt x="8987" y="19375"/>
                              </a:cubicBezTo>
                              <a:lnTo>
                                <a:pt x="8981" y="19375"/>
                              </a:lnTo>
                              <a:cubicBezTo>
                                <a:pt x="8933" y="19365"/>
                                <a:pt x="8868" y="19354"/>
                                <a:pt x="8792" y="19340"/>
                              </a:cubicBezTo>
                              <a:lnTo>
                                <a:pt x="8710" y="19326"/>
                              </a:lnTo>
                              <a:cubicBezTo>
                                <a:pt x="8673" y="19319"/>
                                <a:pt x="8640" y="19312"/>
                                <a:pt x="8602" y="19309"/>
                              </a:cubicBezTo>
                              <a:cubicBezTo>
                                <a:pt x="8532" y="19294"/>
                                <a:pt x="8461" y="19284"/>
                                <a:pt x="8396" y="19270"/>
                              </a:cubicBezTo>
                              <a:cubicBezTo>
                                <a:pt x="8347" y="19259"/>
                                <a:pt x="8282" y="19245"/>
                                <a:pt x="8212" y="19227"/>
                              </a:cubicBezTo>
                              <a:cubicBezTo>
                                <a:pt x="8147" y="19210"/>
                                <a:pt x="8071" y="19182"/>
                                <a:pt x="7979" y="19143"/>
                              </a:cubicBezTo>
                              <a:cubicBezTo>
                                <a:pt x="7773" y="19055"/>
                                <a:pt x="7605" y="18956"/>
                                <a:pt x="7475" y="18843"/>
                              </a:cubicBezTo>
                              <a:cubicBezTo>
                                <a:pt x="7415" y="18794"/>
                                <a:pt x="7366" y="18741"/>
                                <a:pt x="7317" y="18685"/>
                              </a:cubicBezTo>
                              <a:cubicBezTo>
                                <a:pt x="7301" y="18670"/>
                                <a:pt x="7290" y="18653"/>
                                <a:pt x="7274" y="18639"/>
                              </a:cubicBezTo>
                              <a:cubicBezTo>
                                <a:pt x="7209" y="18565"/>
                                <a:pt x="7133" y="18501"/>
                                <a:pt x="7052" y="18448"/>
                              </a:cubicBezTo>
                              <a:cubicBezTo>
                                <a:pt x="7019" y="18424"/>
                                <a:pt x="6981" y="18402"/>
                                <a:pt x="6938" y="18378"/>
                              </a:cubicBezTo>
                              <a:cubicBezTo>
                                <a:pt x="6938" y="18374"/>
                                <a:pt x="6933" y="18371"/>
                                <a:pt x="6927" y="18360"/>
                              </a:cubicBezTo>
                              <a:cubicBezTo>
                                <a:pt x="6922" y="18350"/>
                                <a:pt x="6905" y="18332"/>
                                <a:pt x="6900" y="18311"/>
                              </a:cubicBezTo>
                              <a:cubicBezTo>
                                <a:pt x="6884" y="18279"/>
                                <a:pt x="6868" y="18233"/>
                                <a:pt x="6857" y="18198"/>
                              </a:cubicBezTo>
                              <a:lnTo>
                                <a:pt x="6851" y="18180"/>
                              </a:lnTo>
                              <a:cubicBezTo>
                                <a:pt x="6840" y="18152"/>
                                <a:pt x="6808" y="18053"/>
                                <a:pt x="6792" y="17941"/>
                              </a:cubicBezTo>
                              <a:cubicBezTo>
                                <a:pt x="6775" y="17842"/>
                                <a:pt x="6770" y="17736"/>
                                <a:pt x="6765" y="17662"/>
                              </a:cubicBezTo>
                              <a:cubicBezTo>
                                <a:pt x="6775" y="17652"/>
                                <a:pt x="6781" y="17645"/>
                                <a:pt x="6775" y="17641"/>
                              </a:cubicBezTo>
                              <a:lnTo>
                                <a:pt x="6770" y="17641"/>
                              </a:lnTo>
                              <a:lnTo>
                                <a:pt x="6765" y="17641"/>
                              </a:lnTo>
                              <a:cubicBezTo>
                                <a:pt x="6748" y="17641"/>
                                <a:pt x="6710" y="17669"/>
                                <a:pt x="6683" y="17687"/>
                              </a:cubicBezTo>
                              <a:cubicBezTo>
                                <a:pt x="6651" y="17712"/>
                                <a:pt x="6602" y="17754"/>
                                <a:pt x="6580" y="17796"/>
                              </a:cubicBezTo>
                              <a:cubicBezTo>
                                <a:pt x="6580" y="17800"/>
                                <a:pt x="6575" y="17803"/>
                                <a:pt x="6575" y="17810"/>
                              </a:cubicBezTo>
                              <a:cubicBezTo>
                                <a:pt x="6575" y="17807"/>
                                <a:pt x="6569" y="17803"/>
                                <a:pt x="6564" y="17800"/>
                              </a:cubicBezTo>
                              <a:cubicBezTo>
                                <a:pt x="6559" y="17796"/>
                                <a:pt x="6559" y="17793"/>
                                <a:pt x="6553" y="17786"/>
                              </a:cubicBezTo>
                              <a:cubicBezTo>
                                <a:pt x="6542" y="17768"/>
                                <a:pt x="6521" y="17740"/>
                                <a:pt x="6515" y="17704"/>
                              </a:cubicBezTo>
                              <a:cubicBezTo>
                                <a:pt x="6515" y="17697"/>
                                <a:pt x="6510" y="17687"/>
                                <a:pt x="6510" y="17680"/>
                              </a:cubicBezTo>
                              <a:cubicBezTo>
                                <a:pt x="6504" y="17645"/>
                                <a:pt x="6510" y="17609"/>
                                <a:pt x="6515" y="17574"/>
                              </a:cubicBezTo>
                              <a:cubicBezTo>
                                <a:pt x="6526" y="17528"/>
                                <a:pt x="6548" y="17482"/>
                                <a:pt x="6564" y="17444"/>
                              </a:cubicBezTo>
                              <a:lnTo>
                                <a:pt x="6564" y="17444"/>
                              </a:lnTo>
                              <a:cubicBezTo>
                                <a:pt x="6569" y="17437"/>
                                <a:pt x="6569" y="17429"/>
                                <a:pt x="6575" y="17419"/>
                              </a:cubicBezTo>
                              <a:cubicBezTo>
                                <a:pt x="6597" y="17377"/>
                                <a:pt x="6618" y="17317"/>
                                <a:pt x="6629" y="17243"/>
                              </a:cubicBezTo>
                              <a:cubicBezTo>
                                <a:pt x="6640" y="17151"/>
                                <a:pt x="6629" y="17049"/>
                                <a:pt x="6586" y="16947"/>
                              </a:cubicBezTo>
                              <a:cubicBezTo>
                                <a:pt x="6564" y="16897"/>
                                <a:pt x="6537" y="16844"/>
                                <a:pt x="6504" y="16795"/>
                              </a:cubicBezTo>
                              <a:cubicBezTo>
                                <a:pt x="6494" y="16774"/>
                                <a:pt x="6477" y="16756"/>
                                <a:pt x="6466" y="16735"/>
                              </a:cubicBezTo>
                              <a:cubicBezTo>
                                <a:pt x="6445" y="16707"/>
                                <a:pt x="6429" y="16679"/>
                                <a:pt x="6412" y="16654"/>
                              </a:cubicBezTo>
                              <a:cubicBezTo>
                                <a:pt x="6401" y="16629"/>
                                <a:pt x="6391" y="16608"/>
                                <a:pt x="6385" y="16587"/>
                              </a:cubicBezTo>
                              <a:cubicBezTo>
                                <a:pt x="6380" y="16538"/>
                                <a:pt x="6391" y="16495"/>
                                <a:pt x="6396" y="16471"/>
                              </a:cubicBezTo>
                              <a:cubicBezTo>
                                <a:pt x="6407" y="16449"/>
                                <a:pt x="6423" y="16432"/>
                                <a:pt x="6439" y="16421"/>
                              </a:cubicBezTo>
                              <a:cubicBezTo>
                                <a:pt x="6450" y="16418"/>
                                <a:pt x="6461" y="16414"/>
                                <a:pt x="6466" y="16411"/>
                              </a:cubicBezTo>
                              <a:cubicBezTo>
                                <a:pt x="6472" y="16414"/>
                                <a:pt x="6472" y="16414"/>
                                <a:pt x="6477" y="16414"/>
                              </a:cubicBezTo>
                              <a:cubicBezTo>
                                <a:pt x="6477" y="16414"/>
                                <a:pt x="6483" y="16414"/>
                                <a:pt x="6483" y="16411"/>
                              </a:cubicBezTo>
                              <a:cubicBezTo>
                                <a:pt x="6488" y="16407"/>
                                <a:pt x="6483" y="16400"/>
                                <a:pt x="6483" y="16393"/>
                              </a:cubicBezTo>
                              <a:cubicBezTo>
                                <a:pt x="6477" y="16382"/>
                                <a:pt x="6461" y="16372"/>
                                <a:pt x="6445" y="16365"/>
                              </a:cubicBezTo>
                              <a:cubicBezTo>
                                <a:pt x="6429" y="16358"/>
                                <a:pt x="6407" y="16351"/>
                                <a:pt x="6380" y="16347"/>
                              </a:cubicBezTo>
                              <a:cubicBezTo>
                                <a:pt x="6358" y="16344"/>
                                <a:pt x="6336" y="16340"/>
                                <a:pt x="6315" y="16337"/>
                              </a:cubicBezTo>
                              <a:cubicBezTo>
                                <a:pt x="6298" y="16333"/>
                                <a:pt x="6260" y="16330"/>
                                <a:pt x="6212" y="16333"/>
                              </a:cubicBezTo>
                              <a:cubicBezTo>
                                <a:pt x="6179" y="16337"/>
                                <a:pt x="6120" y="16344"/>
                                <a:pt x="6071" y="16372"/>
                              </a:cubicBezTo>
                              <a:cubicBezTo>
                                <a:pt x="6033" y="16397"/>
                                <a:pt x="6011" y="16428"/>
                                <a:pt x="6000" y="16464"/>
                              </a:cubicBezTo>
                              <a:cubicBezTo>
                                <a:pt x="5995" y="16478"/>
                                <a:pt x="5989" y="16488"/>
                                <a:pt x="5989" y="16502"/>
                              </a:cubicBezTo>
                              <a:cubicBezTo>
                                <a:pt x="5962" y="16467"/>
                                <a:pt x="5946" y="16421"/>
                                <a:pt x="5941" y="16372"/>
                              </a:cubicBezTo>
                              <a:cubicBezTo>
                                <a:pt x="5935" y="16347"/>
                                <a:pt x="5935" y="16323"/>
                                <a:pt x="5935" y="16301"/>
                              </a:cubicBezTo>
                              <a:cubicBezTo>
                                <a:pt x="5935" y="16280"/>
                                <a:pt x="5935" y="16259"/>
                                <a:pt x="5941" y="16238"/>
                              </a:cubicBezTo>
                              <a:cubicBezTo>
                                <a:pt x="5962" y="16181"/>
                                <a:pt x="6000" y="16139"/>
                                <a:pt x="6006" y="16132"/>
                              </a:cubicBezTo>
                              <a:cubicBezTo>
                                <a:pt x="6087" y="16083"/>
                                <a:pt x="6076" y="16076"/>
                                <a:pt x="6076" y="16076"/>
                              </a:cubicBezTo>
                              <a:cubicBezTo>
                                <a:pt x="6071" y="16072"/>
                                <a:pt x="6060" y="16069"/>
                                <a:pt x="6006" y="16093"/>
                              </a:cubicBezTo>
                              <a:cubicBezTo>
                                <a:pt x="6000" y="16090"/>
                                <a:pt x="5995" y="16093"/>
                                <a:pt x="5984" y="16100"/>
                              </a:cubicBezTo>
                              <a:cubicBezTo>
                                <a:pt x="5962" y="16111"/>
                                <a:pt x="5924" y="16129"/>
                                <a:pt x="5876" y="16164"/>
                              </a:cubicBezTo>
                              <a:cubicBezTo>
                                <a:pt x="5838" y="16189"/>
                                <a:pt x="5789" y="16234"/>
                                <a:pt x="5729" y="16298"/>
                              </a:cubicBezTo>
                              <a:cubicBezTo>
                                <a:pt x="5686" y="16351"/>
                                <a:pt x="5643" y="16414"/>
                                <a:pt x="5599" y="16485"/>
                              </a:cubicBezTo>
                              <a:cubicBezTo>
                                <a:pt x="5578" y="16520"/>
                                <a:pt x="5561" y="16555"/>
                                <a:pt x="5550" y="16590"/>
                              </a:cubicBezTo>
                              <a:cubicBezTo>
                                <a:pt x="5550" y="16590"/>
                                <a:pt x="5550" y="16590"/>
                                <a:pt x="5550" y="16590"/>
                              </a:cubicBezTo>
                              <a:cubicBezTo>
                                <a:pt x="5545" y="16587"/>
                                <a:pt x="5540" y="16583"/>
                                <a:pt x="5534" y="16580"/>
                              </a:cubicBezTo>
                              <a:cubicBezTo>
                                <a:pt x="5507" y="16562"/>
                                <a:pt x="5464" y="16545"/>
                                <a:pt x="5415" y="16534"/>
                              </a:cubicBezTo>
                              <a:cubicBezTo>
                                <a:pt x="5399" y="16531"/>
                                <a:pt x="5361" y="16523"/>
                                <a:pt x="5317" y="16523"/>
                              </a:cubicBezTo>
                              <a:cubicBezTo>
                                <a:pt x="5317" y="16523"/>
                                <a:pt x="5317" y="16523"/>
                                <a:pt x="5312" y="16523"/>
                              </a:cubicBezTo>
                              <a:cubicBezTo>
                                <a:pt x="5269" y="16523"/>
                                <a:pt x="5220" y="16541"/>
                                <a:pt x="5182" y="16566"/>
                              </a:cubicBezTo>
                              <a:cubicBezTo>
                                <a:pt x="5149" y="16590"/>
                                <a:pt x="5122" y="16622"/>
                                <a:pt x="5111" y="16654"/>
                              </a:cubicBezTo>
                              <a:cubicBezTo>
                                <a:pt x="5101" y="16689"/>
                                <a:pt x="5101" y="16717"/>
                                <a:pt x="5106" y="16735"/>
                              </a:cubicBezTo>
                              <a:cubicBezTo>
                                <a:pt x="5106" y="16739"/>
                                <a:pt x="5106" y="16739"/>
                                <a:pt x="5111" y="16742"/>
                              </a:cubicBezTo>
                              <a:lnTo>
                                <a:pt x="5111" y="16742"/>
                              </a:lnTo>
                              <a:cubicBezTo>
                                <a:pt x="5111" y="16742"/>
                                <a:pt x="5111" y="16742"/>
                                <a:pt x="5111" y="16742"/>
                              </a:cubicBezTo>
                              <a:cubicBezTo>
                                <a:pt x="5106" y="16746"/>
                                <a:pt x="5111" y="16749"/>
                                <a:pt x="5128" y="16753"/>
                              </a:cubicBezTo>
                              <a:lnTo>
                                <a:pt x="5133" y="16756"/>
                              </a:lnTo>
                              <a:cubicBezTo>
                                <a:pt x="5149" y="16763"/>
                                <a:pt x="5182" y="16770"/>
                                <a:pt x="5214" y="16791"/>
                              </a:cubicBezTo>
                              <a:cubicBezTo>
                                <a:pt x="5252" y="16816"/>
                                <a:pt x="5290" y="16848"/>
                                <a:pt x="5312" y="16887"/>
                              </a:cubicBezTo>
                              <a:cubicBezTo>
                                <a:pt x="5334" y="16922"/>
                                <a:pt x="5350" y="16964"/>
                                <a:pt x="5361" y="17010"/>
                              </a:cubicBezTo>
                              <a:lnTo>
                                <a:pt x="5366" y="17031"/>
                              </a:lnTo>
                              <a:cubicBezTo>
                                <a:pt x="5415" y="17165"/>
                                <a:pt x="5469" y="17260"/>
                                <a:pt x="5534" y="17334"/>
                              </a:cubicBezTo>
                              <a:cubicBezTo>
                                <a:pt x="5578" y="17384"/>
                                <a:pt x="5626" y="17419"/>
                                <a:pt x="5659" y="17440"/>
                              </a:cubicBezTo>
                              <a:cubicBezTo>
                                <a:pt x="5697" y="17465"/>
                                <a:pt x="5735" y="17482"/>
                                <a:pt x="5756" y="17493"/>
                              </a:cubicBezTo>
                              <a:lnTo>
                                <a:pt x="5762" y="17493"/>
                              </a:lnTo>
                              <a:cubicBezTo>
                                <a:pt x="5805" y="17514"/>
                                <a:pt x="5854" y="17532"/>
                                <a:pt x="5897" y="17549"/>
                              </a:cubicBezTo>
                              <a:cubicBezTo>
                                <a:pt x="5952" y="17571"/>
                                <a:pt x="6006" y="17592"/>
                                <a:pt x="6049" y="17613"/>
                              </a:cubicBezTo>
                              <a:cubicBezTo>
                                <a:pt x="6098" y="17637"/>
                                <a:pt x="6136" y="17662"/>
                                <a:pt x="6157" y="17676"/>
                              </a:cubicBezTo>
                              <a:cubicBezTo>
                                <a:pt x="6163" y="17680"/>
                                <a:pt x="6168" y="17683"/>
                                <a:pt x="6168" y="17683"/>
                              </a:cubicBezTo>
                              <a:cubicBezTo>
                                <a:pt x="6174" y="17687"/>
                                <a:pt x="6179" y="17694"/>
                                <a:pt x="6190" y="17697"/>
                              </a:cubicBezTo>
                              <a:cubicBezTo>
                                <a:pt x="6206" y="17712"/>
                                <a:pt x="6250" y="17747"/>
                                <a:pt x="6293" y="17793"/>
                              </a:cubicBezTo>
                              <a:cubicBezTo>
                                <a:pt x="6331" y="17835"/>
                                <a:pt x="6363" y="17881"/>
                                <a:pt x="6391" y="17916"/>
                              </a:cubicBezTo>
                              <a:cubicBezTo>
                                <a:pt x="6423" y="17958"/>
                                <a:pt x="6445" y="17986"/>
                                <a:pt x="6456" y="18001"/>
                              </a:cubicBezTo>
                              <a:cubicBezTo>
                                <a:pt x="6483" y="18032"/>
                                <a:pt x="6510" y="18064"/>
                                <a:pt x="6537" y="18085"/>
                              </a:cubicBezTo>
                              <a:cubicBezTo>
                                <a:pt x="6553" y="18099"/>
                                <a:pt x="6564" y="18110"/>
                                <a:pt x="6580" y="18117"/>
                              </a:cubicBezTo>
                              <a:cubicBezTo>
                                <a:pt x="6586" y="18152"/>
                                <a:pt x="6624" y="18223"/>
                                <a:pt x="6640" y="18261"/>
                              </a:cubicBezTo>
                              <a:cubicBezTo>
                                <a:pt x="6645" y="18269"/>
                                <a:pt x="6645" y="18276"/>
                                <a:pt x="6651" y="18279"/>
                              </a:cubicBezTo>
                              <a:cubicBezTo>
                                <a:pt x="6569" y="18269"/>
                                <a:pt x="6396" y="18328"/>
                                <a:pt x="6396" y="18328"/>
                              </a:cubicBezTo>
                              <a:lnTo>
                                <a:pt x="6401" y="18336"/>
                              </a:lnTo>
                              <a:cubicBezTo>
                                <a:pt x="6434" y="18325"/>
                                <a:pt x="6515" y="18346"/>
                                <a:pt x="6618" y="18410"/>
                              </a:cubicBezTo>
                              <a:cubicBezTo>
                                <a:pt x="6640" y="18424"/>
                                <a:pt x="6656" y="18438"/>
                                <a:pt x="6678" y="18455"/>
                              </a:cubicBezTo>
                              <a:cubicBezTo>
                                <a:pt x="6721" y="18491"/>
                                <a:pt x="6759" y="18533"/>
                                <a:pt x="6803" y="18575"/>
                              </a:cubicBezTo>
                              <a:cubicBezTo>
                                <a:pt x="6824" y="18596"/>
                                <a:pt x="6846" y="18618"/>
                                <a:pt x="6868" y="18642"/>
                              </a:cubicBezTo>
                              <a:lnTo>
                                <a:pt x="6868" y="18642"/>
                              </a:lnTo>
                              <a:cubicBezTo>
                                <a:pt x="6889" y="18663"/>
                                <a:pt x="6916" y="18685"/>
                                <a:pt x="6938" y="18706"/>
                              </a:cubicBezTo>
                              <a:cubicBezTo>
                                <a:pt x="6987" y="18744"/>
                                <a:pt x="7041" y="18787"/>
                                <a:pt x="7095" y="18818"/>
                              </a:cubicBezTo>
                              <a:cubicBezTo>
                                <a:pt x="7193" y="18882"/>
                                <a:pt x="7285" y="18931"/>
                                <a:pt x="7328" y="18952"/>
                              </a:cubicBezTo>
                              <a:lnTo>
                                <a:pt x="7334" y="18956"/>
                              </a:lnTo>
                              <a:cubicBezTo>
                                <a:pt x="7431" y="19005"/>
                                <a:pt x="7561" y="19065"/>
                                <a:pt x="7653" y="19104"/>
                              </a:cubicBezTo>
                              <a:cubicBezTo>
                                <a:pt x="7605" y="19101"/>
                                <a:pt x="7540" y="19101"/>
                                <a:pt x="7469" y="19101"/>
                              </a:cubicBezTo>
                              <a:cubicBezTo>
                                <a:pt x="7399" y="19097"/>
                                <a:pt x="7334" y="19097"/>
                                <a:pt x="7269" y="19097"/>
                              </a:cubicBezTo>
                              <a:cubicBezTo>
                                <a:pt x="7177" y="19097"/>
                                <a:pt x="7079" y="19104"/>
                                <a:pt x="6987" y="19115"/>
                              </a:cubicBezTo>
                              <a:cubicBezTo>
                                <a:pt x="6851" y="19129"/>
                                <a:pt x="6721" y="19157"/>
                                <a:pt x="6597" y="19192"/>
                              </a:cubicBezTo>
                              <a:cubicBezTo>
                                <a:pt x="6515" y="19217"/>
                                <a:pt x="6429" y="19245"/>
                                <a:pt x="6353" y="19291"/>
                              </a:cubicBezTo>
                              <a:cubicBezTo>
                                <a:pt x="6288" y="19333"/>
                                <a:pt x="6233" y="19390"/>
                                <a:pt x="6195" y="19467"/>
                              </a:cubicBezTo>
                              <a:cubicBezTo>
                                <a:pt x="6163" y="19524"/>
                                <a:pt x="6141" y="19587"/>
                                <a:pt x="6120" y="19672"/>
                              </a:cubicBezTo>
                              <a:cubicBezTo>
                                <a:pt x="6109" y="19703"/>
                                <a:pt x="6103" y="19739"/>
                                <a:pt x="6092" y="19770"/>
                              </a:cubicBezTo>
                              <a:lnTo>
                                <a:pt x="6092" y="19774"/>
                              </a:lnTo>
                              <a:cubicBezTo>
                                <a:pt x="6082" y="19813"/>
                                <a:pt x="6076" y="19841"/>
                                <a:pt x="6076" y="19876"/>
                              </a:cubicBezTo>
                              <a:cubicBezTo>
                                <a:pt x="6076" y="19890"/>
                                <a:pt x="6082" y="19904"/>
                                <a:pt x="6087" y="19918"/>
                              </a:cubicBezTo>
                              <a:cubicBezTo>
                                <a:pt x="6087" y="19918"/>
                                <a:pt x="6087" y="19918"/>
                                <a:pt x="6087" y="19922"/>
                              </a:cubicBezTo>
                              <a:cubicBezTo>
                                <a:pt x="6087" y="19922"/>
                                <a:pt x="6087" y="19925"/>
                                <a:pt x="6087" y="19925"/>
                              </a:cubicBezTo>
                              <a:cubicBezTo>
                                <a:pt x="6092" y="19943"/>
                                <a:pt x="6103" y="19957"/>
                                <a:pt x="6114" y="19971"/>
                              </a:cubicBezTo>
                              <a:cubicBezTo>
                                <a:pt x="6130" y="19989"/>
                                <a:pt x="6141" y="20003"/>
                                <a:pt x="6163" y="20017"/>
                              </a:cubicBezTo>
                              <a:cubicBezTo>
                                <a:pt x="6174" y="20028"/>
                                <a:pt x="6185" y="20038"/>
                                <a:pt x="6195" y="20045"/>
                              </a:cubicBezTo>
                              <a:cubicBezTo>
                                <a:pt x="6206" y="20052"/>
                                <a:pt x="6212" y="20056"/>
                                <a:pt x="6217" y="20059"/>
                              </a:cubicBezTo>
                              <a:cubicBezTo>
                                <a:pt x="6223" y="20063"/>
                                <a:pt x="6228" y="20063"/>
                                <a:pt x="6233" y="20063"/>
                              </a:cubicBezTo>
                              <a:cubicBezTo>
                                <a:pt x="6250" y="20070"/>
                                <a:pt x="6266" y="20077"/>
                                <a:pt x="6277" y="20081"/>
                              </a:cubicBezTo>
                              <a:cubicBezTo>
                                <a:pt x="6288" y="20084"/>
                                <a:pt x="6298" y="20088"/>
                                <a:pt x="6309" y="20088"/>
                              </a:cubicBezTo>
                              <a:lnTo>
                                <a:pt x="6315" y="20088"/>
                              </a:lnTo>
                              <a:cubicBezTo>
                                <a:pt x="6320" y="20088"/>
                                <a:pt x="6320" y="20088"/>
                                <a:pt x="6326" y="20091"/>
                              </a:cubicBezTo>
                              <a:cubicBezTo>
                                <a:pt x="6342" y="20095"/>
                                <a:pt x="6358" y="20098"/>
                                <a:pt x="6369" y="20095"/>
                              </a:cubicBezTo>
                              <a:cubicBezTo>
                                <a:pt x="6369" y="20095"/>
                                <a:pt x="6369" y="20095"/>
                                <a:pt x="6369" y="20095"/>
                              </a:cubicBezTo>
                              <a:cubicBezTo>
                                <a:pt x="6385" y="20095"/>
                                <a:pt x="6401" y="20095"/>
                                <a:pt x="6418" y="20091"/>
                              </a:cubicBezTo>
                              <a:cubicBezTo>
                                <a:pt x="6434" y="20091"/>
                                <a:pt x="6450" y="20091"/>
                                <a:pt x="6461" y="20091"/>
                              </a:cubicBezTo>
                              <a:cubicBezTo>
                                <a:pt x="6499" y="20098"/>
                                <a:pt x="6537" y="20095"/>
                                <a:pt x="6569" y="20084"/>
                              </a:cubicBezTo>
                              <a:cubicBezTo>
                                <a:pt x="6624" y="20066"/>
                                <a:pt x="6640" y="20028"/>
                                <a:pt x="6634" y="19999"/>
                              </a:cubicBezTo>
                              <a:cubicBezTo>
                                <a:pt x="6640" y="19992"/>
                                <a:pt x="6640" y="19985"/>
                                <a:pt x="6640" y="19982"/>
                              </a:cubicBezTo>
                              <a:lnTo>
                                <a:pt x="6640" y="19978"/>
                              </a:lnTo>
                              <a:cubicBezTo>
                                <a:pt x="6640" y="19978"/>
                                <a:pt x="6640" y="19975"/>
                                <a:pt x="6640" y="19971"/>
                              </a:cubicBezTo>
                              <a:cubicBezTo>
                                <a:pt x="6634" y="19968"/>
                                <a:pt x="6629" y="19968"/>
                                <a:pt x="6624" y="19968"/>
                              </a:cubicBezTo>
                              <a:cubicBezTo>
                                <a:pt x="6624" y="19968"/>
                                <a:pt x="6618" y="19968"/>
                                <a:pt x="6618" y="19968"/>
                              </a:cubicBezTo>
                              <a:lnTo>
                                <a:pt x="6597" y="19936"/>
                              </a:lnTo>
                              <a:lnTo>
                                <a:pt x="6607" y="19968"/>
                              </a:lnTo>
                              <a:cubicBezTo>
                                <a:pt x="6602" y="19968"/>
                                <a:pt x="6597" y="19971"/>
                                <a:pt x="6591" y="19971"/>
                              </a:cubicBezTo>
                              <a:cubicBezTo>
                                <a:pt x="6575" y="19975"/>
                                <a:pt x="6559" y="19982"/>
                                <a:pt x="6542" y="19982"/>
                              </a:cubicBezTo>
                              <a:cubicBezTo>
                                <a:pt x="6537" y="19982"/>
                                <a:pt x="6526" y="19985"/>
                                <a:pt x="6515" y="19982"/>
                              </a:cubicBezTo>
                              <a:cubicBezTo>
                                <a:pt x="6510" y="19982"/>
                                <a:pt x="6510" y="19982"/>
                                <a:pt x="6504" y="19982"/>
                              </a:cubicBezTo>
                              <a:cubicBezTo>
                                <a:pt x="6488" y="19978"/>
                                <a:pt x="6472" y="19975"/>
                                <a:pt x="6461" y="19964"/>
                              </a:cubicBezTo>
                              <a:cubicBezTo>
                                <a:pt x="6450" y="19957"/>
                                <a:pt x="6439" y="19947"/>
                                <a:pt x="6429" y="19940"/>
                              </a:cubicBezTo>
                              <a:cubicBezTo>
                                <a:pt x="6423" y="19936"/>
                                <a:pt x="6423" y="19932"/>
                                <a:pt x="6418" y="19929"/>
                              </a:cubicBezTo>
                              <a:cubicBezTo>
                                <a:pt x="6407" y="19922"/>
                                <a:pt x="6401" y="19915"/>
                                <a:pt x="6391" y="19908"/>
                              </a:cubicBezTo>
                              <a:cubicBezTo>
                                <a:pt x="6391" y="19890"/>
                                <a:pt x="6391" y="19876"/>
                                <a:pt x="6391" y="19858"/>
                              </a:cubicBezTo>
                              <a:cubicBezTo>
                                <a:pt x="6423" y="19774"/>
                                <a:pt x="6483" y="19679"/>
                                <a:pt x="6575" y="19587"/>
                              </a:cubicBezTo>
                              <a:cubicBezTo>
                                <a:pt x="6624" y="19538"/>
                                <a:pt x="6683" y="19492"/>
                                <a:pt x="6743" y="19457"/>
                              </a:cubicBezTo>
                              <a:cubicBezTo>
                                <a:pt x="6803" y="19421"/>
                                <a:pt x="6873" y="19386"/>
                                <a:pt x="6960" y="19361"/>
                              </a:cubicBezTo>
                              <a:cubicBezTo>
                                <a:pt x="7030" y="19337"/>
                                <a:pt x="7111" y="19319"/>
                                <a:pt x="7198" y="19298"/>
                              </a:cubicBezTo>
                              <a:cubicBezTo>
                                <a:pt x="7279" y="19280"/>
                                <a:pt x="7361" y="19270"/>
                                <a:pt x="7437" y="19266"/>
                              </a:cubicBezTo>
                              <a:cubicBezTo>
                                <a:pt x="7513" y="19263"/>
                                <a:pt x="7583" y="19263"/>
                                <a:pt x="7653" y="19270"/>
                              </a:cubicBezTo>
                              <a:cubicBezTo>
                                <a:pt x="7724" y="19277"/>
                                <a:pt x="7789" y="19287"/>
                                <a:pt x="7843" y="19298"/>
                              </a:cubicBezTo>
                              <a:cubicBezTo>
                                <a:pt x="7930" y="19316"/>
                                <a:pt x="8017" y="19333"/>
                                <a:pt x="8098" y="19354"/>
                              </a:cubicBezTo>
                              <a:cubicBezTo>
                                <a:pt x="8136" y="19361"/>
                                <a:pt x="8168" y="19372"/>
                                <a:pt x="8206" y="19383"/>
                              </a:cubicBezTo>
                              <a:cubicBezTo>
                                <a:pt x="8136" y="19386"/>
                                <a:pt x="8000" y="19397"/>
                                <a:pt x="7865" y="19439"/>
                              </a:cubicBezTo>
                              <a:cubicBezTo>
                                <a:pt x="7784" y="19464"/>
                                <a:pt x="7708" y="19499"/>
                                <a:pt x="7648" y="19541"/>
                              </a:cubicBezTo>
                              <a:cubicBezTo>
                                <a:pt x="7610" y="19569"/>
                                <a:pt x="7578" y="19601"/>
                                <a:pt x="7561" y="19629"/>
                              </a:cubicBezTo>
                              <a:cubicBezTo>
                                <a:pt x="7561" y="19633"/>
                                <a:pt x="7556" y="19636"/>
                                <a:pt x="7556" y="19640"/>
                              </a:cubicBezTo>
                              <a:cubicBezTo>
                                <a:pt x="7556" y="19640"/>
                                <a:pt x="7556" y="19643"/>
                                <a:pt x="7556" y="19643"/>
                              </a:cubicBezTo>
                              <a:cubicBezTo>
                                <a:pt x="7556" y="19647"/>
                                <a:pt x="7556" y="19647"/>
                                <a:pt x="7551" y="19650"/>
                              </a:cubicBezTo>
                              <a:cubicBezTo>
                                <a:pt x="7551" y="19650"/>
                                <a:pt x="7545" y="19654"/>
                                <a:pt x="7545" y="19654"/>
                              </a:cubicBezTo>
                              <a:cubicBezTo>
                                <a:pt x="7545" y="19654"/>
                                <a:pt x="7545" y="19650"/>
                                <a:pt x="7540" y="19650"/>
                              </a:cubicBezTo>
                              <a:cubicBezTo>
                                <a:pt x="7523" y="19629"/>
                                <a:pt x="7485" y="19594"/>
                                <a:pt x="7426" y="19576"/>
                              </a:cubicBezTo>
                              <a:cubicBezTo>
                                <a:pt x="7399" y="19566"/>
                                <a:pt x="7361" y="19562"/>
                                <a:pt x="7328" y="19562"/>
                              </a:cubicBezTo>
                              <a:cubicBezTo>
                                <a:pt x="7301" y="19562"/>
                                <a:pt x="7269" y="19566"/>
                                <a:pt x="7236" y="19573"/>
                              </a:cubicBezTo>
                              <a:cubicBezTo>
                                <a:pt x="7182" y="19587"/>
                                <a:pt x="7139" y="19605"/>
                                <a:pt x="7128" y="19612"/>
                              </a:cubicBezTo>
                              <a:cubicBezTo>
                                <a:pt x="7117" y="19619"/>
                                <a:pt x="7095" y="19629"/>
                                <a:pt x="7079" y="19643"/>
                              </a:cubicBezTo>
                              <a:cubicBezTo>
                                <a:pt x="7068" y="19654"/>
                                <a:pt x="7057" y="19668"/>
                                <a:pt x="7052" y="19682"/>
                              </a:cubicBezTo>
                              <a:cubicBezTo>
                                <a:pt x="7046" y="19696"/>
                                <a:pt x="7041" y="19707"/>
                                <a:pt x="7041" y="19717"/>
                              </a:cubicBezTo>
                              <a:cubicBezTo>
                                <a:pt x="7041" y="19717"/>
                                <a:pt x="7036" y="19717"/>
                                <a:pt x="7036" y="19721"/>
                              </a:cubicBezTo>
                              <a:cubicBezTo>
                                <a:pt x="7030" y="19724"/>
                                <a:pt x="7036" y="19728"/>
                                <a:pt x="7041" y="19732"/>
                              </a:cubicBezTo>
                              <a:cubicBezTo>
                                <a:pt x="7041" y="19732"/>
                                <a:pt x="7046" y="19735"/>
                                <a:pt x="7046" y="19735"/>
                              </a:cubicBezTo>
                              <a:lnTo>
                                <a:pt x="7046" y="19735"/>
                              </a:lnTo>
                              <a:cubicBezTo>
                                <a:pt x="7052" y="19739"/>
                                <a:pt x="7057" y="19742"/>
                                <a:pt x="7063" y="19746"/>
                              </a:cubicBezTo>
                              <a:cubicBezTo>
                                <a:pt x="7090" y="19760"/>
                                <a:pt x="7111" y="19781"/>
                                <a:pt x="7128" y="19802"/>
                              </a:cubicBezTo>
                              <a:cubicBezTo>
                                <a:pt x="7155" y="19830"/>
                                <a:pt x="7171" y="19869"/>
                                <a:pt x="7198" y="19915"/>
                              </a:cubicBezTo>
                              <a:lnTo>
                                <a:pt x="7214" y="19943"/>
                              </a:lnTo>
                              <a:cubicBezTo>
                                <a:pt x="7242" y="19992"/>
                                <a:pt x="7285" y="20042"/>
                                <a:pt x="7328" y="20095"/>
                              </a:cubicBezTo>
                              <a:lnTo>
                                <a:pt x="7350" y="20119"/>
                              </a:lnTo>
                              <a:cubicBezTo>
                                <a:pt x="7377" y="20151"/>
                                <a:pt x="7399" y="20183"/>
                                <a:pt x="7420" y="20211"/>
                              </a:cubicBezTo>
                              <a:cubicBezTo>
                                <a:pt x="7426" y="20218"/>
                                <a:pt x="7426" y="20225"/>
                                <a:pt x="7431" y="20229"/>
                              </a:cubicBezTo>
                              <a:cubicBezTo>
                                <a:pt x="7448" y="20253"/>
                                <a:pt x="7464" y="20282"/>
                                <a:pt x="7485" y="20306"/>
                              </a:cubicBezTo>
                              <a:cubicBezTo>
                                <a:pt x="7534" y="20366"/>
                                <a:pt x="7605" y="20419"/>
                                <a:pt x="7686" y="20465"/>
                              </a:cubicBezTo>
                              <a:cubicBezTo>
                                <a:pt x="7746" y="20500"/>
                                <a:pt x="7816" y="20528"/>
                                <a:pt x="7903" y="20556"/>
                              </a:cubicBezTo>
                              <a:cubicBezTo>
                                <a:pt x="7973" y="20578"/>
                                <a:pt x="8028" y="20588"/>
                                <a:pt x="8055" y="20595"/>
                              </a:cubicBezTo>
                              <a:cubicBezTo>
                                <a:pt x="8130" y="20609"/>
                                <a:pt x="8206" y="20620"/>
                                <a:pt x="8271" y="20627"/>
                              </a:cubicBezTo>
                              <a:cubicBezTo>
                                <a:pt x="8336" y="20634"/>
                                <a:pt x="8412" y="20638"/>
                                <a:pt x="8494" y="20634"/>
                              </a:cubicBezTo>
                              <a:cubicBezTo>
                                <a:pt x="8559" y="20634"/>
                                <a:pt x="8624" y="20631"/>
                                <a:pt x="8667" y="20627"/>
                              </a:cubicBezTo>
                              <a:cubicBezTo>
                                <a:pt x="8667" y="20627"/>
                                <a:pt x="8662" y="20631"/>
                                <a:pt x="8662" y="20631"/>
                              </a:cubicBezTo>
                              <a:cubicBezTo>
                                <a:pt x="8640" y="20645"/>
                                <a:pt x="8629" y="20666"/>
                                <a:pt x="8624" y="20687"/>
                              </a:cubicBezTo>
                              <a:cubicBezTo>
                                <a:pt x="8613" y="20729"/>
                                <a:pt x="8635" y="20768"/>
                                <a:pt x="8656" y="20796"/>
                              </a:cubicBezTo>
                              <a:cubicBezTo>
                                <a:pt x="8656" y="20796"/>
                                <a:pt x="8656" y="20796"/>
                                <a:pt x="8656" y="20796"/>
                              </a:cubicBezTo>
                              <a:cubicBezTo>
                                <a:pt x="8640" y="20810"/>
                                <a:pt x="8618" y="20824"/>
                                <a:pt x="8591" y="20842"/>
                              </a:cubicBezTo>
                              <a:cubicBezTo>
                                <a:pt x="8575" y="20853"/>
                                <a:pt x="8559" y="20867"/>
                                <a:pt x="8542" y="20877"/>
                              </a:cubicBezTo>
                              <a:cubicBezTo>
                                <a:pt x="8526" y="20888"/>
                                <a:pt x="8510" y="20902"/>
                                <a:pt x="8494" y="20913"/>
                              </a:cubicBezTo>
                              <a:cubicBezTo>
                                <a:pt x="8461" y="20934"/>
                                <a:pt x="8423" y="20955"/>
                                <a:pt x="8380" y="20972"/>
                              </a:cubicBezTo>
                              <a:cubicBezTo>
                                <a:pt x="8320" y="21001"/>
                                <a:pt x="8255" y="21018"/>
                                <a:pt x="8190" y="21032"/>
                              </a:cubicBezTo>
                              <a:cubicBezTo>
                                <a:pt x="8114" y="21050"/>
                                <a:pt x="8006" y="21061"/>
                                <a:pt x="7881" y="21061"/>
                              </a:cubicBezTo>
                              <a:cubicBezTo>
                                <a:pt x="7838" y="21061"/>
                                <a:pt x="7789" y="21061"/>
                                <a:pt x="7746" y="21064"/>
                              </a:cubicBezTo>
                              <a:cubicBezTo>
                                <a:pt x="7675" y="21064"/>
                                <a:pt x="7605" y="21064"/>
                                <a:pt x="7540" y="21068"/>
                              </a:cubicBezTo>
                              <a:cubicBezTo>
                                <a:pt x="7437" y="21075"/>
                                <a:pt x="7345" y="21082"/>
                                <a:pt x="7290" y="21092"/>
                              </a:cubicBezTo>
                              <a:lnTo>
                                <a:pt x="7258" y="21092"/>
                              </a:lnTo>
                              <a:cubicBezTo>
                                <a:pt x="7269" y="21085"/>
                                <a:pt x="7279" y="21078"/>
                                <a:pt x="7285" y="21071"/>
                              </a:cubicBezTo>
                              <a:cubicBezTo>
                                <a:pt x="7296" y="21061"/>
                                <a:pt x="7317" y="21032"/>
                                <a:pt x="7334" y="21004"/>
                              </a:cubicBezTo>
                              <a:cubicBezTo>
                                <a:pt x="7345" y="20990"/>
                                <a:pt x="7345" y="20976"/>
                                <a:pt x="7350" y="20962"/>
                              </a:cubicBezTo>
                              <a:cubicBezTo>
                                <a:pt x="7355" y="20948"/>
                                <a:pt x="7355" y="20934"/>
                                <a:pt x="7366" y="20927"/>
                              </a:cubicBezTo>
                              <a:cubicBezTo>
                                <a:pt x="7366" y="20927"/>
                                <a:pt x="7372" y="20923"/>
                                <a:pt x="7366" y="20920"/>
                              </a:cubicBezTo>
                              <a:cubicBezTo>
                                <a:pt x="7366" y="20920"/>
                                <a:pt x="7366" y="20920"/>
                                <a:pt x="7366" y="20920"/>
                              </a:cubicBezTo>
                              <a:cubicBezTo>
                                <a:pt x="7410" y="20828"/>
                                <a:pt x="7410" y="20764"/>
                                <a:pt x="7366" y="20736"/>
                              </a:cubicBezTo>
                              <a:cubicBezTo>
                                <a:pt x="7366" y="20733"/>
                                <a:pt x="7366" y="20733"/>
                                <a:pt x="7361" y="20729"/>
                              </a:cubicBezTo>
                              <a:cubicBezTo>
                                <a:pt x="7361" y="20729"/>
                                <a:pt x="7355" y="20729"/>
                                <a:pt x="7355" y="20729"/>
                              </a:cubicBezTo>
                              <a:cubicBezTo>
                                <a:pt x="7345" y="20733"/>
                                <a:pt x="7328" y="20754"/>
                                <a:pt x="7323" y="20768"/>
                              </a:cubicBezTo>
                              <a:lnTo>
                                <a:pt x="7317" y="20779"/>
                              </a:lnTo>
                              <a:cubicBezTo>
                                <a:pt x="7301" y="20800"/>
                                <a:pt x="7285" y="20824"/>
                                <a:pt x="7285" y="20846"/>
                              </a:cubicBezTo>
                              <a:cubicBezTo>
                                <a:pt x="7285" y="20853"/>
                                <a:pt x="7274" y="20867"/>
                                <a:pt x="7263" y="20881"/>
                              </a:cubicBezTo>
                              <a:cubicBezTo>
                                <a:pt x="7258" y="20884"/>
                                <a:pt x="7258" y="20891"/>
                                <a:pt x="7252" y="20895"/>
                              </a:cubicBezTo>
                              <a:cubicBezTo>
                                <a:pt x="7236" y="20916"/>
                                <a:pt x="7209" y="20941"/>
                                <a:pt x="7187" y="20965"/>
                              </a:cubicBezTo>
                              <a:cubicBezTo>
                                <a:pt x="7160" y="20994"/>
                                <a:pt x="7133" y="21015"/>
                                <a:pt x="7106" y="21032"/>
                              </a:cubicBezTo>
                              <a:cubicBezTo>
                                <a:pt x="7095" y="21039"/>
                                <a:pt x="7079" y="21047"/>
                                <a:pt x="7063" y="21054"/>
                              </a:cubicBezTo>
                              <a:cubicBezTo>
                                <a:pt x="7052" y="21057"/>
                                <a:pt x="7046" y="21061"/>
                                <a:pt x="7036" y="21061"/>
                              </a:cubicBezTo>
                              <a:cubicBezTo>
                                <a:pt x="7030" y="21061"/>
                                <a:pt x="7025" y="21064"/>
                                <a:pt x="7019" y="21064"/>
                              </a:cubicBezTo>
                              <a:cubicBezTo>
                                <a:pt x="7014" y="21064"/>
                                <a:pt x="7008" y="21064"/>
                                <a:pt x="7008" y="21068"/>
                              </a:cubicBezTo>
                              <a:cubicBezTo>
                                <a:pt x="7008" y="21068"/>
                                <a:pt x="7008" y="21068"/>
                                <a:pt x="7003" y="21068"/>
                              </a:cubicBezTo>
                              <a:cubicBezTo>
                                <a:pt x="6927" y="21075"/>
                                <a:pt x="6700" y="21159"/>
                                <a:pt x="6450" y="21286"/>
                              </a:cubicBezTo>
                              <a:cubicBezTo>
                                <a:pt x="6445" y="21230"/>
                                <a:pt x="6439" y="21188"/>
                                <a:pt x="6439" y="21188"/>
                              </a:cubicBezTo>
                              <a:cubicBezTo>
                                <a:pt x="6456" y="21121"/>
                                <a:pt x="6461" y="21054"/>
                                <a:pt x="6461" y="20994"/>
                              </a:cubicBezTo>
                              <a:cubicBezTo>
                                <a:pt x="6461" y="20987"/>
                                <a:pt x="6461" y="20976"/>
                                <a:pt x="6461" y="20969"/>
                              </a:cubicBezTo>
                              <a:cubicBezTo>
                                <a:pt x="6461" y="20937"/>
                                <a:pt x="6461" y="20909"/>
                                <a:pt x="6456" y="20881"/>
                              </a:cubicBezTo>
                              <a:cubicBezTo>
                                <a:pt x="6450" y="20863"/>
                                <a:pt x="6445" y="20849"/>
                                <a:pt x="6439" y="20831"/>
                              </a:cubicBezTo>
                              <a:cubicBezTo>
                                <a:pt x="6466" y="20779"/>
                                <a:pt x="6510" y="20697"/>
                                <a:pt x="6564" y="20620"/>
                              </a:cubicBezTo>
                              <a:lnTo>
                                <a:pt x="6569" y="20613"/>
                              </a:lnTo>
                              <a:cubicBezTo>
                                <a:pt x="6575" y="20606"/>
                                <a:pt x="6580" y="20602"/>
                                <a:pt x="6586" y="20595"/>
                              </a:cubicBezTo>
                              <a:lnTo>
                                <a:pt x="6597" y="20585"/>
                              </a:lnTo>
                              <a:cubicBezTo>
                                <a:pt x="6613" y="20564"/>
                                <a:pt x="6634" y="20546"/>
                                <a:pt x="6651" y="20528"/>
                              </a:cubicBezTo>
                              <a:cubicBezTo>
                                <a:pt x="6700" y="20482"/>
                                <a:pt x="6737" y="20454"/>
                                <a:pt x="6748" y="20447"/>
                              </a:cubicBezTo>
                              <a:cubicBezTo>
                                <a:pt x="6786" y="20419"/>
                                <a:pt x="6830" y="20394"/>
                                <a:pt x="6868" y="20377"/>
                              </a:cubicBezTo>
                              <a:cubicBezTo>
                                <a:pt x="6884" y="20370"/>
                                <a:pt x="6905" y="20363"/>
                                <a:pt x="6916" y="20356"/>
                              </a:cubicBezTo>
                              <a:cubicBezTo>
                                <a:pt x="6938" y="20348"/>
                                <a:pt x="6943" y="20345"/>
                                <a:pt x="6943" y="20338"/>
                              </a:cubicBezTo>
                              <a:lnTo>
                                <a:pt x="6943" y="20334"/>
                              </a:lnTo>
                              <a:lnTo>
                                <a:pt x="6938" y="20334"/>
                              </a:lnTo>
                              <a:cubicBezTo>
                                <a:pt x="6933" y="20334"/>
                                <a:pt x="6922" y="20334"/>
                                <a:pt x="6905" y="20338"/>
                              </a:cubicBezTo>
                              <a:cubicBezTo>
                                <a:pt x="6895" y="20327"/>
                                <a:pt x="6830" y="20260"/>
                                <a:pt x="6700" y="20243"/>
                              </a:cubicBezTo>
                              <a:cubicBezTo>
                                <a:pt x="6591" y="20229"/>
                                <a:pt x="6477" y="20253"/>
                                <a:pt x="6353" y="20320"/>
                              </a:cubicBezTo>
                              <a:lnTo>
                                <a:pt x="6347" y="20324"/>
                              </a:lnTo>
                              <a:cubicBezTo>
                                <a:pt x="6326" y="20331"/>
                                <a:pt x="6309" y="20341"/>
                                <a:pt x="6288" y="20352"/>
                              </a:cubicBezTo>
                              <a:cubicBezTo>
                                <a:pt x="6271" y="20363"/>
                                <a:pt x="6250" y="20370"/>
                                <a:pt x="6233" y="20380"/>
                              </a:cubicBezTo>
                              <a:cubicBezTo>
                                <a:pt x="6212" y="20394"/>
                                <a:pt x="6201" y="20405"/>
                                <a:pt x="6195" y="20415"/>
                              </a:cubicBezTo>
                              <a:cubicBezTo>
                                <a:pt x="6195" y="20419"/>
                                <a:pt x="6190" y="20423"/>
                                <a:pt x="6190" y="20426"/>
                              </a:cubicBezTo>
                              <a:cubicBezTo>
                                <a:pt x="6185" y="20430"/>
                                <a:pt x="6185" y="20430"/>
                                <a:pt x="6179" y="20433"/>
                              </a:cubicBezTo>
                              <a:cubicBezTo>
                                <a:pt x="6136" y="20391"/>
                                <a:pt x="6049" y="20338"/>
                                <a:pt x="5962" y="20285"/>
                              </a:cubicBezTo>
                              <a:cubicBezTo>
                                <a:pt x="5919" y="20260"/>
                                <a:pt x="5881" y="20236"/>
                                <a:pt x="5849" y="20215"/>
                              </a:cubicBezTo>
                              <a:cubicBezTo>
                                <a:pt x="5849" y="20211"/>
                                <a:pt x="5843" y="20204"/>
                                <a:pt x="5838" y="20193"/>
                              </a:cubicBezTo>
                              <a:cubicBezTo>
                                <a:pt x="5832" y="20179"/>
                                <a:pt x="5821" y="20165"/>
                                <a:pt x="5816" y="20151"/>
                              </a:cubicBezTo>
                              <a:cubicBezTo>
                                <a:pt x="5811" y="20144"/>
                                <a:pt x="5800" y="20112"/>
                                <a:pt x="5805" y="20070"/>
                              </a:cubicBezTo>
                              <a:cubicBezTo>
                                <a:pt x="5805" y="20063"/>
                                <a:pt x="5805" y="20056"/>
                                <a:pt x="5811" y="20049"/>
                              </a:cubicBezTo>
                              <a:cubicBezTo>
                                <a:pt x="5816" y="20038"/>
                                <a:pt x="5816" y="20028"/>
                                <a:pt x="5821" y="20017"/>
                              </a:cubicBezTo>
                              <a:cubicBezTo>
                                <a:pt x="5827" y="20003"/>
                                <a:pt x="5838" y="19992"/>
                                <a:pt x="5843" y="19985"/>
                              </a:cubicBezTo>
                              <a:cubicBezTo>
                                <a:pt x="5843" y="19985"/>
                                <a:pt x="5849" y="19985"/>
                                <a:pt x="5849" y="19985"/>
                              </a:cubicBezTo>
                              <a:cubicBezTo>
                                <a:pt x="5859" y="19982"/>
                                <a:pt x="5870" y="19982"/>
                                <a:pt x="5870" y="19975"/>
                              </a:cubicBezTo>
                              <a:cubicBezTo>
                                <a:pt x="5870" y="19975"/>
                                <a:pt x="5870" y="19971"/>
                                <a:pt x="5865" y="19971"/>
                              </a:cubicBezTo>
                              <a:cubicBezTo>
                                <a:pt x="5854" y="19964"/>
                                <a:pt x="5811" y="19968"/>
                                <a:pt x="5800" y="19968"/>
                              </a:cubicBezTo>
                              <a:cubicBezTo>
                                <a:pt x="5762" y="19971"/>
                                <a:pt x="5718" y="19975"/>
                                <a:pt x="5686" y="19985"/>
                              </a:cubicBezTo>
                              <a:cubicBezTo>
                                <a:pt x="5670" y="19989"/>
                                <a:pt x="5643" y="19996"/>
                                <a:pt x="5610" y="20014"/>
                              </a:cubicBezTo>
                              <a:cubicBezTo>
                                <a:pt x="5594" y="20021"/>
                                <a:pt x="5578" y="20031"/>
                                <a:pt x="5561" y="20045"/>
                              </a:cubicBezTo>
                              <a:cubicBezTo>
                                <a:pt x="5545" y="20056"/>
                                <a:pt x="5534" y="20066"/>
                                <a:pt x="5529" y="20077"/>
                              </a:cubicBezTo>
                              <a:cubicBezTo>
                                <a:pt x="5529" y="20077"/>
                                <a:pt x="5529" y="20081"/>
                                <a:pt x="5523" y="20081"/>
                              </a:cubicBezTo>
                              <a:cubicBezTo>
                                <a:pt x="5523" y="20081"/>
                                <a:pt x="5523" y="20081"/>
                                <a:pt x="5523" y="20084"/>
                              </a:cubicBezTo>
                              <a:cubicBezTo>
                                <a:pt x="5507" y="20102"/>
                                <a:pt x="5502" y="20123"/>
                                <a:pt x="5496" y="20148"/>
                              </a:cubicBezTo>
                              <a:cubicBezTo>
                                <a:pt x="5491" y="20148"/>
                                <a:pt x="5485" y="20151"/>
                                <a:pt x="5485" y="20155"/>
                              </a:cubicBezTo>
                              <a:lnTo>
                                <a:pt x="5485" y="20169"/>
                              </a:lnTo>
                              <a:cubicBezTo>
                                <a:pt x="5485" y="20179"/>
                                <a:pt x="5491" y="20193"/>
                                <a:pt x="5491" y="20204"/>
                              </a:cubicBezTo>
                              <a:cubicBezTo>
                                <a:pt x="5491" y="20207"/>
                                <a:pt x="5491" y="20215"/>
                                <a:pt x="5496" y="20218"/>
                              </a:cubicBezTo>
                              <a:cubicBezTo>
                                <a:pt x="5464" y="20204"/>
                                <a:pt x="5431" y="20190"/>
                                <a:pt x="5399" y="20179"/>
                              </a:cubicBezTo>
                              <a:lnTo>
                                <a:pt x="5377" y="20172"/>
                              </a:lnTo>
                              <a:cubicBezTo>
                                <a:pt x="5334" y="20158"/>
                                <a:pt x="5296" y="20140"/>
                                <a:pt x="5258" y="20126"/>
                              </a:cubicBezTo>
                              <a:cubicBezTo>
                                <a:pt x="5236" y="20119"/>
                                <a:pt x="5220" y="20112"/>
                                <a:pt x="5209" y="20105"/>
                              </a:cubicBezTo>
                              <a:lnTo>
                                <a:pt x="5198" y="20102"/>
                              </a:lnTo>
                              <a:cubicBezTo>
                                <a:pt x="5155" y="20084"/>
                                <a:pt x="5111" y="20066"/>
                                <a:pt x="5084" y="20045"/>
                              </a:cubicBezTo>
                              <a:lnTo>
                                <a:pt x="5079" y="20035"/>
                              </a:lnTo>
                              <a:cubicBezTo>
                                <a:pt x="5073" y="20017"/>
                                <a:pt x="5073" y="20010"/>
                                <a:pt x="5063" y="20007"/>
                              </a:cubicBezTo>
                              <a:cubicBezTo>
                                <a:pt x="5063" y="20007"/>
                                <a:pt x="5057" y="20007"/>
                                <a:pt x="5057" y="20010"/>
                              </a:cubicBezTo>
                              <a:cubicBezTo>
                                <a:pt x="5046" y="20014"/>
                                <a:pt x="5046" y="20031"/>
                                <a:pt x="5046" y="20042"/>
                              </a:cubicBezTo>
                              <a:cubicBezTo>
                                <a:pt x="5046" y="20059"/>
                                <a:pt x="5052" y="20084"/>
                                <a:pt x="5057" y="20102"/>
                              </a:cubicBezTo>
                              <a:lnTo>
                                <a:pt x="5057" y="20109"/>
                              </a:lnTo>
                              <a:cubicBezTo>
                                <a:pt x="5057" y="20116"/>
                                <a:pt x="5063" y="20123"/>
                                <a:pt x="5063" y="20133"/>
                              </a:cubicBezTo>
                              <a:cubicBezTo>
                                <a:pt x="5063" y="20137"/>
                                <a:pt x="5063" y="20140"/>
                                <a:pt x="5063" y="20144"/>
                              </a:cubicBezTo>
                              <a:cubicBezTo>
                                <a:pt x="5063" y="20158"/>
                                <a:pt x="5068" y="20179"/>
                                <a:pt x="5068" y="20204"/>
                              </a:cubicBezTo>
                              <a:cubicBezTo>
                                <a:pt x="5068" y="20211"/>
                                <a:pt x="5068" y="20215"/>
                                <a:pt x="5068" y="20222"/>
                              </a:cubicBezTo>
                              <a:cubicBezTo>
                                <a:pt x="5068" y="20250"/>
                                <a:pt x="5068" y="20271"/>
                                <a:pt x="5073" y="20289"/>
                              </a:cubicBezTo>
                              <a:cubicBezTo>
                                <a:pt x="5073" y="20296"/>
                                <a:pt x="5073" y="20299"/>
                                <a:pt x="5079" y="20306"/>
                              </a:cubicBezTo>
                              <a:cubicBezTo>
                                <a:pt x="5073" y="20303"/>
                                <a:pt x="5068" y="20299"/>
                                <a:pt x="5063" y="20296"/>
                              </a:cubicBezTo>
                              <a:cubicBezTo>
                                <a:pt x="5041" y="20285"/>
                                <a:pt x="5014" y="20278"/>
                                <a:pt x="4992" y="20274"/>
                              </a:cubicBezTo>
                              <a:cubicBezTo>
                                <a:pt x="4965" y="20271"/>
                                <a:pt x="4938" y="20271"/>
                                <a:pt x="4916" y="20274"/>
                              </a:cubicBezTo>
                              <a:cubicBezTo>
                                <a:pt x="4900" y="20278"/>
                                <a:pt x="4878" y="20282"/>
                                <a:pt x="4867" y="20289"/>
                              </a:cubicBezTo>
                              <a:cubicBezTo>
                                <a:pt x="4851" y="20296"/>
                                <a:pt x="4835" y="20303"/>
                                <a:pt x="4824" y="20313"/>
                              </a:cubicBezTo>
                              <a:cubicBezTo>
                                <a:pt x="4781" y="20352"/>
                                <a:pt x="4775" y="20401"/>
                                <a:pt x="4792" y="20433"/>
                              </a:cubicBezTo>
                              <a:cubicBezTo>
                                <a:pt x="4786" y="20454"/>
                                <a:pt x="4786" y="20468"/>
                                <a:pt x="4786" y="20468"/>
                              </a:cubicBezTo>
                              <a:lnTo>
                                <a:pt x="4786" y="20482"/>
                              </a:lnTo>
                              <a:lnTo>
                                <a:pt x="4797" y="20472"/>
                              </a:lnTo>
                              <a:cubicBezTo>
                                <a:pt x="4797" y="20472"/>
                                <a:pt x="4824" y="20447"/>
                                <a:pt x="4857" y="20444"/>
                              </a:cubicBezTo>
                              <a:cubicBezTo>
                                <a:pt x="4862" y="20444"/>
                                <a:pt x="4862" y="20444"/>
                                <a:pt x="4867" y="20447"/>
                              </a:cubicBezTo>
                              <a:lnTo>
                                <a:pt x="4873" y="20447"/>
                              </a:lnTo>
                              <a:cubicBezTo>
                                <a:pt x="4878" y="20447"/>
                                <a:pt x="4884" y="20447"/>
                                <a:pt x="4889" y="20444"/>
                              </a:cubicBezTo>
                              <a:cubicBezTo>
                                <a:pt x="4889" y="20444"/>
                                <a:pt x="4895" y="20444"/>
                                <a:pt x="4895" y="20444"/>
                              </a:cubicBezTo>
                              <a:cubicBezTo>
                                <a:pt x="4954" y="20444"/>
                                <a:pt x="4998" y="20486"/>
                                <a:pt x="5019" y="20567"/>
                              </a:cubicBezTo>
                              <a:cubicBezTo>
                                <a:pt x="5046" y="20676"/>
                                <a:pt x="5101" y="20796"/>
                                <a:pt x="5166" y="20891"/>
                              </a:cubicBezTo>
                              <a:cubicBezTo>
                                <a:pt x="5149" y="20891"/>
                                <a:pt x="5138" y="20891"/>
                                <a:pt x="5122" y="20888"/>
                              </a:cubicBezTo>
                              <a:cubicBezTo>
                                <a:pt x="5111" y="20888"/>
                                <a:pt x="5101" y="20888"/>
                                <a:pt x="5090" y="20888"/>
                              </a:cubicBezTo>
                              <a:lnTo>
                                <a:pt x="5090" y="20888"/>
                              </a:lnTo>
                              <a:cubicBezTo>
                                <a:pt x="5084" y="20888"/>
                                <a:pt x="5079" y="20884"/>
                                <a:pt x="5073" y="20884"/>
                              </a:cubicBezTo>
                              <a:cubicBezTo>
                                <a:pt x="5008" y="20874"/>
                                <a:pt x="4911" y="20877"/>
                                <a:pt x="4830" y="20888"/>
                              </a:cubicBezTo>
                              <a:cubicBezTo>
                                <a:pt x="4792" y="20895"/>
                                <a:pt x="4727" y="20902"/>
                                <a:pt x="4661" y="20927"/>
                              </a:cubicBezTo>
                              <a:cubicBezTo>
                                <a:pt x="4586" y="20951"/>
                                <a:pt x="4515" y="20990"/>
                                <a:pt x="4466" y="21036"/>
                              </a:cubicBezTo>
                              <a:cubicBezTo>
                                <a:pt x="4412" y="21082"/>
                                <a:pt x="4374" y="21138"/>
                                <a:pt x="4347" y="21198"/>
                              </a:cubicBezTo>
                              <a:cubicBezTo>
                                <a:pt x="4336" y="21230"/>
                                <a:pt x="4325" y="21262"/>
                                <a:pt x="4320" y="21293"/>
                              </a:cubicBezTo>
                              <a:cubicBezTo>
                                <a:pt x="4320" y="21297"/>
                                <a:pt x="4320" y="21297"/>
                                <a:pt x="4320" y="21300"/>
                              </a:cubicBezTo>
                              <a:lnTo>
                                <a:pt x="4320" y="21300"/>
                              </a:lnTo>
                              <a:cubicBezTo>
                                <a:pt x="4320" y="21314"/>
                                <a:pt x="4320" y="21329"/>
                                <a:pt x="4320" y="21343"/>
                              </a:cubicBezTo>
                              <a:cubicBezTo>
                                <a:pt x="4320" y="21350"/>
                                <a:pt x="4320" y="21353"/>
                                <a:pt x="4325" y="21357"/>
                              </a:cubicBezTo>
                              <a:cubicBezTo>
                                <a:pt x="4325" y="21367"/>
                                <a:pt x="4320" y="21371"/>
                                <a:pt x="4331" y="21371"/>
                              </a:cubicBezTo>
                              <a:cubicBezTo>
                                <a:pt x="4331" y="21371"/>
                                <a:pt x="4336" y="21371"/>
                                <a:pt x="4336" y="21371"/>
                              </a:cubicBezTo>
                              <a:lnTo>
                                <a:pt x="4336" y="21374"/>
                              </a:lnTo>
                              <a:lnTo>
                                <a:pt x="4347" y="21364"/>
                              </a:lnTo>
                              <a:cubicBezTo>
                                <a:pt x="4407" y="21307"/>
                                <a:pt x="4504" y="21269"/>
                                <a:pt x="4640" y="21244"/>
                              </a:cubicBezTo>
                              <a:lnTo>
                                <a:pt x="4645" y="21244"/>
                              </a:lnTo>
                              <a:cubicBezTo>
                                <a:pt x="4651" y="21244"/>
                                <a:pt x="4656" y="21244"/>
                                <a:pt x="4661" y="21244"/>
                              </a:cubicBezTo>
                              <a:cubicBezTo>
                                <a:pt x="4786" y="21230"/>
                                <a:pt x="4922" y="21226"/>
                                <a:pt x="5035" y="21233"/>
                              </a:cubicBezTo>
                              <a:cubicBezTo>
                                <a:pt x="5079" y="21233"/>
                                <a:pt x="5117" y="21240"/>
                                <a:pt x="5149" y="21240"/>
                              </a:cubicBezTo>
                              <a:cubicBezTo>
                                <a:pt x="5160" y="21240"/>
                                <a:pt x="5176" y="21244"/>
                                <a:pt x="5187" y="21244"/>
                              </a:cubicBezTo>
                              <a:lnTo>
                                <a:pt x="5350" y="21258"/>
                              </a:lnTo>
                              <a:cubicBezTo>
                                <a:pt x="5372" y="21258"/>
                                <a:pt x="5393" y="21262"/>
                                <a:pt x="5415" y="21265"/>
                              </a:cubicBezTo>
                              <a:cubicBezTo>
                                <a:pt x="5431" y="21269"/>
                                <a:pt x="5442" y="21269"/>
                                <a:pt x="5458" y="21272"/>
                              </a:cubicBezTo>
                              <a:cubicBezTo>
                                <a:pt x="5491" y="21279"/>
                                <a:pt x="5518" y="21283"/>
                                <a:pt x="5545" y="21286"/>
                              </a:cubicBezTo>
                              <a:cubicBezTo>
                                <a:pt x="5588" y="21293"/>
                                <a:pt x="5626" y="21293"/>
                                <a:pt x="5648" y="21290"/>
                              </a:cubicBezTo>
                              <a:cubicBezTo>
                                <a:pt x="5670" y="21286"/>
                                <a:pt x="5686" y="21283"/>
                                <a:pt x="5691" y="21279"/>
                              </a:cubicBezTo>
                              <a:lnTo>
                                <a:pt x="5691" y="21279"/>
                              </a:lnTo>
                              <a:cubicBezTo>
                                <a:pt x="5827" y="21336"/>
                                <a:pt x="5838" y="21325"/>
                                <a:pt x="5838" y="21325"/>
                              </a:cubicBezTo>
                              <a:cubicBezTo>
                                <a:pt x="5843" y="21322"/>
                                <a:pt x="5838" y="21318"/>
                                <a:pt x="5821" y="21307"/>
                              </a:cubicBezTo>
                              <a:cubicBezTo>
                                <a:pt x="6000" y="21353"/>
                                <a:pt x="6168" y="21385"/>
                                <a:pt x="6190" y="21388"/>
                              </a:cubicBezTo>
                              <a:cubicBezTo>
                                <a:pt x="6206" y="21406"/>
                                <a:pt x="6223" y="21424"/>
                                <a:pt x="6239" y="21441"/>
                              </a:cubicBezTo>
                              <a:cubicBezTo>
                                <a:pt x="6223" y="21452"/>
                                <a:pt x="6206" y="21459"/>
                                <a:pt x="6190" y="21470"/>
                              </a:cubicBezTo>
                              <a:cubicBezTo>
                                <a:pt x="6163" y="21480"/>
                                <a:pt x="6130" y="21498"/>
                                <a:pt x="6109" y="21512"/>
                              </a:cubicBezTo>
                              <a:cubicBezTo>
                                <a:pt x="6087" y="21526"/>
                                <a:pt x="6044" y="21551"/>
                                <a:pt x="6000" y="21582"/>
                              </a:cubicBezTo>
                              <a:lnTo>
                                <a:pt x="6255" y="21582"/>
                              </a:lnTo>
                              <a:cubicBezTo>
                                <a:pt x="6266" y="21575"/>
                                <a:pt x="6271" y="21568"/>
                                <a:pt x="6271" y="21565"/>
                              </a:cubicBezTo>
                              <a:cubicBezTo>
                                <a:pt x="6282" y="21558"/>
                                <a:pt x="6293" y="21551"/>
                                <a:pt x="6309" y="21540"/>
                              </a:cubicBezTo>
                              <a:cubicBezTo>
                                <a:pt x="6315" y="21554"/>
                                <a:pt x="6326" y="21568"/>
                                <a:pt x="6331" y="21579"/>
                              </a:cubicBezTo>
                              <a:lnTo>
                                <a:pt x="6564" y="21579"/>
                              </a:lnTo>
                              <a:cubicBezTo>
                                <a:pt x="6553" y="21558"/>
                                <a:pt x="6542" y="21540"/>
                                <a:pt x="6537" y="21529"/>
                              </a:cubicBezTo>
                              <a:cubicBezTo>
                                <a:pt x="6521" y="21508"/>
                                <a:pt x="6521" y="21505"/>
                                <a:pt x="6521" y="21494"/>
                              </a:cubicBezTo>
                              <a:cubicBezTo>
                                <a:pt x="6521" y="21487"/>
                                <a:pt x="6521" y="21477"/>
                                <a:pt x="6515" y="21459"/>
                              </a:cubicBezTo>
                              <a:cubicBezTo>
                                <a:pt x="6526" y="21455"/>
                                <a:pt x="6531" y="21448"/>
                                <a:pt x="6542" y="21445"/>
                              </a:cubicBezTo>
                              <a:cubicBezTo>
                                <a:pt x="6548" y="21441"/>
                                <a:pt x="6559" y="21438"/>
                                <a:pt x="6564" y="21431"/>
                              </a:cubicBezTo>
                              <a:cubicBezTo>
                                <a:pt x="6564" y="21431"/>
                                <a:pt x="6569" y="21431"/>
                                <a:pt x="6569" y="21431"/>
                              </a:cubicBezTo>
                              <a:cubicBezTo>
                                <a:pt x="6580" y="21427"/>
                                <a:pt x="6602" y="21420"/>
                                <a:pt x="6629" y="21406"/>
                              </a:cubicBezTo>
                              <a:cubicBezTo>
                                <a:pt x="6678" y="21378"/>
                                <a:pt x="6759" y="21346"/>
                                <a:pt x="6846" y="21318"/>
                              </a:cubicBezTo>
                              <a:cubicBezTo>
                                <a:pt x="6916" y="21293"/>
                                <a:pt x="7025" y="21262"/>
                                <a:pt x="7128" y="21244"/>
                              </a:cubicBezTo>
                              <a:cubicBezTo>
                                <a:pt x="7214" y="21230"/>
                                <a:pt x="7285" y="21226"/>
                                <a:pt x="7317" y="21226"/>
                              </a:cubicBezTo>
                              <a:lnTo>
                                <a:pt x="7323" y="21226"/>
                              </a:lnTo>
                              <a:cubicBezTo>
                                <a:pt x="7388" y="21226"/>
                                <a:pt x="7469" y="21230"/>
                                <a:pt x="7534" y="21233"/>
                              </a:cubicBezTo>
                              <a:cubicBezTo>
                                <a:pt x="7637" y="21237"/>
                                <a:pt x="7659" y="21237"/>
                                <a:pt x="7659" y="21230"/>
                              </a:cubicBezTo>
                              <a:lnTo>
                                <a:pt x="7659" y="21226"/>
                              </a:lnTo>
                              <a:lnTo>
                                <a:pt x="7659" y="21226"/>
                              </a:lnTo>
                              <a:cubicBezTo>
                                <a:pt x="7653" y="21219"/>
                                <a:pt x="7605" y="21212"/>
                                <a:pt x="7545" y="21209"/>
                              </a:cubicBezTo>
                              <a:cubicBezTo>
                                <a:pt x="7708" y="21216"/>
                                <a:pt x="7865" y="21244"/>
                                <a:pt x="8022" y="21297"/>
                              </a:cubicBezTo>
                              <a:cubicBezTo>
                                <a:pt x="8033" y="21304"/>
                                <a:pt x="8196" y="21420"/>
                                <a:pt x="8282" y="21582"/>
                              </a:cubicBezTo>
                              <a:lnTo>
                                <a:pt x="8591" y="21582"/>
                              </a:lnTo>
                              <a:cubicBezTo>
                                <a:pt x="8586" y="21575"/>
                                <a:pt x="8580" y="21565"/>
                                <a:pt x="8575" y="21558"/>
                              </a:cubicBezTo>
                              <a:cubicBezTo>
                                <a:pt x="8542" y="21508"/>
                                <a:pt x="8504" y="21463"/>
                                <a:pt x="8461" y="21417"/>
                              </a:cubicBezTo>
                              <a:cubicBezTo>
                                <a:pt x="8456" y="21410"/>
                                <a:pt x="8445" y="21403"/>
                                <a:pt x="8439" y="21396"/>
                              </a:cubicBezTo>
                              <a:lnTo>
                                <a:pt x="8439" y="21396"/>
                              </a:lnTo>
                              <a:cubicBezTo>
                                <a:pt x="8407" y="21360"/>
                                <a:pt x="8369" y="21321"/>
                                <a:pt x="8326" y="21286"/>
                              </a:cubicBezTo>
                              <a:cubicBezTo>
                                <a:pt x="8336" y="21286"/>
                                <a:pt x="8347" y="21286"/>
                                <a:pt x="8358" y="21290"/>
                              </a:cubicBezTo>
                              <a:cubicBezTo>
                                <a:pt x="8358" y="21290"/>
                                <a:pt x="8369" y="21293"/>
                                <a:pt x="8385" y="21293"/>
                              </a:cubicBezTo>
                              <a:lnTo>
                                <a:pt x="8391" y="21293"/>
                              </a:lnTo>
                              <a:cubicBezTo>
                                <a:pt x="8423" y="21297"/>
                                <a:pt x="8494" y="21300"/>
                                <a:pt x="8580" y="21321"/>
                              </a:cubicBezTo>
                              <a:cubicBezTo>
                                <a:pt x="8640" y="21336"/>
                                <a:pt x="8754" y="21371"/>
                                <a:pt x="8862" y="21445"/>
                              </a:cubicBezTo>
                              <a:cubicBezTo>
                                <a:pt x="8884" y="21459"/>
                                <a:pt x="8906" y="21477"/>
                                <a:pt x="8922" y="21498"/>
                              </a:cubicBezTo>
                              <a:cubicBezTo>
                                <a:pt x="8938" y="21515"/>
                                <a:pt x="8949" y="21537"/>
                                <a:pt x="8960" y="21561"/>
                              </a:cubicBezTo>
                              <a:lnTo>
                                <a:pt x="8960" y="21565"/>
                              </a:lnTo>
                              <a:cubicBezTo>
                                <a:pt x="8960" y="21572"/>
                                <a:pt x="8965" y="21579"/>
                                <a:pt x="8965" y="21586"/>
                              </a:cubicBezTo>
                              <a:lnTo>
                                <a:pt x="9572" y="21586"/>
                              </a:lnTo>
                              <a:cubicBezTo>
                                <a:pt x="9572" y="21586"/>
                                <a:pt x="9567" y="21586"/>
                                <a:pt x="9567" y="21586"/>
                              </a:cubicBezTo>
                              <a:cubicBezTo>
                                <a:pt x="9540" y="21582"/>
                                <a:pt x="9513" y="21579"/>
                                <a:pt x="9486" y="21575"/>
                              </a:cubicBezTo>
                              <a:lnTo>
                                <a:pt x="9469" y="21575"/>
                              </a:lnTo>
                              <a:cubicBezTo>
                                <a:pt x="9437" y="21572"/>
                                <a:pt x="9399" y="21568"/>
                                <a:pt x="9366" y="21561"/>
                              </a:cubicBezTo>
                              <a:cubicBezTo>
                                <a:pt x="9339" y="21558"/>
                                <a:pt x="9301" y="21551"/>
                                <a:pt x="9263" y="21537"/>
                              </a:cubicBezTo>
                              <a:cubicBezTo>
                                <a:pt x="9247" y="21529"/>
                                <a:pt x="9231" y="21522"/>
                                <a:pt x="9209" y="21515"/>
                              </a:cubicBezTo>
                              <a:cubicBezTo>
                                <a:pt x="9182" y="21498"/>
                                <a:pt x="9160" y="21484"/>
                                <a:pt x="9133" y="21473"/>
                              </a:cubicBezTo>
                              <a:cubicBezTo>
                                <a:pt x="9122" y="21466"/>
                                <a:pt x="9112" y="21459"/>
                                <a:pt x="9101" y="21452"/>
                              </a:cubicBezTo>
                              <a:cubicBezTo>
                                <a:pt x="9068" y="21431"/>
                                <a:pt x="9036" y="21410"/>
                                <a:pt x="9003" y="21388"/>
                              </a:cubicBezTo>
                              <a:cubicBezTo>
                                <a:pt x="8987" y="21381"/>
                                <a:pt x="8971" y="21371"/>
                                <a:pt x="8954" y="21364"/>
                              </a:cubicBezTo>
                              <a:cubicBezTo>
                                <a:pt x="8949" y="21360"/>
                                <a:pt x="8944" y="21360"/>
                                <a:pt x="8938" y="21357"/>
                              </a:cubicBezTo>
                              <a:cubicBezTo>
                                <a:pt x="8927" y="21353"/>
                                <a:pt x="8916" y="21350"/>
                                <a:pt x="8906" y="21343"/>
                              </a:cubicBezTo>
                              <a:lnTo>
                                <a:pt x="8813" y="21300"/>
                              </a:lnTo>
                              <a:cubicBezTo>
                                <a:pt x="8781" y="21286"/>
                                <a:pt x="8748" y="21272"/>
                                <a:pt x="8721" y="21265"/>
                              </a:cubicBezTo>
                              <a:cubicBezTo>
                                <a:pt x="8710" y="21262"/>
                                <a:pt x="8700" y="21258"/>
                                <a:pt x="8689" y="21255"/>
                              </a:cubicBezTo>
                              <a:cubicBezTo>
                                <a:pt x="8683" y="21255"/>
                                <a:pt x="8678" y="21251"/>
                                <a:pt x="8673" y="21251"/>
                              </a:cubicBezTo>
                              <a:lnTo>
                                <a:pt x="8629" y="21237"/>
                              </a:lnTo>
                              <a:cubicBezTo>
                                <a:pt x="8602" y="21226"/>
                                <a:pt x="8570" y="21219"/>
                                <a:pt x="8542" y="21212"/>
                              </a:cubicBezTo>
                              <a:cubicBezTo>
                                <a:pt x="8515" y="21205"/>
                                <a:pt x="8483" y="21202"/>
                                <a:pt x="8456" y="21205"/>
                              </a:cubicBezTo>
                              <a:cubicBezTo>
                                <a:pt x="8450" y="21205"/>
                                <a:pt x="8450" y="21205"/>
                                <a:pt x="8445" y="21209"/>
                              </a:cubicBezTo>
                              <a:cubicBezTo>
                                <a:pt x="8456" y="21205"/>
                                <a:pt x="8467" y="21198"/>
                                <a:pt x="8477" y="21191"/>
                              </a:cubicBezTo>
                              <a:cubicBezTo>
                                <a:pt x="8504" y="21180"/>
                                <a:pt x="8537" y="21170"/>
                                <a:pt x="8564" y="21156"/>
                              </a:cubicBezTo>
                              <a:lnTo>
                                <a:pt x="8570" y="21156"/>
                              </a:lnTo>
                              <a:cubicBezTo>
                                <a:pt x="8586" y="21149"/>
                                <a:pt x="8618" y="21135"/>
                                <a:pt x="8651" y="21117"/>
                              </a:cubicBezTo>
                              <a:cubicBezTo>
                                <a:pt x="8689" y="21092"/>
                                <a:pt x="8721" y="21064"/>
                                <a:pt x="8743" y="21036"/>
                              </a:cubicBezTo>
                              <a:cubicBezTo>
                                <a:pt x="8754" y="21018"/>
                                <a:pt x="8765" y="21001"/>
                                <a:pt x="8765" y="20983"/>
                              </a:cubicBezTo>
                              <a:cubicBezTo>
                                <a:pt x="8765" y="20972"/>
                                <a:pt x="8765" y="20962"/>
                                <a:pt x="8759" y="20948"/>
                              </a:cubicBezTo>
                              <a:cubicBezTo>
                                <a:pt x="8759" y="20941"/>
                                <a:pt x="8754" y="20934"/>
                                <a:pt x="8754" y="20930"/>
                              </a:cubicBezTo>
                              <a:lnTo>
                                <a:pt x="8748" y="20916"/>
                              </a:lnTo>
                              <a:cubicBezTo>
                                <a:pt x="8743" y="20898"/>
                                <a:pt x="8732" y="20881"/>
                                <a:pt x="8732" y="20867"/>
                              </a:cubicBezTo>
                              <a:cubicBezTo>
                                <a:pt x="8732" y="20860"/>
                                <a:pt x="8732" y="20856"/>
                                <a:pt x="8732" y="20853"/>
                              </a:cubicBezTo>
                              <a:lnTo>
                                <a:pt x="8732" y="20853"/>
                              </a:lnTo>
                              <a:cubicBezTo>
                                <a:pt x="8732" y="20849"/>
                                <a:pt x="8732" y="20849"/>
                                <a:pt x="8732" y="20846"/>
                              </a:cubicBezTo>
                              <a:cubicBezTo>
                                <a:pt x="8732" y="20846"/>
                                <a:pt x="8732" y="20842"/>
                                <a:pt x="8732" y="20842"/>
                              </a:cubicBezTo>
                              <a:cubicBezTo>
                                <a:pt x="8738" y="20842"/>
                                <a:pt x="8748" y="20839"/>
                                <a:pt x="8754" y="20839"/>
                              </a:cubicBezTo>
                              <a:cubicBezTo>
                                <a:pt x="8765" y="20835"/>
                                <a:pt x="8781" y="20835"/>
                                <a:pt x="8792" y="20831"/>
                              </a:cubicBezTo>
                              <a:lnTo>
                                <a:pt x="8792" y="20831"/>
                              </a:lnTo>
                              <a:lnTo>
                                <a:pt x="8797" y="20831"/>
                              </a:lnTo>
                              <a:cubicBezTo>
                                <a:pt x="8803" y="20831"/>
                                <a:pt x="8813" y="20831"/>
                                <a:pt x="8819" y="20831"/>
                              </a:cubicBezTo>
                              <a:lnTo>
                                <a:pt x="8819" y="20831"/>
                              </a:lnTo>
                              <a:cubicBezTo>
                                <a:pt x="8841" y="20831"/>
                                <a:pt x="8862" y="20839"/>
                                <a:pt x="8889" y="20842"/>
                              </a:cubicBezTo>
                              <a:cubicBezTo>
                                <a:pt x="8927" y="20849"/>
                                <a:pt x="8965" y="20863"/>
                                <a:pt x="9003" y="20874"/>
                              </a:cubicBezTo>
                              <a:cubicBezTo>
                                <a:pt x="9025" y="20881"/>
                                <a:pt x="9041" y="20888"/>
                                <a:pt x="9057" y="20891"/>
                              </a:cubicBezTo>
                              <a:cubicBezTo>
                                <a:pt x="9112" y="20909"/>
                                <a:pt x="9160" y="20916"/>
                                <a:pt x="9177" y="20920"/>
                              </a:cubicBezTo>
                              <a:cubicBezTo>
                                <a:pt x="9198" y="20923"/>
                                <a:pt x="9225" y="20927"/>
                                <a:pt x="9247" y="20927"/>
                              </a:cubicBezTo>
                              <a:lnTo>
                                <a:pt x="9252" y="20927"/>
                              </a:lnTo>
                              <a:cubicBezTo>
                                <a:pt x="9263" y="20927"/>
                                <a:pt x="9274" y="20927"/>
                                <a:pt x="9280" y="20927"/>
                              </a:cubicBezTo>
                              <a:cubicBezTo>
                                <a:pt x="9258" y="20944"/>
                                <a:pt x="9247" y="20969"/>
                                <a:pt x="9236" y="20990"/>
                              </a:cubicBezTo>
                              <a:cubicBezTo>
                                <a:pt x="9231" y="21001"/>
                                <a:pt x="9225" y="21025"/>
                                <a:pt x="9231" y="21057"/>
                              </a:cubicBezTo>
                              <a:cubicBezTo>
                                <a:pt x="9236" y="21089"/>
                                <a:pt x="9247" y="21121"/>
                                <a:pt x="9269" y="21149"/>
                              </a:cubicBezTo>
                              <a:cubicBezTo>
                                <a:pt x="9290" y="21180"/>
                                <a:pt x="9318" y="21212"/>
                                <a:pt x="9355" y="21233"/>
                              </a:cubicBezTo>
                              <a:cubicBezTo>
                                <a:pt x="9372" y="21244"/>
                                <a:pt x="9393" y="21258"/>
                                <a:pt x="9415" y="21265"/>
                              </a:cubicBezTo>
                              <a:cubicBezTo>
                                <a:pt x="9442" y="21283"/>
                                <a:pt x="9464" y="21293"/>
                                <a:pt x="9480" y="21300"/>
                              </a:cubicBezTo>
                              <a:lnTo>
                                <a:pt x="9480" y="21300"/>
                              </a:lnTo>
                              <a:lnTo>
                                <a:pt x="9486" y="21300"/>
                              </a:lnTo>
                              <a:cubicBezTo>
                                <a:pt x="9486" y="21300"/>
                                <a:pt x="9491" y="21300"/>
                                <a:pt x="9491" y="21300"/>
                              </a:cubicBezTo>
                              <a:lnTo>
                                <a:pt x="9507" y="21304"/>
                              </a:lnTo>
                              <a:lnTo>
                                <a:pt x="9507" y="21290"/>
                              </a:lnTo>
                              <a:cubicBezTo>
                                <a:pt x="9507" y="21290"/>
                                <a:pt x="9507" y="21290"/>
                                <a:pt x="9507" y="21290"/>
                              </a:cubicBezTo>
                              <a:cubicBezTo>
                                <a:pt x="9513" y="21286"/>
                                <a:pt x="9513" y="21283"/>
                                <a:pt x="9513" y="21279"/>
                              </a:cubicBezTo>
                              <a:lnTo>
                                <a:pt x="9513" y="21279"/>
                              </a:lnTo>
                              <a:cubicBezTo>
                                <a:pt x="9513" y="21276"/>
                                <a:pt x="9507" y="21272"/>
                                <a:pt x="9507" y="21265"/>
                              </a:cubicBezTo>
                              <a:cubicBezTo>
                                <a:pt x="9507" y="21230"/>
                                <a:pt x="9518" y="21202"/>
                                <a:pt x="9545" y="21184"/>
                              </a:cubicBezTo>
                              <a:cubicBezTo>
                                <a:pt x="9578" y="21163"/>
                                <a:pt x="9626" y="21152"/>
                                <a:pt x="9692" y="21152"/>
                              </a:cubicBezTo>
                              <a:cubicBezTo>
                                <a:pt x="9719" y="21152"/>
                                <a:pt x="9746" y="21152"/>
                                <a:pt x="9767" y="21149"/>
                              </a:cubicBezTo>
                              <a:cubicBezTo>
                                <a:pt x="9784" y="21149"/>
                                <a:pt x="9800" y="21149"/>
                                <a:pt x="9811" y="21149"/>
                              </a:cubicBezTo>
                              <a:cubicBezTo>
                                <a:pt x="9822" y="21149"/>
                                <a:pt x="9838" y="21149"/>
                                <a:pt x="9849" y="21149"/>
                              </a:cubicBezTo>
                              <a:cubicBezTo>
                                <a:pt x="9860" y="21149"/>
                                <a:pt x="9865" y="21149"/>
                                <a:pt x="9876" y="21149"/>
                              </a:cubicBezTo>
                              <a:cubicBezTo>
                                <a:pt x="9898" y="21149"/>
                                <a:pt x="9919" y="21145"/>
                                <a:pt x="9946" y="21138"/>
                              </a:cubicBezTo>
                              <a:cubicBezTo>
                                <a:pt x="9957" y="21135"/>
                                <a:pt x="9968" y="21131"/>
                                <a:pt x="9973" y="21128"/>
                              </a:cubicBezTo>
                              <a:cubicBezTo>
                                <a:pt x="9979" y="21145"/>
                                <a:pt x="9990" y="21166"/>
                                <a:pt x="10006" y="21188"/>
                              </a:cubicBezTo>
                              <a:cubicBezTo>
                                <a:pt x="10017" y="21205"/>
                                <a:pt x="10055" y="21255"/>
                                <a:pt x="10120" y="21279"/>
                              </a:cubicBezTo>
                              <a:cubicBezTo>
                                <a:pt x="10125" y="21283"/>
                                <a:pt x="10136" y="21283"/>
                                <a:pt x="10141" y="21279"/>
                              </a:cubicBezTo>
                              <a:cubicBezTo>
                                <a:pt x="10152" y="21279"/>
                                <a:pt x="10158" y="21276"/>
                                <a:pt x="10169" y="21297"/>
                              </a:cubicBezTo>
                              <a:lnTo>
                                <a:pt x="10169" y="21300"/>
                              </a:lnTo>
                              <a:lnTo>
                                <a:pt x="10179" y="21300"/>
                              </a:lnTo>
                              <a:cubicBezTo>
                                <a:pt x="10196" y="21300"/>
                                <a:pt x="10212" y="21300"/>
                                <a:pt x="10223" y="21304"/>
                              </a:cubicBezTo>
                              <a:cubicBezTo>
                                <a:pt x="10239" y="21307"/>
                                <a:pt x="10255" y="21307"/>
                                <a:pt x="10266" y="21304"/>
                              </a:cubicBezTo>
                              <a:cubicBezTo>
                                <a:pt x="10299" y="21304"/>
                                <a:pt x="10320" y="21300"/>
                                <a:pt x="10320" y="21300"/>
                              </a:cubicBezTo>
                              <a:lnTo>
                                <a:pt x="10326" y="21300"/>
                              </a:lnTo>
                              <a:lnTo>
                                <a:pt x="10326" y="21297"/>
                              </a:lnTo>
                              <a:cubicBezTo>
                                <a:pt x="10326" y="21293"/>
                                <a:pt x="10326" y="21290"/>
                                <a:pt x="10326" y="21286"/>
                              </a:cubicBezTo>
                              <a:cubicBezTo>
                                <a:pt x="10326" y="21286"/>
                                <a:pt x="10331" y="21286"/>
                                <a:pt x="10331" y="21286"/>
                              </a:cubicBezTo>
                              <a:cubicBezTo>
                                <a:pt x="10337" y="21286"/>
                                <a:pt x="10337" y="21283"/>
                                <a:pt x="10331" y="21269"/>
                              </a:cubicBezTo>
                              <a:cubicBezTo>
                                <a:pt x="10331" y="21265"/>
                                <a:pt x="10326" y="21258"/>
                                <a:pt x="10326" y="21251"/>
                              </a:cubicBezTo>
                              <a:cubicBezTo>
                                <a:pt x="10331" y="21219"/>
                                <a:pt x="10337" y="21195"/>
                                <a:pt x="10353" y="21170"/>
                              </a:cubicBezTo>
                              <a:cubicBezTo>
                                <a:pt x="10364" y="21156"/>
                                <a:pt x="10374" y="21138"/>
                                <a:pt x="10391" y="21124"/>
                              </a:cubicBezTo>
                              <a:cubicBezTo>
                                <a:pt x="10407" y="21106"/>
                                <a:pt x="10423" y="21092"/>
                                <a:pt x="10440" y="21082"/>
                              </a:cubicBezTo>
                              <a:cubicBezTo>
                                <a:pt x="10450" y="21078"/>
                                <a:pt x="10456" y="21075"/>
                                <a:pt x="10461" y="21068"/>
                              </a:cubicBezTo>
                              <a:lnTo>
                                <a:pt x="10461" y="21068"/>
                              </a:lnTo>
                              <a:cubicBezTo>
                                <a:pt x="10467" y="21064"/>
                                <a:pt x="10467" y="21061"/>
                                <a:pt x="10472" y="21061"/>
                              </a:cubicBezTo>
                              <a:cubicBezTo>
                                <a:pt x="10477" y="21057"/>
                                <a:pt x="10488" y="21050"/>
                                <a:pt x="10494" y="21047"/>
                              </a:cubicBezTo>
                              <a:cubicBezTo>
                                <a:pt x="10505" y="21039"/>
                                <a:pt x="10521" y="21032"/>
                                <a:pt x="10537" y="21029"/>
                              </a:cubicBezTo>
                              <a:cubicBezTo>
                                <a:pt x="10575" y="21011"/>
                                <a:pt x="10618" y="21001"/>
                                <a:pt x="10667" y="20990"/>
                              </a:cubicBezTo>
                              <a:cubicBezTo>
                                <a:pt x="10689" y="20987"/>
                                <a:pt x="10711" y="20983"/>
                                <a:pt x="10738" y="20980"/>
                              </a:cubicBezTo>
                              <a:cubicBezTo>
                                <a:pt x="10743" y="20980"/>
                                <a:pt x="10749" y="20980"/>
                                <a:pt x="10749" y="20980"/>
                              </a:cubicBezTo>
                              <a:lnTo>
                                <a:pt x="10754" y="20980"/>
                              </a:lnTo>
                              <a:cubicBezTo>
                                <a:pt x="10765" y="20980"/>
                                <a:pt x="10770" y="20980"/>
                                <a:pt x="10776" y="20980"/>
                              </a:cubicBezTo>
                              <a:cubicBezTo>
                                <a:pt x="10792" y="20990"/>
                                <a:pt x="10819" y="21011"/>
                                <a:pt x="10857" y="21050"/>
                              </a:cubicBezTo>
                              <a:cubicBezTo>
                                <a:pt x="10938" y="21138"/>
                                <a:pt x="11144" y="21346"/>
                                <a:pt x="11383" y="21575"/>
                              </a:cubicBezTo>
                              <a:lnTo>
                                <a:pt x="11388" y="21582"/>
                              </a:lnTo>
                              <a:cubicBezTo>
                                <a:pt x="11356" y="21575"/>
                                <a:pt x="11328" y="21568"/>
                                <a:pt x="11296" y="21565"/>
                              </a:cubicBezTo>
                              <a:lnTo>
                                <a:pt x="11285" y="21561"/>
                              </a:lnTo>
                              <a:cubicBezTo>
                                <a:pt x="11258" y="21558"/>
                                <a:pt x="11198" y="21551"/>
                                <a:pt x="11133" y="21551"/>
                              </a:cubicBezTo>
                              <a:cubicBezTo>
                                <a:pt x="11074" y="21551"/>
                                <a:pt x="11009" y="21561"/>
                                <a:pt x="10954" y="21575"/>
                              </a:cubicBezTo>
                              <a:cubicBezTo>
                                <a:pt x="10933" y="21582"/>
                                <a:pt x="10911" y="21586"/>
                                <a:pt x="10895" y="21593"/>
                              </a:cubicBezTo>
                              <a:lnTo>
                                <a:pt x="12640" y="21593"/>
                              </a:lnTo>
                              <a:cubicBezTo>
                                <a:pt x="12640" y="21593"/>
                                <a:pt x="12640" y="21593"/>
                                <a:pt x="12640" y="21593"/>
                              </a:cubicBezTo>
                              <a:cubicBezTo>
                                <a:pt x="12640" y="21593"/>
                                <a:pt x="12640" y="21593"/>
                                <a:pt x="12640" y="21593"/>
                              </a:cubicBezTo>
                              <a:lnTo>
                                <a:pt x="12906" y="21593"/>
                              </a:lnTo>
                              <a:cubicBezTo>
                                <a:pt x="12906" y="21593"/>
                                <a:pt x="12906" y="21593"/>
                                <a:pt x="12906" y="21589"/>
                              </a:cubicBezTo>
                              <a:cubicBezTo>
                                <a:pt x="12852" y="21512"/>
                                <a:pt x="12792" y="21410"/>
                                <a:pt x="12716" y="21276"/>
                              </a:cubicBezTo>
                              <a:cubicBezTo>
                                <a:pt x="12635" y="21131"/>
                                <a:pt x="12581" y="21015"/>
                                <a:pt x="12548" y="20913"/>
                              </a:cubicBezTo>
                              <a:cubicBezTo>
                                <a:pt x="12532" y="20870"/>
                                <a:pt x="12521" y="20828"/>
                                <a:pt x="12516" y="20786"/>
                              </a:cubicBezTo>
                              <a:cubicBezTo>
                                <a:pt x="12510" y="20715"/>
                                <a:pt x="12510" y="20645"/>
                                <a:pt x="12521" y="20581"/>
                              </a:cubicBezTo>
                              <a:cubicBezTo>
                                <a:pt x="12548" y="20609"/>
                                <a:pt x="12581" y="20638"/>
                                <a:pt x="12597" y="20645"/>
                              </a:cubicBezTo>
                              <a:cubicBezTo>
                                <a:pt x="12613" y="20652"/>
                                <a:pt x="12635" y="20662"/>
                                <a:pt x="12662" y="20659"/>
                              </a:cubicBezTo>
                              <a:cubicBezTo>
                                <a:pt x="12678" y="20659"/>
                                <a:pt x="12694" y="20652"/>
                                <a:pt x="12694" y="20648"/>
                              </a:cubicBezTo>
                              <a:cubicBezTo>
                                <a:pt x="12694" y="20645"/>
                                <a:pt x="12694" y="20641"/>
                                <a:pt x="12694" y="20641"/>
                              </a:cubicBezTo>
                              <a:cubicBezTo>
                                <a:pt x="12694" y="20641"/>
                                <a:pt x="12694" y="20641"/>
                                <a:pt x="12694" y="20641"/>
                              </a:cubicBezTo>
                              <a:cubicBezTo>
                                <a:pt x="12700" y="20638"/>
                                <a:pt x="12711" y="20634"/>
                                <a:pt x="12716" y="20631"/>
                              </a:cubicBezTo>
                              <a:lnTo>
                                <a:pt x="12716" y="20631"/>
                              </a:lnTo>
                              <a:lnTo>
                                <a:pt x="12721" y="20631"/>
                              </a:lnTo>
                              <a:cubicBezTo>
                                <a:pt x="12732" y="20627"/>
                                <a:pt x="12738" y="20609"/>
                                <a:pt x="12738" y="20592"/>
                              </a:cubicBezTo>
                              <a:cubicBezTo>
                                <a:pt x="12738" y="20571"/>
                                <a:pt x="12732" y="20535"/>
                                <a:pt x="12705" y="20504"/>
                              </a:cubicBezTo>
                              <a:cubicBezTo>
                                <a:pt x="12689" y="20486"/>
                                <a:pt x="12662" y="20472"/>
                                <a:pt x="12635" y="20461"/>
                              </a:cubicBezTo>
                              <a:cubicBezTo>
                                <a:pt x="12608" y="20454"/>
                                <a:pt x="12575" y="20451"/>
                                <a:pt x="12537" y="20451"/>
                              </a:cubicBezTo>
                              <a:cubicBezTo>
                                <a:pt x="12478" y="20454"/>
                                <a:pt x="12418" y="20475"/>
                                <a:pt x="12375" y="20507"/>
                              </a:cubicBezTo>
                              <a:cubicBezTo>
                                <a:pt x="12353" y="20525"/>
                                <a:pt x="12331" y="20546"/>
                                <a:pt x="12315" y="20567"/>
                              </a:cubicBezTo>
                              <a:cubicBezTo>
                                <a:pt x="12304" y="20581"/>
                                <a:pt x="12293" y="20595"/>
                                <a:pt x="12288" y="20609"/>
                              </a:cubicBezTo>
                              <a:cubicBezTo>
                                <a:pt x="12282" y="20616"/>
                                <a:pt x="12277" y="20623"/>
                                <a:pt x="12277" y="20634"/>
                              </a:cubicBezTo>
                              <a:cubicBezTo>
                                <a:pt x="12277" y="20638"/>
                                <a:pt x="12272" y="20641"/>
                                <a:pt x="12272" y="20648"/>
                              </a:cubicBezTo>
                              <a:lnTo>
                                <a:pt x="12266" y="20659"/>
                              </a:lnTo>
                              <a:cubicBezTo>
                                <a:pt x="12266" y="20662"/>
                                <a:pt x="12266" y="20662"/>
                                <a:pt x="12266" y="20666"/>
                              </a:cubicBezTo>
                              <a:cubicBezTo>
                                <a:pt x="12266" y="20733"/>
                                <a:pt x="12277" y="20814"/>
                                <a:pt x="12299" y="20906"/>
                              </a:cubicBezTo>
                              <a:cubicBezTo>
                                <a:pt x="12320" y="20994"/>
                                <a:pt x="12342" y="21082"/>
                                <a:pt x="12375" y="21156"/>
                              </a:cubicBezTo>
                              <a:cubicBezTo>
                                <a:pt x="12413" y="21247"/>
                                <a:pt x="12445" y="21311"/>
                                <a:pt x="12488" y="21357"/>
                              </a:cubicBezTo>
                              <a:cubicBezTo>
                                <a:pt x="12499" y="21367"/>
                                <a:pt x="12499" y="21371"/>
                                <a:pt x="12510" y="21367"/>
                              </a:cubicBezTo>
                              <a:cubicBezTo>
                                <a:pt x="12510" y="21367"/>
                                <a:pt x="12510" y="21367"/>
                                <a:pt x="12510" y="21367"/>
                              </a:cubicBezTo>
                              <a:cubicBezTo>
                                <a:pt x="12510" y="21371"/>
                                <a:pt x="12516" y="21374"/>
                                <a:pt x="12516" y="21374"/>
                              </a:cubicBezTo>
                              <a:cubicBezTo>
                                <a:pt x="12478" y="21378"/>
                                <a:pt x="12440" y="21381"/>
                                <a:pt x="12407" y="21388"/>
                              </a:cubicBezTo>
                              <a:cubicBezTo>
                                <a:pt x="12364" y="21399"/>
                                <a:pt x="12326" y="21413"/>
                                <a:pt x="12299" y="21427"/>
                              </a:cubicBezTo>
                              <a:cubicBezTo>
                                <a:pt x="12277" y="21438"/>
                                <a:pt x="12261" y="21452"/>
                                <a:pt x="12250" y="21466"/>
                              </a:cubicBezTo>
                              <a:cubicBezTo>
                                <a:pt x="12245" y="21470"/>
                                <a:pt x="12239" y="21473"/>
                                <a:pt x="12234" y="21477"/>
                              </a:cubicBezTo>
                              <a:cubicBezTo>
                                <a:pt x="12228" y="21480"/>
                                <a:pt x="12217" y="21487"/>
                                <a:pt x="12212" y="21491"/>
                              </a:cubicBezTo>
                              <a:cubicBezTo>
                                <a:pt x="12212" y="21484"/>
                                <a:pt x="12207" y="21466"/>
                                <a:pt x="12207" y="21448"/>
                              </a:cubicBezTo>
                              <a:cubicBezTo>
                                <a:pt x="12207" y="21445"/>
                                <a:pt x="12207" y="21441"/>
                                <a:pt x="12207" y="21438"/>
                              </a:cubicBezTo>
                              <a:lnTo>
                                <a:pt x="12207" y="21438"/>
                              </a:lnTo>
                              <a:cubicBezTo>
                                <a:pt x="12212" y="21438"/>
                                <a:pt x="12212" y="21434"/>
                                <a:pt x="12217" y="21420"/>
                              </a:cubicBezTo>
                              <a:cubicBezTo>
                                <a:pt x="12217" y="21406"/>
                                <a:pt x="12223" y="21374"/>
                                <a:pt x="12217" y="21321"/>
                              </a:cubicBezTo>
                              <a:cubicBezTo>
                                <a:pt x="12212" y="21265"/>
                                <a:pt x="12201" y="21209"/>
                                <a:pt x="12179" y="21152"/>
                              </a:cubicBezTo>
                              <a:cubicBezTo>
                                <a:pt x="12158" y="21085"/>
                                <a:pt x="12125" y="21015"/>
                                <a:pt x="12082" y="20944"/>
                              </a:cubicBezTo>
                              <a:cubicBezTo>
                                <a:pt x="11990" y="20789"/>
                                <a:pt x="11849" y="20641"/>
                                <a:pt x="11746" y="20542"/>
                              </a:cubicBezTo>
                              <a:cubicBezTo>
                                <a:pt x="11692" y="20490"/>
                                <a:pt x="11637" y="20440"/>
                                <a:pt x="11594" y="20401"/>
                              </a:cubicBezTo>
                              <a:lnTo>
                                <a:pt x="11583" y="20394"/>
                              </a:lnTo>
                              <a:cubicBezTo>
                                <a:pt x="11540" y="20359"/>
                                <a:pt x="11502" y="20324"/>
                                <a:pt x="11475" y="20299"/>
                              </a:cubicBezTo>
                              <a:cubicBezTo>
                                <a:pt x="11421" y="20253"/>
                                <a:pt x="11345" y="20186"/>
                                <a:pt x="11258" y="20119"/>
                              </a:cubicBezTo>
                              <a:cubicBezTo>
                                <a:pt x="11188" y="20066"/>
                                <a:pt x="11117" y="20014"/>
                                <a:pt x="11057" y="19975"/>
                              </a:cubicBezTo>
                              <a:cubicBezTo>
                                <a:pt x="11052" y="19968"/>
                                <a:pt x="11041" y="19961"/>
                                <a:pt x="11025" y="19957"/>
                              </a:cubicBezTo>
                              <a:cubicBezTo>
                                <a:pt x="11003" y="19922"/>
                                <a:pt x="10982" y="19883"/>
                                <a:pt x="10960" y="19848"/>
                              </a:cubicBezTo>
                              <a:lnTo>
                                <a:pt x="10949" y="19827"/>
                              </a:lnTo>
                              <a:cubicBezTo>
                                <a:pt x="10922" y="19781"/>
                                <a:pt x="10879" y="19707"/>
                                <a:pt x="10830" y="19622"/>
                              </a:cubicBezTo>
                              <a:cubicBezTo>
                                <a:pt x="10824" y="19601"/>
                                <a:pt x="10803" y="19566"/>
                                <a:pt x="10781" y="19534"/>
                              </a:cubicBezTo>
                              <a:lnTo>
                                <a:pt x="10770" y="19513"/>
                              </a:lnTo>
                              <a:cubicBezTo>
                                <a:pt x="10754" y="19488"/>
                                <a:pt x="10721" y="19435"/>
                                <a:pt x="10689" y="19379"/>
                              </a:cubicBezTo>
                              <a:cubicBezTo>
                                <a:pt x="10673" y="19351"/>
                                <a:pt x="10656" y="19323"/>
                                <a:pt x="10640" y="19294"/>
                              </a:cubicBezTo>
                              <a:cubicBezTo>
                                <a:pt x="10624" y="19266"/>
                                <a:pt x="10608" y="19238"/>
                                <a:pt x="10597" y="19220"/>
                              </a:cubicBezTo>
                              <a:cubicBezTo>
                                <a:pt x="10597" y="19220"/>
                                <a:pt x="10597" y="19217"/>
                                <a:pt x="10597" y="19217"/>
                              </a:cubicBezTo>
                              <a:lnTo>
                                <a:pt x="10597" y="19217"/>
                              </a:lnTo>
                              <a:cubicBezTo>
                                <a:pt x="10597" y="19213"/>
                                <a:pt x="10591" y="19210"/>
                                <a:pt x="10591" y="19206"/>
                              </a:cubicBezTo>
                              <a:cubicBezTo>
                                <a:pt x="10591" y="19206"/>
                                <a:pt x="10591" y="19206"/>
                                <a:pt x="10591" y="19206"/>
                              </a:cubicBezTo>
                              <a:cubicBezTo>
                                <a:pt x="10608" y="19206"/>
                                <a:pt x="10629" y="19203"/>
                                <a:pt x="10646" y="19199"/>
                              </a:cubicBezTo>
                              <a:cubicBezTo>
                                <a:pt x="10700" y="19185"/>
                                <a:pt x="10754" y="19164"/>
                                <a:pt x="10792" y="19143"/>
                              </a:cubicBezTo>
                              <a:cubicBezTo>
                                <a:pt x="10814" y="19132"/>
                                <a:pt x="10830" y="19118"/>
                                <a:pt x="10841" y="19104"/>
                              </a:cubicBezTo>
                              <a:cubicBezTo>
                                <a:pt x="10846" y="19101"/>
                                <a:pt x="10857" y="19097"/>
                                <a:pt x="10862" y="19093"/>
                              </a:cubicBezTo>
                              <a:cubicBezTo>
                                <a:pt x="10873" y="19104"/>
                                <a:pt x="10884" y="19111"/>
                                <a:pt x="10895" y="19118"/>
                              </a:cubicBezTo>
                              <a:cubicBezTo>
                                <a:pt x="10917" y="19132"/>
                                <a:pt x="10944" y="19153"/>
                                <a:pt x="10976" y="19164"/>
                              </a:cubicBezTo>
                              <a:cubicBezTo>
                                <a:pt x="10998" y="19171"/>
                                <a:pt x="11014" y="19175"/>
                                <a:pt x="11025" y="19175"/>
                              </a:cubicBezTo>
                              <a:lnTo>
                                <a:pt x="11025" y="19175"/>
                              </a:lnTo>
                              <a:cubicBezTo>
                                <a:pt x="11030" y="19175"/>
                                <a:pt x="11036" y="19175"/>
                                <a:pt x="11041" y="19171"/>
                              </a:cubicBezTo>
                              <a:lnTo>
                                <a:pt x="11041" y="19171"/>
                              </a:lnTo>
                              <a:cubicBezTo>
                                <a:pt x="11041" y="19167"/>
                                <a:pt x="11036" y="19164"/>
                                <a:pt x="11030" y="19160"/>
                              </a:cubicBezTo>
                              <a:cubicBezTo>
                                <a:pt x="11030" y="19160"/>
                                <a:pt x="11025" y="19157"/>
                                <a:pt x="11025" y="19157"/>
                              </a:cubicBezTo>
                              <a:cubicBezTo>
                                <a:pt x="11025" y="19153"/>
                                <a:pt x="11020" y="19150"/>
                                <a:pt x="11020" y="19143"/>
                              </a:cubicBezTo>
                              <a:lnTo>
                                <a:pt x="11020" y="19139"/>
                              </a:lnTo>
                              <a:cubicBezTo>
                                <a:pt x="11014" y="19125"/>
                                <a:pt x="11009" y="19101"/>
                                <a:pt x="11020" y="19083"/>
                              </a:cubicBezTo>
                              <a:cubicBezTo>
                                <a:pt x="11030" y="19069"/>
                                <a:pt x="11057" y="19055"/>
                                <a:pt x="11085" y="19044"/>
                              </a:cubicBezTo>
                              <a:cubicBezTo>
                                <a:pt x="11090" y="19041"/>
                                <a:pt x="11095" y="19041"/>
                                <a:pt x="11101" y="19037"/>
                              </a:cubicBezTo>
                              <a:cubicBezTo>
                                <a:pt x="11133" y="19023"/>
                                <a:pt x="11160" y="19012"/>
                                <a:pt x="11166" y="19009"/>
                              </a:cubicBezTo>
                              <a:cubicBezTo>
                                <a:pt x="11177" y="19002"/>
                                <a:pt x="11193" y="18995"/>
                                <a:pt x="11204" y="18988"/>
                              </a:cubicBezTo>
                              <a:cubicBezTo>
                                <a:pt x="11204" y="18995"/>
                                <a:pt x="11204" y="19005"/>
                                <a:pt x="11204" y="19012"/>
                              </a:cubicBezTo>
                              <a:cubicBezTo>
                                <a:pt x="11204" y="19030"/>
                                <a:pt x="11209" y="19051"/>
                                <a:pt x="11220" y="19072"/>
                              </a:cubicBezTo>
                              <a:cubicBezTo>
                                <a:pt x="11242" y="19111"/>
                                <a:pt x="11274" y="19153"/>
                                <a:pt x="11312" y="19182"/>
                              </a:cubicBezTo>
                              <a:cubicBezTo>
                                <a:pt x="11350" y="19213"/>
                                <a:pt x="11399" y="19231"/>
                                <a:pt x="11410" y="19238"/>
                              </a:cubicBezTo>
                              <a:cubicBezTo>
                                <a:pt x="11437" y="19249"/>
                                <a:pt x="11491" y="19266"/>
                                <a:pt x="11540" y="19266"/>
                              </a:cubicBezTo>
                              <a:cubicBezTo>
                                <a:pt x="11540" y="19266"/>
                                <a:pt x="11540" y="19266"/>
                                <a:pt x="11545" y="19266"/>
                              </a:cubicBezTo>
                              <a:cubicBezTo>
                                <a:pt x="11567" y="19266"/>
                                <a:pt x="11583" y="19263"/>
                                <a:pt x="11599" y="19256"/>
                              </a:cubicBezTo>
                              <a:cubicBezTo>
                                <a:pt x="11605" y="19256"/>
                                <a:pt x="11610" y="19252"/>
                                <a:pt x="11616" y="19249"/>
                              </a:cubicBezTo>
                              <a:cubicBezTo>
                                <a:pt x="11616" y="19249"/>
                                <a:pt x="11616" y="19249"/>
                                <a:pt x="11616" y="19249"/>
                              </a:cubicBezTo>
                              <a:cubicBezTo>
                                <a:pt x="11621" y="19245"/>
                                <a:pt x="11621" y="19245"/>
                                <a:pt x="11610" y="19224"/>
                              </a:cubicBezTo>
                              <a:cubicBezTo>
                                <a:pt x="11605" y="19210"/>
                                <a:pt x="11589" y="19189"/>
                                <a:pt x="11605" y="19164"/>
                              </a:cubicBezTo>
                              <a:cubicBezTo>
                                <a:pt x="11616" y="19146"/>
                                <a:pt x="11632" y="19129"/>
                                <a:pt x="11654" y="19115"/>
                              </a:cubicBezTo>
                              <a:cubicBezTo>
                                <a:pt x="11659" y="19111"/>
                                <a:pt x="11665" y="19108"/>
                                <a:pt x="11670" y="19101"/>
                              </a:cubicBezTo>
                              <a:cubicBezTo>
                                <a:pt x="11692" y="19083"/>
                                <a:pt x="11708" y="19065"/>
                                <a:pt x="11719" y="19055"/>
                              </a:cubicBezTo>
                              <a:cubicBezTo>
                                <a:pt x="11730" y="19044"/>
                                <a:pt x="11735" y="19030"/>
                                <a:pt x="11740" y="19016"/>
                              </a:cubicBezTo>
                              <a:cubicBezTo>
                                <a:pt x="11740" y="19019"/>
                                <a:pt x="11746" y="19019"/>
                                <a:pt x="11746" y="19023"/>
                              </a:cubicBezTo>
                              <a:cubicBezTo>
                                <a:pt x="11751" y="19030"/>
                                <a:pt x="11757" y="19037"/>
                                <a:pt x="11762" y="19044"/>
                              </a:cubicBezTo>
                              <a:cubicBezTo>
                                <a:pt x="11773" y="19058"/>
                                <a:pt x="11778" y="19072"/>
                                <a:pt x="11784" y="19083"/>
                              </a:cubicBezTo>
                              <a:cubicBezTo>
                                <a:pt x="11784" y="19093"/>
                                <a:pt x="11784" y="19104"/>
                                <a:pt x="11784" y="19108"/>
                              </a:cubicBezTo>
                              <a:cubicBezTo>
                                <a:pt x="11784" y="19115"/>
                                <a:pt x="11778" y="19125"/>
                                <a:pt x="11773" y="19136"/>
                              </a:cubicBezTo>
                              <a:lnTo>
                                <a:pt x="11773" y="19139"/>
                              </a:lnTo>
                              <a:cubicBezTo>
                                <a:pt x="11773" y="19143"/>
                                <a:pt x="11773" y="19143"/>
                                <a:pt x="11773" y="19146"/>
                              </a:cubicBezTo>
                              <a:cubicBezTo>
                                <a:pt x="11773" y="19150"/>
                                <a:pt x="11773" y="19150"/>
                                <a:pt x="11773" y="19153"/>
                              </a:cubicBezTo>
                              <a:cubicBezTo>
                                <a:pt x="11773" y="19157"/>
                                <a:pt x="11773" y="19160"/>
                                <a:pt x="11778" y="19160"/>
                              </a:cubicBezTo>
                              <a:cubicBezTo>
                                <a:pt x="11778" y="19160"/>
                                <a:pt x="11784" y="19164"/>
                                <a:pt x="11789" y="19164"/>
                              </a:cubicBezTo>
                              <a:cubicBezTo>
                                <a:pt x="11789" y="19164"/>
                                <a:pt x="11789" y="19164"/>
                                <a:pt x="11789" y="19164"/>
                              </a:cubicBezTo>
                              <a:cubicBezTo>
                                <a:pt x="11795" y="19164"/>
                                <a:pt x="11805" y="19160"/>
                                <a:pt x="11811" y="19157"/>
                              </a:cubicBezTo>
                              <a:lnTo>
                                <a:pt x="11811" y="19157"/>
                              </a:lnTo>
                              <a:lnTo>
                                <a:pt x="11811" y="19157"/>
                              </a:lnTo>
                              <a:cubicBezTo>
                                <a:pt x="11811" y="19157"/>
                                <a:pt x="11811" y="19157"/>
                                <a:pt x="11816" y="19157"/>
                              </a:cubicBezTo>
                              <a:lnTo>
                                <a:pt x="11816" y="19164"/>
                              </a:lnTo>
                              <a:cubicBezTo>
                                <a:pt x="11822" y="19164"/>
                                <a:pt x="11827" y="19164"/>
                                <a:pt x="11838" y="19164"/>
                              </a:cubicBezTo>
                              <a:cubicBezTo>
                                <a:pt x="11838" y="19164"/>
                                <a:pt x="11843" y="19164"/>
                                <a:pt x="11843" y="19164"/>
                              </a:cubicBezTo>
                              <a:cubicBezTo>
                                <a:pt x="11843" y="19164"/>
                                <a:pt x="11849" y="19164"/>
                                <a:pt x="11849" y="19164"/>
                              </a:cubicBezTo>
                              <a:cubicBezTo>
                                <a:pt x="11871" y="19164"/>
                                <a:pt x="11898" y="19164"/>
                                <a:pt x="11930" y="19164"/>
                              </a:cubicBezTo>
                              <a:cubicBezTo>
                                <a:pt x="11936" y="19164"/>
                                <a:pt x="11946" y="19164"/>
                                <a:pt x="11952" y="19164"/>
                              </a:cubicBezTo>
                              <a:cubicBezTo>
                                <a:pt x="11973" y="19160"/>
                                <a:pt x="12001" y="19157"/>
                                <a:pt x="12022" y="19153"/>
                              </a:cubicBezTo>
                              <a:cubicBezTo>
                                <a:pt x="12044" y="19146"/>
                                <a:pt x="12066" y="19139"/>
                                <a:pt x="12082" y="19129"/>
                              </a:cubicBezTo>
                              <a:cubicBezTo>
                                <a:pt x="12114" y="19108"/>
                                <a:pt x="12131" y="19086"/>
                                <a:pt x="12136" y="19079"/>
                              </a:cubicBezTo>
                              <a:cubicBezTo>
                                <a:pt x="12147" y="19065"/>
                                <a:pt x="12158" y="19044"/>
                                <a:pt x="12163" y="19023"/>
                              </a:cubicBezTo>
                              <a:cubicBezTo>
                                <a:pt x="12169" y="19019"/>
                                <a:pt x="12169" y="19012"/>
                                <a:pt x="12169" y="19009"/>
                              </a:cubicBezTo>
                              <a:lnTo>
                                <a:pt x="12169" y="19009"/>
                              </a:lnTo>
                              <a:cubicBezTo>
                                <a:pt x="12190" y="19023"/>
                                <a:pt x="12228" y="19034"/>
                                <a:pt x="12266" y="19044"/>
                              </a:cubicBezTo>
                              <a:lnTo>
                                <a:pt x="12272" y="19044"/>
                              </a:lnTo>
                              <a:cubicBezTo>
                                <a:pt x="12310" y="19051"/>
                                <a:pt x="12353" y="19062"/>
                                <a:pt x="12391" y="19065"/>
                              </a:cubicBezTo>
                              <a:cubicBezTo>
                                <a:pt x="12440" y="19069"/>
                                <a:pt x="12478" y="19062"/>
                                <a:pt x="12483" y="19062"/>
                              </a:cubicBezTo>
                              <a:cubicBezTo>
                                <a:pt x="12510" y="19055"/>
                                <a:pt x="12543" y="19044"/>
                                <a:pt x="12564" y="19030"/>
                              </a:cubicBezTo>
                              <a:cubicBezTo>
                                <a:pt x="12575" y="19023"/>
                                <a:pt x="12591" y="19009"/>
                                <a:pt x="12591" y="19002"/>
                              </a:cubicBezTo>
                              <a:cubicBezTo>
                                <a:pt x="12591" y="18998"/>
                                <a:pt x="12591" y="18998"/>
                                <a:pt x="12586" y="18998"/>
                              </a:cubicBezTo>
                              <a:cubicBezTo>
                                <a:pt x="12581" y="18995"/>
                                <a:pt x="12570" y="18998"/>
                                <a:pt x="12559" y="19002"/>
                              </a:cubicBezTo>
                              <a:cubicBezTo>
                                <a:pt x="12559" y="19002"/>
                                <a:pt x="12559" y="18998"/>
                                <a:pt x="12559" y="18998"/>
                              </a:cubicBezTo>
                              <a:cubicBezTo>
                                <a:pt x="12548" y="18988"/>
                                <a:pt x="12526" y="18959"/>
                                <a:pt x="12516" y="18924"/>
                              </a:cubicBezTo>
                              <a:cubicBezTo>
                                <a:pt x="12510" y="18900"/>
                                <a:pt x="12505" y="18871"/>
                                <a:pt x="12510" y="18847"/>
                              </a:cubicBezTo>
                              <a:cubicBezTo>
                                <a:pt x="12510" y="18826"/>
                                <a:pt x="12516" y="18808"/>
                                <a:pt x="12521" y="18801"/>
                              </a:cubicBezTo>
                              <a:lnTo>
                                <a:pt x="12521" y="18797"/>
                              </a:lnTo>
                              <a:cubicBezTo>
                                <a:pt x="12521" y="18790"/>
                                <a:pt x="12526" y="18783"/>
                                <a:pt x="12526" y="18773"/>
                              </a:cubicBezTo>
                              <a:cubicBezTo>
                                <a:pt x="12526" y="18773"/>
                                <a:pt x="12532" y="18776"/>
                                <a:pt x="12537" y="18776"/>
                              </a:cubicBezTo>
                              <a:cubicBezTo>
                                <a:pt x="12548" y="18780"/>
                                <a:pt x="12559" y="18783"/>
                                <a:pt x="12570" y="18787"/>
                              </a:cubicBezTo>
                              <a:cubicBezTo>
                                <a:pt x="12575" y="18787"/>
                                <a:pt x="12586" y="18790"/>
                                <a:pt x="12591" y="18790"/>
                              </a:cubicBezTo>
                              <a:cubicBezTo>
                                <a:pt x="12619" y="18794"/>
                                <a:pt x="12651" y="18797"/>
                                <a:pt x="12678" y="18797"/>
                              </a:cubicBezTo>
                              <a:cubicBezTo>
                                <a:pt x="12694" y="18797"/>
                                <a:pt x="12711" y="18797"/>
                                <a:pt x="12727" y="18794"/>
                              </a:cubicBezTo>
                              <a:cubicBezTo>
                                <a:pt x="12738" y="18794"/>
                                <a:pt x="12749" y="18790"/>
                                <a:pt x="12759" y="18790"/>
                              </a:cubicBezTo>
                              <a:lnTo>
                                <a:pt x="12792" y="18787"/>
                              </a:lnTo>
                              <a:cubicBezTo>
                                <a:pt x="12792" y="18787"/>
                                <a:pt x="12797" y="18787"/>
                                <a:pt x="12797" y="18787"/>
                              </a:cubicBezTo>
                              <a:lnTo>
                                <a:pt x="12819" y="18783"/>
                              </a:lnTo>
                              <a:lnTo>
                                <a:pt x="12787" y="18773"/>
                              </a:lnTo>
                              <a:cubicBezTo>
                                <a:pt x="12776" y="18769"/>
                                <a:pt x="12765" y="18766"/>
                                <a:pt x="12759" y="18766"/>
                              </a:cubicBezTo>
                              <a:cubicBezTo>
                                <a:pt x="12759" y="18766"/>
                                <a:pt x="12754" y="18762"/>
                                <a:pt x="12754" y="18762"/>
                              </a:cubicBezTo>
                              <a:cubicBezTo>
                                <a:pt x="12749" y="18762"/>
                                <a:pt x="12749" y="18759"/>
                                <a:pt x="12743" y="18759"/>
                              </a:cubicBezTo>
                              <a:lnTo>
                                <a:pt x="12738" y="18755"/>
                              </a:lnTo>
                              <a:cubicBezTo>
                                <a:pt x="12732" y="18752"/>
                                <a:pt x="12727" y="18744"/>
                                <a:pt x="12721" y="18741"/>
                              </a:cubicBezTo>
                              <a:cubicBezTo>
                                <a:pt x="12716" y="18730"/>
                                <a:pt x="12711" y="18723"/>
                                <a:pt x="12711" y="18720"/>
                              </a:cubicBezTo>
                              <a:cubicBezTo>
                                <a:pt x="12705" y="18709"/>
                                <a:pt x="12711" y="18695"/>
                                <a:pt x="12711" y="18677"/>
                              </a:cubicBezTo>
                              <a:cubicBezTo>
                                <a:pt x="12711" y="18674"/>
                                <a:pt x="12711" y="18667"/>
                                <a:pt x="12711" y="18663"/>
                              </a:cubicBezTo>
                              <a:cubicBezTo>
                                <a:pt x="12711" y="18663"/>
                                <a:pt x="12711" y="18663"/>
                                <a:pt x="12711" y="18663"/>
                              </a:cubicBezTo>
                              <a:cubicBezTo>
                                <a:pt x="12732" y="18681"/>
                                <a:pt x="12754" y="18695"/>
                                <a:pt x="12776" y="18713"/>
                              </a:cubicBezTo>
                              <a:cubicBezTo>
                                <a:pt x="12938" y="18836"/>
                                <a:pt x="13112" y="18970"/>
                                <a:pt x="13258" y="19086"/>
                              </a:cubicBezTo>
                              <a:lnTo>
                                <a:pt x="13264" y="19090"/>
                              </a:lnTo>
                              <a:cubicBezTo>
                                <a:pt x="13415" y="19206"/>
                                <a:pt x="13529" y="19301"/>
                                <a:pt x="13583" y="19340"/>
                              </a:cubicBezTo>
                              <a:cubicBezTo>
                                <a:pt x="13708" y="19439"/>
                                <a:pt x="13822" y="19538"/>
                                <a:pt x="13909" y="19612"/>
                              </a:cubicBezTo>
                              <a:cubicBezTo>
                                <a:pt x="13925" y="19629"/>
                                <a:pt x="13941" y="19643"/>
                                <a:pt x="13957" y="19658"/>
                              </a:cubicBezTo>
                              <a:cubicBezTo>
                                <a:pt x="13995" y="19696"/>
                                <a:pt x="14022" y="19721"/>
                                <a:pt x="14028" y="19728"/>
                              </a:cubicBezTo>
                              <a:lnTo>
                                <a:pt x="14028" y="19770"/>
                              </a:lnTo>
                              <a:cubicBezTo>
                                <a:pt x="13963" y="19760"/>
                                <a:pt x="13898" y="19749"/>
                                <a:pt x="13838" y="19742"/>
                              </a:cubicBezTo>
                              <a:cubicBezTo>
                                <a:pt x="13811" y="19739"/>
                                <a:pt x="13784" y="19732"/>
                                <a:pt x="13778" y="19732"/>
                              </a:cubicBezTo>
                              <a:cubicBezTo>
                                <a:pt x="13778" y="19728"/>
                                <a:pt x="13778" y="19717"/>
                                <a:pt x="13741" y="19682"/>
                              </a:cubicBezTo>
                              <a:cubicBezTo>
                                <a:pt x="13719" y="19658"/>
                                <a:pt x="13681" y="19619"/>
                                <a:pt x="13627" y="19576"/>
                              </a:cubicBezTo>
                              <a:cubicBezTo>
                                <a:pt x="13572" y="19531"/>
                                <a:pt x="13513" y="19488"/>
                                <a:pt x="13448" y="19453"/>
                              </a:cubicBezTo>
                              <a:cubicBezTo>
                                <a:pt x="13383" y="19414"/>
                                <a:pt x="13307" y="19379"/>
                                <a:pt x="13231" y="19354"/>
                              </a:cubicBezTo>
                              <a:cubicBezTo>
                                <a:pt x="13198" y="19344"/>
                                <a:pt x="13150" y="19326"/>
                                <a:pt x="13085" y="19312"/>
                              </a:cubicBezTo>
                              <a:cubicBezTo>
                                <a:pt x="13009" y="19294"/>
                                <a:pt x="12938" y="19284"/>
                                <a:pt x="12868" y="19280"/>
                              </a:cubicBezTo>
                              <a:cubicBezTo>
                                <a:pt x="12787" y="19273"/>
                                <a:pt x="12694" y="19277"/>
                                <a:pt x="12602" y="19287"/>
                              </a:cubicBezTo>
                              <a:cubicBezTo>
                                <a:pt x="12499" y="19298"/>
                                <a:pt x="12396" y="19316"/>
                                <a:pt x="12320" y="19330"/>
                              </a:cubicBezTo>
                              <a:cubicBezTo>
                                <a:pt x="12277" y="19337"/>
                                <a:pt x="12239" y="19347"/>
                                <a:pt x="12196" y="19354"/>
                              </a:cubicBezTo>
                              <a:cubicBezTo>
                                <a:pt x="12142" y="19365"/>
                                <a:pt x="12087" y="19375"/>
                                <a:pt x="12033" y="19386"/>
                              </a:cubicBezTo>
                              <a:cubicBezTo>
                                <a:pt x="11936" y="19404"/>
                                <a:pt x="11843" y="19418"/>
                                <a:pt x="11751" y="19425"/>
                              </a:cubicBezTo>
                              <a:cubicBezTo>
                                <a:pt x="11654" y="19432"/>
                                <a:pt x="11567" y="19432"/>
                                <a:pt x="11491" y="19425"/>
                              </a:cubicBezTo>
                              <a:cubicBezTo>
                                <a:pt x="11453" y="19421"/>
                                <a:pt x="11421" y="19418"/>
                                <a:pt x="11383" y="19411"/>
                              </a:cubicBezTo>
                              <a:cubicBezTo>
                                <a:pt x="11318" y="19397"/>
                                <a:pt x="11274" y="19379"/>
                                <a:pt x="11258" y="19372"/>
                              </a:cubicBezTo>
                              <a:cubicBezTo>
                                <a:pt x="11253" y="19361"/>
                                <a:pt x="11253" y="19354"/>
                                <a:pt x="11242" y="19354"/>
                              </a:cubicBezTo>
                              <a:cubicBezTo>
                                <a:pt x="11242" y="19354"/>
                                <a:pt x="11236" y="19354"/>
                                <a:pt x="11231" y="19358"/>
                              </a:cubicBezTo>
                              <a:cubicBezTo>
                                <a:pt x="11215" y="19368"/>
                                <a:pt x="11215" y="19421"/>
                                <a:pt x="11225" y="19457"/>
                              </a:cubicBezTo>
                              <a:cubicBezTo>
                                <a:pt x="11231" y="19481"/>
                                <a:pt x="11247" y="19524"/>
                                <a:pt x="11296" y="19566"/>
                              </a:cubicBezTo>
                              <a:cubicBezTo>
                                <a:pt x="11318" y="19587"/>
                                <a:pt x="11350" y="19605"/>
                                <a:pt x="11377" y="19615"/>
                              </a:cubicBezTo>
                              <a:cubicBezTo>
                                <a:pt x="11394" y="19622"/>
                                <a:pt x="11415" y="19629"/>
                                <a:pt x="11431" y="19633"/>
                              </a:cubicBezTo>
                              <a:cubicBezTo>
                                <a:pt x="11431" y="19633"/>
                                <a:pt x="11431" y="19633"/>
                                <a:pt x="11437" y="19633"/>
                              </a:cubicBezTo>
                              <a:cubicBezTo>
                                <a:pt x="11361" y="19647"/>
                                <a:pt x="11291" y="19658"/>
                                <a:pt x="11231" y="19665"/>
                              </a:cubicBezTo>
                              <a:cubicBezTo>
                                <a:pt x="11144" y="19668"/>
                                <a:pt x="11057" y="19672"/>
                                <a:pt x="11014" y="19672"/>
                              </a:cubicBezTo>
                              <a:cubicBezTo>
                                <a:pt x="11003" y="19672"/>
                                <a:pt x="10992" y="19672"/>
                                <a:pt x="10992" y="19672"/>
                              </a:cubicBezTo>
                              <a:lnTo>
                                <a:pt x="10992" y="19672"/>
                              </a:lnTo>
                              <a:lnTo>
                                <a:pt x="10982" y="19675"/>
                              </a:lnTo>
                              <a:lnTo>
                                <a:pt x="10982" y="19679"/>
                              </a:lnTo>
                              <a:cubicBezTo>
                                <a:pt x="10982" y="19679"/>
                                <a:pt x="10982" y="19679"/>
                                <a:pt x="10982" y="19679"/>
                              </a:cubicBezTo>
                              <a:cubicBezTo>
                                <a:pt x="10982" y="19679"/>
                                <a:pt x="10982" y="19679"/>
                                <a:pt x="10982" y="19679"/>
                              </a:cubicBezTo>
                              <a:lnTo>
                                <a:pt x="10982" y="19682"/>
                              </a:lnTo>
                              <a:lnTo>
                                <a:pt x="10992" y="19682"/>
                              </a:lnTo>
                              <a:cubicBezTo>
                                <a:pt x="10992" y="19682"/>
                                <a:pt x="10992" y="19682"/>
                                <a:pt x="10998" y="19686"/>
                              </a:cubicBezTo>
                              <a:cubicBezTo>
                                <a:pt x="10998" y="19689"/>
                                <a:pt x="11003" y="19689"/>
                                <a:pt x="11014" y="19696"/>
                              </a:cubicBezTo>
                              <a:cubicBezTo>
                                <a:pt x="11036" y="19707"/>
                                <a:pt x="11079" y="19728"/>
                                <a:pt x="11139" y="19753"/>
                              </a:cubicBezTo>
                              <a:cubicBezTo>
                                <a:pt x="11144" y="19760"/>
                                <a:pt x="11155" y="19767"/>
                                <a:pt x="11171" y="19767"/>
                              </a:cubicBezTo>
                              <a:cubicBezTo>
                                <a:pt x="11225" y="19788"/>
                                <a:pt x="11296" y="19816"/>
                                <a:pt x="11377" y="19841"/>
                              </a:cubicBezTo>
                              <a:cubicBezTo>
                                <a:pt x="11394" y="19844"/>
                                <a:pt x="11410" y="19851"/>
                                <a:pt x="11426" y="19855"/>
                              </a:cubicBezTo>
                              <a:cubicBezTo>
                                <a:pt x="11415" y="19858"/>
                                <a:pt x="11404" y="19866"/>
                                <a:pt x="11388" y="19873"/>
                              </a:cubicBezTo>
                              <a:lnTo>
                                <a:pt x="11383" y="19873"/>
                              </a:lnTo>
                              <a:cubicBezTo>
                                <a:pt x="11366" y="19876"/>
                                <a:pt x="11350" y="19883"/>
                                <a:pt x="11339" y="19890"/>
                              </a:cubicBezTo>
                              <a:cubicBezTo>
                                <a:pt x="11334" y="19894"/>
                                <a:pt x="11323" y="19897"/>
                                <a:pt x="11312" y="19908"/>
                              </a:cubicBezTo>
                              <a:cubicBezTo>
                                <a:pt x="11301" y="19915"/>
                                <a:pt x="11285" y="19925"/>
                                <a:pt x="11280" y="19943"/>
                              </a:cubicBezTo>
                              <a:cubicBezTo>
                                <a:pt x="11274" y="19961"/>
                                <a:pt x="11274" y="19978"/>
                                <a:pt x="11285" y="19996"/>
                              </a:cubicBezTo>
                              <a:cubicBezTo>
                                <a:pt x="11291" y="20007"/>
                                <a:pt x="11307" y="20031"/>
                                <a:pt x="11318" y="20042"/>
                              </a:cubicBezTo>
                              <a:lnTo>
                                <a:pt x="11318" y="20042"/>
                              </a:lnTo>
                              <a:cubicBezTo>
                                <a:pt x="11318" y="20045"/>
                                <a:pt x="11323" y="20045"/>
                                <a:pt x="11345" y="20045"/>
                              </a:cubicBezTo>
                              <a:cubicBezTo>
                                <a:pt x="11356" y="20045"/>
                                <a:pt x="11383" y="20042"/>
                                <a:pt x="11421" y="20042"/>
                              </a:cubicBezTo>
                              <a:cubicBezTo>
                                <a:pt x="11497" y="20042"/>
                                <a:pt x="11583" y="20045"/>
                                <a:pt x="11686" y="20059"/>
                              </a:cubicBezTo>
                              <a:cubicBezTo>
                                <a:pt x="11702" y="20063"/>
                                <a:pt x="11713" y="20063"/>
                                <a:pt x="11730" y="20066"/>
                              </a:cubicBezTo>
                              <a:cubicBezTo>
                                <a:pt x="11822" y="20081"/>
                                <a:pt x="11914" y="20102"/>
                                <a:pt x="12017" y="20123"/>
                              </a:cubicBezTo>
                              <a:lnTo>
                                <a:pt x="12028" y="20126"/>
                              </a:lnTo>
                              <a:cubicBezTo>
                                <a:pt x="12136" y="20151"/>
                                <a:pt x="12245" y="20172"/>
                                <a:pt x="12353" y="20197"/>
                              </a:cubicBezTo>
                              <a:cubicBezTo>
                                <a:pt x="12488" y="20225"/>
                                <a:pt x="12591" y="20239"/>
                                <a:pt x="12678" y="20239"/>
                              </a:cubicBezTo>
                              <a:cubicBezTo>
                                <a:pt x="12781" y="20243"/>
                                <a:pt x="12868" y="20232"/>
                                <a:pt x="12955" y="20222"/>
                              </a:cubicBezTo>
                              <a:cubicBezTo>
                                <a:pt x="13030" y="20215"/>
                                <a:pt x="13090" y="20204"/>
                                <a:pt x="13128" y="20197"/>
                              </a:cubicBezTo>
                              <a:cubicBezTo>
                                <a:pt x="13220" y="20183"/>
                                <a:pt x="13291" y="20162"/>
                                <a:pt x="13350" y="20133"/>
                              </a:cubicBezTo>
                              <a:cubicBezTo>
                                <a:pt x="13410" y="20105"/>
                                <a:pt x="13469" y="20066"/>
                                <a:pt x="13518" y="20021"/>
                              </a:cubicBezTo>
                              <a:cubicBezTo>
                                <a:pt x="13551" y="19989"/>
                                <a:pt x="13583" y="19957"/>
                                <a:pt x="13610" y="19918"/>
                              </a:cubicBezTo>
                              <a:cubicBezTo>
                                <a:pt x="13621" y="19904"/>
                                <a:pt x="13632" y="19890"/>
                                <a:pt x="13632" y="19883"/>
                              </a:cubicBezTo>
                              <a:cubicBezTo>
                                <a:pt x="13654" y="19866"/>
                                <a:pt x="13708" y="19855"/>
                                <a:pt x="13719" y="19851"/>
                              </a:cubicBezTo>
                              <a:cubicBezTo>
                                <a:pt x="13724" y="19851"/>
                                <a:pt x="13746" y="19855"/>
                                <a:pt x="13773" y="19855"/>
                              </a:cubicBezTo>
                              <a:lnTo>
                                <a:pt x="13903" y="19866"/>
                              </a:lnTo>
                              <a:cubicBezTo>
                                <a:pt x="13930" y="19869"/>
                                <a:pt x="13963" y="19873"/>
                                <a:pt x="13990" y="19876"/>
                              </a:cubicBezTo>
                              <a:cubicBezTo>
                                <a:pt x="13984" y="19887"/>
                                <a:pt x="13979" y="19908"/>
                                <a:pt x="13974" y="19929"/>
                              </a:cubicBezTo>
                              <a:cubicBezTo>
                                <a:pt x="13968" y="19968"/>
                                <a:pt x="13963" y="20010"/>
                                <a:pt x="13963" y="20024"/>
                              </a:cubicBezTo>
                              <a:cubicBezTo>
                                <a:pt x="13963" y="20035"/>
                                <a:pt x="13968" y="20074"/>
                                <a:pt x="13979" y="20084"/>
                              </a:cubicBezTo>
                              <a:lnTo>
                                <a:pt x="13974" y="20088"/>
                              </a:lnTo>
                              <a:lnTo>
                                <a:pt x="13984" y="20088"/>
                              </a:lnTo>
                              <a:cubicBezTo>
                                <a:pt x="13984" y="20088"/>
                                <a:pt x="13984" y="20091"/>
                                <a:pt x="13990" y="20091"/>
                              </a:cubicBezTo>
                              <a:cubicBezTo>
                                <a:pt x="13990" y="20091"/>
                                <a:pt x="13990" y="20091"/>
                                <a:pt x="13984" y="20095"/>
                              </a:cubicBezTo>
                              <a:cubicBezTo>
                                <a:pt x="13984" y="20098"/>
                                <a:pt x="13984" y="20102"/>
                                <a:pt x="14017" y="20109"/>
                              </a:cubicBezTo>
                              <a:cubicBezTo>
                                <a:pt x="14033" y="20112"/>
                                <a:pt x="14044" y="20116"/>
                                <a:pt x="14060" y="20116"/>
                              </a:cubicBezTo>
                              <a:cubicBezTo>
                                <a:pt x="14071" y="20116"/>
                                <a:pt x="14077" y="20119"/>
                                <a:pt x="14087" y="20119"/>
                              </a:cubicBezTo>
                              <a:cubicBezTo>
                                <a:pt x="14093" y="20119"/>
                                <a:pt x="14098" y="20119"/>
                                <a:pt x="14104" y="20119"/>
                              </a:cubicBezTo>
                              <a:lnTo>
                                <a:pt x="14131" y="20119"/>
                              </a:lnTo>
                              <a:lnTo>
                                <a:pt x="14131" y="20112"/>
                              </a:lnTo>
                              <a:lnTo>
                                <a:pt x="14131" y="20098"/>
                              </a:lnTo>
                              <a:cubicBezTo>
                                <a:pt x="14131" y="20098"/>
                                <a:pt x="14131" y="20091"/>
                                <a:pt x="14131" y="20088"/>
                              </a:cubicBezTo>
                              <a:cubicBezTo>
                                <a:pt x="14131" y="20084"/>
                                <a:pt x="14136" y="20081"/>
                                <a:pt x="14136" y="20074"/>
                              </a:cubicBezTo>
                              <a:cubicBezTo>
                                <a:pt x="14136" y="20070"/>
                                <a:pt x="14136" y="20066"/>
                                <a:pt x="14136" y="20063"/>
                              </a:cubicBezTo>
                              <a:lnTo>
                                <a:pt x="14136" y="20059"/>
                              </a:lnTo>
                              <a:cubicBezTo>
                                <a:pt x="14136" y="20049"/>
                                <a:pt x="14142" y="20038"/>
                                <a:pt x="14142" y="20031"/>
                              </a:cubicBezTo>
                              <a:cubicBezTo>
                                <a:pt x="14147" y="20014"/>
                                <a:pt x="14147" y="19996"/>
                                <a:pt x="14152" y="19985"/>
                              </a:cubicBezTo>
                              <a:lnTo>
                                <a:pt x="14158" y="19968"/>
                              </a:lnTo>
                              <a:cubicBezTo>
                                <a:pt x="14163" y="19943"/>
                                <a:pt x="14169" y="19915"/>
                                <a:pt x="14169" y="19901"/>
                              </a:cubicBezTo>
                              <a:cubicBezTo>
                                <a:pt x="14185" y="19904"/>
                                <a:pt x="14201" y="19908"/>
                                <a:pt x="14218" y="19911"/>
                              </a:cubicBezTo>
                              <a:cubicBezTo>
                                <a:pt x="14228" y="19918"/>
                                <a:pt x="14245" y="19925"/>
                                <a:pt x="14261" y="19940"/>
                              </a:cubicBezTo>
                              <a:cubicBezTo>
                                <a:pt x="14261" y="19943"/>
                                <a:pt x="14272" y="19954"/>
                                <a:pt x="14293" y="19978"/>
                              </a:cubicBezTo>
                              <a:cubicBezTo>
                                <a:pt x="14320" y="20010"/>
                                <a:pt x="14364" y="20052"/>
                                <a:pt x="14413" y="20105"/>
                              </a:cubicBezTo>
                              <a:cubicBezTo>
                                <a:pt x="14505" y="20204"/>
                                <a:pt x="14592" y="20324"/>
                                <a:pt x="14619" y="20363"/>
                              </a:cubicBezTo>
                              <a:cubicBezTo>
                                <a:pt x="14629" y="20380"/>
                                <a:pt x="14646" y="20398"/>
                                <a:pt x="14662" y="20419"/>
                              </a:cubicBezTo>
                              <a:cubicBezTo>
                                <a:pt x="14694" y="20461"/>
                                <a:pt x="14722" y="20504"/>
                                <a:pt x="14743" y="20521"/>
                              </a:cubicBezTo>
                              <a:cubicBezTo>
                                <a:pt x="14743" y="20525"/>
                                <a:pt x="14749" y="20525"/>
                                <a:pt x="14749" y="20528"/>
                              </a:cubicBezTo>
                              <a:cubicBezTo>
                                <a:pt x="14738" y="20535"/>
                                <a:pt x="14727" y="20539"/>
                                <a:pt x="14716" y="20546"/>
                              </a:cubicBezTo>
                              <a:cubicBezTo>
                                <a:pt x="14667" y="20578"/>
                                <a:pt x="14629" y="20613"/>
                                <a:pt x="14613" y="20655"/>
                              </a:cubicBezTo>
                              <a:cubicBezTo>
                                <a:pt x="14597" y="20690"/>
                                <a:pt x="14597" y="20726"/>
                                <a:pt x="14602" y="20772"/>
                              </a:cubicBezTo>
                              <a:cubicBezTo>
                                <a:pt x="14608" y="20807"/>
                                <a:pt x="14619" y="20839"/>
                                <a:pt x="14629" y="20867"/>
                              </a:cubicBezTo>
                              <a:cubicBezTo>
                                <a:pt x="14629" y="20874"/>
                                <a:pt x="14635" y="20877"/>
                                <a:pt x="14635" y="20877"/>
                              </a:cubicBezTo>
                              <a:lnTo>
                                <a:pt x="14646" y="20895"/>
                              </a:lnTo>
                              <a:lnTo>
                                <a:pt x="14651" y="20874"/>
                              </a:lnTo>
                              <a:cubicBezTo>
                                <a:pt x="14651" y="20874"/>
                                <a:pt x="14651" y="20874"/>
                                <a:pt x="14651" y="20870"/>
                              </a:cubicBezTo>
                              <a:cubicBezTo>
                                <a:pt x="14657" y="20870"/>
                                <a:pt x="14657" y="20867"/>
                                <a:pt x="14657" y="20863"/>
                              </a:cubicBezTo>
                              <a:cubicBezTo>
                                <a:pt x="14657" y="20860"/>
                                <a:pt x="14657" y="20856"/>
                                <a:pt x="14657" y="20853"/>
                              </a:cubicBezTo>
                              <a:cubicBezTo>
                                <a:pt x="14678" y="20772"/>
                                <a:pt x="14814" y="20712"/>
                                <a:pt x="14841" y="20701"/>
                              </a:cubicBezTo>
                              <a:cubicBezTo>
                                <a:pt x="14841" y="20701"/>
                                <a:pt x="14841" y="20705"/>
                                <a:pt x="14846" y="20705"/>
                              </a:cubicBezTo>
                              <a:lnTo>
                                <a:pt x="14873" y="20743"/>
                              </a:lnTo>
                              <a:cubicBezTo>
                                <a:pt x="14906" y="20793"/>
                                <a:pt x="14949" y="20863"/>
                                <a:pt x="14987" y="20930"/>
                              </a:cubicBezTo>
                              <a:cubicBezTo>
                                <a:pt x="15063" y="21064"/>
                                <a:pt x="15139" y="21216"/>
                                <a:pt x="15161" y="21265"/>
                              </a:cubicBezTo>
                              <a:cubicBezTo>
                                <a:pt x="15139" y="21269"/>
                                <a:pt x="15117" y="21276"/>
                                <a:pt x="15090" y="21279"/>
                              </a:cubicBezTo>
                              <a:cubicBezTo>
                                <a:pt x="15031" y="21290"/>
                                <a:pt x="14938" y="21311"/>
                                <a:pt x="14868" y="21346"/>
                              </a:cubicBezTo>
                              <a:cubicBezTo>
                                <a:pt x="14846" y="21357"/>
                                <a:pt x="14830" y="21367"/>
                                <a:pt x="14808" y="21381"/>
                              </a:cubicBezTo>
                              <a:cubicBezTo>
                                <a:pt x="14754" y="21410"/>
                                <a:pt x="14711" y="21441"/>
                                <a:pt x="14667" y="21473"/>
                              </a:cubicBezTo>
                              <a:cubicBezTo>
                                <a:pt x="14640" y="21494"/>
                                <a:pt x="14619" y="21519"/>
                                <a:pt x="14597" y="21544"/>
                              </a:cubicBezTo>
                              <a:cubicBezTo>
                                <a:pt x="14581" y="21561"/>
                                <a:pt x="14570" y="21579"/>
                                <a:pt x="14554" y="21600"/>
                              </a:cubicBezTo>
                              <a:lnTo>
                                <a:pt x="15134" y="21600"/>
                              </a:lnTo>
                              <a:cubicBezTo>
                                <a:pt x="15171" y="21575"/>
                                <a:pt x="15204" y="21554"/>
                                <a:pt x="15226" y="21544"/>
                              </a:cubicBezTo>
                              <a:lnTo>
                                <a:pt x="15226" y="21544"/>
                              </a:lnTo>
                              <a:cubicBezTo>
                                <a:pt x="15242" y="21533"/>
                                <a:pt x="15258" y="21526"/>
                                <a:pt x="15274" y="21515"/>
                              </a:cubicBezTo>
                              <a:cubicBezTo>
                                <a:pt x="15274" y="21519"/>
                                <a:pt x="15280" y="21526"/>
                                <a:pt x="15280" y="21529"/>
                              </a:cubicBezTo>
                              <a:cubicBezTo>
                                <a:pt x="15280" y="21540"/>
                                <a:pt x="15285" y="21551"/>
                                <a:pt x="15291" y="21565"/>
                              </a:cubicBezTo>
                              <a:cubicBezTo>
                                <a:pt x="15296" y="21575"/>
                                <a:pt x="15302" y="21589"/>
                                <a:pt x="15302" y="21600"/>
                              </a:cubicBezTo>
                              <a:lnTo>
                                <a:pt x="15600" y="21600"/>
                              </a:lnTo>
                              <a:cubicBezTo>
                                <a:pt x="15583" y="21547"/>
                                <a:pt x="15567" y="21505"/>
                                <a:pt x="15551" y="21466"/>
                              </a:cubicBezTo>
                              <a:cubicBezTo>
                                <a:pt x="15556" y="21466"/>
                                <a:pt x="15562" y="21459"/>
                                <a:pt x="15551" y="21434"/>
                              </a:cubicBezTo>
                              <a:cubicBezTo>
                                <a:pt x="15611" y="21427"/>
                                <a:pt x="15659" y="21427"/>
                                <a:pt x="15692" y="21427"/>
                              </a:cubicBezTo>
                              <a:cubicBezTo>
                                <a:pt x="15697" y="21427"/>
                                <a:pt x="15703" y="21427"/>
                                <a:pt x="15708" y="21427"/>
                              </a:cubicBezTo>
                              <a:cubicBezTo>
                                <a:pt x="15714" y="21438"/>
                                <a:pt x="15719" y="21452"/>
                                <a:pt x="15719" y="21463"/>
                              </a:cubicBezTo>
                              <a:cubicBezTo>
                                <a:pt x="15719" y="21470"/>
                                <a:pt x="15719" y="21477"/>
                                <a:pt x="15719" y="21480"/>
                              </a:cubicBezTo>
                              <a:cubicBezTo>
                                <a:pt x="15719" y="21491"/>
                                <a:pt x="15719" y="21498"/>
                                <a:pt x="15730" y="21501"/>
                              </a:cubicBezTo>
                              <a:cubicBezTo>
                                <a:pt x="15724" y="21515"/>
                                <a:pt x="15724" y="21533"/>
                                <a:pt x="15724" y="21547"/>
                              </a:cubicBezTo>
                              <a:cubicBezTo>
                                <a:pt x="15724" y="21568"/>
                                <a:pt x="15730" y="21579"/>
                                <a:pt x="15746" y="21589"/>
                              </a:cubicBezTo>
                              <a:cubicBezTo>
                                <a:pt x="15757" y="21596"/>
                                <a:pt x="15773" y="21596"/>
                                <a:pt x="15789" y="21596"/>
                              </a:cubicBezTo>
                              <a:cubicBezTo>
                                <a:pt x="15876" y="21589"/>
                                <a:pt x="15957" y="21522"/>
                                <a:pt x="15979" y="21434"/>
                              </a:cubicBezTo>
                              <a:cubicBezTo>
                                <a:pt x="15979" y="21427"/>
                                <a:pt x="15985" y="21420"/>
                                <a:pt x="15985" y="21413"/>
                              </a:cubicBezTo>
                              <a:cubicBezTo>
                                <a:pt x="15985" y="21406"/>
                                <a:pt x="15985" y="21399"/>
                                <a:pt x="15985" y="21392"/>
                              </a:cubicBezTo>
                              <a:cubicBezTo>
                                <a:pt x="15985" y="21385"/>
                                <a:pt x="15985" y="21378"/>
                                <a:pt x="15985" y="21371"/>
                              </a:cubicBezTo>
                              <a:cubicBezTo>
                                <a:pt x="15985" y="21364"/>
                                <a:pt x="15979" y="21357"/>
                                <a:pt x="15979" y="21350"/>
                              </a:cubicBezTo>
                              <a:cubicBezTo>
                                <a:pt x="15952" y="21265"/>
                                <a:pt x="15827" y="21230"/>
                                <a:pt x="15751" y="21216"/>
                              </a:cubicBezTo>
                              <a:cubicBezTo>
                                <a:pt x="15703" y="21205"/>
                                <a:pt x="15659" y="21205"/>
                                <a:pt x="15648" y="21205"/>
                              </a:cubicBezTo>
                              <a:cubicBezTo>
                                <a:pt x="15643" y="21205"/>
                                <a:pt x="15638" y="21205"/>
                                <a:pt x="15632" y="21205"/>
                              </a:cubicBezTo>
                              <a:lnTo>
                                <a:pt x="15627" y="21205"/>
                              </a:lnTo>
                              <a:cubicBezTo>
                                <a:pt x="15621" y="21205"/>
                                <a:pt x="15616" y="21205"/>
                                <a:pt x="15616" y="21205"/>
                              </a:cubicBezTo>
                              <a:lnTo>
                                <a:pt x="15611" y="21205"/>
                              </a:lnTo>
                              <a:cubicBezTo>
                                <a:pt x="15605" y="21205"/>
                                <a:pt x="15600" y="21205"/>
                                <a:pt x="15594" y="21209"/>
                              </a:cubicBezTo>
                              <a:lnTo>
                                <a:pt x="15589" y="21209"/>
                              </a:lnTo>
                              <a:cubicBezTo>
                                <a:pt x="15583" y="21209"/>
                                <a:pt x="15578" y="21212"/>
                                <a:pt x="15573" y="21212"/>
                              </a:cubicBezTo>
                              <a:lnTo>
                                <a:pt x="15567" y="21212"/>
                              </a:lnTo>
                              <a:cubicBezTo>
                                <a:pt x="15562" y="21212"/>
                                <a:pt x="15556" y="21216"/>
                                <a:pt x="15556" y="21216"/>
                              </a:cubicBezTo>
                              <a:lnTo>
                                <a:pt x="15551" y="21216"/>
                              </a:lnTo>
                              <a:cubicBezTo>
                                <a:pt x="15545" y="21216"/>
                                <a:pt x="15540" y="21219"/>
                                <a:pt x="15540" y="21219"/>
                              </a:cubicBezTo>
                              <a:lnTo>
                                <a:pt x="15535" y="21219"/>
                              </a:lnTo>
                              <a:cubicBezTo>
                                <a:pt x="15524" y="21223"/>
                                <a:pt x="15518" y="21226"/>
                                <a:pt x="15508" y="21230"/>
                              </a:cubicBezTo>
                              <a:cubicBezTo>
                                <a:pt x="15502" y="21230"/>
                                <a:pt x="15497" y="21230"/>
                                <a:pt x="15491" y="21230"/>
                              </a:cubicBezTo>
                              <a:cubicBezTo>
                                <a:pt x="15486" y="21230"/>
                                <a:pt x="15486" y="21230"/>
                                <a:pt x="15480" y="21230"/>
                              </a:cubicBezTo>
                              <a:lnTo>
                                <a:pt x="15480" y="21230"/>
                              </a:lnTo>
                              <a:lnTo>
                                <a:pt x="15480" y="21230"/>
                              </a:lnTo>
                              <a:cubicBezTo>
                                <a:pt x="15475" y="21209"/>
                                <a:pt x="15442" y="21152"/>
                                <a:pt x="15388" y="21057"/>
                              </a:cubicBezTo>
                              <a:cubicBezTo>
                                <a:pt x="15361" y="21011"/>
                                <a:pt x="15340" y="20969"/>
                                <a:pt x="15318" y="20930"/>
                              </a:cubicBezTo>
                              <a:cubicBezTo>
                                <a:pt x="15242" y="20800"/>
                                <a:pt x="15166" y="20680"/>
                                <a:pt x="15112" y="20613"/>
                              </a:cubicBezTo>
                              <a:cubicBezTo>
                                <a:pt x="15209" y="20599"/>
                                <a:pt x="15323" y="20599"/>
                                <a:pt x="15437" y="20613"/>
                              </a:cubicBezTo>
                              <a:cubicBezTo>
                                <a:pt x="15567" y="20631"/>
                                <a:pt x="15708" y="20662"/>
                                <a:pt x="15865" y="20712"/>
                              </a:cubicBezTo>
                              <a:cubicBezTo>
                                <a:pt x="15930" y="20733"/>
                                <a:pt x="15990" y="20757"/>
                                <a:pt x="16060" y="20786"/>
                              </a:cubicBezTo>
                              <a:cubicBezTo>
                                <a:pt x="16115" y="20810"/>
                                <a:pt x="16174" y="20835"/>
                                <a:pt x="16234" y="20867"/>
                              </a:cubicBezTo>
                              <a:cubicBezTo>
                                <a:pt x="16445" y="20976"/>
                                <a:pt x="16592" y="21089"/>
                                <a:pt x="16651" y="21138"/>
                              </a:cubicBezTo>
                              <a:cubicBezTo>
                                <a:pt x="16689" y="21166"/>
                                <a:pt x="16727" y="21198"/>
                                <a:pt x="16770" y="21237"/>
                              </a:cubicBezTo>
                              <a:cubicBezTo>
                                <a:pt x="16770" y="21237"/>
                                <a:pt x="16770" y="21237"/>
                                <a:pt x="16770" y="21237"/>
                              </a:cubicBezTo>
                              <a:cubicBezTo>
                                <a:pt x="16765" y="21240"/>
                                <a:pt x="16749" y="21255"/>
                                <a:pt x="16722" y="21279"/>
                              </a:cubicBezTo>
                              <a:cubicBezTo>
                                <a:pt x="16700" y="21290"/>
                                <a:pt x="16602" y="21378"/>
                                <a:pt x="16543" y="21441"/>
                              </a:cubicBezTo>
                              <a:cubicBezTo>
                                <a:pt x="16516" y="21470"/>
                                <a:pt x="16467" y="21529"/>
                                <a:pt x="16407" y="21596"/>
                              </a:cubicBezTo>
                              <a:lnTo>
                                <a:pt x="16754" y="21596"/>
                              </a:lnTo>
                              <a:cubicBezTo>
                                <a:pt x="16770" y="21575"/>
                                <a:pt x="16792" y="21554"/>
                                <a:pt x="16808" y="21533"/>
                              </a:cubicBezTo>
                              <a:cubicBezTo>
                                <a:pt x="16873" y="21459"/>
                                <a:pt x="16922" y="21406"/>
                                <a:pt x="16922" y="21403"/>
                              </a:cubicBezTo>
                              <a:cubicBezTo>
                                <a:pt x="16917" y="21399"/>
                                <a:pt x="16879" y="21431"/>
                                <a:pt x="16830" y="21480"/>
                              </a:cubicBezTo>
                              <a:cubicBezTo>
                                <a:pt x="16819" y="21491"/>
                                <a:pt x="16808" y="21501"/>
                                <a:pt x="16798" y="21515"/>
                              </a:cubicBezTo>
                              <a:cubicBezTo>
                                <a:pt x="16808" y="21505"/>
                                <a:pt x="16819" y="21491"/>
                                <a:pt x="16830" y="21480"/>
                              </a:cubicBezTo>
                              <a:cubicBezTo>
                                <a:pt x="16873" y="21434"/>
                                <a:pt x="16906" y="21399"/>
                                <a:pt x="16922" y="21385"/>
                              </a:cubicBezTo>
                              <a:cubicBezTo>
                                <a:pt x="16949" y="21417"/>
                                <a:pt x="16976" y="21445"/>
                                <a:pt x="17004" y="21473"/>
                              </a:cubicBezTo>
                              <a:cubicBezTo>
                                <a:pt x="17047" y="21522"/>
                                <a:pt x="17079" y="21565"/>
                                <a:pt x="17107" y="21596"/>
                              </a:cubicBezTo>
                              <a:cubicBezTo>
                                <a:pt x="17107" y="21596"/>
                                <a:pt x="17107" y="21596"/>
                                <a:pt x="17107" y="21596"/>
                              </a:cubicBezTo>
                              <a:lnTo>
                                <a:pt x="17302" y="21596"/>
                              </a:lnTo>
                              <a:cubicBezTo>
                                <a:pt x="17296" y="21593"/>
                                <a:pt x="17291" y="21586"/>
                                <a:pt x="17285" y="21582"/>
                              </a:cubicBezTo>
                              <a:cubicBezTo>
                                <a:pt x="17210" y="21501"/>
                                <a:pt x="17117" y="21410"/>
                                <a:pt x="17020" y="21311"/>
                              </a:cubicBezTo>
                              <a:cubicBezTo>
                                <a:pt x="17025" y="21300"/>
                                <a:pt x="17025" y="21286"/>
                                <a:pt x="17036" y="21276"/>
                              </a:cubicBezTo>
                              <a:cubicBezTo>
                                <a:pt x="17041" y="21276"/>
                                <a:pt x="17041" y="21272"/>
                                <a:pt x="17041" y="21269"/>
                              </a:cubicBezTo>
                              <a:cubicBezTo>
                                <a:pt x="17047" y="21262"/>
                                <a:pt x="17058" y="21244"/>
                                <a:pt x="17079" y="21223"/>
                              </a:cubicBezTo>
                              <a:cubicBezTo>
                                <a:pt x="17123" y="21180"/>
                                <a:pt x="17193" y="21121"/>
                                <a:pt x="17269" y="21061"/>
                              </a:cubicBezTo>
                              <a:cubicBezTo>
                                <a:pt x="17334" y="21011"/>
                                <a:pt x="17416" y="20955"/>
                                <a:pt x="17491" y="20909"/>
                              </a:cubicBezTo>
                              <a:cubicBezTo>
                                <a:pt x="17567" y="20863"/>
                                <a:pt x="17638" y="20828"/>
                                <a:pt x="17687" y="20803"/>
                              </a:cubicBezTo>
                              <a:cubicBezTo>
                                <a:pt x="17697" y="20796"/>
                                <a:pt x="17708" y="20793"/>
                                <a:pt x="17719" y="20789"/>
                              </a:cubicBezTo>
                              <a:cubicBezTo>
                                <a:pt x="17795" y="20754"/>
                                <a:pt x="17876" y="20729"/>
                                <a:pt x="17941" y="20715"/>
                              </a:cubicBezTo>
                              <a:cubicBezTo>
                                <a:pt x="17952" y="20712"/>
                                <a:pt x="17958" y="20712"/>
                                <a:pt x="17968" y="20712"/>
                              </a:cubicBezTo>
                              <a:cubicBezTo>
                                <a:pt x="17974" y="20715"/>
                                <a:pt x="17979" y="20715"/>
                                <a:pt x="17990" y="20719"/>
                              </a:cubicBezTo>
                              <a:cubicBezTo>
                                <a:pt x="17990" y="20722"/>
                                <a:pt x="17995" y="20722"/>
                                <a:pt x="18033" y="20729"/>
                              </a:cubicBezTo>
                              <a:cubicBezTo>
                                <a:pt x="18066" y="20733"/>
                                <a:pt x="18120" y="20736"/>
                                <a:pt x="18180" y="20726"/>
                              </a:cubicBezTo>
                              <a:cubicBezTo>
                                <a:pt x="18201" y="20722"/>
                                <a:pt x="18234" y="20712"/>
                                <a:pt x="18256" y="20690"/>
                              </a:cubicBezTo>
                              <a:cubicBezTo>
                                <a:pt x="18277" y="20673"/>
                                <a:pt x="18288" y="20652"/>
                                <a:pt x="18283" y="20634"/>
                              </a:cubicBezTo>
                              <a:cubicBezTo>
                                <a:pt x="18283" y="20616"/>
                                <a:pt x="18272" y="20599"/>
                                <a:pt x="18250" y="20585"/>
                              </a:cubicBezTo>
                              <a:cubicBezTo>
                                <a:pt x="18234" y="20574"/>
                                <a:pt x="18218" y="20567"/>
                                <a:pt x="18212" y="20567"/>
                              </a:cubicBezTo>
                              <a:cubicBezTo>
                                <a:pt x="18196" y="20560"/>
                                <a:pt x="18169" y="20556"/>
                                <a:pt x="18147" y="20556"/>
                              </a:cubicBezTo>
                              <a:lnTo>
                                <a:pt x="18147" y="20556"/>
                              </a:lnTo>
                              <a:cubicBezTo>
                                <a:pt x="18120" y="20556"/>
                                <a:pt x="18098" y="20560"/>
                                <a:pt x="18088" y="20564"/>
                              </a:cubicBezTo>
                              <a:cubicBezTo>
                                <a:pt x="18082" y="20564"/>
                                <a:pt x="18077" y="20567"/>
                                <a:pt x="18071" y="20567"/>
                              </a:cubicBezTo>
                              <a:cubicBezTo>
                                <a:pt x="18071" y="20567"/>
                                <a:pt x="18071" y="20567"/>
                                <a:pt x="18071" y="20567"/>
                              </a:cubicBezTo>
                              <a:cubicBezTo>
                                <a:pt x="18071" y="20564"/>
                                <a:pt x="18071" y="20560"/>
                                <a:pt x="18066" y="20556"/>
                              </a:cubicBezTo>
                              <a:cubicBezTo>
                                <a:pt x="18061" y="20553"/>
                                <a:pt x="18055" y="20549"/>
                                <a:pt x="18050" y="20546"/>
                              </a:cubicBezTo>
                              <a:cubicBezTo>
                                <a:pt x="18039" y="20539"/>
                                <a:pt x="18033" y="20528"/>
                                <a:pt x="18017" y="20518"/>
                              </a:cubicBezTo>
                              <a:cubicBezTo>
                                <a:pt x="18012" y="20514"/>
                                <a:pt x="18006" y="20507"/>
                                <a:pt x="18001" y="20504"/>
                              </a:cubicBezTo>
                              <a:cubicBezTo>
                                <a:pt x="18001" y="20504"/>
                                <a:pt x="18001" y="20500"/>
                                <a:pt x="18006" y="20500"/>
                              </a:cubicBezTo>
                              <a:cubicBezTo>
                                <a:pt x="18023" y="20486"/>
                                <a:pt x="18055" y="20461"/>
                                <a:pt x="18093" y="20433"/>
                              </a:cubicBezTo>
                              <a:cubicBezTo>
                                <a:pt x="18158" y="20377"/>
                                <a:pt x="18288" y="20260"/>
                                <a:pt x="18402" y="20116"/>
                              </a:cubicBezTo>
                              <a:cubicBezTo>
                                <a:pt x="18500" y="19999"/>
                                <a:pt x="18586" y="19866"/>
                                <a:pt x="18651" y="19739"/>
                              </a:cubicBezTo>
                              <a:cubicBezTo>
                                <a:pt x="18651" y="19742"/>
                                <a:pt x="18657" y="19742"/>
                                <a:pt x="18657" y="19746"/>
                              </a:cubicBezTo>
                              <a:cubicBezTo>
                                <a:pt x="18657" y="19760"/>
                                <a:pt x="18695" y="19795"/>
                                <a:pt x="18722" y="19813"/>
                              </a:cubicBezTo>
                              <a:cubicBezTo>
                                <a:pt x="18727" y="19816"/>
                                <a:pt x="18733" y="19820"/>
                                <a:pt x="18738" y="19823"/>
                              </a:cubicBezTo>
                              <a:lnTo>
                                <a:pt x="18792" y="19851"/>
                              </a:lnTo>
                              <a:cubicBezTo>
                                <a:pt x="18798" y="19855"/>
                                <a:pt x="18803" y="19855"/>
                                <a:pt x="18803" y="19855"/>
                              </a:cubicBezTo>
                              <a:lnTo>
                                <a:pt x="18809" y="19855"/>
                              </a:lnTo>
                              <a:lnTo>
                                <a:pt x="18841" y="19809"/>
                              </a:lnTo>
                              <a:cubicBezTo>
                                <a:pt x="18863" y="19781"/>
                                <a:pt x="18895" y="19753"/>
                                <a:pt x="18917" y="19732"/>
                              </a:cubicBezTo>
                              <a:cubicBezTo>
                                <a:pt x="18928" y="19742"/>
                                <a:pt x="18944" y="19753"/>
                                <a:pt x="18966" y="19763"/>
                              </a:cubicBezTo>
                              <a:cubicBezTo>
                                <a:pt x="18971" y="19767"/>
                                <a:pt x="18977" y="19767"/>
                                <a:pt x="18977" y="19770"/>
                              </a:cubicBezTo>
                              <a:cubicBezTo>
                                <a:pt x="18987" y="19777"/>
                                <a:pt x="18998" y="19781"/>
                                <a:pt x="19009" y="19788"/>
                              </a:cubicBezTo>
                              <a:cubicBezTo>
                                <a:pt x="19014" y="19791"/>
                                <a:pt x="19020" y="19795"/>
                                <a:pt x="19020" y="19802"/>
                              </a:cubicBezTo>
                              <a:cubicBezTo>
                                <a:pt x="19020" y="19816"/>
                                <a:pt x="19020" y="19834"/>
                                <a:pt x="19031" y="19834"/>
                              </a:cubicBezTo>
                              <a:cubicBezTo>
                                <a:pt x="19036" y="19834"/>
                                <a:pt x="19042" y="19834"/>
                                <a:pt x="19047" y="19830"/>
                              </a:cubicBezTo>
                              <a:cubicBezTo>
                                <a:pt x="19058" y="19830"/>
                                <a:pt x="19063" y="19823"/>
                                <a:pt x="19074" y="19816"/>
                              </a:cubicBezTo>
                              <a:lnTo>
                                <a:pt x="19074" y="19816"/>
                              </a:lnTo>
                              <a:cubicBezTo>
                                <a:pt x="19080" y="19809"/>
                                <a:pt x="19096" y="19799"/>
                                <a:pt x="19107" y="19791"/>
                              </a:cubicBezTo>
                              <a:cubicBezTo>
                                <a:pt x="19107" y="19788"/>
                                <a:pt x="19112" y="19788"/>
                                <a:pt x="19117" y="19784"/>
                              </a:cubicBezTo>
                              <a:cubicBezTo>
                                <a:pt x="19128" y="19774"/>
                                <a:pt x="19150" y="19760"/>
                                <a:pt x="19166" y="19742"/>
                              </a:cubicBezTo>
                              <a:cubicBezTo>
                                <a:pt x="19177" y="19728"/>
                                <a:pt x="19183" y="19710"/>
                                <a:pt x="19183" y="19700"/>
                              </a:cubicBezTo>
                              <a:cubicBezTo>
                                <a:pt x="19183" y="19696"/>
                                <a:pt x="19183" y="19693"/>
                                <a:pt x="19183" y="19689"/>
                              </a:cubicBezTo>
                              <a:cubicBezTo>
                                <a:pt x="19210" y="19703"/>
                                <a:pt x="19248" y="19714"/>
                                <a:pt x="19280" y="19724"/>
                              </a:cubicBezTo>
                              <a:cubicBezTo>
                                <a:pt x="19291" y="19728"/>
                                <a:pt x="19302" y="19728"/>
                                <a:pt x="19313" y="19732"/>
                              </a:cubicBezTo>
                              <a:cubicBezTo>
                                <a:pt x="19329" y="19735"/>
                                <a:pt x="19351" y="19742"/>
                                <a:pt x="19378" y="19749"/>
                              </a:cubicBezTo>
                              <a:lnTo>
                                <a:pt x="19389" y="19753"/>
                              </a:lnTo>
                              <a:lnTo>
                                <a:pt x="19389" y="19746"/>
                              </a:lnTo>
                              <a:cubicBezTo>
                                <a:pt x="19389" y="19742"/>
                                <a:pt x="19389" y="19739"/>
                                <a:pt x="19389" y="19732"/>
                              </a:cubicBezTo>
                              <a:cubicBezTo>
                                <a:pt x="19389" y="19728"/>
                                <a:pt x="19389" y="19721"/>
                                <a:pt x="19389" y="19717"/>
                              </a:cubicBezTo>
                              <a:cubicBezTo>
                                <a:pt x="19389" y="19717"/>
                                <a:pt x="19389" y="19714"/>
                                <a:pt x="19389" y="19714"/>
                              </a:cubicBezTo>
                              <a:cubicBezTo>
                                <a:pt x="19389" y="19710"/>
                                <a:pt x="19389" y="19710"/>
                                <a:pt x="19389" y="19707"/>
                              </a:cubicBezTo>
                              <a:lnTo>
                                <a:pt x="19389" y="19700"/>
                              </a:lnTo>
                              <a:cubicBezTo>
                                <a:pt x="19389" y="19693"/>
                                <a:pt x="19389" y="19689"/>
                                <a:pt x="19389" y="19682"/>
                              </a:cubicBezTo>
                              <a:cubicBezTo>
                                <a:pt x="19389" y="19682"/>
                                <a:pt x="19394" y="19682"/>
                                <a:pt x="19394" y="19682"/>
                              </a:cubicBezTo>
                              <a:cubicBezTo>
                                <a:pt x="19394" y="19682"/>
                                <a:pt x="19394" y="19682"/>
                                <a:pt x="19399" y="19686"/>
                              </a:cubicBezTo>
                              <a:cubicBezTo>
                                <a:pt x="19416" y="19689"/>
                                <a:pt x="19448" y="19686"/>
                                <a:pt x="19470" y="19682"/>
                              </a:cubicBezTo>
                              <a:cubicBezTo>
                                <a:pt x="19475" y="19682"/>
                                <a:pt x="19508" y="19672"/>
                                <a:pt x="19540" y="19658"/>
                              </a:cubicBezTo>
                              <a:cubicBezTo>
                                <a:pt x="19567" y="19643"/>
                                <a:pt x="19594" y="19626"/>
                                <a:pt x="19605" y="19612"/>
                              </a:cubicBezTo>
                              <a:lnTo>
                                <a:pt x="19605" y="19612"/>
                              </a:lnTo>
                              <a:cubicBezTo>
                                <a:pt x="19611" y="19608"/>
                                <a:pt x="19616" y="19601"/>
                                <a:pt x="19622" y="19598"/>
                              </a:cubicBezTo>
                              <a:cubicBezTo>
                                <a:pt x="19632" y="19605"/>
                                <a:pt x="19643" y="19612"/>
                                <a:pt x="19660" y="19615"/>
                              </a:cubicBezTo>
                              <a:cubicBezTo>
                                <a:pt x="19681" y="19622"/>
                                <a:pt x="19703" y="19629"/>
                                <a:pt x="19725" y="19633"/>
                              </a:cubicBezTo>
                              <a:cubicBezTo>
                                <a:pt x="19746" y="19636"/>
                                <a:pt x="19779" y="19636"/>
                                <a:pt x="19822" y="19633"/>
                              </a:cubicBezTo>
                              <a:lnTo>
                                <a:pt x="19833" y="19633"/>
                              </a:lnTo>
                              <a:cubicBezTo>
                                <a:pt x="19849" y="19633"/>
                                <a:pt x="19865" y="19629"/>
                                <a:pt x="19882" y="19629"/>
                              </a:cubicBezTo>
                              <a:cubicBezTo>
                                <a:pt x="19887" y="19629"/>
                                <a:pt x="19893" y="19629"/>
                                <a:pt x="19898" y="19629"/>
                              </a:cubicBezTo>
                              <a:cubicBezTo>
                                <a:pt x="19903" y="19629"/>
                                <a:pt x="19909" y="19629"/>
                                <a:pt x="19914" y="19629"/>
                              </a:cubicBezTo>
                              <a:cubicBezTo>
                                <a:pt x="19920" y="19629"/>
                                <a:pt x="19920" y="19629"/>
                                <a:pt x="19925" y="19629"/>
                              </a:cubicBezTo>
                              <a:lnTo>
                                <a:pt x="19936" y="19629"/>
                              </a:lnTo>
                              <a:lnTo>
                                <a:pt x="19936" y="19594"/>
                              </a:lnTo>
                              <a:cubicBezTo>
                                <a:pt x="19936" y="19576"/>
                                <a:pt x="19936" y="19559"/>
                                <a:pt x="19936" y="19545"/>
                              </a:cubicBezTo>
                              <a:lnTo>
                                <a:pt x="19936" y="19545"/>
                              </a:lnTo>
                              <a:cubicBezTo>
                                <a:pt x="19941" y="19545"/>
                                <a:pt x="19947" y="19548"/>
                                <a:pt x="19958" y="19555"/>
                              </a:cubicBezTo>
                              <a:cubicBezTo>
                                <a:pt x="19958" y="19562"/>
                                <a:pt x="19968" y="19573"/>
                                <a:pt x="19985" y="19583"/>
                              </a:cubicBezTo>
                              <a:cubicBezTo>
                                <a:pt x="20001" y="19591"/>
                                <a:pt x="20017" y="19598"/>
                                <a:pt x="20034" y="19605"/>
                              </a:cubicBezTo>
                              <a:cubicBezTo>
                                <a:pt x="20039" y="19608"/>
                                <a:pt x="20044" y="19608"/>
                                <a:pt x="20050" y="19612"/>
                              </a:cubicBezTo>
                              <a:cubicBezTo>
                                <a:pt x="20055" y="19615"/>
                                <a:pt x="20066" y="19619"/>
                                <a:pt x="20071" y="19622"/>
                              </a:cubicBezTo>
                              <a:cubicBezTo>
                                <a:pt x="20077" y="19626"/>
                                <a:pt x="20082" y="19629"/>
                                <a:pt x="20082" y="19629"/>
                              </a:cubicBezTo>
                              <a:cubicBezTo>
                                <a:pt x="20082" y="19629"/>
                                <a:pt x="20088" y="19633"/>
                                <a:pt x="20088" y="19640"/>
                              </a:cubicBezTo>
                              <a:lnTo>
                                <a:pt x="20088" y="19640"/>
                              </a:lnTo>
                              <a:cubicBezTo>
                                <a:pt x="20088" y="19640"/>
                                <a:pt x="20088" y="19647"/>
                                <a:pt x="20088" y="19650"/>
                              </a:cubicBezTo>
                              <a:lnTo>
                                <a:pt x="20088" y="19693"/>
                              </a:lnTo>
                              <a:lnTo>
                                <a:pt x="20104" y="19675"/>
                              </a:lnTo>
                              <a:cubicBezTo>
                                <a:pt x="20120" y="19661"/>
                                <a:pt x="20137" y="19643"/>
                                <a:pt x="20153" y="19622"/>
                              </a:cubicBezTo>
                              <a:cubicBezTo>
                                <a:pt x="20164" y="19608"/>
                                <a:pt x="20169" y="19598"/>
                                <a:pt x="20174" y="19583"/>
                              </a:cubicBezTo>
                              <a:cubicBezTo>
                                <a:pt x="20185" y="19562"/>
                                <a:pt x="20185" y="19538"/>
                                <a:pt x="20185" y="19516"/>
                              </a:cubicBezTo>
                              <a:lnTo>
                                <a:pt x="20207" y="19516"/>
                              </a:lnTo>
                              <a:cubicBezTo>
                                <a:pt x="20218" y="19516"/>
                                <a:pt x="20229" y="19516"/>
                                <a:pt x="20239" y="19516"/>
                              </a:cubicBezTo>
                              <a:cubicBezTo>
                                <a:pt x="20261" y="19513"/>
                                <a:pt x="20277" y="19509"/>
                                <a:pt x="20288" y="19506"/>
                              </a:cubicBezTo>
                              <a:cubicBezTo>
                                <a:pt x="20305" y="19502"/>
                                <a:pt x="20326" y="19492"/>
                                <a:pt x="20342" y="19481"/>
                              </a:cubicBezTo>
                              <a:lnTo>
                                <a:pt x="20375" y="19464"/>
                              </a:lnTo>
                              <a:lnTo>
                                <a:pt x="20391" y="19457"/>
                              </a:lnTo>
                              <a:cubicBezTo>
                                <a:pt x="20397" y="19453"/>
                                <a:pt x="20402" y="19453"/>
                                <a:pt x="20408" y="19450"/>
                              </a:cubicBezTo>
                              <a:lnTo>
                                <a:pt x="20429" y="19439"/>
                              </a:lnTo>
                              <a:cubicBezTo>
                                <a:pt x="20435" y="19439"/>
                                <a:pt x="20435" y="19435"/>
                                <a:pt x="20435" y="19435"/>
                              </a:cubicBezTo>
                              <a:lnTo>
                                <a:pt x="20462" y="19421"/>
                              </a:lnTo>
                              <a:lnTo>
                                <a:pt x="20440" y="19421"/>
                              </a:lnTo>
                              <a:cubicBezTo>
                                <a:pt x="20429" y="19421"/>
                                <a:pt x="20424" y="19421"/>
                                <a:pt x="20418" y="19421"/>
                              </a:cubicBezTo>
                              <a:cubicBezTo>
                                <a:pt x="20402" y="19421"/>
                                <a:pt x="20391" y="19421"/>
                                <a:pt x="20386" y="19421"/>
                              </a:cubicBezTo>
                              <a:cubicBezTo>
                                <a:pt x="20386" y="19421"/>
                                <a:pt x="20386" y="19421"/>
                                <a:pt x="20386" y="19421"/>
                              </a:cubicBezTo>
                              <a:cubicBezTo>
                                <a:pt x="20386" y="19421"/>
                                <a:pt x="20386" y="19421"/>
                                <a:pt x="20386" y="19421"/>
                              </a:cubicBezTo>
                              <a:lnTo>
                                <a:pt x="20375" y="19418"/>
                              </a:lnTo>
                              <a:cubicBezTo>
                                <a:pt x="20370" y="19414"/>
                                <a:pt x="20364" y="19411"/>
                                <a:pt x="20359" y="19407"/>
                              </a:cubicBezTo>
                              <a:lnTo>
                                <a:pt x="20315" y="19383"/>
                              </a:lnTo>
                              <a:cubicBezTo>
                                <a:pt x="20288" y="19365"/>
                                <a:pt x="20261" y="19354"/>
                                <a:pt x="20245" y="19344"/>
                              </a:cubicBezTo>
                              <a:lnTo>
                                <a:pt x="20245" y="19344"/>
                              </a:lnTo>
                              <a:cubicBezTo>
                                <a:pt x="20239" y="19337"/>
                                <a:pt x="20234" y="19333"/>
                                <a:pt x="20234" y="19330"/>
                              </a:cubicBezTo>
                              <a:cubicBezTo>
                                <a:pt x="20234" y="19330"/>
                                <a:pt x="20234" y="19326"/>
                                <a:pt x="20239" y="19326"/>
                              </a:cubicBezTo>
                              <a:cubicBezTo>
                                <a:pt x="20245" y="19330"/>
                                <a:pt x="20250" y="19330"/>
                                <a:pt x="20256" y="19333"/>
                              </a:cubicBezTo>
                              <a:cubicBezTo>
                                <a:pt x="20288" y="19344"/>
                                <a:pt x="20332" y="19347"/>
                                <a:pt x="20370" y="19347"/>
                              </a:cubicBezTo>
                              <a:cubicBezTo>
                                <a:pt x="20386" y="19347"/>
                                <a:pt x="20418" y="19344"/>
                                <a:pt x="20451" y="19337"/>
                              </a:cubicBezTo>
                              <a:cubicBezTo>
                                <a:pt x="20467" y="19333"/>
                                <a:pt x="20483" y="19330"/>
                                <a:pt x="20505" y="19323"/>
                              </a:cubicBezTo>
                              <a:lnTo>
                                <a:pt x="20511" y="19319"/>
                              </a:lnTo>
                              <a:cubicBezTo>
                                <a:pt x="20527" y="19316"/>
                                <a:pt x="20538" y="19309"/>
                                <a:pt x="20554" y="19309"/>
                              </a:cubicBezTo>
                              <a:cubicBezTo>
                                <a:pt x="20559" y="19309"/>
                                <a:pt x="20559" y="19309"/>
                                <a:pt x="20565" y="19309"/>
                              </a:cubicBezTo>
                              <a:lnTo>
                                <a:pt x="20570" y="19309"/>
                              </a:lnTo>
                              <a:cubicBezTo>
                                <a:pt x="20576" y="19309"/>
                                <a:pt x="20581" y="19309"/>
                                <a:pt x="20586" y="19309"/>
                              </a:cubicBezTo>
                              <a:cubicBezTo>
                                <a:pt x="20597" y="19309"/>
                                <a:pt x="20608" y="19301"/>
                                <a:pt x="20608" y="19294"/>
                              </a:cubicBezTo>
                              <a:cubicBezTo>
                                <a:pt x="20608" y="19287"/>
                                <a:pt x="20608" y="19280"/>
                                <a:pt x="20608" y="19280"/>
                              </a:cubicBezTo>
                              <a:cubicBezTo>
                                <a:pt x="20603" y="19266"/>
                                <a:pt x="20597" y="19256"/>
                                <a:pt x="20592" y="19242"/>
                              </a:cubicBezTo>
                              <a:cubicBezTo>
                                <a:pt x="20576" y="19217"/>
                                <a:pt x="20559" y="19199"/>
                                <a:pt x="20548" y="19185"/>
                              </a:cubicBezTo>
                              <a:lnTo>
                                <a:pt x="20548" y="19182"/>
                              </a:lnTo>
                              <a:cubicBezTo>
                                <a:pt x="20576" y="19182"/>
                                <a:pt x="20603" y="19178"/>
                                <a:pt x="20624" y="19171"/>
                              </a:cubicBezTo>
                              <a:cubicBezTo>
                                <a:pt x="20646" y="19164"/>
                                <a:pt x="20673" y="19153"/>
                                <a:pt x="20700" y="19136"/>
                              </a:cubicBezTo>
                              <a:cubicBezTo>
                                <a:pt x="20706" y="19129"/>
                                <a:pt x="20716" y="19125"/>
                                <a:pt x="20722" y="19118"/>
                              </a:cubicBezTo>
                              <a:cubicBezTo>
                                <a:pt x="20727" y="19115"/>
                                <a:pt x="20733" y="19108"/>
                                <a:pt x="20738" y="19104"/>
                              </a:cubicBezTo>
                              <a:cubicBezTo>
                                <a:pt x="20744" y="19101"/>
                                <a:pt x="20749" y="19097"/>
                                <a:pt x="20754" y="19093"/>
                              </a:cubicBezTo>
                              <a:lnTo>
                                <a:pt x="20760" y="19090"/>
                              </a:lnTo>
                              <a:cubicBezTo>
                                <a:pt x="20760" y="19090"/>
                                <a:pt x="20765" y="19090"/>
                                <a:pt x="20771" y="19086"/>
                              </a:cubicBezTo>
                              <a:cubicBezTo>
                                <a:pt x="20776" y="19086"/>
                                <a:pt x="20787" y="19086"/>
                                <a:pt x="20792" y="19086"/>
                              </a:cubicBezTo>
                              <a:lnTo>
                                <a:pt x="20814" y="19086"/>
                              </a:lnTo>
                              <a:lnTo>
                                <a:pt x="20803" y="19076"/>
                              </a:lnTo>
                              <a:lnTo>
                                <a:pt x="20727" y="19019"/>
                              </a:lnTo>
                              <a:cubicBezTo>
                                <a:pt x="20711" y="19009"/>
                                <a:pt x="20700" y="19002"/>
                                <a:pt x="20689" y="18991"/>
                              </a:cubicBezTo>
                              <a:lnTo>
                                <a:pt x="20679" y="18981"/>
                              </a:lnTo>
                              <a:cubicBezTo>
                                <a:pt x="20689" y="18977"/>
                                <a:pt x="20700" y="18970"/>
                                <a:pt x="20711" y="18967"/>
                              </a:cubicBezTo>
                              <a:cubicBezTo>
                                <a:pt x="20722" y="18959"/>
                                <a:pt x="20738" y="18952"/>
                                <a:pt x="20749" y="18945"/>
                              </a:cubicBezTo>
                              <a:cubicBezTo>
                                <a:pt x="20754" y="18942"/>
                                <a:pt x="20754" y="18938"/>
                                <a:pt x="20760" y="18935"/>
                              </a:cubicBezTo>
                              <a:cubicBezTo>
                                <a:pt x="20760" y="18931"/>
                                <a:pt x="20765" y="18931"/>
                                <a:pt x="20765" y="18928"/>
                              </a:cubicBezTo>
                              <a:cubicBezTo>
                                <a:pt x="20771" y="18924"/>
                                <a:pt x="20771" y="18924"/>
                                <a:pt x="20771" y="18924"/>
                              </a:cubicBezTo>
                              <a:cubicBezTo>
                                <a:pt x="20771" y="18924"/>
                                <a:pt x="20771" y="18924"/>
                                <a:pt x="20776" y="18924"/>
                              </a:cubicBezTo>
                              <a:cubicBezTo>
                                <a:pt x="20782" y="18924"/>
                                <a:pt x="20792" y="18921"/>
                                <a:pt x="20792" y="18917"/>
                              </a:cubicBezTo>
                              <a:cubicBezTo>
                                <a:pt x="20803" y="18910"/>
                                <a:pt x="20803" y="18903"/>
                                <a:pt x="20803" y="18896"/>
                              </a:cubicBezTo>
                              <a:cubicBezTo>
                                <a:pt x="20798" y="18889"/>
                                <a:pt x="20798" y="18885"/>
                                <a:pt x="20792" y="18882"/>
                              </a:cubicBezTo>
                              <a:lnTo>
                                <a:pt x="20792" y="18882"/>
                              </a:lnTo>
                              <a:cubicBezTo>
                                <a:pt x="20787" y="18875"/>
                                <a:pt x="20776" y="18871"/>
                                <a:pt x="20771" y="18864"/>
                              </a:cubicBezTo>
                              <a:cubicBezTo>
                                <a:pt x="20754" y="18854"/>
                                <a:pt x="20733" y="18843"/>
                                <a:pt x="20711" y="18836"/>
                              </a:cubicBezTo>
                              <a:cubicBezTo>
                                <a:pt x="20689" y="18829"/>
                                <a:pt x="20662" y="18822"/>
                                <a:pt x="20635" y="18818"/>
                              </a:cubicBezTo>
                              <a:cubicBezTo>
                                <a:pt x="20641" y="18818"/>
                                <a:pt x="20646" y="18815"/>
                                <a:pt x="20651" y="18811"/>
                              </a:cubicBezTo>
                              <a:cubicBezTo>
                                <a:pt x="20668" y="18804"/>
                                <a:pt x="20695" y="18790"/>
                                <a:pt x="20722" y="18776"/>
                              </a:cubicBezTo>
                              <a:lnTo>
                                <a:pt x="20727" y="18773"/>
                              </a:lnTo>
                              <a:cubicBezTo>
                                <a:pt x="20754" y="18759"/>
                                <a:pt x="20782" y="18741"/>
                                <a:pt x="20819" y="18730"/>
                              </a:cubicBezTo>
                              <a:cubicBezTo>
                                <a:pt x="20819" y="18730"/>
                                <a:pt x="20830" y="18727"/>
                                <a:pt x="20836" y="18727"/>
                              </a:cubicBezTo>
                              <a:lnTo>
                                <a:pt x="20841" y="18727"/>
                              </a:lnTo>
                              <a:cubicBezTo>
                                <a:pt x="20847" y="18727"/>
                                <a:pt x="20847" y="18727"/>
                                <a:pt x="20847" y="18723"/>
                              </a:cubicBezTo>
                              <a:cubicBezTo>
                                <a:pt x="20852" y="18720"/>
                                <a:pt x="20847" y="18716"/>
                                <a:pt x="20847" y="18716"/>
                              </a:cubicBezTo>
                              <a:cubicBezTo>
                                <a:pt x="20847" y="18716"/>
                                <a:pt x="20847" y="18716"/>
                                <a:pt x="20847" y="18713"/>
                              </a:cubicBezTo>
                              <a:lnTo>
                                <a:pt x="20841" y="18702"/>
                              </a:lnTo>
                              <a:cubicBezTo>
                                <a:pt x="20836" y="18692"/>
                                <a:pt x="20836" y="18688"/>
                                <a:pt x="20830" y="18681"/>
                              </a:cubicBezTo>
                              <a:cubicBezTo>
                                <a:pt x="20819" y="18667"/>
                                <a:pt x="20809" y="18653"/>
                                <a:pt x="20792" y="18642"/>
                              </a:cubicBezTo>
                              <a:cubicBezTo>
                                <a:pt x="20771" y="18625"/>
                                <a:pt x="20749" y="18610"/>
                                <a:pt x="20722" y="18603"/>
                              </a:cubicBezTo>
                              <a:cubicBezTo>
                                <a:pt x="20738" y="18596"/>
                                <a:pt x="20754" y="18589"/>
                                <a:pt x="20771" y="18582"/>
                              </a:cubicBezTo>
                              <a:cubicBezTo>
                                <a:pt x="20782" y="18579"/>
                                <a:pt x="20798" y="18565"/>
                                <a:pt x="20819" y="18547"/>
                              </a:cubicBezTo>
                              <a:cubicBezTo>
                                <a:pt x="20825" y="18544"/>
                                <a:pt x="20830" y="18540"/>
                                <a:pt x="20830" y="18536"/>
                              </a:cubicBezTo>
                              <a:cubicBezTo>
                                <a:pt x="20836" y="18533"/>
                                <a:pt x="20841" y="18526"/>
                                <a:pt x="20847" y="18522"/>
                              </a:cubicBezTo>
                              <a:cubicBezTo>
                                <a:pt x="20852" y="18519"/>
                                <a:pt x="20857" y="18515"/>
                                <a:pt x="20863" y="18515"/>
                              </a:cubicBezTo>
                              <a:lnTo>
                                <a:pt x="20868" y="18515"/>
                              </a:lnTo>
                              <a:lnTo>
                                <a:pt x="20874" y="18512"/>
                              </a:lnTo>
                              <a:cubicBezTo>
                                <a:pt x="20879" y="18512"/>
                                <a:pt x="20890" y="18512"/>
                                <a:pt x="20912" y="18519"/>
                              </a:cubicBezTo>
                              <a:cubicBezTo>
                                <a:pt x="20917" y="18519"/>
                                <a:pt x="20928" y="18522"/>
                                <a:pt x="20939" y="18526"/>
                              </a:cubicBezTo>
                              <a:lnTo>
                                <a:pt x="20966" y="18529"/>
                              </a:lnTo>
                              <a:lnTo>
                                <a:pt x="20933" y="18505"/>
                              </a:lnTo>
                              <a:lnTo>
                                <a:pt x="20879" y="18473"/>
                              </a:lnTo>
                              <a:lnTo>
                                <a:pt x="20863" y="18466"/>
                              </a:lnTo>
                              <a:cubicBezTo>
                                <a:pt x="20841" y="18455"/>
                                <a:pt x="20819" y="18445"/>
                                <a:pt x="20798" y="18438"/>
                              </a:cubicBezTo>
                              <a:cubicBezTo>
                                <a:pt x="20771" y="18427"/>
                                <a:pt x="20733" y="18424"/>
                                <a:pt x="20706" y="18427"/>
                              </a:cubicBezTo>
                              <a:cubicBezTo>
                                <a:pt x="20706" y="18427"/>
                                <a:pt x="20711" y="18424"/>
                                <a:pt x="20711" y="18420"/>
                              </a:cubicBezTo>
                              <a:lnTo>
                                <a:pt x="20711" y="18420"/>
                              </a:lnTo>
                              <a:cubicBezTo>
                                <a:pt x="20727" y="18410"/>
                                <a:pt x="20738" y="18399"/>
                                <a:pt x="20749" y="18385"/>
                              </a:cubicBezTo>
                              <a:lnTo>
                                <a:pt x="20765" y="18360"/>
                              </a:lnTo>
                              <a:cubicBezTo>
                                <a:pt x="20771" y="18357"/>
                                <a:pt x="20771" y="18353"/>
                                <a:pt x="20776" y="18350"/>
                              </a:cubicBezTo>
                              <a:lnTo>
                                <a:pt x="20782" y="18346"/>
                              </a:lnTo>
                              <a:cubicBezTo>
                                <a:pt x="20782" y="18346"/>
                                <a:pt x="20782" y="18343"/>
                                <a:pt x="20787" y="18343"/>
                              </a:cubicBezTo>
                              <a:lnTo>
                                <a:pt x="20787" y="18339"/>
                              </a:lnTo>
                              <a:cubicBezTo>
                                <a:pt x="20792" y="18336"/>
                                <a:pt x="20792" y="18336"/>
                                <a:pt x="20798" y="18332"/>
                              </a:cubicBezTo>
                              <a:lnTo>
                                <a:pt x="20809" y="18325"/>
                              </a:lnTo>
                              <a:lnTo>
                                <a:pt x="20803" y="18321"/>
                              </a:lnTo>
                              <a:cubicBezTo>
                                <a:pt x="20765" y="18304"/>
                                <a:pt x="20754" y="18300"/>
                                <a:pt x="20733" y="18293"/>
                              </a:cubicBezTo>
                              <a:cubicBezTo>
                                <a:pt x="20711" y="18286"/>
                                <a:pt x="20689" y="18283"/>
                                <a:pt x="20668" y="18279"/>
                              </a:cubicBezTo>
                              <a:cubicBezTo>
                                <a:pt x="20630" y="18276"/>
                                <a:pt x="20586" y="18272"/>
                                <a:pt x="20554" y="18276"/>
                              </a:cubicBezTo>
                              <a:cubicBezTo>
                                <a:pt x="20554" y="18276"/>
                                <a:pt x="20548" y="18276"/>
                                <a:pt x="20548" y="18276"/>
                              </a:cubicBezTo>
                              <a:cubicBezTo>
                                <a:pt x="20548" y="18276"/>
                                <a:pt x="20548" y="18276"/>
                                <a:pt x="20543" y="18276"/>
                              </a:cubicBezTo>
                              <a:cubicBezTo>
                                <a:pt x="20565" y="18261"/>
                                <a:pt x="20581" y="18247"/>
                                <a:pt x="20592" y="18233"/>
                              </a:cubicBezTo>
                              <a:cubicBezTo>
                                <a:pt x="20597" y="18226"/>
                                <a:pt x="20613" y="18209"/>
                                <a:pt x="20624" y="18187"/>
                              </a:cubicBezTo>
                              <a:lnTo>
                                <a:pt x="20630" y="18180"/>
                              </a:lnTo>
                              <a:cubicBezTo>
                                <a:pt x="20635" y="18173"/>
                                <a:pt x="20635" y="18166"/>
                                <a:pt x="20641" y="18159"/>
                              </a:cubicBezTo>
                              <a:cubicBezTo>
                                <a:pt x="20646" y="18152"/>
                                <a:pt x="20646" y="18149"/>
                                <a:pt x="20651" y="18145"/>
                              </a:cubicBezTo>
                              <a:lnTo>
                                <a:pt x="20657" y="18142"/>
                              </a:lnTo>
                              <a:lnTo>
                                <a:pt x="20668" y="18135"/>
                              </a:lnTo>
                              <a:lnTo>
                                <a:pt x="20695" y="18117"/>
                              </a:lnTo>
                              <a:lnTo>
                                <a:pt x="20641" y="18106"/>
                              </a:lnTo>
                              <a:cubicBezTo>
                                <a:pt x="20635" y="18106"/>
                                <a:pt x="20635" y="18106"/>
                                <a:pt x="20630" y="18103"/>
                              </a:cubicBezTo>
                              <a:lnTo>
                                <a:pt x="20619" y="18103"/>
                              </a:lnTo>
                              <a:cubicBezTo>
                                <a:pt x="20619" y="18103"/>
                                <a:pt x="20613" y="18103"/>
                                <a:pt x="20613" y="18103"/>
                              </a:cubicBezTo>
                              <a:cubicBezTo>
                                <a:pt x="20597" y="18099"/>
                                <a:pt x="20581" y="18099"/>
                                <a:pt x="20565" y="18099"/>
                              </a:cubicBezTo>
                              <a:cubicBezTo>
                                <a:pt x="20532" y="18096"/>
                                <a:pt x="20500" y="18096"/>
                                <a:pt x="20467" y="18099"/>
                              </a:cubicBezTo>
                              <a:cubicBezTo>
                                <a:pt x="20435" y="18103"/>
                                <a:pt x="20408" y="18106"/>
                                <a:pt x="20375" y="18110"/>
                              </a:cubicBezTo>
                              <a:cubicBezTo>
                                <a:pt x="20364" y="18113"/>
                                <a:pt x="20348" y="18117"/>
                                <a:pt x="20337" y="18120"/>
                              </a:cubicBezTo>
                              <a:cubicBezTo>
                                <a:pt x="20337" y="18120"/>
                                <a:pt x="20332" y="18120"/>
                                <a:pt x="20332" y="18124"/>
                              </a:cubicBezTo>
                              <a:cubicBezTo>
                                <a:pt x="20332" y="18124"/>
                                <a:pt x="20326" y="18124"/>
                                <a:pt x="20326" y="18124"/>
                              </a:cubicBezTo>
                              <a:cubicBezTo>
                                <a:pt x="20342" y="18106"/>
                                <a:pt x="20359" y="18085"/>
                                <a:pt x="20370" y="18064"/>
                              </a:cubicBezTo>
                              <a:cubicBezTo>
                                <a:pt x="20375" y="18053"/>
                                <a:pt x="20386" y="18043"/>
                                <a:pt x="20391" y="18032"/>
                              </a:cubicBezTo>
                              <a:lnTo>
                                <a:pt x="20397" y="18022"/>
                              </a:lnTo>
                              <a:cubicBezTo>
                                <a:pt x="20397" y="18022"/>
                                <a:pt x="20397" y="18022"/>
                                <a:pt x="20397" y="18018"/>
                              </a:cubicBezTo>
                              <a:cubicBezTo>
                                <a:pt x="20397" y="18015"/>
                                <a:pt x="20402" y="18011"/>
                                <a:pt x="20397" y="18008"/>
                              </a:cubicBezTo>
                              <a:cubicBezTo>
                                <a:pt x="20397" y="18004"/>
                                <a:pt x="20391" y="18004"/>
                                <a:pt x="20386" y="18004"/>
                              </a:cubicBezTo>
                              <a:cubicBezTo>
                                <a:pt x="20380" y="18001"/>
                                <a:pt x="20375" y="18001"/>
                                <a:pt x="20370" y="17997"/>
                              </a:cubicBezTo>
                              <a:cubicBezTo>
                                <a:pt x="20364" y="17997"/>
                                <a:pt x="20359" y="17994"/>
                                <a:pt x="20359" y="17994"/>
                              </a:cubicBezTo>
                              <a:cubicBezTo>
                                <a:pt x="20332" y="17990"/>
                                <a:pt x="20310" y="17986"/>
                                <a:pt x="20294" y="17986"/>
                              </a:cubicBezTo>
                              <a:cubicBezTo>
                                <a:pt x="20305" y="17976"/>
                                <a:pt x="20310" y="17965"/>
                                <a:pt x="20315" y="17955"/>
                              </a:cubicBezTo>
                              <a:cubicBezTo>
                                <a:pt x="20321" y="17948"/>
                                <a:pt x="20321" y="17941"/>
                                <a:pt x="20326" y="17930"/>
                              </a:cubicBezTo>
                              <a:lnTo>
                                <a:pt x="20332" y="17920"/>
                              </a:lnTo>
                              <a:cubicBezTo>
                                <a:pt x="20337" y="17912"/>
                                <a:pt x="20342" y="17905"/>
                                <a:pt x="20348" y="17895"/>
                              </a:cubicBezTo>
                              <a:cubicBezTo>
                                <a:pt x="20348" y="17891"/>
                                <a:pt x="20353" y="17888"/>
                                <a:pt x="20359" y="17884"/>
                              </a:cubicBezTo>
                              <a:lnTo>
                                <a:pt x="20359" y="17884"/>
                              </a:lnTo>
                              <a:cubicBezTo>
                                <a:pt x="20359" y="17884"/>
                                <a:pt x="20359" y="17884"/>
                                <a:pt x="20359" y="17881"/>
                              </a:cubicBezTo>
                              <a:lnTo>
                                <a:pt x="20370" y="17867"/>
                              </a:lnTo>
                              <a:lnTo>
                                <a:pt x="20380" y="17863"/>
                              </a:lnTo>
                              <a:lnTo>
                                <a:pt x="20375" y="17860"/>
                              </a:lnTo>
                              <a:lnTo>
                                <a:pt x="20375" y="17856"/>
                              </a:lnTo>
                              <a:lnTo>
                                <a:pt x="20370" y="17853"/>
                              </a:lnTo>
                              <a:cubicBezTo>
                                <a:pt x="20326" y="17838"/>
                                <a:pt x="20315" y="17838"/>
                                <a:pt x="20288" y="17835"/>
                              </a:cubicBezTo>
                              <a:cubicBezTo>
                                <a:pt x="20267" y="17831"/>
                                <a:pt x="20239" y="17831"/>
                                <a:pt x="20218" y="17828"/>
                              </a:cubicBezTo>
                              <a:cubicBezTo>
                                <a:pt x="20180" y="17828"/>
                                <a:pt x="20142" y="17831"/>
                                <a:pt x="20109" y="17838"/>
                              </a:cubicBezTo>
                              <a:cubicBezTo>
                                <a:pt x="20109" y="17828"/>
                                <a:pt x="20109" y="17821"/>
                                <a:pt x="20109" y="17810"/>
                              </a:cubicBezTo>
                              <a:cubicBezTo>
                                <a:pt x="20109" y="17803"/>
                                <a:pt x="20104" y="17789"/>
                                <a:pt x="20093" y="17778"/>
                              </a:cubicBezTo>
                              <a:cubicBezTo>
                                <a:pt x="20088" y="17771"/>
                                <a:pt x="20077" y="17764"/>
                                <a:pt x="20071" y="17761"/>
                              </a:cubicBezTo>
                              <a:cubicBezTo>
                                <a:pt x="20066" y="17754"/>
                                <a:pt x="20061" y="17750"/>
                                <a:pt x="20050" y="17747"/>
                              </a:cubicBezTo>
                              <a:cubicBezTo>
                                <a:pt x="20044" y="17743"/>
                                <a:pt x="20044" y="17743"/>
                                <a:pt x="20039" y="17740"/>
                              </a:cubicBezTo>
                              <a:cubicBezTo>
                                <a:pt x="20028" y="17733"/>
                                <a:pt x="20023" y="17726"/>
                                <a:pt x="20023" y="17715"/>
                              </a:cubicBezTo>
                              <a:cubicBezTo>
                                <a:pt x="20023" y="17708"/>
                                <a:pt x="20023" y="17701"/>
                                <a:pt x="20023" y="17694"/>
                              </a:cubicBezTo>
                              <a:cubicBezTo>
                                <a:pt x="20023" y="17690"/>
                                <a:pt x="20023" y="17687"/>
                                <a:pt x="20028" y="17683"/>
                              </a:cubicBezTo>
                              <a:lnTo>
                                <a:pt x="20039" y="17659"/>
                              </a:lnTo>
                              <a:lnTo>
                                <a:pt x="20028" y="17659"/>
                              </a:lnTo>
                              <a:cubicBezTo>
                                <a:pt x="20023" y="17659"/>
                                <a:pt x="20012" y="17659"/>
                                <a:pt x="20006" y="17659"/>
                              </a:cubicBezTo>
                              <a:lnTo>
                                <a:pt x="19996" y="17659"/>
                              </a:lnTo>
                              <a:cubicBezTo>
                                <a:pt x="19990" y="17659"/>
                                <a:pt x="19990" y="17659"/>
                                <a:pt x="19990" y="17659"/>
                              </a:cubicBezTo>
                              <a:lnTo>
                                <a:pt x="19990" y="17659"/>
                              </a:lnTo>
                              <a:cubicBezTo>
                                <a:pt x="19979" y="17659"/>
                                <a:pt x="19968" y="17659"/>
                                <a:pt x="19963" y="17659"/>
                              </a:cubicBezTo>
                              <a:cubicBezTo>
                                <a:pt x="19947" y="17659"/>
                                <a:pt x="19925" y="17662"/>
                                <a:pt x="19909" y="17666"/>
                              </a:cubicBezTo>
                              <a:cubicBezTo>
                                <a:pt x="19893" y="17669"/>
                                <a:pt x="19876" y="17673"/>
                                <a:pt x="19865" y="17676"/>
                              </a:cubicBezTo>
                              <a:lnTo>
                                <a:pt x="19860" y="17680"/>
                              </a:lnTo>
                              <a:cubicBezTo>
                                <a:pt x="19849" y="17683"/>
                                <a:pt x="19838" y="17687"/>
                                <a:pt x="19833" y="17697"/>
                              </a:cubicBezTo>
                              <a:cubicBezTo>
                                <a:pt x="19833" y="17697"/>
                                <a:pt x="19833" y="17701"/>
                                <a:pt x="19833" y="17701"/>
                              </a:cubicBezTo>
                              <a:cubicBezTo>
                                <a:pt x="19833" y="17701"/>
                                <a:pt x="19833" y="17701"/>
                                <a:pt x="19833" y="17701"/>
                              </a:cubicBezTo>
                              <a:cubicBezTo>
                                <a:pt x="19833" y="17683"/>
                                <a:pt x="19828" y="17666"/>
                                <a:pt x="19822" y="17652"/>
                              </a:cubicBezTo>
                              <a:cubicBezTo>
                                <a:pt x="19822" y="17648"/>
                                <a:pt x="19817" y="17641"/>
                                <a:pt x="19811" y="17630"/>
                              </a:cubicBezTo>
                              <a:cubicBezTo>
                                <a:pt x="19806" y="17623"/>
                                <a:pt x="19800" y="17616"/>
                                <a:pt x="19790" y="17609"/>
                              </a:cubicBezTo>
                              <a:lnTo>
                                <a:pt x="19784" y="17606"/>
                              </a:lnTo>
                              <a:cubicBezTo>
                                <a:pt x="19779" y="17599"/>
                                <a:pt x="19768" y="17592"/>
                                <a:pt x="19768" y="17581"/>
                              </a:cubicBezTo>
                              <a:cubicBezTo>
                                <a:pt x="19768" y="17578"/>
                                <a:pt x="19768" y="17574"/>
                                <a:pt x="19768" y="17571"/>
                              </a:cubicBezTo>
                              <a:lnTo>
                                <a:pt x="19768" y="17567"/>
                              </a:lnTo>
                              <a:lnTo>
                                <a:pt x="19773" y="17563"/>
                              </a:lnTo>
                              <a:cubicBezTo>
                                <a:pt x="19773" y="17560"/>
                                <a:pt x="19784" y="17556"/>
                                <a:pt x="19790" y="17553"/>
                              </a:cubicBezTo>
                              <a:cubicBezTo>
                                <a:pt x="19795" y="17549"/>
                                <a:pt x="19795" y="17549"/>
                                <a:pt x="19800" y="17546"/>
                              </a:cubicBezTo>
                              <a:lnTo>
                                <a:pt x="19811" y="17539"/>
                              </a:lnTo>
                              <a:lnTo>
                                <a:pt x="19800" y="17539"/>
                              </a:lnTo>
                              <a:cubicBezTo>
                                <a:pt x="19800" y="17539"/>
                                <a:pt x="19795" y="17539"/>
                                <a:pt x="19795" y="17539"/>
                              </a:cubicBezTo>
                              <a:cubicBezTo>
                                <a:pt x="19795" y="17539"/>
                                <a:pt x="19790" y="17539"/>
                                <a:pt x="19784" y="17539"/>
                              </a:cubicBezTo>
                              <a:lnTo>
                                <a:pt x="19768" y="17539"/>
                              </a:lnTo>
                              <a:cubicBezTo>
                                <a:pt x="19763" y="17539"/>
                                <a:pt x="19757" y="17539"/>
                                <a:pt x="19752" y="17539"/>
                              </a:cubicBezTo>
                              <a:cubicBezTo>
                                <a:pt x="19746" y="17539"/>
                                <a:pt x="19741" y="17539"/>
                                <a:pt x="19735" y="17539"/>
                              </a:cubicBezTo>
                              <a:cubicBezTo>
                                <a:pt x="19719" y="17539"/>
                                <a:pt x="19708" y="17542"/>
                                <a:pt x="19692" y="17546"/>
                              </a:cubicBezTo>
                              <a:cubicBezTo>
                                <a:pt x="19670" y="17553"/>
                                <a:pt x="19649" y="17563"/>
                                <a:pt x="19632" y="17574"/>
                              </a:cubicBezTo>
                              <a:cubicBezTo>
                                <a:pt x="19627" y="17578"/>
                                <a:pt x="19616" y="17581"/>
                                <a:pt x="19611" y="17585"/>
                              </a:cubicBezTo>
                              <a:cubicBezTo>
                                <a:pt x="19605" y="17574"/>
                                <a:pt x="19594" y="17563"/>
                                <a:pt x="19584" y="17556"/>
                              </a:cubicBezTo>
                              <a:cubicBezTo>
                                <a:pt x="19573" y="17549"/>
                                <a:pt x="19557" y="17539"/>
                                <a:pt x="19529" y="17532"/>
                              </a:cubicBezTo>
                              <a:cubicBezTo>
                                <a:pt x="19519" y="17528"/>
                                <a:pt x="19508" y="17528"/>
                                <a:pt x="19491" y="17528"/>
                              </a:cubicBezTo>
                              <a:lnTo>
                                <a:pt x="19491" y="17528"/>
                              </a:lnTo>
                              <a:lnTo>
                                <a:pt x="19491" y="17528"/>
                              </a:lnTo>
                              <a:cubicBezTo>
                                <a:pt x="19491" y="17528"/>
                                <a:pt x="19486" y="17528"/>
                                <a:pt x="19486" y="17528"/>
                              </a:cubicBezTo>
                              <a:cubicBezTo>
                                <a:pt x="19481" y="17528"/>
                                <a:pt x="19475" y="17528"/>
                                <a:pt x="19470" y="17532"/>
                              </a:cubicBezTo>
                              <a:cubicBezTo>
                                <a:pt x="19464" y="17532"/>
                                <a:pt x="19459" y="17535"/>
                                <a:pt x="19454" y="17535"/>
                              </a:cubicBezTo>
                              <a:cubicBezTo>
                                <a:pt x="19448" y="17535"/>
                                <a:pt x="19448" y="17535"/>
                                <a:pt x="19443" y="17539"/>
                              </a:cubicBezTo>
                              <a:lnTo>
                                <a:pt x="19437" y="17539"/>
                              </a:lnTo>
                              <a:lnTo>
                                <a:pt x="19443" y="17549"/>
                              </a:lnTo>
                              <a:cubicBezTo>
                                <a:pt x="19443" y="17553"/>
                                <a:pt x="19448" y="17556"/>
                                <a:pt x="19448" y="17556"/>
                              </a:cubicBezTo>
                              <a:cubicBezTo>
                                <a:pt x="19448" y="17556"/>
                                <a:pt x="19448" y="17560"/>
                                <a:pt x="19448" y="17560"/>
                              </a:cubicBezTo>
                              <a:lnTo>
                                <a:pt x="19448" y="17563"/>
                              </a:lnTo>
                              <a:cubicBezTo>
                                <a:pt x="19448" y="17567"/>
                                <a:pt x="19448" y="17571"/>
                                <a:pt x="19448" y="17574"/>
                              </a:cubicBezTo>
                              <a:cubicBezTo>
                                <a:pt x="19448" y="17581"/>
                                <a:pt x="19448" y="17592"/>
                                <a:pt x="19443" y="17602"/>
                              </a:cubicBezTo>
                              <a:cubicBezTo>
                                <a:pt x="19437" y="17616"/>
                                <a:pt x="19426" y="17634"/>
                                <a:pt x="19421" y="17652"/>
                              </a:cubicBezTo>
                              <a:cubicBezTo>
                                <a:pt x="19416" y="17662"/>
                                <a:pt x="19410" y="17669"/>
                                <a:pt x="19405" y="17680"/>
                              </a:cubicBezTo>
                              <a:cubicBezTo>
                                <a:pt x="19367" y="17747"/>
                                <a:pt x="19345" y="17796"/>
                                <a:pt x="19329" y="17831"/>
                              </a:cubicBezTo>
                              <a:cubicBezTo>
                                <a:pt x="19329" y="17831"/>
                                <a:pt x="19323" y="17828"/>
                                <a:pt x="19323" y="17828"/>
                              </a:cubicBezTo>
                              <a:cubicBezTo>
                                <a:pt x="19323" y="17824"/>
                                <a:pt x="19323" y="17817"/>
                                <a:pt x="19318" y="17810"/>
                              </a:cubicBezTo>
                              <a:cubicBezTo>
                                <a:pt x="19313" y="17800"/>
                                <a:pt x="19313" y="17786"/>
                                <a:pt x="19307" y="17771"/>
                              </a:cubicBezTo>
                              <a:cubicBezTo>
                                <a:pt x="19302" y="17747"/>
                                <a:pt x="19302" y="17708"/>
                                <a:pt x="19313" y="17662"/>
                              </a:cubicBezTo>
                              <a:lnTo>
                                <a:pt x="19318" y="17606"/>
                              </a:lnTo>
                              <a:cubicBezTo>
                                <a:pt x="19318" y="17592"/>
                                <a:pt x="19318" y="17578"/>
                                <a:pt x="19323" y="17567"/>
                              </a:cubicBezTo>
                              <a:lnTo>
                                <a:pt x="19323" y="17549"/>
                              </a:lnTo>
                              <a:cubicBezTo>
                                <a:pt x="19329" y="17532"/>
                                <a:pt x="19318" y="17511"/>
                                <a:pt x="19302" y="17507"/>
                              </a:cubicBezTo>
                              <a:cubicBezTo>
                                <a:pt x="19296" y="17504"/>
                                <a:pt x="19296" y="17504"/>
                                <a:pt x="19291" y="17504"/>
                              </a:cubicBezTo>
                              <a:cubicBezTo>
                                <a:pt x="19280" y="17500"/>
                                <a:pt x="19269" y="17500"/>
                                <a:pt x="19258" y="17500"/>
                              </a:cubicBezTo>
                              <a:cubicBezTo>
                                <a:pt x="19248" y="17500"/>
                                <a:pt x="19237" y="17504"/>
                                <a:pt x="19226" y="17507"/>
                              </a:cubicBezTo>
                              <a:cubicBezTo>
                                <a:pt x="19220" y="17507"/>
                                <a:pt x="19220" y="17511"/>
                                <a:pt x="19215" y="17511"/>
                              </a:cubicBezTo>
                              <a:cubicBezTo>
                                <a:pt x="19199" y="17514"/>
                                <a:pt x="19177" y="17518"/>
                                <a:pt x="19155" y="17514"/>
                              </a:cubicBezTo>
                              <a:cubicBezTo>
                                <a:pt x="19134" y="17511"/>
                                <a:pt x="19112" y="17504"/>
                                <a:pt x="19101" y="17496"/>
                              </a:cubicBezTo>
                              <a:cubicBezTo>
                                <a:pt x="19096" y="17493"/>
                                <a:pt x="19090" y="17486"/>
                                <a:pt x="19085" y="17479"/>
                              </a:cubicBezTo>
                              <a:cubicBezTo>
                                <a:pt x="19085" y="17475"/>
                                <a:pt x="19085" y="17472"/>
                                <a:pt x="19085" y="17472"/>
                              </a:cubicBezTo>
                              <a:cubicBezTo>
                                <a:pt x="19085" y="17468"/>
                                <a:pt x="19090" y="17461"/>
                                <a:pt x="19090" y="17454"/>
                              </a:cubicBezTo>
                              <a:lnTo>
                                <a:pt x="19096" y="17451"/>
                              </a:lnTo>
                              <a:lnTo>
                                <a:pt x="19090" y="17451"/>
                              </a:lnTo>
                              <a:cubicBezTo>
                                <a:pt x="19080" y="17447"/>
                                <a:pt x="19052" y="17451"/>
                                <a:pt x="19042" y="17454"/>
                              </a:cubicBezTo>
                              <a:cubicBezTo>
                                <a:pt x="19042" y="17447"/>
                                <a:pt x="19042" y="17440"/>
                                <a:pt x="19047" y="17429"/>
                              </a:cubicBezTo>
                              <a:cubicBezTo>
                                <a:pt x="19052" y="17387"/>
                                <a:pt x="19058" y="17306"/>
                                <a:pt x="19090" y="17207"/>
                              </a:cubicBezTo>
                              <a:cubicBezTo>
                                <a:pt x="19112" y="17130"/>
                                <a:pt x="19150" y="17052"/>
                                <a:pt x="19188" y="16975"/>
                              </a:cubicBezTo>
                              <a:cubicBezTo>
                                <a:pt x="19204" y="16947"/>
                                <a:pt x="19220" y="16918"/>
                                <a:pt x="19242" y="16883"/>
                              </a:cubicBezTo>
                              <a:cubicBezTo>
                                <a:pt x="19269" y="16841"/>
                                <a:pt x="19302" y="16802"/>
                                <a:pt x="19329" y="16767"/>
                              </a:cubicBezTo>
                              <a:cubicBezTo>
                                <a:pt x="19340" y="16756"/>
                                <a:pt x="19345" y="16742"/>
                                <a:pt x="19356" y="16731"/>
                              </a:cubicBezTo>
                              <a:cubicBezTo>
                                <a:pt x="19410" y="16664"/>
                                <a:pt x="19502" y="16566"/>
                                <a:pt x="19638" y="16449"/>
                              </a:cubicBezTo>
                              <a:cubicBezTo>
                                <a:pt x="19784" y="16323"/>
                                <a:pt x="19985" y="16189"/>
                                <a:pt x="20191" y="16069"/>
                              </a:cubicBezTo>
                              <a:cubicBezTo>
                                <a:pt x="20218" y="16051"/>
                                <a:pt x="20245" y="16037"/>
                                <a:pt x="20277" y="16019"/>
                              </a:cubicBezTo>
                              <a:cubicBezTo>
                                <a:pt x="20359" y="15974"/>
                                <a:pt x="20445" y="15924"/>
                                <a:pt x="20516" y="15871"/>
                              </a:cubicBezTo>
                              <a:cubicBezTo>
                                <a:pt x="20603" y="15811"/>
                                <a:pt x="20668" y="15734"/>
                                <a:pt x="20733" y="15628"/>
                              </a:cubicBezTo>
                              <a:cubicBezTo>
                                <a:pt x="20760" y="15586"/>
                                <a:pt x="20782" y="15547"/>
                                <a:pt x="20798" y="15508"/>
                              </a:cubicBezTo>
                              <a:lnTo>
                                <a:pt x="20798" y="15505"/>
                              </a:lnTo>
                              <a:cubicBezTo>
                                <a:pt x="20814" y="15473"/>
                                <a:pt x="20836" y="15431"/>
                                <a:pt x="20847" y="15392"/>
                              </a:cubicBezTo>
                              <a:lnTo>
                                <a:pt x="20847" y="15388"/>
                              </a:lnTo>
                              <a:cubicBezTo>
                                <a:pt x="20847" y="15388"/>
                                <a:pt x="20847" y="15385"/>
                                <a:pt x="20847" y="15385"/>
                              </a:cubicBezTo>
                              <a:lnTo>
                                <a:pt x="20847" y="15381"/>
                              </a:lnTo>
                              <a:cubicBezTo>
                                <a:pt x="20847" y="15374"/>
                                <a:pt x="20852" y="15367"/>
                                <a:pt x="20852" y="15360"/>
                              </a:cubicBezTo>
                              <a:cubicBezTo>
                                <a:pt x="20852" y="15346"/>
                                <a:pt x="20852" y="15335"/>
                                <a:pt x="20852" y="15325"/>
                              </a:cubicBezTo>
                              <a:cubicBezTo>
                                <a:pt x="20852" y="15307"/>
                                <a:pt x="20841" y="15290"/>
                                <a:pt x="20825" y="15268"/>
                              </a:cubicBezTo>
                              <a:cubicBezTo>
                                <a:pt x="20819" y="15261"/>
                                <a:pt x="20809" y="15251"/>
                                <a:pt x="20803" y="15244"/>
                              </a:cubicBezTo>
                              <a:cubicBezTo>
                                <a:pt x="20771" y="15216"/>
                                <a:pt x="20733" y="15194"/>
                                <a:pt x="20700" y="15180"/>
                              </a:cubicBezTo>
                              <a:cubicBezTo>
                                <a:pt x="20695" y="15177"/>
                                <a:pt x="20689" y="15177"/>
                                <a:pt x="20684" y="15173"/>
                              </a:cubicBezTo>
                              <a:cubicBezTo>
                                <a:pt x="20679" y="15173"/>
                                <a:pt x="20679" y="15170"/>
                                <a:pt x="20673" y="15170"/>
                              </a:cubicBezTo>
                              <a:lnTo>
                                <a:pt x="20668" y="15170"/>
                              </a:lnTo>
                              <a:lnTo>
                                <a:pt x="20662" y="15173"/>
                              </a:lnTo>
                              <a:cubicBezTo>
                                <a:pt x="20657" y="15177"/>
                                <a:pt x="20657" y="15177"/>
                                <a:pt x="20679" y="15201"/>
                              </a:cubicBezTo>
                              <a:cubicBezTo>
                                <a:pt x="20695" y="15223"/>
                                <a:pt x="20716" y="15254"/>
                                <a:pt x="20716" y="15290"/>
                              </a:cubicBezTo>
                              <a:cubicBezTo>
                                <a:pt x="20722" y="15332"/>
                                <a:pt x="20706" y="15374"/>
                                <a:pt x="20695" y="15395"/>
                              </a:cubicBezTo>
                              <a:cubicBezTo>
                                <a:pt x="20679" y="15424"/>
                                <a:pt x="20662" y="15448"/>
                                <a:pt x="20657" y="15462"/>
                              </a:cubicBezTo>
                              <a:lnTo>
                                <a:pt x="20657" y="15466"/>
                              </a:lnTo>
                              <a:cubicBezTo>
                                <a:pt x="20651" y="15473"/>
                                <a:pt x="20646" y="15480"/>
                                <a:pt x="20646" y="15487"/>
                              </a:cubicBezTo>
                              <a:cubicBezTo>
                                <a:pt x="20635" y="15505"/>
                                <a:pt x="20619" y="15522"/>
                                <a:pt x="20613" y="15540"/>
                              </a:cubicBezTo>
                              <a:cubicBezTo>
                                <a:pt x="20597" y="15568"/>
                                <a:pt x="20597" y="15579"/>
                                <a:pt x="20597" y="15582"/>
                              </a:cubicBezTo>
                              <a:cubicBezTo>
                                <a:pt x="20548" y="15610"/>
                                <a:pt x="20500" y="15635"/>
                                <a:pt x="20451" y="15663"/>
                              </a:cubicBezTo>
                              <a:cubicBezTo>
                                <a:pt x="20408" y="15688"/>
                                <a:pt x="20359" y="15709"/>
                                <a:pt x="20315" y="15734"/>
                              </a:cubicBezTo>
                              <a:cubicBezTo>
                                <a:pt x="20234" y="15776"/>
                                <a:pt x="20147" y="15818"/>
                                <a:pt x="20077" y="15857"/>
                              </a:cubicBezTo>
                              <a:cubicBezTo>
                                <a:pt x="19963" y="15921"/>
                                <a:pt x="19882" y="15981"/>
                                <a:pt x="19849" y="16002"/>
                              </a:cubicBezTo>
                              <a:cubicBezTo>
                                <a:pt x="19800" y="16037"/>
                                <a:pt x="19741" y="16083"/>
                                <a:pt x="19681" y="16136"/>
                              </a:cubicBezTo>
                              <a:cubicBezTo>
                                <a:pt x="19611" y="16192"/>
                                <a:pt x="19557" y="16241"/>
                                <a:pt x="19535" y="16259"/>
                              </a:cubicBezTo>
                              <a:cubicBezTo>
                                <a:pt x="19519" y="16252"/>
                                <a:pt x="19502" y="16245"/>
                                <a:pt x="19486" y="16238"/>
                              </a:cubicBezTo>
                              <a:cubicBezTo>
                                <a:pt x="19459" y="16227"/>
                                <a:pt x="19421" y="16217"/>
                                <a:pt x="19394" y="16210"/>
                              </a:cubicBezTo>
                              <a:cubicBezTo>
                                <a:pt x="19367" y="16203"/>
                                <a:pt x="19340" y="16199"/>
                                <a:pt x="19329" y="16199"/>
                              </a:cubicBezTo>
                              <a:cubicBezTo>
                                <a:pt x="19307" y="16196"/>
                                <a:pt x="19280" y="16196"/>
                                <a:pt x="19253" y="16196"/>
                              </a:cubicBezTo>
                              <a:cubicBezTo>
                                <a:pt x="19231" y="16192"/>
                                <a:pt x="19215" y="16189"/>
                                <a:pt x="19199" y="16185"/>
                              </a:cubicBezTo>
                              <a:cubicBezTo>
                                <a:pt x="19264" y="16153"/>
                                <a:pt x="19318" y="16125"/>
                                <a:pt x="19361" y="16107"/>
                              </a:cubicBezTo>
                              <a:cubicBezTo>
                                <a:pt x="19399" y="16090"/>
                                <a:pt x="19432" y="16079"/>
                                <a:pt x="19454" y="16072"/>
                              </a:cubicBezTo>
                              <a:cubicBezTo>
                                <a:pt x="19486" y="16069"/>
                                <a:pt x="19519" y="16065"/>
                                <a:pt x="19546" y="16062"/>
                              </a:cubicBezTo>
                              <a:cubicBezTo>
                                <a:pt x="19638" y="16051"/>
                                <a:pt x="19638" y="16048"/>
                                <a:pt x="19632" y="16044"/>
                              </a:cubicBezTo>
                              <a:cubicBezTo>
                                <a:pt x="19632" y="16037"/>
                                <a:pt x="19627" y="16037"/>
                                <a:pt x="19551" y="16044"/>
                              </a:cubicBezTo>
                              <a:cubicBezTo>
                                <a:pt x="19535" y="16044"/>
                                <a:pt x="19519" y="16048"/>
                                <a:pt x="19497" y="16048"/>
                              </a:cubicBezTo>
                              <a:cubicBezTo>
                                <a:pt x="19497" y="16048"/>
                                <a:pt x="19491" y="16048"/>
                                <a:pt x="19491" y="16048"/>
                              </a:cubicBezTo>
                              <a:cubicBezTo>
                                <a:pt x="19432" y="16051"/>
                                <a:pt x="19383" y="16055"/>
                                <a:pt x="19329" y="16055"/>
                              </a:cubicBezTo>
                              <a:cubicBezTo>
                                <a:pt x="19302" y="16055"/>
                                <a:pt x="19264" y="16058"/>
                                <a:pt x="19226" y="16058"/>
                              </a:cubicBezTo>
                              <a:cubicBezTo>
                                <a:pt x="19215" y="16058"/>
                                <a:pt x="19204" y="16058"/>
                                <a:pt x="19193" y="16058"/>
                              </a:cubicBezTo>
                              <a:cubicBezTo>
                                <a:pt x="19210" y="16051"/>
                                <a:pt x="19220" y="16044"/>
                                <a:pt x="19231" y="16040"/>
                              </a:cubicBezTo>
                              <a:cubicBezTo>
                                <a:pt x="19242" y="16037"/>
                                <a:pt x="19296" y="16009"/>
                                <a:pt x="19345" y="15966"/>
                              </a:cubicBezTo>
                              <a:cubicBezTo>
                                <a:pt x="19378" y="15942"/>
                                <a:pt x="19410" y="15907"/>
                                <a:pt x="19432" y="15878"/>
                              </a:cubicBezTo>
                              <a:lnTo>
                                <a:pt x="19437" y="15875"/>
                              </a:lnTo>
                              <a:lnTo>
                                <a:pt x="19437" y="15871"/>
                              </a:lnTo>
                              <a:cubicBezTo>
                                <a:pt x="19437" y="15868"/>
                                <a:pt x="19437" y="15868"/>
                                <a:pt x="19443" y="15864"/>
                              </a:cubicBezTo>
                              <a:lnTo>
                                <a:pt x="19443" y="15857"/>
                              </a:lnTo>
                              <a:lnTo>
                                <a:pt x="19443" y="15857"/>
                              </a:lnTo>
                              <a:cubicBezTo>
                                <a:pt x="19443" y="15857"/>
                                <a:pt x="19443" y="15857"/>
                                <a:pt x="19443" y="15857"/>
                              </a:cubicBezTo>
                              <a:lnTo>
                                <a:pt x="19443" y="15854"/>
                              </a:lnTo>
                              <a:lnTo>
                                <a:pt x="19432" y="15854"/>
                              </a:lnTo>
                              <a:lnTo>
                                <a:pt x="19432" y="15857"/>
                              </a:lnTo>
                              <a:cubicBezTo>
                                <a:pt x="19432" y="15857"/>
                                <a:pt x="19432" y="15857"/>
                                <a:pt x="19432" y="15861"/>
                              </a:cubicBezTo>
                              <a:cubicBezTo>
                                <a:pt x="19432" y="15861"/>
                                <a:pt x="19432" y="15861"/>
                                <a:pt x="19432" y="15864"/>
                              </a:cubicBezTo>
                              <a:cubicBezTo>
                                <a:pt x="19426" y="15864"/>
                                <a:pt x="19426" y="15868"/>
                                <a:pt x="19421" y="15868"/>
                              </a:cubicBezTo>
                              <a:cubicBezTo>
                                <a:pt x="19410" y="15871"/>
                                <a:pt x="19399" y="15875"/>
                                <a:pt x="19383" y="15878"/>
                              </a:cubicBezTo>
                              <a:cubicBezTo>
                                <a:pt x="19361" y="15885"/>
                                <a:pt x="19340" y="15889"/>
                                <a:pt x="19313" y="15892"/>
                              </a:cubicBezTo>
                              <a:lnTo>
                                <a:pt x="19302" y="15892"/>
                              </a:lnTo>
                              <a:cubicBezTo>
                                <a:pt x="19307" y="15889"/>
                                <a:pt x="19313" y="15885"/>
                                <a:pt x="19318" y="15882"/>
                              </a:cubicBezTo>
                              <a:lnTo>
                                <a:pt x="19318" y="15882"/>
                              </a:lnTo>
                              <a:lnTo>
                                <a:pt x="19318" y="15882"/>
                              </a:lnTo>
                              <a:cubicBezTo>
                                <a:pt x="19313" y="15854"/>
                                <a:pt x="19318" y="15815"/>
                                <a:pt x="19323" y="15776"/>
                              </a:cubicBezTo>
                              <a:lnTo>
                                <a:pt x="19323" y="15773"/>
                              </a:lnTo>
                              <a:cubicBezTo>
                                <a:pt x="19323" y="15769"/>
                                <a:pt x="19323" y="15765"/>
                                <a:pt x="19323" y="15762"/>
                              </a:cubicBezTo>
                              <a:cubicBezTo>
                                <a:pt x="19329" y="15737"/>
                                <a:pt x="19340" y="15716"/>
                                <a:pt x="19351" y="15691"/>
                              </a:cubicBezTo>
                              <a:cubicBezTo>
                                <a:pt x="19389" y="15607"/>
                                <a:pt x="19459" y="15515"/>
                                <a:pt x="19546" y="15434"/>
                              </a:cubicBezTo>
                              <a:cubicBezTo>
                                <a:pt x="19594" y="15385"/>
                                <a:pt x="19660" y="15332"/>
                                <a:pt x="19741" y="15275"/>
                              </a:cubicBezTo>
                              <a:cubicBezTo>
                                <a:pt x="19773" y="15254"/>
                                <a:pt x="19806" y="15233"/>
                                <a:pt x="19833" y="15212"/>
                              </a:cubicBezTo>
                              <a:cubicBezTo>
                                <a:pt x="19860" y="15194"/>
                                <a:pt x="19887" y="15177"/>
                                <a:pt x="19914" y="15159"/>
                              </a:cubicBezTo>
                              <a:cubicBezTo>
                                <a:pt x="19931" y="15149"/>
                                <a:pt x="19947" y="15138"/>
                                <a:pt x="19963" y="15124"/>
                              </a:cubicBezTo>
                              <a:cubicBezTo>
                                <a:pt x="20017" y="15089"/>
                                <a:pt x="20071" y="15053"/>
                                <a:pt x="20131" y="15025"/>
                              </a:cubicBezTo>
                              <a:cubicBezTo>
                                <a:pt x="20169" y="15008"/>
                                <a:pt x="20218" y="14997"/>
                                <a:pt x="20267" y="14990"/>
                              </a:cubicBezTo>
                              <a:cubicBezTo>
                                <a:pt x="20315" y="14983"/>
                                <a:pt x="20370" y="14983"/>
                                <a:pt x="20418" y="14983"/>
                              </a:cubicBezTo>
                              <a:cubicBezTo>
                                <a:pt x="20635" y="14979"/>
                                <a:pt x="20825" y="14979"/>
                                <a:pt x="20998" y="15000"/>
                              </a:cubicBezTo>
                              <a:cubicBezTo>
                                <a:pt x="21031" y="15004"/>
                                <a:pt x="21058" y="15008"/>
                                <a:pt x="21090" y="15011"/>
                              </a:cubicBezTo>
                              <a:cubicBezTo>
                                <a:pt x="21128" y="15015"/>
                                <a:pt x="21161" y="15022"/>
                                <a:pt x="21193" y="15025"/>
                              </a:cubicBezTo>
                              <a:cubicBezTo>
                                <a:pt x="21215" y="15060"/>
                                <a:pt x="21231" y="15092"/>
                                <a:pt x="21242" y="15117"/>
                              </a:cubicBezTo>
                              <a:cubicBezTo>
                                <a:pt x="21307" y="15226"/>
                                <a:pt x="21378" y="15342"/>
                                <a:pt x="21459" y="15445"/>
                              </a:cubicBezTo>
                              <a:cubicBezTo>
                                <a:pt x="21497" y="15498"/>
                                <a:pt x="21540" y="15554"/>
                                <a:pt x="21589" y="15607"/>
                              </a:cubicBezTo>
                              <a:lnTo>
                                <a:pt x="21600" y="15621"/>
                              </a:lnTo>
                              <a:lnTo>
                                <a:pt x="21600" y="15208"/>
                              </a:lnTo>
                              <a:cubicBezTo>
                                <a:pt x="21562" y="15152"/>
                                <a:pt x="21530" y="15092"/>
                                <a:pt x="21497" y="15032"/>
                              </a:cubicBezTo>
                              <a:cubicBezTo>
                                <a:pt x="21535" y="15029"/>
                                <a:pt x="21567" y="15025"/>
                                <a:pt x="21600" y="15022"/>
                              </a:cubicBezTo>
                              <a:lnTo>
                                <a:pt x="21600" y="14768"/>
                              </a:lnTo>
                              <a:lnTo>
                                <a:pt x="21530" y="14761"/>
                              </a:lnTo>
                              <a:cubicBezTo>
                                <a:pt x="21475" y="14757"/>
                                <a:pt x="21421" y="14754"/>
                                <a:pt x="21367" y="14750"/>
                              </a:cubicBezTo>
                              <a:cubicBezTo>
                                <a:pt x="21307" y="14606"/>
                                <a:pt x="21253" y="14451"/>
                                <a:pt x="21204" y="14299"/>
                              </a:cubicBezTo>
                              <a:cubicBezTo>
                                <a:pt x="21248" y="14278"/>
                                <a:pt x="21291" y="14257"/>
                                <a:pt x="21334" y="14239"/>
                              </a:cubicBezTo>
                              <a:cubicBezTo>
                                <a:pt x="21389" y="14218"/>
                                <a:pt x="21448" y="14197"/>
                                <a:pt x="21513" y="14179"/>
                              </a:cubicBezTo>
                              <a:cubicBezTo>
                                <a:pt x="21546" y="14169"/>
                                <a:pt x="21573" y="14161"/>
                                <a:pt x="21600" y="14154"/>
                              </a:cubicBezTo>
                              <a:lnTo>
                                <a:pt x="21600" y="13365"/>
                              </a:lnTo>
                              <a:cubicBezTo>
                                <a:pt x="21567" y="13344"/>
                                <a:pt x="21535" y="13319"/>
                                <a:pt x="21502" y="13294"/>
                              </a:cubicBezTo>
                              <a:cubicBezTo>
                                <a:pt x="21443" y="13252"/>
                                <a:pt x="21383" y="13210"/>
                                <a:pt x="21324" y="13167"/>
                              </a:cubicBezTo>
                              <a:lnTo>
                                <a:pt x="21242" y="13107"/>
                              </a:lnTo>
                              <a:cubicBezTo>
                                <a:pt x="21242" y="13104"/>
                                <a:pt x="21242" y="13100"/>
                                <a:pt x="21242" y="13090"/>
                              </a:cubicBezTo>
                              <a:cubicBezTo>
                                <a:pt x="21248" y="13083"/>
                                <a:pt x="21253" y="13069"/>
                                <a:pt x="21253" y="13051"/>
                              </a:cubicBezTo>
                              <a:cubicBezTo>
                                <a:pt x="21253" y="13030"/>
                                <a:pt x="21253" y="12998"/>
                                <a:pt x="21248" y="12973"/>
                              </a:cubicBezTo>
                              <a:cubicBezTo>
                                <a:pt x="21248" y="12963"/>
                                <a:pt x="21231" y="12903"/>
                                <a:pt x="21183" y="12843"/>
                              </a:cubicBezTo>
                              <a:cubicBezTo>
                                <a:pt x="21172" y="12829"/>
                                <a:pt x="21161" y="12815"/>
                                <a:pt x="21145" y="12797"/>
                              </a:cubicBezTo>
                              <a:cubicBezTo>
                                <a:pt x="21118" y="12762"/>
                                <a:pt x="21085" y="12727"/>
                                <a:pt x="21047" y="12695"/>
                              </a:cubicBezTo>
                              <a:lnTo>
                                <a:pt x="21058" y="12409"/>
                              </a:lnTo>
                              <a:cubicBezTo>
                                <a:pt x="21058" y="12395"/>
                                <a:pt x="21058" y="12385"/>
                                <a:pt x="21058" y="12381"/>
                              </a:cubicBezTo>
                              <a:cubicBezTo>
                                <a:pt x="21107" y="12381"/>
                                <a:pt x="21150" y="12381"/>
                                <a:pt x="21199" y="12374"/>
                              </a:cubicBezTo>
                              <a:cubicBezTo>
                                <a:pt x="21242" y="12367"/>
                                <a:pt x="21291" y="12356"/>
                                <a:pt x="21334" y="12342"/>
                              </a:cubicBezTo>
                              <a:cubicBezTo>
                                <a:pt x="21394" y="12325"/>
                                <a:pt x="21454" y="12297"/>
                                <a:pt x="21497" y="12268"/>
                              </a:cubicBezTo>
                              <a:cubicBezTo>
                                <a:pt x="21535" y="12244"/>
                                <a:pt x="21567" y="12215"/>
                                <a:pt x="21600" y="12187"/>
                              </a:cubicBezTo>
                              <a:lnTo>
                                <a:pt x="21600" y="11503"/>
                              </a:lnTo>
                              <a:cubicBezTo>
                                <a:pt x="21589" y="11493"/>
                                <a:pt x="21578" y="11486"/>
                                <a:pt x="21562" y="11475"/>
                              </a:cubicBezTo>
                              <a:cubicBezTo>
                                <a:pt x="21557" y="11472"/>
                                <a:pt x="21551" y="11468"/>
                                <a:pt x="21551" y="11465"/>
                              </a:cubicBezTo>
                              <a:cubicBezTo>
                                <a:pt x="21551" y="11465"/>
                                <a:pt x="21546" y="11461"/>
                                <a:pt x="21546" y="11461"/>
                              </a:cubicBezTo>
                              <a:cubicBezTo>
                                <a:pt x="21540" y="11457"/>
                                <a:pt x="21535" y="11450"/>
                                <a:pt x="21524" y="11440"/>
                              </a:cubicBezTo>
                              <a:cubicBezTo>
                                <a:pt x="21524" y="11440"/>
                                <a:pt x="21524" y="11436"/>
                                <a:pt x="21519" y="11436"/>
                              </a:cubicBezTo>
                              <a:lnTo>
                                <a:pt x="21513" y="11433"/>
                              </a:lnTo>
                              <a:cubicBezTo>
                                <a:pt x="21513" y="11433"/>
                                <a:pt x="21513" y="11429"/>
                                <a:pt x="21508" y="11429"/>
                              </a:cubicBezTo>
                              <a:lnTo>
                                <a:pt x="21502" y="11422"/>
                              </a:lnTo>
                              <a:cubicBezTo>
                                <a:pt x="21502" y="11422"/>
                                <a:pt x="21502" y="11422"/>
                                <a:pt x="21502" y="11419"/>
                              </a:cubicBezTo>
                              <a:cubicBezTo>
                                <a:pt x="21502" y="11415"/>
                                <a:pt x="21497" y="11412"/>
                                <a:pt x="21497" y="11405"/>
                              </a:cubicBezTo>
                              <a:cubicBezTo>
                                <a:pt x="21497" y="11401"/>
                                <a:pt x="21497" y="11401"/>
                                <a:pt x="21492" y="11398"/>
                              </a:cubicBezTo>
                              <a:lnTo>
                                <a:pt x="21492" y="11394"/>
                              </a:lnTo>
                              <a:lnTo>
                                <a:pt x="21492" y="11391"/>
                              </a:lnTo>
                              <a:lnTo>
                                <a:pt x="21481" y="11394"/>
                              </a:lnTo>
                              <a:cubicBezTo>
                                <a:pt x="21481" y="11394"/>
                                <a:pt x="21475" y="11394"/>
                                <a:pt x="21470" y="11398"/>
                              </a:cubicBezTo>
                              <a:lnTo>
                                <a:pt x="21454" y="11405"/>
                              </a:lnTo>
                              <a:lnTo>
                                <a:pt x="21432" y="11412"/>
                              </a:lnTo>
                              <a:cubicBezTo>
                                <a:pt x="21421" y="11415"/>
                                <a:pt x="21410" y="11419"/>
                                <a:pt x="21394" y="11426"/>
                              </a:cubicBezTo>
                              <a:cubicBezTo>
                                <a:pt x="21372" y="11436"/>
                                <a:pt x="21345" y="11447"/>
                                <a:pt x="21329" y="11461"/>
                              </a:cubicBezTo>
                              <a:cubicBezTo>
                                <a:pt x="21307" y="11475"/>
                                <a:pt x="21286" y="11489"/>
                                <a:pt x="21269" y="11507"/>
                              </a:cubicBezTo>
                              <a:cubicBezTo>
                                <a:pt x="21269" y="11510"/>
                                <a:pt x="21264" y="11510"/>
                                <a:pt x="21264" y="11514"/>
                              </a:cubicBezTo>
                              <a:cubicBezTo>
                                <a:pt x="21264" y="11514"/>
                                <a:pt x="21264" y="11517"/>
                                <a:pt x="21259" y="11517"/>
                              </a:cubicBezTo>
                              <a:cubicBezTo>
                                <a:pt x="21275" y="11461"/>
                                <a:pt x="21324" y="11331"/>
                                <a:pt x="21378" y="11200"/>
                              </a:cubicBezTo>
                              <a:cubicBezTo>
                                <a:pt x="21416" y="11123"/>
                                <a:pt x="21448" y="11063"/>
                                <a:pt x="21464" y="11041"/>
                              </a:cubicBezTo>
                              <a:cubicBezTo>
                                <a:pt x="21492" y="10996"/>
                                <a:pt x="21530" y="10943"/>
                                <a:pt x="21562" y="10897"/>
                              </a:cubicBezTo>
                              <a:lnTo>
                                <a:pt x="21562" y="10893"/>
                              </a:lnTo>
                              <a:cubicBezTo>
                                <a:pt x="21567" y="10897"/>
                                <a:pt x="21578" y="10904"/>
                                <a:pt x="21595" y="10915"/>
                              </a:cubicBezTo>
                              <a:lnTo>
                                <a:pt x="21595" y="9970"/>
                              </a:lnTo>
                              <a:cubicBezTo>
                                <a:pt x="21589" y="9949"/>
                                <a:pt x="21578" y="9927"/>
                                <a:pt x="21573" y="9906"/>
                              </a:cubicBezTo>
                              <a:cubicBezTo>
                                <a:pt x="21551" y="9860"/>
                                <a:pt x="21524" y="9818"/>
                                <a:pt x="21497" y="9779"/>
                              </a:cubicBezTo>
                              <a:cubicBezTo>
                                <a:pt x="21470" y="9741"/>
                                <a:pt x="21443" y="9702"/>
                                <a:pt x="21421" y="9660"/>
                              </a:cubicBezTo>
                              <a:cubicBezTo>
                                <a:pt x="21399" y="9624"/>
                                <a:pt x="21389" y="9586"/>
                                <a:pt x="21372" y="9543"/>
                              </a:cubicBezTo>
                              <a:cubicBezTo>
                                <a:pt x="21351" y="9480"/>
                                <a:pt x="21345" y="9413"/>
                                <a:pt x="21351" y="9346"/>
                              </a:cubicBezTo>
                              <a:cubicBezTo>
                                <a:pt x="21356" y="9321"/>
                                <a:pt x="21356" y="9303"/>
                                <a:pt x="21351" y="9296"/>
                              </a:cubicBezTo>
                              <a:lnTo>
                                <a:pt x="21351" y="9296"/>
                              </a:lnTo>
                              <a:lnTo>
                                <a:pt x="21351" y="9296"/>
                              </a:lnTo>
                              <a:cubicBezTo>
                                <a:pt x="21345" y="9293"/>
                                <a:pt x="21334" y="9296"/>
                                <a:pt x="21324" y="9303"/>
                              </a:cubicBezTo>
                              <a:lnTo>
                                <a:pt x="21324" y="9303"/>
                              </a:lnTo>
                              <a:cubicBezTo>
                                <a:pt x="21313" y="9311"/>
                                <a:pt x="21302" y="9318"/>
                                <a:pt x="21286" y="9328"/>
                              </a:cubicBezTo>
                              <a:cubicBezTo>
                                <a:pt x="21264" y="9346"/>
                                <a:pt x="21226" y="9381"/>
                                <a:pt x="21193" y="9434"/>
                              </a:cubicBezTo>
                              <a:cubicBezTo>
                                <a:pt x="21166" y="9476"/>
                                <a:pt x="21150" y="9533"/>
                                <a:pt x="21139" y="9589"/>
                              </a:cubicBezTo>
                              <a:cubicBezTo>
                                <a:pt x="21134" y="9635"/>
                                <a:pt x="21128" y="9688"/>
                                <a:pt x="21128" y="9748"/>
                              </a:cubicBezTo>
                              <a:lnTo>
                                <a:pt x="21128" y="9765"/>
                              </a:lnTo>
                              <a:cubicBezTo>
                                <a:pt x="21128" y="9815"/>
                                <a:pt x="21134" y="9889"/>
                                <a:pt x="21145" y="9980"/>
                              </a:cubicBezTo>
                              <a:cubicBezTo>
                                <a:pt x="21156" y="10040"/>
                                <a:pt x="21166" y="10093"/>
                                <a:pt x="21188" y="10139"/>
                              </a:cubicBezTo>
                              <a:cubicBezTo>
                                <a:pt x="21210" y="10192"/>
                                <a:pt x="21237" y="10248"/>
                                <a:pt x="21275" y="10308"/>
                              </a:cubicBezTo>
                              <a:cubicBezTo>
                                <a:pt x="21340" y="10410"/>
                                <a:pt x="21416" y="10506"/>
                                <a:pt x="21492" y="10601"/>
                              </a:cubicBezTo>
                              <a:lnTo>
                                <a:pt x="21508" y="10622"/>
                              </a:lnTo>
                              <a:lnTo>
                                <a:pt x="21459" y="10685"/>
                              </a:lnTo>
                              <a:cubicBezTo>
                                <a:pt x="21448" y="10675"/>
                                <a:pt x="21437" y="10664"/>
                                <a:pt x="21421" y="10654"/>
                              </a:cubicBezTo>
                              <a:cubicBezTo>
                                <a:pt x="21410" y="10643"/>
                                <a:pt x="21389" y="10626"/>
                                <a:pt x="21351" y="10608"/>
                              </a:cubicBezTo>
                              <a:cubicBezTo>
                                <a:pt x="21302" y="10580"/>
                                <a:pt x="21231" y="10551"/>
                                <a:pt x="21172" y="10534"/>
                              </a:cubicBezTo>
                              <a:cubicBezTo>
                                <a:pt x="21128" y="10520"/>
                                <a:pt x="21080" y="10506"/>
                                <a:pt x="21031" y="10495"/>
                              </a:cubicBezTo>
                              <a:cubicBezTo>
                                <a:pt x="20966" y="10481"/>
                                <a:pt x="20912" y="10470"/>
                                <a:pt x="20890" y="10467"/>
                              </a:cubicBezTo>
                              <a:cubicBezTo>
                                <a:pt x="20890" y="10449"/>
                                <a:pt x="20890" y="10407"/>
                                <a:pt x="20879" y="10361"/>
                              </a:cubicBezTo>
                              <a:cubicBezTo>
                                <a:pt x="20868" y="10298"/>
                                <a:pt x="20852" y="10217"/>
                                <a:pt x="20830" y="10150"/>
                              </a:cubicBezTo>
                              <a:cubicBezTo>
                                <a:pt x="20809" y="10068"/>
                                <a:pt x="20765" y="9920"/>
                                <a:pt x="20711" y="9776"/>
                              </a:cubicBezTo>
                              <a:cubicBezTo>
                                <a:pt x="20657" y="9628"/>
                                <a:pt x="20581" y="9459"/>
                                <a:pt x="20527" y="9353"/>
                              </a:cubicBezTo>
                              <a:lnTo>
                                <a:pt x="20494" y="9293"/>
                              </a:lnTo>
                              <a:lnTo>
                                <a:pt x="20494" y="9293"/>
                              </a:lnTo>
                              <a:lnTo>
                                <a:pt x="20494" y="9293"/>
                              </a:lnTo>
                              <a:cubicBezTo>
                                <a:pt x="20521" y="9286"/>
                                <a:pt x="20548" y="9282"/>
                                <a:pt x="20576" y="9275"/>
                              </a:cubicBezTo>
                              <a:cubicBezTo>
                                <a:pt x="20603" y="9272"/>
                                <a:pt x="20624" y="9268"/>
                                <a:pt x="20651" y="9265"/>
                              </a:cubicBezTo>
                              <a:cubicBezTo>
                                <a:pt x="20668" y="9261"/>
                                <a:pt x="20684" y="9261"/>
                                <a:pt x="20700" y="9258"/>
                              </a:cubicBezTo>
                              <a:cubicBezTo>
                                <a:pt x="20711" y="9258"/>
                                <a:pt x="20722" y="9254"/>
                                <a:pt x="20727" y="9254"/>
                              </a:cubicBezTo>
                              <a:lnTo>
                                <a:pt x="20727" y="9254"/>
                              </a:lnTo>
                              <a:cubicBezTo>
                                <a:pt x="20733" y="9258"/>
                                <a:pt x="20738" y="9258"/>
                                <a:pt x="20749" y="9261"/>
                              </a:cubicBezTo>
                              <a:cubicBezTo>
                                <a:pt x="20754" y="9261"/>
                                <a:pt x="20765" y="9265"/>
                                <a:pt x="20776" y="9268"/>
                              </a:cubicBezTo>
                              <a:cubicBezTo>
                                <a:pt x="20787" y="9272"/>
                                <a:pt x="20798" y="9275"/>
                                <a:pt x="20803" y="9282"/>
                              </a:cubicBezTo>
                              <a:cubicBezTo>
                                <a:pt x="20809" y="9289"/>
                                <a:pt x="20809" y="9296"/>
                                <a:pt x="20809" y="9307"/>
                              </a:cubicBezTo>
                              <a:cubicBezTo>
                                <a:pt x="20809" y="9318"/>
                                <a:pt x="20798" y="9332"/>
                                <a:pt x="20787" y="9349"/>
                              </a:cubicBezTo>
                              <a:lnTo>
                                <a:pt x="20787" y="9353"/>
                              </a:lnTo>
                              <a:cubicBezTo>
                                <a:pt x="20782" y="9363"/>
                                <a:pt x="20776" y="9374"/>
                                <a:pt x="20771" y="9388"/>
                              </a:cubicBezTo>
                              <a:cubicBezTo>
                                <a:pt x="20771" y="9395"/>
                                <a:pt x="20771" y="9406"/>
                                <a:pt x="20782" y="9416"/>
                              </a:cubicBezTo>
                              <a:lnTo>
                                <a:pt x="20787" y="9420"/>
                              </a:lnTo>
                              <a:cubicBezTo>
                                <a:pt x="20809" y="9441"/>
                                <a:pt x="20852" y="9441"/>
                                <a:pt x="20852" y="9441"/>
                              </a:cubicBezTo>
                              <a:cubicBezTo>
                                <a:pt x="20917" y="9445"/>
                                <a:pt x="20977" y="9427"/>
                                <a:pt x="21015" y="9392"/>
                              </a:cubicBezTo>
                              <a:cubicBezTo>
                                <a:pt x="21015" y="9392"/>
                                <a:pt x="21020" y="9388"/>
                                <a:pt x="21031" y="9378"/>
                              </a:cubicBezTo>
                              <a:cubicBezTo>
                                <a:pt x="21042" y="9367"/>
                                <a:pt x="21053" y="9353"/>
                                <a:pt x="21058" y="9332"/>
                              </a:cubicBezTo>
                              <a:cubicBezTo>
                                <a:pt x="21063" y="9318"/>
                                <a:pt x="21069" y="9289"/>
                                <a:pt x="21053" y="9258"/>
                              </a:cubicBezTo>
                              <a:cubicBezTo>
                                <a:pt x="21042" y="9237"/>
                                <a:pt x="21025" y="9215"/>
                                <a:pt x="20998" y="9187"/>
                              </a:cubicBezTo>
                              <a:cubicBezTo>
                                <a:pt x="20998" y="9180"/>
                                <a:pt x="20987" y="9173"/>
                                <a:pt x="20977" y="9170"/>
                              </a:cubicBezTo>
                              <a:cubicBezTo>
                                <a:pt x="20971" y="9166"/>
                                <a:pt x="20966" y="9162"/>
                                <a:pt x="20960" y="9155"/>
                              </a:cubicBezTo>
                              <a:cubicBezTo>
                                <a:pt x="20950" y="9148"/>
                                <a:pt x="20939" y="9141"/>
                                <a:pt x="20928" y="9138"/>
                              </a:cubicBezTo>
                              <a:cubicBezTo>
                                <a:pt x="20906" y="9127"/>
                                <a:pt x="20885" y="9117"/>
                                <a:pt x="20857" y="9110"/>
                              </a:cubicBezTo>
                              <a:cubicBezTo>
                                <a:pt x="20830" y="9099"/>
                                <a:pt x="20803" y="9092"/>
                                <a:pt x="20782" y="9085"/>
                              </a:cubicBezTo>
                              <a:cubicBezTo>
                                <a:pt x="20754" y="9078"/>
                                <a:pt x="20727" y="9074"/>
                                <a:pt x="20695" y="9074"/>
                              </a:cubicBezTo>
                              <a:cubicBezTo>
                                <a:pt x="20586" y="9071"/>
                                <a:pt x="20478" y="9078"/>
                                <a:pt x="20370" y="9095"/>
                              </a:cubicBezTo>
                              <a:cubicBezTo>
                                <a:pt x="20364" y="9088"/>
                                <a:pt x="20359" y="9078"/>
                                <a:pt x="20353" y="9067"/>
                              </a:cubicBezTo>
                              <a:cubicBezTo>
                                <a:pt x="20348" y="9043"/>
                                <a:pt x="20310" y="8972"/>
                                <a:pt x="20283" y="8919"/>
                              </a:cubicBezTo>
                              <a:cubicBezTo>
                                <a:pt x="20267" y="8887"/>
                                <a:pt x="20223" y="8817"/>
                                <a:pt x="20174" y="8739"/>
                              </a:cubicBezTo>
                              <a:cubicBezTo>
                                <a:pt x="20142" y="8690"/>
                                <a:pt x="20109" y="8641"/>
                                <a:pt x="20077" y="8598"/>
                              </a:cubicBezTo>
                              <a:cubicBezTo>
                                <a:pt x="20034" y="8514"/>
                                <a:pt x="20034" y="8493"/>
                                <a:pt x="20034" y="8489"/>
                              </a:cubicBezTo>
                              <a:cubicBezTo>
                                <a:pt x="20039" y="8482"/>
                                <a:pt x="20044" y="8475"/>
                                <a:pt x="20061" y="8468"/>
                              </a:cubicBezTo>
                              <a:cubicBezTo>
                                <a:pt x="20088" y="8457"/>
                                <a:pt x="20131" y="8436"/>
                                <a:pt x="20185" y="8419"/>
                              </a:cubicBezTo>
                              <a:cubicBezTo>
                                <a:pt x="20202" y="8412"/>
                                <a:pt x="20223" y="8405"/>
                                <a:pt x="20245" y="8397"/>
                              </a:cubicBezTo>
                              <a:cubicBezTo>
                                <a:pt x="20256" y="8394"/>
                                <a:pt x="20267" y="8390"/>
                                <a:pt x="20283" y="8387"/>
                              </a:cubicBezTo>
                              <a:cubicBezTo>
                                <a:pt x="20283" y="8387"/>
                                <a:pt x="20288" y="8387"/>
                                <a:pt x="20288" y="8387"/>
                              </a:cubicBezTo>
                              <a:cubicBezTo>
                                <a:pt x="20294" y="8387"/>
                                <a:pt x="20305" y="8390"/>
                                <a:pt x="20310" y="8390"/>
                              </a:cubicBezTo>
                              <a:cubicBezTo>
                                <a:pt x="20315" y="8390"/>
                                <a:pt x="20321" y="8390"/>
                                <a:pt x="20326" y="8394"/>
                              </a:cubicBezTo>
                              <a:cubicBezTo>
                                <a:pt x="20348" y="8397"/>
                                <a:pt x="20370" y="8397"/>
                                <a:pt x="20397" y="8397"/>
                              </a:cubicBezTo>
                              <a:cubicBezTo>
                                <a:pt x="20424" y="8397"/>
                                <a:pt x="20456" y="8397"/>
                                <a:pt x="20489" y="8401"/>
                              </a:cubicBezTo>
                              <a:cubicBezTo>
                                <a:pt x="20554" y="8405"/>
                                <a:pt x="20619" y="8422"/>
                                <a:pt x="20657" y="8440"/>
                              </a:cubicBezTo>
                              <a:cubicBezTo>
                                <a:pt x="20706" y="8461"/>
                                <a:pt x="20722" y="8489"/>
                                <a:pt x="20727" y="8496"/>
                              </a:cubicBezTo>
                              <a:cubicBezTo>
                                <a:pt x="20744" y="8517"/>
                                <a:pt x="20749" y="8549"/>
                                <a:pt x="20738" y="8570"/>
                              </a:cubicBezTo>
                              <a:cubicBezTo>
                                <a:pt x="20733" y="8584"/>
                                <a:pt x="20727" y="8591"/>
                                <a:pt x="20722" y="8598"/>
                              </a:cubicBezTo>
                              <a:cubicBezTo>
                                <a:pt x="20722" y="8602"/>
                                <a:pt x="20716" y="8602"/>
                                <a:pt x="20716" y="8605"/>
                              </a:cubicBezTo>
                              <a:cubicBezTo>
                                <a:pt x="20679" y="8627"/>
                                <a:pt x="20668" y="8634"/>
                                <a:pt x="20679" y="8641"/>
                              </a:cubicBezTo>
                              <a:cubicBezTo>
                                <a:pt x="20679" y="8641"/>
                                <a:pt x="20679" y="8641"/>
                                <a:pt x="20684" y="8644"/>
                              </a:cubicBezTo>
                              <a:lnTo>
                                <a:pt x="20668" y="8655"/>
                              </a:lnTo>
                              <a:lnTo>
                                <a:pt x="20700" y="8641"/>
                              </a:lnTo>
                              <a:cubicBezTo>
                                <a:pt x="20711" y="8637"/>
                                <a:pt x="20722" y="8634"/>
                                <a:pt x="20733" y="8627"/>
                              </a:cubicBezTo>
                              <a:cubicBezTo>
                                <a:pt x="20744" y="8623"/>
                                <a:pt x="20749" y="8620"/>
                                <a:pt x="20760" y="8613"/>
                              </a:cubicBezTo>
                              <a:cubicBezTo>
                                <a:pt x="20809" y="8591"/>
                                <a:pt x="20847" y="8563"/>
                                <a:pt x="20874" y="8538"/>
                              </a:cubicBezTo>
                              <a:cubicBezTo>
                                <a:pt x="20890" y="8521"/>
                                <a:pt x="20912" y="8496"/>
                                <a:pt x="20917" y="8464"/>
                              </a:cubicBezTo>
                              <a:cubicBezTo>
                                <a:pt x="20922" y="8447"/>
                                <a:pt x="20922" y="8426"/>
                                <a:pt x="20912" y="8408"/>
                              </a:cubicBezTo>
                              <a:cubicBezTo>
                                <a:pt x="20906" y="8387"/>
                                <a:pt x="20890" y="8369"/>
                                <a:pt x="20868" y="8352"/>
                              </a:cubicBezTo>
                              <a:cubicBezTo>
                                <a:pt x="20847" y="8338"/>
                                <a:pt x="20825" y="8323"/>
                                <a:pt x="20792" y="8313"/>
                              </a:cubicBezTo>
                              <a:cubicBezTo>
                                <a:pt x="20765" y="8302"/>
                                <a:pt x="20738" y="8295"/>
                                <a:pt x="20706" y="8292"/>
                              </a:cubicBezTo>
                              <a:cubicBezTo>
                                <a:pt x="20679" y="8288"/>
                                <a:pt x="20651" y="8288"/>
                                <a:pt x="20619" y="8288"/>
                              </a:cubicBezTo>
                              <a:cubicBezTo>
                                <a:pt x="20597" y="8288"/>
                                <a:pt x="20576" y="8288"/>
                                <a:pt x="20565" y="8292"/>
                              </a:cubicBezTo>
                              <a:cubicBezTo>
                                <a:pt x="20559" y="8292"/>
                                <a:pt x="20559" y="8292"/>
                                <a:pt x="20554" y="8292"/>
                              </a:cubicBezTo>
                              <a:cubicBezTo>
                                <a:pt x="20543" y="8285"/>
                                <a:pt x="20521" y="8278"/>
                                <a:pt x="20500" y="8271"/>
                              </a:cubicBezTo>
                              <a:cubicBezTo>
                                <a:pt x="20467" y="8260"/>
                                <a:pt x="20418" y="8246"/>
                                <a:pt x="20370" y="8235"/>
                              </a:cubicBezTo>
                              <a:lnTo>
                                <a:pt x="20364" y="8235"/>
                              </a:lnTo>
                              <a:cubicBezTo>
                                <a:pt x="20321" y="8225"/>
                                <a:pt x="20229" y="8207"/>
                                <a:pt x="20126" y="8207"/>
                              </a:cubicBezTo>
                              <a:cubicBezTo>
                                <a:pt x="20126" y="8207"/>
                                <a:pt x="20120" y="8207"/>
                                <a:pt x="20120" y="8207"/>
                              </a:cubicBezTo>
                              <a:cubicBezTo>
                                <a:pt x="20061" y="8207"/>
                                <a:pt x="20006" y="8214"/>
                                <a:pt x="19958" y="8228"/>
                              </a:cubicBezTo>
                              <a:cubicBezTo>
                                <a:pt x="19936" y="8235"/>
                                <a:pt x="19920" y="8239"/>
                                <a:pt x="19903" y="8246"/>
                              </a:cubicBezTo>
                              <a:cubicBezTo>
                                <a:pt x="19887" y="8253"/>
                                <a:pt x="19876" y="8256"/>
                                <a:pt x="19871" y="8260"/>
                              </a:cubicBezTo>
                              <a:cubicBezTo>
                                <a:pt x="19871" y="8256"/>
                                <a:pt x="19865" y="8253"/>
                                <a:pt x="19865" y="8249"/>
                              </a:cubicBezTo>
                              <a:lnTo>
                                <a:pt x="19865" y="8249"/>
                              </a:lnTo>
                              <a:lnTo>
                                <a:pt x="19865" y="8249"/>
                              </a:lnTo>
                              <a:cubicBezTo>
                                <a:pt x="19887" y="8228"/>
                                <a:pt x="19920" y="8197"/>
                                <a:pt x="19963" y="8165"/>
                              </a:cubicBezTo>
                              <a:cubicBezTo>
                                <a:pt x="20001" y="8137"/>
                                <a:pt x="20044" y="8105"/>
                                <a:pt x="20088" y="8077"/>
                              </a:cubicBezTo>
                              <a:cubicBezTo>
                                <a:pt x="20131" y="8052"/>
                                <a:pt x="20164" y="8031"/>
                                <a:pt x="20174" y="8024"/>
                              </a:cubicBezTo>
                              <a:cubicBezTo>
                                <a:pt x="20191" y="8013"/>
                                <a:pt x="20212" y="7999"/>
                                <a:pt x="20234" y="7989"/>
                              </a:cubicBezTo>
                              <a:cubicBezTo>
                                <a:pt x="20294" y="7953"/>
                                <a:pt x="20315" y="7943"/>
                                <a:pt x="20315" y="7932"/>
                              </a:cubicBezTo>
                              <a:cubicBezTo>
                                <a:pt x="20315" y="7932"/>
                                <a:pt x="20315" y="7932"/>
                                <a:pt x="20321" y="7932"/>
                              </a:cubicBezTo>
                              <a:cubicBezTo>
                                <a:pt x="20326" y="7936"/>
                                <a:pt x="20332" y="7943"/>
                                <a:pt x="20337" y="7946"/>
                              </a:cubicBezTo>
                              <a:cubicBezTo>
                                <a:pt x="20375" y="7974"/>
                                <a:pt x="20445" y="7999"/>
                                <a:pt x="20548" y="8027"/>
                              </a:cubicBezTo>
                              <a:cubicBezTo>
                                <a:pt x="20592" y="8038"/>
                                <a:pt x="20635" y="8048"/>
                                <a:pt x="20679" y="8056"/>
                              </a:cubicBezTo>
                              <a:cubicBezTo>
                                <a:pt x="20679" y="8059"/>
                                <a:pt x="20679" y="8066"/>
                                <a:pt x="20679" y="8073"/>
                              </a:cubicBezTo>
                              <a:cubicBezTo>
                                <a:pt x="20679" y="8073"/>
                                <a:pt x="20679" y="8077"/>
                                <a:pt x="20679" y="8080"/>
                              </a:cubicBezTo>
                              <a:cubicBezTo>
                                <a:pt x="20679" y="8080"/>
                                <a:pt x="20679" y="8080"/>
                                <a:pt x="20679" y="8080"/>
                              </a:cubicBezTo>
                              <a:cubicBezTo>
                                <a:pt x="20689" y="8098"/>
                                <a:pt x="20706" y="8115"/>
                                <a:pt x="20733" y="8130"/>
                              </a:cubicBezTo>
                              <a:cubicBezTo>
                                <a:pt x="20749" y="8140"/>
                                <a:pt x="20771" y="8147"/>
                                <a:pt x="20787" y="8154"/>
                              </a:cubicBezTo>
                              <a:cubicBezTo>
                                <a:pt x="20809" y="8161"/>
                                <a:pt x="20836" y="8165"/>
                                <a:pt x="20863" y="8172"/>
                              </a:cubicBezTo>
                              <a:cubicBezTo>
                                <a:pt x="20879" y="8175"/>
                                <a:pt x="20895" y="8175"/>
                                <a:pt x="20912" y="8179"/>
                              </a:cubicBezTo>
                              <a:cubicBezTo>
                                <a:pt x="20944" y="8186"/>
                                <a:pt x="20982" y="8204"/>
                                <a:pt x="21015" y="8225"/>
                              </a:cubicBezTo>
                              <a:cubicBezTo>
                                <a:pt x="21031" y="8232"/>
                                <a:pt x="21042" y="8242"/>
                                <a:pt x="21058" y="8256"/>
                              </a:cubicBezTo>
                              <a:lnTo>
                                <a:pt x="21107" y="8295"/>
                              </a:lnTo>
                              <a:lnTo>
                                <a:pt x="21118" y="8299"/>
                              </a:lnTo>
                              <a:lnTo>
                                <a:pt x="21150" y="8263"/>
                              </a:lnTo>
                              <a:cubicBezTo>
                                <a:pt x="21156" y="8256"/>
                                <a:pt x="21161" y="8253"/>
                                <a:pt x="21161" y="8246"/>
                              </a:cubicBezTo>
                              <a:cubicBezTo>
                                <a:pt x="21172" y="8235"/>
                                <a:pt x="21177" y="8225"/>
                                <a:pt x="21183" y="8214"/>
                              </a:cubicBezTo>
                              <a:cubicBezTo>
                                <a:pt x="21193" y="8193"/>
                                <a:pt x="21199" y="8175"/>
                                <a:pt x="21204" y="8168"/>
                              </a:cubicBezTo>
                              <a:cubicBezTo>
                                <a:pt x="21210" y="8147"/>
                                <a:pt x="21210" y="8122"/>
                                <a:pt x="21199" y="8101"/>
                              </a:cubicBezTo>
                              <a:cubicBezTo>
                                <a:pt x="21193" y="8084"/>
                                <a:pt x="21177" y="8066"/>
                                <a:pt x="21161" y="8052"/>
                              </a:cubicBezTo>
                              <a:cubicBezTo>
                                <a:pt x="21166" y="8052"/>
                                <a:pt x="21172" y="8048"/>
                                <a:pt x="21177" y="8048"/>
                              </a:cubicBezTo>
                              <a:cubicBezTo>
                                <a:pt x="21183" y="8048"/>
                                <a:pt x="21188" y="8045"/>
                                <a:pt x="21193" y="8045"/>
                              </a:cubicBezTo>
                              <a:lnTo>
                                <a:pt x="21199" y="8045"/>
                              </a:lnTo>
                              <a:cubicBezTo>
                                <a:pt x="21291" y="8027"/>
                                <a:pt x="21448" y="7964"/>
                                <a:pt x="21578" y="7907"/>
                              </a:cubicBezTo>
                              <a:lnTo>
                                <a:pt x="21578" y="6938"/>
                              </a:lnTo>
                              <a:cubicBezTo>
                                <a:pt x="21557" y="6956"/>
                                <a:pt x="21530" y="6970"/>
                                <a:pt x="21513" y="6984"/>
                              </a:cubicBezTo>
                              <a:cubicBezTo>
                                <a:pt x="21502" y="6991"/>
                                <a:pt x="21492" y="6998"/>
                                <a:pt x="21481" y="7005"/>
                              </a:cubicBezTo>
                              <a:cubicBezTo>
                                <a:pt x="21481" y="7005"/>
                                <a:pt x="21475" y="7008"/>
                                <a:pt x="21475" y="7008"/>
                              </a:cubicBezTo>
                              <a:cubicBezTo>
                                <a:pt x="21437" y="7012"/>
                                <a:pt x="21405" y="7016"/>
                                <a:pt x="21372" y="7019"/>
                              </a:cubicBezTo>
                              <a:cubicBezTo>
                                <a:pt x="21361" y="7019"/>
                                <a:pt x="21351" y="7023"/>
                                <a:pt x="21340" y="7023"/>
                              </a:cubicBezTo>
                              <a:cubicBezTo>
                                <a:pt x="21318" y="7026"/>
                                <a:pt x="21296" y="7026"/>
                                <a:pt x="21275" y="7030"/>
                              </a:cubicBezTo>
                              <a:cubicBezTo>
                                <a:pt x="21259" y="7033"/>
                                <a:pt x="21248" y="7033"/>
                                <a:pt x="21237" y="7037"/>
                              </a:cubicBezTo>
                              <a:cubicBezTo>
                                <a:pt x="21226" y="7040"/>
                                <a:pt x="21215" y="7040"/>
                                <a:pt x="21204" y="7044"/>
                              </a:cubicBezTo>
                              <a:cubicBezTo>
                                <a:pt x="21080" y="7075"/>
                                <a:pt x="20939" y="7128"/>
                                <a:pt x="20809" y="7181"/>
                              </a:cubicBezTo>
                              <a:cubicBezTo>
                                <a:pt x="20798" y="7185"/>
                                <a:pt x="20782" y="7192"/>
                                <a:pt x="20771" y="7195"/>
                              </a:cubicBezTo>
                              <a:cubicBezTo>
                                <a:pt x="20776" y="7185"/>
                                <a:pt x="20782" y="7174"/>
                                <a:pt x="20792" y="7160"/>
                              </a:cubicBezTo>
                              <a:cubicBezTo>
                                <a:pt x="20798" y="7157"/>
                                <a:pt x="20803" y="7149"/>
                                <a:pt x="20803" y="7142"/>
                              </a:cubicBezTo>
                              <a:cubicBezTo>
                                <a:pt x="20825" y="7114"/>
                                <a:pt x="20841" y="7079"/>
                                <a:pt x="20847" y="7047"/>
                              </a:cubicBezTo>
                              <a:cubicBezTo>
                                <a:pt x="20852" y="7030"/>
                                <a:pt x="20857" y="7005"/>
                                <a:pt x="20857" y="6973"/>
                              </a:cubicBezTo>
                              <a:cubicBezTo>
                                <a:pt x="20857" y="6949"/>
                                <a:pt x="20852" y="6906"/>
                                <a:pt x="20825" y="6867"/>
                              </a:cubicBezTo>
                              <a:cubicBezTo>
                                <a:pt x="20803" y="6832"/>
                                <a:pt x="20771" y="6797"/>
                                <a:pt x="20727" y="6772"/>
                              </a:cubicBezTo>
                              <a:cubicBezTo>
                                <a:pt x="20706" y="6758"/>
                                <a:pt x="20679" y="6744"/>
                                <a:pt x="20646" y="6737"/>
                              </a:cubicBezTo>
                              <a:cubicBezTo>
                                <a:pt x="20630" y="6723"/>
                                <a:pt x="20624" y="6719"/>
                                <a:pt x="20613" y="6723"/>
                              </a:cubicBezTo>
                              <a:cubicBezTo>
                                <a:pt x="20613" y="6723"/>
                                <a:pt x="20608" y="6726"/>
                                <a:pt x="20608" y="6726"/>
                              </a:cubicBezTo>
                              <a:cubicBezTo>
                                <a:pt x="20603" y="6723"/>
                                <a:pt x="20597" y="6723"/>
                                <a:pt x="20592" y="6723"/>
                              </a:cubicBezTo>
                              <a:cubicBezTo>
                                <a:pt x="20581" y="6709"/>
                                <a:pt x="20576" y="6709"/>
                                <a:pt x="20570" y="6709"/>
                              </a:cubicBezTo>
                              <a:lnTo>
                                <a:pt x="20565" y="6709"/>
                              </a:lnTo>
                              <a:lnTo>
                                <a:pt x="20565" y="6709"/>
                              </a:lnTo>
                              <a:cubicBezTo>
                                <a:pt x="20554" y="6712"/>
                                <a:pt x="20559" y="6716"/>
                                <a:pt x="20565" y="6733"/>
                              </a:cubicBezTo>
                              <a:cubicBezTo>
                                <a:pt x="20570" y="6744"/>
                                <a:pt x="20576" y="6762"/>
                                <a:pt x="20581" y="6783"/>
                              </a:cubicBezTo>
                              <a:cubicBezTo>
                                <a:pt x="20586" y="6818"/>
                                <a:pt x="20586" y="6867"/>
                                <a:pt x="20576" y="6910"/>
                              </a:cubicBezTo>
                              <a:cubicBezTo>
                                <a:pt x="20570" y="6924"/>
                                <a:pt x="20565" y="6956"/>
                                <a:pt x="20538" y="7001"/>
                              </a:cubicBezTo>
                              <a:cubicBezTo>
                                <a:pt x="20521" y="7030"/>
                                <a:pt x="20505" y="7065"/>
                                <a:pt x="20483" y="7100"/>
                              </a:cubicBezTo>
                              <a:cubicBezTo>
                                <a:pt x="20478" y="7111"/>
                                <a:pt x="20473" y="7121"/>
                                <a:pt x="20462" y="7135"/>
                              </a:cubicBezTo>
                              <a:cubicBezTo>
                                <a:pt x="20440" y="7174"/>
                                <a:pt x="20408" y="7231"/>
                                <a:pt x="20391" y="7283"/>
                              </a:cubicBezTo>
                              <a:cubicBezTo>
                                <a:pt x="20375" y="7329"/>
                                <a:pt x="20375" y="7386"/>
                                <a:pt x="20380" y="7424"/>
                              </a:cubicBezTo>
                              <a:cubicBezTo>
                                <a:pt x="20380" y="7424"/>
                                <a:pt x="20380" y="7424"/>
                                <a:pt x="20380" y="7424"/>
                              </a:cubicBezTo>
                              <a:cubicBezTo>
                                <a:pt x="20359" y="7449"/>
                                <a:pt x="20337" y="7474"/>
                                <a:pt x="20321" y="7502"/>
                              </a:cubicBezTo>
                              <a:cubicBezTo>
                                <a:pt x="20305" y="7527"/>
                                <a:pt x="20283" y="7569"/>
                                <a:pt x="20256" y="7636"/>
                              </a:cubicBezTo>
                              <a:cubicBezTo>
                                <a:pt x="20245" y="7664"/>
                                <a:pt x="20229" y="7696"/>
                                <a:pt x="20212" y="7728"/>
                              </a:cubicBezTo>
                              <a:cubicBezTo>
                                <a:pt x="20196" y="7759"/>
                                <a:pt x="20169" y="7791"/>
                                <a:pt x="20137" y="7819"/>
                              </a:cubicBezTo>
                              <a:cubicBezTo>
                                <a:pt x="20088" y="7869"/>
                                <a:pt x="20023" y="7911"/>
                                <a:pt x="19963" y="7953"/>
                              </a:cubicBezTo>
                              <a:cubicBezTo>
                                <a:pt x="19947" y="7964"/>
                                <a:pt x="19936" y="7974"/>
                                <a:pt x="19920" y="7981"/>
                              </a:cubicBezTo>
                              <a:cubicBezTo>
                                <a:pt x="19849" y="8031"/>
                                <a:pt x="19795" y="8073"/>
                                <a:pt x="19757" y="8112"/>
                              </a:cubicBezTo>
                              <a:lnTo>
                                <a:pt x="19746" y="8122"/>
                              </a:lnTo>
                              <a:cubicBezTo>
                                <a:pt x="19735" y="8108"/>
                                <a:pt x="19719" y="8091"/>
                                <a:pt x="19708" y="8073"/>
                              </a:cubicBezTo>
                              <a:cubicBezTo>
                                <a:pt x="19676" y="8031"/>
                                <a:pt x="19638" y="7985"/>
                                <a:pt x="19611" y="7929"/>
                              </a:cubicBezTo>
                              <a:cubicBezTo>
                                <a:pt x="19578" y="7876"/>
                                <a:pt x="19562" y="7819"/>
                                <a:pt x="19557" y="7766"/>
                              </a:cubicBezTo>
                              <a:cubicBezTo>
                                <a:pt x="19551" y="7703"/>
                                <a:pt x="19562" y="7654"/>
                                <a:pt x="19573" y="7629"/>
                              </a:cubicBezTo>
                              <a:cubicBezTo>
                                <a:pt x="19573" y="7622"/>
                                <a:pt x="19578" y="7618"/>
                                <a:pt x="19573" y="7618"/>
                              </a:cubicBezTo>
                              <a:cubicBezTo>
                                <a:pt x="19578" y="7608"/>
                                <a:pt x="19584" y="7601"/>
                                <a:pt x="19584" y="7601"/>
                              </a:cubicBezTo>
                              <a:lnTo>
                                <a:pt x="19589" y="7594"/>
                              </a:lnTo>
                              <a:lnTo>
                                <a:pt x="19578" y="7594"/>
                              </a:lnTo>
                              <a:cubicBezTo>
                                <a:pt x="19535" y="7594"/>
                                <a:pt x="19486" y="7604"/>
                                <a:pt x="19437" y="7622"/>
                              </a:cubicBezTo>
                              <a:cubicBezTo>
                                <a:pt x="19432" y="7622"/>
                                <a:pt x="19426" y="7625"/>
                                <a:pt x="19416" y="7625"/>
                              </a:cubicBezTo>
                              <a:cubicBezTo>
                                <a:pt x="19388" y="7632"/>
                                <a:pt x="19351" y="7647"/>
                                <a:pt x="19323" y="7661"/>
                              </a:cubicBezTo>
                              <a:cubicBezTo>
                                <a:pt x="19313" y="7668"/>
                                <a:pt x="19242" y="7699"/>
                                <a:pt x="19193" y="7752"/>
                              </a:cubicBezTo>
                              <a:cubicBezTo>
                                <a:pt x="19183" y="7763"/>
                                <a:pt x="19177" y="7770"/>
                                <a:pt x="19166" y="7781"/>
                              </a:cubicBezTo>
                              <a:lnTo>
                                <a:pt x="19161" y="7773"/>
                              </a:lnTo>
                              <a:cubicBezTo>
                                <a:pt x="19145" y="7745"/>
                                <a:pt x="19080" y="7678"/>
                                <a:pt x="19058" y="7657"/>
                              </a:cubicBezTo>
                              <a:cubicBezTo>
                                <a:pt x="19052" y="7650"/>
                                <a:pt x="19036" y="7636"/>
                                <a:pt x="19025" y="7622"/>
                              </a:cubicBezTo>
                              <a:cubicBezTo>
                                <a:pt x="19004" y="7601"/>
                                <a:pt x="18982" y="7576"/>
                                <a:pt x="18955" y="7551"/>
                              </a:cubicBezTo>
                              <a:cubicBezTo>
                                <a:pt x="18928" y="7520"/>
                                <a:pt x="18901" y="7491"/>
                                <a:pt x="18879" y="7467"/>
                              </a:cubicBezTo>
                              <a:cubicBezTo>
                                <a:pt x="18868" y="7453"/>
                                <a:pt x="18857" y="7439"/>
                                <a:pt x="18846" y="7424"/>
                              </a:cubicBezTo>
                              <a:cubicBezTo>
                                <a:pt x="18852" y="7432"/>
                                <a:pt x="18863" y="7435"/>
                                <a:pt x="18874" y="7442"/>
                              </a:cubicBezTo>
                              <a:cubicBezTo>
                                <a:pt x="18879" y="7446"/>
                                <a:pt x="18884" y="7449"/>
                                <a:pt x="18895" y="7453"/>
                              </a:cubicBezTo>
                              <a:cubicBezTo>
                                <a:pt x="18922" y="7463"/>
                                <a:pt x="18960" y="7470"/>
                                <a:pt x="18998" y="7470"/>
                              </a:cubicBezTo>
                              <a:cubicBezTo>
                                <a:pt x="19004" y="7470"/>
                                <a:pt x="19014" y="7470"/>
                                <a:pt x="19020" y="7470"/>
                              </a:cubicBezTo>
                              <a:cubicBezTo>
                                <a:pt x="19047" y="7470"/>
                                <a:pt x="19090" y="7467"/>
                                <a:pt x="19128" y="7463"/>
                              </a:cubicBezTo>
                              <a:cubicBezTo>
                                <a:pt x="19145" y="7460"/>
                                <a:pt x="19166" y="7456"/>
                                <a:pt x="19183" y="7456"/>
                              </a:cubicBezTo>
                              <a:cubicBezTo>
                                <a:pt x="19210" y="7453"/>
                                <a:pt x="19242" y="7446"/>
                                <a:pt x="19275" y="7442"/>
                              </a:cubicBezTo>
                              <a:cubicBezTo>
                                <a:pt x="19334" y="7435"/>
                                <a:pt x="19388" y="7439"/>
                                <a:pt x="19426" y="7446"/>
                              </a:cubicBezTo>
                              <a:cubicBezTo>
                                <a:pt x="19475" y="7456"/>
                                <a:pt x="19508" y="7477"/>
                                <a:pt x="19524" y="7491"/>
                              </a:cubicBezTo>
                              <a:cubicBezTo>
                                <a:pt x="19524" y="7495"/>
                                <a:pt x="19524" y="7498"/>
                                <a:pt x="19529" y="7502"/>
                              </a:cubicBezTo>
                              <a:cubicBezTo>
                                <a:pt x="19529" y="7502"/>
                                <a:pt x="19535" y="7506"/>
                                <a:pt x="19540" y="7506"/>
                              </a:cubicBezTo>
                              <a:cubicBezTo>
                                <a:pt x="19557" y="7502"/>
                                <a:pt x="19578" y="7484"/>
                                <a:pt x="19589" y="7470"/>
                              </a:cubicBezTo>
                              <a:cubicBezTo>
                                <a:pt x="19589" y="7467"/>
                                <a:pt x="19605" y="7442"/>
                                <a:pt x="19600" y="7414"/>
                              </a:cubicBezTo>
                              <a:cubicBezTo>
                                <a:pt x="19600" y="7396"/>
                                <a:pt x="19589" y="7379"/>
                                <a:pt x="19578" y="7365"/>
                              </a:cubicBezTo>
                              <a:cubicBezTo>
                                <a:pt x="19578" y="7361"/>
                                <a:pt x="19573" y="7357"/>
                                <a:pt x="19573" y="7354"/>
                              </a:cubicBezTo>
                              <a:cubicBezTo>
                                <a:pt x="19622" y="7343"/>
                                <a:pt x="19681" y="7329"/>
                                <a:pt x="19725" y="7308"/>
                              </a:cubicBezTo>
                              <a:cubicBezTo>
                                <a:pt x="19752" y="7298"/>
                                <a:pt x="19822" y="7266"/>
                                <a:pt x="19876" y="7213"/>
                              </a:cubicBezTo>
                              <a:lnTo>
                                <a:pt x="19887" y="7202"/>
                              </a:lnTo>
                              <a:cubicBezTo>
                                <a:pt x="19909" y="7181"/>
                                <a:pt x="19931" y="7160"/>
                                <a:pt x="19963" y="7146"/>
                              </a:cubicBezTo>
                              <a:cubicBezTo>
                                <a:pt x="19979" y="7139"/>
                                <a:pt x="20001" y="7132"/>
                                <a:pt x="20023" y="7132"/>
                              </a:cubicBezTo>
                              <a:cubicBezTo>
                                <a:pt x="20034" y="7132"/>
                                <a:pt x="20044" y="7132"/>
                                <a:pt x="20050" y="7132"/>
                              </a:cubicBezTo>
                              <a:lnTo>
                                <a:pt x="20055" y="7132"/>
                              </a:lnTo>
                              <a:cubicBezTo>
                                <a:pt x="20055" y="7132"/>
                                <a:pt x="20061" y="7132"/>
                                <a:pt x="20061" y="7135"/>
                              </a:cubicBezTo>
                              <a:cubicBezTo>
                                <a:pt x="20061" y="7135"/>
                                <a:pt x="20066" y="7135"/>
                                <a:pt x="20066" y="7135"/>
                              </a:cubicBezTo>
                              <a:cubicBezTo>
                                <a:pt x="20071" y="7139"/>
                                <a:pt x="20082" y="7142"/>
                                <a:pt x="20088" y="7146"/>
                              </a:cubicBezTo>
                              <a:lnTo>
                                <a:pt x="20099" y="7149"/>
                              </a:lnTo>
                              <a:lnTo>
                                <a:pt x="20104" y="7142"/>
                              </a:lnTo>
                              <a:lnTo>
                                <a:pt x="20104" y="7132"/>
                              </a:lnTo>
                              <a:cubicBezTo>
                                <a:pt x="20104" y="7128"/>
                                <a:pt x="20104" y="7125"/>
                                <a:pt x="20104" y="7121"/>
                              </a:cubicBezTo>
                              <a:lnTo>
                                <a:pt x="20104" y="7118"/>
                              </a:lnTo>
                              <a:cubicBezTo>
                                <a:pt x="20104" y="7107"/>
                                <a:pt x="20104" y="7104"/>
                                <a:pt x="20099" y="7100"/>
                              </a:cubicBezTo>
                              <a:lnTo>
                                <a:pt x="20099" y="7097"/>
                              </a:lnTo>
                              <a:cubicBezTo>
                                <a:pt x="20093" y="7086"/>
                                <a:pt x="20088" y="7075"/>
                                <a:pt x="20077" y="7065"/>
                              </a:cubicBezTo>
                              <a:cubicBezTo>
                                <a:pt x="20066" y="7051"/>
                                <a:pt x="20050" y="7044"/>
                                <a:pt x="20034" y="7037"/>
                              </a:cubicBezTo>
                              <a:lnTo>
                                <a:pt x="20023" y="7030"/>
                              </a:lnTo>
                              <a:cubicBezTo>
                                <a:pt x="20023" y="7030"/>
                                <a:pt x="20023" y="7030"/>
                                <a:pt x="20017" y="7026"/>
                              </a:cubicBezTo>
                              <a:cubicBezTo>
                                <a:pt x="20023" y="7023"/>
                                <a:pt x="20028" y="7019"/>
                                <a:pt x="20034" y="7016"/>
                              </a:cubicBezTo>
                              <a:cubicBezTo>
                                <a:pt x="20050" y="7005"/>
                                <a:pt x="20077" y="6991"/>
                                <a:pt x="20104" y="6980"/>
                              </a:cubicBezTo>
                              <a:cubicBezTo>
                                <a:pt x="20126" y="6973"/>
                                <a:pt x="20147" y="6966"/>
                                <a:pt x="20164" y="6966"/>
                              </a:cubicBezTo>
                              <a:cubicBezTo>
                                <a:pt x="20180" y="6963"/>
                                <a:pt x="20202" y="6963"/>
                                <a:pt x="20218" y="6966"/>
                              </a:cubicBezTo>
                              <a:cubicBezTo>
                                <a:pt x="20223" y="6966"/>
                                <a:pt x="20229" y="6966"/>
                                <a:pt x="20229" y="6966"/>
                              </a:cubicBezTo>
                              <a:cubicBezTo>
                                <a:pt x="20234" y="6966"/>
                                <a:pt x="20239" y="6966"/>
                                <a:pt x="20245" y="6970"/>
                              </a:cubicBezTo>
                              <a:cubicBezTo>
                                <a:pt x="20245" y="6973"/>
                                <a:pt x="20250" y="6980"/>
                                <a:pt x="20256" y="6984"/>
                              </a:cubicBezTo>
                              <a:cubicBezTo>
                                <a:pt x="20256" y="6984"/>
                                <a:pt x="20261" y="6984"/>
                                <a:pt x="20267" y="6984"/>
                              </a:cubicBezTo>
                              <a:cubicBezTo>
                                <a:pt x="20277" y="6980"/>
                                <a:pt x="20283" y="6966"/>
                                <a:pt x="20283" y="6963"/>
                              </a:cubicBezTo>
                              <a:cubicBezTo>
                                <a:pt x="20288" y="6952"/>
                                <a:pt x="20288" y="6931"/>
                                <a:pt x="20272" y="6917"/>
                              </a:cubicBezTo>
                              <a:cubicBezTo>
                                <a:pt x="20261" y="6903"/>
                                <a:pt x="20223" y="6882"/>
                                <a:pt x="20180" y="6871"/>
                              </a:cubicBezTo>
                              <a:cubicBezTo>
                                <a:pt x="20153" y="6864"/>
                                <a:pt x="20126" y="6860"/>
                                <a:pt x="20104" y="6860"/>
                              </a:cubicBezTo>
                              <a:cubicBezTo>
                                <a:pt x="20104" y="6860"/>
                                <a:pt x="20099" y="6860"/>
                                <a:pt x="20099" y="6860"/>
                              </a:cubicBezTo>
                              <a:cubicBezTo>
                                <a:pt x="20099" y="6857"/>
                                <a:pt x="20099" y="6853"/>
                                <a:pt x="20099" y="6850"/>
                              </a:cubicBezTo>
                              <a:cubicBezTo>
                                <a:pt x="20099" y="6836"/>
                                <a:pt x="20082" y="6822"/>
                                <a:pt x="20066" y="6815"/>
                              </a:cubicBezTo>
                              <a:cubicBezTo>
                                <a:pt x="20050" y="6808"/>
                                <a:pt x="20017" y="6797"/>
                                <a:pt x="19979" y="6793"/>
                              </a:cubicBezTo>
                              <a:cubicBezTo>
                                <a:pt x="19979" y="6793"/>
                                <a:pt x="19974" y="6793"/>
                                <a:pt x="19974" y="6793"/>
                              </a:cubicBezTo>
                              <a:cubicBezTo>
                                <a:pt x="19985" y="6790"/>
                                <a:pt x="19996" y="6786"/>
                                <a:pt x="20006" y="6786"/>
                              </a:cubicBezTo>
                              <a:cubicBezTo>
                                <a:pt x="20034" y="6779"/>
                                <a:pt x="20066" y="6779"/>
                                <a:pt x="20109" y="6779"/>
                              </a:cubicBezTo>
                              <a:cubicBezTo>
                                <a:pt x="20109" y="6786"/>
                                <a:pt x="20115" y="6790"/>
                                <a:pt x="20120" y="6793"/>
                              </a:cubicBezTo>
                              <a:cubicBezTo>
                                <a:pt x="20126" y="6793"/>
                                <a:pt x="20131" y="6793"/>
                                <a:pt x="20131" y="6793"/>
                              </a:cubicBezTo>
                              <a:cubicBezTo>
                                <a:pt x="20142" y="6786"/>
                                <a:pt x="20158" y="6765"/>
                                <a:pt x="20158" y="6748"/>
                              </a:cubicBezTo>
                              <a:cubicBezTo>
                                <a:pt x="20158" y="6737"/>
                                <a:pt x="20158" y="6712"/>
                                <a:pt x="20131" y="6688"/>
                              </a:cubicBezTo>
                              <a:cubicBezTo>
                                <a:pt x="20120" y="6677"/>
                                <a:pt x="20104" y="6667"/>
                                <a:pt x="20088" y="6663"/>
                              </a:cubicBezTo>
                              <a:cubicBezTo>
                                <a:pt x="20082" y="6663"/>
                                <a:pt x="20082" y="6659"/>
                                <a:pt x="20077" y="6659"/>
                              </a:cubicBezTo>
                              <a:cubicBezTo>
                                <a:pt x="20071" y="6656"/>
                                <a:pt x="20071" y="6656"/>
                                <a:pt x="20066" y="6652"/>
                              </a:cubicBezTo>
                              <a:cubicBezTo>
                                <a:pt x="20071" y="6652"/>
                                <a:pt x="20071" y="6649"/>
                                <a:pt x="20077" y="6649"/>
                              </a:cubicBezTo>
                              <a:cubicBezTo>
                                <a:pt x="20099" y="6642"/>
                                <a:pt x="20120" y="6631"/>
                                <a:pt x="20136" y="6628"/>
                              </a:cubicBezTo>
                              <a:cubicBezTo>
                                <a:pt x="20164" y="6621"/>
                                <a:pt x="20212" y="6610"/>
                                <a:pt x="20256" y="6610"/>
                              </a:cubicBezTo>
                              <a:cubicBezTo>
                                <a:pt x="20283" y="6610"/>
                                <a:pt x="20310" y="6610"/>
                                <a:pt x="20337" y="6614"/>
                              </a:cubicBezTo>
                              <a:cubicBezTo>
                                <a:pt x="20348" y="6614"/>
                                <a:pt x="20359" y="6617"/>
                                <a:pt x="20364" y="6617"/>
                              </a:cubicBezTo>
                              <a:cubicBezTo>
                                <a:pt x="20375" y="6621"/>
                                <a:pt x="20386" y="6628"/>
                                <a:pt x="20391" y="6631"/>
                              </a:cubicBezTo>
                              <a:lnTo>
                                <a:pt x="20402" y="6638"/>
                              </a:lnTo>
                              <a:lnTo>
                                <a:pt x="20408" y="6628"/>
                              </a:lnTo>
                              <a:lnTo>
                                <a:pt x="20408" y="6628"/>
                              </a:lnTo>
                              <a:cubicBezTo>
                                <a:pt x="20408" y="6617"/>
                                <a:pt x="20408" y="6607"/>
                                <a:pt x="20408" y="6596"/>
                              </a:cubicBezTo>
                              <a:cubicBezTo>
                                <a:pt x="20408" y="6592"/>
                                <a:pt x="20408" y="6589"/>
                                <a:pt x="20408" y="6582"/>
                              </a:cubicBezTo>
                              <a:cubicBezTo>
                                <a:pt x="20413" y="6554"/>
                                <a:pt x="20391" y="6511"/>
                                <a:pt x="20342" y="6480"/>
                              </a:cubicBezTo>
                              <a:cubicBezTo>
                                <a:pt x="20305" y="6455"/>
                                <a:pt x="20250" y="6434"/>
                                <a:pt x="20169" y="6416"/>
                              </a:cubicBezTo>
                              <a:cubicBezTo>
                                <a:pt x="20109" y="6402"/>
                                <a:pt x="20061" y="6395"/>
                                <a:pt x="20039" y="6395"/>
                              </a:cubicBezTo>
                              <a:cubicBezTo>
                                <a:pt x="20028" y="6395"/>
                                <a:pt x="20017" y="6395"/>
                                <a:pt x="20006" y="6395"/>
                              </a:cubicBezTo>
                              <a:cubicBezTo>
                                <a:pt x="20017" y="6388"/>
                                <a:pt x="20028" y="6381"/>
                                <a:pt x="20039" y="6374"/>
                              </a:cubicBezTo>
                              <a:cubicBezTo>
                                <a:pt x="20055" y="6363"/>
                                <a:pt x="20071" y="6346"/>
                                <a:pt x="20077" y="6332"/>
                              </a:cubicBezTo>
                              <a:cubicBezTo>
                                <a:pt x="20088" y="6317"/>
                                <a:pt x="20093" y="6296"/>
                                <a:pt x="20104" y="6268"/>
                              </a:cubicBezTo>
                              <a:lnTo>
                                <a:pt x="20104" y="6268"/>
                              </a:lnTo>
                              <a:cubicBezTo>
                                <a:pt x="20109" y="6247"/>
                                <a:pt x="20126" y="6219"/>
                                <a:pt x="20153" y="6184"/>
                              </a:cubicBezTo>
                              <a:cubicBezTo>
                                <a:pt x="20164" y="6169"/>
                                <a:pt x="20174" y="6155"/>
                                <a:pt x="20191" y="6141"/>
                              </a:cubicBezTo>
                              <a:lnTo>
                                <a:pt x="20229" y="6109"/>
                              </a:lnTo>
                              <a:lnTo>
                                <a:pt x="20234" y="6102"/>
                              </a:lnTo>
                              <a:lnTo>
                                <a:pt x="20212" y="6095"/>
                              </a:lnTo>
                              <a:cubicBezTo>
                                <a:pt x="20207" y="6092"/>
                                <a:pt x="20196" y="6092"/>
                                <a:pt x="20191" y="6088"/>
                              </a:cubicBezTo>
                              <a:cubicBezTo>
                                <a:pt x="20147" y="6078"/>
                                <a:pt x="20104" y="6078"/>
                                <a:pt x="20077" y="6081"/>
                              </a:cubicBezTo>
                              <a:cubicBezTo>
                                <a:pt x="20082" y="6071"/>
                                <a:pt x="20082" y="6064"/>
                                <a:pt x="20088" y="6053"/>
                              </a:cubicBezTo>
                              <a:cubicBezTo>
                                <a:pt x="20088" y="6046"/>
                                <a:pt x="20093" y="6039"/>
                                <a:pt x="20093" y="6032"/>
                              </a:cubicBezTo>
                              <a:cubicBezTo>
                                <a:pt x="20104" y="6014"/>
                                <a:pt x="20115" y="5993"/>
                                <a:pt x="20131" y="5976"/>
                              </a:cubicBezTo>
                              <a:cubicBezTo>
                                <a:pt x="20142" y="5961"/>
                                <a:pt x="20158" y="5951"/>
                                <a:pt x="20169" y="5944"/>
                              </a:cubicBezTo>
                              <a:cubicBezTo>
                                <a:pt x="20174" y="5940"/>
                                <a:pt x="20185" y="5937"/>
                                <a:pt x="20191" y="5930"/>
                              </a:cubicBezTo>
                              <a:lnTo>
                                <a:pt x="20196" y="5926"/>
                              </a:lnTo>
                              <a:cubicBezTo>
                                <a:pt x="20196" y="5926"/>
                                <a:pt x="20202" y="5926"/>
                                <a:pt x="20202" y="5923"/>
                              </a:cubicBezTo>
                              <a:lnTo>
                                <a:pt x="20207" y="5923"/>
                              </a:lnTo>
                              <a:cubicBezTo>
                                <a:pt x="20207" y="5923"/>
                                <a:pt x="20207" y="5923"/>
                                <a:pt x="20212" y="5923"/>
                              </a:cubicBezTo>
                              <a:cubicBezTo>
                                <a:pt x="20218" y="5923"/>
                                <a:pt x="20229" y="5919"/>
                                <a:pt x="20234" y="5919"/>
                              </a:cubicBezTo>
                              <a:cubicBezTo>
                                <a:pt x="20239" y="5919"/>
                                <a:pt x="20239" y="5919"/>
                                <a:pt x="20245" y="5919"/>
                              </a:cubicBezTo>
                              <a:lnTo>
                                <a:pt x="20256" y="5919"/>
                              </a:lnTo>
                              <a:lnTo>
                                <a:pt x="20250" y="5912"/>
                              </a:lnTo>
                              <a:lnTo>
                                <a:pt x="20239" y="5901"/>
                              </a:lnTo>
                              <a:cubicBezTo>
                                <a:pt x="20234" y="5898"/>
                                <a:pt x="20229" y="5891"/>
                                <a:pt x="20223" y="5891"/>
                              </a:cubicBezTo>
                              <a:cubicBezTo>
                                <a:pt x="20218" y="5887"/>
                                <a:pt x="20218" y="5887"/>
                                <a:pt x="20212" y="5887"/>
                              </a:cubicBezTo>
                              <a:lnTo>
                                <a:pt x="20207" y="5884"/>
                              </a:lnTo>
                              <a:cubicBezTo>
                                <a:pt x="20202" y="5880"/>
                                <a:pt x="20196" y="5880"/>
                                <a:pt x="20191" y="5880"/>
                              </a:cubicBezTo>
                              <a:cubicBezTo>
                                <a:pt x="20174" y="5873"/>
                                <a:pt x="20153" y="5870"/>
                                <a:pt x="20131" y="5870"/>
                              </a:cubicBezTo>
                              <a:cubicBezTo>
                                <a:pt x="20115" y="5870"/>
                                <a:pt x="20099" y="5870"/>
                                <a:pt x="20082" y="5873"/>
                              </a:cubicBezTo>
                              <a:cubicBezTo>
                                <a:pt x="20099" y="5863"/>
                                <a:pt x="20109" y="5852"/>
                                <a:pt x="20120" y="5845"/>
                              </a:cubicBezTo>
                              <a:cubicBezTo>
                                <a:pt x="20126" y="5842"/>
                                <a:pt x="20142" y="5827"/>
                                <a:pt x="20158" y="5813"/>
                              </a:cubicBezTo>
                              <a:cubicBezTo>
                                <a:pt x="20164" y="5810"/>
                                <a:pt x="20169" y="5806"/>
                                <a:pt x="20169" y="5803"/>
                              </a:cubicBezTo>
                              <a:cubicBezTo>
                                <a:pt x="20180" y="5792"/>
                                <a:pt x="20191" y="5782"/>
                                <a:pt x="20207" y="5771"/>
                              </a:cubicBezTo>
                              <a:cubicBezTo>
                                <a:pt x="20229" y="5753"/>
                                <a:pt x="20250" y="5739"/>
                                <a:pt x="20272" y="5732"/>
                              </a:cubicBezTo>
                              <a:cubicBezTo>
                                <a:pt x="20283" y="5729"/>
                                <a:pt x="20299" y="5725"/>
                                <a:pt x="20315" y="5722"/>
                              </a:cubicBezTo>
                              <a:lnTo>
                                <a:pt x="20342" y="5718"/>
                              </a:lnTo>
                              <a:cubicBezTo>
                                <a:pt x="20353" y="5718"/>
                                <a:pt x="20364" y="5718"/>
                                <a:pt x="20370" y="5718"/>
                              </a:cubicBezTo>
                              <a:lnTo>
                                <a:pt x="20391" y="5718"/>
                              </a:lnTo>
                              <a:lnTo>
                                <a:pt x="20386" y="5711"/>
                              </a:lnTo>
                              <a:cubicBezTo>
                                <a:pt x="20380" y="5708"/>
                                <a:pt x="20375" y="5704"/>
                                <a:pt x="20375" y="5697"/>
                              </a:cubicBezTo>
                              <a:lnTo>
                                <a:pt x="20353" y="5679"/>
                              </a:lnTo>
                              <a:cubicBezTo>
                                <a:pt x="20342" y="5672"/>
                                <a:pt x="20337" y="5665"/>
                                <a:pt x="20326" y="5662"/>
                              </a:cubicBezTo>
                              <a:cubicBezTo>
                                <a:pt x="20310" y="5651"/>
                                <a:pt x="20294" y="5641"/>
                                <a:pt x="20277" y="5634"/>
                              </a:cubicBezTo>
                              <a:cubicBezTo>
                                <a:pt x="20277" y="5634"/>
                                <a:pt x="20272" y="5634"/>
                                <a:pt x="20272" y="5630"/>
                              </a:cubicBezTo>
                              <a:cubicBezTo>
                                <a:pt x="20299" y="5619"/>
                                <a:pt x="20321" y="5609"/>
                                <a:pt x="20342" y="5598"/>
                              </a:cubicBezTo>
                              <a:cubicBezTo>
                                <a:pt x="20359" y="5591"/>
                                <a:pt x="20386" y="5574"/>
                                <a:pt x="20418" y="5549"/>
                              </a:cubicBezTo>
                              <a:cubicBezTo>
                                <a:pt x="20435" y="5538"/>
                                <a:pt x="20445" y="5524"/>
                                <a:pt x="20462" y="5510"/>
                              </a:cubicBezTo>
                              <a:cubicBezTo>
                                <a:pt x="20467" y="5503"/>
                                <a:pt x="20478" y="5496"/>
                                <a:pt x="20483" y="5489"/>
                              </a:cubicBezTo>
                              <a:lnTo>
                                <a:pt x="20500" y="5475"/>
                              </a:lnTo>
                              <a:cubicBezTo>
                                <a:pt x="20505" y="5471"/>
                                <a:pt x="20505" y="5471"/>
                                <a:pt x="20505" y="5468"/>
                              </a:cubicBezTo>
                              <a:cubicBezTo>
                                <a:pt x="20505" y="5464"/>
                                <a:pt x="20500" y="5464"/>
                                <a:pt x="20500" y="5464"/>
                              </a:cubicBezTo>
                              <a:cubicBezTo>
                                <a:pt x="20500" y="5464"/>
                                <a:pt x="20500" y="5464"/>
                                <a:pt x="20500" y="5461"/>
                              </a:cubicBezTo>
                              <a:cubicBezTo>
                                <a:pt x="20494" y="5457"/>
                                <a:pt x="20494" y="5454"/>
                                <a:pt x="20489" y="5454"/>
                              </a:cubicBezTo>
                              <a:cubicBezTo>
                                <a:pt x="20467" y="5440"/>
                                <a:pt x="20445" y="5429"/>
                                <a:pt x="20413" y="5422"/>
                              </a:cubicBezTo>
                              <a:cubicBezTo>
                                <a:pt x="20402" y="5419"/>
                                <a:pt x="20386" y="5415"/>
                                <a:pt x="20375" y="5415"/>
                              </a:cubicBezTo>
                              <a:cubicBezTo>
                                <a:pt x="20386" y="5408"/>
                                <a:pt x="20408" y="5387"/>
                                <a:pt x="20435" y="5352"/>
                              </a:cubicBezTo>
                              <a:cubicBezTo>
                                <a:pt x="20483" y="5299"/>
                                <a:pt x="20521" y="5260"/>
                                <a:pt x="20554" y="5228"/>
                              </a:cubicBezTo>
                              <a:cubicBezTo>
                                <a:pt x="20576" y="5207"/>
                                <a:pt x="20630" y="5151"/>
                                <a:pt x="20700" y="5084"/>
                              </a:cubicBezTo>
                              <a:cubicBezTo>
                                <a:pt x="20895" y="4928"/>
                                <a:pt x="21107" y="4798"/>
                                <a:pt x="21112" y="4798"/>
                              </a:cubicBezTo>
                              <a:lnTo>
                                <a:pt x="21128" y="4787"/>
                              </a:lnTo>
                              <a:lnTo>
                                <a:pt x="21107" y="4791"/>
                              </a:lnTo>
                              <a:cubicBezTo>
                                <a:pt x="21107" y="4791"/>
                                <a:pt x="21101" y="4791"/>
                                <a:pt x="21096" y="4791"/>
                              </a:cubicBezTo>
                              <a:lnTo>
                                <a:pt x="21096" y="4791"/>
                              </a:lnTo>
                              <a:cubicBezTo>
                                <a:pt x="21085" y="4791"/>
                                <a:pt x="21063" y="4795"/>
                                <a:pt x="21042" y="4802"/>
                              </a:cubicBezTo>
                              <a:cubicBezTo>
                                <a:pt x="20987" y="4812"/>
                                <a:pt x="20933" y="4823"/>
                                <a:pt x="20879" y="4833"/>
                              </a:cubicBezTo>
                              <a:cubicBezTo>
                                <a:pt x="20879" y="4833"/>
                                <a:pt x="20885" y="4833"/>
                                <a:pt x="20885" y="4830"/>
                              </a:cubicBezTo>
                              <a:cubicBezTo>
                                <a:pt x="20890" y="4826"/>
                                <a:pt x="20901" y="4826"/>
                                <a:pt x="20906" y="4823"/>
                              </a:cubicBezTo>
                              <a:cubicBezTo>
                                <a:pt x="20912" y="4819"/>
                                <a:pt x="20922" y="4819"/>
                                <a:pt x="20928" y="4816"/>
                              </a:cubicBezTo>
                              <a:cubicBezTo>
                                <a:pt x="20939" y="4812"/>
                                <a:pt x="20955" y="4809"/>
                                <a:pt x="20960" y="4805"/>
                              </a:cubicBezTo>
                              <a:cubicBezTo>
                                <a:pt x="20987" y="4798"/>
                                <a:pt x="20998" y="4795"/>
                                <a:pt x="20993" y="4787"/>
                              </a:cubicBezTo>
                              <a:cubicBezTo>
                                <a:pt x="20993" y="4780"/>
                                <a:pt x="20982" y="4780"/>
                                <a:pt x="20950" y="4784"/>
                              </a:cubicBezTo>
                              <a:cubicBezTo>
                                <a:pt x="20939" y="4784"/>
                                <a:pt x="20928" y="4787"/>
                                <a:pt x="20912" y="4791"/>
                              </a:cubicBezTo>
                              <a:cubicBezTo>
                                <a:pt x="20901" y="4791"/>
                                <a:pt x="20890" y="4795"/>
                                <a:pt x="20879" y="4798"/>
                              </a:cubicBezTo>
                              <a:lnTo>
                                <a:pt x="20868" y="4802"/>
                              </a:lnTo>
                              <a:cubicBezTo>
                                <a:pt x="20841" y="4805"/>
                                <a:pt x="20814" y="4816"/>
                                <a:pt x="20787" y="4823"/>
                              </a:cubicBezTo>
                              <a:lnTo>
                                <a:pt x="20765" y="4830"/>
                              </a:lnTo>
                              <a:lnTo>
                                <a:pt x="20744" y="4837"/>
                              </a:lnTo>
                              <a:cubicBezTo>
                                <a:pt x="20716" y="4847"/>
                                <a:pt x="20689" y="4854"/>
                                <a:pt x="20662" y="4865"/>
                              </a:cubicBezTo>
                              <a:cubicBezTo>
                                <a:pt x="20635" y="4876"/>
                                <a:pt x="20538" y="4914"/>
                                <a:pt x="20440" y="4974"/>
                              </a:cubicBezTo>
                              <a:cubicBezTo>
                                <a:pt x="20386" y="5003"/>
                                <a:pt x="20342" y="5031"/>
                                <a:pt x="20321" y="5048"/>
                              </a:cubicBezTo>
                              <a:cubicBezTo>
                                <a:pt x="20294" y="5073"/>
                                <a:pt x="20261" y="5101"/>
                                <a:pt x="20245" y="5129"/>
                              </a:cubicBezTo>
                              <a:cubicBezTo>
                                <a:pt x="20234" y="5144"/>
                                <a:pt x="20223" y="5154"/>
                                <a:pt x="20212" y="5168"/>
                              </a:cubicBezTo>
                              <a:cubicBezTo>
                                <a:pt x="20174" y="5214"/>
                                <a:pt x="20147" y="5256"/>
                                <a:pt x="20131" y="5285"/>
                              </a:cubicBezTo>
                              <a:cubicBezTo>
                                <a:pt x="20104" y="5285"/>
                                <a:pt x="20082" y="5288"/>
                                <a:pt x="20061" y="5295"/>
                              </a:cubicBezTo>
                              <a:cubicBezTo>
                                <a:pt x="20044" y="5299"/>
                                <a:pt x="20028" y="5306"/>
                                <a:pt x="20017" y="5309"/>
                              </a:cubicBezTo>
                              <a:cubicBezTo>
                                <a:pt x="20023" y="5292"/>
                                <a:pt x="20034" y="5263"/>
                                <a:pt x="20039" y="5232"/>
                              </a:cubicBezTo>
                              <a:cubicBezTo>
                                <a:pt x="20039" y="5225"/>
                                <a:pt x="20039" y="5214"/>
                                <a:pt x="20044" y="5207"/>
                              </a:cubicBezTo>
                              <a:lnTo>
                                <a:pt x="20044" y="5200"/>
                              </a:lnTo>
                              <a:cubicBezTo>
                                <a:pt x="20055" y="5172"/>
                                <a:pt x="20061" y="5144"/>
                                <a:pt x="20061" y="5115"/>
                              </a:cubicBezTo>
                              <a:lnTo>
                                <a:pt x="20061" y="5115"/>
                              </a:lnTo>
                              <a:lnTo>
                                <a:pt x="20061" y="5115"/>
                              </a:lnTo>
                              <a:lnTo>
                                <a:pt x="20055" y="5115"/>
                              </a:lnTo>
                              <a:cubicBezTo>
                                <a:pt x="20050" y="5112"/>
                                <a:pt x="20044" y="5115"/>
                                <a:pt x="20044" y="5115"/>
                              </a:cubicBezTo>
                              <a:cubicBezTo>
                                <a:pt x="20034" y="5115"/>
                                <a:pt x="20017" y="5119"/>
                                <a:pt x="19996" y="5122"/>
                              </a:cubicBezTo>
                              <a:cubicBezTo>
                                <a:pt x="19979" y="5122"/>
                                <a:pt x="19936" y="5122"/>
                                <a:pt x="19876" y="5129"/>
                              </a:cubicBezTo>
                              <a:cubicBezTo>
                                <a:pt x="19833" y="5136"/>
                                <a:pt x="19784" y="5144"/>
                                <a:pt x="19735" y="5154"/>
                              </a:cubicBezTo>
                              <a:cubicBezTo>
                                <a:pt x="19692" y="5165"/>
                                <a:pt x="19649" y="5179"/>
                                <a:pt x="19605" y="5193"/>
                              </a:cubicBezTo>
                              <a:cubicBezTo>
                                <a:pt x="19594" y="5196"/>
                                <a:pt x="19584" y="5200"/>
                                <a:pt x="19573" y="5207"/>
                              </a:cubicBezTo>
                              <a:cubicBezTo>
                                <a:pt x="19573" y="5207"/>
                                <a:pt x="19573" y="5207"/>
                                <a:pt x="19573" y="5207"/>
                              </a:cubicBezTo>
                              <a:cubicBezTo>
                                <a:pt x="19567" y="5196"/>
                                <a:pt x="19567" y="5182"/>
                                <a:pt x="19578" y="5168"/>
                              </a:cubicBezTo>
                              <a:cubicBezTo>
                                <a:pt x="19578" y="5168"/>
                                <a:pt x="19578" y="5168"/>
                                <a:pt x="19584" y="5168"/>
                              </a:cubicBezTo>
                              <a:cubicBezTo>
                                <a:pt x="19600" y="5165"/>
                                <a:pt x="19622" y="5133"/>
                                <a:pt x="19632" y="5112"/>
                              </a:cubicBezTo>
                              <a:cubicBezTo>
                                <a:pt x="19632" y="5108"/>
                                <a:pt x="19638" y="5094"/>
                                <a:pt x="19643" y="5080"/>
                              </a:cubicBezTo>
                              <a:cubicBezTo>
                                <a:pt x="19643" y="5070"/>
                                <a:pt x="19643" y="5052"/>
                                <a:pt x="19632" y="5034"/>
                              </a:cubicBezTo>
                              <a:cubicBezTo>
                                <a:pt x="19627" y="5027"/>
                                <a:pt x="19627" y="5024"/>
                                <a:pt x="19616" y="5017"/>
                              </a:cubicBezTo>
                              <a:lnTo>
                                <a:pt x="19616" y="5013"/>
                              </a:lnTo>
                              <a:cubicBezTo>
                                <a:pt x="19622" y="5003"/>
                                <a:pt x="19627" y="4988"/>
                                <a:pt x="19632" y="4978"/>
                              </a:cubicBezTo>
                              <a:cubicBezTo>
                                <a:pt x="19643" y="4950"/>
                                <a:pt x="19643" y="4911"/>
                                <a:pt x="19643" y="4883"/>
                              </a:cubicBezTo>
                              <a:cubicBezTo>
                                <a:pt x="19643" y="4879"/>
                                <a:pt x="19643" y="4876"/>
                                <a:pt x="19643" y="4872"/>
                              </a:cubicBezTo>
                              <a:cubicBezTo>
                                <a:pt x="19643" y="4858"/>
                                <a:pt x="19643" y="4840"/>
                                <a:pt x="19643" y="4819"/>
                              </a:cubicBezTo>
                              <a:lnTo>
                                <a:pt x="19643" y="4816"/>
                              </a:lnTo>
                              <a:cubicBezTo>
                                <a:pt x="19643" y="4812"/>
                                <a:pt x="19643" y="4812"/>
                                <a:pt x="19643" y="4809"/>
                              </a:cubicBezTo>
                              <a:lnTo>
                                <a:pt x="19649" y="4773"/>
                              </a:lnTo>
                              <a:cubicBezTo>
                                <a:pt x="19649" y="4766"/>
                                <a:pt x="19649" y="4766"/>
                                <a:pt x="19643" y="4763"/>
                              </a:cubicBezTo>
                              <a:lnTo>
                                <a:pt x="19638" y="4763"/>
                              </a:lnTo>
                              <a:lnTo>
                                <a:pt x="19594" y="4773"/>
                              </a:lnTo>
                              <a:lnTo>
                                <a:pt x="19584" y="4777"/>
                              </a:lnTo>
                              <a:cubicBezTo>
                                <a:pt x="19578" y="4777"/>
                                <a:pt x="19573" y="4780"/>
                                <a:pt x="19562" y="4784"/>
                              </a:cubicBezTo>
                              <a:cubicBezTo>
                                <a:pt x="19551" y="4787"/>
                                <a:pt x="19535" y="4791"/>
                                <a:pt x="19524" y="4798"/>
                              </a:cubicBezTo>
                              <a:cubicBezTo>
                                <a:pt x="19475" y="4819"/>
                                <a:pt x="19437" y="4847"/>
                                <a:pt x="19410" y="4879"/>
                              </a:cubicBezTo>
                              <a:cubicBezTo>
                                <a:pt x="19405" y="4886"/>
                                <a:pt x="19399" y="4897"/>
                                <a:pt x="19394" y="4904"/>
                              </a:cubicBezTo>
                              <a:cubicBezTo>
                                <a:pt x="19372" y="4936"/>
                                <a:pt x="19372" y="4971"/>
                                <a:pt x="19372" y="4978"/>
                              </a:cubicBezTo>
                              <a:cubicBezTo>
                                <a:pt x="19367" y="4981"/>
                                <a:pt x="19345" y="4992"/>
                                <a:pt x="19329" y="4999"/>
                              </a:cubicBezTo>
                              <a:cubicBezTo>
                                <a:pt x="19329" y="4981"/>
                                <a:pt x="19329" y="4967"/>
                                <a:pt x="19323" y="4953"/>
                              </a:cubicBezTo>
                              <a:cubicBezTo>
                                <a:pt x="19323" y="4943"/>
                                <a:pt x="19318" y="4932"/>
                                <a:pt x="19313" y="4921"/>
                              </a:cubicBezTo>
                              <a:cubicBezTo>
                                <a:pt x="19313" y="4914"/>
                                <a:pt x="19307" y="4907"/>
                                <a:pt x="19307" y="4904"/>
                              </a:cubicBezTo>
                              <a:cubicBezTo>
                                <a:pt x="19307" y="4897"/>
                                <a:pt x="19302" y="4890"/>
                                <a:pt x="19302" y="4886"/>
                              </a:cubicBezTo>
                              <a:cubicBezTo>
                                <a:pt x="19302" y="4872"/>
                                <a:pt x="19307" y="4862"/>
                                <a:pt x="19313" y="4858"/>
                              </a:cubicBezTo>
                              <a:cubicBezTo>
                                <a:pt x="19323" y="4854"/>
                                <a:pt x="19334" y="4851"/>
                                <a:pt x="19334" y="4844"/>
                              </a:cubicBezTo>
                              <a:cubicBezTo>
                                <a:pt x="19334" y="4840"/>
                                <a:pt x="19334" y="4840"/>
                                <a:pt x="19329" y="4837"/>
                              </a:cubicBezTo>
                              <a:cubicBezTo>
                                <a:pt x="19313" y="4830"/>
                                <a:pt x="19264" y="4833"/>
                                <a:pt x="19231" y="4844"/>
                              </a:cubicBezTo>
                              <a:cubicBezTo>
                                <a:pt x="19210" y="4847"/>
                                <a:pt x="19166" y="4862"/>
                                <a:pt x="19134" y="4876"/>
                              </a:cubicBezTo>
                              <a:cubicBezTo>
                                <a:pt x="19107" y="4886"/>
                                <a:pt x="19085" y="4904"/>
                                <a:pt x="19063" y="4918"/>
                              </a:cubicBezTo>
                              <a:cubicBezTo>
                                <a:pt x="19063" y="4914"/>
                                <a:pt x="19063" y="4911"/>
                                <a:pt x="19063" y="4907"/>
                              </a:cubicBezTo>
                              <a:cubicBezTo>
                                <a:pt x="19063" y="4890"/>
                                <a:pt x="19063" y="4851"/>
                                <a:pt x="19052" y="4802"/>
                              </a:cubicBezTo>
                              <a:cubicBezTo>
                                <a:pt x="19052" y="4784"/>
                                <a:pt x="19047" y="4759"/>
                                <a:pt x="19047" y="4738"/>
                              </a:cubicBezTo>
                              <a:lnTo>
                                <a:pt x="19047" y="4735"/>
                              </a:lnTo>
                              <a:cubicBezTo>
                                <a:pt x="19047" y="4724"/>
                                <a:pt x="19047" y="4710"/>
                                <a:pt x="19052" y="4703"/>
                              </a:cubicBezTo>
                              <a:cubicBezTo>
                                <a:pt x="19074" y="4692"/>
                                <a:pt x="19085" y="4689"/>
                                <a:pt x="19080" y="4682"/>
                              </a:cubicBezTo>
                              <a:cubicBezTo>
                                <a:pt x="19074" y="4675"/>
                                <a:pt x="19063" y="4675"/>
                                <a:pt x="19058" y="4675"/>
                              </a:cubicBezTo>
                              <a:lnTo>
                                <a:pt x="19047" y="4678"/>
                              </a:lnTo>
                              <a:cubicBezTo>
                                <a:pt x="19042" y="4678"/>
                                <a:pt x="19031" y="4682"/>
                                <a:pt x="19025" y="4682"/>
                              </a:cubicBezTo>
                              <a:lnTo>
                                <a:pt x="19025" y="4682"/>
                              </a:lnTo>
                              <a:cubicBezTo>
                                <a:pt x="19025" y="4671"/>
                                <a:pt x="19025" y="4646"/>
                                <a:pt x="19014" y="4636"/>
                              </a:cubicBezTo>
                              <a:cubicBezTo>
                                <a:pt x="19014" y="4632"/>
                                <a:pt x="19009" y="4632"/>
                                <a:pt x="19004" y="4632"/>
                              </a:cubicBezTo>
                              <a:cubicBezTo>
                                <a:pt x="18998" y="4632"/>
                                <a:pt x="18993" y="4632"/>
                                <a:pt x="18982" y="4661"/>
                              </a:cubicBezTo>
                              <a:lnTo>
                                <a:pt x="18960" y="4622"/>
                              </a:lnTo>
                              <a:cubicBezTo>
                                <a:pt x="18971" y="4618"/>
                                <a:pt x="18987" y="4615"/>
                                <a:pt x="19004" y="4604"/>
                              </a:cubicBezTo>
                              <a:lnTo>
                                <a:pt x="19004" y="4604"/>
                              </a:lnTo>
                              <a:cubicBezTo>
                                <a:pt x="19009" y="4601"/>
                                <a:pt x="19020" y="4597"/>
                                <a:pt x="19025" y="4594"/>
                              </a:cubicBezTo>
                              <a:cubicBezTo>
                                <a:pt x="19047" y="4579"/>
                                <a:pt x="19069" y="4562"/>
                                <a:pt x="19085" y="4537"/>
                              </a:cubicBezTo>
                              <a:lnTo>
                                <a:pt x="19090" y="4530"/>
                              </a:lnTo>
                              <a:cubicBezTo>
                                <a:pt x="19117" y="4498"/>
                                <a:pt x="19139" y="4467"/>
                                <a:pt x="19150" y="4456"/>
                              </a:cubicBezTo>
                              <a:cubicBezTo>
                                <a:pt x="19237" y="4350"/>
                                <a:pt x="19329" y="4259"/>
                                <a:pt x="19426" y="4174"/>
                              </a:cubicBezTo>
                              <a:cubicBezTo>
                                <a:pt x="19470" y="4135"/>
                                <a:pt x="19513" y="4107"/>
                                <a:pt x="19562" y="4082"/>
                              </a:cubicBezTo>
                              <a:cubicBezTo>
                                <a:pt x="19611" y="4058"/>
                                <a:pt x="19665" y="4033"/>
                                <a:pt x="19725" y="4019"/>
                              </a:cubicBezTo>
                              <a:cubicBezTo>
                                <a:pt x="19849" y="3984"/>
                                <a:pt x="19974" y="3963"/>
                                <a:pt x="20082" y="3955"/>
                              </a:cubicBezTo>
                              <a:cubicBezTo>
                                <a:pt x="20191" y="3948"/>
                                <a:pt x="20294" y="3952"/>
                                <a:pt x="20380" y="3970"/>
                              </a:cubicBezTo>
                              <a:cubicBezTo>
                                <a:pt x="20462" y="3987"/>
                                <a:pt x="20516" y="4012"/>
                                <a:pt x="20548" y="4030"/>
                              </a:cubicBezTo>
                              <a:cubicBezTo>
                                <a:pt x="20576" y="4044"/>
                                <a:pt x="20608" y="4065"/>
                                <a:pt x="20630" y="4089"/>
                              </a:cubicBezTo>
                              <a:cubicBezTo>
                                <a:pt x="20646" y="4111"/>
                                <a:pt x="20651" y="4135"/>
                                <a:pt x="20641" y="4171"/>
                              </a:cubicBezTo>
                              <a:cubicBezTo>
                                <a:pt x="20630" y="4223"/>
                                <a:pt x="20597" y="4280"/>
                                <a:pt x="20554" y="4329"/>
                              </a:cubicBezTo>
                              <a:cubicBezTo>
                                <a:pt x="20511" y="4375"/>
                                <a:pt x="20462" y="4407"/>
                                <a:pt x="20424" y="4428"/>
                              </a:cubicBezTo>
                              <a:cubicBezTo>
                                <a:pt x="20418" y="4431"/>
                                <a:pt x="20413" y="4435"/>
                                <a:pt x="20408" y="4438"/>
                              </a:cubicBezTo>
                              <a:cubicBezTo>
                                <a:pt x="20397" y="4442"/>
                                <a:pt x="20391" y="4449"/>
                                <a:pt x="20380" y="4453"/>
                              </a:cubicBezTo>
                              <a:cubicBezTo>
                                <a:pt x="20375" y="4456"/>
                                <a:pt x="20370" y="4460"/>
                                <a:pt x="20364" y="4460"/>
                              </a:cubicBezTo>
                              <a:cubicBezTo>
                                <a:pt x="20332" y="4449"/>
                                <a:pt x="20315" y="4438"/>
                                <a:pt x="20299" y="4435"/>
                              </a:cubicBezTo>
                              <a:cubicBezTo>
                                <a:pt x="20288" y="4428"/>
                                <a:pt x="20283" y="4428"/>
                                <a:pt x="20277" y="4428"/>
                              </a:cubicBezTo>
                              <a:lnTo>
                                <a:pt x="20272" y="4428"/>
                              </a:lnTo>
                              <a:lnTo>
                                <a:pt x="20272" y="4431"/>
                              </a:lnTo>
                              <a:cubicBezTo>
                                <a:pt x="20272" y="4438"/>
                                <a:pt x="20299" y="4456"/>
                                <a:pt x="20342" y="4477"/>
                              </a:cubicBezTo>
                              <a:cubicBezTo>
                                <a:pt x="20408" y="4502"/>
                                <a:pt x="20494" y="4516"/>
                                <a:pt x="20576" y="4512"/>
                              </a:cubicBezTo>
                              <a:cubicBezTo>
                                <a:pt x="20635" y="4509"/>
                                <a:pt x="20684" y="4498"/>
                                <a:pt x="20727" y="4484"/>
                              </a:cubicBezTo>
                              <a:cubicBezTo>
                                <a:pt x="20771" y="4467"/>
                                <a:pt x="20803" y="4442"/>
                                <a:pt x="20841" y="4407"/>
                              </a:cubicBezTo>
                              <a:cubicBezTo>
                                <a:pt x="20906" y="4340"/>
                                <a:pt x="20939" y="4269"/>
                                <a:pt x="20933" y="4209"/>
                              </a:cubicBezTo>
                              <a:cubicBezTo>
                                <a:pt x="20928" y="4163"/>
                                <a:pt x="20906" y="4121"/>
                                <a:pt x="20868" y="4089"/>
                              </a:cubicBezTo>
                              <a:cubicBezTo>
                                <a:pt x="20847" y="4068"/>
                                <a:pt x="20814" y="4051"/>
                                <a:pt x="20771" y="4037"/>
                              </a:cubicBezTo>
                              <a:cubicBezTo>
                                <a:pt x="20738" y="4022"/>
                                <a:pt x="20700" y="4008"/>
                                <a:pt x="20646" y="3994"/>
                              </a:cubicBezTo>
                              <a:cubicBezTo>
                                <a:pt x="20554" y="3966"/>
                                <a:pt x="20456" y="3938"/>
                                <a:pt x="20353" y="3920"/>
                              </a:cubicBezTo>
                              <a:cubicBezTo>
                                <a:pt x="20321" y="3913"/>
                                <a:pt x="20288" y="3910"/>
                                <a:pt x="20250" y="3903"/>
                              </a:cubicBezTo>
                              <a:cubicBezTo>
                                <a:pt x="20229" y="3899"/>
                                <a:pt x="20212" y="3896"/>
                                <a:pt x="20191" y="3892"/>
                              </a:cubicBezTo>
                              <a:cubicBezTo>
                                <a:pt x="20158" y="3889"/>
                                <a:pt x="20131" y="3885"/>
                                <a:pt x="20109" y="3885"/>
                              </a:cubicBezTo>
                              <a:cubicBezTo>
                                <a:pt x="20077" y="3881"/>
                                <a:pt x="20044" y="3881"/>
                                <a:pt x="20017" y="3881"/>
                              </a:cubicBezTo>
                              <a:cubicBezTo>
                                <a:pt x="19898" y="3881"/>
                                <a:pt x="19790" y="3906"/>
                                <a:pt x="19681" y="3931"/>
                              </a:cubicBezTo>
                              <a:lnTo>
                                <a:pt x="19670" y="3934"/>
                              </a:lnTo>
                              <a:cubicBezTo>
                                <a:pt x="19654" y="3938"/>
                                <a:pt x="19638" y="3941"/>
                                <a:pt x="19622" y="3945"/>
                              </a:cubicBezTo>
                              <a:cubicBezTo>
                                <a:pt x="19567" y="3955"/>
                                <a:pt x="19508" y="3970"/>
                                <a:pt x="19459" y="3987"/>
                              </a:cubicBezTo>
                              <a:cubicBezTo>
                                <a:pt x="19421" y="4001"/>
                                <a:pt x="19383" y="4012"/>
                                <a:pt x="19356" y="4026"/>
                              </a:cubicBezTo>
                              <a:cubicBezTo>
                                <a:pt x="19258" y="4072"/>
                                <a:pt x="19188" y="4128"/>
                                <a:pt x="19134" y="4171"/>
                              </a:cubicBezTo>
                              <a:cubicBezTo>
                                <a:pt x="19101" y="4195"/>
                                <a:pt x="19074" y="4223"/>
                                <a:pt x="19052" y="4245"/>
                              </a:cubicBezTo>
                              <a:cubicBezTo>
                                <a:pt x="19042" y="4252"/>
                                <a:pt x="19036" y="4262"/>
                                <a:pt x="19025" y="4273"/>
                              </a:cubicBezTo>
                              <a:cubicBezTo>
                                <a:pt x="19025" y="4262"/>
                                <a:pt x="19031" y="4248"/>
                                <a:pt x="19031" y="4238"/>
                              </a:cubicBezTo>
                              <a:lnTo>
                                <a:pt x="19036" y="4220"/>
                              </a:lnTo>
                              <a:cubicBezTo>
                                <a:pt x="19042" y="4188"/>
                                <a:pt x="19052" y="4125"/>
                                <a:pt x="19069" y="4061"/>
                              </a:cubicBezTo>
                              <a:cubicBezTo>
                                <a:pt x="19080" y="4026"/>
                                <a:pt x="19090" y="3987"/>
                                <a:pt x="19107" y="3955"/>
                              </a:cubicBezTo>
                              <a:cubicBezTo>
                                <a:pt x="19112" y="3948"/>
                                <a:pt x="19112" y="3941"/>
                                <a:pt x="19117" y="3934"/>
                              </a:cubicBezTo>
                              <a:cubicBezTo>
                                <a:pt x="19123" y="3920"/>
                                <a:pt x="19128" y="3906"/>
                                <a:pt x="19139" y="3896"/>
                              </a:cubicBezTo>
                              <a:cubicBezTo>
                                <a:pt x="19145" y="3889"/>
                                <a:pt x="19150" y="3885"/>
                                <a:pt x="19155" y="3881"/>
                              </a:cubicBezTo>
                              <a:lnTo>
                                <a:pt x="19161" y="3878"/>
                              </a:lnTo>
                              <a:cubicBezTo>
                                <a:pt x="19166" y="3874"/>
                                <a:pt x="19172" y="3874"/>
                                <a:pt x="19172" y="3871"/>
                              </a:cubicBezTo>
                              <a:cubicBezTo>
                                <a:pt x="19177" y="3867"/>
                                <a:pt x="19183" y="3867"/>
                                <a:pt x="19183" y="3864"/>
                              </a:cubicBezTo>
                              <a:cubicBezTo>
                                <a:pt x="19204" y="3867"/>
                                <a:pt x="19231" y="3867"/>
                                <a:pt x="19258" y="3867"/>
                              </a:cubicBezTo>
                              <a:lnTo>
                                <a:pt x="19258" y="3867"/>
                              </a:lnTo>
                              <a:cubicBezTo>
                                <a:pt x="19280" y="3867"/>
                                <a:pt x="19302" y="3867"/>
                                <a:pt x="19318" y="3867"/>
                              </a:cubicBezTo>
                              <a:lnTo>
                                <a:pt x="19334" y="3867"/>
                              </a:lnTo>
                              <a:cubicBezTo>
                                <a:pt x="19351" y="3867"/>
                                <a:pt x="19367" y="3867"/>
                                <a:pt x="19383" y="3867"/>
                              </a:cubicBezTo>
                              <a:cubicBezTo>
                                <a:pt x="19475" y="3864"/>
                                <a:pt x="19578" y="3853"/>
                                <a:pt x="19670" y="3836"/>
                              </a:cubicBezTo>
                              <a:cubicBezTo>
                                <a:pt x="19763" y="3818"/>
                                <a:pt x="19855" y="3793"/>
                                <a:pt x="19941" y="3762"/>
                              </a:cubicBezTo>
                              <a:lnTo>
                                <a:pt x="20006" y="3733"/>
                              </a:lnTo>
                              <a:lnTo>
                                <a:pt x="20044" y="3716"/>
                              </a:lnTo>
                              <a:cubicBezTo>
                                <a:pt x="20061" y="3709"/>
                                <a:pt x="20071" y="3702"/>
                                <a:pt x="20088" y="3695"/>
                              </a:cubicBezTo>
                              <a:cubicBezTo>
                                <a:pt x="20147" y="3663"/>
                                <a:pt x="20212" y="3624"/>
                                <a:pt x="20267" y="3582"/>
                              </a:cubicBezTo>
                              <a:cubicBezTo>
                                <a:pt x="20283" y="3571"/>
                                <a:pt x="20299" y="3557"/>
                                <a:pt x="20315" y="3543"/>
                              </a:cubicBezTo>
                              <a:cubicBezTo>
                                <a:pt x="20332" y="3536"/>
                                <a:pt x="20359" y="3529"/>
                                <a:pt x="20391" y="3518"/>
                              </a:cubicBezTo>
                              <a:cubicBezTo>
                                <a:pt x="20456" y="3501"/>
                                <a:pt x="20543" y="3487"/>
                                <a:pt x="20613" y="3487"/>
                              </a:cubicBezTo>
                              <a:cubicBezTo>
                                <a:pt x="20668" y="3487"/>
                                <a:pt x="20727" y="3490"/>
                                <a:pt x="20776" y="3497"/>
                              </a:cubicBezTo>
                              <a:cubicBezTo>
                                <a:pt x="20787" y="3497"/>
                                <a:pt x="20798" y="3501"/>
                                <a:pt x="20814" y="3504"/>
                              </a:cubicBezTo>
                              <a:cubicBezTo>
                                <a:pt x="20819" y="3504"/>
                                <a:pt x="20825" y="3508"/>
                                <a:pt x="20830" y="3508"/>
                              </a:cubicBezTo>
                              <a:lnTo>
                                <a:pt x="20857" y="3515"/>
                              </a:lnTo>
                              <a:cubicBezTo>
                                <a:pt x="20863" y="3515"/>
                                <a:pt x="20868" y="3518"/>
                                <a:pt x="20868" y="3518"/>
                              </a:cubicBezTo>
                              <a:lnTo>
                                <a:pt x="20912" y="3532"/>
                              </a:lnTo>
                              <a:lnTo>
                                <a:pt x="20922" y="3536"/>
                              </a:lnTo>
                              <a:lnTo>
                                <a:pt x="20933" y="3515"/>
                              </a:lnTo>
                              <a:cubicBezTo>
                                <a:pt x="20933" y="3511"/>
                                <a:pt x="20933" y="3511"/>
                                <a:pt x="20933" y="3508"/>
                              </a:cubicBezTo>
                              <a:lnTo>
                                <a:pt x="20933" y="3501"/>
                              </a:lnTo>
                              <a:cubicBezTo>
                                <a:pt x="20933" y="3497"/>
                                <a:pt x="20933" y="3494"/>
                                <a:pt x="20933" y="3490"/>
                              </a:cubicBezTo>
                              <a:lnTo>
                                <a:pt x="20933" y="3487"/>
                              </a:lnTo>
                              <a:cubicBezTo>
                                <a:pt x="20933" y="3473"/>
                                <a:pt x="20933" y="3455"/>
                                <a:pt x="20922" y="3437"/>
                              </a:cubicBezTo>
                              <a:cubicBezTo>
                                <a:pt x="20895" y="3381"/>
                                <a:pt x="20819" y="3331"/>
                                <a:pt x="20727" y="3307"/>
                              </a:cubicBezTo>
                              <a:cubicBezTo>
                                <a:pt x="20689" y="3296"/>
                                <a:pt x="20646" y="3289"/>
                                <a:pt x="20603" y="3289"/>
                              </a:cubicBezTo>
                              <a:cubicBezTo>
                                <a:pt x="20586" y="3289"/>
                                <a:pt x="20570" y="3289"/>
                                <a:pt x="20543" y="3293"/>
                              </a:cubicBezTo>
                              <a:cubicBezTo>
                                <a:pt x="20538" y="3293"/>
                                <a:pt x="20527" y="3293"/>
                                <a:pt x="20521" y="3296"/>
                              </a:cubicBezTo>
                              <a:cubicBezTo>
                                <a:pt x="20538" y="3275"/>
                                <a:pt x="20554" y="3254"/>
                                <a:pt x="20570" y="3236"/>
                              </a:cubicBezTo>
                              <a:cubicBezTo>
                                <a:pt x="20619" y="3183"/>
                                <a:pt x="20646" y="3123"/>
                                <a:pt x="20673" y="3067"/>
                              </a:cubicBezTo>
                              <a:cubicBezTo>
                                <a:pt x="20711" y="2986"/>
                                <a:pt x="20744" y="2908"/>
                                <a:pt x="20830" y="2852"/>
                              </a:cubicBezTo>
                              <a:cubicBezTo>
                                <a:pt x="20847" y="2841"/>
                                <a:pt x="20863" y="2827"/>
                                <a:pt x="20879" y="2817"/>
                              </a:cubicBezTo>
                              <a:lnTo>
                                <a:pt x="20944" y="2774"/>
                              </a:lnTo>
                              <a:cubicBezTo>
                                <a:pt x="20944" y="2774"/>
                                <a:pt x="20950" y="2774"/>
                                <a:pt x="20950" y="2771"/>
                              </a:cubicBezTo>
                              <a:lnTo>
                                <a:pt x="20966" y="2760"/>
                              </a:lnTo>
                              <a:lnTo>
                                <a:pt x="20955" y="2757"/>
                              </a:lnTo>
                              <a:lnTo>
                                <a:pt x="20885" y="2750"/>
                              </a:lnTo>
                              <a:cubicBezTo>
                                <a:pt x="20863" y="2746"/>
                                <a:pt x="20836" y="2746"/>
                                <a:pt x="20814" y="2746"/>
                              </a:cubicBezTo>
                              <a:cubicBezTo>
                                <a:pt x="20765" y="2743"/>
                                <a:pt x="20722" y="2746"/>
                                <a:pt x="20679" y="2750"/>
                              </a:cubicBezTo>
                              <a:cubicBezTo>
                                <a:pt x="20646" y="2753"/>
                                <a:pt x="20613" y="2764"/>
                                <a:pt x="20586" y="2774"/>
                              </a:cubicBezTo>
                              <a:cubicBezTo>
                                <a:pt x="20603" y="2739"/>
                                <a:pt x="20619" y="2711"/>
                                <a:pt x="20635" y="2686"/>
                              </a:cubicBezTo>
                              <a:lnTo>
                                <a:pt x="20641" y="2683"/>
                              </a:lnTo>
                              <a:cubicBezTo>
                                <a:pt x="20641" y="2679"/>
                                <a:pt x="20646" y="2676"/>
                                <a:pt x="20646" y="2672"/>
                              </a:cubicBezTo>
                              <a:cubicBezTo>
                                <a:pt x="20668" y="2637"/>
                                <a:pt x="20695" y="2609"/>
                                <a:pt x="20727" y="2581"/>
                              </a:cubicBezTo>
                              <a:cubicBezTo>
                                <a:pt x="20727" y="2577"/>
                                <a:pt x="20733" y="2577"/>
                                <a:pt x="20733" y="2574"/>
                              </a:cubicBezTo>
                              <a:lnTo>
                                <a:pt x="20738" y="2574"/>
                              </a:lnTo>
                              <a:cubicBezTo>
                                <a:pt x="20776" y="2566"/>
                                <a:pt x="20782" y="2566"/>
                                <a:pt x="20782" y="2559"/>
                              </a:cubicBezTo>
                              <a:cubicBezTo>
                                <a:pt x="20782" y="2556"/>
                                <a:pt x="20776" y="2552"/>
                                <a:pt x="20738" y="2556"/>
                              </a:cubicBezTo>
                              <a:cubicBezTo>
                                <a:pt x="20738" y="2556"/>
                                <a:pt x="20733" y="2556"/>
                                <a:pt x="20733" y="2556"/>
                              </a:cubicBezTo>
                              <a:cubicBezTo>
                                <a:pt x="20722" y="2556"/>
                                <a:pt x="20716" y="2556"/>
                                <a:pt x="20700" y="2559"/>
                              </a:cubicBezTo>
                              <a:cubicBezTo>
                                <a:pt x="20641" y="2566"/>
                                <a:pt x="20581" y="2574"/>
                                <a:pt x="20527" y="2584"/>
                              </a:cubicBezTo>
                              <a:cubicBezTo>
                                <a:pt x="20456" y="2598"/>
                                <a:pt x="20380" y="2616"/>
                                <a:pt x="20310" y="2637"/>
                              </a:cubicBezTo>
                              <a:cubicBezTo>
                                <a:pt x="20299" y="2641"/>
                                <a:pt x="20283" y="2644"/>
                                <a:pt x="20272" y="2648"/>
                              </a:cubicBezTo>
                              <a:cubicBezTo>
                                <a:pt x="20272" y="2644"/>
                                <a:pt x="20277" y="2644"/>
                                <a:pt x="20277" y="2641"/>
                              </a:cubicBezTo>
                              <a:cubicBezTo>
                                <a:pt x="20294" y="2626"/>
                                <a:pt x="20321" y="2602"/>
                                <a:pt x="20326" y="2591"/>
                              </a:cubicBezTo>
                              <a:cubicBezTo>
                                <a:pt x="20342" y="2574"/>
                                <a:pt x="20391" y="2514"/>
                                <a:pt x="20429" y="2464"/>
                              </a:cubicBezTo>
                              <a:lnTo>
                                <a:pt x="20429" y="2461"/>
                              </a:lnTo>
                              <a:cubicBezTo>
                                <a:pt x="20429" y="2461"/>
                                <a:pt x="20429" y="2461"/>
                                <a:pt x="20429" y="2461"/>
                              </a:cubicBezTo>
                              <a:cubicBezTo>
                                <a:pt x="20435" y="2454"/>
                                <a:pt x="20435" y="2450"/>
                                <a:pt x="20440" y="2443"/>
                              </a:cubicBezTo>
                              <a:cubicBezTo>
                                <a:pt x="20440" y="2443"/>
                                <a:pt x="20440" y="2443"/>
                                <a:pt x="20440" y="2440"/>
                              </a:cubicBezTo>
                              <a:lnTo>
                                <a:pt x="20445" y="2433"/>
                              </a:lnTo>
                              <a:lnTo>
                                <a:pt x="20445" y="2429"/>
                              </a:lnTo>
                              <a:cubicBezTo>
                                <a:pt x="20445" y="2425"/>
                                <a:pt x="20445" y="2422"/>
                                <a:pt x="20445" y="2422"/>
                              </a:cubicBezTo>
                              <a:cubicBezTo>
                                <a:pt x="20440" y="2418"/>
                                <a:pt x="20435" y="2422"/>
                                <a:pt x="20413" y="2443"/>
                              </a:cubicBezTo>
                              <a:cubicBezTo>
                                <a:pt x="20375" y="2450"/>
                                <a:pt x="20294" y="2471"/>
                                <a:pt x="20202" y="2496"/>
                              </a:cubicBezTo>
                              <a:cubicBezTo>
                                <a:pt x="20082" y="2524"/>
                                <a:pt x="19968" y="2563"/>
                                <a:pt x="19860" y="2602"/>
                              </a:cubicBezTo>
                              <a:cubicBezTo>
                                <a:pt x="19817" y="2616"/>
                                <a:pt x="19779" y="2630"/>
                                <a:pt x="19746" y="2644"/>
                              </a:cubicBezTo>
                              <a:cubicBezTo>
                                <a:pt x="19692" y="2665"/>
                                <a:pt x="19573" y="2711"/>
                                <a:pt x="19448" y="2782"/>
                              </a:cubicBezTo>
                              <a:cubicBezTo>
                                <a:pt x="19313" y="2856"/>
                                <a:pt x="19193" y="2951"/>
                                <a:pt x="19101" y="3046"/>
                              </a:cubicBezTo>
                              <a:cubicBezTo>
                                <a:pt x="19036" y="3113"/>
                                <a:pt x="18982" y="3190"/>
                                <a:pt x="18944" y="3268"/>
                              </a:cubicBezTo>
                              <a:cubicBezTo>
                                <a:pt x="18944" y="3254"/>
                                <a:pt x="18939" y="3240"/>
                                <a:pt x="18939" y="3229"/>
                              </a:cubicBezTo>
                              <a:cubicBezTo>
                                <a:pt x="18933" y="3166"/>
                                <a:pt x="18922" y="3092"/>
                                <a:pt x="18922" y="3049"/>
                              </a:cubicBezTo>
                              <a:lnTo>
                                <a:pt x="18906" y="2912"/>
                              </a:lnTo>
                              <a:cubicBezTo>
                                <a:pt x="18895" y="2852"/>
                                <a:pt x="18890" y="2782"/>
                                <a:pt x="18852" y="2708"/>
                              </a:cubicBezTo>
                              <a:cubicBezTo>
                                <a:pt x="18830" y="2669"/>
                                <a:pt x="18809" y="2637"/>
                                <a:pt x="18776" y="2605"/>
                              </a:cubicBezTo>
                              <a:cubicBezTo>
                                <a:pt x="18738" y="2574"/>
                                <a:pt x="18700" y="2549"/>
                                <a:pt x="18651" y="2531"/>
                              </a:cubicBezTo>
                              <a:cubicBezTo>
                                <a:pt x="18635" y="2524"/>
                                <a:pt x="18619" y="2521"/>
                                <a:pt x="18603" y="2514"/>
                              </a:cubicBezTo>
                              <a:cubicBezTo>
                                <a:pt x="18575" y="2503"/>
                                <a:pt x="18538" y="2492"/>
                                <a:pt x="18510" y="2496"/>
                              </a:cubicBezTo>
                              <a:lnTo>
                                <a:pt x="18505" y="2496"/>
                              </a:lnTo>
                              <a:cubicBezTo>
                                <a:pt x="18462" y="2492"/>
                                <a:pt x="18413" y="2496"/>
                                <a:pt x="18375" y="2503"/>
                              </a:cubicBezTo>
                              <a:cubicBezTo>
                                <a:pt x="18359" y="2507"/>
                                <a:pt x="18353" y="2507"/>
                                <a:pt x="18359" y="2514"/>
                              </a:cubicBezTo>
                              <a:cubicBezTo>
                                <a:pt x="18359" y="2514"/>
                                <a:pt x="18359" y="2514"/>
                                <a:pt x="18359" y="2514"/>
                              </a:cubicBezTo>
                              <a:cubicBezTo>
                                <a:pt x="18353" y="2514"/>
                                <a:pt x="18348" y="2517"/>
                                <a:pt x="18342" y="2517"/>
                              </a:cubicBezTo>
                              <a:cubicBezTo>
                                <a:pt x="18326" y="2521"/>
                                <a:pt x="18315" y="2524"/>
                                <a:pt x="18304" y="2531"/>
                              </a:cubicBezTo>
                              <a:lnTo>
                                <a:pt x="18304" y="2531"/>
                              </a:lnTo>
                              <a:cubicBezTo>
                                <a:pt x="18294" y="2538"/>
                                <a:pt x="18283" y="2542"/>
                                <a:pt x="18272" y="2552"/>
                              </a:cubicBezTo>
                              <a:cubicBezTo>
                                <a:pt x="18256" y="2563"/>
                                <a:pt x="18239" y="2577"/>
                                <a:pt x="18229" y="2591"/>
                              </a:cubicBezTo>
                              <a:cubicBezTo>
                                <a:pt x="18212" y="2612"/>
                                <a:pt x="18207" y="2630"/>
                                <a:pt x="18212" y="2633"/>
                              </a:cubicBezTo>
                              <a:cubicBezTo>
                                <a:pt x="18212" y="2648"/>
                                <a:pt x="18218" y="2662"/>
                                <a:pt x="18229" y="2676"/>
                              </a:cubicBezTo>
                              <a:lnTo>
                                <a:pt x="18229" y="2679"/>
                              </a:lnTo>
                              <a:cubicBezTo>
                                <a:pt x="18229" y="2679"/>
                                <a:pt x="18229" y="2683"/>
                                <a:pt x="18229" y="2683"/>
                              </a:cubicBezTo>
                              <a:cubicBezTo>
                                <a:pt x="18234" y="2693"/>
                                <a:pt x="18239" y="2700"/>
                                <a:pt x="18245" y="2708"/>
                              </a:cubicBezTo>
                              <a:cubicBezTo>
                                <a:pt x="18245" y="2708"/>
                                <a:pt x="18250" y="2711"/>
                                <a:pt x="18250" y="2711"/>
                              </a:cubicBezTo>
                              <a:lnTo>
                                <a:pt x="18250" y="2711"/>
                              </a:lnTo>
                              <a:cubicBezTo>
                                <a:pt x="18256" y="2715"/>
                                <a:pt x="18256" y="2718"/>
                                <a:pt x="18261" y="2722"/>
                              </a:cubicBezTo>
                              <a:lnTo>
                                <a:pt x="18261" y="2722"/>
                              </a:lnTo>
                              <a:cubicBezTo>
                                <a:pt x="18266" y="2729"/>
                                <a:pt x="18277" y="2732"/>
                                <a:pt x="18283" y="2736"/>
                              </a:cubicBezTo>
                              <a:lnTo>
                                <a:pt x="18288" y="2739"/>
                              </a:lnTo>
                              <a:lnTo>
                                <a:pt x="18294" y="2732"/>
                              </a:lnTo>
                              <a:cubicBezTo>
                                <a:pt x="18299" y="2725"/>
                                <a:pt x="18299" y="2722"/>
                                <a:pt x="18304" y="2715"/>
                              </a:cubicBezTo>
                              <a:lnTo>
                                <a:pt x="18304" y="2715"/>
                              </a:lnTo>
                              <a:cubicBezTo>
                                <a:pt x="18304" y="2711"/>
                                <a:pt x="18310" y="2711"/>
                                <a:pt x="18310" y="2708"/>
                              </a:cubicBezTo>
                              <a:lnTo>
                                <a:pt x="18315" y="2704"/>
                              </a:lnTo>
                              <a:cubicBezTo>
                                <a:pt x="18321" y="2700"/>
                                <a:pt x="18326" y="2693"/>
                                <a:pt x="18332" y="2690"/>
                              </a:cubicBezTo>
                              <a:cubicBezTo>
                                <a:pt x="18342" y="2683"/>
                                <a:pt x="18359" y="2676"/>
                                <a:pt x="18375" y="2669"/>
                              </a:cubicBezTo>
                              <a:cubicBezTo>
                                <a:pt x="18407" y="2658"/>
                                <a:pt x="18435" y="2658"/>
                                <a:pt x="18445" y="2658"/>
                              </a:cubicBezTo>
                              <a:cubicBezTo>
                                <a:pt x="18472" y="2658"/>
                                <a:pt x="18505" y="2658"/>
                                <a:pt x="18538" y="2665"/>
                              </a:cubicBezTo>
                              <a:cubicBezTo>
                                <a:pt x="18543" y="2665"/>
                                <a:pt x="18543" y="2665"/>
                                <a:pt x="18548" y="2669"/>
                              </a:cubicBezTo>
                              <a:cubicBezTo>
                                <a:pt x="18570" y="2690"/>
                                <a:pt x="18586" y="2715"/>
                                <a:pt x="18592" y="2736"/>
                              </a:cubicBezTo>
                              <a:cubicBezTo>
                                <a:pt x="18597" y="2753"/>
                                <a:pt x="18603" y="2782"/>
                                <a:pt x="18608" y="2813"/>
                              </a:cubicBezTo>
                              <a:lnTo>
                                <a:pt x="18657" y="3180"/>
                              </a:lnTo>
                              <a:lnTo>
                                <a:pt x="18668" y="3250"/>
                              </a:lnTo>
                              <a:cubicBezTo>
                                <a:pt x="18678" y="3314"/>
                                <a:pt x="18684" y="3377"/>
                                <a:pt x="18706" y="3441"/>
                              </a:cubicBezTo>
                              <a:cubicBezTo>
                                <a:pt x="18716" y="3497"/>
                                <a:pt x="18743" y="3550"/>
                                <a:pt x="18776" y="3603"/>
                              </a:cubicBezTo>
                              <a:cubicBezTo>
                                <a:pt x="18781" y="3614"/>
                                <a:pt x="18792" y="3624"/>
                                <a:pt x="18803" y="3635"/>
                              </a:cubicBezTo>
                              <a:cubicBezTo>
                                <a:pt x="18809" y="3642"/>
                                <a:pt x="18809" y="3645"/>
                                <a:pt x="18814" y="3649"/>
                              </a:cubicBezTo>
                              <a:cubicBezTo>
                                <a:pt x="18819" y="3656"/>
                                <a:pt x="18825" y="3663"/>
                                <a:pt x="18836" y="3670"/>
                              </a:cubicBezTo>
                              <a:cubicBezTo>
                                <a:pt x="18857" y="3691"/>
                                <a:pt x="18879" y="3709"/>
                                <a:pt x="18901" y="3723"/>
                              </a:cubicBezTo>
                              <a:cubicBezTo>
                                <a:pt x="18928" y="3744"/>
                                <a:pt x="18949" y="3758"/>
                                <a:pt x="18966" y="3769"/>
                              </a:cubicBezTo>
                              <a:cubicBezTo>
                                <a:pt x="18949" y="3797"/>
                                <a:pt x="18922" y="3853"/>
                                <a:pt x="18906" y="3903"/>
                              </a:cubicBezTo>
                              <a:cubicBezTo>
                                <a:pt x="18901" y="3917"/>
                                <a:pt x="18874" y="3994"/>
                                <a:pt x="18857" y="4082"/>
                              </a:cubicBezTo>
                              <a:cubicBezTo>
                                <a:pt x="18852" y="4100"/>
                                <a:pt x="18852" y="4118"/>
                                <a:pt x="18846" y="4132"/>
                              </a:cubicBezTo>
                              <a:cubicBezTo>
                                <a:pt x="18841" y="4156"/>
                                <a:pt x="18836" y="4181"/>
                                <a:pt x="18830" y="4202"/>
                              </a:cubicBezTo>
                              <a:cubicBezTo>
                                <a:pt x="18819" y="4153"/>
                                <a:pt x="18798" y="4100"/>
                                <a:pt x="18765" y="4058"/>
                              </a:cubicBezTo>
                              <a:cubicBezTo>
                                <a:pt x="18749" y="4030"/>
                                <a:pt x="18716" y="3984"/>
                                <a:pt x="18662" y="3938"/>
                              </a:cubicBezTo>
                              <a:cubicBezTo>
                                <a:pt x="18619" y="3899"/>
                                <a:pt x="18543" y="3843"/>
                                <a:pt x="18440" y="3797"/>
                              </a:cubicBezTo>
                              <a:cubicBezTo>
                                <a:pt x="18337" y="3751"/>
                                <a:pt x="18223" y="3733"/>
                                <a:pt x="18120" y="3737"/>
                              </a:cubicBezTo>
                              <a:cubicBezTo>
                                <a:pt x="18104" y="3737"/>
                                <a:pt x="18093" y="3740"/>
                                <a:pt x="18071" y="3740"/>
                              </a:cubicBezTo>
                              <a:cubicBezTo>
                                <a:pt x="18055" y="3740"/>
                                <a:pt x="18039" y="3744"/>
                                <a:pt x="18023" y="3751"/>
                              </a:cubicBezTo>
                              <a:cubicBezTo>
                                <a:pt x="18001" y="3755"/>
                                <a:pt x="17985" y="3762"/>
                                <a:pt x="17974" y="3765"/>
                              </a:cubicBezTo>
                              <a:cubicBezTo>
                                <a:pt x="17936" y="3779"/>
                                <a:pt x="17903" y="3797"/>
                                <a:pt x="17876" y="3818"/>
                              </a:cubicBezTo>
                              <a:cubicBezTo>
                                <a:pt x="17871" y="3822"/>
                                <a:pt x="17871" y="3825"/>
                                <a:pt x="17865" y="3825"/>
                              </a:cubicBezTo>
                              <a:cubicBezTo>
                                <a:pt x="17865" y="3825"/>
                                <a:pt x="17865" y="3825"/>
                                <a:pt x="17865" y="3825"/>
                              </a:cubicBezTo>
                              <a:cubicBezTo>
                                <a:pt x="17865" y="3825"/>
                                <a:pt x="17860" y="3825"/>
                                <a:pt x="17860" y="3829"/>
                              </a:cubicBezTo>
                              <a:cubicBezTo>
                                <a:pt x="17844" y="3836"/>
                                <a:pt x="17827" y="3846"/>
                                <a:pt x="17822" y="3860"/>
                              </a:cubicBezTo>
                              <a:cubicBezTo>
                                <a:pt x="17817" y="3874"/>
                                <a:pt x="17817" y="3885"/>
                                <a:pt x="17817" y="3896"/>
                              </a:cubicBezTo>
                              <a:cubicBezTo>
                                <a:pt x="17817" y="3906"/>
                                <a:pt x="17817" y="3917"/>
                                <a:pt x="17822" y="3927"/>
                              </a:cubicBezTo>
                              <a:cubicBezTo>
                                <a:pt x="17827" y="3948"/>
                                <a:pt x="17827" y="3970"/>
                                <a:pt x="17833" y="3987"/>
                              </a:cubicBezTo>
                              <a:cubicBezTo>
                                <a:pt x="17844" y="4022"/>
                                <a:pt x="17855" y="4058"/>
                                <a:pt x="17865" y="4089"/>
                              </a:cubicBezTo>
                              <a:cubicBezTo>
                                <a:pt x="17871" y="4104"/>
                                <a:pt x="17871" y="4107"/>
                                <a:pt x="17882" y="4104"/>
                              </a:cubicBezTo>
                              <a:cubicBezTo>
                                <a:pt x="17882" y="4104"/>
                                <a:pt x="17882" y="4104"/>
                                <a:pt x="17882" y="4104"/>
                              </a:cubicBezTo>
                              <a:cubicBezTo>
                                <a:pt x="17882" y="4107"/>
                                <a:pt x="17882" y="4111"/>
                                <a:pt x="17882" y="4111"/>
                              </a:cubicBezTo>
                              <a:cubicBezTo>
                                <a:pt x="17882" y="4114"/>
                                <a:pt x="17882" y="4118"/>
                                <a:pt x="17887" y="4121"/>
                              </a:cubicBezTo>
                              <a:cubicBezTo>
                                <a:pt x="17887" y="4125"/>
                                <a:pt x="17887" y="4128"/>
                                <a:pt x="17898" y="4128"/>
                              </a:cubicBezTo>
                              <a:cubicBezTo>
                                <a:pt x="17903" y="4128"/>
                                <a:pt x="17903" y="4125"/>
                                <a:pt x="17903" y="4100"/>
                              </a:cubicBezTo>
                              <a:cubicBezTo>
                                <a:pt x="17903" y="4086"/>
                                <a:pt x="17898" y="4054"/>
                                <a:pt x="17909" y="4019"/>
                              </a:cubicBezTo>
                              <a:cubicBezTo>
                                <a:pt x="17920" y="3987"/>
                                <a:pt x="17936" y="3955"/>
                                <a:pt x="17963" y="3934"/>
                              </a:cubicBezTo>
                              <a:cubicBezTo>
                                <a:pt x="17990" y="3910"/>
                                <a:pt x="18023" y="3899"/>
                                <a:pt x="18028" y="3896"/>
                              </a:cubicBezTo>
                              <a:cubicBezTo>
                                <a:pt x="18055" y="3885"/>
                                <a:pt x="18088" y="3878"/>
                                <a:pt x="18115" y="3874"/>
                              </a:cubicBezTo>
                              <a:cubicBezTo>
                                <a:pt x="18120" y="3874"/>
                                <a:pt x="18120" y="3874"/>
                                <a:pt x="18126" y="3874"/>
                              </a:cubicBezTo>
                              <a:cubicBezTo>
                                <a:pt x="18169" y="3889"/>
                                <a:pt x="18212" y="3906"/>
                                <a:pt x="18245" y="3927"/>
                              </a:cubicBezTo>
                              <a:cubicBezTo>
                                <a:pt x="18310" y="3963"/>
                                <a:pt x="18369" y="4005"/>
                                <a:pt x="18413" y="4051"/>
                              </a:cubicBezTo>
                              <a:cubicBezTo>
                                <a:pt x="18500" y="4135"/>
                                <a:pt x="18532" y="4216"/>
                                <a:pt x="18548" y="4255"/>
                              </a:cubicBezTo>
                              <a:lnTo>
                                <a:pt x="18548" y="4259"/>
                              </a:lnTo>
                              <a:cubicBezTo>
                                <a:pt x="18565" y="4290"/>
                                <a:pt x="18575" y="4333"/>
                                <a:pt x="18592" y="4379"/>
                              </a:cubicBezTo>
                              <a:cubicBezTo>
                                <a:pt x="18603" y="4417"/>
                                <a:pt x="18619" y="4460"/>
                                <a:pt x="18641" y="4498"/>
                              </a:cubicBezTo>
                              <a:cubicBezTo>
                                <a:pt x="18651" y="4516"/>
                                <a:pt x="18662" y="4534"/>
                                <a:pt x="18678" y="4548"/>
                              </a:cubicBezTo>
                              <a:cubicBezTo>
                                <a:pt x="18684" y="4555"/>
                                <a:pt x="18695" y="4562"/>
                                <a:pt x="18700" y="4565"/>
                              </a:cubicBezTo>
                              <a:cubicBezTo>
                                <a:pt x="18706" y="4572"/>
                                <a:pt x="18716" y="4576"/>
                                <a:pt x="18727" y="4579"/>
                              </a:cubicBezTo>
                              <a:cubicBezTo>
                                <a:pt x="18733" y="4583"/>
                                <a:pt x="18743" y="4583"/>
                                <a:pt x="18749" y="4587"/>
                              </a:cubicBezTo>
                              <a:cubicBezTo>
                                <a:pt x="18760" y="4594"/>
                                <a:pt x="18765" y="4601"/>
                                <a:pt x="18765" y="4608"/>
                              </a:cubicBezTo>
                              <a:cubicBezTo>
                                <a:pt x="18738" y="4615"/>
                                <a:pt x="18716" y="4622"/>
                                <a:pt x="18695" y="4629"/>
                              </a:cubicBezTo>
                              <a:cubicBezTo>
                                <a:pt x="18684" y="4632"/>
                                <a:pt x="18641" y="4650"/>
                                <a:pt x="18603" y="4678"/>
                              </a:cubicBezTo>
                              <a:cubicBezTo>
                                <a:pt x="18597" y="4675"/>
                                <a:pt x="18597" y="4671"/>
                                <a:pt x="18592" y="4668"/>
                              </a:cubicBezTo>
                              <a:cubicBezTo>
                                <a:pt x="18575" y="4657"/>
                                <a:pt x="18548" y="4643"/>
                                <a:pt x="18538" y="4639"/>
                              </a:cubicBezTo>
                              <a:cubicBezTo>
                                <a:pt x="18527" y="4636"/>
                                <a:pt x="18516" y="4632"/>
                                <a:pt x="18500" y="4625"/>
                              </a:cubicBezTo>
                              <a:cubicBezTo>
                                <a:pt x="18483" y="4618"/>
                                <a:pt x="18462" y="4611"/>
                                <a:pt x="18440" y="4601"/>
                              </a:cubicBezTo>
                              <a:cubicBezTo>
                                <a:pt x="18418" y="4590"/>
                                <a:pt x="18402" y="4579"/>
                                <a:pt x="18391" y="4572"/>
                              </a:cubicBezTo>
                              <a:cubicBezTo>
                                <a:pt x="18386" y="4565"/>
                                <a:pt x="18380" y="4562"/>
                                <a:pt x="18380" y="4555"/>
                              </a:cubicBezTo>
                              <a:cubicBezTo>
                                <a:pt x="18380" y="4551"/>
                                <a:pt x="18380" y="4548"/>
                                <a:pt x="18380" y="4544"/>
                              </a:cubicBezTo>
                              <a:cubicBezTo>
                                <a:pt x="18380" y="4544"/>
                                <a:pt x="18386" y="4541"/>
                                <a:pt x="18386" y="4537"/>
                              </a:cubicBezTo>
                              <a:cubicBezTo>
                                <a:pt x="18386" y="4534"/>
                                <a:pt x="18380" y="4534"/>
                                <a:pt x="18375" y="4534"/>
                              </a:cubicBezTo>
                              <a:cubicBezTo>
                                <a:pt x="18369" y="4534"/>
                                <a:pt x="18364" y="4537"/>
                                <a:pt x="18359" y="4537"/>
                              </a:cubicBezTo>
                              <a:cubicBezTo>
                                <a:pt x="18353" y="4541"/>
                                <a:pt x="18342" y="4541"/>
                                <a:pt x="18337" y="4544"/>
                              </a:cubicBezTo>
                              <a:cubicBezTo>
                                <a:pt x="18332" y="4541"/>
                                <a:pt x="18332" y="4541"/>
                                <a:pt x="18326" y="4541"/>
                              </a:cubicBezTo>
                              <a:lnTo>
                                <a:pt x="18326" y="4541"/>
                              </a:lnTo>
                              <a:cubicBezTo>
                                <a:pt x="18315" y="4541"/>
                                <a:pt x="18294" y="4551"/>
                                <a:pt x="18283" y="4558"/>
                              </a:cubicBezTo>
                              <a:cubicBezTo>
                                <a:pt x="18277" y="4565"/>
                                <a:pt x="18261" y="4579"/>
                                <a:pt x="18261" y="4597"/>
                              </a:cubicBezTo>
                              <a:cubicBezTo>
                                <a:pt x="18261" y="4604"/>
                                <a:pt x="18261" y="4611"/>
                                <a:pt x="18261" y="4618"/>
                              </a:cubicBezTo>
                              <a:cubicBezTo>
                                <a:pt x="18250" y="4615"/>
                                <a:pt x="18234" y="4611"/>
                                <a:pt x="18212" y="4604"/>
                              </a:cubicBezTo>
                              <a:lnTo>
                                <a:pt x="18207" y="4604"/>
                              </a:lnTo>
                              <a:cubicBezTo>
                                <a:pt x="18185" y="4597"/>
                                <a:pt x="18158" y="4590"/>
                                <a:pt x="18131" y="4579"/>
                              </a:cubicBezTo>
                              <a:cubicBezTo>
                                <a:pt x="18093" y="4562"/>
                                <a:pt x="18061" y="4537"/>
                                <a:pt x="18033" y="4520"/>
                              </a:cubicBezTo>
                              <a:cubicBezTo>
                                <a:pt x="18028" y="4512"/>
                                <a:pt x="18017" y="4509"/>
                                <a:pt x="18012" y="4505"/>
                              </a:cubicBezTo>
                              <a:cubicBezTo>
                                <a:pt x="18017" y="4502"/>
                                <a:pt x="18023" y="4498"/>
                                <a:pt x="18023" y="4495"/>
                              </a:cubicBezTo>
                              <a:cubicBezTo>
                                <a:pt x="18023" y="4491"/>
                                <a:pt x="18023" y="4491"/>
                                <a:pt x="18017" y="4488"/>
                              </a:cubicBezTo>
                              <a:cubicBezTo>
                                <a:pt x="18006" y="4484"/>
                                <a:pt x="17990" y="4484"/>
                                <a:pt x="17979" y="4488"/>
                              </a:cubicBezTo>
                              <a:cubicBezTo>
                                <a:pt x="17963" y="4491"/>
                                <a:pt x="17947" y="4502"/>
                                <a:pt x="17930" y="4512"/>
                              </a:cubicBezTo>
                              <a:cubicBezTo>
                                <a:pt x="17920" y="4523"/>
                                <a:pt x="17892" y="4544"/>
                                <a:pt x="17876" y="4572"/>
                              </a:cubicBezTo>
                              <a:cubicBezTo>
                                <a:pt x="17871" y="4587"/>
                                <a:pt x="17865" y="4601"/>
                                <a:pt x="17865" y="4611"/>
                              </a:cubicBezTo>
                              <a:cubicBezTo>
                                <a:pt x="17865" y="4611"/>
                                <a:pt x="17860" y="4608"/>
                                <a:pt x="17860" y="4608"/>
                              </a:cubicBezTo>
                              <a:cubicBezTo>
                                <a:pt x="17860" y="4604"/>
                                <a:pt x="17860" y="4604"/>
                                <a:pt x="17855" y="4601"/>
                              </a:cubicBezTo>
                              <a:lnTo>
                                <a:pt x="17855" y="4597"/>
                              </a:lnTo>
                              <a:cubicBezTo>
                                <a:pt x="17855" y="4594"/>
                                <a:pt x="17855" y="4587"/>
                                <a:pt x="17849" y="4583"/>
                              </a:cubicBezTo>
                              <a:cubicBezTo>
                                <a:pt x="17849" y="4579"/>
                                <a:pt x="17844" y="4576"/>
                                <a:pt x="17838" y="4569"/>
                              </a:cubicBezTo>
                              <a:cubicBezTo>
                                <a:pt x="17833" y="4558"/>
                                <a:pt x="17811" y="4530"/>
                                <a:pt x="17779" y="4512"/>
                              </a:cubicBezTo>
                              <a:cubicBezTo>
                                <a:pt x="17773" y="4509"/>
                                <a:pt x="17762" y="4502"/>
                                <a:pt x="17752" y="4498"/>
                              </a:cubicBezTo>
                              <a:cubicBezTo>
                                <a:pt x="17741" y="4495"/>
                                <a:pt x="17724" y="4488"/>
                                <a:pt x="17708" y="4484"/>
                              </a:cubicBezTo>
                              <a:cubicBezTo>
                                <a:pt x="17692" y="4481"/>
                                <a:pt x="17681" y="4477"/>
                                <a:pt x="17670" y="4474"/>
                              </a:cubicBezTo>
                              <a:cubicBezTo>
                                <a:pt x="17665" y="4470"/>
                                <a:pt x="17659" y="4467"/>
                                <a:pt x="17649" y="4463"/>
                              </a:cubicBezTo>
                              <a:cubicBezTo>
                                <a:pt x="17643" y="4460"/>
                                <a:pt x="17638" y="4456"/>
                                <a:pt x="17627" y="4453"/>
                              </a:cubicBezTo>
                              <a:cubicBezTo>
                                <a:pt x="17611" y="4446"/>
                                <a:pt x="17594" y="4438"/>
                                <a:pt x="17573" y="4431"/>
                              </a:cubicBezTo>
                              <a:lnTo>
                                <a:pt x="17573" y="4431"/>
                              </a:lnTo>
                              <a:lnTo>
                                <a:pt x="17573" y="4431"/>
                              </a:lnTo>
                              <a:cubicBezTo>
                                <a:pt x="17567" y="4428"/>
                                <a:pt x="17556" y="4428"/>
                                <a:pt x="17551" y="4428"/>
                              </a:cubicBezTo>
                              <a:cubicBezTo>
                                <a:pt x="17540" y="4428"/>
                                <a:pt x="17535" y="4431"/>
                                <a:pt x="17529" y="4438"/>
                              </a:cubicBezTo>
                              <a:lnTo>
                                <a:pt x="17524" y="4449"/>
                              </a:lnTo>
                              <a:lnTo>
                                <a:pt x="17524" y="4449"/>
                              </a:lnTo>
                              <a:cubicBezTo>
                                <a:pt x="17513" y="4460"/>
                                <a:pt x="17502" y="4474"/>
                                <a:pt x="17497" y="4484"/>
                              </a:cubicBezTo>
                              <a:cubicBezTo>
                                <a:pt x="17491" y="4484"/>
                                <a:pt x="17491" y="4481"/>
                                <a:pt x="17486" y="4481"/>
                              </a:cubicBezTo>
                              <a:cubicBezTo>
                                <a:pt x="17470" y="4474"/>
                                <a:pt x="17448" y="4470"/>
                                <a:pt x="17421" y="4470"/>
                              </a:cubicBezTo>
                              <a:cubicBezTo>
                                <a:pt x="17421" y="4467"/>
                                <a:pt x="17426" y="4463"/>
                                <a:pt x="17426" y="4456"/>
                              </a:cubicBezTo>
                              <a:lnTo>
                                <a:pt x="17426" y="4453"/>
                              </a:lnTo>
                              <a:lnTo>
                                <a:pt x="17426" y="4453"/>
                              </a:lnTo>
                              <a:cubicBezTo>
                                <a:pt x="17426" y="4453"/>
                                <a:pt x="17426" y="4453"/>
                                <a:pt x="17426" y="4453"/>
                              </a:cubicBezTo>
                              <a:cubicBezTo>
                                <a:pt x="17437" y="4442"/>
                                <a:pt x="17464" y="4382"/>
                                <a:pt x="17475" y="4361"/>
                              </a:cubicBezTo>
                              <a:cubicBezTo>
                                <a:pt x="17486" y="4336"/>
                                <a:pt x="17497" y="4312"/>
                                <a:pt x="17508" y="4283"/>
                              </a:cubicBezTo>
                              <a:lnTo>
                                <a:pt x="17518" y="4255"/>
                              </a:lnTo>
                              <a:cubicBezTo>
                                <a:pt x="17524" y="4241"/>
                                <a:pt x="17529" y="4227"/>
                                <a:pt x="17535" y="4213"/>
                              </a:cubicBezTo>
                              <a:cubicBezTo>
                                <a:pt x="17535" y="4206"/>
                                <a:pt x="17540" y="4199"/>
                                <a:pt x="17540" y="4192"/>
                              </a:cubicBezTo>
                              <a:cubicBezTo>
                                <a:pt x="17540" y="4185"/>
                                <a:pt x="17546" y="4181"/>
                                <a:pt x="17546" y="4174"/>
                              </a:cubicBezTo>
                              <a:lnTo>
                                <a:pt x="17546" y="4167"/>
                              </a:lnTo>
                              <a:cubicBezTo>
                                <a:pt x="17546" y="4160"/>
                                <a:pt x="17551" y="4149"/>
                                <a:pt x="17551" y="4142"/>
                              </a:cubicBezTo>
                              <a:lnTo>
                                <a:pt x="17551" y="4142"/>
                              </a:lnTo>
                              <a:cubicBezTo>
                                <a:pt x="17551" y="4142"/>
                                <a:pt x="17551" y="4139"/>
                                <a:pt x="17556" y="4139"/>
                              </a:cubicBezTo>
                              <a:cubicBezTo>
                                <a:pt x="17562" y="4135"/>
                                <a:pt x="17562" y="4132"/>
                                <a:pt x="17567" y="4125"/>
                              </a:cubicBezTo>
                              <a:lnTo>
                                <a:pt x="17573" y="4118"/>
                              </a:lnTo>
                              <a:cubicBezTo>
                                <a:pt x="17578" y="4107"/>
                                <a:pt x="17589" y="4097"/>
                                <a:pt x="17600" y="4086"/>
                              </a:cubicBezTo>
                              <a:cubicBezTo>
                                <a:pt x="17605" y="4075"/>
                                <a:pt x="17611" y="4068"/>
                                <a:pt x="17616" y="4058"/>
                              </a:cubicBezTo>
                              <a:cubicBezTo>
                                <a:pt x="17621" y="4054"/>
                                <a:pt x="17621" y="4047"/>
                                <a:pt x="17627" y="4040"/>
                              </a:cubicBezTo>
                              <a:cubicBezTo>
                                <a:pt x="17632" y="4026"/>
                                <a:pt x="17643" y="4012"/>
                                <a:pt x="17654" y="3991"/>
                              </a:cubicBezTo>
                              <a:cubicBezTo>
                                <a:pt x="17687" y="3920"/>
                                <a:pt x="17714" y="3839"/>
                                <a:pt x="17730" y="3755"/>
                              </a:cubicBezTo>
                              <a:cubicBezTo>
                                <a:pt x="17746" y="3666"/>
                                <a:pt x="17762" y="3564"/>
                                <a:pt x="17762" y="3455"/>
                              </a:cubicBezTo>
                              <a:cubicBezTo>
                                <a:pt x="17795" y="3339"/>
                                <a:pt x="17838" y="3145"/>
                                <a:pt x="17865" y="2951"/>
                              </a:cubicBezTo>
                              <a:cubicBezTo>
                                <a:pt x="17876" y="2863"/>
                                <a:pt x="17887" y="2774"/>
                                <a:pt x="17898" y="2683"/>
                              </a:cubicBezTo>
                              <a:cubicBezTo>
                                <a:pt x="17898" y="2658"/>
                                <a:pt x="17903" y="2633"/>
                                <a:pt x="17903" y="2609"/>
                              </a:cubicBezTo>
                              <a:cubicBezTo>
                                <a:pt x="17909" y="2545"/>
                                <a:pt x="17914" y="2485"/>
                                <a:pt x="17925" y="2429"/>
                              </a:cubicBezTo>
                              <a:cubicBezTo>
                                <a:pt x="17930" y="2401"/>
                                <a:pt x="17941" y="2373"/>
                                <a:pt x="17947" y="2348"/>
                              </a:cubicBezTo>
                              <a:cubicBezTo>
                                <a:pt x="18044" y="2140"/>
                                <a:pt x="18218" y="2006"/>
                                <a:pt x="18288" y="1957"/>
                              </a:cubicBezTo>
                              <a:cubicBezTo>
                                <a:pt x="18353" y="1918"/>
                                <a:pt x="18424" y="1893"/>
                                <a:pt x="18494" y="1886"/>
                              </a:cubicBezTo>
                              <a:cubicBezTo>
                                <a:pt x="18570" y="1876"/>
                                <a:pt x="18646" y="1890"/>
                                <a:pt x="18684" y="1907"/>
                              </a:cubicBezTo>
                              <a:cubicBezTo>
                                <a:pt x="18695" y="1911"/>
                                <a:pt x="18706" y="1918"/>
                                <a:pt x="18716" y="1925"/>
                              </a:cubicBezTo>
                              <a:cubicBezTo>
                                <a:pt x="18711" y="1935"/>
                                <a:pt x="18700" y="1950"/>
                                <a:pt x="18695" y="1960"/>
                              </a:cubicBezTo>
                              <a:cubicBezTo>
                                <a:pt x="18668" y="1999"/>
                                <a:pt x="18630" y="2027"/>
                                <a:pt x="18603" y="2052"/>
                              </a:cubicBezTo>
                              <a:lnTo>
                                <a:pt x="18597" y="2055"/>
                              </a:lnTo>
                              <a:cubicBezTo>
                                <a:pt x="18592" y="2062"/>
                                <a:pt x="18581" y="2066"/>
                                <a:pt x="18575" y="2073"/>
                              </a:cubicBezTo>
                              <a:cubicBezTo>
                                <a:pt x="18565" y="2080"/>
                                <a:pt x="18554" y="2087"/>
                                <a:pt x="18554" y="2091"/>
                              </a:cubicBezTo>
                              <a:cubicBezTo>
                                <a:pt x="18554" y="2091"/>
                                <a:pt x="18554" y="2091"/>
                                <a:pt x="18554" y="2091"/>
                              </a:cubicBezTo>
                              <a:cubicBezTo>
                                <a:pt x="18554" y="2091"/>
                                <a:pt x="18554" y="2094"/>
                                <a:pt x="18554" y="2098"/>
                              </a:cubicBezTo>
                              <a:cubicBezTo>
                                <a:pt x="18554" y="2098"/>
                                <a:pt x="18554" y="2098"/>
                                <a:pt x="18559" y="2098"/>
                              </a:cubicBezTo>
                              <a:lnTo>
                                <a:pt x="18559" y="2098"/>
                              </a:lnTo>
                              <a:lnTo>
                                <a:pt x="18559" y="2098"/>
                              </a:lnTo>
                              <a:lnTo>
                                <a:pt x="18559" y="2101"/>
                              </a:lnTo>
                              <a:lnTo>
                                <a:pt x="18565" y="2101"/>
                              </a:lnTo>
                              <a:lnTo>
                                <a:pt x="18570" y="2101"/>
                              </a:lnTo>
                              <a:lnTo>
                                <a:pt x="18570" y="2098"/>
                              </a:lnTo>
                              <a:cubicBezTo>
                                <a:pt x="18570" y="2098"/>
                                <a:pt x="18575" y="2098"/>
                                <a:pt x="18575" y="2101"/>
                              </a:cubicBezTo>
                              <a:lnTo>
                                <a:pt x="18581" y="2101"/>
                              </a:lnTo>
                              <a:cubicBezTo>
                                <a:pt x="18581" y="2101"/>
                                <a:pt x="18586" y="2101"/>
                                <a:pt x="18586" y="2105"/>
                              </a:cubicBezTo>
                              <a:cubicBezTo>
                                <a:pt x="18603" y="2112"/>
                                <a:pt x="18619" y="2115"/>
                                <a:pt x="18630" y="2122"/>
                              </a:cubicBezTo>
                              <a:cubicBezTo>
                                <a:pt x="18635" y="2126"/>
                                <a:pt x="18641" y="2133"/>
                                <a:pt x="18646" y="2133"/>
                              </a:cubicBezTo>
                              <a:cubicBezTo>
                                <a:pt x="18657" y="2136"/>
                                <a:pt x="18668" y="2140"/>
                                <a:pt x="18678" y="2136"/>
                              </a:cubicBezTo>
                              <a:lnTo>
                                <a:pt x="18678" y="2136"/>
                              </a:lnTo>
                              <a:cubicBezTo>
                                <a:pt x="18711" y="2147"/>
                                <a:pt x="18749" y="2154"/>
                                <a:pt x="18787" y="2161"/>
                              </a:cubicBezTo>
                              <a:cubicBezTo>
                                <a:pt x="18830" y="2165"/>
                                <a:pt x="18868" y="2165"/>
                                <a:pt x="18906" y="2165"/>
                              </a:cubicBezTo>
                              <a:cubicBezTo>
                                <a:pt x="18944" y="2165"/>
                                <a:pt x="18982" y="2165"/>
                                <a:pt x="19020" y="2161"/>
                              </a:cubicBezTo>
                              <a:cubicBezTo>
                                <a:pt x="19058" y="2158"/>
                                <a:pt x="19090" y="2147"/>
                                <a:pt x="19112" y="2140"/>
                              </a:cubicBezTo>
                              <a:cubicBezTo>
                                <a:pt x="19134" y="2133"/>
                                <a:pt x="19150" y="2126"/>
                                <a:pt x="19166" y="2119"/>
                              </a:cubicBezTo>
                              <a:cubicBezTo>
                                <a:pt x="19210" y="2098"/>
                                <a:pt x="19253" y="2066"/>
                                <a:pt x="19275" y="2038"/>
                              </a:cubicBezTo>
                              <a:cubicBezTo>
                                <a:pt x="19280" y="2031"/>
                                <a:pt x="19286" y="2024"/>
                                <a:pt x="19286" y="2017"/>
                              </a:cubicBezTo>
                              <a:cubicBezTo>
                                <a:pt x="19291" y="2013"/>
                                <a:pt x="19291" y="2009"/>
                                <a:pt x="19296" y="2006"/>
                              </a:cubicBezTo>
                              <a:cubicBezTo>
                                <a:pt x="19296" y="2048"/>
                                <a:pt x="19302" y="2084"/>
                                <a:pt x="19318" y="2119"/>
                              </a:cubicBezTo>
                              <a:cubicBezTo>
                                <a:pt x="19334" y="2154"/>
                                <a:pt x="19367" y="2189"/>
                                <a:pt x="19394" y="2221"/>
                              </a:cubicBezTo>
                              <a:cubicBezTo>
                                <a:pt x="19399" y="2228"/>
                                <a:pt x="19410" y="2235"/>
                                <a:pt x="19416" y="2242"/>
                              </a:cubicBezTo>
                              <a:cubicBezTo>
                                <a:pt x="19448" y="2277"/>
                                <a:pt x="19464" y="2309"/>
                                <a:pt x="19475" y="2320"/>
                              </a:cubicBezTo>
                              <a:cubicBezTo>
                                <a:pt x="19491" y="2348"/>
                                <a:pt x="19508" y="2380"/>
                                <a:pt x="19502" y="2404"/>
                              </a:cubicBezTo>
                              <a:cubicBezTo>
                                <a:pt x="19502" y="2415"/>
                                <a:pt x="19491" y="2422"/>
                                <a:pt x="19486" y="2429"/>
                              </a:cubicBezTo>
                              <a:cubicBezTo>
                                <a:pt x="19486" y="2433"/>
                                <a:pt x="19481" y="2433"/>
                                <a:pt x="19481" y="2436"/>
                              </a:cubicBezTo>
                              <a:cubicBezTo>
                                <a:pt x="19475" y="2440"/>
                                <a:pt x="19475" y="2443"/>
                                <a:pt x="19470" y="2443"/>
                              </a:cubicBezTo>
                              <a:cubicBezTo>
                                <a:pt x="19464" y="2447"/>
                                <a:pt x="19459" y="2447"/>
                                <a:pt x="19464" y="2450"/>
                              </a:cubicBezTo>
                              <a:cubicBezTo>
                                <a:pt x="19464" y="2450"/>
                                <a:pt x="19454" y="2450"/>
                                <a:pt x="19448" y="2450"/>
                              </a:cubicBezTo>
                              <a:cubicBezTo>
                                <a:pt x="19443" y="2450"/>
                                <a:pt x="19432" y="2450"/>
                                <a:pt x="19432" y="2454"/>
                              </a:cubicBezTo>
                              <a:cubicBezTo>
                                <a:pt x="19432" y="2457"/>
                                <a:pt x="19437" y="2461"/>
                                <a:pt x="19464" y="2471"/>
                              </a:cubicBezTo>
                              <a:lnTo>
                                <a:pt x="19464" y="2471"/>
                              </a:lnTo>
                              <a:lnTo>
                                <a:pt x="19464" y="2475"/>
                              </a:lnTo>
                              <a:cubicBezTo>
                                <a:pt x="19470" y="2482"/>
                                <a:pt x="19519" y="2492"/>
                                <a:pt x="19589" y="2492"/>
                              </a:cubicBezTo>
                              <a:cubicBezTo>
                                <a:pt x="19676" y="2492"/>
                                <a:pt x="19773" y="2468"/>
                                <a:pt x="19811" y="2457"/>
                              </a:cubicBezTo>
                              <a:cubicBezTo>
                                <a:pt x="19865" y="2443"/>
                                <a:pt x="19909" y="2425"/>
                                <a:pt x="19958" y="2408"/>
                              </a:cubicBezTo>
                              <a:cubicBezTo>
                                <a:pt x="20001" y="2390"/>
                                <a:pt x="20061" y="2362"/>
                                <a:pt x="20120" y="2320"/>
                              </a:cubicBezTo>
                              <a:cubicBezTo>
                                <a:pt x="20142" y="2323"/>
                                <a:pt x="20164" y="2320"/>
                                <a:pt x="20174" y="2306"/>
                              </a:cubicBezTo>
                              <a:cubicBezTo>
                                <a:pt x="20180" y="2299"/>
                                <a:pt x="20180" y="2288"/>
                                <a:pt x="20174" y="2277"/>
                              </a:cubicBezTo>
                              <a:cubicBezTo>
                                <a:pt x="20218" y="2239"/>
                                <a:pt x="20256" y="2196"/>
                                <a:pt x="20272" y="2158"/>
                              </a:cubicBezTo>
                              <a:cubicBezTo>
                                <a:pt x="20283" y="2133"/>
                                <a:pt x="20288" y="2105"/>
                                <a:pt x="20288" y="2076"/>
                              </a:cubicBezTo>
                              <a:cubicBezTo>
                                <a:pt x="20288" y="2073"/>
                                <a:pt x="20288" y="2069"/>
                                <a:pt x="20288" y="2066"/>
                              </a:cubicBezTo>
                              <a:cubicBezTo>
                                <a:pt x="20310" y="2084"/>
                                <a:pt x="20332" y="2098"/>
                                <a:pt x="20353" y="2108"/>
                              </a:cubicBezTo>
                              <a:cubicBezTo>
                                <a:pt x="20380" y="2122"/>
                                <a:pt x="20413" y="2136"/>
                                <a:pt x="20445" y="2147"/>
                              </a:cubicBezTo>
                              <a:cubicBezTo>
                                <a:pt x="20467" y="2154"/>
                                <a:pt x="20489" y="2161"/>
                                <a:pt x="20516" y="2168"/>
                              </a:cubicBezTo>
                              <a:cubicBezTo>
                                <a:pt x="20538" y="2175"/>
                                <a:pt x="20565" y="2179"/>
                                <a:pt x="20597" y="2182"/>
                              </a:cubicBezTo>
                              <a:cubicBezTo>
                                <a:pt x="20651" y="2189"/>
                                <a:pt x="20706" y="2196"/>
                                <a:pt x="20749" y="2214"/>
                              </a:cubicBezTo>
                              <a:cubicBezTo>
                                <a:pt x="20776" y="2225"/>
                                <a:pt x="20803" y="2235"/>
                                <a:pt x="20825" y="2253"/>
                              </a:cubicBezTo>
                              <a:cubicBezTo>
                                <a:pt x="20847" y="2274"/>
                                <a:pt x="20857" y="2292"/>
                                <a:pt x="20857" y="2292"/>
                              </a:cubicBezTo>
                              <a:lnTo>
                                <a:pt x="20863" y="2299"/>
                              </a:lnTo>
                              <a:lnTo>
                                <a:pt x="20868" y="2295"/>
                              </a:lnTo>
                              <a:cubicBezTo>
                                <a:pt x="20879" y="2288"/>
                                <a:pt x="20895" y="2281"/>
                                <a:pt x="20906" y="2274"/>
                              </a:cubicBezTo>
                              <a:cubicBezTo>
                                <a:pt x="20922" y="2267"/>
                                <a:pt x="20939" y="2260"/>
                                <a:pt x="20950" y="2253"/>
                              </a:cubicBezTo>
                              <a:cubicBezTo>
                                <a:pt x="20971" y="2239"/>
                                <a:pt x="20998" y="2217"/>
                                <a:pt x="21015" y="2189"/>
                              </a:cubicBezTo>
                              <a:cubicBezTo>
                                <a:pt x="21025" y="2175"/>
                                <a:pt x="21025" y="2158"/>
                                <a:pt x="21025" y="2140"/>
                              </a:cubicBezTo>
                              <a:cubicBezTo>
                                <a:pt x="21025" y="2133"/>
                                <a:pt x="21025" y="2129"/>
                                <a:pt x="21020" y="2122"/>
                              </a:cubicBezTo>
                              <a:cubicBezTo>
                                <a:pt x="21047" y="2129"/>
                                <a:pt x="21096" y="2136"/>
                                <a:pt x="21161" y="2143"/>
                              </a:cubicBezTo>
                              <a:cubicBezTo>
                                <a:pt x="21226" y="2154"/>
                                <a:pt x="21329" y="2165"/>
                                <a:pt x="21454" y="2158"/>
                              </a:cubicBezTo>
                              <a:cubicBezTo>
                                <a:pt x="21454" y="2158"/>
                                <a:pt x="21459" y="2161"/>
                                <a:pt x="21459" y="2161"/>
                              </a:cubicBezTo>
                              <a:cubicBezTo>
                                <a:pt x="21464" y="2161"/>
                                <a:pt x="21470" y="2161"/>
                                <a:pt x="21475" y="2161"/>
                              </a:cubicBezTo>
                              <a:cubicBezTo>
                                <a:pt x="21486" y="2165"/>
                                <a:pt x="21497" y="2168"/>
                                <a:pt x="21513" y="2172"/>
                              </a:cubicBezTo>
                              <a:cubicBezTo>
                                <a:pt x="21524" y="2175"/>
                                <a:pt x="21540" y="2179"/>
                                <a:pt x="21551" y="2182"/>
                              </a:cubicBezTo>
                              <a:lnTo>
                                <a:pt x="21551" y="1833"/>
                              </a:lnTo>
                              <a:cubicBezTo>
                                <a:pt x="21546" y="1826"/>
                                <a:pt x="21540" y="1823"/>
                                <a:pt x="21540" y="1816"/>
                              </a:cubicBezTo>
                              <a:lnTo>
                                <a:pt x="21437" y="1742"/>
                              </a:lnTo>
                              <a:close/>
                              <a:moveTo>
                                <a:pt x="553" y="2436"/>
                              </a:moveTo>
                              <a:cubicBezTo>
                                <a:pt x="553" y="2436"/>
                                <a:pt x="547" y="2436"/>
                                <a:pt x="547" y="2436"/>
                              </a:cubicBezTo>
                              <a:cubicBezTo>
                                <a:pt x="526" y="2440"/>
                                <a:pt x="488" y="2471"/>
                                <a:pt x="472" y="2492"/>
                              </a:cubicBezTo>
                              <a:cubicBezTo>
                                <a:pt x="466" y="2499"/>
                                <a:pt x="439" y="2531"/>
                                <a:pt x="423" y="2574"/>
                              </a:cubicBezTo>
                              <a:cubicBezTo>
                                <a:pt x="417" y="2591"/>
                                <a:pt x="407" y="2612"/>
                                <a:pt x="407" y="2630"/>
                              </a:cubicBezTo>
                              <a:cubicBezTo>
                                <a:pt x="401" y="2637"/>
                                <a:pt x="401" y="2644"/>
                                <a:pt x="401" y="2651"/>
                              </a:cubicBezTo>
                              <a:cubicBezTo>
                                <a:pt x="379" y="2637"/>
                                <a:pt x="352" y="2626"/>
                                <a:pt x="325" y="2619"/>
                              </a:cubicBezTo>
                              <a:cubicBezTo>
                                <a:pt x="293" y="2609"/>
                                <a:pt x="238" y="2598"/>
                                <a:pt x="190" y="2598"/>
                              </a:cubicBezTo>
                              <a:cubicBezTo>
                                <a:pt x="168" y="2598"/>
                                <a:pt x="141" y="2598"/>
                                <a:pt x="119" y="2605"/>
                              </a:cubicBezTo>
                              <a:cubicBezTo>
                                <a:pt x="108" y="2605"/>
                                <a:pt x="103" y="2609"/>
                                <a:pt x="98" y="2612"/>
                              </a:cubicBezTo>
                              <a:cubicBezTo>
                                <a:pt x="92" y="2616"/>
                                <a:pt x="81" y="2619"/>
                                <a:pt x="60" y="2623"/>
                              </a:cubicBezTo>
                              <a:cubicBezTo>
                                <a:pt x="60" y="2619"/>
                                <a:pt x="60" y="2616"/>
                                <a:pt x="54" y="2612"/>
                              </a:cubicBezTo>
                              <a:cubicBezTo>
                                <a:pt x="54" y="2605"/>
                                <a:pt x="60" y="2598"/>
                                <a:pt x="60" y="2591"/>
                              </a:cubicBezTo>
                              <a:cubicBezTo>
                                <a:pt x="60" y="2577"/>
                                <a:pt x="70" y="2556"/>
                                <a:pt x="87" y="2531"/>
                              </a:cubicBezTo>
                              <a:cubicBezTo>
                                <a:pt x="103" y="2510"/>
                                <a:pt x="125" y="2485"/>
                                <a:pt x="157" y="2464"/>
                              </a:cubicBezTo>
                              <a:cubicBezTo>
                                <a:pt x="206" y="2429"/>
                                <a:pt x="282" y="2397"/>
                                <a:pt x="379" y="2373"/>
                              </a:cubicBezTo>
                              <a:cubicBezTo>
                                <a:pt x="401" y="2366"/>
                                <a:pt x="423" y="2362"/>
                                <a:pt x="444" y="2355"/>
                              </a:cubicBezTo>
                              <a:cubicBezTo>
                                <a:pt x="461" y="2351"/>
                                <a:pt x="472" y="2348"/>
                                <a:pt x="482" y="2344"/>
                              </a:cubicBezTo>
                              <a:cubicBezTo>
                                <a:pt x="515" y="2337"/>
                                <a:pt x="537" y="2327"/>
                                <a:pt x="553" y="2323"/>
                              </a:cubicBezTo>
                              <a:cubicBezTo>
                                <a:pt x="558" y="2323"/>
                                <a:pt x="558" y="2320"/>
                                <a:pt x="564" y="2320"/>
                              </a:cubicBezTo>
                              <a:cubicBezTo>
                                <a:pt x="564" y="2320"/>
                                <a:pt x="569" y="2320"/>
                                <a:pt x="569" y="2316"/>
                              </a:cubicBezTo>
                              <a:cubicBezTo>
                                <a:pt x="596" y="2351"/>
                                <a:pt x="612" y="2376"/>
                                <a:pt x="612" y="2376"/>
                              </a:cubicBezTo>
                              <a:lnTo>
                                <a:pt x="612" y="2376"/>
                              </a:lnTo>
                              <a:cubicBezTo>
                                <a:pt x="612" y="2376"/>
                                <a:pt x="618" y="2380"/>
                                <a:pt x="618" y="2387"/>
                              </a:cubicBezTo>
                              <a:cubicBezTo>
                                <a:pt x="612" y="2401"/>
                                <a:pt x="602" y="2415"/>
                                <a:pt x="553" y="2436"/>
                              </a:cubicBezTo>
                              <a:close/>
                              <a:moveTo>
                                <a:pt x="309" y="20542"/>
                              </a:moveTo>
                              <a:cubicBezTo>
                                <a:pt x="298" y="20546"/>
                                <a:pt x="293" y="20553"/>
                                <a:pt x="287" y="20560"/>
                              </a:cubicBezTo>
                              <a:cubicBezTo>
                                <a:pt x="282" y="20542"/>
                                <a:pt x="276" y="20528"/>
                                <a:pt x="276" y="20511"/>
                              </a:cubicBezTo>
                              <a:cubicBezTo>
                                <a:pt x="276" y="20490"/>
                                <a:pt x="276" y="20468"/>
                                <a:pt x="282" y="20451"/>
                              </a:cubicBezTo>
                              <a:cubicBezTo>
                                <a:pt x="304" y="20479"/>
                                <a:pt x="325" y="20507"/>
                                <a:pt x="336" y="20521"/>
                              </a:cubicBezTo>
                              <a:lnTo>
                                <a:pt x="341" y="20528"/>
                              </a:lnTo>
                              <a:cubicBezTo>
                                <a:pt x="325" y="20532"/>
                                <a:pt x="314" y="20535"/>
                                <a:pt x="309" y="20542"/>
                              </a:cubicBezTo>
                              <a:close/>
                              <a:moveTo>
                                <a:pt x="954" y="20423"/>
                              </a:moveTo>
                              <a:lnTo>
                                <a:pt x="954" y="20423"/>
                              </a:lnTo>
                              <a:cubicBezTo>
                                <a:pt x="916" y="20423"/>
                                <a:pt x="878" y="20423"/>
                                <a:pt x="840" y="20423"/>
                              </a:cubicBezTo>
                              <a:cubicBezTo>
                                <a:pt x="791" y="20426"/>
                                <a:pt x="726" y="20426"/>
                                <a:pt x="667" y="20437"/>
                              </a:cubicBezTo>
                              <a:cubicBezTo>
                                <a:pt x="640" y="20440"/>
                                <a:pt x="612" y="20444"/>
                                <a:pt x="585" y="20451"/>
                              </a:cubicBezTo>
                              <a:cubicBezTo>
                                <a:pt x="580" y="20426"/>
                                <a:pt x="531" y="20359"/>
                                <a:pt x="499" y="20320"/>
                              </a:cubicBezTo>
                              <a:cubicBezTo>
                                <a:pt x="482" y="20303"/>
                                <a:pt x="434" y="20236"/>
                                <a:pt x="374" y="20165"/>
                              </a:cubicBezTo>
                              <a:cubicBezTo>
                                <a:pt x="341" y="20130"/>
                                <a:pt x="309" y="20095"/>
                                <a:pt x="276" y="20059"/>
                              </a:cubicBezTo>
                              <a:lnTo>
                                <a:pt x="255" y="20035"/>
                              </a:lnTo>
                              <a:cubicBezTo>
                                <a:pt x="255" y="20035"/>
                                <a:pt x="255" y="20031"/>
                                <a:pt x="255" y="20031"/>
                              </a:cubicBezTo>
                              <a:cubicBezTo>
                                <a:pt x="374" y="20070"/>
                                <a:pt x="504" y="20112"/>
                                <a:pt x="618" y="20162"/>
                              </a:cubicBezTo>
                              <a:lnTo>
                                <a:pt x="640" y="20172"/>
                              </a:lnTo>
                              <a:cubicBezTo>
                                <a:pt x="878" y="20274"/>
                                <a:pt x="1155" y="20405"/>
                                <a:pt x="1285" y="20468"/>
                              </a:cubicBezTo>
                              <a:cubicBezTo>
                                <a:pt x="1198" y="20437"/>
                                <a:pt x="1084" y="20423"/>
                                <a:pt x="954" y="20423"/>
                              </a:cubicBezTo>
                              <a:close/>
                              <a:moveTo>
                                <a:pt x="5632" y="21269"/>
                              </a:moveTo>
                              <a:cubicBezTo>
                                <a:pt x="5626" y="21269"/>
                                <a:pt x="5615" y="21269"/>
                                <a:pt x="5610" y="21269"/>
                              </a:cubicBezTo>
                              <a:cubicBezTo>
                                <a:pt x="5583" y="21269"/>
                                <a:pt x="5550" y="21265"/>
                                <a:pt x="5518" y="21258"/>
                              </a:cubicBezTo>
                              <a:cubicBezTo>
                                <a:pt x="5507" y="21255"/>
                                <a:pt x="5496" y="21255"/>
                                <a:pt x="5485" y="21251"/>
                              </a:cubicBezTo>
                              <a:cubicBezTo>
                                <a:pt x="5529" y="21255"/>
                                <a:pt x="5572" y="21258"/>
                                <a:pt x="5621" y="21258"/>
                              </a:cubicBezTo>
                              <a:cubicBezTo>
                                <a:pt x="5626" y="21265"/>
                                <a:pt x="5632" y="21265"/>
                                <a:pt x="5632" y="21269"/>
                              </a:cubicBezTo>
                              <a:cubicBezTo>
                                <a:pt x="5637" y="21269"/>
                                <a:pt x="5632" y="21269"/>
                                <a:pt x="5632" y="21269"/>
                              </a:cubicBezTo>
                              <a:close/>
                              <a:moveTo>
                                <a:pt x="20050" y="19471"/>
                              </a:moveTo>
                              <a:cubicBezTo>
                                <a:pt x="20055" y="19471"/>
                                <a:pt x="20055" y="19471"/>
                                <a:pt x="20061" y="19471"/>
                              </a:cubicBezTo>
                              <a:cubicBezTo>
                                <a:pt x="20066" y="19471"/>
                                <a:pt x="20077" y="19471"/>
                                <a:pt x="20088" y="19471"/>
                              </a:cubicBezTo>
                              <a:cubicBezTo>
                                <a:pt x="20088" y="19471"/>
                                <a:pt x="20088" y="19471"/>
                                <a:pt x="20088" y="19471"/>
                              </a:cubicBezTo>
                              <a:cubicBezTo>
                                <a:pt x="20115" y="19471"/>
                                <a:pt x="20142" y="19467"/>
                                <a:pt x="20164" y="19460"/>
                              </a:cubicBezTo>
                              <a:cubicBezTo>
                                <a:pt x="20164" y="19460"/>
                                <a:pt x="20164" y="19460"/>
                                <a:pt x="20164" y="19460"/>
                              </a:cubicBezTo>
                              <a:cubicBezTo>
                                <a:pt x="20158" y="19460"/>
                                <a:pt x="20153" y="19464"/>
                                <a:pt x="20147" y="19467"/>
                              </a:cubicBezTo>
                              <a:cubicBezTo>
                                <a:pt x="20131" y="19474"/>
                                <a:pt x="20115" y="19478"/>
                                <a:pt x="20099" y="19481"/>
                              </a:cubicBezTo>
                              <a:lnTo>
                                <a:pt x="20077" y="19485"/>
                              </a:lnTo>
                              <a:lnTo>
                                <a:pt x="20077" y="19485"/>
                              </a:lnTo>
                              <a:lnTo>
                                <a:pt x="20077" y="19481"/>
                              </a:lnTo>
                              <a:cubicBezTo>
                                <a:pt x="20077" y="19481"/>
                                <a:pt x="20077" y="19481"/>
                                <a:pt x="20077" y="19481"/>
                              </a:cubicBezTo>
                              <a:lnTo>
                                <a:pt x="20071" y="19474"/>
                              </a:lnTo>
                              <a:lnTo>
                                <a:pt x="20066" y="19478"/>
                              </a:lnTo>
                              <a:cubicBezTo>
                                <a:pt x="20066" y="19478"/>
                                <a:pt x="20066" y="19478"/>
                                <a:pt x="20061" y="19478"/>
                              </a:cubicBezTo>
                              <a:cubicBezTo>
                                <a:pt x="20061" y="19474"/>
                                <a:pt x="20055" y="19474"/>
                                <a:pt x="20050" y="19471"/>
                              </a:cubicBezTo>
                              <a:cubicBezTo>
                                <a:pt x="20050" y="19471"/>
                                <a:pt x="20050" y="19471"/>
                                <a:pt x="20050" y="19471"/>
                              </a:cubicBezTo>
                              <a:lnTo>
                                <a:pt x="20050" y="19471"/>
                              </a:lnTo>
                              <a:close/>
                              <a:moveTo>
                                <a:pt x="21221" y="13816"/>
                              </a:moveTo>
                              <a:cubicBezTo>
                                <a:pt x="21248" y="13837"/>
                                <a:pt x="21324" y="13890"/>
                                <a:pt x="21421" y="13961"/>
                              </a:cubicBezTo>
                              <a:cubicBezTo>
                                <a:pt x="21405" y="13957"/>
                                <a:pt x="21389" y="13950"/>
                                <a:pt x="21378" y="13946"/>
                              </a:cubicBezTo>
                              <a:cubicBezTo>
                                <a:pt x="21334" y="13936"/>
                                <a:pt x="21296" y="13936"/>
                                <a:pt x="21286" y="13936"/>
                              </a:cubicBezTo>
                              <a:cubicBezTo>
                                <a:pt x="21275" y="13936"/>
                                <a:pt x="21264" y="13936"/>
                                <a:pt x="21253" y="13936"/>
                              </a:cubicBezTo>
                              <a:cubicBezTo>
                                <a:pt x="21204" y="13936"/>
                                <a:pt x="21150" y="13943"/>
                                <a:pt x="21139" y="13950"/>
                              </a:cubicBezTo>
                              <a:cubicBezTo>
                                <a:pt x="21139" y="13950"/>
                                <a:pt x="21139" y="13950"/>
                                <a:pt x="21139" y="13950"/>
                              </a:cubicBezTo>
                              <a:cubicBezTo>
                                <a:pt x="21128" y="13950"/>
                                <a:pt x="21123" y="13950"/>
                                <a:pt x="21118" y="13946"/>
                              </a:cubicBezTo>
                              <a:cubicBezTo>
                                <a:pt x="21150" y="13908"/>
                                <a:pt x="21183" y="13862"/>
                                <a:pt x="21221" y="13816"/>
                              </a:cubicBezTo>
                              <a:close/>
                              <a:moveTo>
                                <a:pt x="15844" y="2496"/>
                              </a:moveTo>
                              <a:cubicBezTo>
                                <a:pt x="15844" y="2471"/>
                                <a:pt x="15849" y="2425"/>
                                <a:pt x="15865" y="2376"/>
                              </a:cubicBezTo>
                              <a:cubicBezTo>
                                <a:pt x="15876" y="2337"/>
                                <a:pt x="15892" y="2291"/>
                                <a:pt x="15909" y="2253"/>
                              </a:cubicBezTo>
                              <a:cubicBezTo>
                                <a:pt x="15925" y="2221"/>
                                <a:pt x="15936" y="2196"/>
                                <a:pt x="15947" y="2179"/>
                              </a:cubicBezTo>
                              <a:lnTo>
                                <a:pt x="15957" y="2158"/>
                              </a:lnTo>
                              <a:cubicBezTo>
                                <a:pt x="15968" y="2133"/>
                                <a:pt x="15985" y="2108"/>
                                <a:pt x="16001" y="2087"/>
                              </a:cubicBezTo>
                              <a:cubicBezTo>
                                <a:pt x="16006" y="2080"/>
                                <a:pt x="16012" y="2073"/>
                                <a:pt x="16017" y="2069"/>
                              </a:cubicBezTo>
                              <a:lnTo>
                                <a:pt x="16022" y="2069"/>
                              </a:lnTo>
                              <a:cubicBezTo>
                                <a:pt x="16039" y="2069"/>
                                <a:pt x="16055" y="2069"/>
                                <a:pt x="16077" y="2073"/>
                              </a:cubicBezTo>
                              <a:cubicBezTo>
                                <a:pt x="16136" y="2076"/>
                                <a:pt x="16196" y="2084"/>
                                <a:pt x="16245" y="2091"/>
                              </a:cubicBezTo>
                              <a:cubicBezTo>
                                <a:pt x="16304" y="2098"/>
                                <a:pt x="16359" y="2108"/>
                                <a:pt x="16413" y="2122"/>
                              </a:cubicBezTo>
                              <a:cubicBezTo>
                                <a:pt x="16429" y="2126"/>
                                <a:pt x="16451" y="2133"/>
                                <a:pt x="16472" y="2140"/>
                              </a:cubicBezTo>
                              <a:cubicBezTo>
                                <a:pt x="16499" y="2179"/>
                                <a:pt x="16527" y="2217"/>
                                <a:pt x="16554" y="2256"/>
                              </a:cubicBezTo>
                              <a:lnTo>
                                <a:pt x="16559" y="2267"/>
                              </a:lnTo>
                              <a:cubicBezTo>
                                <a:pt x="16630" y="2383"/>
                                <a:pt x="16727" y="2563"/>
                                <a:pt x="16803" y="2760"/>
                              </a:cubicBezTo>
                              <a:cubicBezTo>
                                <a:pt x="16825" y="2817"/>
                                <a:pt x="16846" y="2877"/>
                                <a:pt x="16863" y="2940"/>
                              </a:cubicBezTo>
                              <a:cubicBezTo>
                                <a:pt x="16944" y="3243"/>
                                <a:pt x="16955" y="3511"/>
                                <a:pt x="16949" y="3684"/>
                              </a:cubicBezTo>
                              <a:cubicBezTo>
                                <a:pt x="16944" y="3712"/>
                                <a:pt x="16944" y="3744"/>
                                <a:pt x="16939" y="3772"/>
                              </a:cubicBezTo>
                              <a:cubicBezTo>
                                <a:pt x="16928" y="3846"/>
                                <a:pt x="16911" y="3917"/>
                                <a:pt x="16890" y="3984"/>
                              </a:cubicBezTo>
                              <a:cubicBezTo>
                                <a:pt x="16868" y="4054"/>
                                <a:pt x="16841" y="4125"/>
                                <a:pt x="16814" y="4188"/>
                              </a:cubicBezTo>
                              <a:cubicBezTo>
                                <a:pt x="16781" y="4259"/>
                                <a:pt x="16749" y="4319"/>
                                <a:pt x="16727" y="4357"/>
                              </a:cubicBezTo>
                              <a:cubicBezTo>
                                <a:pt x="16722" y="4368"/>
                                <a:pt x="16716" y="4379"/>
                                <a:pt x="16711" y="4386"/>
                              </a:cubicBezTo>
                              <a:cubicBezTo>
                                <a:pt x="16700" y="4382"/>
                                <a:pt x="16689" y="4379"/>
                                <a:pt x="16673" y="4371"/>
                              </a:cubicBezTo>
                              <a:lnTo>
                                <a:pt x="16667" y="4343"/>
                              </a:lnTo>
                              <a:cubicBezTo>
                                <a:pt x="16678" y="4336"/>
                                <a:pt x="16673" y="4290"/>
                                <a:pt x="16662" y="4252"/>
                              </a:cubicBezTo>
                              <a:cubicBezTo>
                                <a:pt x="16651" y="4199"/>
                                <a:pt x="16635" y="4132"/>
                                <a:pt x="16624" y="4082"/>
                              </a:cubicBezTo>
                              <a:lnTo>
                                <a:pt x="16592" y="3945"/>
                              </a:lnTo>
                              <a:cubicBezTo>
                                <a:pt x="16581" y="3896"/>
                                <a:pt x="16565" y="3839"/>
                                <a:pt x="16543" y="3779"/>
                              </a:cubicBezTo>
                              <a:cubicBezTo>
                                <a:pt x="16521" y="3712"/>
                                <a:pt x="16494" y="3645"/>
                                <a:pt x="16467" y="3592"/>
                              </a:cubicBezTo>
                              <a:cubicBezTo>
                                <a:pt x="16440" y="3539"/>
                                <a:pt x="16407" y="3487"/>
                                <a:pt x="16369" y="3444"/>
                              </a:cubicBezTo>
                              <a:cubicBezTo>
                                <a:pt x="16364" y="3441"/>
                                <a:pt x="16364" y="3437"/>
                                <a:pt x="16359" y="3434"/>
                              </a:cubicBezTo>
                              <a:cubicBezTo>
                                <a:pt x="16353" y="3430"/>
                                <a:pt x="16353" y="3427"/>
                                <a:pt x="16353" y="3423"/>
                              </a:cubicBezTo>
                              <a:cubicBezTo>
                                <a:pt x="16434" y="3370"/>
                                <a:pt x="16499" y="3335"/>
                                <a:pt x="16570" y="3314"/>
                              </a:cubicBezTo>
                              <a:cubicBezTo>
                                <a:pt x="16608" y="3300"/>
                                <a:pt x="16651" y="3293"/>
                                <a:pt x="16695" y="3286"/>
                              </a:cubicBezTo>
                              <a:cubicBezTo>
                                <a:pt x="16722" y="3282"/>
                                <a:pt x="16749" y="3282"/>
                                <a:pt x="16776" y="3282"/>
                              </a:cubicBezTo>
                              <a:cubicBezTo>
                                <a:pt x="16792" y="3282"/>
                                <a:pt x="16803" y="3282"/>
                                <a:pt x="16814" y="3282"/>
                              </a:cubicBezTo>
                              <a:cubicBezTo>
                                <a:pt x="16852" y="3286"/>
                                <a:pt x="16852" y="3286"/>
                                <a:pt x="16852" y="3282"/>
                              </a:cubicBezTo>
                              <a:lnTo>
                                <a:pt x="16863" y="3282"/>
                              </a:lnTo>
                              <a:lnTo>
                                <a:pt x="16857" y="3275"/>
                              </a:lnTo>
                              <a:lnTo>
                                <a:pt x="16857" y="3272"/>
                              </a:lnTo>
                              <a:lnTo>
                                <a:pt x="16852" y="3272"/>
                              </a:lnTo>
                              <a:cubicBezTo>
                                <a:pt x="16852" y="3272"/>
                                <a:pt x="16846" y="3268"/>
                                <a:pt x="16841" y="3265"/>
                              </a:cubicBezTo>
                              <a:cubicBezTo>
                                <a:pt x="16852" y="3268"/>
                                <a:pt x="16857" y="3268"/>
                                <a:pt x="16863" y="3265"/>
                              </a:cubicBezTo>
                              <a:cubicBezTo>
                                <a:pt x="16868" y="3254"/>
                                <a:pt x="16830" y="3205"/>
                                <a:pt x="16798" y="3176"/>
                              </a:cubicBezTo>
                              <a:cubicBezTo>
                                <a:pt x="16787" y="3169"/>
                                <a:pt x="16770" y="3159"/>
                                <a:pt x="16743" y="3145"/>
                              </a:cubicBezTo>
                              <a:cubicBezTo>
                                <a:pt x="16716" y="3131"/>
                                <a:pt x="16678" y="3123"/>
                                <a:pt x="16635" y="3120"/>
                              </a:cubicBezTo>
                              <a:cubicBezTo>
                                <a:pt x="16592" y="3116"/>
                                <a:pt x="16548" y="3123"/>
                                <a:pt x="16510" y="3131"/>
                              </a:cubicBezTo>
                              <a:cubicBezTo>
                                <a:pt x="16537" y="3113"/>
                                <a:pt x="16565" y="3099"/>
                                <a:pt x="16592" y="3088"/>
                              </a:cubicBezTo>
                              <a:lnTo>
                                <a:pt x="16597" y="3085"/>
                              </a:lnTo>
                              <a:cubicBezTo>
                                <a:pt x="16597" y="3085"/>
                                <a:pt x="16602" y="3085"/>
                                <a:pt x="16602" y="3081"/>
                              </a:cubicBezTo>
                              <a:cubicBezTo>
                                <a:pt x="16608" y="3078"/>
                                <a:pt x="16613" y="3078"/>
                                <a:pt x="16613" y="3074"/>
                              </a:cubicBezTo>
                              <a:lnTo>
                                <a:pt x="16619" y="3071"/>
                              </a:lnTo>
                              <a:cubicBezTo>
                                <a:pt x="16651" y="3057"/>
                                <a:pt x="16689" y="3042"/>
                                <a:pt x="16727" y="3032"/>
                              </a:cubicBezTo>
                              <a:cubicBezTo>
                                <a:pt x="16743" y="3028"/>
                                <a:pt x="16760" y="3021"/>
                                <a:pt x="16776" y="3018"/>
                              </a:cubicBezTo>
                              <a:lnTo>
                                <a:pt x="16776" y="3018"/>
                              </a:lnTo>
                              <a:cubicBezTo>
                                <a:pt x="16798" y="3021"/>
                                <a:pt x="16803" y="3021"/>
                                <a:pt x="16808" y="3021"/>
                              </a:cubicBezTo>
                              <a:lnTo>
                                <a:pt x="16814" y="3021"/>
                              </a:lnTo>
                              <a:lnTo>
                                <a:pt x="16819" y="3018"/>
                              </a:lnTo>
                              <a:lnTo>
                                <a:pt x="16819" y="3014"/>
                              </a:lnTo>
                              <a:cubicBezTo>
                                <a:pt x="16819" y="3014"/>
                                <a:pt x="16819" y="3011"/>
                                <a:pt x="16803" y="3007"/>
                              </a:cubicBezTo>
                              <a:cubicBezTo>
                                <a:pt x="16803" y="3007"/>
                                <a:pt x="16803" y="3007"/>
                                <a:pt x="16803" y="3004"/>
                              </a:cubicBezTo>
                              <a:cubicBezTo>
                                <a:pt x="16803" y="3000"/>
                                <a:pt x="16798" y="3000"/>
                                <a:pt x="16787" y="3000"/>
                              </a:cubicBezTo>
                              <a:cubicBezTo>
                                <a:pt x="16765" y="2993"/>
                                <a:pt x="16689" y="2975"/>
                                <a:pt x="16586" y="2968"/>
                              </a:cubicBezTo>
                              <a:cubicBezTo>
                                <a:pt x="16532" y="2965"/>
                                <a:pt x="16472" y="2965"/>
                                <a:pt x="16413" y="2968"/>
                              </a:cubicBezTo>
                              <a:cubicBezTo>
                                <a:pt x="16413" y="2968"/>
                                <a:pt x="16413" y="2968"/>
                                <a:pt x="16413" y="2968"/>
                              </a:cubicBezTo>
                              <a:cubicBezTo>
                                <a:pt x="16424" y="2951"/>
                                <a:pt x="16429" y="2930"/>
                                <a:pt x="16429" y="2908"/>
                              </a:cubicBezTo>
                              <a:cubicBezTo>
                                <a:pt x="16434" y="2877"/>
                                <a:pt x="16429" y="2845"/>
                                <a:pt x="16418" y="2813"/>
                              </a:cubicBezTo>
                              <a:cubicBezTo>
                                <a:pt x="16407" y="2774"/>
                                <a:pt x="16386" y="2736"/>
                                <a:pt x="16353" y="2704"/>
                              </a:cubicBezTo>
                              <a:cubicBezTo>
                                <a:pt x="16353" y="2704"/>
                                <a:pt x="16348" y="2700"/>
                                <a:pt x="16348" y="2697"/>
                              </a:cubicBezTo>
                              <a:lnTo>
                                <a:pt x="16321" y="2672"/>
                              </a:lnTo>
                              <a:lnTo>
                                <a:pt x="16315" y="2676"/>
                              </a:lnTo>
                              <a:lnTo>
                                <a:pt x="16261" y="2718"/>
                              </a:lnTo>
                              <a:cubicBezTo>
                                <a:pt x="16234" y="2736"/>
                                <a:pt x="16212" y="2753"/>
                                <a:pt x="16191" y="2767"/>
                              </a:cubicBezTo>
                              <a:cubicBezTo>
                                <a:pt x="16136" y="2806"/>
                                <a:pt x="16082" y="2834"/>
                                <a:pt x="16033" y="2859"/>
                              </a:cubicBezTo>
                              <a:cubicBezTo>
                                <a:pt x="16022" y="2863"/>
                                <a:pt x="16017" y="2870"/>
                                <a:pt x="16006" y="2873"/>
                              </a:cubicBezTo>
                              <a:cubicBezTo>
                                <a:pt x="16006" y="2866"/>
                                <a:pt x="16006" y="2859"/>
                                <a:pt x="16001" y="2852"/>
                              </a:cubicBezTo>
                              <a:lnTo>
                                <a:pt x="16001" y="2845"/>
                              </a:lnTo>
                              <a:cubicBezTo>
                                <a:pt x="16001" y="2845"/>
                                <a:pt x="16001" y="2845"/>
                                <a:pt x="16001" y="2845"/>
                              </a:cubicBezTo>
                              <a:cubicBezTo>
                                <a:pt x="16001" y="2841"/>
                                <a:pt x="16001" y="2838"/>
                                <a:pt x="16001" y="2827"/>
                              </a:cubicBezTo>
                              <a:cubicBezTo>
                                <a:pt x="16001" y="2820"/>
                                <a:pt x="16001" y="2810"/>
                                <a:pt x="16001" y="2799"/>
                              </a:cubicBezTo>
                              <a:cubicBezTo>
                                <a:pt x="16001" y="2771"/>
                                <a:pt x="16006" y="2715"/>
                                <a:pt x="16039" y="2658"/>
                              </a:cubicBezTo>
                              <a:cubicBezTo>
                                <a:pt x="16066" y="2605"/>
                                <a:pt x="16109" y="2549"/>
                                <a:pt x="16163" y="2510"/>
                              </a:cubicBezTo>
                              <a:cubicBezTo>
                                <a:pt x="16201" y="2482"/>
                                <a:pt x="16245" y="2457"/>
                                <a:pt x="16293" y="2440"/>
                              </a:cubicBezTo>
                              <a:cubicBezTo>
                                <a:pt x="16321" y="2429"/>
                                <a:pt x="16348" y="2418"/>
                                <a:pt x="16375" y="2411"/>
                              </a:cubicBezTo>
                              <a:cubicBezTo>
                                <a:pt x="16391" y="2408"/>
                                <a:pt x="16407" y="2404"/>
                                <a:pt x="16424" y="2401"/>
                              </a:cubicBezTo>
                              <a:cubicBezTo>
                                <a:pt x="16434" y="2397"/>
                                <a:pt x="16445" y="2397"/>
                                <a:pt x="16462" y="2394"/>
                              </a:cubicBezTo>
                              <a:lnTo>
                                <a:pt x="16467" y="2394"/>
                              </a:lnTo>
                              <a:cubicBezTo>
                                <a:pt x="16483" y="2390"/>
                                <a:pt x="16499" y="2383"/>
                                <a:pt x="16505" y="2373"/>
                              </a:cubicBezTo>
                              <a:cubicBezTo>
                                <a:pt x="16510" y="2366"/>
                                <a:pt x="16516" y="2355"/>
                                <a:pt x="16516" y="2348"/>
                              </a:cubicBezTo>
                              <a:cubicBezTo>
                                <a:pt x="16516" y="2344"/>
                                <a:pt x="16516" y="2341"/>
                                <a:pt x="16510" y="2337"/>
                              </a:cubicBezTo>
                              <a:cubicBezTo>
                                <a:pt x="16510" y="2334"/>
                                <a:pt x="16505" y="2327"/>
                                <a:pt x="16499" y="2323"/>
                              </a:cubicBezTo>
                              <a:cubicBezTo>
                                <a:pt x="16483" y="2306"/>
                                <a:pt x="16451" y="2291"/>
                                <a:pt x="16418" y="2288"/>
                              </a:cubicBezTo>
                              <a:cubicBezTo>
                                <a:pt x="16391" y="2284"/>
                                <a:pt x="16359" y="2284"/>
                                <a:pt x="16326" y="2288"/>
                              </a:cubicBezTo>
                              <a:cubicBezTo>
                                <a:pt x="16315" y="2288"/>
                                <a:pt x="16304" y="2291"/>
                                <a:pt x="16293" y="2291"/>
                              </a:cubicBezTo>
                              <a:cubicBezTo>
                                <a:pt x="16288" y="2291"/>
                                <a:pt x="16283" y="2295"/>
                                <a:pt x="16272" y="2295"/>
                              </a:cubicBezTo>
                              <a:lnTo>
                                <a:pt x="16272" y="2295"/>
                              </a:lnTo>
                              <a:cubicBezTo>
                                <a:pt x="16250" y="2299"/>
                                <a:pt x="16228" y="2306"/>
                                <a:pt x="16201" y="2313"/>
                              </a:cubicBezTo>
                              <a:cubicBezTo>
                                <a:pt x="16163" y="2323"/>
                                <a:pt x="16104" y="2348"/>
                                <a:pt x="16044" y="2383"/>
                              </a:cubicBezTo>
                              <a:cubicBezTo>
                                <a:pt x="15995" y="2411"/>
                                <a:pt x="15952" y="2450"/>
                                <a:pt x="15925" y="2489"/>
                              </a:cubicBezTo>
                              <a:cubicBezTo>
                                <a:pt x="15909" y="2510"/>
                                <a:pt x="15898" y="2531"/>
                                <a:pt x="15887" y="2556"/>
                              </a:cubicBezTo>
                              <a:cubicBezTo>
                                <a:pt x="15887" y="2559"/>
                                <a:pt x="15887" y="2563"/>
                                <a:pt x="15882" y="2566"/>
                              </a:cubicBezTo>
                              <a:cubicBezTo>
                                <a:pt x="15871" y="2549"/>
                                <a:pt x="15860" y="2528"/>
                                <a:pt x="15844" y="2507"/>
                              </a:cubicBezTo>
                              <a:cubicBezTo>
                                <a:pt x="15838" y="2514"/>
                                <a:pt x="15838" y="2507"/>
                                <a:pt x="15844" y="2496"/>
                              </a:cubicBezTo>
                              <a:close/>
                              <a:moveTo>
                                <a:pt x="15535" y="2129"/>
                              </a:moveTo>
                              <a:cubicBezTo>
                                <a:pt x="15551" y="2122"/>
                                <a:pt x="15567" y="2119"/>
                                <a:pt x="15583" y="2115"/>
                              </a:cubicBezTo>
                              <a:lnTo>
                                <a:pt x="15594" y="2112"/>
                              </a:lnTo>
                              <a:cubicBezTo>
                                <a:pt x="15648" y="2101"/>
                                <a:pt x="15692" y="2091"/>
                                <a:pt x="15735" y="2087"/>
                              </a:cubicBezTo>
                              <a:cubicBezTo>
                                <a:pt x="15741" y="2087"/>
                                <a:pt x="15751" y="2087"/>
                                <a:pt x="15757" y="2084"/>
                              </a:cubicBezTo>
                              <a:cubicBezTo>
                                <a:pt x="15746" y="2094"/>
                                <a:pt x="15741" y="2105"/>
                                <a:pt x="15730" y="2119"/>
                              </a:cubicBezTo>
                              <a:cubicBezTo>
                                <a:pt x="15719" y="2136"/>
                                <a:pt x="15697" y="2175"/>
                                <a:pt x="15686" y="2210"/>
                              </a:cubicBezTo>
                              <a:cubicBezTo>
                                <a:pt x="15681" y="2225"/>
                                <a:pt x="15681" y="2235"/>
                                <a:pt x="15676" y="2253"/>
                              </a:cubicBezTo>
                              <a:cubicBezTo>
                                <a:pt x="15670" y="2270"/>
                                <a:pt x="15665" y="2288"/>
                                <a:pt x="15659" y="2299"/>
                              </a:cubicBezTo>
                              <a:cubicBezTo>
                                <a:pt x="15627" y="2263"/>
                                <a:pt x="15594" y="2225"/>
                                <a:pt x="15562" y="2189"/>
                              </a:cubicBezTo>
                              <a:lnTo>
                                <a:pt x="15513" y="2129"/>
                              </a:lnTo>
                              <a:cubicBezTo>
                                <a:pt x="15529" y="2129"/>
                                <a:pt x="15535" y="2129"/>
                                <a:pt x="15535" y="2129"/>
                              </a:cubicBezTo>
                              <a:close/>
                              <a:moveTo>
                                <a:pt x="15589" y="3825"/>
                              </a:moveTo>
                              <a:cubicBezTo>
                                <a:pt x="15665" y="3800"/>
                                <a:pt x="15741" y="3772"/>
                                <a:pt x="15822" y="3737"/>
                              </a:cubicBezTo>
                              <a:cubicBezTo>
                                <a:pt x="15822" y="3737"/>
                                <a:pt x="15827" y="3733"/>
                                <a:pt x="15827" y="3733"/>
                              </a:cubicBezTo>
                              <a:lnTo>
                                <a:pt x="15827" y="3733"/>
                              </a:lnTo>
                              <a:cubicBezTo>
                                <a:pt x="15892" y="3790"/>
                                <a:pt x="15952" y="3920"/>
                                <a:pt x="15979" y="3973"/>
                              </a:cubicBezTo>
                              <a:cubicBezTo>
                                <a:pt x="15995" y="4022"/>
                                <a:pt x="16006" y="4075"/>
                                <a:pt x="16017" y="4125"/>
                              </a:cubicBezTo>
                              <a:cubicBezTo>
                                <a:pt x="16022" y="4142"/>
                                <a:pt x="16022" y="4163"/>
                                <a:pt x="16028" y="4181"/>
                              </a:cubicBezTo>
                              <a:lnTo>
                                <a:pt x="16060" y="4326"/>
                              </a:lnTo>
                              <a:cubicBezTo>
                                <a:pt x="16077" y="4393"/>
                                <a:pt x="16098" y="4481"/>
                                <a:pt x="16115" y="4527"/>
                              </a:cubicBezTo>
                              <a:cubicBezTo>
                                <a:pt x="16098" y="4523"/>
                                <a:pt x="16077" y="4512"/>
                                <a:pt x="16044" y="4505"/>
                              </a:cubicBezTo>
                              <a:lnTo>
                                <a:pt x="16001" y="4495"/>
                              </a:lnTo>
                              <a:cubicBezTo>
                                <a:pt x="15995" y="4495"/>
                                <a:pt x="15990" y="4491"/>
                                <a:pt x="15985" y="4491"/>
                              </a:cubicBezTo>
                              <a:cubicBezTo>
                                <a:pt x="15979" y="4491"/>
                                <a:pt x="15974" y="4491"/>
                                <a:pt x="15968" y="4495"/>
                              </a:cubicBezTo>
                              <a:cubicBezTo>
                                <a:pt x="15957" y="4498"/>
                                <a:pt x="15947" y="4509"/>
                                <a:pt x="15947" y="4512"/>
                              </a:cubicBezTo>
                              <a:cubicBezTo>
                                <a:pt x="15947" y="4516"/>
                                <a:pt x="15947" y="4520"/>
                                <a:pt x="15941" y="4520"/>
                              </a:cubicBezTo>
                              <a:lnTo>
                                <a:pt x="15936" y="4544"/>
                              </a:lnTo>
                              <a:cubicBezTo>
                                <a:pt x="15930" y="4576"/>
                                <a:pt x="15925" y="4608"/>
                                <a:pt x="15925" y="4643"/>
                              </a:cubicBezTo>
                              <a:cubicBezTo>
                                <a:pt x="15925" y="4646"/>
                                <a:pt x="15925" y="4650"/>
                                <a:pt x="15925" y="4650"/>
                              </a:cubicBezTo>
                              <a:cubicBezTo>
                                <a:pt x="15925" y="4654"/>
                                <a:pt x="15925" y="4657"/>
                                <a:pt x="15925" y="4657"/>
                              </a:cubicBezTo>
                              <a:lnTo>
                                <a:pt x="15925" y="4657"/>
                              </a:lnTo>
                              <a:cubicBezTo>
                                <a:pt x="15925" y="4657"/>
                                <a:pt x="15919" y="4657"/>
                                <a:pt x="15903" y="4657"/>
                              </a:cubicBezTo>
                              <a:cubicBezTo>
                                <a:pt x="15892" y="4657"/>
                                <a:pt x="15882" y="4657"/>
                                <a:pt x="15871" y="4654"/>
                              </a:cubicBezTo>
                              <a:lnTo>
                                <a:pt x="15860" y="4654"/>
                              </a:lnTo>
                              <a:lnTo>
                                <a:pt x="15817" y="4643"/>
                              </a:lnTo>
                              <a:lnTo>
                                <a:pt x="15817" y="4650"/>
                              </a:lnTo>
                              <a:cubicBezTo>
                                <a:pt x="15817" y="4654"/>
                                <a:pt x="15817" y="4661"/>
                                <a:pt x="15817" y="4664"/>
                              </a:cubicBezTo>
                              <a:lnTo>
                                <a:pt x="15822" y="4745"/>
                              </a:lnTo>
                              <a:cubicBezTo>
                                <a:pt x="15811" y="4745"/>
                                <a:pt x="15800" y="4745"/>
                                <a:pt x="15789" y="4745"/>
                              </a:cubicBezTo>
                              <a:lnTo>
                                <a:pt x="15784" y="4745"/>
                              </a:lnTo>
                              <a:cubicBezTo>
                                <a:pt x="15773" y="4745"/>
                                <a:pt x="15757" y="4745"/>
                                <a:pt x="15746" y="4742"/>
                              </a:cubicBezTo>
                              <a:cubicBezTo>
                                <a:pt x="15741" y="4742"/>
                                <a:pt x="15730" y="4738"/>
                                <a:pt x="15730" y="4738"/>
                              </a:cubicBezTo>
                              <a:lnTo>
                                <a:pt x="15724" y="4738"/>
                              </a:lnTo>
                              <a:lnTo>
                                <a:pt x="15719" y="4735"/>
                              </a:lnTo>
                              <a:cubicBezTo>
                                <a:pt x="15714" y="4731"/>
                                <a:pt x="15708" y="4728"/>
                                <a:pt x="15703" y="4724"/>
                              </a:cubicBezTo>
                              <a:lnTo>
                                <a:pt x="15697" y="4720"/>
                              </a:lnTo>
                              <a:lnTo>
                                <a:pt x="15676" y="4742"/>
                              </a:lnTo>
                              <a:cubicBezTo>
                                <a:pt x="15665" y="4724"/>
                                <a:pt x="15654" y="4706"/>
                                <a:pt x="15643" y="4689"/>
                              </a:cubicBezTo>
                              <a:cubicBezTo>
                                <a:pt x="15632" y="4664"/>
                                <a:pt x="15616" y="4643"/>
                                <a:pt x="15605" y="4622"/>
                              </a:cubicBezTo>
                              <a:cubicBezTo>
                                <a:pt x="15594" y="4604"/>
                                <a:pt x="15583" y="4583"/>
                                <a:pt x="15567" y="4555"/>
                              </a:cubicBezTo>
                              <a:cubicBezTo>
                                <a:pt x="15556" y="4537"/>
                                <a:pt x="15551" y="4520"/>
                                <a:pt x="15540" y="4505"/>
                              </a:cubicBezTo>
                              <a:lnTo>
                                <a:pt x="15426" y="4287"/>
                              </a:lnTo>
                              <a:cubicBezTo>
                                <a:pt x="15426" y="4287"/>
                                <a:pt x="15432" y="4287"/>
                                <a:pt x="15432" y="4290"/>
                              </a:cubicBezTo>
                              <a:cubicBezTo>
                                <a:pt x="15453" y="4301"/>
                                <a:pt x="15491" y="4312"/>
                                <a:pt x="15535" y="4322"/>
                              </a:cubicBezTo>
                              <a:cubicBezTo>
                                <a:pt x="15600" y="4336"/>
                                <a:pt x="15659" y="4364"/>
                                <a:pt x="15697" y="4382"/>
                              </a:cubicBezTo>
                              <a:cubicBezTo>
                                <a:pt x="15703" y="4386"/>
                                <a:pt x="15708" y="4389"/>
                                <a:pt x="15714" y="4389"/>
                              </a:cubicBezTo>
                              <a:cubicBezTo>
                                <a:pt x="15724" y="4393"/>
                                <a:pt x="15735" y="4396"/>
                                <a:pt x="15746" y="4403"/>
                              </a:cubicBezTo>
                              <a:cubicBezTo>
                                <a:pt x="15762" y="4410"/>
                                <a:pt x="15773" y="4417"/>
                                <a:pt x="15789" y="4421"/>
                              </a:cubicBezTo>
                              <a:cubicBezTo>
                                <a:pt x="15795" y="4424"/>
                                <a:pt x="15800" y="4428"/>
                                <a:pt x="15806" y="4431"/>
                              </a:cubicBezTo>
                              <a:cubicBezTo>
                                <a:pt x="15817" y="4435"/>
                                <a:pt x="15822" y="4438"/>
                                <a:pt x="15827" y="4442"/>
                              </a:cubicBezTo>
                              <a:cubicBezTo>
                                <a:pt x="15833" y="4449"/>
                                <a:pt x="15833" y="4453"/>
                                <a:pt x="15844" y="4453"/>
                              </a:cubicBezTo>
                              <a:lnTo>
                                <a:pt x="15844" y="4453"/>
                              </a:lnTo>
                              <a:cubicBezTo>
                                <a:pt x="15854" y="4453"/>
                                <a:pt x="15860" y="4446"/>
                                <a:pt x="15865" y="4424"/>
                              </a:cubicBezTo>
                              <a:cubicBezTo>
                                <a:pt x="15871" y="4421"/>
                                <a:pt x="15882" y="4417"/>
                                <a:pt x="15892" y="4410"/>
                              </a:cubicBezTo>
                              <a:cubicBezTo>
                                <a:pt x="15898" y="4403"/>
                                <a:pt x="15903" y="4393"/>
                                <a:pt x="15909" y="4382"/>
                              </a:cubicBezTo>
                              <a:cubicBezTo>
                                <a:pt x="15919" y="4343"/>
                                <a:pt x="15930" y="4297"/>
                                <a:pt x="15919" y="4255"/>
                              </a:cubicBezTo>
                              <a:cubicBezTo>
                                <a:pt x="15914" y="4241"/>
                                <a:pt x="15909" y="4227"/>
                                <a:pt x="15903" y="4216"/>
                              </a:cubicBezTo>
                              <a:cubicBezTo>
                                <a:pt x="15892" y="4199"/>
                                <a:pt x="15876" y="4181"/>
                                <a:pt x="15854" y="4167"/>
                              </a:cubicBezTo>
                              <a:cubicBezTo>
                                <a:pt x="15833" y="4153"/>
                                <a:pt x="15800" y="4139"/>
                                <a:pt x="15773" y="4128"/>
                              </a:cubicBezTo>
                              <a:cubicBezTo>
                                <a:pt x="15741" y="4114"/>
                                <a:pt x="15708" y="4104"/>
                                <a:pt x="15681" y="4089"/>
                              </a:cubicBezTo>
                              <a:cubicBezTo>
                                <a:pt x="15551" y="4040"/>
                                <a:pt x="15399" y="4008"/>
                                <a:pt x="15307" y="3994"/>
                              </a:cubicBezTo>
                              <a:lnTo>
                                <a:pt x="15285" y="3994"/>
                              </a:lnTo>
                              <a:lnTo>
                                <a:pt x="15274" y="3970"/>
                              </a:lnTo>
                              <a:lnTo>
                                <a:pt x="15258" y="3913"/>
                              </a:lnTo>
                              <a:cubicBezTo>
                                <a:pt x="15329" y="3899"/>
                                <a:pt x="15443" y="3871"/>
                                <a:pt x="15589" y="3825"/>
                              </a:cubicBezTo>
                              <a:close/>
                              <a:moveTo>
                                <a:pt x="15090" y="2662"/>
                              </a:moveTo>
                              <a:lnTo>
                                <a:pt x="15090" y="2662"/>
                              </a:lnTo>
                              <a:cubicBezTo>
                                <a:pt x="15096" y="2637"/>
                                <a:pt x="15106" y="2609"/>
                                <a:pt x="15117" y="2584"/>
                              </a:cubicBezTo>
                              <a:cubicBezTo>
                                <a:pt x="15123" y="2566"/>
                                <a:pt x="15134" y="2549"/>
                                <a:pt x="15139" y="2535"/>
                              </a:cubicBezTo>
                              <a:lnTo>
                                <a:pt x="15144" y="2528"/>
                              </a:lnTo>
                              <a:cubicBezTo>
                                <a:pt x="15144" y="2528"/>
                                <a:pt x="15150" y="2531"/>
                                <a:pt x="15150" y="2535"/>
                              </a:cubicBezTo>
                              <a:cubicBezTo>
                                <a:pt x="15155" y="2538"/>
                                <a:pt x="15161" y="2545"/>
                                <a:pt x="15166" y="2552"/>
                              </a:cubicBezTo>
                              <a:cubicBezTo>
                                <a:pt x="15193" y="2577"/>
                                <a:pt x="15220" y="2619"/>
                                <a:pt x="15242" y="2658"/>
                              </a:cubicBezTo>
                              <a:cubicBezTo>
                                <a:pt x="15264" y="2690"/>
                                <a:pt x="15280" y="2725"/>
                                <a:pt x="15296" y="2757"/>
                              </a:cubicBezTo>
                              <a:cubicBezTo>
                                <a:pt x="15302" y="2767"/>
                                <a:pt x="15307" y="2782"/>
                                <a:pt x="15312" y="2792"/>
                              </a:cubicBezTo>
                              <a:lnTo>
                                <a:pt x="15361" y="2880"/>
                              </a:lnTo>
                              <a:cubicBezTo>
                                <a:pt x="15383" y="2919"/>
                                <a:pt x="15426" y="2990"/>
                                <a:pt x="15448" y="3011"/>
                              </a:cubicBezTo>
                              <a:cubicBezTo>
                                <a:pt x="15432" y="3014"/>
                                <a:pt x="15421" y="3014"/>
                                <a:pt x="15410" y="3018"/>
                              </a:cubicBezTo>
                              <a:cubicBezTo>
                                <a:pt x="15350" y="3032"/>
                                <a:pt x="15285" y="3049"/>
                                <a:pt x="15226" y="3078"/>
                              </a:cubicBezTo>
                              <a:cubicBezTo>
                                <a:pt x="15182" y="3095"/>
                                <a:pt x="15139" y="3116"/>
                                <a:pt x="15101" y="3138"/>
                              </a:cubicBezTo>
                              <a:cubicBezTo>
                                <a:pt x="15090" y="3145"/>
                                <a:pt x="15079" y="3148"/>
                                <a:pt x="15074" y="3155"/>
                              </a:cubicBezTo>
                              <a:cubicBezTo>
                                <a:pt x="15074" y="3155"/>
                                <a:pt x="15074" y="3155"/>
                                <a:pt x="15074" y="3152"/>
                              </a:cubicBezTo>
                              <a:lnTo>
                                <a:pt x="15074" y="3131"/>
                              </a:lnTo>
                              <a:lnTo>
                                <a:pt x="15074" y="3134"/>
                              </a:lnTo>
                              <a:cubicBezTo>
                                <a:pt x="15074" y="3127"/>
                                <a:pt x="15074" y="3120"/>
                                <a:pt x="15074" y="3109"/>
                              </a:cubicBezTo>
                              <a:cubicBezTo>
                                <a:pt x="15074" y="3092"/>
                                <a:pt x="15068" y="3071"/>
                                <a:pt x="15068" y="3049"/>
                              </a:cubicBezTo>
                              <a:cubicBezTo>
                                <a:pt x="15058" y="2937"/>
                                <a:pt x="15063" y="2778"/>
                                <a:pt x="15090" y="2662"/>
                              </a:cubicBezTo>
                              <a:close/>
                              <a:moveTo>
                                <a:pt x="14928" y="3948"/>
                              </a:moveTo>
                              <a:lnTo>
                                <a:pt x="14938" y="3980"/>
                              </a:lnTo>
                              <a:cubicBezTo>
                                <a:pt x="14944" y="3987"/>
                                <a:pt x="14944" y="3998"/>
                                <a:pt x="14949" y="4008"/>
                              </a:cubicBezTo>
                              <a:lnTo>
                                <a:pt x="14911" y="3998"/>
                              </a:lnTo>
                              <a:cubicBezTo>
                                <a:pt x="14906" y="3994"/>
                                <a:pt x="14890" y="3991"/>
                                <a:pt x="14792" y="4001"/>
                              </a:cubicBezTo>
                              <a:cubicBezTo>
                                <a:pt x="14749" y="4001"/>
                                <a:pt x="14705" y="4001"/>
                                <a:pt x="14667" y="4005"/>
                              </a:cubicBezTo>
                              <a:cubicBezTo>
                                <a:pt x="14640" y="4005"/>
                                <a:pt x="14516" y="4015"/>
                                <a:pt x="14375" y="4044"/>
                              </a:cubicBezTo>
                              <a:cubicBezTo>
                                <a:pt x="14348" y="4051"/>
                                <a:pt x="14320" y="4054"/>
                                <a:pt x="14293" y="4061"/>
                              </a:cubicBezTo>
                              <a:cubicBezTo>
                                <a:pt x="14288" y="4061"/>
                                <a:pt x="14283" y="4065"/>
                                <a:pt x="14277" y="4065"/>
                              </a:cubicBezTo>
                              <a:cubicBezTo>
                                <a:pt x="14288" y="4061"/>
                                <a:pt x="14299" y="4054"/>
                                <a:pt x="14304" y="4051"/>
                              </a:cubicBezTo>
                              <a:lnTo>
                                <a:pt x="14543" y="3938"/>
                              </a:lnTo>
                              <a:cubicBezTo>
                                <a:pt x="14548" y="3934"/>
                                <a:pt x="14559" y="3931"/>
                                <a:pt x="14564" y="3927"/>
                              </a:cubicBezTo>
                              <a:cubicBezTo>
                                <a:pt x="14597" y="3910"/>
                                <a:pt x="14629" y="3896"/>
                                <a:pt x="14667" y="3888"/>
                              </a:cubicBezTo>
                              <a:cubicBezTo>
                                <a:pt x="14678" y="3885"/>
                                <a:pt x="14689" y="3885"/>
                                <a:pt x="14705" y="3885"/>
                              </a:cubicBezTo>
                              <a:cubicBezTo>
                                <a:pt x="14727" y="3885"/>
                                <a:pt x="14749" y="3888"/>
                                <a:pt x="14770" y="3888"/>
                              </a:cubicBezTo>
                              <a:cubicBezTo>
                                <a:pt x="14781" y="3888"/>
                                <a:pt x="14792" y="3892"/>
                                <a:pt x="14803" y="3892"/>
                              </a:cubicBezTo>
                              <a:cubicBezTo>
                                <a:pt x="14841" y="3896"/>
                                <a:pt x="14879" y="3899"/>
                                <a:pt x="14917" y="3899"/>
                              </a:cubicBezTo>
                              <a:lnTo>
                                <a:pt x="14928" y="3948"/>
                              </a:lnTo>
                              <a:close/>
                              <a:moveTo>
                                <a:pt x="10938" y="5556"/>
                              </a:moveTo>
                              <a:cubicBezTo>
                                <a:pt x="10906" y="5591"/>
                                <a:pt x="10879" y="5630"/>
                                <a:pt x="10857" y="5672"/>
                              </a:cubicBezTo>
                              <a:cubicBezTo>
                                <a:pt x="10808" y="5771"/>
                                <a:pt x="10797" y="5863"/>
                                <a:pt x="10803" y="5926"/>
                              </a:cubicBezTo>
                              <a:cubicBezTo>
                                <a:pt x="10803" y="5968"/>
                                <a:pt x="10808" y="6014"/>
                                <a:pt x="10819" y="6057"/>
                              </a:cubicBezTo>
                              <a:cubicBezTo>
                                <a:pt x="10819" y="6057"/>
                                <a:pt x="10819" y="6057"/>
                                <a:pt x="10819" y="6057"/>
                              </a:cubicBezTo>
                              <a:cubicBezTo>
                                <a:pt x="10803" y="6032"/>
                                <a:pt x="10792" y="6004"/>
                                <a:pt x="10776" y="5976"/>
                              </a:cubicBezTo>
                              <a:cubicBezTo>
                                <a:pt x="10732" y="5901"/>
                                <a:pt x="10689" y="5820"/>
                                <a:pt x="10651" y="5750"/>
                              </a:cubicBezTo>
                              <a:cubicBezTo>
                                <a:pt x="10629" y="5711"/>
                                <a:pt x="10602" y="5655"/>
                                <a:pt x="10575" y="5581"/>
                              </a:cubicBezTo>
                              <a:cubicBezTo>
                                <a:pt x="10548" y="5493"/>
                                <a:pt x="10521" y="5404"/>
                                <a:pt x="10505" y="5327"/>
                              </a:cubicBezTo>
                              <a:cubicBezTo>
                                <a:pt x="10499" y="5277"/>
                                <a:pt x="10494" y="5228"/>
                                <a:pt x="10499" y="5186"/>
                              </a:cubicBezTo>
                              <a:cubicBezTo>
                                <a:pt x="10505" y="5062"/>
                                <a:pt x="10548" y="4936"/>
                                <a:pt x="10618" y="4833"/>
                              </a:cubicBezTo>
                              <a:cubicBezTo>
                                <a:pt x="10683" y="4738"/>
                                <a:pt x="10781" y="4654"/>
                                <a:pt x="10895" y="4594"/>
                              </a:cubicBezTo>
                              <a:cubicBezTo>
                                <a:pt x="10917" y="4579"/>
                                <a:pt x="10922" y="4579"/>
                                <a:pt x="10917" y="4576"/>
                              </a:cubicBezTo>
                              <a:cubicBezTo>
                                <a:pt x="10917" y="4576"/>
                                <a:pt x="10917" y="4576"/>
                                <a:pt x="10917" y="4576"/>
                              </a:cubicBezTo>
                              <a:cubicBezTo>
                                <a:pt x="10922" y="4572"/>
                                <a:pt x="10927" y="4569"/>
                                <a:pt x="10927" y="4569"/>
                              </a:cubicBezTo>
                              <a:lnTo>
                                <a:pt x="10927" y="4569"/>
                              </a:lnTo>
                              <a:cubicBezTo>
                                <a:pt x="10933" y="4565"/>
                                <a:pt x="10933" y="4562"/>
                                <a:pt x="10927" y="4558"/>
                              </a:cubicBezTo>
                              <a:cubicBezTo>
                                <a:pt x="10922" y="4551"/>
                                <a:pt x="10911" y="4544"/>
                                <a:pt x="10889" y="4537"/>
                              </a:cubicBezTo>
                              <a:lnTo>
                                <a:pt x="10889" y="4537"/>
                              </a:lnTo>
                              <a:lnTo>
                                <a:pt x="10889" y="4537"/>
                              </a:lnTo>
                              <a:cubicBezTo>
                                <a:pt x="10884" y="4537"/>
                                <a:pt x="10884" y="4537"/>
                                <a:pt x="10879" y="4537"/>
                              </a:cubicBezTo>
                              <a:cubicBezTo>
                                <a:pt x="10868" y="4534"/>
                                <a:pt x="10851" y="4534"/>
                                <a:pt x="10835" y="4534"/>
                              </a:cubicBezTo>
                              <a:cubicBezTo>
                                <a:pt x="10792" y="4534"/>
                                <a:pt x="10749" y="4537"/>
                                <a:pt x="10743" y="4537"/>
                              </a:cubicBezTo>
                              <a:cubicBezTo>
                                <a:pt x="10732" y="4541"/>
                                <a:pt x="10721" y="4541"/>
                                <a:pt x="10711" y="4544"/>
                              </a:cubicBezTo>
                              <a:cubicBezTo>
                                <a:pt x="10700" y="4548"/>
                                <a:pt x="10689" y="4548"/>
                                <a:pt x="10678" y="4551"/>
                              </a:cubicBezTo>
                              <a:cubicBezTo>
                                <a:pt x="10608" y="4565"/>
                                <a:pt x="10532" y="4597"/>
                                <a:pt x="10472" y="4632"/>
                              </a:cubicBezTo>
                              <a:cubicBezTo>
                                <a:pt x="10434" y="4657"/>
                                <a:pt x="10396" y="4682"/>
                                <a:pt x="10369" y="4710"/>
                              </a:cubicBezTo>
                              <a:cubicBezTo>
                                <a:pt x="10337" y="4738"/>
                                <a:pt x="10309" y="4777"/>
                                <a:pt x="10288" y="4805"/>
                              </a:cubicBezTo>
                              <a:cubicBezTo>
                                <a:pt x="10282" y="4809"/>
                                <a:pt x="10282" y="4816"/>
                                <a:pt x="10282" y="4819"/>
                              </a:cubicBezTo>
                              <a:cubicBezTo>
                                <a:pt x="10277" y="4830"/>
                                <a:pt x="10272" y="4837"/>
                                <a:pt x="10266" y="4844"/>
                              </a:cubicBezTo>
                              <a:cubicBezTo>
                                <a:pt x="10261" y="4833"/>
                                <a:pt x="10261" y="4823"/>
                                <a:pt x="10261" y="4809"/>
                              </a:cubicBezTo>
                              <a:cubicBezTo>
                                <a:pt x="10261" y="4809"/>
                                <a:pt x="10261" y="4809"/>
                                <a:pt x="10261" y="4809"/>
                              </a:cubicBezTo>
                              <a:lnTo>
                                <a:pt x="10261" y="4809"/>
                              </a:lnTo>
                              <a:cubicBezTo>
                                <a:pt x="10261" y="4809"/>
                                <a:pt x="10261" y="4809"/>
                                <a:pt x="10261" y="4805"/>
                              </a:cubicBezTo>
                              <a:cubicBezTo>
                                <a:pt x="10261" y="4795"/>
                                <a:pt x="10266" y="4773"/>
                                <a:pt x="10272" y="4720"/>
                              </a:cubicBezTo>
                              <a:lnTo>
                                <a:pt x="10282" y="4629"/>
                              </a:lnTo>
                              <a:cubicBezTo>
                                <a:pt x="10293" y="4544"/>
                                <a:pt x="10304" y="4453"/>
                                <a:pt x="10320" y="4347"/>
                              </a:cubicBezTo>
                              <a:cubicBezTo>
                                <a:pt x="10347" y="4216"/>
                                <a:pt x="10380" y="4104"/>
                                <a:pt x="10423" y="3998"/>
                              </a:cubicBezTo>
                              <a:cubicBezTo>
                                <a:pt x="10445" y="3941"/>
                                <a:pt x="10477" y="3881"/>
                                <a:pt x="10515" y="3818"/>
                              </a:cubicBezTo>
                              <a:cubicBezTo>
                                <a:pt x="10548" y="3762"/>
                                <a:pt x="10591" y="3702"/>
                                <a:pt x="10640" y="3642"/>
                              </a:cubicBezTo>
                              <a:cubicBezTo>
                                <a:pt x="10732" y="3529"/>
                                <a:pt x="10830" y="3420"/>
                                <a:pt x="10922" y="3324"/>
                              </a:cubicBezTo>
                              <a:lnTo>
                                <a:pt x="10922" y="3324"/>
                              </a:lnTo>
                              <a:cubicBezTo>
                                <a:pt x="11025" y="3215"/>
                                <a:pt x="11117" y="3138"/>
                                <a:pt x="11198" y="3085"/>
                              </a:cubicBezTo>
                              <a:cubicBezTo>
                                <a:pt x="11285" y="3028"/>
                                <a:pt x="11366" y="2993"/>
                                <a:pt x="11415" y="2968"/>
                              </a:cubicBezTo>
                              <a:lnTo>
                                <a:pt x="11426" y="2965"/>
                              </a:lnTo>
                              <a:cubicBezTo>
                                <a:pt x="11475" y="2940"/>
                                <a:pt x="11529" y="2919"/>
                                <a:pt x="11589" y="2894"/>
                              </a:cubicBezTo>
                              <a:cubicBezTo>
                                <a:pt x="11648" y="2870"/>
                                <a:pt x="11708" y="2845"/>
                                <a:pt x="11762" y="2817"/>
                              </a:cubicBezTo>
                              <a:cubicBezTo>
                                <a:pt x="11860" y="2771"/>
                                <a:pt x="11968" y="2715"/>
                                <a:pt x="12076" y="2651"/>
                              </a:cubicBezTo>
                              <a:cubicBezTo>
                                <a:pt x="12152" y="2609"/>
                                <a:pt x="12223" y="2563"/>
                                <a:pt x="12299" y="2514"/>
                              </a:cubicBezTo>
                              <a:cubicBezTo>
                                <a:pt x="12385" y="2457"/>
                                <a:pt x="12385" y="2454"/>
                                <a:pt x="12380" y="2450"/>
                              </a:cubicBezTo>
                              <a:cubicBezTo>
                                <a:pt x="12396" y="2440"/>
                                <a:pt x="12407" y="2433"/>
                                <a:pt x="12413" y="2429"/>
                              </a:cubicBezTo>
                              <a:cubicBezTo>
                                <a:pt x="12434" y="2433"/>
                                <a:pt x="12548" y="2443"/>
                                <a:pt x="12754" y="2411"/>
                              </a:cubicBezTo>
                              <a:cubicBezTo>
                                <a:pt x="12814" y="2404"/>
                                <a:pt x="12879" y="2397"/>
                                <a:pt x="12944" y="2387"/>
                              </a:cubicBezTo>
                              <a:cubicBezTo>
                                <a:pt x="13014" y="2373"/>
                                <a:pt x="13074" y="2355"/>
                                <a:pt x="13123" y="2330"/>
                              </a:cubicBezTo>
                              <a:cubicBezTo>
                                <a:pt x="13166" y="2309"/>
                                <a:pt x="13198" y="2281"/>
                                <a:pt x="13231" y="2249"/>
                              </a:cubicBezTo>
                              <a:cubicBezTo>
                                <a:pt x="13253" y="2221"/>
                                <a:pt x="13269" y="2200"/>
                                <a:pt x="13274" y="2186"/>
                              </a:cubicBezTo>
                              <a:cubicBezTo>
                                <a:pt x="13301" y="2140"/>
                                <a:pt x="13318" y="2073"/>
                                <a:pt x="13312" y="2006"/>
                              </a:cubicBezTo>
                              <a:cubicBezTo>
                                <a:pt x="13312" y="1981"/>
                                <a:pt x="13312" y="1957"/>
                                <a:pt x="13307" y="1939"/>
                              </a:cubicBezTo>
                              <a:cubicBezTo>
                                <a:pt x="13307" y="1876"/>
                                <a:pt x="13301" y="1830"/>
                                <a:pt x="13301" y="1826"/>
                              </a:cubicBezTo>
                              <a:lnTo>
                                <a:pt x="13296" y="1805"/>
                              </a:lnTo>
                              <a:cubicBezTo>
                                <a:pt x="13345" y="1801"/>
                                <a:pt x="13399" y="1801"/>
                                <a:pt x="13437" y="1801"/>
                              </a:cubicBezTo>
                              <a:lnTo>
                                <a:pt x="13437" y="1801"/>
                              </a:lnTo>
                              <a:cubicBezTo>
                                <a:pt x="13507" y="1805"/>
                                <a:pt x="13562" y="1809"/>
                                <a:pt x="13589" y="1812"/>
                              </a:cubicBezTo>
                              <a:cubicBezTo>
                                <a:pt x="13562" y="1840"/>
                                <a:pt x="13540" y="1868"/>
                                <a:pt x="13529" y="1897"/>
                              </a:cubicBezTo>
                              <a:cubicBezTo>
                                <a:pt x="13513" y="1932"/>
                                <a:pt x="13497" y="1964"/>
                                <a:pt x="13491" y="1995"/>
                              </a:cubicBezTo>
                              <a:cubicBezTo>
                                <a:pt x="13486" y="2027"/>
                                <a:pt x="13475" y="2080"/>
                                <a:pt x="13480" y="2143"/>
                              </a:cubicBezTo>
                              <a:cubicBezTo>
                                <a:pt x="13486" y="2172"/>
                                <a:pt x="13486" y="2207"/>
                                <a:pt x="13497" y="2246"/>
                              </a:cubicBezTo>
                              <a:cubicBezTo>
                                <a:pt x="13507" y="2284"/>
                                <a:pt x="13524" y="2323"/>
                                <a:pt x="13540" y="2355"/>
                              </a:cubicBezTo>
                              <a:cubicBezTo>
                                <a:pt x="13562" y="2390"/>
                                <a:pt x="13589" y="2425"/>
                                <a:pt x="13621" y="2457"/>
                              </a:cubicBezTo>
                              <a:cubicBezTo>
                                <a:pt x="13654" y="2485"/>
                                <a:pt x="13692" y="2514"/>
                                <a:pt x="13735" y="2542"/>
                              </a:cubicBezTo>
                              <a:lnTo>
                                <a:pt x="13741" y="2545"/>
                              </a:lnTo>
                              <a:cubicBezTo>
                                <a:pt x="13811" y="2598"/>
                                <a:pt x="13881" y="2633"/>
                                <a:pt x="13930" y="2655"/>
                              </a:cubicBezTo>
                              <a:cubicBezTo>
                                <a:pt x="13936" y="2658"/>
                                <a:pt x="13941" y="2662"/>
                                <a:pt x="13952" y="2665"/>
                              </a:cubicBezTo>
                              <a:cubicBezTo>
                                <a:pt x="13963" y="2672"/>
                                <a:pt x="13968" y="2676"/>
                                <a:pt x="13974" y="2672"/>
                              </a:cubicBezTo>
                              <a:cubicBezTo>
                                <a:pt x="13974" y="2672"/>
                                <a:pt x="13974" y="2672"/>
                                <a:pt x="13974" y="2672"/>
                              </a:cubicBezTo>
                              <a:cubicBezTo>
                                <a:pt x="13974" y="2672"/>
                                <a:pt x="13979" y="2672"/>
                                <a:pt x="13979" y="2672"/>
                              </a:cubicBezTo>
                              <a:lnTo>
                                <a:pt x="13990" y="2676"/>
                              </a:lnTo>
                              <a:lnTo>
                                <a:pt x="13990" y="2665"/>
                              </a:lnTo>
                              <a:lnTo>
                                <a:pt x="13990" y="2665"/>
                              </a:lnTo>
                              <a:lnTo>
                                <a:pt x="13995" y="2665"/>
                              </a:lnTo>
                              <a:lnTo>
                                <a:pt x="13995" y="2665"/>
                              </a:lnTo>
                              <a:cubicBezTo>
                                <a:pt x="14001" y="2665"/>
                                <a:pt x="14001" y="2662"/>
                                <a:pt x="14001" y="2655"/>
                              </a:cubicBezTo>
                              <a:lnTo>
                                <a:pt x="14001" y="2655"/>
                              </a:lnTo>
                              <a:cubicBezTo>
                                <a:pt x="14001" y="2648"/>
                                <a:pt x="14001" y="2637"/>
                                <a:pt x="14001" y="2619"/>
                              </a:cubicBezTo>
                              <a:cubicBezTo>
                                <a:pt x="14001" y="2598"/>
                                <a:pt x="14012" y="2577"/>
                                <a:pt x="14022" y="2559"/>
                              </a:cubicBezTo>
                              <a:cubicBezTo>
                                <a:pt x="14039" y="2535"/>
                                <a:pt x="14060" y="2514"/>
                                <a:pt x="14087" y="2492"/>
                              </a:cubicBezTo>
                              <a:cubicBezTo>
                                <a:pt x="14136" y="2457"/>
                                <a:pt x="14212" y="2425"/>
                                <a:pt x="14310" y="2401"/>
                              </a:cubicBezTo>
                              <a:cubicBezTo>
                                <a:pt x="14331" y="2394"/>
                                <a:pt x="14353" y="2390"/>
                                <a:pt x="14375" y="2383"/>
                              </a:cubicBezTo>
                              <a:cubicBezTo>
                                <a:pt x="14391" y="2380"/>
                                <a:pt x="14402" y="2376"/>
                                <a:pt x="14413" y="2373"/>
                              </a:cubicBezTo>
                              <a:cubicBezTo>
                                <a:pt x="14451" y="2362"/>
                                <a:pt x="14472" y="2355"/>
                                <a:pt x="14483" y="2355"/>
                              </a:cubicBezTo>
                              <a:cubicBezTo>
                                <a:pt x="14516" y="2344"/>
                                <a:pt x="14548" y="2330"/>
                                <a:pt x="14570" y="2316"/>
                              </a:cubicBezTo>
                              <a:cubicBezTo>
                                <a:pt x="14597" y="2299"/>
                                <a:pt x="14624" y="2281"/>
                                <a:pt x="14635" y="2260"/>
                              </a:cubicBezTo>
                              <a:cubicBezTo>
                                <a:pt x="14640" y="2256"/>
                                <a:pt x="14640" y="2249"/>
                                <a:pt x="14646" y="2242"/>
                              </a:cubicBezTo>
                              <a:cubicBezTo>
                                <a:pt x="14657" y="2260"/>
                                <a:pt x="14662" y="2274"/>
                                <a:pt x="14673" y="2288"/>
                              </a:cubicBezTo>
                              <a:cubicBezTo>
                                <a:pt x="14678" y="2295"/>
                                <a:pt x="14684" y="2302"/>
                                <a:pt x="14689" y="2309"/>
                              </a:cubicBezTo>
                              <a:cubicBezTo>
                                <a:pt x="14700" y="2323"/>
                                <a:pt x="14711" y="2334"/>
                                <a:pt x="14722" y="2344"/>
                              </a:cubicBezTo>
                              <a:cubicBezTo>
                                <a:pt x="14722" y="2348"/>
                                <a:pt x="14727" y="2348"/>
                                <a:pt x="14727" y="2351"/>
                              </a:cubicBezTo>
                              <a:lnTo>
                                <a:pt x="14727" y="2355"/>
                              </a:lnTo>
                              <a:cubicBezTo>
                                <a:pt x="14754" y="2380"/>
                                <a:pt x="14781" y="2404"/>
                                <a:pt x="14808" y="2422"/>
                              </a:cubicBezTo>
                              <a:cubicBezTo>
                                <a:pt x="14825" y="2429"/>
                                <a:pt x="14835" y="2436"/>
                                <a:pt x="14846" y="2443"/>
                              </a:cubicBezTo>
                              <a:cubicBezTo>
                                <a:pt x="14830" y="2454"/>
                                <a:pt x="14808" y="2475"/>
                                <a:pt x="14797" y="2489"/>
                              </a:cubicBezTo>
                              <a:cubicBezTo>
                                <a:pt x="14792" y="2496"/>
                                <a:pt x="14765" y="2528"/>
                                <a:pt x="14749" y="2570"/>
                              </a:cubicBezTo>
                              <a:cubicBezTo>
                                <a:pt x="14743" y="2588"/>
                                <a:pt x="14732" y="2609"/>
                                <a:pt x="14732" y="2626"/>
                              </a:cubicBezTo>
                              <a:cubicBezTo>
                                <a:pt x="14727" y="2633"/>
                                <a:pt x="14727" y="2641"/>
                                <a:pt x="14727" y="2648"/>
                              </a:cubicBezTo>
                              <a:cubicBezTo>
                                <a:pt x="14705" y="2633"/>
                                <a:pt x="14678" y="2623"/>
                                <a:pt x="14651" y="2616"/>
                              </a:cubicBezTo>
                              <a:cubicBezTo>
                                <a:pt x="14586" y="2595"/>
                                <a:pt x="14516" y="2591"/>
                                <a:pt x="14451" y="2602"/>
                              </a:cubicBezTo>
                              <a:cubicBezTo>
                                <a:pt x="14413" y="2609"/>
                                <a:pt x="14380" y="2619"/>
                                <a:pt x="14353" y="2637"/>
                              </a:cubicBezTo>
                              <a:cubicBezTo>
                                <a:pt x="14326" y="2655"/>
                                <a:pt x="14304" y="2672"/>
                                <a:pt x="14288" y="2686"/>
                              </a:cubicBezTo>
                              <a:cubicBezTo>
                                <a:pt x="14266" y="2707"/>
                                <a:pt x="14255" y="2725"/>
                                <a:pt x="14250" y="2743"/>
                              </a:cubicBezTo>
                              <a:cubicBezTo>
                                <a:pt x="14245" y="2760"/>
                                <a:pt x="14250" y="2782"/>
                                <a:pt x="14261" y="2796"/>
                              </a:cubicBezTo>
                              <a:cubicBezTo>
                                <a:pt x="14266" y="2799"/>
                                <a:pt x="14266" y="2806"/>
                                <a:pt x="14277" y="2803"/>
                              </a:cubicBezTo>
                              <a:cubicBezTo>
                                <a:pt x="14283" y="2799"/>
                                <a:pt x="14283" y="2796"/>
                                <a:pt x="14277" y="2796"/>
                              </a:cubicBezTo>
                              <a:cubicBezTo>
                                <a:pt x="14277" y="2796"/>
                                <a:pt x="14277" y="2796"/>
                                <a:pt x="14277" y="2796"/>
                              </a:cubicBezTo>
                              <a:cubicBezTo>
                                <a:pt x="14277" y="2796"/>
                                <a:pt x="14283" y="2796"/>
                                <a:pt x="14288" y="2792"/>
                              </a:cubicBezTo>
                              <a:lnTo>
                                <a:pt x="14293" y="2792"/>
                              </a:lnTo>
                              <a:cubicBezTo>
                                <a:pt x="14293" y="2792"/>
                                <a:pt x="14299" y="2792"/>
                                <a:pt x="14299" y="2789"/>
                              </a:cubicBezTo>
                              <a:cubicBezTo>
                                <a:pt x="14304" y="2789"/>
                                <a:pt x="14310" y="2785"/>
                                <a:pt x="14320" y="2785"/>
                              </a:cubicBezTo>
                              <a:cubicBezTo>
                                <a:pt x="14326" y="2785"/>
                                <a:pt x="14337" y="2785"/>
                                <a:pt x="14342" y="2782"/>
                              </a:cubicBezTo>
                              <a:cubicBezTo>
                                <a:pt x="14364" y="2782"/>
                                <a:pt x="14413" y="2782"/>
                                <a:pt x="14456" y="2796"/>
                              </a:cubicBezTo>
                              <a:cubicBezTo>
                                <a:pt x="14494" y="2810"/>
                                <a:pt x="14532" y="2834"/>
                                <a:pt x="14554" y="2866"/>
                              </a:cubicBezTo>
                              <a:cubicBezTo>
                                <a:pt x="14575" y="2898"/>
                                <a:pt x="14592" y="2933"/>
                                <a:pt x="14608" y="2968"/>
                              </a:cubicBezTo>
                              <a:cubicBezTo>
                                <a:pt x="14619" y="3004"/>
                                <a:pt x="14629" y="3039"/>
                                <a:pt x="14640" y="3071"/>
                              </a:cubicBezTo>
                              <a:cubicBezTo>
                                <a:pt x="14657" y="3134"/>
                                <a:pt x="14667" y="3187"/>
                                <a:pt x="14673" y="3212"/>
                              </a:cubicBezTo>
                              <a:cubicBezTo>
                                <a:pt x="14684" y="3254"/>
                                <a:pt x="14695" y="3307"/>
                                <a:pt x="14700" y="3363"/>
                              </a:cubicBezTo>
                              <a:cubicBezTo>
                                <a:pt x="14711" y="3416"/>
                                <a:pt x="14711" y="3437"/>
                                <a:pt x="14716" y="3444"/>
                              </a:cubicBezTo>
                              <a:cubicBezTo>
                                <a:pt x="14716" y="3448"/>
                                <a:pt x="14711" y="3451"/>
                                <a:pt x="14711" y="3455"/>
                              </a:cubicBezTo>
                              <a:cubicBezTo>
                                <a:pt x="14657" y="3508"/>
                                <a:pt x="14602" y="3561"/>
                                <a:pt x="14543" y="3614"/>
                              </a:cubicBezTo>
                              <a:cubicBezTo>
                                <a:pt x="14478" y="3673"/>
                                <a:pt x="14396" y="3726"/>
                                <a:pt x="14320" y="3779"/>
                              </a:cubicBezTo>
                              <a:cubicBezTo>
                                <a:pt x="14288" y="3800"/>
                                <a:pt x="14255" y="3825"/>
                                <a:pt x="14223" y="3846"/>
                              </a:cubicBezTo>
                              <a:cubicBezTo>
                                <a:pt x="14169" y="3885"/>
                                <a:pt x="14115" y="3924"/>
                                <a:pt x="14071" y="3955"/>
                              </a:cubicBezTo>
                              <a:cubicBezTo>
                                <a:pt x="14060" y="3966"/>
                                <a:pt x="14039" y="3977"/>
                                <a:pt x="14033" y="3984"/>
                              </a:cubicBezTo>
                              <a:lnTo>
                                <a:pt x="14001" y="4008"/>
                              </a:lnTo>
                              <a:cubicBezTo>
                                <a:pt x="13968" y="4030"/>
                                <a:pt x="13941" y="4054"/>
                                <a:pt x="13909" y="4075"/>
                              </a:cubicBezTo>
                              <a:cubicBezTo>
                                <a:pt x="13816" y="4146"/>
                                <a:pt x="13719" y="4216"/>
                                <a:pt x="13616" y="4280"/>
                              </a:cubicBezTo>
                              <a:cubicBezTo>
                                <a:pt x="13540" y="4329"/>
                                <a:pt x="13464" y="4371"/>
                                <a:pt x="13388" y="4410"/>
                              </a:cubicBezTo>
                              <a:lnTo>
                                <a:pt x="13394" y="4407"/>
                              </a:lnTo>
                              <a:cubicBezTo>
                                <a:pt x="13437" y="4357"/>
                                <a:pt x="13480" y="4304"/>
                                <a:pt x="13524" y="4255"/>
                              </a:cubicBezTo>
                              <a:cubicBezTo>
                                <a:pt x="13578" y="4181"/>
                                <a:pt x="13627" y="4111"/>
                                <a:pt x="13659" y="4044"/>
                              </a:cubicBezTo>
                              <a:cubicBezTo>
                                <a:pt x="13675" y="4008"/>
                                <a:pt x="13692" y="3970"/>
                                <a:pt x="13703" y="3927"/>
                              </a:cubicBezTo>
                              <a:cubicBezTo>
                                <a:pt x="13713" y="3892"/>
                                <a:pt x="13719" y="3857"/>
                                <a:pt x="13730" y="3814"/>
                              </a:cubicBezTo>
                              <a:cubicBezTo>
                                <a:pt x="13735" y="3779"/>
                                <a:pt x="13741" y="3733"/>
                                <a:pt x="13746" y="3673"/>
                              </a:cubicBezTo>
                              <a:lnTo>
                                <a:pt x="13746" y="3659"/>
                              </a:lnTo>
                              <a:cubicBezTo>
                                <a:pt x="13751" y="3606"/>
                                <a:pt x="13757" y="3547"/>
                                <a:pt x="13762" y="3480"/>
                              </a:cubicBezTo>
                              <a:cubicBezTo>
                                <a:pt x="13773" y="3324"/>
                                <a:pt x="13768" y="3155"/>
                                <a:pt x="13708" y="2990"/>
                              </a:cubicBezTo>
                              <a:cubicBezTo>
                                <a:pt x="13670" y="2884"/>
                                <a:pt x="13616" y="2806"/>
                                <a:pt x="13540" y="2743"/>
                              </a:cubicBezTo>
                              <a:cubicBezTo>
                                <a:pt x="13518" y="2722"/>
                                <a:pt x="13491" y="2707"/>
                                <a:pt x="13470" y="2693"/>
                              </a:cubicBezTo>
                              <a:cubicBezTo>
                                <a:pt x="13442" y="2679"/>
                                <a:pt x="13410" y="2665"/>
                                <a:pt x="13383" y="2658"/>
                              </a:cubicBezTo>
                              <a:cubicBezTo>
                                <a:pt x="13329" y="2641"/>
                                <a:pt x="13264" y="2630"/>
                                <a:pt x="13188" y="2626"/>
                              </a:cubicBezTo>
                              <a:cubicBezTo>
                                <a:pt x="13155" y="2626"/>
                                <a:pt x="13123" y="2626"/>
                                <a:pt x="13090" y="2630"/>
                              </a:cubicBezTo>
                              <a:cubicBezTo>
                                <a:pt x="13052" y="2633"/>
                                <a:pt x="13025" y="2637"/>
                                <a:pt x="12998" y="2644"/>
                              </a:cubicBezTo>
                              <a:cubicBezTo>
                                <a:pt x="12965" y="2651"/>
                                <a:pt x="12944" y="2665"/>
                                <a:pt x="12922" y="2679"/>
                              </a:cubicBezTo>
                              <a:cubicBezTo>
                                <a:pt x="12922" y="2679"/>
                                <a:pt x="12917" y="2683"/>
                                <a:pt x="12917" y="2683"/>
                              </a:cubicBezTo>
                              <a:lnTo>
                                <a:pt x="12917" y="2683"/>
                              </a:lnTo>
                              <a:cubicBezTo>
                                <a:pt x="12911" y="2683"/>
                                <a:pt x="12911" y="2686"/>
                                <a:pt x="12911" y="2686"/>
                              </a:cubicBezTo>
                              <a:lnTo>
                                <a:pt x="12911" y="2686"/>
                              </a:lnTo>
                              <a:lnTo>
                                <a:pt x="12906" y="2693"/>
                              </a:lnTo>
                              <a:cubicBezTo>
                                <a:pt x="12895" y="2704"/>
                                <a:pt x="12884" y="2718"/>
                                <a:pt x="12879" y="2729"/>
                              </a:cubicBezTo>
                              <a:cubicBezTo>
                                <a:pt x="12868" y="2750"/>
                                <a:pt x="12862" y="2771"/>
                                <a:pt x="12862" y="2792"/>
                              </a:cubicBezTo>
                              <a:cubicBezTo>
                                <a:pt x="12857" y="2834"/>
                                <a:pt x="12868" y="2870"/>
                                <a:pt x="12895" y="2898"/>
                              </a:cubicBezTo>
                              <a:cubicBezTo>
                                <a:pt x="12895" y="2905"/>
                                <a:pt x="12895" y="2912"/>
                                <a:pt x="12900" y="2912"/>
                              </a:cubicBezTo>
                              <a:cubicBezTo>
                                <a:pt x="12906" y="2933"/>
                                <a:pt x="12927" y="2968"/>
                                <a:pt x="12944" y="2972"/>
                              </a:cubicBezTo>
                              <a:cubicBezTo>
                                <a:pt x="12949" y="2972"/>
                                <a:pt x="12955" y="2972"/>
                                <a:pt x="12955" y="2972"/>
                              </a:cubicBezTo>
                              <a:cubicBezTo>
                                <a:pt x="12965" y="2968"/>
                                <a:pt x="12965" y="2961"/>
                                <a:pt x="12960" y="2947"/>
                              </a:cubicBezTo>
                              <a:cubicBezTo>
                                <a:pt x="12960" y="2947"/>
                                <a:pt x="12965" y="2947"/>
                                <a:pt x="12965" y="2947"/>
                              </a:cubicBezTo>
                              <a:cubicBezTo>
                                <a:pt x="12965" y="2947"/>
                                <a:pt x="12965" y="2947"/>
                                <a:pt x="12965" y="2947"/>
                              </a:cubicBezTo>
                              <a:lnTo>
                                <a:pt x="12965" y="2968"/>
                              </a:lnTo>
                              <a:lnTo>
                                <a:pt x="12976" y="2933"/>
                              </a:lnTo>
                              <a:cubicBezTo>
                                <a:pt x="12976" y="2926"/>
                                <a:pt x="12982" y="2915"/>
                                <a:pt x="12987" y="2905"/>
                              </a:cubicBezTo>
                              <a:cubicBezTo>
                                <a:pt x="12993" y="2894"/>
                                <a:pt x="13003" y="2877"/>
                                <a:pt x="13025" y="2859"/>
                              </a:cubicBezTo>
                              <a:cubicBezTo>
                                <a:pt x="13047" y="2841"/>
                                <a:pt x="13074" y="2827"/>
                                <a:pt x="13101" y="2813"/>
                              </a:cubicBezTo>
                              <a:cubicBezTo>
                                <a:pt x="13128" y="2803"/>
                                <a:pt x="13166" y="2789"/>
                                <a:pt x="13204" y="2782"/>
                              </a:cubicBezTo>
                              <a:cubicBezTo>
                                <a:pt x="13209" y="2782"/>
                                <a:pt x="13215" y="2778"/>
                                <a:pt x="13215" y="2778"/>
                              </a:cubicBezTo>
                              <a:cubicBezTo>
                                <a:pt x="13215" y="2778"/>
                                <a:pt x="13220" y="2782"/>
                                <a:pt x="13220" y="2785"/>
                              </a:cubicBezTo>
                              <a:cubicBezTo>
                                <a:pt x="13231" y="2799"/>
                                <a:pt x="13264" y="2838"/>
                                <a:pt x="13285" y="2898"/>
                              </a:cubicBezTo>
                              <a:cubicBezTo>
                                <a:pt x="13307" y="2954"/>
                                <a:pt x="13329" y="3028"/>
                                <a:pt x="13334" y="3109"/>
                              </a:cubicBezTo>
                              <a:cubicBezTo>
                                <a:pt x="13339" y="3141"/>
                                <a:pt x="13339" y="3173"/>
                                <a:pt x="13339" y="3212"/>
                              </a:cubicBezTo>
                              <a:cubicBezTo>
                                <a:pt x="13323" y="3303"/>
                                <a:pt x="13329" y="3314"/>
                                <a:pt x="13339" y="3314"/>
                              </a:cubicBezTo>
                              <a:cubicBezTo>
                                <a:pt x="13339" y="3314"/>
                                <a:pt x="13339" y="3314"/>
                                <a:pt x="13339" y="3314"/>
                              </a:cubicBezTo>
                              <a:cubicBezTo>
                                <a:pt x="13339" y="3339"/>
                                <a:pt x="13339" y="3360"/>
                                <a:pt x="13334" y="3381"/>
                              </a:cubicBezTo>
                              <a:cubicBezTo>
                                <a:pt x="13318" y="3571"/>
                                <a:pt x="13269" y="3776"/>
                                <a:pt x="13226" y="3952"/>
                              </a:cubicBezTo>
                              <a:cubicBezTo>
                                <a:pt x="13198" y="4051"/>
                                <a:pt x="13182" y="4125"/>
                                <a:pt x="13161" y="4181"/>
                              </a:cubicBezTo>
                              <a:cubicBezTo>
                                <a:pt x="13144" y="4230"/>
                                <a:pt x="13128" y="4280"/>
                                <a:pt x="13112" y="4326"/>
                              </a:cubicBezTo>
                              <a:cubicBezTo>
                                <a:pt x="13085" y="4396"/>
                                <a:pt x="13063" y="4463"/>
                                <a:pt x="13036" y="4523"/>
                              </a:cubicBezTo>
                              <a:cubicBezTo>
                                <a:pt x="13009" y="4587"/>
                                <a:pt x="12971" y="4650"/>
                                <a:pt x="12938" y="4710"/>
                              </a:cubicBezTo>
                              <a:cubicBezTo>
                                <a:pt x="12922" y="4735"/>
                                <a:pt x="12906" y="4763"/>
                                <a:pt x="12884" y="4791"/>
                              </a:cubicBezTo>
                              <a:cubicBezTo>
                                <a:pt x="12841" y="4844"/>
                                <a:pt x="12814" y="4879"/>
                                <a:pt x="12792" y="4900"/>
                              </a:cubicBezTo>
                              <a:cubicBezTo>
                                <a:pt x="12792" y="4883"/>
                                <a:pt x="12792" y="4854"/>
                                <a:pt x="12797" y="4826"/>
                              </a:cubicBezTo>
                              <a:cubicBezTo>
                                <a:pt x="12803" y="4798"/>
                                <a:pt x="12808" y="4770"/>
                                <a:pt x="12819" y="4742"/>
                              </a:cubicBezTo>
                              <a:cubicBezTo>
                                <a:pt x="12824" y="4724"/>
                                <a:pt x="12830" y="4706"/>
                                <a:pt x="12835" y="4685"/>
                              </a:cubicBezTo>
                              <a:cubicBezTo>
                                <a:pt x="12846" y="4639"/>
                                <a:pt x="12852" y="4587"/>
                                <a:pt x="12852" y="4537"/>
                              </a:cubicBezTo>
                              <a:cubicBezTo>
                                <a:pt x="12852" y="4484"/>
                                <a:pt x="12835" y="4407"/>
                                <a:pt x="12814" y="4326"/>
                              </a:cubicBezTo>
                              <a:lnTo>
                                <a:pt x="12808" y="4304"/>
                              </a:lnTo>
                              <a:cubicBezTo>
                                <a:pt x="12797" y="4266"/>
                                <a:pt x="12787" y="4223"/>
                                <a:pt x="12770" y="4181"/>
                              </a:cubicBezTo>
                              <a:cubicBezTo>
                                <a:pt x="12765" y="4156"/>
                                <a:pt x="12754" y="4139"/>
                                <a:pt x="12743" y="4118"/>
                              </a:cubicBezTo>
                              <a:cubicBezTo>
                                <a:pt x="12749" y="4093"/>
                                <a:pt x="12749" y="4054"/>
                                <a:pt x="12754" y="4026"/>
                              </a:cubicBezTo>
                              <a:lnTo>
                                <a:pt x="12754" y="4012"/>
                              </a:lnTo>
                              <a:cubicBezTo>
                                <a:pt x="12754" y="3984"/>
                                <a:pt x="12759" y="3931"/>
                                <a:pt x="12770" y="3878"/>
                              </a:cubicBezTo>
                              <a:cubicBezTo>
                                <a:pt x="12770" y="3864"/>
                                <a:pt x="12776" y="3850"/>
                                <a:pt x="12781" y="3836"/>
                              </a:cubicBezTo>
                              <a:cubicBezTo>
                                <a:pt x="12787" y="3818"/>
                                <a:pt x="12792" y="3800"/>
                                <a:pt x="12792" y="3786"/>
                              </a:cubicBezTo>
                              <a:cubicBezTo>
                                <a:pt x="12792" y="3772"/>
                                <a:pt x="12792" y="3755"/>
                                <a:pt x="12787" y="3744"/>
                              </a:cubicBezTo>
                              <a:cubicBezTo>
                                <a:pt x="12787" y="3737"/>
                                <a:pt x="12787" y="3733"/>
                                <a:pt x="12781" y="3726"/>
                              </a:cubicBezTo>
                              <a:cubicBezTo>
                                <a:pt x="12792" y="3723"/>
                                <a:pt x="12803" y="3719"/>
                                <a:pt x="12803" y="3716"/>
                              </a:cubicBezTo>
                              <a:cubicBezTo>
                                <a:pt x="12803" y="3716"/>
                                <a:pt x="12803" y="3712"/>
                                <a:pt x="12797" y="3709"/>
                              </a:cubicBezTo>
                              <a:cubicBezTo>
                                <a:pt x="12792" y="3705"/>
                                <a:pt x="12770" y="3702"/>
                                <a:pt x="12749" y="3702"/>
                              </a:cubicBezTo>
                              <a:cubicBezTo>
                                <a:pt x="12749" y="3702"/>
                                <a:pt x="12749" y="3702"/>
                                <a:pt x="12749" y="3702"/>
                              </a:cubicBezTo>
                              <a:cubicBezTo>
                                <a:pt x="12722" y="3702"/>
                                <a:pt x="12684" y="3705"/>
                                <a:pt x="12656" y="3716"/>
                              </a:cubicBezTo>
                              <a:cubicBezTo>
                                <a:pt x="12640" y="3719"/>
                                <a:pt x="12619" y="3726"/>
                                <a:pt x="12597" y="3737"/>
                              </a:cubicBezTo>
                              <a:cubicBezTo>
                                <a:pt x="12570" y="3751"/>
                                <a:pt x="12548" y="3769"/>
                                <a:pt x="12532" y="3786"/>
                              </a:cubicBezTo>
                              <a:cubicBezTo>
                                <a:pt x="12516" y="3804"/>
                                <a:pt x="12499" y="3829"/>
                                <a:pt x="12494" y="3850"/>
                              </a:cubicBezTo>
                              <a:cubicBezTo>
                                <a:pt x="12488" y="3864"/>
                                <a:pt x="12488" y="3878"/>
                                <a:pt x="12494" y="3892"/>
                              </a:cubicBezTo>
                              <a:cubicBezTo>
                                <a:pt x="12434" y="3857"/>
                                <a:pt x="12380" y="3818"/>
                                <a:pt x="12331" y="3786"/>
                              </a:cubicBezTo>
                              <a:lnTo>
                                <a:pt x="12320" y="3779"/>
                              </a:lnTo>
                              <a:cubicBezTo>
                                <a:pt x="12272" y="3744"/>
                                <a:pt x="12223" y="3709"/>
                                <a:pt x="12185" y="3677"/>
                              </a:cubicBezTo>
                              <a:cubicBezTo>
                                <a:pt x="12147" y="3638"/>
                                <a:pt x="12125" y="3599"/>
                                <a:pt x="12120" y="3564"/>
                              </a:cubicBezTo>
                              <a:lnTo>
                                <a:pt x="12120" y="3557"/>
                              </a:lnTo>
                              <a:cubicBezTo>
                                <a:pt x="12120" y="3550"/>
                                <a:pt x="12120" y="3547"/>
                                <a:pt x="12125" y="3547"/>
                              </a:cubicBezTo>
                              <a:cubicBezTo>
                                <a:pt x="12136" y="3543"/>
                                <a:pt x="12163" y="3536"/>
                                <a:pt x="12196" y="3515"/>
                              </a:cubicBezTo>
                              <a:cubicBezTo>
                                <a:pt x="12207" y="3508"/>
                                <a:pt x="12217" y="3501"/>
                                <a:pt x="12228" y="3490"/>
                              </a:cubicBezTo>
                              <a:cubicBezTo>
                                <a:pt x="12239" y="3483"/>
                                <a:pt x="12250" y="3469"/>
                                <a:pt x="12245" y="3451"/>
                              </a:cubicBezTo>
                              <a:cubicBezTo>
                                <a:pt x="12239" y="3437"/>
                                <a:pt x="12223" y="3427"/>
                                <a:pt x="12212" y="3423"/>
                              </a:cubicBezTo>
                              <a:cubicBezTo>
                                <a:pt x="12212" y="3423"/>
                                <a:pt x="12207" y="3420"/>
                                <a:pt x="12207" y="3420"/>
                              </a:cubicBezTo>
                              <a:cubicBezTo>
                                <a:pt x="12196" y="3413"/>
                                <a:pt x="12185" y="3406"/>
                                <a:pt x="12169" y="3398"/>
                              </a:cubicBezTo>
                              <a:cubicBezTo>
                                <a:pt x="12152" y="3391"/>
                                <a:pt x="12136" y="3384"/>
                                <a:pt x="12120" y="3377"/>
                              </a:cubicBezTo>
                              <a:cubicBezTo>
                                <a:pt x="12098" y="3370"/>
                                <a:pt x="12076" y="3360"/>
                                <a:pt x="12044" y="3353"/>
                              </a:cubicBezTo>
                              <a:cubicBezTo>
                                <a:pt x="12011" y="3349"/>
                                <a:pt x="11979" y="3353"/>
                                <a:pt x="11946" y="3356"/>
                              </a:cubicBezTo>
                              <a:lnTo>
                                <a:pt x="11941" y="3356"/>
                              </a:lnTo>
                              <a:cubicBezTo>
                                <a:pt x="11908" y="3360"/>
                                <a:pt x="11871" y="3363"/>
                                <a:pt x="11833" y="3374"/>
                              </a:cubicBezTo>
                              <a:cubicBezTo>
                                <a:pt x="11795" y="3384"/>
                                <a:pt x="11762" y="3402"/>
                                <a:pt x="11740" y="3423"/>
                              </a:cubicBezTo>
                              <a:cubicBezTo>
                                <a:pt x="11719" y="3448"/>
                                <a:pt x="11713" y="3476"/>
                                <a:pt x="11708" y="3494"/>
                              </a:cubicBezTo>
                              <a:cubicBezTo>
                                <a:pt x="11702" y="3529"/>
                                <a:pt x="11702" y="3561"/>
                                <a:pt x="11708" y="3585"/>
                              </a:cubicBezTo>
                              <a:cubicBezTo>
                                <a:pt x="11708" y="3592"/>
                                <a:pt x="11708" y="3599"/>
                                <a:pt x="11708" y="3606"/>
                              </a:cubicBezTo>
                              <a:cubicBezTo>
                                <a:pt x="11681" y="3585"/>
                                <a:pt x="11659" y="3571"/>
                                <a:pt x="11637" y="3554"/>
                              </a:cubicBezTo>
                              <a:cubicBezTo>
                                <a:pt x="11572" y="3501"/>
                                <a:pt x="11518" y="3448"/>
                                <a:pt x="11480" y="3398"/>
                              </a:cubicBezTo>
                              <a:cubicBezTo>
                                <a:pt x="11464" y="3377"/>
                                <a:pt x="11453" y="3353"/>
                                <a:pt x="11437" y="3324"/>
                              </a:cubicBezTo>
                              <a:cubicBezTo>
                                <a:pt x="11415" y="3265"/>
                                <a:pt x="11410" y="3226"/>
                                <a:pt x="11410" y="3222"/>
                              </a:cubicBezTo>
                              <a:lnTo>
                                <a:pt x="11410" y="3212"/>
                              </a:lnTo>
                              <a:lnTo>
                                <a:pt x="11404" y="3215"/>
                              </a:lnTo>
                              <a:cubicBezTo>
                                <a:pt x="11404" y="3212"/>
                                <a:pt x="11404" y="3212"/>
                                <a:pt x="11399" y="3212"/>
                              </a:cubicBezTo>
                              <a:lnTo>
                                <a:pt x="11394" y="3212"/>
                              </a:lnTo>
                              <a:lnTo>
                                <a:pt x="11388" y="3212"/>
                              </a:lnTo>
                              <a:cubicBezTo>
                                <a:pt x="11377" y="3215"/>
                                <a:pt x="11356" y="3243"/>
                                <a:pt x="11345" y="3272"/>
                              </a:cubicBezTo>
                              <a:cubicBezTo>
                                <a:pt x="11323" y="3310"/>
                                <a:pt x="11301" y="3367"/>
                                <a:pt x="11291" y="3423"/>
                              </a:cubicBezTo>
                              <a:cubicBezTo>
                                <a:pt x="11285" y="3451"/>
                                <a:pt x="11280" y="3483"/>
                                <a:pt x="11269" y="3522"/>
                              </a:cubicBezTo>
                              <a:cubicBezTo>
                                <a:pt x="11263" y="3557"/>
                                <a:pt x="11258" y="3589"/>
                                <a:pt x="11253" y="3628"/>
                              </a:cubicBezTo>
                              <a:cubicBezTo>
                                <a:pt x="11253" y="3638"/>
                                <a:pt x="11253" y="3649"/>
                                <a:pt x="11253" y="3659"/>
                              </a:cubicBezTo>
                              <a:cubicBezTo>
                                <a:pt x="11253" y="3670"/>
                                <a:pt x="11247" y="3680"/>
                                <a:pt x="11247" y="3688"/>
                              </a:cubicBezTo>
                              <a:cubicBezTo>
                                <a:pt x="11242" y="3684"/>
                                <a:pt x="11231" y="3680"/>
                                <a:pt x="11225" y="3673"/>
                              </a:cubicBezTo>
                              <a:cubicBezTo>
                                <a:pt x="11215" y="3666"/>
                                <a:pt x="11193" y="3652"/>
                                <a:pt x="11171" y="3649"/>
                              </a:cubicBezTo>
                              <a:cubicBezTo>
                                <a:pt x="11155" y="3642"/>
                                <a:pt x="11133" y="3638"/>
                                <a:pt x="11106" y="3635"/>
                              </a:cubicBezTo>
                              <a:cubicBezTo>
                                <a:pt x="11090" y="3635"/>
                                <a:pt x="11057" y="3631"/>
                                <a:pt x="11014" y="3631"/>
                              </a:cubicBezTo>
                              <a:cubicBezTo>
                                <a:pt x="10987" y="3631"/>
                                <a:pt x="10965" y="3635"/>
                                <a:pt x="10949" y="3642"/>
                              </a:cubicBezTo>
                              <a:cubicBezTo>
                                <a:pt x="10927" y="3649"/>
                                <a:pt x="10906" y="3656"/>
                                <a:pt x="10884" y="3670"/>
                              </a:cubicBezTo>
                              <a:cubicBezTo>
                                <a:pt x="10851" y="3691"/>
                                <a:pt x="10824" y="3723"/>
                                <a:pt x="10819" y="3755"/>
                              </a:cubicBezTo>
                              <a:cubicBezTo>
                                <a:pt x="10814" y="3776"/>
                                <a:pt x="10814" y="3800"/>
                                <a:pt x="10819" y="3822"/>
                              </a:cubicBezTo>
                              <a:cubicBezTo>
                                <a:pt x="10814" y="3825"/>
                                <a:pt x="10819" y="3829"/>
                                <a:pt x="10824" y="3832"/>
                              </a:cubicBezTo>
                              <a:cubicBezTo>
                                <a:pt x="10824" y="3836"/>
                                <a:pt x="10824" y="3836"/>
                                <a:pt x="10824" y="3836"/>
                              </a:cubicBezTo>
                              <a:lnTo>
                                <a:pt x="10830" y="3839"/>
                              </a:lnTo>
                              <a:cubicBezTo>
                                <a:pt x="10835" y="3843"/>
                                <a:pt x="10841" y="3850"/>
                                <a:pt x="10851" y="3853"/>
                              </a:cubicBezTo>
                              <a:cubicBezTo>
                                <a:pt x="10873" y="3871"/>
                                <a:pt x="10917" y="3888"/>
                                <a:pt x="10954" y="3910"/>
                              </a:cubicBezTo>
                              <a:cubicBezTo>
                                <a:pt x="10992" y="3931"/>
                                <a:pt x="11041" y="3952"/>
                                <a:pt x="11074" y="3984"/>
                              </a:cubicBezTo>
                              <a:cubicBezTo>
                                <a:pt x="11101" y="4008"/>
                                <a:pt x="11117" y="4040"/>
                                <a:pt x="11128" y="4082"/>
                              </a:cubicBezTo>
                              <a:cubicBezTo>
                                <a:pt x="11133" y="4096"/>
                                <a:pt x="11133" y="4118"/>
                                <a:pt x="11133" y="4142"/>
                              </a:cubicBezTo>
                              <a:cubicBezTo>
                                <a:pt x="11139" y="4171"/>
                                <a:pt x="11139" y="4206"/>
                                <a:pt x="11144" y="4245"/>
                              </a:cubicBezTo>
                              <a:cubicBezTo>
                                <a:pt x="11155" y="4312"/>
                                <a:pt x="11171" y="4396"/>
                                <a:pt x="11220" y="4481"/>
                              </a:cubicBezTo>
                              <a:cubicBezTo>
                                <a:pt x="11242" y="4520"/>
                                <a:pt x="11274" y="4562"/>
                                <a:pt x="11307" y="4601"/>
                              </a:cubicBezTo>
                              <a:cubicBezTo>
                                <a:pt x="11301" y="4601"/>
                                <a:pt x="11301" y="4601"/>
                                <a:pt x="11296" y="4601"/>
                              </a:cubicBezTo>
                              <a:cubicBezTo>
                                <a:pt x="11274" y="4597"/>
                                <a:pt x="11253" y="4597"/>
                                <a:pt x="11236" y="4594"/>
                              </a:cubicBezTo>
                              <a:cubicBezTo>
                                <a:pt x="11225" y="4594"/>
                                <a:pt x="11209" y="4594"/>
                                <a:pt x="11188" y="4594"/>
                              </a:cubicBezTo>
                              <a:cubicBezTo>
                                <a:pt x="11160" y="4594"/>
                                <a:pt x="11133" y="4597"/>
                                <a:pt x="11117" y="4604"/>
                              </a:cubicBezTo>
                              <a:cubicBezTo>
                                <a:pt x="11090" y="4611"/>
                                <a:pt x="11068" y="4622"/>
                                <a:pt x="11057" y="4636"/>
                              </a:cubicBezTo>
                              <a:cubicBezTo>
                                <a:pt x="11047" y="4643"/>
                                <a:pt x="11047" y="4654"/>
                                <a:pt x="11041" y="4661"/>
                              </a:cubicBezTo>
                              <a:cubicBezTo>
                                <a:pt x="11025" y="4671"/>
                                <a:pt x="11020" y="4678"/>
                                <a:pt x="11030" y="4685"/>
                              </a:cubicBezTo>
                              <a:cubicBezTo>
                                <a:pt x="11036" y="4689"/>
                                <a:pt x="11041" y="4689"/>
                                <a:pt x="11047" y="4689"/>
                              </a:cubicBezTo>
                              <a:cubicBezTo>
                                <a:pt x="11052" y="4689"/>
                                <a:pt x="11057" y="4689"/>
                                <a:pt x="11068" y="4689"/>
                              </a:cubicBezTo>
                              <a:cubicBezTo>
                                <a:pt x="11085" y="4689"/>
                                <a:pt x="11112" y="4692"/>
                                <a:pt x="11144" y="4699"/>
                              </a:cubicBezTo>
                              <a:cubicBezTo>
                                <a:pt x="11188" y="4710"/>
                                <a:pt x="11236" y="4724"/>
                                <a:pt x="11280" y="4742"/>
                              </a:cubicBezTo>
                              <a:cubicBezTo>
                                <a:pt x="11334" y="4763"/>
                                <a:pt x="11388" y="4791"/>
                                <a:pt x="11437" y="4816"/>
                              </a:cubicBezTo>
                              <a:cubicBezTo>
                                <a:pt x="11491" y="4844"/>
                                <a:pt x="11551" y="4872"/>
                                <a:pt x="11610" y="4897"/>
                              </a:cubicBezTo>
                              <a:cubicBezTo>
                                <a:pt x="11665" y="4918"/>
                                <a:pt x="11724" y="4939"/>
                                <a:pt x="11795" y="4960"/>
                              </a:cubicBezTo>
                              <a:cubicBezTo>
                                <a:pt x="11908" y="4992"/>
                                <a:pt x="12006" y="5013"/>
                                <a:pt x="12055" y="5020"/>
                              </a:cubicBezTo>
                              <a:lnTo>
                                <a:pt x="12055" y="5020"/>
                              </a:lnTo>
                              <a:cubicBezTo>
                                <a:pt x="12190" y="5045"/>
                                <a:pt x="12375" y="5066"/>
                                <a:pt x="12450" y="5073"/>
                              </a:cubicBezTo>
                              <a:cubicBezTo>
                                <a:pt x="12494" y="5080"/>
                                <a:pt x="12526" y="5084"/>
                                <a:pt x="12548" y="5084"/>
                              </a:cubicBezTo>
                              <a:cubicBezTo>
                                <a:pt x="12526" y="5101"/>
                                <a:pt x="12505" y="5126"/>
                                <a:pt x="12488" y="5151"/>
                              </a:cubicBezTo>
                              <a:cubicBezTo>
                                <a:pt x="12483" y="5158"/>
                                <a:pt x="12450" y="5207"/>
                                <a:pt x="12423" y="5260"/>
                              </a:cubicBezTo>
                              <a:cubicBezTo>
                                <a:pt x="12407" y="5292"/>
                                <a:pt x="12396" y="5327"/>
                                <a:pt x="12385" y="5359"/>
                              </a:cubicBezTo>
                              <a:cubicBezTo>
                                <a:pt x="12385" y="5362"/>
                                <a:pt x="12380" y="5366"/>
                                <a:pt x="12380" y="5369"/>
                              </a:cubicBezTo>
                              <a:cubicBezTo>
                                <a:pt x="12375" y="5352"/>
                                <a:pt x="12364" y="5334"/>
                                <a:pt x="12353" y="5316"/>
                              </a:cubicBezTo>
                              <a:cubicBezTo>
                                <a:pt x="12342" y="5302"/>
                                <a:pt x="12326" y="5288"/>
                                <a:pt x="12304" y="5281"/>
                              </a:cubicBezTo>
                              <a:cubicBezTo>
                                <a:pt x="12282" y="5270"/>
                                <a:pt x="12250" y="5260"/>
                                <a:pt x="12212" y="5253"/>
                              </a:cubicBezTo>
                              <a:cubicBezTo>
                                <a:pt x="12174" y="5246"/>
                                <a:pt x="12136" y="5246"/>
                                <a:pt x="12104" y="5253"/>
                              </a:cubicBezTo>
                              <a:cubicBezTo>
                                <a:pt x="12087" y="5256"/>
                                <a:pt x="12071" y="5263"/>
                                <a:pt x="12055" y="5270"/>
                              </a:cubicBezTo>
                              <a:cubicBezTo>
                                <a:pt x="12055" y="5270"/>
                                <a:pt x="12055" y="5270"/>
                                <a:pt x="12049" y="5270"/>
                              </a:cubicBezTo>
                              <a:cubicBezTo>
                                <a:pt x="12039" y="5267"/>
                                <a:pt x="12028" y="5267"/>
                                <a:pt x="12022" y="5267"/>
                              </a:cubicBezTo>
                              <a:cubicBezTo>
                                <a:pt x="12022" y="5267"/>
                                <a:pt x="12017" y="5263"/>
                                <a:pt x="12017" y="5263"/>
                              </a:cubicBezTo>
                              <a:lnTo>
                                <a:pt x="12011" y="5263"/>
                              </a:lnTo>
                              <a:lnTo>
                                <a:pt x="12011" y="5267"/>
                              </a:lnTo>
                              <a:cubicBezTo>
                                <a:pt x="12006" y="5274"/>
                                <a:pt x="12028" y="5295"/>
                                <a:pt x="12028" y="5299"/>
                              </a:cubicBezTo>
                              <a:cubicBezTo>
                                <a:pt x="12028" y="5302"/>
                                <a:pt x="12033" y="5302"/>
                                <a:pt x="12033" y="5306"/>
                              </a:cubicBezTo>
                              <a:cubicBezTo>
                                <a:pt x="12033" y="5309"/>
                                <a:pt x="12039" y="5313"/>
                                <a:pt x="12039" y="5316"/>
                              </a:cubicBezTo>
                              <a:cubicBezTo>
                                <a:pt x="12044" y="5320"/>
                                <a:pt x="12044" y="5323"/>
                                <a:pt x="12049" y="5327"/>
                              </a:cubicBezTo>
                              <a:lnTo>
                                <a:pt x="12055" y="5334"/>
                              </a:lnTo>
                              <a:cubicBezTo>
                                <a:pt x="12066" y="5348"/>
                                <a:pt x="12082" y="5366"/>
                                <a:pt x="12093" y="5383"/>
                              </a:cubicBezTo>
                              <a:cubicBezTo>
                                <a:pt x="12104" y="5397"/>
                                <a:pt x="12114" y="5415"/>
                                <a:pt x="12120" y="5436"/>
                              </a:cubicBezTo>
                              <a:cubicBezTo>
                                <a:pt x="12131" y="5454"/>
                                <a:pt x="12142" y="5482"/>
                                <a:pt x="12147" y="5514"/>
                              </a:cubicBezTo>
                              <a:cubicBezTo>
                                <a:pt x="12158" y="5549"/>
                                <a:pt x="12163" y="5591"/>
                                <a:pt x="12163" y="5634"/>
                              </a:cubicBezTo>
                              <a:cubicBezTo>
                                <a:pt x="12163" y="5697"/>
                                <a:pt x="12158" y="5764"/>
                                <a:pt x="12152" y="5817"/>
                              </a:cubicBezTo>
                              <a:cubicBezTo>
                                <a:pt x="12152" y="5838"/>
                                <a:pt x="12147" y="5856"/>
                                <a:pt x="12147" y="5870"/>
                              </a:cubicBezTo>
                              <a:lnTo>
                                <a:pt x="12147" y="5877"/>
                              </a:lnTo>
                              <a:cubicBezTo>
                                <a:pt x="12114" y="5877"/>
                                <a:pt x="12082" y="5877"/>
                                <a:pt x="12049" y="5880"/>
                              </a:cubicBezTo>
                              <a:cubicBezTo>
                                <a:pt x="11963" y="5887"/>
                                <a:pt x="11892" y="5894"/>
                                <a:pt x="11827" y="5909"/>
                              </a:cubicBezTo>
                              <a:cubicBezTo>
                                <a:pt x="11757" y="5923"/>
                                <a:pt x="11692" y="5944"/>
                                <a:pt x="11643" y="5968"/>
                              </a:cubicBezTo>
                              <a:cubicBezTo>
                                <a:pt x="11594" y="5993"/>
                                <a:pt x="11551" y="6021"/>
                                <a:pt x="11524" y="6053"/>
                              </a:cubicBezTo>
                              <a:cubicBezTo>
                                <a:pt x="11513" y="6064"/>
                                <a:pt x="11513" y="6067"/>
                                <a:pt x="11513" y="6071"/>
                              </a:cubicBezTo>
                              <a:cubicBezTo>
                                <a:pt x="11507" y="6078"/>
                                <a:pt x="11502" y="6081"/>
                                <a:pt x="11502" y="6088"/>
                              </a:cubicBezTo>
                              <a:cubicBezTo>
                                <a:pt x="11459" y="6131"/>
                                <a:pt x="11437" y="6180"/>
                                <a:pt x="11442" y="6229"/>
                              </a:cubicBezTo>
                              <a:cubicBezTo>
                                <a:pt x="11442" y="6236"/>
                                <a:pt x="11442" y="6243"/>
                                <a:pt x="11448" y="6251"/>
                              </a:cubicBezTo>
                              <a:lnTo>
                                <a:pt x="11448" y="6251"/>
                              </a:lnTo>
                              <a:cubicBezTo>
                                <a:pt x="11448" y="6261"/>
                                <a:pt x="11453" y="6268"/>
                                <a:pt x="11453" y="6272"/>
                              </a:cubicBezTo>
                              <a:cubicBezTo>
                                <a:pt x="11459" y="6279"/>
                                <a:pt x="11459" y="6279"/>
                                <a:pt x="11459" y="6282"/>
                              </a:cubicBezTo>
                              <a:lnTo>
                                <a:pt x="11459" y="6282"/>
                              </a:lnTo>
                              <a:cubicBezTo>
                                <a:pt x="11459" y="6317"/>
                                <a:pt x="11469" y="6317"/>
                                <a:pt x="11475" y="6317"/>
                              </a:cubicBezTo>
                              <a:cubicBezTo>
                                <a:pt x="11475" y="6317"/>
                                <a:pt x="11475" y="6317"/>
                                <a:pt x="11475" y="6317"/>
                              </a:cubicBezTo>
                              <a:cubicBezTo>
                                <a:pt x="11486" y="6317"/>
                                <a:pt x="11491" y="6310"/>
                                <a:pt x="11491" y="6303"/>
                              </a:cubicBezTo>
                              <a:cubicBezTo>
                                <a:pt x="11491" y="6303"/>
                                <a:pt x="11491" y="6303"/>
                                <a:pt x="11491" y="6303"/>
                              </a:cubicBezTo>
                              <a:lnTo>
                                <a:pt x="11491" y="6303"/>
                              </a:lnTo>
                              <a:cubicBezTo>
                                <a:pt x="11491" y="6300"/>
                                <a:pt x="11497" y="6296"/>
                                <a:pt x="11502" y="6289"/>
                              </a:cubicBezTo>
                              <a:cubicBezTo>
                                <a:pt x="11507" y="6286"/>
                                <a:pt x="11513" y="6279"/>
                                <a:pt x="11518" y="6272"/>
                              </a:cubicBezTo>
                              <a:cubicBezTo>
                                <a:pt x="11534" y="6258"/>
                                <a:pt x="11572" y="6219"/>
                                <a:pt x="11632" y="6180"/>
                              </a:cubicBezTo>
                              <a:cubicBezTo>
                                <a:pt x="11681" y="6152"/>
                                <a:pt x="11735" y="6120"/>
                                <a:pt x="11800" y="6095"/>
                              </a:cubicBezTo>
                              <a:cubicBezTo>
                                <a:pt x="11849" y="6078"/>
                                <a:pt x="11892" y="6060"/>
                                <a:pt x="11914" y="6053"/>
                              </a:cubicBezTo>
                              <a:lnTo>
                                <a:pt x="11925" y="6050"/>
                              </a:lnTo>
                              <a:cubicBezTo>
                                <a:pt x="11941" y="6043"/>
                                <a:pt x="11957" y="6039"/>
                                <a:pt x="11979" y="6032"/>
                              </a:cubicBezTo>
                              <a:cubicBezTo>
                                <a:pt x="12028" y="6014"/>
                                <a:pt x="12082" y="5997"/>
                                <a:pt x="12109" y="5986"/>
                              </a:cubicBezTo>
                              <a:lnTo>
                                <a:pt x="12114" y="5986"/>
                              </a:lnTo>
                              <a:lnTo>
                                <a:pt x="12120" y="5990"/>
                              </a:lnTo>
                              <a:cubicBezTo>
                                <a:pt x="12120" y="5993"/>
                                <a:pt x="12125" y="6000"/>
                                <a:pt x="12125" y="6014"/>
                              </a:cubicBezTo>
                              <a:cubicBezTo>
                                <a:pt x="12114" y="6025"/>
                                <a:pt x="12114" y="6074"/>
                                <a:pt x="12120" y="6191"/>
                              </a:cubicBezTo>
                              <a:lnTo>
                                <a:pt x="12125" y="6434"/>
                              </a:lnTo>
                              <a:cubicBezTo>
                                <a:pt x="12125" y="6508"/>
                                <a:pt x="12131" y="6582"/>
                                <a:pt x="12136" y="6631"/>
                              </a:cubicBezTo>
                              <a:lnTo>
                                <a:pt x="12136" y="6649"/>
                              </a:lnTo>
                              <a:cubicBezTo>
                                <a:pt x="12131" y="6649"/>
                                <a:pt x="12125" y="6652"/>
                                <a:pt x="12120" y="6652"/>
                              </a:cubicBezTo>
                              <a:cubicBezTo>
                                <a:pt x="12049" y="6670"/>
                                <a:pt x="11973" y="6705"/>
                                <a:pt x="11930" y="6744"/>
                              </a:cubicBezTo>
                              <a:cubicBezTo>
                                <a:pt x="11930" y="6737"/>
                                <a:pt x="11930" y="6730"/>
                                <a:pt x="11925" y="6723"/>
                              </a:cubicBezTo>
                              <a:cubicBezTo>
                                <a:pt x="11919" y="6705"/>
                                <a:pt x="11903" y="6684"/>
                                <a:pt x="11871" y="6659"/>
                              </a:cubicBezTo>
                              <a:cubicBezTo>
                                <a:pt x="11849" y="6642"/>
                                <a:pt x="11822" y="6617"/>
                                <a:pt x="11800" y="6585"/>
                              </a:cubicBezTo>
                              <a:cubicBezTo>
                                <a:pt x="11789" y="6571"/>
                                <a:pt x="11784" y="6557"/>
                                <a:pt x="11778" y="6543"/>
                              </a:cubicBezTo>
                              <a:cubicBezTo>
                                <a:pt x="11778" y="6540"/>
                                <a:pt x="11778" y="6533"/>
                                <a:pt x="11773" y="6525"/>
                              </a:cubicBezTo>
                              <a:lnTo>
                                <a:pt x="11773" y="6518"/>
                              </a:lnTo>
                              <a:cubicBezTo>
                                <a:pt x="11773" y="6515"/>
                                <a:pt x="11773" y="6511"/>
                                <a:pt x="11773" y="6504"/>
                              </a:cubicBezTo>
                              <a:lnTo>
                                <a:pt x="11773" y="6497"/>
                              </a:lnTo>
                              <a:cubicBezTo>
                                <a:pt x="11773" y="6494"/>
                                <a:pt x="11768" y="6490"/>
                                <a:pt x="11768" y="6487"/>
                              </a:cubicBezTo>
                              <a:lnTo>
                                <a:pt x="11768" y="6487"/>
                              </a:lnTo>
                              <a:cubicBezTo>
                                <a:pt x="11768" y="6483"/>
                                <a:pt x="11762" y="6480"/>
                                <a:pt x="11757" y="6480"/>
                              </a:cubicBezTo>
                              <a:cubicBezTo>
                                <a:pt x="11751" y="6476"/>
                                <a:pt x="11746" y="6476"/>
                                <a:pt x="11740" y="6476"/>
                              </a:cubicBezTo>
                              <a:cubicBezTo>
                                <a:pt x="11735" y="6476"/>
                                <a:pt x="11730" y="6480"/>
                                <a:pt x="11724" y="6480"/>
                              </a:cubicBezTo>
                              <a:lnTo>
                                <a:pt x="11621" y="6515"/>
                              </a:lnTo>
                              <a:cubicBezTo>
                                <a:pt x="11578" y="6529"/>
                                <a:pt x="11545" y="6543"/>
                                <a:pt x="11518" y="6554"/>
                              </a:cubicBezTo>
                              <a:cubicBezTo>
                                <a:pt x="11491" y="6568"/>
                                <a:pt x="11469" y="6578"/>
                                <a:pt x="11459" y="6585"/>
                              </a:cubicBezTo>
                              <a:cubicBezTo>
                                <a:pt x="11442" y="6596"/>
                                <a:pt x="11415" y="6617"/>
                                <a:pt x="11394" y="6642"/>
                              </a:cubicBezTo>
                              <a:cubicBezTo>
                                <a:pt x="11377" y="6663"/>
                                <a:pt x="11366" y="6688"/>
                                <a:pt x="11361" y="6709"/>
                              </a:cubicBezTo>
                              <a:cubicBezTo>
                                <a:pt x="11361" y="6719"/>
                                <a:pt x="11361" y="6733"/>
                                <a:pt x="11361" y="6744"/>
                              </a:cubicBezTo>
                              <a:cubicBezTo>
                                <a:pt x="11356" y="6741"/>
                                <a:pt x="11350" y="6737"/>
                                <a:pt x="11339" y="6733"/>
                              </a:cubicBezTo>
                              <a:cubicBezTo>
                                <a:pt x="11328" y="6726"/>
                                <a:pt x="11318" y="6719"/>
                                <a:pt x="11307" y="6712"/>
                              </a:cubicBezTo>
                              <a:cubicBezTo>
                                <a:pt x="11296" y="6705"/>
                                <a:pt x="11280" y="6695"/>
                                <a:pt x="11263" y="6684"/>
                              </a:cubicBezTo>
                              <a:cubicBezTo>
                                <a:pt x="11253" y="6677"/>
                                <a:pt x="11242" y="6670"/>
                                <a:pt x="11225" y="6663"/>
                              </a:cubicBezTo>
                              <a:cubicBezTo>
                                <a:pt x="11220" y="6656"/>
                                <a:pt x="11209" y="6652"/>
                                <a:pt x="11209" y="6649"/>
                              </a:cubicBezTo>
                              <a:cubicBezTo>
                                <a:pt x="11198" y="6635"/>
                                <a:pt x="11182" y="6617"/>
                                <a:pt x="11166" y="6596"/>
                              </a:cubicBezTo>
                              <a:cubicBezTo>
                                <a:pt x="11150" y="6571"/>
                                <a:pt x="11123" y="6533"/>
                                <a:pt x="11101" y="6483"/>
                              </a:cubicBezTo>
                              <a:cubicBezTo>
                                <a:pt x="11079" y="6437"/>
                                <a:pt x="11063" y="6384"/>
                                <a:pt x="11052" y="6335"/>
                              </a:cubicBezTo>
                              <a:cubicBezTo>
                                <a:pt x="11025" y="6219"/>
                                <a:pt x="11036" y="6095"/>
                                <a:pt x="11047" y="6011"/>
                              </a:cubicBezTo>
                              <a:cubicBezTo>
                                <a:pt x="11057" y="5909"/>
                                <a:pt x="11079" y="5827"/>
                                <a:pt x="11090" y="5799"/>
                              </a:cubicBezTo>
                              <a:cubicBezTo>
                                <a:pt x="11112" y="5718"/>
                                <a:pt x="11144" y="5637"/>
                                <a:pt x="11182" y="5584"/>
                              </a:cubicBezTo>
                              <a:cubicBezTo>
                                <a:pt x="11204" y="5549"/>
                                <a:pt x="11236" y="5517"/>
                                <a:pt x="11253" y="5500"/>
                              </a:cubicBezTo>
                              <a:cubicBezTo>
                                <a:pt x="11258" y="5493"/>
                                <a:pt x="11263" y="5489"/>
                                <a:pt x="11269" y="5485"/>
                              </a:cubicBezTo>
                              <a:cubicBezTo>
                                <a:pt x="11274" y="5485"/>
                                <a:pt x="11274" y="5485"/>
                                <a:pt x="11280" y="5485"/>
                              </a:cubicBezTo>
                              <a:cubicBezTo>
                                <a:pt x="11318" y="5489"/>
                                <a:pt x="11356" y="5496"/>
                                <a:pt x="11388" y="5510"/>
                              </a:cubicBezTo>
                              <a:cubicBezTo>
                                <a:pt x="11399" y="5514"/>
                                <a:pt x="11410" y="5517"/>
                                <a:pt x="11421" y="5521"/>
                              </a:cubicBezTo>
                              <a:cubicBezTo>
                                <a:pt x="11431" y="5524"/>
                                <a:pt x="11437" y="5528"/>
                                <a:pt x="11442" y="5531"/>
                              </a:cubicBezTo>
                              <a:cubicBezTo>
                                <a:pt x="11448" y="5535"/>
                                <a:pt x="11453" y="5538"/>
                                <a:pt x="11464" y="5542"/>
                              </a:cubicBezTo>
                              <a:cubicBezTo>
                                <a:pt x="11475" y="5549"/>
                                <a:pt x="11486" y="5552"/>
                                <a:pt x="11497" y="5560"/>
                              </a:cubicBezTo>
                              <a:cubicBezTo>
                                <a:pt x="11518" y="5570"/>
                                <a:pt x="11545" y="5570"/>
                                <a:pt x="11556" y="5567"/>
                              </a:cubicBezTo>
                              <a:lnTo>
                                <a:pt x="11556" y="5567"/>
                              </a:lnTo>
                              <a:cubicBezTo>
                                <a:pt x="11572" y="5567"/>
                                <a:pt x="11583" y="5563"/>
                                <a:pt x="11589" y="5552"/>
                              </a:cubicBezTo>
                              <a:cubicBezTo>
                                <a:pt x="11589" y="5552"/>
                                <a:pt x="11589" y="5549"/>
                                <a:pt x="11589" y="5549"/>
                              </a:cubicBezTo>
                              <a:lnTo>
                                <a:pt x="11589" y="5549"/>
                              </a:lnTo>
                              <a:cubicBezTo>
                                <a:pt x="11594" y="5542"/>
                                <a:pt x="11594" y="5528"/>
                                <a:pt x="11589" y="5510"/>
                              </a:cubicBezTo>
                              <a:cubicBezTo>
                                <a:pt x="11583" y="5493"/>
                                <a:pt x="11572" y="5461"/>
                                <a:pt x="11540" y="5429"/>
                              </a:cubicBezTo>
                              <a:cubicBezTo>
                                <a:pt x="11524" y="5411"/>
                                <a:pt x="11502" y="5397"/>
                                <a:pt x="11475" y="5390"/>
                              </a:cubicBezTo>
                              <a:cubicBezTo>
                                <a:pt x="11448" y="5380"/>
                                <a:pt x="11415" y="5373"/>
                                <a:pt x="11383" y="5369"/>
                              </a:cubicBezTo>
                              <a:cubicBezTo>
                                <a:pt x="11318" y="5366"/>
                                <a:pt x="11258" y="5376"/>
                                <a:pt x="11204" y="5390"/>
                              </a:cubicBezTo>
                              <a:cubicBezTo>
                                <a:pt x="11177" y="5397"/>
                                <a:pt x="11144" y="5404"/>
                                <a:pt x="11106" y="5419"/>
                              </a:cubicBezTo>
                              <a:cubicBezTo>
                                <a:pt x="11057" y="5436"/>
                                <a:pt x="11020" y="5454"/>
                                <a:pt x="10982" y="5471"/>
                              </a:cubicBezTo>
                              <a:cubicBezTo>
                                <a:pt x="11009" y="5489"/>
                                <a:pt x="10965" y="5521"/>
                                <a:pt x="10938" y="5556"/>
                              </a:cubicBezTo>
                              <a:close/>
                              <a:moveTo>
                                <a:pt x="12927" y="5411"/>
                              </a:moveTo>
                              <a:cubicBezTo>
                                <a:pt x="12960" y="5468"/>
                                <a:pt x="12998" y="5528"/>
                                <a:pt x="13030" y="5595"/>
                              </a:cubicBezTo>
                              <a:cubicBezTo>
                                <a:pt x="13063" y="5672"/>
                                <a:pt x="13101" y="5757"/>
                                <a:pt x="13133" y="5852"/>
                              </a:cubicBezTo>
                              <a:cubicBezTo>
                                <a:pt x="13144" y="5877"/>
                                <a:pt x="13150" y="5898"/>
                                <a:pt x="13155" y="5912"/>
                              </a:cubicBezTo>
                              <a:cubicBezTo>
                                <a:pt x="13171" y="5961"/>
                                <a:pt x="13188" y="6021"/>
                                <a:pt x="13204" y="6074"/>
                              </a:cubicBezTo>
                              <a:cubicBezTo>
                                <a:pt x="13220" y="6120"/>
                                <a:pt x="13231" y="6166"/>
                                <a:pt x="13242" y="6198"/>
                              </a:cubicBezTo>
                              <a:cubicBezTo>
                                <a:pt x="13215" y="6176"/>
                                <a:pt x="13182" y="6159"/>
                                <a:pt x="13144" y="6138"/>
                              </a:cubicBezTo>
                              <a:cubicBezTo>
                                <a:pt x="13096" y="6109"/>
                                <a:pt x="13047" y="6085"/>
                                <a:pt x="13009" y="6064"/>
                              </a:cubicBezTo>
                              <a:lnTo>
                                <a:pt x="12993" y="6057"/>
                              </a:lnTo>
                              <a:cubicBezTo>
                                <a:pt x="12938" y="6032"/>
                                <a:pt x="12862" y="6000"/>
                                <a:pt x="12759" y="5961"/>
                              </a:cubicBezTo>
                              <a:cubicBezTo>
                                <a:pt x="12646" y="5919"/>
                                <a:pt x="12543" y="5891"/>
                                <a:pt x="12445" y="5877"/>
                              </a:cubicBezTo>
                              <a:cubicBezTo>
                                <a:pt x="12445" y="5873"/>
                                <a:pt x="12445" y="5866"/>
                                <a:pt x="12450" y="5859"/>
                              </a:cubicBezTo>
                              <a:cubicBezTo>
                                <a:pt x="12456" y="5824"/>
                                <a:pt x="12472" y="5753"/>
                                <a:pt x="12499" y="5676"/>
                              </a:cubicBezTo>
                              <a:lnTo>
                                <a:pt x="12499" y="5676"/>
                              </a:lnTo>
                              <a:cubicBezTo>
                                <a:pt x="12521" y="5616"/>
                                <a:pt x="12548" y="5552"/>
                                <a:pt x="12575" y="5496"/>
                              </a:cubicBezTo>
                              <a:cubicBezTo>
                                <a:pt x="12656" y="5355"/>
                                <a:pt x="12743" y="5225"/>
                                <a:pt x="12765" y="5200"/>
                              </a:cubicBezTo>
                              <a:cubicBezTo>
                                <a:pt x="12770" y="5200"/>
                                <a:pt x="12770" y="5203"/>
                                <a:pt x="12776" y="5207"/>
                              </a:cubicBezTo>
                              <a:cubicBezTo>
                                <a:pt x="12814" y="5249"/>
                                <a:pt x="12873" y="5323"/>
                                <a:pt x="12927" y="5411"/>
                              </a:cubicBezTo>
                              <a:close/>
                              <a:moveTo>
                                <a:pt x="8125" y="10107"/>
                              </a:moveTo>
                              <a:cubicBezTo>
                                <a:pt x="8130" y="10132"/>
                                <a:pt x="8136" y="10178"/>
                                <a:pt x="8158" y="10227"/>
                              </a:cubicBezTo>
                              <a:cubicBezTo>
                                <a:pt x="8196" y="10343"/>
                                <a:pt x="8271" y="10467"/>
                                <a:pt x="8277" y="10474"/>
                              </a:cubicBezTo>
                              <a:cubicBezTo>
                                <a:pt x="8309" y="10530"/>
                                <a:pt x="8364" y="10604"/>
                                <a:pt x="8385" y="10618"/>
                              </a:cubicBezTo>
                              <a:cubicBezTo>
                                <a:pt x="8396" y="10629"/>
                                <a:pt x="8402" y="10640"/>
                                <a:pt x="8407" y="10647"/>
                              </a:cubicBezTo>
                              <a:lnTo>
                                <a:pt x="8407" y="10647"/>
                              </a:lnTo>
                              <a:cubicBezTo>
                                <a:pt x="8407" y="10647"/>
                                <a:pt x="8407" y="10650"/>
                                <a:pt x="8407" y="10650"/>
                              </a:cubicBezTo>
                              <a:cubicBezTo>
                                <a:pt x="8385" y="10636"/>
                                <a:pt x="8353" y="10618"/>
                                <a:pt x="8315" y="10594"/>
                              </a:cubicBezTo>
                              <a:cubicBezTo>
                                <a:pt x="8271" y="10555"/>
                                <a:pt x="8228" y="10513"/>
                                <a:pt x="8228" y="10509"/>
                              </a:cubicBezTo>
                              <a:cubicBezTo>
                                <a:pt x="8223" y="10506"/>
                                <a:pt x="8223" y="10502"/>
                                <a:pt x="8217" y="10499"/>
                              </a:cubicBezTo>
                              <a:cubicBezTo>
                                <a:pt x="8179" y="10460"/>
                                <a:pt x="8163" y="10446"/>
                                <a:pt x="8147" y="10449"/>
                              </a:cubicBezTo>
                              <a:cubicBezTo>
                                <a:pt x="8147" y="10449"/>
                                <a:pt x="8141" y="10449"/>
                                <a:pt x="8141" y="10453"/>
                              </a:cubicBezTo>
                              <a:cubicBezTo>
                                <a:pt x="8136" y="10460"/>
                                <a:pt x="8152" y="10484"/>
                                <a:pt x="8163" y="10499"/>
                              </a:cubicBezTo>
                              <a:cubicBezTo>
                                <a:pt x="8158" y="10506"/>
                                <a:pt x="8158" y="10520"/>
                                <a:pt x="8163" y="10537"/>
                              </a:cubicBezTo>
                              <a:cubicBezTo>
                                <a:pt x="8163" y="10562"/>
                                <a:pt x="8174" y="10590"/>
                                <a:pt x="8179" y="10618"/>
                              </a:cubicBezTo>
                              <a:cubicBezTo>
                                <a:pt x="8185" y="10629"/>
                                <a:pt x="8206" y="10692"/>
                                <a:pt x="8261" y="10752"/>
                              </a:cubicBezTo>
                              <a:cubicBezTo>
                                <a:pt x="8282" y="10781"/>
                                <a:pt x="8309" y="10805"/>
                                <a:pt x="8336" y="10830"/>
                              </a:cubicBezTo>
                              <a:cubicBezTo>
                                <a:pt x="8353" y="10848"/>
                                <a:pt x="8374" y="10862"/>
                                <a:pt x="8396" y="10876"/>
                              </a:cubicBezTo>
                              <a:cubicBezTo>
                                <a:pt x="8402" y="10879"/>
                                <a:pt x="8407" y="10883"/>
                                <a:pt x="8412" y="10886"/>
                              </a:cubicBezTo>
                              <a:cubicBezTo>
                                <a:pt x="8423" y="10893"/>
                                <a:pt x="8439" y="10900"/>
                                <a:pt x="8450" y="10908"/>
                              </a:cubicBezTo>
                              <a:cubicBezTo>
                                <a:pt x="8467" y="10946"/>
                                <a:pt x="8488" y="10985"/>
                                <a:pt x="8510" y="11020"/>
                              </a:cubicBezTo>
                              <a:cubicBezTo>
                                <a:pt x="8548" y="11080"/>
                                <a:pt x="8591" y="11137"/>
                                <a:pt x="8645" y="11190"/>
                              </a:cubicBezTo>
                              <a:cubicBezTo>
                                <a:pt x="8662" y="11204"/>
                                <a:pt x="8678" y="11218"/>
                                <a:pt x="8694" y="11232"/>
                              </a:cubicBezTo>
                              <a:cubicBezTo>
                                <a:pt x="8727" y="11260"/>
                                <a:pt x="8759" y="11285"/>
                                <a:pt x="8792" y="11302"/>
                              </a:cubicBezTo>
                              <a:cubicBezTo>
                                <a:pt x="8792" y="11302"/>
                                <a:pt x="8797" y="11306"/>
                                <a:pt x="8797" y="11306"/>
                              </a:cubicBezTo>
                              <a:cubicBezTo>
                                <a:pt x="8803" y="11309"/>
                                <a:pt x="8803" y="11309"/>
                                <a:pt x="8808" y="11313"/>
                              </a:cubicBezTo>
                              <a:cubicBezTo>
                                <a:pt x="8808" y="11313"/>
                                <a:pt x="8813" y="11316"/>
                                <a:pt x="8813" y="11316"/>
                              </a:cubicBezTo>
                              <a:cubicBezTo>
                                <a:pt x="8803" y="11320"/>
                                <a:pt x="8781" y="11324"/>
                                <a:pt x="8759" y="11331"/>
                              </a:cubicBezTo>
                              <a:cubicBezTo>
                                <a:pt x="8727" y="11338"/>
                                <a:pt x="8673" y="11355"/>
                                <a:pt x="8629" y="11380"/>
                              </a:cubicBezTo>
                              <a:cubicBezTo>
                                <a:pt x="8602" y="11398"/>
                                <a:pt x="8575" y="11419"/>
                                <a:pt x="8553" y="11440"/>
                              </a:cubicBezTo>
                              <a:cubicBezTo>
                                <a:pt x="8548" y="11447"/>
                                <a:pt x="8537" y="11457"/>
                                <a:pt x="8532" y="11465"/>
                              </a:cubicBezTo>
                              <a:cubicBezTo>
                                <a:pt x="8515" y="11447"/>
                                <a:pt x="8494" y="11429"/>
                                <a:pt x="8472" y="11408"/>
                              </a:cubicBezTo>
                              <a:cubicBezTo>
                                <a:pt x="8423" y="11362"/>
                                <a:pt x="8364" y="11316"/>
                                <a:pt x="8309" y="11267"/>
                              </a:cubicBezTo>
                              <a:cubicBezTo>
                                <a:pt x="8244" y="11211"/>
                                <a:pt x="8174" y="11151"/>
                                <a:pt x="8114" y="11094"/>
                              </a:cubicBezTo>
                              <a:lnTo>
                                <a:pt x="8109" y="11091"/>
                              </a:lnTo>
                              <a:cubicBezTo>
                                <a:pt x="8055" y="11038"/>
                                <a:pt x="8006" y="10985"/>
                                <a:pt x="7962" y="10936"/>
                              </a:cubicBezTo>
                              <a:cubicBezTo>
                                <a:pt x="7925" y="10893"/>
                                <a:pt x="7892" y="10844"/>
                                <a:pt x="7859" y="10791"/>
                              </a:cubicBezTo>
                              <a:cubicBezTo>
                                <a:pt x="7832" y="10752"/>
                                <a:pt x="7811" y="10710"/>
                                <a:pt x="7773" y="10650"/>
                              </a:cubicBezTo>
                              <a:cubicBezTo>
                                <a:pt x="7767" y="10633"/>
                                <a:pt x="7762" y="10618"/>
                                <a:pt x="7756" y="10608"/>
                              </a:cubicBezTo>
                              <a:cubicBezTo>
                                <a:pt x="7767" y="10583"/>
                                <a:pt x="8055" y="10202"/>
                                <a:pt x="8125" y="10107"/>
                              </a:cubicBezTo>
                              <a:close/>
                              <a:moveTo>
                                <a:pt x="9263" y="12191"/>
                              </a:moveTo>
                              <a:cubicBezTo>
                                <a:pt x="9274" y="12230"/>
                                <a:pt x="9307" y="12258"/>
                                <a:pt x="9312" y="12261"/>
                              </a:cubicBezTo>
                              <a:cubicBezTo>
                                <a:pt x="9318" y="12265"/>
                                <a:pt x="9318" y="12265"/>
                                <a:pt x="9323" y="12268"/>
                              </a:cubicBezTo>
                              <a:cubicBezTo>
                                <a:pt x="9339" y="12279"/>
                                <a:pt x="9355" y="12289"/>
                                <a:pt x="9377" y="12297"/>
                              </a:cubicBezTo>
                              <a:cubicBezTo>
                                <a:pt x="9393" y="12304"/>
                                <a:pt x="9404" y="12307"/>
                                <a:pt x="9415" y="12307"/>
                              </a:cubicBezTo>
                              <a:cubicBezTo>
                                <a:pt x="9442" y="12314"/>
                                <a:pt x="9475" y="12314"/>
                                <a:pt x="9486" y="12307"/>
                              </a:cubicBezTo>
                              <a:lnTo>
                                <a:pt x="9502" y="12307"/>
                              </a:lnTo>
                              <a:lnTo>
                                <a:pt x="9491" y="12300"/>
                              </a:lnTo>
                              <a:cubicBezTo>
                                <a:pt x="9491" y="12297"/>
                                <a:pt x="9486" y="12293"/>
                                <a:pt x="9480" y="12293"/>
                              </a:cubicBezTo>
                              <a:cubicBezTo>
                                <a:pt x="9475" y="12289"/>
                                <a:pt x="9469" y="12282"/>
                                <a:pt x="9464" y="12275"/>
                              </a:cubicBezTo>
                              <a:cubicBezTo>
                                <a:pt x="9464" y="12268"/>
                                <a:pt x="9469" y="12261"/>
                                <a:pt x="9480" y="12251"/>
                              </a:cubicBezTo>
                              <a:cubicBezTo>
                                <a:pt x="9486" y="12247"/>
                                <a:pt x="9491" y="12247"/>
                                <a:pt x="9496" y="12244"/>
                              </a:cubicBezTo>
                              <a:cubicBezTo>
                                <a:pt x="9513" y="12237"/>
                                <a:pt x="9540" y="12233"/>
                                <a:pt x="9578" y="12230"/>
                              </a:cubicBezTo>
                              <a:lnTo>
                                <a:pt x="9583" y="12230"/>
                              </a:lnTo>
                              <a:cubicBezTo>
                                <a:pt x="9626" y="12226"/>
                                <a:pt x="9670" y="12226"/>
                                <a:pt x="9719" y="12226"/>
                              </a:cubicBezTo>
                              <a:cubicBezTo>
                                <a:pt x="9811" y="12230"/>
                                <a:pt x="9914" y="12247"/>
                                <a:pt x="10006" y="12272"/>
                              </a:cubicBezTo>
                              <a:cubicBezTo>
                                <a:pt x="10033" y="12279"/>
                                <a:pt x="10060" y="12286"/>
                                <a:pt x="10082" y="12297"/>
                              </a:cubicBezTo>
                              <a:cubicBezTo>
                                <a:pt x="10093" y="12300"/>
                                <a:pt x="10103" y="12304"/>
                                <a:pt x="10109" y="12307"/>
                              </a:cubicBezTo>
                              <a:cubicBezTo>
                                <a:pt x="10136" y="12321"/>
                                <a:pt x="10158" y="12332"/>
                                <a:pt x="10163" y="12339"/>
                              </a:cubicBezTo>
                              <a:cubicBezTo>
                                <a:pt x="10185" y="12353"/>
                                <a:pt x="10206" y="12371"/>
                                <a:pt x="10228" y="12395"/>
                              </a:cubicBezTo>
                              <a:cubicBezTo>
                                <a:pt x="10244" y="12413"/>
                                <a:pt x="10261" y="12430"/>
                                <a:pt x="10277" y="12448"/>
                              </a:cubicBezTo>
                              <a:lnTo>
                                <a:pt x="10282" y="12455"/>
                              </a:lnTo>
                              <a:cubicBezTo>
                                <a:pt x="10309" y="12487"/>
                                <a:pt x="10320" y="12501"/>
                                <a:pt x="10331" y="12508"/>
                              </a:cubicBezTo>
                              <a:cubicBezTo>
                                <a:pt x="10304" y="12529"/>
                                <a:pt x="10217" y="12540"/>
                                <a:pt x="10131" y="12533"/>
                              </a:cubicBezTo>
                              <a:lnTo>
                                <a:pt x="10125" y="12533"/>
                              </a:lnTo>
                              <a:cubicBezTo>
                                <a:pt x="10114" y="12533"/>
                                <a:pt x="10103" y="12529"/>
                                <a:pt x="10093" y="12529"/>
                              </a:cubicBezTo>
                              <a:lnTo>
                                <a:pt x="10076" y="12526"/>
                              </a:lnTo>
                              <a:cubicBezTo>
                                <a:pt x="10055" y="12522"/>
                                <a:pt x="10038" y="12519"/>
                                <a:pt x="10017" y="12519"/>
                              </a:cubicBezTo>
                              <a:cubicBezTo>
                                <a:pt x="10006" y="12519"/>
                                <a:pt x="10000" y="12515"/>
                                <a:pt x="9990" y="12515"/>
                              </a:cubicBezTo>
                              <a:cubicBezTo>
                                <a:pt x="9968" y="12515"/>
                                <a:pt x="9952" y="12512"/>
                                <a:pt x="9935" y="12512"/>
                              </a:cubicBezTo>
                              <a:cubicBezTo>
                                <a:pt x="9919" y="12512"/>
                                <a:pt x="9908" y="12512"/>
                                <a:pt x="9892" y="12515"/>
                              </a:cubicBezTo>
                              <a:cubicBezTo>
                                <a:pt x="9876" y="12515"/>
                                <a:pt x="9865" y="12519"/>
                                <a:pt x="9849" y="12522"/>
                              </a:cubicBezTo>
                              <a:cubicBezTo>
                                <a:pt x="9843" y="12522"/>
                                <a:pt x="9838" y="12522"/>
                                <a:pt x="9838" y="12522"/>
                              </a:cubicBezTo>
                              <a:cubicBezTo>
                                <a:pt x="9838" y="12519"/>
                                <a:pt x="9838" y="12519"/>
                                <a:pt x="9838" y="12515"/>
                              </a:cubicBezTo>
                              <a:cubicBezTo>
                                <a:pt x="9849" y="12505"/>
                                <a:pt x="9865" y="12476"/>
                                <a:pt x="9865" y="12455"/>
                              </a:cubicBezTo>
                              <a:cubicBezTo>
                                <a:pt x="9870" y="12434"/>
                                <a:pt x="9870" y="12402"/>
                                <a:pt x="9854" y="12371"/>
                              </a:cubicBezTo>
                              <a:cubicBezTo>
                                <a:pt x="9843" y="12353"/>
                                <a:pt x="9832" y="12335"/>
                                <a:pt x="9811" y="12325"/>
                              </a:cubicBezTo>
                              <a:cubicBezTo>
                                <a:pt x="9795" y="12314"/>
                                <a:pt x="9778" y="12307"/>
                                <a:pt x="9762" y="12300"/>
                              </a:cubicBezTo>
                              <a:cubicBezTo>
                                <a:pt x="9762" y="12293"/>
                                <a:pt x="9757" y="12293"/>
                                <a:pt x="9751" y="12293"/>
                              </a:cubicBezTo>
                              <a:cubicBezTo>
                                <a:pt x="9740" y="12293"/>
                                <a:pt x="9740" y="12297"/>
                                <a:pt x="9729" y="12307"/>
                              </a:cubicBezTo>
                              <a:cubicBezTo>
                                <a:pt x="9724" y="12311"/>
                                <a:pt x="9719" y="12318"/>
                                <a:pt x="9713" y="12325"/>
                              </a:cubicBezTo>
                              <a:cubicBezTo>
                                <a:pt x="9702" y="12339"/>
                                <a:pt x="9675" y="12353"/>
                                <a:pt x="9654" y="12367"/>
                              </a:cubicBezTo>
                              <a:cubicBezTo>
                                <a:pt x="9648" y="12371"/>
                                <a:pt x="9626" y="12381"/>
                                <a:pt x="9594" y="12392"/>
                              </a:cubicBezTo>
                              <a:cubicBezTo>
                                <a:pt x="9583" y="12395"/>
                                <a:pt x="9567" y="12402"/>
                                <a:pt x="9551" y="12406"/>
                              </a:cubicBezTo>
                              <a:cubicBezTo>
                                <a:pt x="9534" y="12409"/>
                                <a:pt x="9518" y="12416"/>
                                <a:pt x="9502" y="12423"/>
                              </a:cubicBezTo>
                              <a:cubicBezTo>
                                <a:pt x="9464" y="12438"/>
                                <a:pt x="9431" y="12452"/>
                                <a:pt x="9404" y="12466"/>
                              </a:cubicBezTo>
                              <a:cubicBezTo>
                                <a:pt x="9399" y="12469"/>
                                <a:pt x="9393" y="12476"/>
                                <a:pt x="9383" y="12480"/>
                              </a:cubicBezTo>
                              <a:cubicBezTo>
                                <a:pt x="9383" y="12476"/>
                                <a:pt x="9377" y="12473"/>
                                <a:pt x="9377" y="12469"/>
                              </a:cubicBezTo>
                              <a:cubicBezTo>
                                <a:pt x="9372" y="12462"/>
                                <a:pt x="9361" y="12452"/>
                                <a:pt x="9345" y="12441"/>
                              </a:cubicBezTo>
                              <a:cubicBezTo>
                                <a:pt x="9334" y="12434"/>
                                <a:pt x="9328" y="12430"/>
                                <a:pt x="9318" y="12423"/>
                              </a:cubicBezTo>
                              <a:cubicBezTo>
                                <a:pt x="9312" y="12420"/>
                                <a:pt x="9301" y="12416"/>
                                <a:pt x="9296" y="12409"/>
                              </a:cubicBezTo>
                              <a:cubicBezTo>
                                <a:pt x="9285" y="12402"/>
                                <a:pt x="9269" y="12388"/>
                                <a:pt x="9263" y="12374"/>
                              </a:cubicBezTo>
                              <a:cubicBezTo>
                                <a:pt x="9258" y="12364"/>
                                <a:pt x="9258" y="12349"/>
                                <a:pt x="9269" y="12346"/>
                              </a:cubicBezTo>
                              <a:cubicBezTo>
                                <a:pt x="9269" y="12346"/>
                                <a:pt x="9280" y="12342"/>
                                <a:pt x="9274" y="12339"/>
                              </a:cubicBezTo>
                              <a:cubicBezTo>
                                <a:pt x="9274" y="12335"/>
                                <a:pt x="9269" y="12335"/>
                                <a:pt x="9263" y="12335"/>
                              </a:cubicBezTo>
                              <a:cubicBezTo>
                                <a:pt x="9263" y="12335"/>
                                <a:pt x="9263" y="12335"/>
                                <a:pt x="9258" y="12335"/>
                              </a:cubicBezTo>
                              <a:lnTo>
                                <a:pt x="9258" y="12335"/>
                              </a:lnTo>
                              <a:lnTo>
                                <a:pt x="9252" y="12335"/>
                              </a:lnTo>
                              <a:cubicBezTo>
                                <a:pt x="9247" y="12332"/>
                                <a:pt x="9236" y="12335"/>
                                <a:pt x="9225" y="12339"/>
                              </a:cubicBezTo>
                              <a:cubicBezTo>
                                <a:pt x="9215" y="12342"/>
                                <a:pt x="9204" y="12342"/>
                                <a:pt x="9187" y="12346"/>
                              </a:cubicBezTo>
                              <a:cubicBezTo>
                                <a:pt x="9171" y="12349"/>
                                <a:pt x="9160" y="12349"/>
                                <a:pt x="9144" y="12353"/>
                              </a:cubicBezTo>
                              <a:lnTo>
                                <a:pt x="9139" y="12353"/>
                              </a:lnTo>
                              <a:cubicBezTo>
                                <a:pt x="9139" y="12342"/>
                                <a:pt x="9133" y="12328"/>
                                <a:pt x="9133" y="12314"/>
                              </a:cubicBezTo>
                              <a:cubicBezTo>
                                <a:pt x="9133" y="12307"/>
                                <a:pt x="9128" y="12300"/>
                                <a:pt x="9128" y="12293"/>
                              </a:cubicBezTo>
                              <a:cubicBezTo>
                                <a:pt x="9122" y="12275"/>
                                <a:pt x="9117" y="12261"/>
                                <a:pt x="9112" y="12244"/>
                              </a:cubicBezTo>
                              <a:cubicBezTo>
                                <a:pt x="9106" y="12233"/>
                                <a:pt x="9079" y="12170"/>
                                <a:pt x="9036" y="12103"/>
                              </a:cubicBezTo>
                              <a:cubicBezTo>
                                <a:pt x="9003" y="12046"/>
                                <a:pt x="8954" y="11986"/>
                                <a:pt x="8916" y="11948"/>
                              </a:cubicBezTo>
                              <a:lnTo>
                                <a:pt x="8916" y="11944"/>
                              </a:lnTo>
                              <a:cubicBezTo>
                                <a:pt x="8944" y="11948"/>
                                <a:pt x="8971" y="11951"/>
                                <a:pt x="8998" y="11958"/>
                              </a:cubicBezTo>
                              <a:cubicBezTo>
                                <a:pt x="9009" y="11962"/>
                                <a:pt x="9025" y="11965"/>
                                <a:pt x="9041" y="11972"/>
                              </a:cubicBezTo>
                              <a:cubicBezTo>
                                <a:pt x="9198" y="12025"/>
                                <a:pt x="9296" y="12025"/>
                                <a:pt x="9345" y="12022"/>
                              </a:cubicBezTo>
                              <a:cubicBezTo>
                                <a:pt x="9328" y="12032"/>
                                <a:pt x="9307" y="12046"/>
                                <a:pt x="9296" y="12067"/>
                              </a:cubicBezTo>
                              <a:cubicBezTo>
                                <a:pt x="9263" y="12113"/>
                                <a:pt x="9252" y="12156"/>
                                <a:pt x="9263" y="12191"/>
                              </a:cubicBezTo>
                              <a:close/>
                              <a:moveTo>
                                <a:pt x="8949" y="12413"/>
                              </a:moveTo>
                              <a:cubicBezTo>
                                <a:pt x="8949" y="12413"/>
                                <a:pt x="8949" y="12413"/>
                                <a:pt x="8949" y="12413"/>
                              </a:cubicBezTo>
                              <a:cubicBezTo>
                                <a:pt x="8922" y="12427"/>
                                <a:pt x="8900" y="12441"/>
                                <a:pt x="8884" y="12455"/>
                              </a:cubicBezTo>
                              <a:cubicBezTo>
                                <a:pt x="8857" y="12480"/>
                                <a:pt x="8835" y="12512"/>
                                <a:pt x="8824" y="12540"/>
                              </a:cubicBezTo>
                              <a:cubicBezTo>
                                <a:pt x="8824" y="12540"/>
                                <a:pt x="8824" y="12543"/>
                                <a:pt x="8824" y="12543"/>
                              </a:cubicBezTo>
                              <a:lnTo>
                                <a:pt x="8824" y="12547"/>
                              </a:lnTo>
                              <a:cubicBezTo>
                                <a:pt x="8824" y="12550"/>
                                <a:pt x="8824" y="12554"/>
                                <a:pt x="8819" y="12557"/>
                              </a:cubicBezTo>
                              <a:cubicBezTo>
                                <a:pt x="8819" y="12557"/>
                                <a:pt x="8819" y="12561"/>
                                <a:pt x="8819" y="12561"/>
                              </a:cubicBezTo>
                              <a:lnTo>
                                <a:pt x="8819" y="12561"/>
                              </a:lnTo>
                              <a:cubicBezTo>
                                <a:pt x="8819" y="12564"/>
                                <a:pt x="8819" y="12572"/>
                                <a:pt x="8819" y="12575"/>
                              </a:cubicBezTo>
                              <a:cubicBezTo>
                                <a:pt x="8819" y="12575"/>
                                <a:pt x="8819" y="12579"/>
                                <a:pt x="8819" y="12579"/>
                              </a:cubicBezTo>
                              <a:cubicBezTo>
                                <a:pt x="8819" y="12586"/>
                                <a:pt x="8819" y="12589"/>
                                <a:pt x="8819" y="12596"/>
                              </a:cubicBezTo>
                              <a:cubicBezTo>
                                <a:pt x="8813" y="12593"/>
                                <a:pt x="8813" y="12589"/>
                                <a:pt x="8808" y="12589"/>
                              </a:cubicBezTo>
                              <a:cubicBezTo>
                                <a:pt x="8813" y="12582"/>
                                <a:pt x="8813" y="12564"/>
                                <a:pt x="8808" y="12547"/>
                              </a:cubicBezTo>
                              <a:cubicBezTo>
                                <a:pt x="8803" y="12529"/>
                                <a:pt x="8792" y="12490"/>
                                <a:pt x="8754" y="12448"/>
                              </a:cubicBezTo>
                              <a:cubicBezTo>
                                <a:pt x="8721" y="12409"/>
                                <a:pt x="8673" y="12374"/>
                                <a:pt x="8613" y="12342"/>
                              </a:cubicBezTo>
                              <a:cubicBezTo>
                                <a:pt x="8559" y="12314"/>
                                <a:pt x="8488" y="12289"/>
                                <a:pt x="8423" y="12279"/>
                              </a:cubicBezTo>
                              <a:cubicBezTo>
                                <a:pt x="8380" y="12268"/>
                                <a:pt x="8266" y="12251"/>
                                <a:pt x="8114" y="12261"/>
                              </a:cubicBezTo>
                              <a:cubicBezTo>
                                <a:pt x="7962" y="12272"/>
                                <a:pt x="7816" y="12314"/>
                                <a:pt x="7702" y="12374"/>
                              </a:cubicBezTo>
                              <a:cubicBezTo>
                                <a:pt x="7637" y="12406"/>
                                <a:pt x="7583" y="12448"/>
                                <a:pt x="7540" y="12494"/>
                              </a:cubicBezTo>
                              <a:cubicBezTo>
                                <a:pt x="7518" y="12515"/>
                                <a:pt x="7502" y="12540"/>
                                <a:pt x="7485" y="12564"/>
                              </a:cubicBezTo>
                              <a:cubicBezTo>
                                <a:pt x="7469" y="12589"/>
                                <a:pt x="7458" y="12614"/>
                                <a:pt x="7453" y="12638"/>
                              </a:cubicBezTo>
                              <a:cubicBezTo>
                                <a:pt x="7437" y="12695"/>
                                <a:pt x="7431" y="12755"/>
                                <a:pt x="7442" y="12815"/>
                              </a:cubicBezTo>
                              <a:cubicBezTo>
                                <a:pt x="7448" y="12846"/>
                                <a:pt x="7453" y="12878"/>
                                <a:pt x="7464" y="12903"/>
                              </a:cubicBezTo>
                              <a:lnTo>
                                <a:pt x="7464" y="12906"/>
                              </a:lnTo>
                              <a:cubicBezTo>
                                <a:pt x="7464" y="12917"/>
                                <a:pt x="7464" y="12921"/>
                                <a:pt x="7475" y="12921"/>
                              </a:cubicBezTo>
                              <a:cubicBezTo>
                                <a:pt x="7480" y="12921"/>
                                <a:pt x="7480" y="12917"/>
                                <a:pt x="7480" y="12910"/>
                              </a:cubicBezTo>
                              <a:cubicBezTo>
                                <a:pt x="7480" y="12906"/>
                                <a:pt x="7480" y="12906"/>
                                <a:pt x="7480" y="12903"/>
                              </a:cubicBezTo>
                              <a:lnTo>
                                <a:pt x="7480" y="12889"/>
                              </a:lnTo>
                              <a:cubicBezTo>
                                <a:pt x="7480" y="12878"/>
                                <a:pt x="7480" y="12868"/>
                                <a:pt x="7480" y="12857"/>
                              </a:cubicBezTo>
                              <a:cubicBezTo>
                                <a:pt x="7480" y="12832"/>
                                <a:pt x="7485" y="12801"/>
                                <a:pt x="7496" y="12769"/>
                              </a:cubicBezTo>
                              <a:cubicBezTo>
                                <a:pt x="7502" y="12751"/>
                                <a:pt x="7507" y="12737"/>
                                <a:pt x="7518" y="12720"/>
                              </a:cubicBezTo>
                              <a:cubicBezTo>
                                <a:pt x="7518" y="12716"/>
                                <a:pt x="7518" y="12716"/>
                                <a:pt x="7518" y="12713"/>
                              </a:cubicBezTo>
                              <a:cubicBezTo>
                                <a:pt x="7518" y="12705"/>
                                <a:pt x="7529" y="12695"/>
                                <a:pt x="7540" y="12688"/>
                              </a:cubicBezTo>
                              <a:cubicBezTo>
                                <a:pt x="7545" y="12684"/>
                                <a:pt x="7545" y="12681"/>
                                <a:pt x="7551" y="12677"/>
                              </a:cubicBezTo>
                              <a:cubicBezTo>
                                <a:pt x="7551" y="12677"/>
                                <a:pt x="7556" y="12674"/>
                                <a:pt x="7556" y="12674"/>
                              </a:cubicBezTo>
                              <a:cubicBezTo>
                                <a:pt x="7556" y="12674"/>
                                <a:pt x="7556" y="12670"/>
                                <a:pt x="7561" y="12670"/>
                              </a:cubicBezTo>
                              <a:cubicBezTo>
                                <a:pt x="7599" y="12638"/>
                                <a:pt x="7653" y="12614"/>
                                <a:pt x="7697" y="12593"/>
                              </a:cubicBezTo>
                              <a:cubicBezTo>
                                <a:pt x="7708" y="12589"/>
                                <a:pt x="7713" y="12586"/>
                                <a:pt x="7724" y="12582"/>
                              </a:cubicBezTo>
                              <a:cubicBezTo>
                                <a:pt x="7767" y="12564"/>
                                <a:pt x="7811" y="12543"/>
                                <a:pt x="7854" y="12543"/>
                              </a:cubicBezTo>
                              <a:lnTo>
                                <a:pt x="7854" y="12543"/>
                              </a:lnTo>
                              <a:lnTo>
                                <a:pt x="7854" y="12543"/>
                              </a:lnTo>
                              <a:cubicBezTo>
                                <a:pt x="7870" y="12536"/>
                                <a:pt x="7881" y="12529"/>
                                <a:pt x="7897" y="12526"/>
                              </a:cubicBezTo>
                              <a:cubicBezTo>
                                <a:pt x="7897" y="12526"/>
                                <a:pt x="7897" y="12526"/>
                                <a:pt x="7897" y="12526"/>
                              </a:cubicBezTo>
                              <a:cubicBezTo>
                                <a:pt x="7897" y="12526"/>
                                <a:pt x="7897" y="12526"/>
                                <a:pt x="7897" y="12526"/>
                              </a:cubicBezTo>
                              <a:lnTo>
                                <a:pt x="7897" y="12526"/>
                              </a:lnTo>
                              <a:cubicBezTo>
                                <a:pt x="7930" y="12515"/>
                                <a:pt x="7962" y="12519"/>
                                <a:pt x="7990" y="12519"/>
                              </a:cubicBezTo>
                              <a:cubicBezTo>
                                <a:pt x="8000" y="12519"/>
                                <a:pt x="8011" y="12519"/>
                                <a:pt x="8022" y="12519"/>
                              </a:cubicBezTo>
                              <a:lnTo>
                                <a:pt x="8033" y="12519"/>
                              </a:lnTo>
                              <a:cubicBezTo>
                                <a:pt x="8055" y="12519"/>
                                <a:pt x="8076" y="12515"/>
                                <a:pt x="8087" y="12519"/>
                              </a:cubicBezTo>
                              <a:cubicBezTo>
                                <a:pt x="8163" y="12519"/>
                                <a:pt x="8261" y="12533"/>
                                <a:pt x="8331" y="12554"/>
                              </a:cubicBezTo>
                              <a:cubicBezTo>
                                <a:pt x="8369" y="12564"/>
                                <a:pt x="8396" y="12575"/>
                                <a:pt x="8418" y="12582"/>
                              </a:cubicBezTo>
                              <a:lnTo>
                                <a:pt x="8402" y="12589"/>
                              </a:lnTo>
                              <a:cubicBezTo>
                                <a:pt x="8364" y="12600"/>
                                <a:pt x="8331" y="12610"/>
                                <a:pt x="8315" y="12617"/>
                              </a:cubicBezTo>
                              <a:cubicBezTo>
                                <a:pt x="8304" y="12614"/>
                                <a:pt x="8299" y="12614"/>
                                <a:pt x="8293" y="12617"/>
                              </a:cubicBezTo>
                              <a:cubicBezTo>
                                <a:pt x="8293" y="12617"/>
                                <a:pt x="8288" y="12621"/>
                                <a:pt x="8288" y="12621"/>
                              </a:cubicBezTo>
                              <a:cubicBezTo>
                                <a:pt x="8288" y="12624"/>
                                <a:pt x="8293" y="12628"/>
                                <a:pt x="8299" y="12635"/>
                              </a:cubicBezTo>
                              <a:cubicBezTo>
                                <a:pt x="8304" y="12638"/>
                                <a:pt x="8315" y="12646"/>
                                <a:pt x="8326" y="12656"/>
                              </a:cubicBezTo>
                              <a:cubicBezTo>
                                <a:pt x="8342" y="12670"/>
                                <a:pt x="8347" y="12698"/>
                                <a:pt x="8347" y="12720"/>
                              </a:cubicBezTo>
                              <a:cubicBezTo>
                                <a:pt x="8347" y="12727"/>
                                <a:pt x="8347" y="12744"/>
                                <a:pt x="8336" y="12772"/>
                              </a:cubicBezTo>
                              <a:cubicBezTo>
                                <a:pt x="8331" y="12790"/>
                                <a:pt x="8320" y="12808"/>
                                <a:pt x="8309" y="12825"/>
                              </a:cubicBezTo>
                              <a:cubicBezTo>
                                <a:pt x="8304" y="12832"/>
                                <a:pt x="8304" y="12839"/>
                                <a:pt x="8299" y="12846"/>
                              </a:cubicBezTo>
                              <a:cubicBezTo>
                                <a:pt x="8282" y="12882"/>
                                <a:pt x="8271" y="12910"/>
                                <a:pt x="8271" y="12935"/>
                              </a:cubicBezTo>
                              <a:cubicBezTo>
                                <a:pt x="8271" y="12945"/>
                                <a:pt x="8271" y="12956"/>
                                <a:pt x="8271" y="12966"/>
                              </a:cubicBezTo>
                              <a:lnTo>
                                <a:pt x="8271" y="12970"/>
                              </a:lnTo>
                              <a:cubicBezTo>
                                <a:pt x="8271" y="12980"/>
                                <a:pt x="8277" y="12988"/>
                                <a:pt x="8282" y="12995"/>
                              </a:cubicBezTo>
                              <a:cubicBezTo>
                                <a:pt x="8277" y="12995"/>
                                <a:pt x="8266" y="12995"/>
                                <a:pt x="8255" y="12991"/>
                              </a:cubicBezTo>
                              <a:cubicBezTo>
                                <a:pt x="8233" y="12988"/>
                                <a:pt x="8206" y="12984"/>
                                <a:pt x="8185" y="12984"/>
                              </a:cubicBezTo>
                              <a:cubicBezTo>
                                <a:pt x="8152" y="12984"/>
                                <a:pt x="8120" y="12988"/>
                                <a:pt x="8093" y="12995"/>
                              </a:cubicBezTo>
                              <a:cubicBezTo>
                                <a:pt x="8093" y="12995"/>
                                <a:pt x="8087" y="12995"/>
                                <a:pt x="8087" y="12995"/>
                              </a:cubicBezTo>
                              <a:lnTo>
                                <a:pt x="8093" y="12984"/>
                              </a:lnTo>
                              <a:lnTo>
                                <a:pt x="8082" y="12995"/>
                              </a:lnTo>
                              <a:cubicBezTo>
                                <a:pt x="8071" y="12998"/>
                                <a:pt x="8065" y="13002"/>
                                <a:pt x="8055" y="13009"/>
                              </a:cubicBezTo>
                              <a:cubicBezTo>
                                <a:pt x="8044" y="13016"/>
                                <a:pt x="8038" y="13026"/>
                                <a:pt x="8038" y="13033"/>
                              </a:cubicBezTo>
                              <a:cubicBezTo>
                                <a:pt x="8038" y="13037"/>
                                <a:pt x="8038" y="13040"/>
                                <a:pt x="8044" y="13040"/>
                              </a:cubicBezTo>
                              <a:cubicBezTo>
                                <a:pt x="8044" y="13040"/>
                                <a:pt x="8049" y="13040"/>
                                <a:pt x="8049" y="13037"/>
                              </a:cubicBezTo>
                              <a:lnTo>
                                <a:pt x="8049" y="13037"/>
                              </a:lnTo>
                              <a:cubicBezTo>
                                <a:pt x="8055" y="13040"/>
                                <a:pt x="8060" y="13047"/>
                                <a:pt x="8076" y="13058"/>
                              </a:cubicBezTo>
                              <a:lnTo>
                                <a:pt x="8082" y="13062"/>
                              </a:lnTo>
                              <a:cubicBezTo>
                                <a:pt x="8098" y="13079"/>
                                <a:pt x="8125" y="13100"/>
                                <a:pt x="8147" y="13129"/>
                              </a:cubicBezTo>
                              <a:cubicBezTo>
                                <a:pt x="8168" y="13157"/>
                                <a:pt x="8185" y="13192"/>
                                <a:pt x="8190" y="13227"/>
                              </a:cubicBezTo>
                              <a:cubicBezTo>
                                <a:pt x="8196" y="13266"/>
                                <a:pt x="8190" y="13305"/>
                                <a:pt x="8190" y="13337"/>
                              </a:cubicBezTo>
                              <a:cubicBezTo>
                                <a:pt x="8190" y="13347"/>
                                <a:pt x="8185" y="13358"/>
                                <a:pt x="8185" y="13372"/>
                              </a:cubicBezTo>
                              <a:cubicBezTo>
                                <a:pt x="8174" y="13449"/>
                                <a:pt x="8152" y="13583"/>
                                <a:pt x="8152" y="13724"/>
                              </a:cubicBezTo>
                              <a:lnTo>
                                <a:pt x="8152" y="13735"/>
                              </a:lnTo>
                              <a:cubicBezTo>
                                <a:pt x="8152" y="13753"/>
                                <a:pt x="8152" y="13770"/>
                                <a:pt x="8152" y="13788"/>
                              </a:cubicBezTo>
                              <a:cubicBezTo>
                                <a:pt x="8152" y="13798"/>
                                <a:pt x="8152" y="13809"/>
                                <a:pt x="8152" y="13819"/>
                              </a:cubicBezTo>
                              <a:lnTo>
                                <a:pt x="8055" y="13745"/>
                              </a:lnTo>
                              <a:cubicBezTo>
                                <a:pt x="8033" y="13721"/>
                                <a:pt x="7881" y="13601"/>
                                <a:pt x="7778" y="13527"/>
                              </a:cubicBezTo>
                              <a:cubicBezTo>
                                <a:pt x="7719" y="13485"/>
                                <a:pt x="7583" y="13382"/>
                                <a:pt x="7431" y="13277"/>
                              </a:cubicBezTo>
                              <a:cubicBezTo>
                                <a:pt x="7372" y="13234"/>
                                <a:pt x="7307" y="13192"/>
                                <a:pt x="7252" y="13150"/>
                              </a:cubicBezTo>
                              <a:lnTo>
                                <a:pt x="7171" y="13090"/>
                              </a:lnTo>
                              <a:cubicBezTo>
                                <a:pt x="7171" y="13086"/>
                                <a:pt x="7171" y="13083"/>
                                <a:pt x="7171" y="13072"/>
                              </a:cubicBezTo>
                              <a:cubicBezTo>
                                <a:pt x="7177" y="13065"/>
                                <a:pt x="7182" y="13051"/>
                                <a:pt x="7182" y="13033"/>
                              </a:cubicBezTo>
                              <a:cubicBezTo>
                                <a:pt x="7182" y="13012"/>
                                <a:pt x="7182" y="12980"/>
                                <a:pt x="7177" y="12956"/>
                              </a:cubicBezTo>
                              <a:cubicBezTo>
                                <a:pt x="7177" y="12945"/>
                                <a:pt x="7160" y="12885"/>
                                <a:pt x="7111" y="12825"/>
                              </a:cubicBezTo>
                              <a:cubicBezTo>
                                <a:pt x="7101" y="12811"/>
                                <a:pt x="7090" y="12797"/>
                                <a:pt x="7074" y="12780"/>
                              </a:cubicBezTo>
                              <a:cubicBezTo>
                                <a:pt x="7046" y="12744"/>
                                <a:pt x="7014" y="12709"/>
                                <a:pt x="6976" y="12677"/>
                              </a:cubicBezTo>
                              <a:lnTo>
                                <a:pt x="6987" y="12392"/>
                              </a:lnTo>
                              <a:cubicBezTo>
                                <a:pt x="6987" y="12378"/>
                                <a:pt x="6987" y="12367"/>
                                <a:pt x="6987" y="12364"/>
                              </a:cubicBezTo>
                              <a:cubicBezTo>
                                <a:pt x="7036" y="12364"/>
                                <a:pt x="7079" y="12364"/>
                                <a:pt x="7128" y="12356"/>
                              </a:cubicBezTo>
                              <a:cubicBezTo>
                                <a:pt x="7171" y="12349"/>
                                <a:pt x="7220" y="12339"/>
                                <a:pt x="7263" y="12325"/>
                              </a:cubicBezTo>
                              <a:cubicBezTo>
                                <a:pt x="7323" y="12307"/>
                                <a:pt x="7382" y="12279"/>
                                <a:pt x="7426" y="12251"/>
                              </a:cubicBezTo>
                              <a:cubicBezTo>
                                <a:pt x="7491" y="12208"/>
                                <a:pt x="7545" y="12159"/>
                                <a:pt x="7588" y="12099"/>
                              </a:cubicBezTo>
                              <a:cubicBezTo>
                                <a:pt x="7599" y="12081"/>
                                <a:pt x="7610" y="12067"/>
                                <a:pt x="7621" y="12050"/>
                              </a:cubicBezTo>
                              <a:cubicBezTo>
                                <a:pt x="7632" y="12025"/>
                                <a:pt x="7643" y="12004"/>
                                <a:pt x="7648" y="11986"/>
                              </a:cubicBezTo>
                              <a:cubicBezTo>
                                <a:pt x="7648" y="11983"/>
                                <a:pt x="7648" y="11983"/>
                                <a:pt x="7648" y="11979"/>
                              </a:cubicBezTo>
                              <a:cubicBezTo>
                                <a:pt x="7648" y="11979"/>
                                <a:pt x="7648" y="11976"/>
                                <a:pt x="7648" y="11976"/>
                              </a:cubicBezTo>
                              <a:cubicBezTo>
                                <a:pt x="7659" y="11951"/>
                                <a:pt x="7664" y="11923"/>
                                <a:pt x="7670" y="11898"/>
                              </a:cubicBezTo>
                              <a:cubicBezTo>
                                <a:pt x="7675" y="11877"/>
                                <a:pt x="7681" y="11852"/>
                                <a:pt x="7686" y="11831"/>
                              </a:cubicBezTo>
                              <a:cubicBezTo>
                                <a:pt x="7697" y="11803"/>
                                <a:pt x="7708" y="11778"/>
                                <a:pt x="7719" y="11757"/>
                              </a:cubicBezTo>
                              <a:cubicBezTo>
                                <a:pt x="7724" y="11747"/>
                                <a:pt x="7735" y="11736"/>
                                <a:pt x="7746" y="11722"/>
                              </a:cubicBezTo>
                              <a:lnTo>
                                <a:pt x="7746" y="11722"/>
                              </a:lnTo>
                              <a:cubicBezTo>
                                <a:pt x="7751" y="11722"/>
                                <a:pt x="7751" y="11718"/>
                                <a:pt x="7751" y="11718"/>
                              </a:cubicBezTo>
                              <a:cubicBezTo>
                                <a:pt x="7756" y="11715"/>
                                <a:pt x="7756" y="11715"/>
                                <a:pt x="7756" y="11711"/>
                              </a:cubicBezTo>
                              <a:cubicBezTo>
                                <a:pt x="7762" y="11708"/>
                                <a:pt x="7767" y="11704"/>
                                <a:pt x="7767" y="11701"/>
                              </a:cubicBezTo>
                              <a:cubicBezTo>
                                <a:pt x="7778" y="11694"/>
                                <a:pt x="7789" y="11687"/>
                                <a:pt x="7800" y="11676"/>
                              </a:cubicBezTo>
                              <a:cubicBezTo>
                                <a:pt x="7805" y="11676"/>
                                <a:pt x="7811" y="11673"/>
                                <a:pt x="7816" y="11669"/>
                              </a:cubicBezTo>
                              <a:cubicBezTo>
                                <a:pt x="7822" y="11665"/>
                                <a:pt x="7822" y="11662"/>
                                <a:pt x="7822" y="11658"/>
                              </a:cubicBezTo>
                              <a:cubicBezTo>
                                <a:pt x="7838" y="11648"/>
                                <a:pt x="7859" y="11634"/>
                                <a:pt x="7876" y="11623"/>
                              </a:cubicBezTo>
                              <a:lnTo>
                                <a:pt x="7881" y="11620"/>
                              </a:lnTo>
                              <a:lnTo>
                                <a:pt x="7887" y="11616"/>
                              </a:lnTo>
                              <a:cubicBezTo>
                                <a:pt x="7903" y="11606"/>
                                <a:pt x="7914" y="11598"/>
                                <a:pt x="7925" y="11595"/>
                              </a:cubicBezTo>
                              <a:cubicBezTo>
                                <a:pt x="7941" y="11584"/>
                                <a:pt x="7952" y="11581"/>
                                <a:pt x="7952" y="11577"/>
                              </a:cubicBezTo>
                              <a:cubicBezTo>
                                <a:pt x="7957" y="11574"/>
                                <a:pt x="7962" y="11570"/>
                                <a:pt x="7962" y="11567"/>
                              </a:cubicBezTo>
                              <a:lnTo>
                                <a:pt x="7962" y="11563"/>
                              </a:lnTo>
                              <a:lnTo>
                                <a:pt x="7962" y="11563"/>
                              </a:lnTo>
                              <a:cubicBezTo>
                                <a:pt x="7962" y="11563"/>
                                <a:pt x="7962" y="11563"/>
                                <a:pt x="7962" y="11563"/>
                              </a:cubicBezTo>
                              <a:cubicBezTo>
                                <a:pt x="7968" y="11556"/>
                                <a:pt x="7973" y="11542"/>
                                <a:pt x="7973" y="11528"/>
                              </a:cubicBezTo>
                              <a:cubicBezTo>
                                <a:pt x="7973" y="11524"/>
                                <a:pt x="7973" y="11521"/>
                                <a:pt x="7973" y="11517"/>
                              </a:cubicBezTo>
                              <a:cubicBezTo>
                                <a:pt x="7973" y="11510"/>
                                <a:pt x="7973" y="11507"/>
                                <a:pt x="7968" y="11503"/>
                              </a:cubicBezTo>
                              <a:cubicBezTo>
                                <a:pt x="7968" y="11500"/>
                                <a:pt x="7968" y="11496"/>
                                <a:pt x="7962" y="11493"/>
                              </a:cubicBezTo>
                              <a:lnTo>
                                <a:pt x="7962" y="11489"/>
                              </a:lnTo>
                              <a:cubicBezTo>
                                <a:pt x="7962" y="11486"/>
                                <a:pt x="7957" y="11482"/>
                                <a:pt x="7957" y="11479"/>
                              </a:cubicBezTo>
                              <a:lnTo>
                                <a:pt x="7952" y="11475"/>
                              </a:lnTo>
                              <a:cubicBezTo>
                                <a:pt x="7946" y="11472"/>
                                <a:pt x="7946" y="11472"/>
                                <a:pt x="7941" y="11468"/>
                              </a:cubicBezTo>
                              <a:cubicBezTo>
                                <a:pt x="7935" y="11465"/>
                                <a:pt x="7930" y="11461"/>
                                <a:pt x="7925" y="11457"/>
                              </a:cubicBezTo>
                              <a:cubicBezTo>
                                <a:pt x="7914" y="11454"/>
                                <a:pt x="7903" y="11447"/>
                                <a:pt x="7892" y="11443"/>
                              </a:cubicBezTo>
                              <a:cubicBezTo>
                                <a:pt x="7887" y="11443"/>
                                <a:pt x="7887" y="11440"/>
                                <a:pt x="7881" y="11440"/>
                              </a:cubicBezTo>
                              <a:cubicBezTo>
                                <a:pt x="7865" y="11436"/>
                                <a:pt x="7854" y="11429"/>
                                <a:pt x="7838" y="11426"/>
                              </a:cubicBezTo>
                              <a:cubicBezTo>
                                <a:pt x="7832" y="11426"/>
                                <a:pt x="7827" y="11422"/>
                                <a:pt x="7822" y="11422"/>
                              </a:cubicBezTo>
                              <a:cubicBezTo>
                                <a:pt x="7811" y="11419"/>
                                <a:pt x="7800" y="11419"/>
                                <a:pt x="7789" y="11419"/>
                              </a:cubicBezTo>
                              <a:cubicBezTo>
                                <a:pt x="7784" y="11419"/>
                                <a:pt x="7784" y="11419"/>
                                <a:pt x="7778" y="11422"/>
                              </a:cubicBezTo>
                              <a:cubicBezTo>
                                <a:pt x="7778" y="11422"/>
                                <a:pt x="7778" y="11422"/>
                                <a:pt x="7778" y="11422"/>
                              </a:cubicBezTo>
                              <a:lnTo>
                                <a:pt x="7778" y="11422"/>
                              </a:lnTo>
                              <a:lnTo>
                                <a:pt x="7773" y="11426"/>
                              </a:lnTo>
                              <a:cubicBezTo>
                                <a:pt x="7746" y="11426"/>
                                <a:pt x="7719" y="11429"/>
                                <a:pt x="7691" y="11436"/>
                              </a:cubicBezTo>
                              <a:cubicBezTo>
                                <a:pt x="7632" y="11447"/>
                                <a:pt x="7594" y="11468"/>
                                <a:pt x="7578" y="11479"/>
                              </a:cubicBezTo>
                              <a:lnTo>
                                <a:pt x="7578" y="11479"/>
                              </a:lnTo>
                              <a:cubicBezTo>
                                <a:pt x="7567" y="11486"/>
                                <a:pt x="7556" y="11493"/>
                                <a:pt x="7540" y="11500"/>
                              </a:cubicBezTo>
                              <a:cubicBezTo>
                                <a:pt x="7540" y="11496"/>
                                <a:pt x="7534" y="11493"/>
                                <a:pt x="7534" y="11489"/>
                              </a:cubicBezTo>
                              <a:cubicBezTo>
                                <a:pt x="7523" y="11475"/>
                                <a:pt x="7502" y="11461"/>
                                <a:pt x="7485" y="11450"/>
                              </a:cubicBezTo>
                              <a:cubicBezTo>
                                <a:pt x="7480" y="11447"/>
                                <a:pt x="7475" y="11443"/>
                                <a:pt x="7469" y="11440"/>
                              </a:cubicBezTo>
                              <a:cubicBezTo>
                                <a:pt x="7464" y="11433"/>
                                <a:pt x="7448" y="11422"/>
                                <a:pt x="7437" y="11408"/>
                              </a:cubicBezTo>
                              <a:lnTo>
                                <a:pt x="7437" y="11405"/>
                              </a:lnTo>
                              <a:cubicBezTo>
                                <a:pt x="7437" y="11405"/>
                                <a:pt x="7437" y="11401"/>
                                <a:pt x="7431" y="11401"/>
                              </a:cubicBezTo>
                              <a:lnTo>
                                <a:pt x="7426" y="11394"/>
                              </a:lnTo>
                              <a:cubicBezTo>
                                <a:pt x="7426" y="11394"/>
                                <a:pt x="7426" y="11394"/>
                                <a:pt x="7426" y="11391"/>
                              </a:cubicBezTo>
                              <a:cubicBezTo>
                                <a:pt x="7426" y="11387"/>
                                <a:pt x="7420" y="11383"/>
                                <a:pt x="7420" y="11376"/>
                              </a:cubicBezTo>
                              <a:cubicBezTo>
                                <a:pt x="7420" y="11373"/>
                                <a:pt x="7420" y="11373"/>
                                <a:pt x="7415" y="11369"/>
                              </a:cubicBezTo>
                              <a:lnTo>
                                <a:pt x="7415" y="11366"/>
                              </a:lnTo>
                              <a:lnTo>
                                <a:pt x="7415" y="11362"/>
                              </a:lnTo>
                              <a:lnTo>
                                <a:pt x="7404" y="11366"/>
                              </a:lnTo>
                              <a:cubicBezTo>
                                <a:pt x="7404" y="11366"/>
                                <a:pt x="7399" y="11366"/>
                                <a:pt x="7393" y="11369"/>
                              </a:cubicBezTo>
                              <a:lnTo>
                                <a:pt x="7377" y="11376"/>
                              </a:lnTo>
                              <a:lnTo>
                                <a:pt x="7355" y="11383"/>
                              </a:lnTo>
                              <a:cubicBezTo>
                                <a:pt x="7345" y="11387"/>
                                <a:pt x="7334" y="11391"/>
                                <a:pt x="7317" y="11398"/>
                              </a:cubicBezTo>
                              <a:cubicBezTo>
                                <a:pt x="7296" y="11408"/>
                                <a:pt x="7269" y="11419"/>
                                <a:pt x="7252" y="11433"/>
                              </a:cubicBezTo>
                              <a:cubicBezTo>
                                <a:pt x="7231" y="11447"/>
                                <a:pt x="7209" y="11461"/>
                                <a:pt x="7193" y="11479"/>
                              </a:cubicBezTo>
                              <a:cubicBezTo>
                                <a:pt x="7193" y="11482"/>
                                <a:pt x="7187" y="11482"/>
                                <a:pt x="7187" y="11486"/>
                              </a:cubicBezTo>
                              <a:lnTo>
                                <a:pt x="7193" y="11489"/>
                              </a:lnTo>
                              <a:lnTo>
                                <a:pt x="7187" y="11489"/>
                              </a:lnTo>
                              <a:lnTo>
                                <a:pt x="7187" y="11493"/>
                              </a:lnTo>
                              <a:cubicBezTo>
                                <a:pt x="7204" y="11436"/>
                                <a:pt x="7252" y="11306"/>
                                <a:pt x="7307" y="11175"/>
                              </a:cubicBezTo>
                              <a:cubicBezTo>
                                <a:pt x="7345" y="11098"/>
                                <a:pt x="7377" y="11038"/>
                                <a:pt x="7393" y="11017"/>
                              </a:cubicBezTo>
                              <a:lnTo>
                                <a:pt x="7393" y="11017"/>
                              </a:lnTo>
                              <a:cubicBezTo>
                                <a:pt x="7420" y="10971"/>
                                <a:pt x="7458" y="10918"/>
                                <a:pt x="7491" y="10872"/>
                              </a:cubicBezTo>
                              <a:lnTo>
                                <a:pt x="7491" y="10872"/>
                              </a:lnTo>
                              <a:cubicBezTo>
                                <a:pt x="7491" y="10872"/>
                                <a:pt x="7491" y="10872"/>
                                <a:pt x="7491" y="10872"/>
                              </a:cubicBezTo>
                              <a:cubicBezTo>
                                <a:pt x="7518" y="10886"/>
                                <a:pt x="7621" y="10946"/>
                                <a:pt x="7691" y="10999"/>
                              </a:cubicBezTo>
                              <a:cubicBezTo>
                                <a:pt x="7708" y="11010"/>
                                <a:pt x="7719" y="11020"/>
                                <a:pt x="7724" y="11027"/>
                              </a:cubicBezTo>
                              <a:lnTo>
                                <a:pt x="7735" y="11038"/>
                              </a:lnTo>
                              <a:cubicBezTo>
                                <a:pt x="7740" y="11045"/>
                                <a:pt x="7746" y="11049"/>
                                <a:pt x="7751" y="11056"/>
                              </a:cubicBezTo>
                              <a:lnTo>
                                <a:pt x="7751" y="11056"/>
                              </a:lnTo>
                              <a:cubicBezTo>
                                <a:pt x="7735" y="11056"/>
                                <a:pt x="7713" y="11056"/>
                                <a:pt x="7697" y="11059"/>
                              </a:cubicBezTo>
                              <a:cubicBezTo>
                                <a:pt x="7681" y="11063"/>
                                <a:pt x="7659" y="11066"/>
                                <a:pt x="7643" y="11073"/>
                              </a:cubicBezTo>
                              <a:cubicBezTo>
                                <a:pt x="7616" y="11084"/>
                                <a:pt x="7594" y="11094"/>
                                <a:pt x="7578" y="11105"/>
                              </a:cubicBezTo>
                              <a:cubicBezTo>
                                <a:pt x="7551" y="11123"/>
                                <a:pt x="7529" y="11147"/>
                                <a:pt x="7513" y="11172"/>
                              </a:cubicBezTo>
                              <a:cubicBezTo>
                                <a:pt x="7480" y="11225"/>
                                <a:pt x="7485" y="11278"/>
                                <a:pt x="7491" y="11299"/>
                              </a:cubicBezTo>
                              <a:cubicBezTo>
                                <a:pt x="7491" y="11302"/>
                                <a:pt x="7491" y="11302"/>
                                <a:pt x="7491" y="11306"/>
                              </a:cubicBezTo>
                              <a:cubicBezTo>
                                <a:pt x="7491" y="11306"/>
                                <a:pt x="7491" y="11313"/>
                                <a:pt x="7496" y="11313"/>
                              </a:cubicBezTo>
                              <a:cubicBezTo>
                                <a:pt x="7496" y="11313"/>
                                <a:pt x="7496" y="11313"/>
                                <a:pt x="7496" y="11313"/>
                              </a:cubicBezTo>
                              <a:lnTo>
                                <a:pt x="7496" y="11316"/>
                              </a:lnTo>
                              <a:cubicBezTo>
                                <a:pt x="7485" y="11324"/>
                                <a:pt x="7475" y="11334"/>
                                <a:pt x="7475" y="11338"/>
                              </a:cubicBezTo>
                              <a:lnTo>
                                <a:pt x="7475" y="11341"/>
                              </a:lnTo>
                              <a:lnTo>
                                <a:pt x="7475" y="11341"/>
                              </a:lnTo>
                              <a:cubicBezTo>
                                <a:pt x="7480" y="11345"/>
                                <a:pt x="7485" y="11341"/>
                                <a:pt x="7496" y="11334"/>
                              </a:cubicBezTo>
                              <a:cubicBezTo>
                                <a:pt x="7502" y="11331"/>
                                <a:pt x="7507" y="11327"/>
                                <a:pt x="7518" y="11324"/>
                              </a:cubicBezTo>
                              <a:cubicBezTo>
                                <a:pt x="7534" y="11316"/>
                                <a:pt x="7556" y="11309"/>
                                <a:pt x="7578" y="11302"/>
                              </a:cubicBezTo>
                              <a:cubicBezTo>
                                <a:pt x="7670" y="11288"/>
                                <a:pt x="7805" y="11271"/>
                                <a:pt x="7930" y="11281"/>
                              </a:cubicBezTo>
                              <a:cubicBezTo>
                                <a:pt x="7962" y="11285"/>
                                <a:pt x="8017" y="11295"/>
                                <a:pt x="8076" y="11316"/>
                              </a:cubicBezTo>
                              <a:cubicBezTo>
                                <a:pt x="8103" y="11327"/>
                                <a:pt x="8125" y="11338"/>
                                <a:pt x="8152" y="11352"/>
                              </a:cubicBezTo>
                              <a:cubicBezTo>
                                <a:pt x="8217" y="11391"/>
                                <a:pt x="8282" y="11436"/>
                                <a:pt x="8342" y="11496"/>
                              </a:cubicBezTo>
                              <a:cubicBezTo>
                                <a:pt x="8385" y="11539"/>
                                <a:pt x="8423" y="11584"/>
                                <a:pt x="8461" y="11634"/>
                              </a:cubicBezTo>
                              <a:cubicBezTo>
                                <a:pt x="8504" y="11690"/>
                                <a:pt x="8553" y="11747"/>
                                <a:pt x="8591" y="11789"/>
                              </a:cubicBezTo>
                              <a:cubicBezTo>
                                <a:pt x="8591" y="11792"/>
                                <a:pt x="8597" y="11792"/>
                                <a:pt x="8597" y="11796"/>
                              </a:cubicBezTo>
                              <a:cubicBezTo>
                                <a:pt x="8591" y="11799"/>
                                <a:pt x="8580" y="11810"/>
                                <a:pt x="8564" y="11828"/>
                              </a:cubicBezTo>
                              <a:cubicBezTo>
                                <a:pt x="8553" y="11838"/>
                                <a:pt x="8548" y="11845"/>
                                <a:pt x="8537" y="11856"/>
                              </a:cubicBezTo>
                              <a:cubicBezTo>
                                <a:pt x="8521" y="11881"/>
                                <a:pt x="8510" y="11905"/>
                                <a:pt x="8504" y="11933"/>
                              </a:cubicBezTo>
                              <a:lnTo>
                                <a:pt x="8504" y="11937"/>
                              </a:lnTo>
                              <a:cubicBezTo>
                                <a:pt x="8504" y="11940"/>
                                <a:pt x="8504" y="11940"/>
                                <a:pt x="8504" y="11944"/>
                              </a:cubicBezTo>
                              <a:lnTo>
                                <a:pt x="8504" y="11948"/>
                              </a:lnTo>
                              <a:lnTo>
                                <a:pt x="8504" y="11951"/>
                              </a:lnTo>
                              <a:cubicBezTo>
                                <a:pt x="8504" y="11958"/>
                                <a:pt x="8504" y="11965"/>
                                <a:pt x="8504" y="11969"/>
                              </a:cubicBezTo>
                              <a:cubicBezTo>
                                <a:pt x="8504" y="11976"/>
                                <a:pt x="8510" y="11983"/>
                                <a:pt x="8510" y="11990"/>
                              </a:cubicBezTo>
                              <a:cubicBezTo>
                                <a:pt x="8510" y="11997"/>
                                <a:pt x="8515" y="12000"/>
                                <a:pt x="8515" y="12007"/>
                              </a:cubicBezTo>
                              <a:cubicBezTo>
                                <a:pt x="8515" y="12007"/>
                                <a:pt x="8515" y="12011"/>
                                <a:pt x="8515" y="12011"/>
                              </a:cubicBezTo>
                              <a:lnTo>
                                <a:pt x="8515" y="12014"/>
                              </a:lnTo>
                              <a:cubicBezTo>
                                <a:pt x="8515" y="12018"/>
                                <a:pt x="8521" y="12018"/>
                                <a:pt x="8521" y="12022"/>
                              </a:cubicBezTo>
                              <a:cubicBezTo>
                                <a:pt x="8515" y="12029"/>
                                <a:pt x="8510" y="12032"/>
                                <a:pt x="8515" y="12036"/>
                              </a:cubicBezTo>
                              <a:cubicBezTo>
                                <a:pt x="8521" y="12039"/>
                                <a:pt x="8532" y="12036"/>
                                <a:pt x="8553" y="12025"/>
                              </a:cubicBezTo>
                              <a:cubicBezTo>
                                <a:pt x="8564" y="12022"/>
                                <a:pt x="8580" y="12014"/>
                                <a:pt x="8597" y="12007"/>
                              </a:cubicBezTo>
                              <a:cubicBezTo>
                                <a:pt x="8629" y="11997"/>
                                <a:pt x="8667" y="11986"/>
                                <a:pt x="8700" y="11976"/>
                              </a:cubicBezTo>
                              <a:cubicBezTo>
                                <a:pt x="8700" y="11976"/>
                                <a:pt x="8700" y="11976"/>
                                <a:pt x="8700" y="11979"/>
                              </a:cubicBezTo>
                              <a:cubicBezTo>
                                <a:pt x="8705" y="11983"/>
                                <a:pt x="8705" y="11990"/>
                                <a:pt x="8710" y="11997"/>
                              </a:cubicBezTo>
                              <a:lnTo>
                                <a:pt x="8710" y="11997"/>
                              </a:lnTo>
                              <a:cubicBezTo>
                                <a:pt x="8721" y="12014"/>
                                <a:pt x="8743" y="12043"/>
                                <a:pt x="8759" y="12074"/>
                              </a:cubicBezTo>
                              <a:lnTo>
                                <a:pt x="8765" y="12085"/>
                              </a:lnTo>
                              <a:cubicBezTo>
                                <a:pt x="8765" y="12089"/>
                                <a:pt x="8770" y="12092"/>
                                <a:pt x="8770" y="12099"/>
                              </a:cubicBezTo>
                              <a:cubicBezTo>
                                <a:pt x="8792" y="12138"/>
                                <a:pt x="8803" y="12180"/>
                                <a:pt x="8819" y="12215"/>
                              </a:cubicBezTo>
                              <a:lnTo>
                                <a:pt x="8851" y="12304"/>
                              </a:lnTo>
                              <a:cubicBezTo>
                                <a:pt x="8889" y="12307"/>
                                <a:pt x="8927" y="12392"/>
                                <a:pt x="8949" y="12413"/>
                              </a:cubicBezTo>
                              <a:close/>
                              <a:moveTo>
                                <a:pt x="6960" y="11063"/>
                              </a:moveTo>
                              <a:cubicBezTo>
                                <a:pt x="6933" y="10911"/>
                                <a:pt x="6895" y="10763"/>
                                <a:pt x="6868" y="10678"/>
                              </a:cubicBezTo>
                              <a:lnTo>
                                <a:pt x="6857" y="10625"/>
                              </a:lnTo>
                              <a:cubicBezTo>
                                <a:pt x="6889" y="10633"/>
                                <a:pt x="6992" y="10657"/>
                                <a:pt x="7101" y="10692"/>
                              </a:cubicBezTo>
                              <a:cubicBezTo>
                                <a:pt x="7177" y="10724"/>
                                <a:pt x="7274" y="10759"/>
                                <a:pt x="7307" y="10767"/>
                              </a:cubicBezTo>
                              <a:cubicBezTo>
                                <a:pt x="7301" y="10781"/>
                                <a:pt x="7274" y="10826"/>
                                <a:pt x="7242" y="10886"/>
                              </a:cubicBezTo>
                              <a:cubicBezTo>
                                <a:pt x="7236" y="10893"/>
                                <a:pt x="7236" y="10897"/>
                                <a:pt x="7231" y="10904"/>
                              </a:cubicBezTo>
                              <a:cubicBezTo>
                                <a:pt x="7220" y="10925"/>
                                <a:pt x="7149" y="11041"/>
                                <a:pt x="7090" y="11175"/>
                              </a:cubicBezTo>
                              <a:cubicBezTo>
                                <a:pt x="7079" y="11197"/>
                                <a:pt x="7074" y="11218"/>
                                <a:pt x="7063" y="11239"/>
                              </a:cubicBezTo>
                              <a:cubicBezTo>
                                <a:pt x="7041" y="11292"/>
                                <a:pt x="7019" y="11348"/>
                                <a:pt x="7003" y="11401"/>
                              </a:cubicBezTo>
                              <a:cubicBezTo>
                                <a:pt x="6998" y="11341"/>
                                <a:pt x="6981" y="11207"/>
                                <a:pt x="6960" y="11063"/>
                              </a:cubicBezTo>
                              <a:close/>
                              <a:moveTo>
                                <a:pt x="8808" y="11704"/>
                              </a:moveTo>
                              <a:cubicBezTo>
                                <a:pt x="8786" y="11708"/>
                                <a:pt x="8765" y="11715"/>
                                <a:pt x="8738" y="11725"/>
                              </a:cubicBezTo>
                              <a:lnTo>
                                <a:pt x="8721" y="11704"/>
                              </a:lnTo>
                              <a:cubicBezTo>
                                <a:pt x="8716" y="11694"/>
                                <a:pt x="8705" y="11680"/>
                                <a:pt x="8689" y="11655"/>
                              </a:cubicBezTo>
                              <a:cubicBezTo>
                                <a:pt x="8673" y="11630"/>
                                <a:pt x="8651" y="11602"/>
                                <a:pt x="8618" y="11567"/>
                              </a:cubicBezTo>
                              <a:cubicBezTo>
                                <a:pt x="8607" y="11553"/>
                                <a:pt x="8591" y="11535"/>
                                <a:pt x="8575" y="11521"/>
                              </a:cubicBezTo>
                              <a:cubicBezTo>
                                <a:pt x="8597" y="11524"/>
                                <a:pt x="8613" y="11528"/>
                                <a:pt x="8629" y="11535"/>
                              </a:cubicBezTo>
                              <a:cubicBezTo>
                                <a:pt x="8640" y="11539"/>
                                <a:pt x="8656" y="11546"/>
                                <a:pt x="8678" y="11553"/>
                              </a:cubicBezTo>
                              <a:cubicBezTo>
                                <a:pt x="8705" y="11567"/>
                                <a:pt x="8738" y="11588"/>
                                <a:pt x="8765" y="11606"/>
                              </a:cubicBezTo>
                              <a:cubicBezTo>
                                <a:pt x="8781" y="11620"/>
                                <a:pt x="8803" y="11634"/>
                                <a:pt x="8819" y="11651"/>
                              </a:cubicBezTo>
                              <a:cubicBezTo>
                                <a:pt x="8835" y="11669"/>
                                <a:pt x="8851" y="11683"/>
                                <a:pt x="8857" y="11697"/>
                              </a:cubicBezTo>
                              <a:cubicBezTo>
                                <a:pt x="8851" y="11701"/>
                                <a:pt x="8830" y="11701"/>
                                <a:pt x="8808" y="11704"/>
                              </a:cubicBezTo>
                              <a:close/>
                              <a:moveTo>
                                <a:pt x="5816" y="8221"/>
                              </a:moveTo>
                              <a:cubicBezTo>
                                <a:pt x="5838" y="8204"/>
                                <a:pt x="5870" y="8168"/>
                                <a:pt x="5914" y="8137"/>
                              </a:cubicBezTo>
                              <a:cubicBezTo>
                                <a:pt x="5952" y="8108"/>
                                <a:pt x="5995" y="8077"/>
                                <a:pt x="6038" y="8048"/>
                              </a:cubicBezTo>
                              <a:cubicBezTo>
                                <a:pt x="6082" y="8024"/>
                                <a:pt x="6114" y="8003"/>
                                <a:pt x="6125" y="7996"/>
                              </a:cubicBezTo>
                              <a:cubicBezTo>
                                <a:pt x="6141" y="7985"/>
                                <a:pt x="6163" y="7971"/>
                                <a:pt x="6185" y="7960"/>
                              </a:cubicBezTo>
                              <a:cubicBezTo>
                                <a:pt x="6244" y="7925"/>
                                <a:pt x="6266" y="7914"/>
                                <a:pt x="6266" y="7904"/>
                              </a:cubicBezTo>
                              <a:lnTo>
                                <a:pt x="6271" y="7904"/>
                              </a:lnTo>
                              <a:cubicBezTo>
                                <a:pt x="6277" y="7907"/>
                                <a:pt x="6282" y="7914"/>
                                <a:pt x="6288" y="7918"/>
                              </a:cubicBezTo>
                              <a:cubicBezTo>
                                <a:pt x="6326" y="7943"/>
                                <a:pt x="6396" y="7971"/>
                                <a:pt x="6499" y="7999"/>
                              </a:cubicBezTo>
                              <a:cubicBezTo>
                                <a:pt x="6542" y="8010"/>
                                <a:pt x="6586" y="8020"/>
                                <a:pt x="6629" y="8027"/>
                              </a:cubicBezTo>
                              <a:cubicBezTo>
                                <a:pt x="6629" y="8031"/>
                                <a:pt x="6629" y="8038"/>
                                <a:pt x="6634" y="8045"/>
                              </a:cubicBezTo>
                              <a:cubicBezTo>
                                <a:pt x="6634" y="8045"/>
                                <a:pt x="6634" y="8048"/>
                                <a:pt x="6634" y="8052"/>
                              </a:cubicBezTo>
                              <a:lnTo>
                                <a:pt x="6634" y="8052"/>
                              </a:lnTo>
                              <a:cubicBezTo>
                                <a:pt x="6645" y="8070"/>
                                <a:pt x="6662" y="8087"/>
                                <a:pt x="6689" y="8101"/>
                              </a:cubicBezTo>
                              <a:cubicBezTo>
                                <a:pt x="6705" y="8112"/>
                                <a:pt x="6727" y="8119"/>
                                <a:pt x="6743" y="8126"/>
                              </a:cubicBezTo>
                              <a:cubicBezTo>
                                <a:pt x="6765" y="8133"/>
                                <a:pt x="6792" y="8137"/>
                                <a:pt x="6819" y="8144"/>
                              </a:cubicBezTo>
                              <a:cubicBezTo>
                                <a:pt x="6835" y="8147"/>
                                <a:pt x="6851" y="8147"/>
                                <a:pt x="6868" y="8151"/>
                              </a:cubicBezTo>
                              <a:cubicBezTo>
                                <a:pt x="6900" y="8158"/>
                                <a:pt x="6938" y="8175"/>
                                <a:pt x="6971" y="8197"/>
                              </a:cubicBezTo>
                              <a:cubicBezTo>
                                <a:pt x="6987" y="8204"/>
                                <a:pt x="6998" y="8214"/>
                                <a:pt x="7014" y="8228"/>
                              </a:cubicBezTo>
                              <a:lnTo>
                                <a:pt x="7063" y="8267"/>
                              </a:lnTo>
                              <a:lnTo>
                                <a:pt x="7074" y="8271"/>
                              </a:lnTo>
                              <a:lnTo>
                                <a:pt x="7106" y="8235"/>
                              </a:lnTo>
                              <a:cubicBezTo>
                                <a:pt x="7111" y="8228"/>
                                <a:pt x="7117" y="8225"/>
                                <a:pt x="7117" y="8218"/>
                              </a:cubicBezTo>
                              <a:cubicBezTo>
                                <a:pt x="7128" y="8207"/>
                                <a:pt x="7133" y="8197"/>
                                <a:pt x="7139" y="8186"/>
                              </a:cubicBezTo>
                              <a:cubicBezTo>
                                <a:pt x="7149" y="8165"/>
                                <a:pt x="7155" y="8147"/>
                                <a:pt x="7160" y="8140"/>
                              </a:cubicBezTo>
                              <a:cubicBezTo>
                                <a:pt x="7166" y="8119"/>
                                <a:pt x="7166" y="8094"/>
                                <a:pt x="7155" y="8073"/>
                              </a:cubicBezTo>
                              <a:cubicBezTo>
                                <a:pt x="7149" y="8055"/>
                                <a:pt x="7133" y="8038"/>
                                <a:pt x="7117" y="8024"/>
                              </a:cubicBezTo>
                              <a:cubicBezTo>
                                <a:pt x="7122" y="8024"/>
                                <a:pt x="7128" y="8020"/>
                                <a:pt x="7133" y="8020"/>
                              </a:cubicBezTo>
                              <a:cubicBezTo>
                                <a:pt x="7139" y="8020"/>
                                <a:pt x="7144" y="8017"/>
                                <a:pt x="7149" y="8017"/>
                              </a:cubicBezTo>
                              <a:lnTo>
                                <a:pt x="7155" y="8017"/>
                              </a:lnTo>
                              <a:cubicBezTo>
                                <a:pt x="7328" y="7985"/>
                                <a:pt x="7729" y="7788"/>
                                <a:pt x="7746" y="7781"/>
                              </a:cubicBezTo>
                              <a:cubicBezTo>
                                <a:pt x="7746" y="7781"/>
                                <a:pt x="7859" y="7745"/>
                                <a:pt x="8038" y="7717"/>
                              </a:cubicBezTo>
                              <a:cubicBezTo>
                                <a:pt x="8038" y="7721"/>
                                <a:pt x="8038" y="7724"/>
                                <a:pt x="8038" y="7728"/>
                              </a:cubicBezTo>
                              <a:cubicBezTo>
                                <a:pt x="8038" y="7728"/>
                                <a:pt x="8033" y="7728"/>
                                <a:pt x="8033" y="7731"/>
                              </a:cubicBezTo>
                              <a:lnTo>
                                <a:pt x="8033" y="7731"/>
                              </a:lnTo>
                              <a:lnTo>
                                <a:pt x="8033" y="7735"/>
                              </a:lnTo>
                              <a:cubicBezTo>
                                <a:pt x="8033" y="7738"/>
                                <a:pt x="8033" y="7742"/>
                                <a:pt x="8033" y="7745"/>
                              </a:cubicBezTo>
                              <a:lnTo>
                                <a:pt x="8033" y="7752"/>
                              </a:lnTo>
                              <a:cubicBezTo>
                                <a:pt x="8033" y="7770"/>
                                <a:pt x="8038" y="7802"/>
                                <a:pt x="8038" y="7837"/>
                              </a:cubicBezTo>
                              <a:cubicBezTo>
                                <a:pt x="8038" y="7872"/>
                                <a:pt x="8033" y="7932"/>
                                <a:pt x="8006" y="7999"/>
                              </a:cubicBezTo>
                              <a:lnTo>
                                <a:pt x="8000" y="8010"/>
                              </a:lnTo>
                              <a:cubicBezTo>
                                <a:pt x="8000" y="8013"/>
                                <a:pt x="8000" y="8017"/>
                                <a:pt x="7995" y="8020"/>
                              </a:cubicBezTo>
                              <a:lnTo>
                                <a:pt x="7995" y="8024"/>
                              </a:lnTo>
                              <a:cubicBezTo>
                                <a:pt x="7984" y="8052"/>
                                <a:pt x="7973" y="8077"/>
                                <a:pt x="7962" y="8101"/>
                              </a:cubicBezTo>
                              <a:cubicBezTo>
                                <a:pt x="7946" y="8133"/>
                                <a:pt x="7930" y="8168"/>
                                <a:pt x="7908" y="8200"/>
                              </a:cubicBezTo>
                              <a:cubicBezTo>
                                <a:pt x="7881" y="8242"/>
                                <a:pt x="7854" y="8288"/>
                                <a:pt x="7822" y="8330"/>
                              </a:cubicBezTo>
                              <a:cubicBezTo>
                                <a:pt x="7822" y="8320"/>
                                <a:pt x="7816" y="8306"/>
                                <a:pt x="7816" y="8292"/>
                              </a:cubicBezTo>
                              <a:cubicBezTo>
                                <a:pt x="7822" y="8288"/>
                                <a:pt x="7822" y="8281"/>
                                <a:pt x="7816" y="8267"/>
                              </a:cubicBezTo>
                              <a:cubicBezTo>
                                <a:pt x="7816" y="8263"/>
                                <a:pt x="7816" y="8260"/>
                                <a:pt x="7816" y="8253"/>
                              </a:cubicBezTo>
                              <a:lnTo>
                                <a:pt x="7816" y="8246"/>
                              </a:lnTo>
                              <a:cubicBezTo>
                                <a:pt x="7816" y="8225"/>
                                <a:pt x="7811" y="8200"/>
                                <a:pt x="7800" y="8182"/>
                              </a:cubicBezTo>
                              <a:cubicBezTo>
                                <a:pt x="7789" y="8161"/>
                                <a:pt x="7773" y="8147"/>
                                <a:pt x="7751" y="8133"/>
                              </a:cubicBezTo>
                              <a:cubicBezTo>
                                <a:pt x="7724" y="8119"/>
                                <a:pt x="7686" y="8108"/>
                                <a:pt x="7637" y="8101"/>
                              </a:cubicBezTo>
                              <a:cubicBezTo>
                                <a:pt x="7594" y="8094"/>
                                <a:pt x="7551" y="8094"/>
                                <a:pt x="7513" y="8098"/>
                              </a:cubicBezTo>
                              <a:cubicBezTo>
                                <a:pt x="7496" y="8101"/>
                                <a:pt x="7475" y="8101"/>
                                <a:pt x="7458" y="8108"/>
                              </a:cubicBezTo>
                              <a:cubicBezTo>
                                <a:pt x="7437" y="8112"/>
                                <a:pt x="7426" y="8122"/>
                                <a:pt x="7420" y="8133"/>
                              </a:cubicBezTo>
                              <a:cubicBezTo>
                                <a:pt x="7420" y="8137"/>
                                <a:pt x="7415" y="8140"/>
                                <a:pt x="7420" y="8140"/>
                              </a:cubicBezTo>
                              <a:cubicBezTo>
                                <a:pt x="7420" y="8144"/>
                                <a:pt x="7420" y="8147"/>
                                <a:pt x="7420" y="8147"/>
                              </a:cubicBezTo>
                              <a:cubicBezTo>
                                <a:pt x="7420" y="8151"/>
                                <a:pt x="7420" y="8154"/>
                                <a:pt x="7426" y="8161"/>
                              </a:cubicBezTo>
                              <a:cubicBezTo>
                                <a:pt x="7426" y="8165"/>
                                <a:pt x="7431" y="8172"/>
                                <a:pt x="7431" y="8179"/>
                              </a:cubicBezTo>
                              <a:cubicBezTo>
                                <a:pt x="7437" y="8197"/>
                                <a:pt x="7448" y="8218"/>
                                <a:pt x="7453" y="8246"/>
                              </a:cubicBezTo>
                              <a:cubicBezTo>
                                <a:pt x="7469" y="8288"/>
                                <a:pt x="7480" y="8338"/>
                                <a:pt x="7475" y="8394"/>
                              </a:cubicBezTo>
                              <a:cubicBezTo>
                                <a:pt x="7469" y="8440"/>
                                <a:pt x="7442" y="8489"/>
                                <a:pt x="7420" y="8538"/>
                              </a:cubicBezTo>
                              <a:cubicBezTo>
                                <a:pt x="7415" y="8549"/>
                                <a:pt x="7410" y="8563"/>
                                <a:pt x="7404" y="8574"/>
                              </a:cubicBezTo>
                              <a:cubicBezTo>
                                <a:pt x="7388" y="8602"/>
                                <a:pt x="7377" y="8637"/>
                                <a:pt x="7372" y="8676"/>
                              </a:cubicBezTo>
                              <a:cubicBezTo>
                                <a:pt x="7366" y="8708"/>
                                <a:pt x="7366" y="8746"/>
                                <a:pt x="7377" y="8782"/>
                              </a:cubicBezTo>
                              <a:cubicBezTo>
                                <a:pt x="7382" y="8813"/>
                                <a:pt x="7399" y="8849"/>
                                <a:pt x="7415" y="8880"/>
                              </a:cubicBezTo>
                              <a:cubicBezTo>
                                <a:pt x="7426" y="8902"/>
                                <a:pt x="7437" y="8923"/>
                                <a:pt x="7453" y="8944"/>
                              </a:cubicBezTo>
                              <a:cubicBezTo>
                                <a:pt x="7458" y="8954"/>
                                <a:pt x="7464" y="8962"/>
                                <a:pt x="7469" y="8972"/>
                              </a:cubicBezTo>
                              <a:cubicBezTo>
                                <a:pt x="7502" y="9018"/>
                                <a:pt x="7540" y="9060"/>
                                <a:pt x="7572" y="9095"/>
                              </a:cubicBezTo>
                              <a:lnTo>
                                <a:pt x="7588" y="9117"/>
                              </a:lnTo>
                              <a:cubicBezTo>
                                <a:pt x="7621" y="9152"/>
                                <a:pt x="7648" y="9184"/>
                                <a:pt x="7664" y="9208"/>
                              </a:cubicBezTo>
                              <a:cubicBezTo>
                                <a:pt x="7697" y="9247"/>
                                <a:pt x="7724" y="9293"/>
                                <a:pt x="7751" y="9335"/>
                              </a:cubicBezTo>
                              <a:lnTo>
                                <a:pt x="7756" y="9342"/>
                              </a:lnTo>
                              <a:cubicBezTo>
                                <a:pt x="7778" y="9385"/>
                                <a:pt x="7805" y="9427"/>
                                <a:pt x="7838" y="9466"/>
                              </a:cubicBezTo>
                              <a:cubicBezTo>
                                <a:pt x="7865" y="9501"/>
                                <a:pt x="7903" y="9533"/>
                                <a:pt x="7941" y="9554"/>
                              </a:cubicBezTo>
                              <a:cubicBezTo>
                                <a:pt x="7968" y="9568"/>
                                <a:pt x="7995" y="9578"/>
                                <a:pt x="8000" y="9578"/>
                              </a:cubicBezTo>
                              <a:lnTo>
                                <a:pt x="8006" y="9578"/>
                              </a:lnTo>
                              <a:lnTo>
                                <a:pt x="8006" y="9578"/>
                              </a:lnTo>
                              <a:cubicBezTo>
                                <a:pt x="8006" y="9586"/>
                                <a:pt x="8011" y="9593"/>
                                <a:pt x="8011" y="9600"/>
                              </a:cubicBezTo>
                              <a:cubicBezTo>
                                <a:pt x="8011" y="9603"/>
                                <a:pt x="8011" y="9607"/>
                                <a:pt x="8011" y="9607"/>
                              </a:cubicBezTo>
                              <a:lnTo>
                                <a:pt x="8011" y="9610"/>
                              </a:lnTo>
                              <a:cubicBezTo>
                                <a:pt x="8011" y="9621"/>
                                <a:pt x="8011" y="9635"/>
                                <a:pt x="8011" y="9652"/>
                              </a:cubicBezTo>
                              <a:cubicBezTo>
                                <a:pt x="8017" y="9684"/>
                                <a:pt x="8027" y="9727"/>
                                <a:pt x="8038" y="9776"/>
                              </a:cubicBezTo>
                              <a:cubicBezTo>
                                <a:pt x="8038" y="9783"/>
                                <a:pt x="8044" y="9794"/>
                                <a:pt x="8044" y="9801"/>
                              </a:cubicBezTo>
                              <a:cubicBezTo>
                                <a:pt x="8049" y="9815"/>
                                <a:pt x="8049" y="9829"/>
                                <a:pt x="8055" y="9836"/>
                              </a:cubicBezTo>
                              <a:lnTo>
                                <a:pt x="8055" y="9836"/>
                              </a:lnTo>
                              <a:cubicBezTo>
                                <a:pt x="8060" y="9864"/>
                                <a:pt x="8071" y="9889"/>
                                <a:pt x="8071" y="9899"/>
                              </a:cubicBezTo>
                              <a:cubicBezTo>
                                <a:pt x="8022" y="9942"/>
                                <a:pt x="7973" y="9987"/>
                                <a:pt x="7925" y="10030"/>
                              </a:cubicBezTo>
                              <a:cubicBezTo>
                                <a:pt x="7854" y="10093"/>
                                <a:pt x="7805" y="10143"/>
                                <a:pt x="7767" y="10185"/>
                              </a:cubicBezTo>
                              <a:cubicBezTo>
                                <a:pt x="7735" y="10224"/>
                                <a:pt x="7708" y="10259"/>
                                <a:pt x="7686" y="10294"/>
                              </a:cubicBezTo>
                              <a:cubicBezTo>
                                <a:pt x="7659" y="10326"/>
                                <a:pt x="7637" y="10351"/>
                                <a:pt x="7626" y="10365"/>
                              </a:cubicBezTo>
                              <a:cubicBezTo>
                                <a:pt x="7616" y="10343"/>
                                <a:pt x="7610" y="10322"/>
                                <a:pt x="7605" y="10305"/>
                              </a:cubicBezTo>
                              <a:cubicBezTo>
                                <a:pt x="7588" y="10245"/>
                                <a:pt x="7583" y="10185"/>
                                <a:pt x="7572" y="10125"/>
                              </a:cubicBezTo>
                              <a:cubicBezTo>
                                <a:pt x="7567" y="10093"/>
                                <a:pt x="7567" y="10058"/>
                                <a:pt x="7561" y="10026"/>
                              </a:cubicBezTo>
                              <a:cubicBezTo>
                                <a:pt x="7551" y="9973"/>
                                <a:pt x="7540" y="9927"/>
                                <a:pt x="7523" y="9889"/>
                              </a:cubicBezTo>
                              <a:cubicBezTo>
                                <a:pt x="7502" y="9843"/>
                                <a:pt x="7475" y="9801"/>
                                <a:pt x="7448" y="9762"/>
                              </a:cubicBezTo>
                              <a:cubicBezTo>
                                <a:pt x="7420" y="9723"/>
                                <a:pt x="7393" y="9684"/>
                                <a:pt x="7372" y="9642"/>
                              </a:cubicBezTo>
                              <a:cubicBezTo>
                                <a:pt x="7350" y="9607"/>
                                <a:pt x="7339" y="9568"/>
                                <a:pt x="7323" y="9526"/>
                              </a:cubicBezTo>
                              <a:cubicBezTo>
                                <a:pt x="7301" y="9462"/>
                                <a:pt x="7296" y="9395"/>
                                <a:pt x="7301" y="9328"/>
                              </a:cubicBezTo>
                              <a:cubicBezTo>
                                <a:pt x="7307" y="9303"/>
                                <a:pt x="7307" y="9286"/>
                                <a:pt x="7301" y="9279"/>
                              </a:cubicBezTo>
                              <a:lnTo>
                                <a:pt x="7301" y="9279"/>
                              </a:lnTo>
                              <a:lnTo>
                                <a:pt x="7301" y="9279"/>
                              </a:lnTo>
                              <a:cubicBezTo>
                                <a:pt x="7296" y="9275"/>
                                <a:pt x="7285" y="9279"/>
                                <a:pt x="7274" y="9286"/>
                              </a:cubicBezTo>
                              <a:lnTo>
                                <a:pt x="7274" y="9286"/>
                              </a:lnTo>
                              <a:cubicBezTo>
                                <a:pt x="7263" y="9293"/>
                                <a:pt x="7252" y="9300"/>
                                <a:pt x="7236" y="9311"/>
                              </a:cubicBezTo>
                              <a:cubicBezTo>
                                <a:pt x="7214" y="9328"/>
                                <a:pt x="7177" y="9363"/>
                                <a:pt x="7144" y="9416"/>
                              </a:cubicBezTo>
                              <a:cubicBezTo>
                                <a:pt x="7117" y="9459"/>
                                <a:pt x="7101" y="9515"/>
                                <a:pt x="7090" y="9571"/>
                              </a:cubicBezTo>
                              <a:cubicBezTo>
                                <a:pt x="7084" y="9617"/>
                                <a:pt x="7079" y="9670"/>
                                <a:pt x="7079" y="9730"/>
                              </a:cubicBezTo>
                              <a:lnTo>
                                <a:pt x="7079" y="9744"/>
                              </a:lnTo>
                              <a:cubicBezTo>
                                <a:pt x="7079" y="9794"/>
                                <a:pt x="7084" y="9871"/>
                                <a:pt x="7095" y="9959"/>
                              </a:cubicBezTo>
                              <a:cubicBezTo>
                                <a:pt x="7106" y="10019"/>
                                <a:pt x="7117" y="10072"/>
                                <a:pt x="7139" y="10118"/>
                              </a:cubicBezTo>
                              <a:cubicBezTo>
                                <a:pt x="7160" y="10171"/>
                                <a:pt x="7187" y="10227"/>
                                <a:pt x="7225" y="10287"/>
                              </a:cubicBezTo>
                              <a:cubicBezTo>
                                <a:pt x="7290" y="10389"/>
                                <a:pt x="7366" y="10484"/>
                                <a:pt x="7442" y="10580"/>
                              </a:cubicBezTo>
                              <a:lnTo>
                                <a:pt x="7458" y="10601"/>
                              </a:lnTo>
                              <a:lnTo>
                                <a:pt x="7410" y="10664"/>
                              </a:lnTo>
                              <a:cubicBezTo>
                                <a:pt x="7399" y="10654"/>
                                <a:pt x="7388" y="10643"/>
                                <a:pt x="7372" y="10633"/>
                              </a:cubicBezTo>
                              <a:cubicBezTo>
                                <a:pt x="7361" y="10622"/>
                                <a:pt x="7339" y="10604"/>
                                <a:pt x="7301" y="10587"/>
                              </a:cubicBezTo>
                              <a:cubicBezTo>
                                <a:pt x="7252" y="10559"/>
                                <a:pt x="7182" y="10530"/>
                                <a:pt x="7122" y="10513"/>
                              </a:cubicBezTo>
                              <a:cubicBezTo>
                                <a:pt x="7079" y="10499"/>
                                <a:pt x="7030" y="10484"/>
                                <a:pt x="6981" y="10474"/>
                              </a:cubicBezTo>
                              <a:cubicBezTo>
                                <a:pt x="6916" y="10460"/>
                                <a:pt x="6862" y="10449"/>
                                <a:pt x="6840" y="10446"/>
                              </a:cubicBezTo>
                              <a:cubicBezTo>
                                <a:pt x="6840" y="10428"/>
                                <a:pt x="6840" y="10386"/>
                                <a:pt x="6830" y="10340"/>
                              </a:cubicBezTo>
                              <a:cubicBezTo>
                                <a:pt x="6819" y="10276"/>
                                <a:pt x="6803" y="10195"/>
                                <a:pt x="6781" y="10128"/>
                              </a:cubicBezTo>
                              <a:cubicBezTo>
                                <a:pt x="6759" y="10047"/>
                                <a:pt x="6716" y="9899"/>
                                <a:pt x="6662" y="9755"/>
                              </a:cubicBezTo>
                              <a:cubicBezTo>
                                <a:pt x="6607" y="9607"/>
                                <a:pt x="6531" y="9437"/>
                                <a:pt x="6477" y="9332"/>
                              </a:cubicBezTo>
                              <a:cubicBezTo>
                                <a:pt x="6472" y="9321"/>
                                <a:pt x="6472" y="9318"/>
                                <a:pt x="6466" y="9318"/>
                              </a:cubicBezTo>
                              <a:cubicBezTo>
                                <a:pt x="6456" y="9289"/>
                                <a:pt x="6445" y="9272"/>
                                <a:pt x="6445" y="9272"/>
                              </a:cubicBezTo>
                              <a:lnTo>
                                <a:pt x="6445" y="9272"/>
                              </a:lnTo>
                              <a:lnTo>
                                <a:pt x="6445" y="9272"/>
                              </a:lnTo>
                              <a:cubicBezTo>
                                <a:pt x="6472" y="9265"/>
                                <a:pt x="6499" y="9261"/>
                                <a:pt x="6526" y="9254"/>
                              </a:cubicBezTo>
                              <a:cubicBezTo>
                                <a:pt x="6553" y="9251"/>
                                <a:pt x="6575" y="9247"/>
                                <a:pt x="6602" y="9244"/>
                              </a:cubicBezTo>
                              <a:cubicBezTo>
                                <a:pt x="6618" y="9240"/>
                                <a:pt x="6634" y="9240"/>
                                <a:pt x="6651" y="9237"/>
                              </a:cubicBezTo>
                              <a:cubicBezTo>
                                <a:pt x="6662" y="9237"/>
                                <a:pt x="6672" y="9233"/>
                                <a:pt x="6678" y="9233"/>
                              </a:cubicBezTo>
                              <a:lnTo>
                                <a:pt x="6678" y="9233"/>
                              </a:lnTo>
                              <a:cubicBezTo>
                                <a:pt x="6683" y="9237"/>
                                <a:pt x="6689" y="9237"/>
                                <a:pt x="6700" y="9240"/>
                              </a:cubicBezTo>
                              <a:cubicBezTo>
                                <a:pt x="6705" y="9240"/>
                                <a:pt x="6716" y="9244"/>
                                <a:pt x="6727" y="9247"/>
                              </a:cubicBezTo>
                              <a:cubicBezTo>
                                <a:pt x="6737" y="9251"/>
                                <a:pt x="6748" y="9254"/>
                                <a:pt x="6754" y="9261"/>
                              </a:cubicBezTo>
                              <a:cubicBezTo>
                                <a:pt x="6759" y="9268"/>
                                <a:pt x="6759" y="9275"/>
                                <a:pt x="6759" y="9286"/>
                              </a:cubicBezTo>
                              <a:cubicBezTo>
                                <a:pt x="6759" y="9296"/>
                                <a:pt x="6748" y="9311"/>
                                <a:pt x="6737" y="9328"/>
                              </a:cubicBezTo>
                              <a:lnTo>
                                <a:pt x="6737" y="9332"/>
                              </a:lnTo>
                              <a:cubicBezTo>
                                <a:pt x="6732" y="9342"/>
                                <a:pt x="6727" y="9353"/>
                                <a:pt x="6721" y="9367"/>
                              </a:cubicBezTo>
                              <a:cubicBezTo>
                                <a:pt x="6721" y="9374"/>
                                <a:pt x="6721" y="9385"/>
                                <a:pt x="6732" y="9395"/>
                              </a:cubicBezTo>
                              <a:lnTo>
                                <a:pt x="6737" y="9399"/>
                              </a:lnTo>
                              <a:cubicBezTo>
                                <a:pt x="6759" y="9420"/>
                                <a:pt x="6803" y="9420"/>
                                <a:pt x="6803" y="9420"/>
                              </a:cubicBezTo>
                              <a:cubicBezTo>
                                <a:pt x="6868" y="9423"/>
                                <a:pt x="6927" y="9406"/>
                                <a:pt x="6965" y="9370"/>
                              </a:cubicBezTo>
                              <a:cubicBezTo>
                                <a:pt x="6965" y="9370"/>
                                <a:pt x="6971" y="9367"/>
                                <a:pt x="6981" y="9356"/>
                              </a:cubicBezTo>
                              <a:cubicBezTo>
                                <a:pt x="6992" y="9346"/>
                                <a:pt x="7003" y="9332"/>
                                <a:pt x="7008" y="9311"/>
                              </a:cubicBezTo>
                              <a:cubicBezTo>
                                <a:pt x="7014" y="9296"/>
                                <a:pt x="7019" y="9268"/>
                                <a:pt x="7003" y="9237"/>
                              </a:cubicBezTo>
                              <a:cubicBezTo>
                                <a:pt x="6992" y="9215"/>
                                <a:pt x="6976" y="9194"/>
                                <a:pt x="6949" y="9166"/>
                              </a:cubicBezTo>
                              <a:cubicBezTo>
                                <a:pt x="6949" y="9159"/>
                                <a:pt x="6938" y="9152"/>
                                <a:pt x="6927" y="9145"/>
                              </a:cubicBezTo>
                              <a:cubicBezTo>
                                <a:pt x="6922" y="9141"/>
                                <a:pt x="6916" y="9138"/>
                                <a:pt x="6911" y="9131"/>
                              </a:cubicBezTo>
                              <a:cubicBezTo>
                                <a:pt x="6900" y="9124"/>
                                <a:pt x="6889" y="9117"/>
                                <a:pt x="6878" y="9113"/>
                              </a:cubicBezTo>
                              <a:cubicBezTo>
                                <a:pt x="6857" y="9103"/>
                                <a:pt x="6835" y="9092"/>
                                <a:pt x="6808" y="9085"/>
                              </a:cubicBezTo>
                              <a:cubicBezTo>
                                <a:pt x="6781" y="9074"/>
                                <a:pt x="6754" y="9067"/>
                                <a:pt x="6732" y="9060"/>
                              </a:cubicBezTo>
                              <a:cubicBezTo>
                                <a:pt x="6705" y="9053"/>
                                <a:pt x="6678" y="9050"/>
                                <a:pt x="6645" y="9050"/>
                              </a:cubicBezTo>
                              <a:cubicBezTo>
                                <a:pt x="6537" y="9046"/>
                                <a:pt x="6429" y="9053"/>
                                <a:pt x="6320" y="9071"/>
                              </a:cubicBezTo>
                              <a:cubicBezTo>
                                <a:pt x="6315" y="9064"/>
                                <a:pt x="6309" y="9053"/>
                                <a:pt x="6304" y="9043"/>
                              </a:cubicBezTo>
                              <a:cubicBezTo>
                                <a:pt x="6298" y="9018"/>
                                <a:pt x="6260" y="8947"/>
                                <a:pt x="6233" y="8895"/>
                              </a:cubicBezTo>
                              <a:cubicBezTo>
                                <a:pt x="6217" y="8863"/>
                                <a:pt x="6174" y="8792"/>
                                <a:pt x="6125" y="8715"/>
                              </a:cubicBezTo>
                              <a:cubicBezTo>
                                <a:pt x="6092" y="8665"/>
                                <a:pt x="6060" y="8616"/>
                                <a:pt x="6027" y="8574"/>
                              </a:cubicBezTo>
                              <a:cubicBezTo>
                                <a:pt x="5984" y="8489"/>
                                <a:pt x="5984" y="8468"/>
                                <a:pt x="5984" y="8464"/>
                              </a:cubicBezTo>
                              <a:cubicBezTo>
                                <a:pt x="5989" y="8457"/>
                                <a:pt x="5995" y="8450"/>
                                <a:pt x="6011" y="8443"/>
                              </a:cubicBezTo>
                              <a:cubicBezTo>
                                <a:pt x="6038" y="8433"/>
                                <a:pt x="6082" y="8412"/>
                                <a:pt x="6136" y="8394"/>
                              </a:cubicBezTo>
                              <a:cubicBezTo>
                                <a:pt x="6152" y="8387"/>
                                <a:pt x="6174" y="8380"/>
                                <a:pt x="6195" y="8373"/>
                              </a:cubicBezTo>
                              <a:cubicBezTo>
                                <a:pt x="6206" y="8369"/>
                                <a:pt x="6217" y="8366"/>
                                <a:pt x="6233" y="8362"/>
                              </a:cubicBezTo>
                              <a:cubicBezTo>
                                <a:pt x="6233" y="8362"/>
                                <a:pt x="6239" y="8362"/>
                                <a:pt x="6239" y="8366"/>
                              </a:cubicBezTo>
                              <a:cubicBezTo>
                                <a:pt x="6244" y="8366"/>
                                <a:pt x="6250" y="8369"/>
                                <a:pt x="6260" y="8369"/>
                              </a:cubicBezTo>
                              <a:cubicBezTo>
                                <a:pt x="6266" y="8369"/>
                                <a:pt x="6271" y="8369"/>
                                <a:pt x="6277" y="8373"/>
                              </a:cubicBezTo>
                              <a:cubicBezTo>
                                <a:pt x="6298" y="8376"/>
                                <a:pt x="6320" y="8376"/>
                                <a:pt x="6347" y="8376"/>
                              </a:cubicBezTo>
                              <a:cubicBezTo>
                                <a:pt x="6374" y="8376"/>
                                <a:pt x="6407" y="8376"/>
                                <a:pt x="6439" y="8380"/>
                              </a:cubicBezTo>
                              <a:cubicBezTo>
                                <a:pt x="6504" y="8383"/>
                                <a:pt x="6569" y="8401"/>
                                <a:pt x="6607" y="8419"/>
                              </a:cubicBezTo>
                              <a:cubicBezTo>
                                <a:pt x="6656" y="8440"/>
                                <a:pt x="6672" y="8468"/>
                                <a:pt x="6678" y="8475"/>
                              </a:cubicBezTo>
                              <a:cubicBezTo>
                                <a:pt x="6694" y="8496"/>
                                <a:pt x="6700" y="8528"/>
                                <a:pt x="6689" y="8549"/>
                              </a:cubicBezTo>
                              <a:cubicBezTo>
                                <a:pt x="6683" y="8563"/>
                                <a:pt x="6678" y="8570"/>
                                <a:pt x="6672" y="8577"/>
                              </a:cubicBezTo>
                              <a:cubicBezTo>
                                <a:pt x="6672" y="8581"/>
                                <a:pt x="6667" y="8581"/>
                                <a:pt x="6667" y="8584"/>
                              </a:cubicBezTo>
                              <a:cubicBezTo>
                                <a:pt x="6629" y="8605"/>
                                <a:pt x="6618" y="8613"/>
                                <a:pt x="6629" y="8620"/>
                              </a:cubicBezTo>
                              <a:cubicBezTo>
                                <a:pt x="6629" y="8620"/>
                                <a:pt x="6629" y="8620"/>
                                <a:pt x="6634" y="8623"/>
                              </a:cubicBezTo>
                              <a:lnTo>
                                <a:pt x="6618" y="8634"/>
                              </a:lnTo>
                              <a:lnTo>
                                <a:pt x="6656" y="8620"/>
                              </a:lnTo>
                              <a:cubicBezTo>
                                <a:pt x="6667" y="8616"/>
                                <a:pt x="6678" y="8613"/>
                                <a:pt x="6689" y="8605"/>
                              </a:cubicBezTo>
                              <a:cubicBezTo>
                                <a:pt x="6700" y="8602"/>
                                <a:pt x="6705" y="8598"/>
                                <a:pt x="6716" y="8591"/>
                              </a:cubicBezTo>
                              <a:cubicBezTo>
                                <a:pt x="6765" y="8570"/>
                                <a:pt x="6803" y="8542"/>
                                <a:pt x="6830" y="8517"/>
                              </a:cubicBezTo>
                              <a:cubicBezTo>
                                <a:pt x="6846" y="8500"/>
                                <a:pt x="6868" y="8475"/>
                                <a:pt x="6873" y="8443"/>
                              </a:cubicBezTo>
                              <a:cubicBezTo>
                                <a:pt x="6878" y="8426"/>
                                <a:pt x="6878" y="8405"/>
                                <a:pt x="6868" y="8387"/>
                              </a:cubicBezTo>
                              <a:cubicBezTo>
                                <a:pt x="6862" y="8366"/>
                                <a:pt x="6846" y="8348"/>
                                <a:pt x="6824" y="8330"/>
                              </a:cubicBezTo>
                              <a:cubicBezTo>
                                <a:pt x="6803" y="8316"/>
                                <a:pt x="6781" y="8302"/>
                                <a:pt x="6748" y="8292"/>
                              </a:cubicBezTo>
                              <a:cubicBezTo>
                                <a:pt x="6721" y="8281"/>
                                <a:pt x="6694" y="8274"/>
                                <a:pt x="6662" y="8271"/>
                              </a:cubicBezTo>
                              <a:cubicBezTo>
                                <a:pt x="6634" y="8267"/>
                                <a:pt x="6607" y="8267"/>
                                <a:pt x="6575" y="8267"/>
                              </a:cubicBezTo>
                              <a:cubicBezTo>
                                <a:pt x="6553" y="8267"/>
                                <a:pt x="6531" y="8267"/>
                                <a:pt x="6521" y="8271"/>
                              </a:cubicBezTo>
                              <a:cubicBezTo>
                                <a:pt x="6515" y="8271"/>
                                <a:pt x="6515" y="8271"/>
                                <a:pt x="6510" y="8271"/>
                              </a:cubicBezTo>
                              <a:cubicBezTo>
                                <a:pt x="6499" y="8264"/>
                                <a:pt x="6477" y="8256"/>
                                <a:pt x="6456" y="8249"/>
                              </a:cubicBezTo>
                              <a:cubicBezTo>
                                <a:pt x="6412" y="8235"/>
                                <a:pt x="6353" y="8221"/>
                                <a:pt x="6326" y="8214"/>
                              </a:cubicBezTo>
                              <a:lnTo>
                                <a:pt x="6320" y="8214"/>
                              </a:lnTo>
                              <a:cubicBezTo>
                                <a:pt x="6277" y="8204"/>
                                <a:pt x="6185" y="8186"/>
                                <a:pt x="6082" y="8186"/>
                              </a:cubicBezTo>
                              <a:cubicBezTo>
                                <a:pt x="6082" y="8186"/>
                                <a:pt x="6076" y="8186"/>
                                <a:pt x="6076" y="8186"/>
                              </a:cubicBezTo>
                              <a:cubicBezTo>
                                <a:pt x="6017" y="8186"/>
                                <a:pt x="5962" y="8193"/>
                                <a:pt x="5914" y="8207"/>
                              </a:cubicBezTo>
                              <a:cubicBezTo>
                                <a:pt x="5892" y="8214"/>
                                <a:pt x="5876" y="8218"/>
                                <a:pt x="5865" y="8225"/>
                              </a:cubicBezTo>
                              <a:cubicBezTo>
                                <a:pt x="5849" y="8232"/>
                                <a:pt x="5838" y="8235"/>
                                <a:pt x="5832" y="8239"/>
                              </a:cubicBezTo>
                              <a:cubicBezTo>
                                <a:pt x="5832" y="8239"/>
                                <a:pt x="5832" y="8235"/>
                                <a:pt x="5827" y="8235"/>
                              </a:cubicBezTo>
                              <a:lnTo>
                                <a:pt x="5816" y="8221"/>
                              </a:lnTo>
                              <a:lnTo>
                                <a:pt x="5816" y="8221"/>
                              </a:lnTo>
                              <a:lnTo>
                                <a:pt x="5816" y="8221"/>
                              </a:lnTo>
                              <a:close/>
                              <a:moveTo>
                                <a:pt x="6298" y="13446"/>
                              </a:moveTo>
                              <a:cubicBezTo>
                                <a:pt x="6298" y="13439"/>
                                <a:pt x="6304" y="13432"/>
                                <a:pt x="6293" y="13432"/>
                              </a:cubicBezTo>
                              <a:cubicBezTo>
                                <a:pt x="6293" y="13432"/>
                                <a:pt x="6293" y="13432"/>
                                <a:pt x="6293" y="13432"/>
                              </a:cubicBezTo>
                              <a:cubicBezTo>
                                <a:pt x="6293" y="13432"/>
                                <a:pt x="6288" y="13428"/>
                                <a:pt x="6288" y="13428"/>
                              </a:cubicBezTo>
                              <a:cubicBezTo>
                                <a:pt x="6282" y="13428"/>
                                <a:pt x="6282" y="13432"/>
                                <a:pt x="6282" y="13439"/>
                              </a:cubicBezTo>
                              <a:cubicBezTo>
                                <a:pt x="6282" y="13442"/>
                                <a:pt x="6277" y="13442"/>
                                <a:pt x="6277" y="13446"/>
                              </a:cubicBezTo>
                              <a:cubicBezTo>
                                <a:pt x="6271" y="13453"/>
                                <a:pt x="6266" y="13460"/>
                                <a:pt x="6260" y="13470"/>
                              </a:cubicBezTo>
                              <a:cubicBezTo>
                                <a:pt x="6250" y="13488"/>
                                <a:pt x="6217" y="13520"/>
                                <a:pt x="6163" y="13559"/>
                              </a:cubicBezTo>
                              <a:cubicBezTo>
                                <a:pt x="6120" y="13590"/>
                                <a:pt x="6065" y="13622"/>
                                <a:pt x="6000" y="13657"/>
                              </a:cubicBezTo>
                              <a:cubicBezTo>
                                <a:pt x="5935" y="13689"/>
                                <a:pt x="5865" y="13721"/>
                                <a:pt x="5816" y="13742"/>
                              </a:cubicBezTo>
                              <a:cubicBezTo>
                                <a:pt x="5805" y="13749"/>
                                <a:pt x="5789" y="13753"/>
                                <a:pt x="5773" y="13760"/>
                              </a:cubicBezTo>
                              <a:cubicBezTo>
                                <a:pt x="5756" y="13767"/>
                                <a:pt x="5740" y="13774"/>
                                <a:pt x="5724" y="13781"/>
                              </a:cubicBezTo>
                              <a:cubicBezTo>
                                <a:pt x="5735" y="13770"/>
                                <a:pt x="5740" y="13760"/>
                                <a:pt x="5751" y="13745"/>
                              </a:cubicBezTo>
                              <a:cubicBezTo>
                                <a:pt x="5789" y="13689"/>
                                <a:pt x="5805" y="13622"/>
                                <a:pt x="5811" y="13594"/>
                              </a:cubicBezTo>
                              <a:cubicBezTo>
                                <a:pt x="5816" y="13555"/>
                                <a:pt x="5821" y="13516"/>
                                <a:pt x="5816" y="13481"/>
                              </a:cubicBezTo>
                              <a:cubicBezTo>
                                <a:pt x="5811" y="13421"/>
                                <a:pt x="5800" y="13365"/>
                                <a:pt x="5773" y="13315"/>
                              </a:cubicBezTo>
                              <a:cubicBezTo>
                                <a:pt x="5756" y="13277"/>
                                <a:pt x="5729" y="13241"/>
                                <a:pt x="5697" y="13210"/>
                              </a:cubicBezTo>
                              <a:lnTo>
                                <a:pt x="5697" y="13210"/>
                              </a:lnTo>
                              <a:cubicBezTo>
                                <a:pt x="5697" y="13210"/>
                                <a:pt x="5708" y="13206"/>
                                <a:pt x="5702" y="13203"/>
                              </a:cubicBezTo>
                              <a:cubicBezTo>
                                <a:pt x="5702" y="13199"/>
                                <a:pt x="5691" y="13199"/>
                                <a:pt x="5680" y="13199"/>
                              </a:cubicBezTo>
                              <a:cubicBezTo>
                                <a:pt x="5664" y="13185"/>
                                <a:pt x="5653" y="13174"/>
                                <a:pt x="5637" y="13164"/>
                              </a:cubicBezTo>
                              <a:cubicBezTo>
                                <a:pt x="5610" y="13143"/>
                                <a:pt x="5578" y="13125"/>
                                <a:pt x="5545" y="13111"/>
                              </a:cubicBezTo>
                              <a:cubicBezTo>
                                <a:pt x="5512" y="13093"/>
                                <a:pt x="5480" y="13083"/>
                                <a:pt x="5453" y="13079"/>
                              </a:cubicBezTo>
                              <a:cubicBezTo>
                                <a:pt x="5442" y="13076"/>
                                <a:pt x="5437" y="13076"/>
                                <a:pt x="5431" y="13079"/>
                              </a:cubicBezTo>
                              <a:cubicBezTo>
                                <a:pt x="5426" y="13079"/>
                                <a:pt x="5426" y="13079"/>
                                <a:pt x="5420" y="13079"/>
                              </a:cubicBezTo>
                              <a:cubicBezTo>
                                <a:pt x="5415" y="13083"/>
                                <a:pt x="5415" y="13086"/>
                                <a:pt x="5426" y="13100"/>
                              </a:cubicBezTo>
                              <a:cubicBezTo>
                                <a:pt x="5437" y="13114"/>
                                <a:pt x="5453" y="13139"/>
                                <a:pt x="5469" y="13167"/>
                              </a:cubicBezTo>
                              <a:cubicBezTo>
                                <a:pt x="5475" y="13174"/>
                                <a:pt x="5475" y="13181"/>
                                <a:pt x="5480" y="13192"/>
                              </a:cubicBezTo>
                              <a:cubicBezTo>
                                <a:pt x="5469" y="13188"/>
                                <a:pt x="5464" y="13185"/>
                                <a:pt x="5458" y="13181"/>
                              </a:cubicBezTo>
                              <a:cubicBezTo>
                                <a:pt x="5442" y="13171"/>
                                <a:pt x="5426" y="13157"/>
                                <a:pt x="5420" y="13139"/>
                              </a:cubicBezTo>
                              <a:cubicBezTo>
                                <a:pt x="5404" y="13100"/>
                                <a:pt x="5426" y="13062"/>
                                <a:pt x="5437" y="13040"/>
                              </a:cubicBezTo>
                              <a:cubicBezTo>
                                <a:pt x="5447" y="13026"/>
                                <a:pt x="5491" y="12970"/>
                                <a:pt x="5583" y="12917"/>
                              </a:cubicBezTo>
                              <a:cubicBezTo>
                                <a:pt x="5615" y="12899"/>
                                <a:pt x="5648" y="12882"/>
                                <a:pt x="5691" y="12864"/>
                              </a:cubicBezTo>
                              <a:cubicBezTo>
                                <a:pt x="5729" y="12871"/>
                                <a:pt x="5778" y="12885"/>
                                <a:pt x="5843" y="12913"/>
                              </a:cubicBezTo>
                              <a:lnTo>
                                <a:pt x="5865" y="12924"/>
                              </a:lnTo>
                              <a:cubicBezTo>
                                <a:pt x="5919" y="12952"/>
                                <a:pt x="5995" y="12991"/>
                                <a:pt x="6076" y="13037"/>
                              </a:cubicBezTo>
                              <a:cubicBezTo>
                                <a:pt x="6239" y="13125"/>
                                <a:pt x="6418" y="13238"/>
                                <a:pt x="6472" y="13273"/>
                              </a:cubicBezTo>
                              <a:cubicBezTo>
                                <a:pt x="6499" y="13291"/>
                                <a:pt x="6531" y="13308"/>
                                <a:pt x="6559" y="13329"/>
                              </a:cubicBezTo>
                              <a:cubicBezTo>
                                <a:pt x="6672" y="13403"/>
                                <a:pt x="6710" y="13425"/>
                                <a:pt x="6727" y="13428"/>
                              </a:cubicBezTo>
                              <a:cubicBezTo>
                                <a:pt x="6727" y="13481"/>
                                <a:pt x="6737" y="13534"/>
                                <a:pt x="6743" y="13583"/>
                              </a:cubicBezTo>
                              <a:cubicBezTo>
                                <a:pt x="6748" y="13608"/>
                                <a:pt x="6748" y="13629"/>
                                <a:pt x="6754" y="13654"/>
                              </a:cubicBezTo>
                              <a:cubicBezTo>
                                <a:pt x="6645" y="13686"/>
                                <a:pt x="6526" y="13717"/>
                                <a:pt x="6418" y="13745"/>
                              </a:cubicBezTo>
                              <a:lnTo>
                                <a:pt x="6380" y="13756"/>
                              </a:lnTo>
                              <a:cubicBezTo>
                                <a:pt x="6342" y="13767"/>
                                <a:pt x="6293" y="13781"/>
                                <a:pt x="6233" y="13795"/>
                              </a:cubicBezTo>
                              <a:cubicBezTo>
                                <a:pt x="6233" y="13791"/>
                                <a:pt x="6239" y="13791"/>
                                <a:pt x="6239" y="13788"/>
                              </a:cubicBezTo>
                              <a:cubicBezTo>
                                <a:pt x="6255" y="13770"/>
                                <a:pt x="6271" y="13745"/>
                                <a:pt x="6282" y="13717"/>
                              </a:cubicBezTo>
                              <a:cubicBezTo>
                                <a:pt x="6293" y="13696"/>
                                <a:pt x="6309" y="13643"/>
                                <a:pt x="6320" y="13587"/>
                              </a:cubicBezTo>
                              <a:cubicBezTo>
                                <a:pt x="6326" y="13548"/>
                                <a:pt x="6320" y="13502"/>
                                <a:pt x="6298" y="13446"/>
                              </a:cubicBezTo>
                              <a:close/>
                              <a:moveTo>
                                <a:pt x="5258" y="11729"/>
                              </a:moveTo>
                              <a:cubicBezTo>
                                <a:pt x="5236" y="11697"/>
                                <a:pt x="5214" y="11662"/>
                                <a:pt x="5198" y="11630"/>
                              </a:cubicBezTo>
                              <a:cubicBezTo>
                                <a:pt x="5176" y="11599"/>
                                <a:pt x="5128" y="11510"/>
                                <a:pt x="5095" y="11419"/>
                              </a:cubicBezTo>
                              <a:cubicBezTo>
                                <a:pt x="5079" y="11376"/>
                                <a:pt x="5063" y="11327"/>
                                <a:pt x="5046" y="11281"/>
                              </a:cubicBezTo>
                              <a:cubicBezTo>
                                <a:pt x="5041" y="11260"/>
                                <a:pt x="5035" y="11242"/>
                                <a:pt x="5030" y="11225"/>
                              </a:cubicBezTo>
                              <a:cubicBezTo>
                                <a:pt x="5030" y="11193"/>
                                <a:pt x="5030" y="11172"/>
                                <a:pt x="5030" y="11165"/>
                              </a:cubicBezTo>
                              <a:cubicBezTo>
                                <a:pt x="5046" y="11161"/>
                                <a:pt x="5101" y="11151"/>
                                <a:pt x="5160" y="11137"/>
                              </a:cubicBezTo>
                              <a:lnTo>
                                <a:pt x="5160" y="11137"/>
                              </a:lnTo>
                              <a:lnTo>
                                <a:pt x="5166" y="11137"/>
                              </a:lnTo>
                              <a:cubicBezTo>
                                <a:pt x="5247" y="11123"/>
                                <a:pt x="5339" y="11116"/>
                                <a:pt x="5426" y="11105"/>
                              </a:cubicBezTo>
                              <a:lnTo>
                                <a:pt x="5437" y="11105"/>
                              </a:lnTo>
                              <a:cubicBezTo>
                                <a:pt x="5550" y="11094"/>
                                <a:pt x="5637" y="11077"/>
                                <a:pt x="5708" y="11056"/>
                              </a:cubicBezTo>
                              <a:cubicBezTo>
                                <a:pt x="5773" y="11041"/>
                                <a:pt x="5827" y="11024"/>
                                <a:pt x="5886" y="10999"/>
                              </a:cubicBezTo>
                              <a:cubicBezTo>
                                <a:pt x="5941" y="10978"/>
                                <a:pt x="5989" y="10953"/>
                                <a:pt x="6044" y="10918"/>
                              </a:cubicBezTo>
                              <a:cubicBezTo>
                                <a:pt x="6055" y="10911"/>
                                <a:pt x="6065" y="10908"/>
                                <a:pt x="6071" y="10904"/>
                              </a:cubicBezTo>
                              <a:cubicBezTo>
                                <a:pt x="6098" y="10886"/>
                                <a:pt x="6125" y="10872"/>
                                <a:pt x="6147" y="10855"/>
                              </a:cubicBezTo>
                              <a:cubicBezTo>
                                <a:pt x="6174" y="10833"/>
                                <a:pt x="6195" y="10812"/>
                                <a:pt x="6212" y="10795"/>
                              </a:cubicBezTo>
                              <a:lnTo>
                                <a:pt x="6223" y="10784"/>
                              </a:lnTo>
                              <a:cubicBezTo>
                                <a:pt x="6228" y="10777"/>
                                <a:pt x="6239" y="10767"/>
                                <a:pt x="6244" y="10759"/>
                              </a:cubicBezTo>
                              <a:cubicBezTo>
                                <a:pt x="6255" y="10749"/>
                                <a:pt x="6266" y="10738"/>
                                <a:pt x="6277" y="10728"/>
                              </a:cubicBezTo>
                              <a:cubicBezTo>
                                <a:pt x="6293" y="10710"/>
                                <a:pt x="6315" y="10692"/>
                                <a:pt x="6331" y="10675"/>
                              </a:cubicBezTo>
                              <a:cubicBezTo>
                                <a:pt x="6358" y="10650"/>
                                <a:pt x="6396" y="10629"/>
                                <a:pt x="6434" y="10611"/>
                              </a:cubicBezTo>
                              <a:cubicBezTo>
                                <a:pt x="6439" y="10608"/>
                                <a:pt x="6450" y="10604"/>
                                <a:pt x="6456" y="10601"/>
                              </a:cubicBezTo>
                              <a:cubicBezTo>
                                <a:pt x="6461" y="10597"/>
                                <a:pt x="6466" y="10597"/>
                                <a:pt x="6472" y="10594"/>
                              </a:cubicBezTo>
                              <a:cubicBezTo>
                                <a:pt x="6553" y="10580"/>
                                <a:pt x="6645" y="10601"/>
                                <a:pt x="6662" y="10604"/>
                              </a:cubicBezTo>
                              <a:cubicBezTo>
                                <a:pt x="6662" y="10615"/>
                                <a:pt x="6667" y="10640"/>
                                <a:pt x="6672" y="10700"/>
                              </a:cubicBezTo>
                              <a:cubicBezTo>
                                <a:pt x="6678" y="10756"/>
                                <a:pt x="6689" y="10833"/>
                                <a:pt x="6700" y="10915"/>
                              </a:cubicBezTo>
                              <a:cubicBezTo>
                                <a:pt x="6710" y="10992"/>
                                <a:pt x="6721" y="11080"/>
                                <a:pt x="6727" y="11179"/>
                              </a:cubicBezTo>
                              <a:cubicBezTo>
                                <a:pt x="6737" y="11288"/>
                                <a:pt x="6743" y="11376"/>
                                <a:pt x="6743" y="11394"/>
                              </a:cubicBezTo>
                              <a:lnTo>
                                <a:pt x="6743" y="11412"/>
                              </a:lnTo>
                              <a:cubicBezTo>
                                <a:pt x="6732" y="11401"/>
                                <a:pt x="6721" y="11394"/>
                                <a:pt x="6710" y="11383"/>
                              </a:cubicBezTo>
                              <a:cubicBezTo>
                                <a:pt x="6700" y="11373"/>
                                <a:pt x="6683" y="11362"/>
                                <a:pt x="6667" y="11348"/>
                              </a:cubicBezTo>
                              <a:cubicBezTo>
                                <a:pt x="6656" y="11341"/>
                                <a:pt x="6645" y="11334"/>
                                <a:pt x="6634" y="11324"/>
                              </a:cubicBezTo>
                              <a:cubicBezTo>
                                <a:pt x="6613" y="11306"/>
                                <a:pt x="6586" y="11285"/>
                                <a:pt x="6569" y="11260"/>
                              </a:cubicBezTo>
                              <a:cubicBezTo>
                                <a:pt x="6564" y="11257"/>
                                <a:pt x="6564" y="11249"/>
                                <a:pt x="6559" y="11242"/>
                              </a:cubicBezTo>
                              <a:cubicBezTo>
                                <a:pt x="6553" y="11239"/>
                                <a:pt x="6553" y="11232"/>
                                <a:pt x="6553" y="11228"/>
                              </a:cubicBezTo>
                              <a:lnTo>
                                <a:pt x="6553" y="11225"/>
                              </a:lnTo>
                              <a:cubicBezTo>
                                <a:pt x="6553" y="11221"/>
                                <a:pt x="6553" y="11221"/>
                                <a:pt x="6553" y="11218"/>
                              </a:cubicBezTo>
                              <a:cubicBezTo>
                                <a:pt x="6553" y="11214"/>
                                <a:pt x="6553" y="11211"/>
                                <a:pt x="6548" y="11204"/>
                              </a:cubicBezTo>
                              <a:cubicBezTo>
                                <a:pt x="6542" y="11197"/>
                                <a:pt x="6537" y="11193"/>
                                <a:pt x="6531" y="11190"/>
                              </a:cubicBezTo>
                              <a:cubicBezTo>
                                <a:pt x="6526" y="11186"/>
                                <a:pt x="6515" y="11183"/>
                                <a:pt x="6504" y="11183"/>
                              </a:cubicBezTo>
                              <a:cubicBezTo>
                                <a:pt x="6488" y="11183"/>
                                <a:pt x="6477" y="11186"/>
                                <a:pt x="6472" y="11190"/>
                              </a:cubicBezTo>
                              <a:cubicBezTo>
                                <a:pt x="6472" y="11190"/>
                                <a:pt x="6466" y="11193"/>
                                <a:pt x="6466" y="11193"/>
                              </a:cubicBezTo>
                              <a:cubicBezTo>
                                <a:pt x="6461" y="11197"/>
                                <a:pt x="6456" y="11197"/>
                                <a:pt x="6450" y="11200"/>
                              </a:cubicBezTo>
                              <a:cubicBezTo>
                                <a:pt x="6434" y="11207"/>
                                <a:pt x="6423" y="11214"/>
                                <a:pt x="6412" y="11218"/>
                              </a:cubicBezTo>
                              <a:cubicBezTo>
                                <a:pt x="6391" y="11232"/>
                                <a:pt x="6374" y="11246"/>
                                <a:pt x="6369" y="11249"/>
                              </a:cubicBezTo>
                              <a:cubicBezTo>
                                <a:pt x="6353" y="11267"/>
                                <a:pt x="6336" y="11285"/>
                                <a:pt x="6326" y="11302"/>
                              </a:cubicBezTo>
                              <a:cubicBezTo>
                                <a:pt x="6315" y="11320"/>
                                <a:pt x="6309" y="11341"/>
                                <a:pt x="6309" y="11359"/>
                              </a:cubicBezTo>
                              <a:cubicBezTo>
                                <a:pt x="6309" y="11362"/>
                                <a:pt x="6309" y="11369"/>
                                <a:pt x="6309" y="11373"/>
                              </a:cubicBezTo>
                              <a:cubicBezTo>
                                <a:pt x="6309" y="11376"/>
                                <a:pt x="6309" y="11380"/>
                                <a:pt x="6309" y="11383"/>
                              </a:cubicBezTo>
                              <a:cubicBezTo>
                                <a:pt x="6288" y="11376"/>
                                <a:pt x="6239" y="11362"/>
                                <a:pt x="6163" y="11373"/>
                              </a:cubicBezTo>
                              <a:lnTo>
                                <a:pt x="6157" y="11373"/>
                              </a:lnTo>
                              <a:cubicBezTo>
                                <a:pt x="6152" y="11373"/>
                                <a:pt x="6152" y="11373"/>
                                <a:pt x="6147" y="11373"/>
                              </a:cubicBezTo>
                              <a:lnTo>
                                <a:pt x="6125" y="11373"/>
                              </a:lnTo>
                              <a:cubicBezTo>
                                <a:pt x="6082" y="11373"/>
                                <a:pt x="6033" y="11376"/>
                                <a:pt x="5995" y="11369"/>
                              </a:cubicBezTo>
                              <a:cubicBezTo>
                                <a:pt x="5952" y="11362"/>
                                <a:pt x="5919" y="11352"/>
                                <a:pt x="5908" y="11345"/>
                              </a:cubicBezTo>
                              <a:cubicBezTo>
                                <a:pt x="5881" y="11334"/>
                                <a:pt x="5854" y="11320"/>
                                <a:pt x="5827" y="11306"/>
                              </a:cubicBezTo>
                              <a:cubicBezTo>
                                <a:pt x="5821" y="11302"/>
                                <a:pt x="5816" y="11299"/>
                                <a:pt x="5811" y="11295"/>
                              </a:cubicBezTo>
                              <a:cubicBezTo>
                                <a:pt x="5794" y="11285"/>
                                <a:pt x="5783" y="11278"/>
                                <a:pt x="5778" y="11281"/>
                              </a:cubicBezTo>
                              <a:cubicBezTo>
                                <a:pt x="5773" y="11281"/>
                                <a:pt x="5773" y="11285"/>
                                <a:pt x="5773" y="11288"/>
                              </a:cubicBezTo>
                              <a:lnTo>
                                <a:pt x="5773" y="11292"/>
                              </a:lnTo>
                              <a:cubicBezTo>
                                <a:pt x="5773" y="11292"/>
                                <a:pt x="5773" y="11292"/>
                                <a:pt x="5773" y="11292"/>
                              </a:cubicBezTo>
                              <a:cubicBezTo>
                                <a:pt x="5767" y="11292"/>
                                <a:pt x="5767" y="11295"/>
                                <a:pt x="5762" y="11299"/>
                              </a:cubicBezTo>
                              <a:lnTo>
                                <a:pt x="5762" y="11302"/>
                              </a:lnTo>
                              <a:cubicBezTo>
                                <a:pt x="5756" y="11306"/>
                                <a:pt x="5756" y="11309"/>
                                <a:pt x="5751" y="11316"/>
                              </a:cubicBezTo>
                              <a:cubicBezTo>
                                <a:pt x="5740" y="11331"/>
                                <a:pt x="5713" y="11369"/>
                                <a:pt x="5702" y="11415"/>
                              </a:cubicBezTo>
                              <a:cubicBezTo>
                                <a:pt x="5691" y="11454"/>
                                <a:pt x="5691" y="11500"/>
                                <a:pt x="5702" y="11539"/>
                              </a:cubicBezTo>
                              <a:cubicBezTo>
                                <a:pt x="5713" y="11577"/>
                                <a:pt x="5729" y="11609"/>
                                <a:pt x="5740" y="11620"/>
                              </a:cubicBezTo>
                              <a:cubicBezTo>
                                <a:pt x="5756" y="11644"/>
                                <a:pt x="5789" y="11673"/>
                                <a:pt x="5827" y="11687"/>
                              </a:cubicBezTo>
                              <a:lnTo>
                                <a:pt x="5827" y="11694"/>
                              </a:lnTo>
                              <a:lnTo>
                                <a:pt x="5832" y="11694"/>
                              </a:lnTo>
                              <a:cubicBezTo>
                                <a:pt x="5832" y="11694"/>
                                <a:pt x="5832" y="11694"/>
                                <a:pt x="5832" y="11694"/>
                              </a:cubicBezTo>
                              <a:cubicBezTo>
                                <a:pt x="5821" y="11704"/>
                                <a:pt x="5811" y="11715"/>
                                <a:pt x="5805" y="11729"/>
                              </a:cubicBezTo>
                              <a:cubicBezTo>
                                <a:pt x="5800" y="11736"/>
                                <a:pt x="5800" y="11743"/>
                                <a:pt x="5794" y="11754"/>
                              </a:cubicBezTo>
                              <a:cubicBezTo>
                                <a:pt x="5794" y="11754"/>
                                <a:pt x="5794" y="11754"/>
                                <a:pt x="5794" y="11754"/>
                              </a:cubicBezTo>
                              <a:cubicBezTo>
                                <a:pt x="5778" y="11785"/>
                                <a:pt x="5778" y="11814"/>
                                <a:pt x="5794" y="11842"/>
                              </a:cubicBezTo>
                              <a:lnTo>
                                <a:pt x="5794" y="11842"/>
                              </a:lnTo>
                              <a:cubicBezTo>
                                <a:pt x="5800" y="11852"/>
                                <a:pt x="5800" y="11859"/>
                                <a:pt x="5805" y="11866"/>
                              </a:cubicBezTo>
                              <a:lnTo>
                                <a:pt x="5805" y="11870"/>
                              </a:lnTo>
                              <a:cubicBezTo>
                                <a:pt x="5811" y="11877"/>
                                <a:pt x="5816" y="11881"/>
                                <a:pt x="5816" y="11888"/>
                              </a:cubicBezTo>
                              <a:lnTo>
                                <a:pt x="5821" y="11891"/>
                              </a:lnTo>
                              <a:cubicBezTo>
                                <a:pt x="5821" y="11891"/>
                                <a:pt x="5827" y="11895"/>
                                <a:pt x="5827" y="11895"/>
                              </a:cubicBezTo>
                              <a:lnTo>
                                <a:pt x="5849" y="11916"/>
                              </a:lnTo>
                              <a:lnTo>
                                <a:pt x="5854" y="11912"/>
                              </a:lnTo>
                              <a:cubicBezTo>
                                <a:pt x="5859" y="11909"/>
                                <a:pt x="5870" y="11902"/>
                                <a:pt x="5876" y="11898"/>
                              </a:cubicBezTo>
                              <a:cubicBezTo>
                                <a:pt x="5881" y="11895"/>
                                <a:pt x="5881" y="11895"/>
                                <a:pt x="5886" y="11895"/>
                              </a:cubicBezTo>
                              <a:cubicBezTo>
                                <a:pt x="5892" y="11891"/>
                                <a:pt x="5903" y="11891"/>
                                <a:pt x="5908" y="11888"/>
                              </a:cubicBezTo>
                              <a:cubicBezTo>
                                <a:pt x="5919" y="11884"/>
                                <a:pt x="5930" y="11884"/>
                                <a:pt x="5941" y="11884"/>
                              </a:cubicBezTo>
                              <a:cubicBezTo>
                                <a:pt x="5957" y="11884"/>
                                <a:pt x="5973" y="11884"/>
                                <a:pt x="5989" y="11888"/>
                              </a:cubicBezTo>
                              <a:cubicBezTo>
                                <a:pt x="6006" y="11891"/>
                                <a:pt x="6022" y="11898"/>
                                <a:pt x="6033" y="11905"/>
                              </a:cubicBezTo>
                              <a:cubicBezTo>
                                <a:pt x="6044" y="11912"/>
                                <a:pt x="6055" y="11919"/>
                                <a:pt x="6065" y="11926"/>
                              </a:cubicBezTo>
                              <a:cubicBezTo>
                                <a:pt x="6065" y="11926"/>
                                <a:pt x="6071" y="11930"/>
                                <a:pt x="6071" y="11930"/>
                              </a:cubicBezTo>
                              <a:cubicBezTo>
                                <a:pt x="6071" y="11930"/>
                                <a:pt x="6065" y="11930"/>
                                <a:pt x="6065" y="11930"/>
                              </a:cubicBezTo>
                              <a:cubicBezTo>
                                <a:pt x="6060" y="11933"/>
                                <a:pt x="6049" y="11937"/>
                                <a:pt x="6038" y="11940"/>
                              </a:cubicBezTo>
                              <a:cubicBezTo>
                                <a:pt x="6011" y="11955"/>
                                <a:pt x="5984" y="11983"/>
                                <a:pt x="5973" y="12015"/>
                              </a:cubicBezTo>
                              <a:cubicBezTo>
                                <a:pt x="5962" y="12046"/>
                                <a:pt x="5957" y="12081"/>
                                <a:pt x="5962" y="12113"/>
                              </a:cubicBezTo>
                              <a:cubicBezTo>
                                <a:pt x="5968" y="12148"/>
                                <a:pt x="5989" y="12173"/>
                                <a:pt x="5995" y="12177"/>
                              </a:cubicBezTo>
                              <a:cubicBezTo>
                                <a:pt x="6011" y="12198"/>
                                <a:pt x="6038" y="12219"/>
                                <a:pt x="6071" y="12230"/>
                              </a:cubicBezTo>
                              <a:cubicBezTo>
                                <a:pt x="6087" y="12237"/>
                                <a:pt x="6098" y="12240"/>
                                <a:pt x="6109" y="12240"/>
                              </a:cubicBezTo>
                              <a:cubicBezTo>
                                <a:pt x="6109" y="12240"/>
                                <a:pt x="6109" y="12240"/>
                                <a:pt x="6109" y="12244"/>
                              </a:cubicBezTo>
                              <a:lnTo>
                                <a:pt x="6109" y="12251"/>
                              </a:lnTo>
                              <a:lnTo>
                                <a:pt x="6125" y="12251"/>
                              </a:lnTo>
                              <a:lnTo>
                                <a:pt x="6130" y="12254"/>
                              </a:lnTo>
                              <a:lnTo>
                                <a:pt x="6136" y="12251"/>
                              </a:lnTo>
                              <a:lnTo>
                                <a:pt x="6136" y="12251"/>
                              </a:lnTo>
                              <a:cubicBezTo>
                                <a:pt x="6136" y="12251"/>
                                <a:pt x="6141" y="12247"/>
                                <a:pt x="6147" y="12244"/>
                              </a:cubicBezTo>
                              <a:cubicBezTo>
                                <a:pt x="6152" y="12240"/>
                                <a:pt x="6190" y="12212"/>
                                <a:pt x="6271" y="12205"/>
                              </a:cubicBezTo>
                              <a:cubicBezTo>
                                <a:pt x="6298" y="12201"/>
                                <a:pt x="6326" y="12201"/>
                                <a:pt x="6358" y="12205"/>
                              </a:cubicBezTo>
                              <a:cubicBezTo>
                                <a:pt x="6407" y="12208"/>
                                <a:pt x="6461" y="12219"/>
                                <a:pt x="6515" y="12233"/>
                              </a:cubicBezTo>
                              <a:cubicBezTo>
                                <a:pt x="6564" y="12247"/>
                                <a:pt x="6613" y="12265"/>
                                <a:pt x="6662" y="12282"/>
                              </a:cubicBezTo>
                              <a:cubicBezTo>
                                <a:pt x="6694" y="12293"/>
                                <a:pt x="6721" y="12304"/>
                                <a:pt x="6754" y="12314"/>
                              </a:cubicBezTo>
                              <a:cubicBezTo>
                                <a:pt x="6754" y="12314"/>
                                <a:pt x="6754" y="12314"/>
                                <a:pt x="6754" y="12314"/>
                              </a:cubicBezTo>
                              <a:cubicBezTo>
                                <a:pt x="6748" y="12328"/>
                                <a:pt x="6748" y="12374"/>
                                <a:pt x="6743" y="12501"/>
                              </a:cubicBezTo>
                              <a:cubicBezTo>
                                <a:pt x="6727" y="12487"/>
                                <a:pt x="6700" y="12469"/>
                                <a:pt x="6672" y="12455"/>
                              </a:cubicBezTo>
                              <a:cubicBezTo>
                                <a:pt x="6656" y="12445"/>
                                <a:pt x="6640" y="12434"/>
                                <a:pt x="6618" y="12427"/>
                              </a:cubicBezTo>
                              <a:cubicBezTo>
                                <a:pt x="6531" y="12385"/>
                                <a:pt x="6407" y="12364"/>
                                <a:pt x="6342" y="12353"/>
                              </a:cubicBezTo>
                              <a:cubicBezTo>
                                <a:pt x="6326" y="12349"/>
                                <a:pt x="6304" y="12346"/>
                                <a:pt x="6277" y="12342"/>
                              </a:cubicBezTo>
                              <a:cubicBezTo>
                                <a:pt x="6239" y="12335"/>
                                <a:pt x="6190" y="12328"/>
                                <a:pt x="6136" y="12321"/>
                              </a:cubicBezTo>
                              <a:cubicBezTo>
                                <a:pt x="6109" y="12318"/>
                                <a:pt x="6087" y="12311"/>
                                <a:pt x="6065" y="12307"/>
                              </a:cubicBezTo>
                              <a:cubicBezTo>
                                <a:pt x="5984" y="12289"/>
                                <a:pt x="5919" y="12265"/>
                                <a:pt x="5870" y="12233"/>
                              </a:cubicBezTo>
                              <a:cubicBezTo>
                                <a:pt x="5827" y="12208"/>
                                <a:pt x="5794" y="12180"/>
                                <a:pt x="5762" y="12152"/>
                              </a:cubicBezTo>
                              <a:cubicBezTo>
                                <a:pt x="5746" y="12138"/>
                                <a:pt x="5729" y="12127"/>
                                <a:pt x="5718" y="12113"/>
                              </a:cubicBezTo>
                              <a:cubicBezTo>
                                <a:pt x="5697" y="12096"/>
                                <a:pt x="5680" y="12081"/>
                                <a:pt x="5670" y="12067"/>
                              </a:cubicBezTo>
                              <a:cubicBezTo>
                                <a:pt x="5643" y="12036"/>
                                <a:pt x="5621" y="12007"/>
                                <a:pt x="5615" y="11979"/>
                              </a:cubicBezTo>
                              <a:cubicBezTo>
                                <a:pt x="5610" y="11969"/>
                                <a:pt x="5610" y="11962"/>
                                <a:pt x="5610" y="11948"/>
                              </a:cubicBezTo>
                              <a:cubicBezTo>
                                <a:pt x="5610" y="11930"/>
                                <a:pt x="5610" y="11912"/>
                                <a:pt x="5615" y="11898"/>
                              </a:cubicBezTo>
                              <a:cubicBezTo>
                                <a:pt x="5621" y="11888"/>
                                <a:pt x="5621" y="11884"/>
                                <a:pt x="5615" y="11884"/>
                              </a:cubicBezTo>
                              <a:lnTo>
                                <a:pt x="5615" y="11884"/>
                              </a:lnTo>
                              <a:cubicBezTo>
                                <a:pt x="5615" y="11884"/>
                                <a:pt x="5615" y="11884"/>
                                <a:pt x="5615" y="11884"/>
                              </a:cubicBezTo>
                              <a:cubicBezTo>
                                <a:pt x="5621" y="11856"/>
                                <a:pt x="5626" y="11835"/>
                                <a:pt x="5605" y="11824"/>
                              </a:cubicBezTo>
                              <a:cubicBezTo>
                                <a:pt x="5599" y="11821"/>
                                <a:pt x="5583" y="11821"/>
                                <a:pt x="5540" y="11821"/>
                              </a:cubicBezTo>
                              <a:cubicBezTo>
                                <a:pt x="5534" y="11821"/>
                                <a:pt x="5534" y="11821"/>
                                <a:pt x="5529" y="11821"/>
                              </a:cubicBezTo>
                              <a:cubicBezTo>
                                <a:pt x="5502" y="11817"/>
                                <a:pt x="5469" y="11814"/>
                                <a:pt x="5447" y="11814"/>
                              </a:cubicBezTo>
                              <a:cubicBezTo>
                                <a:pt x="5431" y="11814"/>
                                <a:pt x="5409" y="11814"/>
                                <a:pt x="5388" y="11821"/>
                              </a:cubicBezTo>
                              <a:cubicBezTo>
                                <a:pt x="5377" y="11821"/>
                                <a:pt x="5366" y="11824"/>
                                <a:pt x="5355" y="11828"/>
                              </a:cubicBezTo>
                              <a:cubicBezTo>
                                <a:pt x="5350" y="11824"/>
                                <a:pt x="5344" y="11817"/>
                                <a:pt x="5339" y="11814"/>
                              </a:cubicBezTo>
                              <a:cubicBezTo>
                                <a:pt x="5306" y="11810"/>
                                <a:pt x="5301" y="11796"/>
                                <a:pt x="5258" y="11729"/>
                              </a:cubicBezTo>
                              <a:close/>
                              <a:moveTo>
                                <a:pt x="4266" y="11274"/>
                              </a:moveTo>
                              <a:cubicBezTo>
                                <a:pt x="4195" y="11214"/>
                                <a:pt x="4082" y="11123"/>
                                <a:pt x="3979" y="11027"/>
                              </a:cubicBezTo>
                              <a:cubicBezTo>
                                <a:pt x="4000" y="11010"/>
                                <a:pt x="4016" y="10985"/>
                                <a:pt x="4022" y="10950"/>
                              </a:cubicBezTo>
                              <a:cubicBezTo>
                                <a:pt x="4027" y="10936"/>
                                <a:pt x="4027" y="10922"/>
                                <a:pt x="4027" y="10908"/>
                              </a:cubicBezTo>
                              <a:cubicBezTo>
                                <a:pt x="4027" y="10904"/>
                                <a:pt x="4027" y="10897"/>
                                <a:pt x="4027" y="10893"/>
                              </a:cubicBezTo>
                              <a:cubicBezTo>
                                <a:pt x="4022" y="10879"/>
                                <a:pt x="4016" y="10865"/>
                                <a:pt x="4006" y="10851"/>
                              </a:cubicBezTo>
                              <a:cubicBezTo>
                                <a:pt x="4000" y="10848"/>
                                <a:pt x="4000" y="10841"/>
                                <a:pt x="3995" y="10837"/>
                              </a:cubicBezTo>
                              <a:cubicBezTo>
                                <a:pt x="3995" y="10833"/>
                                <a:pt x="3984" y="10823"/>
                                <a:pt x="3962" y="10795"/>
                              </a:cubicBezTo>
                              <a:cubicBezTo>
                                <a:pt x="3941" y="10770"/>
                                <a:pt x="3919" y="10745"/>
                                <a:pt x="3897" y="10721"/>
                              </a:cubicBezTo>
                              <a:cubicBezTo>
                                <a:pt x="3886" y="10710"/>
                                <a:pt x="3881" y="10700"/>
                                <a:pt x="3870" y="10689"/>
                              </a:cubicBezTo>
                              <a:cubicBezTo>
                                <a:pt x="3762" y="10573"/>
                                <a:pt x="3664" y="10492"/>
                                <a:pt x="3572" y="10439"/>
                              </a:cubicBezTo>
                              <a:cubicBezTo>
                                <a:pt x="3545" y="10425"/>
                                <a:pt x="3507" y="10407"/>
                                <a:pt x="3464" y="10389"/>
                              </a:cubicBezTo>
                              <a:cubicBezTo>
                                <a:pt x="3453" y="10382"/>
                                <a:pt x="3436" y="10375"/>
                                <a:pt x="3426" y="10368"/>
                              </a:cubicBezTo>
                              <a:cubicBezTo>
                                <a:pt x="3426" y="10358"/>
                                <a:pt x="3404" y="10333"/>
                                <a:pt x="3328" y="10234"/>
                              </a:cubicBezTo>
                              <a:cubicBezTo>
                                <a:pt x="3296" y="10195"/>
                                <a:pt x="3263" y="10153"/>
                                <a:pt x="3236" y="10114"/>
                              </a:cubicBezTo>
                              <a:lnTo>
                                <a:pt x="3236" y="10111"/>
                              </a:lnTo>
                              <a:cubicBezTo>
                                <a:pt x="3193" y="10054"/>
                                <a:pt x="3111" y="9942"/>
                                <a:pt x="3035" y="9815"/>
                              </a:cubicBezTo>
                              <a:cubicBezTo>
                                <a:pt x="2997" y="9751"/>
                                <a:pt x="2965" y="9681"/>
                                <a:pt x="2938" y="9617"/>
                              </a:cubicBezTo>
                              <a:cubicBezTo>
                                <a:pt x="2911" y="9550"/>
                                <a:pt x="2889" y="9490"/>
                                <a:pt x="2878" y="9448"/>
                              </a:cubicBezTo>
                              <a:cubicBezTo>
                                <a:pt x="2873" y="9437"/>
                                <a:pt x="2873" y="9434"/>
                                <a:pt x="2867" y="9434"/>
                              </a:cubicBezTo>
                              <a:cubicBezTo>
                                <a:pt x="2857" y="9434"/>
                                <a:pt x="2857" y="9434"/>
                                <a:pt x="2873" y="9501"/>
                              </a:cubicBezTo>
                              <a:cubicBezTo>
                                <a:pt x="2873" y="9501"/>
                                <a:pt x="2873" y="9501"/>
                                <a:pt x="2873" y="9501"/>
                              </a:cubicBezTo>
                              <a:cubicBezTo>
                                <a:pt x="2846" y="9434"/>
                                <a:pt x="2857" y="9416"/>
                                <a:pt x="2857" y="9413"/>
                              </a:cubicBezTo>
                              <a:cubicBezTo>
                                <a:pt x="2862" y="9409"/>
                                <a:pt x="2867" y="9406"/>
                                <a:pt x="2873" y="9402"/>
                              </a:cubicBezTo>
                              <a:cubicBezTo>
                                <a:pt x="2922" y="9406"/>
                                <a:pt x="2965" y="9409"/>
                                <a:pt x="3008" y="9413"/>
                              </a:cubicBezTo>
                              <a:cubicBezTo>
                                <a:pt x="3041" y="9416"/>
                                <a:pt x="3073" y="9423"/>
                                <a:pt x="3106" y="9430"/>
                              </a:cubicBezTo>
                              <a:cubicBezTo>
                                <a:pt x="3214" y="9459"/>
                                <a:pt x="3339" y="9501"/>
                                <a:pt x="3399" y="9529"/>
                              </a:cubicBezTo>
                              <a:cubicBezTo>
                                <a:pt x="3404" y="9533"/>
                                <a:pt x="3409" y="9533"/>
                                <a:pt x="3409" y="9533"/>
                              </a:cubicBezTo>
                              <a:cubicBezTo>
                                <a:pt x="3431" y="9543"/>
                                <a:pt x="3458" y="9554"/>
                                <a:pt x="3491" y="9571"/>
                              </a:cubicBezTo>
                              <a:cubicBezTo>
                                <a:pt x="3572" y="9621"/>
                                <a:pt x="3642" y="9656"/>
                                <a:pt x="3686" y="9677"/>
                              </a:cubicBezTo>
                              <a:cubicBezTo>
                                <a:pt x="3697" y="9681"/>
                                <a:pt x="3702" y="9684"/>
                                <a:pt x="3708" y="9688"/>
                              </a:cubicBezTo>
                              <a:cubicBezTo>
                                <a:pt x="3718" y="9691"/>
                                <a:pt x="3729" y="9698"/>
                                <a:pt x="3735" y="9702"/>
                              </a:cubicBezTo>
                              <a:cubicBezTo>
                                <a:pt x="3735" y="9702"/>
                                <a:pt x="3735" y="9702"/>
                                <a:pt x="3735" y="9702"/>
                              </a:cubicBezTo>
                              <a:cubicBezTo>
                                <a:pt x="3708" y="9698"/>
                                <a:pt x="3659" y="9698"/>
                                <a:pt x="3599" y="9709"/>
                              </a:cubicBezTo>
                              <a:cubicBezTo>
                                <a:pt x="3539" y="9719"/>
                                <a:pt x="3480" y="9744"/>
                                <a:pt x="3436" y="9776"/>
                              </a:cubicBezTo>
                              <a:cubicBezTo>
                                <a:pt x="3393" y="9808"/>
                                <a:pt x="3361" y="9846"/>
                                <a:pt x="3339" y="9892"/>
                              </a:cubicBezTo>
                              <a:cubicBezTo>
                                <a:pt x="3328" y="9913"/>
                                <a:pt x="3323" y="9938"/>
                                <a:pt x="3317" y="9963"/>
                              </a:cubicBezTo>
                              <a:cubicBezTo>
                                <a:pt x="3312" y="9987"/>
                                <a:pt x="3306" y="10002"/>
                                <a:pt x="3306" y="10009"/>
                              </a:cubicBezTo>
                              <a:lnTo>
                                <a:pt x="3306" y="10012"/>
                              </a:lnTo>
                              <a:cubicBezTo>
                                <a:pt x="3306" y="10012"/>
                                <a:pt x="3306" y="10012"/>
                                <a:pt x="3306" y="10012"/>
                              </a:cubicBezTo>
                              <a:lnTo>
                                <a:pt x="3312" y="10012"/>
                              </a:lnTo>
                              <a:lnTo>
                                <a:pt x="3317" y="10016"/>
                              </a:lnTo>
                              <a:cubicBezTo>
                                <a:pt x="3317" y="10016"/>
                                <a:pt x="3323" y="10012"/>
                                <a:pt x="3328" y="10009"/>
                              </a:cubicBezTo>
                              <a:cubicBezTo>
                                <a:pt x="3328" y="10012"/>
                                <a:pt x="3328" y="10012"/>
                                <a:pt x="3328" y="10012"/>
                              </a:cubicBezTo>
                              <a:lnTo>
                                <a:pt x="3333" y="10019"/>
                              </a:lnTo>
                              <a:lnTo>
                                <a:pt x="3339" y="10012"/>
                              </a:lnTo>
                              <a:lnTo>
                                <a:pt x="3339" y="10012"/>
                              </a:lnTo>
                              <a:cubicBezTo>
                                <a:pt x="3339" y="10012"/>
                                <a:pt x="3339" y="10009"/>
                                <a:pt x="3344" y="10005"/>
                              </a:cubicBezTo>
                              <a:cubicBezTo>
                                <a:pt x="3350" y="9994"/>
                                <a:pt x="3366" y="9973"/>
                                <a:pt x="3399" y="9956"/>
                              </a:cubicBezTo>
                              <a:cubicBezTo>
                                <a:pt x="3409" y="9949"/>
                                <a:pt x="3426" y="9942"/>
                                <a:pt x="3442" y="9938"/>
                              </a:cubicBezTo>
                              <a:cubicBezTo>
                                <a:pt x="3474" y="9927"/>
                                <a:pt x="3512" y="9917"/>
                                <a:pt x="3550" y="9913"/>
                              </a:cubicBezTo>
                              <a:cubicBezTo>
                                <a:pt x="3615" y="9906"/>
                                <a:pt x="3691" y="9910"/>
                                <a:pt x="3767" y="9920"/>
                              </a:cubicBezTo>
                              <a:cubicBezTo>
                                <a:pt x="3832" y="9931"/>
                                <a:pt x="3903" y="9952"/>
                                <a:pt x="3984" y="9980"/>
                              </a:cubicBezTo>
                              <a:cubicBezTo>
                                <a:pt x="4065" y="10009"/>
                                <a:pt x="4125" y="10037"/>
                                <a:pt x="4174" y="10061"/>
                              </a:cubicBezTo>
                              <a:cubicBezTo>
                                <a:pt x="4282" y="10118"/>
                                <a:pt x="4342" y="10181"/>
                                <a:pt x="4363" y="10210"/>
                              </a:cubicBezTo>
                              <a:lnTo>
                                <a:pt x="4363" y="10213"/>
                              </a:lnTo>
                              <a:cubicBezTo>
                                <a:pt x="4363" y="10217"/>
                                <a:pt x="4369" y="10217"/>
                                <a:pt x="4369" y="10220"/>
                              </a:cubicBezTo>
                              <a:lnTo>
                                <a:pt x="4374" y="10224"/>
                              </a:lnTo>
                              <a:cubicBezTo>
                                <a:pt x="4412" y="10269"/>
                                <a:pt x="4456" y="10333"/>
                                <a:pt x="4493" y="10407"/>
                              </a:cubicBezTo>
                              <a:lnTo>
                                <a:pt x="4504" y="10428"/>
                              </a:lnTo>
                              <a:cubicBezTo>
                                <a:pt x="4526" y="10463"/>
                                <a:pt x="4537" y="10492"/>
                                <a:pt x="4548" y="10506"/>
                              </a:cubicBezTo>
                              <a:cubicBezTo>
                                <a:pt x="4531" y="10509"/>
                                <a:pt x="4515" y="10513"/>
                                <a:pt x="4504" y="10516"/>
                              </a:cubicBezTo>
                              <a:cubicBezTo>
                                <a:pt x="4434" y="10530"/>
                                <a:pt x="4380" y="10541"/>
                                <a:pt x="4325" y="10548"/>
                              </a:cubicBezTo>
                              <a:lnTo>
                                <a:pt x="4320" y="10548"/>
                              </a:lnTo>
                              <a:cubicBezTo>
                                <a:pt x="4315" y="10548"/>
                                <a:pt x="4304" y="10551"/>
                                <a:pt x="4298" y="10551"/>
                              </a:cubicBezTo>
                              <a:cubicBezTo>
                                <a:pt x="4233" y="10559"/>
                                <a:pt x="4168" y="10555"/>
                                <a:pt x="4119" y="10544"/>
                              </a:cubicBezTo>
                              <a:cubicBezTo>
                                <a:pt x="4109" y="10541"/>
                                <a:pt x="4103" y="10541"/>
                                <a:pt x="4103" y="10541"/>
                              </a:cubicBezTo>
                              <a:lnTo>
                                <a:pt x="4103" y="10541"/>
                              </a:lnTo>
                              <a:cubicBezTo>
                                <a:pt x="4103" y="10541"/>
                                <a:pt x="4098" y="10541"/>
                                <a:pt x="4098" y="10537"/>
                              </a:cubicBezTo>
                              <a:lnTo>
                                <a:pt x="4092" y="10537"/>
                              </a:lnTo>
                              <a:cubicBezTo>
                                <a:pt x="4076" y="10534"/>
                                <a:pt x="4065" y="10537"/>
                                <a:pt x="4060" y="10541"/>
                              </a:cubicBezTo>
                              <a:lnTo>
                                <a:pt x="4054" y="10544"/>
                              </a:lnTo>
                              <a:lnTo>
                                <a:pt x="4054" y="10548"/>
                              </a:lnTo>
                              <a:cubicBezTo>
                                <a:pt x="4060" y="10555"/>
                                <a:pt x="4065" y="10562"/>
                                <a:pt x="4071" y="10569"/>
                              </a:cubicBezTo>
                              <a:cubicBezTo>
                                <a:pt x="4071" y="10573"/>
                                <a:pt x="4071" y="10576"/>
                                <a:pt x="4087" y="10597"/>
                              </a:cubicBezTo>
                              <a:cubicBezTo>
                                <a:pt x="4098" y="10611"/>
                                <a:pt x="4130" y="10643"/>
                                <a:pt x="4179" y="10671"/>
                              </a:cubicBezTo>
                              <a:cubicBezTo>
                                <a:pt x="4222" y="10696"/>
                                <a:pt x="4277" y="10717"/>
                                <a:pt x="4331" y="10731"/>
                              </a:cubicBezTo>
                              <a:cubicBezTo>
                                <a:pt x="4380" y="10745"/>
                                <a:pt x="4423" y="10749"/>
                                <a:pt x="4445" y="10749"/>
                              </a:cubicBezTo>
                              <a:cubicBezTo>
                                <a:pt x="4483" y="10752"/>
                                <a:pt x="4531" y="10752"/>
                                <a:pt x="4569" y="10745"/>
                              </a:cubicBezTo>
                              <a:cubicBezTo>
                                <a:pt x="4580" y="10745"/>
                                <a:pt x="4591" y="10742"/>
                                <a:pt x="4596" y="10742"/>
                              </a:cubicBezTo>
                              <a:cubicBezTo>
                                <a:pt x="4607" y="10742"/>
                                <a:pt x="4618" y="10742"/>
                                <a:pt x="4629" y="10742"/>
                              </a:cubicBezTo>
                              <a:lnTo>
                                <a:pt x="4201" y="10967"/>
                              </a:lnTo>
                              <a:lnTo>
                                <a:pt x="4195" y="10967"/>
                              </a:lnTo>
                              <a:lnTo>
                                <a:pt x="4195" y="10967"/>
                              </a:lnTo>
                              <a:lnTo>
                                <a:pt x="4190" y="10971"/>
                              </a:lnTo>
                              <a:lnTo>
                                <a:pt x="4195" y="10975"/>
                              </a:lnTo>
                              <a:lnTo>
                                <a:pt x="4195" y="10975"/>
                              </a:lnTo>
                              <a:lnTo>
                                <a:pt x="4201" y="10978"/>
                              </a:lnTo>
                              <a:lnTo>
                                <a:pt x="4206" y="10978"/>
                              </a:lnTo>
                              <a:lnTo>
                                <a:pt x="4206" y="10978"/>
                              </a:lnTo>
                              <a:cubicBezTo>
                                <a:pt x="4217" y="10982"/>
                                <a:pt x="4228" y="10985"/>
                                <a:pt x="4250" y="10989"/>
                              </a:cubicBezTo>
                              <a:cubicBezTo>
                                <a:pt x="4271" y="10992"/>
                                <a:pt x="4298" y="10999"/>
                                <a:pt x="4325" y="11003"/>
                              </a:cubicBezTo>
                              <a:cubicBezTo>
                                <a:pt x="4380" y="11010"/>
                                <a:pt x="4456" y="11013"/>
                                <a:pt x="4531" y="11017"/>
                              </a:cubicBezTo>
                              <a:cubicBezTo>
                                <a:pt x="4569" y="11017"/>
                                <a:pt x="4613" y="11017"/>
                                <a:pt x="4656" y="11017"/>
                              </a:cubicBezTo>
                              <a:cubicBezTo>
                                <a:pt x="4645" y="11020"/>
                                <a:pt x="4629" y="11027"/>
                                <a:pt x="4607" y="11038"/>
                              </a:cubicBezTo>
                              <a:cubicBezTo>
                                <a:pt x="4591" y="11045"/>
                                <a:pt x="4575" y="11056"/>
                                <a:pt x="4553" y="11070"/>
                              </a:cubicBezTo>
                              <a:cubicBezTo>
                                <a:pt x="4510" y="11094"/>
                                <a:pt x="4477" y="11126"/>
                                <a:pt x="4456" y="11154"/>
                              </a:cubicBezTo>
                              <a:cubicBezTo>
                                <a:pt x="4434" y="11186"/>
                                <a:pt x="4434" y="11214"/>
                                <a:pt x="4434" y="11225"/>
                              </a:cubicBezTo>
                              <a:cubicBezTo>
                                <a:pt x="4434" y="11249"/>
                                <a:pt x="4450" y="11281"/>
                                <a:pt x="4472" y="11299"/>
                              </a:cubicBezTo>
                              <a:cubicBezTo>
                                <a:pt x="4483" y="11309"/>
                                <a:pt x="4493" y="11313"/>
                                <a:pt x="4504" y="11316"/>
                              </a:cubicBezTo>
                              <a:cubicBezTo>
                                <a:pt x="4521" y="11331"/>
                                <a:pt x="4531" y="11338"/>
                                <a:pt x="4531" y="11338"/>
                              </a:cubicBezTo>
                              <a:lnTo>
                                <a:pt x="4537" y="11341"/>
                              </a:lnTo>
                              <a:lnTo>
                                <a:pt x="4542" y="11334"/>
                              </a:lnTo>
                              <a:cubicBezTo>
                                <a:pt x="4542" y="11331"/>
                                <a:pt x="4548" y="11327"/>
                                <a:pt x="4548" y="11324"/>
                              </a:cubicBezTo>
                              <a:lnTo>
                                <a:pt x="4558" y="11316"/>
                              </a:lnTo>
                              <a:cubicBezTo>
                                <a:pt x="4564" y="11313"/>
                                <a:pt x="4569" y="11309"/>
                                <a:pt x="4575" y="11306"/>
                              </a:cubicBezTo>
                              <a:lnTo>
                                <a:pt x="4575" y="11306"/>
                              </a:lnTo>
                              <a:lnTo>
                                <a:pt x="4580" y="11302"/>
                              </a:lnTo>
                              <a:cubicBezTo>
                                <a:pt x="4602" y="11288"/>
                                <a:pt x="4624" y="11278"/>
                                <a:pt x="4645" y="11267"/>
                              </a:cubicBezTo>
                              <a:cubicBezTo>
                                <a:pt x="4694" y="11242"/>
                                <a:pt x="4748" y="11221"/>
                                <a:pt x="4808" y="11200"/>
                              </a:cubicBezTo>
                              <a:cubicBezTo>
                                <a:pt x="4808" y="11200"/>
                                <a:pt x="4808" y="11200"/>
                                <a:pt x="4808" y="11200"/>
                              </a:cubicBezTo>
                              <a:cubicBezTo>
                                <a:pt x="4808" y="11228"/>
                                <a:pt x="4813" y="11267"/>
                                <a:pt x="4835" y="11320"/>
                              </a:cubicBezTo>
                              <a:cubicBezTo>
                                <a:pt x="4840" y="11341"/>
                                <a:pt x="4846" y="11362"/>
                                <a:pt x="4851" y="11383"/>
                              </a:cubicBezTo>
                              <a:cubicBezTo>
                                <a:pt x="4862" y="11426"/>
                                <a:pt x="4878" y="11468"/>
                                <a:pt x="4895" y="11514"/>
                              </a:cubicBezTo>
                              <a:cubicBezTo>
                                <a:pt x="4884" y="11507"/>
                                <a:pt x="4862" y="11496"/>
                                <a:pt x="4835" y="11489"/>
                              </a:cubicBezTo>
                              <a:cubicBezTo>
                                <a:pt x="4792" y="11479"/>
                                <a:pt x="4737" y="11475"/>
                                <a:pt x="4689" y="11479"/>
                              </a:cubicBezTo>
                              <a:cubicBezTo>
                                <a:pt x="4667" y="11482"/>
                                <a:pt x="4629" y="11486"/>
                                <a:pt x="4586" y="11503"/>
                              </a:cubicBezTo>
                              <a:cubicBezTo>
                                <a:pt x="4575" y="11507"/>
                                <a:pt x="4558" y="11514"/>
                                <a:pt x="4542" y="11521"/>
                              </a:cubicBezTo>
                              <a:cubicBezTo>
                                <a:pt x="4510" y="11489"/>
                                <a:pt x="4439" y="11429"/>
                                <a:pt x="4363" y="11369"/>
                              </a:cubicBezTo>
                              <a:cubicBezTo>
                                <a:pt x="4342" y="11348"/>
                                <a:pt x="4315" y="11331"/>
                                <a:pt x="4293" y="11309"/>
                              </a:cubicBezTo>
                              <a:cubicBezTo>
                                <a:pt x="4315" y="11309"/>
                                <a:pt x="4293" y="11295"/>
                                <a:pt x="4266" y="11274"/>
                              </a:cubicBezTo>
                              <a:close/>
                              <a:moveTo>
                                <a:pt x="4315" y="11362"/>
                              </a:moveTo>
                              <a:cubicBezTo>
                                <a:pt x="4315" y="11369"/>
                                <a:pt x="4304" y="11376"/>
                                <a:pt x="4293" y="11376"/>
                              </a:cubicBezTo>
                              <a:cubicBezTo>
                                <a:pt x="4282" y="11376"/>
                                <a:pt x="4271" y="11369"/>
                                <a:pt x="4271" y="11362"/>
                              </a:cubicBezTo>
                              <a:cubicBezTo>
                                <a:pt x="4271" y="11355"/>
                                <a:pt x="4282" y="11348"/>
                                <a:pt x="4293" y="11348"/>
                              </a:cubicBezTo>
                              <a:cubicBezTo>
                                <a:pt x="4293" y="11348"/>
                                <a:pt x="4298" y="11348"/>
                                <a:pt x="4298" y="11348"/>
                              </a:cubicBezTo>
                              <a:lnTo>
                                <a:pt x="4315" y="11362"/>
                              </a:lnTo>
                              <a:lnTo>
                                <a:pt x="4315" y="11362"/>
                              </a:lnTo>
                              <a:close/>
                              <a:moveTo>
                                <a:pt x="4239" y="11302"/>
                              </a:moveTo>
                              <a:cubicBezTo>
                                <a:pt x="4239" y="11313"/>
                                <a:pt x="4228" y="11320"/>
                                <a:pt x="4212" y="11320"/>
                              </a:cubicBezTo>
                              <a:cubicBezTo>
                                <a:pt x="4195" y="11320"/>
                                <a:pt x="4184" y="11313"/>
                                <a:pt x="4184" y="11302"/>
                              </a:cubicBezTo>
                              <a:cubicBezTo>
                                <a:pt x="4184" y="11292"/>
                                <a:pt x="4195" y="11285"/>
                                <a:pt x="4212" y="11285"/>
                              </a:cubicBezTo>
                              <a:cubicBezTo>
                                <a:pt x="4217" y="11285"/>
                                <a:pt x="4217" y="11285"/>
                                <a:pt x="4222" y="11288"/>
                              </a:cubicBezTo>
                              <a:lnTo>
                                <a:pt x="4233" y="11299"/>
                              </a:lnTo>
                              <a:cubicBezTo>
                                <a:pt x="4239" y="11299"/>
                                <a:pt x="4239" y="11302"/>
                                <a:pt x="4239" y="11302"/>
                              </a:cubicBezTo>
                              <a:close/>
                              <a:moveTo>
                                <a:pt x="4163" y="11242"/>
                              </a:moveTo>
                              <a:cubicBezTo>
                                <a:pt x="4163" y="11253"/>
                                <a:pt x="4152" y="11260"/>
                                <a:pt x="4136" y="11260"/>
                              </a:cubicBezTo>
                              <a:cubicBezTo>
                                <a:pt x="4119" y="11260"/>
                                <a:pt x="4109" y="11253"/>
                                <a:pt x="4109" y="11242"/>
                              </a:cubicBezTo>
                              <a:cubicBezTo>
                                <a:pt x="4109" y="11232"/>
                                <a:pt x="4119" y="11225"/>
                                <a:pt x="4136" y="11225"/>
                              </a:cubicBezTo>
                              <a:cubicBezTo>
                                <a:pt x="4141" y="11225"/>
                                <a:pt x="4152" y="11228"/>
                                <a:pt x="4157" y="11232"/>
                              </a:cubicBezTo>
                              <a:lnTo>
                                <a:pt x="4163" y="11235"/>
                              </a:lnTo>
                              <a:cubicBezTo>
                                <a:pt x="4163" y="11235"/>
                                <a:pt x="4163" y="11239"/>
                                <a:pt x="4163" y="11242"/>
                              </a:cubicBezTo>
                              <a:close/>
                              <a:moveTo>
                                <a:pt x="3258" y="11348"/>
                              </a:moveTo>
                              <a:cubicBezTo>
                                <a:pt x="3241" y="11324"/>
                                <a:pt x="3225" y="11302"/>
                                <a:pt x="3214" y="11292"/>
                              </a:cubicBezTo>
                              <a:cubicBezTo>
                                <a:pt x="3171" y="11249"/>
                                <a:pt x="3128" y="11214"/>
                                <a:pt x="3079" y="11190"/>
                              </a:cubicBezTo>
                              <a:cubicBezTo>
                                <a:pt x="3062" y="11179"/>
                                <a:pt x="3046" y="11172"/>
                                <a:pt x="3030" y="11168"/>
                              </a:cubicBezTo>
                              <a:cubicBezTo>
                                <a:pt x="3019" y="11165"/>
                                <a:pt x="3014" y="11161"/>
                                <a:pt x="3003" y="11161"/>
                              </a:cubicBezTo>
                              <a:cubicBezTo>
                                <a:pt x="3014" y="11161"/>
                                <a:pt x="3030" y="11158"/>
                                <a:pt x="3041" y="11154"/>
                              </a:cubicBezTo>
                              <a:cubicBezTo>
                                <a:pt x="3046" y="11154"/>
                                <a:pt x="3052" y="11151"/>
                                <a:pt x="3057" y="11151"/>
                              </a:cubicBezTo>
                              <a:lnTo>
                                <a:pt x="3062" y="11151"/>
                              </a:lnTo>
                              <a:cubicBezTo>
                                <a:pt x="3090" y="11140"/>
                                <a:pt x="3117" y="11130"/>
                                <a:pt x="3138" y="11119"/>
                              </a:cubicBezTo>
                              <a:lnTo>
                                <a:pt x="3155" y="11112"/>
                              </a:lnTo>
                              <a:cubicBezTo>
                                <a:pt x="3160" y="11108"/>
                                <a:pt x="3171" y="11105"/>
                                <a:pt x="3187" y="11098"/>
                              </a:cubicBezTo>
                              <a:lnTo>
                                <a:pt x="3198" y="11094"/>
                              </a:lnTo>
                              <a:cubicBezTo>
                                <a:pt x="3198" y="11094"/>
                                <a:pt x="3198" y="11094"/>
                                <a:pt x="3203" y="11094"/>
                              </a:cubicBezTo>
                              <a:lnTo>
                                <a:pt x="3236" y="11084"/>
                              </a:lnTo>
                              <a:lnTo>
                                <a:pt x="3220" y="11059"/>
                              </a:lnTo>
                              <a:cubicBezTo>
                                <a:pt x="3214" y="11052"/>
                                <a:pt x="3209" y="11045"/>
                                <a:pt x="3203" y="11038"/>
                              </a:cubicBezTo>
                              <a:cubicBezTo>
                                <a:pt x="3187" y="11017"/>
                                <a:pt x="3165" y="10996"/>
                                <a:pt x="3144" y="10982"/>
                              </a:cubicBezTo>
                              <a:cubicBezTo>
                                <a:pt x="3111" y="10953"/>
                                <a:pt x="3068" y="10932"/>
                                <a:pt x="3025" y="10922"/>
                              </a:cubicBezTo>
                              <a:cubicBezTo>
                                <a:pt x="2992" y="10911"/>
                                <a:pt x="2954" y="10908"/>
                                <a:pt x="2922" y="10911"/>
                              </a:cubicBezTo>
                              <a:cubicBezTo>
                                <a:pt x="2943" y="10897"/>
                                <a:pt x="2981" y="10876"/>
                                <a:pt x="3025" y="10855"/>
                              </a:cubicBezTo>
                              <a:cubicBezTo>
                                <a:pt x="3046" y="10844"/>
                                <a:pt x="3068" y="10837"/>
                                <a:pt x="3090" y="10826"/>
                              </a:cubicBezTo>
                              <a:cubicBezTo>
                                <a:pt x="3095" y="10823"/>
                                <a:pt x="3106" y="10823"/>
                                <a:pt x="3111" y="10819"/>
                              </a:cubicBezTo>
                              <a:lnTo>
                                <a:pt x="3122" y="10833"/>
                              </a:lnTo>
                              <a:cubicBezTo>
                                <a:pt x="3122" y="10837"/>
                                <a:pt x="3133" y="10851"/>
                                <a:pt x="3193" y="10925"/>
                              </a:cubicBezTo>
                              <a:cubicBezTo>
                                <a:pt x="3220" y="10960"/>
                                <a:pt x="3285" y="11034"/>
                                <a:pt x="3366" y="11126"/>
                              </a:cubicBezTo>
                              <a:lnTo>
                                <a:pt x="3388" y="11147"/>
                              </a:lnTo>
                              <a:cubicBezTo>
                                <a:pt x="3426" y="11190"/>
                                <a:pt x="3464" y="11232"/>
                                <a:pt x="3502" y="11274"/>
                              </a:cubicBezTo>
                              <a:lnTo>
                                <a:pt x="3507" y="11281"/>
                              </a:lnTo>
                              <a:cubicBezTo>
                                <a:pt x="3507" y="11285"/>
                                <a:pt x="3502" y="11288"/>
                                <a:pt x="3496" y="11295"/>
                              </a:cubicBezTo>
                              <a:cubicBezTo>
                                <a:pt x="3491" y="11295"/>
                                <a:pt x="3480" y="11306"/>
                                <a:pt x="3469" y="11316"/>
                              </a:cubicBezTo>
                              <a:cubicBezTo>
                                <a:pt x="3464" y="11320"/>
                                <a:pt x="3464" y="11324"/>
                                <a:pt x="3458" y="11327"/>
                              </a:cubicBezTo>
                              <a:cubicBezTo>
                                <a:pt x="3453" y="11334"/>
                                <a:pt x="3442" y="11341"/>
                                <a:pt x="3436" y="11352"/>
                              </a:cubicBezTo>
                              <a:cubicBezTo>
                                <a:pt x="3404" y="11376"/>
                                <a:pt x="3377" y="11401"/>
                                <a:pt x="3350" y="11419"/>
                              </a:cubicBezTo>
                              <a:lnTo>
                                <a:pt x="3296" y="11447"/>
                              </a:lnTo>
                              <a:cubicBezTo>
                                <a:pt x="3296" y="11443"/>
                                <a:pt x="3296" y="11443"/>
                                <a:pt x="3296" y="11440"/>
                              </a:cubicBezTo>
                              <a:cubicBezTo>
                                <a:pt x="3296" y="11436"/>
                                <a:pt x="3296" y="11433"/>
                                <a:pt x="3296" y="11429"/>
                              </a:cubicBezTo>
                              <a:cubicBezTo>
                                <a:pt x="3279" y="11387"/>
                                <a:pt x="3268" y="11366"/>
                                <a:pt x="3258" y="11348"/>
                              </a:cubicBezTo>
                              <a:close/>
                              <a:moveTo>
                                <a:pt x="4889" y="11627"/>
                              </a:moveTo>
                              <a:cubicBezTo>
                                <a:pt x="4895" y="11602"/>
                                <a:pt x="4905" y="11574"/>
                                <a:pt x="4922" y="11546"/>
                              </a:cubicBezTo>
                              <a:cubicBezTo>
                                <a:pt x="4922" y="11542"/>
                                <a:pt x="4927" y="11542"/>
                                <a:pt x="4922" y="11539"/>
                              </a:cubicBezTo>
                              <a:cubicBezTo>
                                <a:pt x="4922" y="11539"/>
                                <a:pt x="4922" y="11539"/>
                                <a:pt x="4922" y="11535"/>
                              </a:cubicBezTo>
                              <a:lnTo>
                                <a:pt x="4922" y="11535"/>
                              </a:lnTo>
                              <a:cubicBezTo>
                                <a:pt x="4922" y="11535"/>
                                <a:pt x="4922" y="11535"/>
                                <a:pt x="4922" y="11535"/>
                              </a:cubicBezTo>
                              <a:cubicBezTo>
                                <a:pt x="4927" y="11549"/>
                                <a:pt x="4932" y="11567"/>
                                <a:pt x="4943" y="11581"/>
                              </a:cubicBezTo>
                              <a:cubicBezTo>
                                <a:pt x="4970" y="11641"/>
                                <a:pt x="4992" y="11683"/>
                                <a:pt x="5003" y="11701"/>
                              </a:cubicBezTo>
                              <a:cubicBezTo>
                                <a:pt x="5030" y="11750"/>
                                <a:pt x="5073" y="11814"/>
                                <a:pt x="5101" y="11849"/>
                              </a:cubicBezTo>
                              <a:cubicBezTo>
                                <a:pt x="5095" y="11845"/>
                                <a:pt x="5090" y="11845"/>
                                <a:pt x="5084" y="11842"/>
                              </a:cubicBezTo>
                              <a:cubicBezTo>
                                <a:pt x="5073" y="11835"/>
                                <a:pt x="5057" y="11831"/>
                                <a:pt x="5046" y="11828"/>
                              </a:cubicBezTo>
                              <a:cubicBezTo>
                                <a:pt x="5041" y="11824"/>
                                <a:pt x="5035" y="11824"/>
                                <a:pt x="5030" y="11821"/>
                              </a:cubicBezTo>
                              <a:cubicBezTo>
                                <a:pt x="5014" y="11814"/>
                                <a:pt x="4987" y="11803"/>
                                <a:pt x="4965" y="11792"/>
                              </a:cubicBezTo>
                              <a:cubicBezTo>
                                <a:pt x="4922" y="11771"/>
                                <a:pt x="4895" y="11750"/>
                                <a:pt x="4884" y="11722"/>
                              </a:cubicBezTo>
                              <a:cubicBezTo>
                                <a:pt x="4873" y="11690"/>
                                <a:pt x="4884" y="11655"/>
                                <a:pt x="4889" y="11627"/>
                              </a:cubicBezTo>
                              <a:close/>
                              <a:moveTo>
                                <a:pt x="6233" y="9483"/>
                              </a:moveTo>
                              <a:cubicBezTo>
                                <a:pt x="6250" y="9515"/>
                                <a:pt x="6288" y="9600"/>
                                <a:pt x="6331" y="9705"/>
                              </a:cubicBezTo>
                              <a:cubicBezTo>
                                <a:pt x="6396" y="9860"/>
                                <a:pt x="6450" y="10044"/>
                                <a:pt x="6477" y="10121"/>
                              </a:cubicBezTo>
                              <a:lnTo>
                                <a:pt x="6488" y="10150"/>
                              </a:lnTo>
                              <a:cubicBezTo>
                                <a:pt x="6548" y="10343"/>
                                <a:pt x="6575" y="10407"/>
                                <a:pt x="6586" y="10428"/>
                              </a:cubicBezTo>
                              <a:lnTo>
                                <a:pt x="6374" y="10446"/>
                              </a:lnTo>
                              <a:cubicBezTo>
                                <a:pt x="6347" y="10446"/>
                                <a:pt x="6326" y="10449"/>
                                <a:pt x="6309" y="10449"/>
                              </a:cubicBezTo>
                              <a:cubicBezTo>
                                <a:pt x="6309" y="10449"/>
                                <a:pt x="6304" y="10449"/>
                                <a:pt x="6304" y="10449"/>
                              </a:cubicBezTo>
                              <a:cubicBezTo>
                                <a:pt x="6298" y="10446"/>
                                <a:pt x="6288" y="10439"/>
                                <a:pt x="6255" y="10421"/>
                              </a:cubicBezTo>
                              <a:cubicBezTo>
                                <a:pt x="6190" y="10382"/>
                                <a:pt x="6114" y="10351"/>
                                <a:pt x="6038" y="10326"/>
                              </a:cubicBezTo>
                              <a:cubicBezTo>
                                <a:pt x="6000" y="10312"/>
                                <a:pt x="5962" y="10301"/>
                                <a:pt x="5930" y="10294"/>
                              </a:cubicBezTo>
                              <a:cubicBezTo>
                                <a:pt x="5854" y="10276"/>
                                <a:pt x="5778" y="10266"/>
                                <a:pt x="5713" y="10266"/>
                              </a:cubicBezTo>
                              <a:cubicBezTo>
                                <a:pt x="5708" y="10266"/>
                                <a:pt x="5697" y="10266"/>
                                <a:pt x="5691" y="10266"/>
                              </a:cubicBezTo>
                              <a:cubicBezTo>
                                <a:pt x="5664" y="10266"/>
                                <a:pt x="5626" y="10266"/>
                                <a:pt x="5578" y="10273"/>
                              </a:cubicBezTo>
                              <a:cubicBezTo>
                                <a:pt x="5534" y="10276"/>
                                <a:pt x="5485" y="10287"/>
                                <a:pt x="5431" y="10298"/>
                              </a:cubicBezTo>
                              <a:lnTo>
                                <a:pt x="5426" y="10298"/>
                              </a:lnTo>
                              <a:cubicBezTo>
                                <a:pt x="5415" y="10301"/>
                                <a:pt x="5409" y="10301"/>
                                <a:pt x="5399" y="10305"/>
                              </a:cubicBezTo>
                              <a:cubicBezTo>
                                <a:pt x="5279" y="10333"/>
                                <a:pt x="5144" y="10368"/>
                                <a:pt x="5003" y="10407"/>
                              </a:cubicBezTo>
                              <a:lnTo>
                                <a:pt x="4976" y="10414"/>
                              </a:lnTo>
                              <a:cubicBezTo>
                                <a:pt x="4965" y="10418"/>
                                <a:pt x="4954" y="10421"/>
                                <a:pt x="4943" y="10421"/>
                              </a:cubicBezTo>
                              <a:cubicBezTo>
                                <a:pt x="4943" y="10418"/>
                                <a:pt x="4943" y="10410"/>
                                <a:pt x="4949" y="10407"/>
                              </a:cubicBezTo>
                              <a:lnTo>
                                <a:pt x="4949" y="10403"/>
                              </a:lnTo>
                              <a:cubicBezTo>
                                <a:pt x="4960" y="10372"/>
                                <a:pt x="4970" y="10343"/>
                                <a:pt x="4981" y="10308"/>
                              </a:cubicBezTo>
                              <a:cubicBezTo>
                                <a:pt x="5003" y="10248"/>
                                <a:pt x="5035" y="10192"/>
                                <a:pt x="5073" y="10135"/>
                              </a:cubicBezTo>
                              <a:cubicBezTo>
                                <a:pt x="5090" y="10111"/>
                                <a:pt x="5111" y="10083"/>
                                <a:pt x="5133" y="10054"/>
                              </a:cubicBezTo>
                              <a:cubicBezTo>
                                <a:pt x="5166" y="10016"/>
                                <a:pt x="5204" y="9977"/>
                                <a:pt x="5247" y="9935"/>
                              </a:cubicBezTo>
                              <a:lnTo>
                                <a:pt x="5247" y="9931"/>
                              </a:lnTo>
                              <a:cubicBezTo>
                                <a:pt x="5323" y="9857"/>
                                <a:pt x="5420" y="9786"/>
                                <a:pt x="5491" y="9734"/>
                              </a:cubicBezTo>
                              <a:cubicBezTo>
                                <a:pt x="5588" y="9663"/>
                                <a:pt x="5670" y="9607"/>
                                <a:pt x="5751" y="9557"/>
                              </a:cubicBezTo>
                              <a:cubicBezTo>
                                <a:pt x="5941" y="9437"/>
                                <a:pt x="6114" y="9370"/>
                                <a:pt x="6147" y="9360"/>
                              </a:cubicBezTo>
                              <a:lnTo>
                                <a:pt x="6147" y="9360"/>
                              </a:lnTo>
                              <a:cubicBezTo>
                                <a:pt x="6152" y="9360"/>
                                <a:pt x="6157" y="9356"/>
                                <a:pt x="6157" y="9356"/>
                              </a:cubicBezTo>
                              <a:lnTo>
                                <a:pt x="6163" y="9356"/>
                              </a:lnTo>
                              <a:cubicBezTo>
                                <a:pt x="6168" y="9360"/>
                                <a:pt x="6168" y="9363"/>
                                <a:pt x="6174" y="9367"/>
                              </a:cubicBezTo>
                              <a:cubicBezTo>
                                <a:pt x="6185" y="9378"/>
                                <a:pt x="6190" y="9395"/>
                                <a:pt x="6201" y="9413"/>
                              </a:cubicBezTo>
                              <a:cubicBezTo>
                                <a:pt x="6195" y="9416"/>
                                <a:pt x="6201" y="9420"/>
                                <a:pt x="6233" y="9483"/>
                              </a:cubicBezTo>
                              <a:close/>
                              <a:moveTo>
                                <a:pt x="5475" y="8662"/>
                              </a:moveTo>
                              <a:cubicBezTo>
                                <a:pt x="5534" y="8627"/>
                                <a:pt x="5594" y="8595"/>
                                <a:pt x="5648" y="8574"/>
                              </a:cubicBezTo>
                              <a:cubicBezTo>
                                <a:pt x="5653" y="8570"/>
                                <a:pt x="5664" y="8570"/>
                                <a:pt x="5664" y="8567"/>
                              </a:cubicBezTo>
                              <a:cubicBezTo>
                                <a:pt x="5675" y="8588"/>
                                <a:pt x="5724" y="8651"/>
                                <a:pt x="5800" y="8757"/>
                              </a:cubicBezTo>
                              <a:cubicBezTo>
                                <a:pt x="5816" y="8782"/>
                                <a:pt x="5832" y="8806"/>
                                <a:pt x="5843" y="8828"/>
                              </a:cubicBezTo>
                              <a:cubicBezTo>
                                <a:pt x="5876" y="8884"/>
                                <a:pt x="5903" y="8926"/>
                                <a:pt x="5914" y="8944"/>
                              </a:cubicBezTo>
                              <a:cubicBezTo>
                                <a:pt x="5941" y="8986"/>
                                <a:pt x="5979" y="9032"/>
                                <a:pt x="6006" y="9064"/>
                              </a:cubicBezTo>
                              <a:cubicBezTo>
                                <a:pt x="6022" y="9085"/>
                                <a:pt x="6044" y="9103"/>
                                <a:pt x="6055" y="9113"/>
                              </a:cubicBezTo>
                              <a:cubicBezTo>
                                <a:pt x="5984" y="9131"/>
                                <a:pt x="5914" y="9155"/>
                                <a:pt x="5849" y="9180"/>
                              </a:cubicBezTo>
                              <a:cubicBezTo>
                                <a:pt x="5811" y="9194"/>
                                <a:pt x="5762" y="9215"/>
                                <a:pt x="5713" y="9240"/>
                              </a:cubicBezTo>
                              <a:cubicBezTo>
                                <a:pt x="5680" y="9258"/>
                                <a:pt x="5648" y="9275"/>
                                <a:pt x="5610" y="9296"/>
                              </a:cubicBezTo>
                              <a:cubicBezTo>
                                <a:pt x="5599" y="9303"/>
                                <a:pt x="5588" y="9307"/>
                                <a:pt x="5578" y="9314"/>
                              </a:cubicBezTo>
                              <a:cubicBezTo>
                                <a:pt x="5556" y="9325"/>
                                <a:pt x="5540" y="9335"/>
                                <a:pt x="5523" y="9349"/>
                              </a:cubicBezTo>
                              <a:lnTo>
                                <a:pt x="5518" y="9353"/>
                              </a:lnTo>
                              <a:cubicBezTo>
                                <a:pt x="5518" y="9353"/>
                                <a:pt x="5512" y="9356"/>
                                <a:pt x="5512" y="9356"/>
                              </a:cubicBezTo>
                              <a:cubicBezTo>
                                <a:pt x="5496" y="9367"/>
                                <a:pt x="5485" y="9378"/>
                                <a:pt x="5469" y="9388"/>
                              </a:cubicBezTo>
                              <a:cubicBezTo>
                                <a:pt x="5464" y="9392"/>
                                <a:pt x="5458" y="9399"/>
                                <a:pt x="5447" y="9402"/>
                              </a:cubicBezTo>
                              <a:cubicBezTo>
                                <a:pt x="5420" y="9420"/>
                                <a:pt x="5399" y="9437"/>
                                <a:pt x="5366" y="9459"/>
                              </a:cubicBezTo>
                              <a:cubicBezTo>
                                <a:pt x="5350" y="9469"/>
                                <a:pt x="5334" y="9480"/>
                                <a:pt x="5317" y="9490"/>
                              </a:cubicBezTo>
                              <a:cubicBezTo>
                                <a:pt x="5301" y="9501"/>
                                <a:pt x="5285" y="9515"/>
                                <a:pt x="5269" y="9526"/>
                              </a:cubicBezTo>
                              <a:cubicBezTo>
                                <a:pt x="5209" y="9571"/>
                                <a:pt x="5149" y="9628"/>
                                <a:pt x="5090" y="9691"/>
                              </a:cubicBezTo>
                              <a:cubicBezTo>
                                <a:pt x="5057" y="9727"/>
                                <a:pt x="5025" y="9762"/>
                                <a:pt x="4998" y="9797"/>
                              </a:cubicBezTo>
                              <a:cubicBezTo>
                                <a:pt x="4970" y="9832"/>
                                <a:pt x="4949" y="9868"/>
                                <a:pt x="4927" y="9906"/>
                              </a:cubicBezTo>
                              <a:cubicBezTo>
                                <a:pt x="4916" y="9924"/>
                                <a:pt x="4905" y="9945"/>
                                <a:pt x="4895" y="9970"/>
                              </a:cubicBezTo>
                              <a:cubicBezTo>
                                <a:pt x="4808" y="10118"/>
                                <a:pt x="4764" y="10241"/>
                                <a:pt x="4748" y="10305"/>
                              </a:cubicBezTo>
                              <a:cubicBezTo>
                                <a:pt x="4748" y="10280"/>
                                <a:pt x="4748" y="10252"/>
                                <a:pt x="4743" y="10227"/>
                              </a:cubicBezTo>
                              <a:cubicBezTo>
                                <a:pt x="4743" y="10210"/>
                                <a:pt x="4748" y="10192"/>
                                <a:pt x="4748" y="10171"/>
                              </a:cubicBezTo>
                              <a:cubicBezTo>
                                <a:pt x="4748" y="10146"/>
                                <a:pt x="4754" y="10121"/>
                                <a:pt x="4754" y="10093"/>
                              </a:cubicBezTo>
                              <a:cubicBezTo>
                                <a:pt x="4759" y="10002"/>
                                <a:pt x="4770" y="9899"/>
                                <a:pt x="4781" y="9811"/>
                              </a:cubicBezTo>
                              <a:lnTo>
                                <a:pt x="4781" y="9794"/>
                              </a:lnTo>
                              <a:cubicBezTo>
                                <a:pt x="4786" y="9744"/>
                                <a:pt x="4797" y="9677"/>
                                <a:pt x="4813" y="9596"/>
                              </a:cubicBezTo>
                              <a:cubicBezTo>
                                <a:pt x="4819" y="9582"/>
                                <a:pt x="4819" y="9564"/>
                                <a:pt x="4824" y="9550"/>
                              </a:cubicBezTo>
                              <a:cubicBezTo>
                                <a:pt x="4846" y="9448"/>
                                <a:pt x="4895" y="9321"/>
                                <a:pt x="4976" y="9180"/>
                              </a:cubicBezTo>
                              <a:cubicBezTo>
                                <a:pt x="5052" y="9039"/>
                                <a:pt x="5149" y="8912"/>
                                <a:pt x="5258" y="8817"/>
                              </a:cubicBezTo>
                              <a:cubicBezTo>
                                <a:pt x="5334" y="8754"/>
                                <a:pt x="5404" y="8704"/>
                                <a:pt x="5475" y="8662"/>
                              </a:cubicBezTo>
                              <a:close/>
                              <a:moveTo>
                                <a:pt x="2515" y="1220"/>
                              </a:moveTo>
                              <a:cubicBezTo>
                                <a:pt x="2526" y="1220"/>
                                <a:pt x="2526" y="1209"/>
                                <a:pt x="2537" y="1188"/>
                              </a:cubicBezTo>
                              <a:cubicBezTo>
                                <a:pt x="2537" y="1185"/>
                                <a:pt x="2542" y="1181"/>
                                <a:pt x="2542" y="1174"/>
                              </a:cubicBezTo>
                              <a:cubicBezTo>
                                <a:pt x="2553" y="1149"/>
                                <a:pt x="2569" y="1121"/>
                                <a:pt x="2580" y="1100"/>
                              </a:cubicBezTo>
                              <a:cubicBezTo>
                                <a:pt x="2591" y="1079"/>
                                <a:pt x="2629" y="1026"/>
                                <a:pt x="2678" y="973"/>
                              </a:cubicBezTo>
                              <a:cubicBezTo>
                                <a:pt x="2688" y="962"/>
                                <a:pt x="2699" y="952"/>
                                <a:pt x="2710" y="941"/>
                              </a:cubicBezTo>
                              <a:lnTo>
                                <a:pt x="2721" y="927"/>
                              </a:lnTo>
                              <a:cubicBezTo>
                                <a:pt x="2732" y="920"/>
                                <a:pt x="2743" y="913"/>
                                <a:pt x="2754" y="906"/>
                              </a:cubicBezTo>
                              <a:cubicBezTo>
                                <a:pt x="2781" y="888"/>
                                <a:pt x="2808" y="871"/>
                                <a:pt x="2824" y="846"/>
                              </a:cubicBezTo>
                              <a:cubicBezTo>
                                <a:pt x="2829" y="846"/>
                                <a:pt x="2840" y="839"/>
                                <a:pt x="2873" y="821"/>
                              </a:cubicBezTo>
                              <a:cubicBezTo>
                                <a:pt x="2900" y="807"/>
                                <a:pt x="2949" y="786"/>
                                <a:pt x="3014" y="772"/>
                              </a:cubicBezTo>
                              <a:cubicBezTo>
                                <a:pt x="3062" y="765"/>
                                <a:pt x="3117" y="758"/>
                                <a:pt x="3176" y="747"/>
                              </a:cubicBezTo>
                              <a:cubicBezTo>
                                <a:pt x="3268" y="733"/>
                                <a:pt x="3366" y="723"/>
                                <a:pt x="3453" y="705"/>
                              </a:cubicBezTo>
                              <a:lnTo>
                                <a:pt x="3464" y="702"/>
                              </a:lnTo>
                              <a:cubicBezTo>
                                <a:pt x="3534" y="687"/>
                                <a:pt x="3642" y="670"/>
                                <a:pt x="3762" y="624"/>
                              </a:cubicBezTo>
                              <a:cubicBezTo>
                                <a:pt x="3783" y="617"/>
                                <a:pt x="3805" y="606"/>
                                <a:pt x="3827" y="599"/>
                              </a:cubicBezTo>
                              <a:cubicBezTo>
                                <a:pt x="3832" y="606"/>
                                <a:pt x="3832" y="613"/>
                                <a:pt x="3838" y="620"/>
                              </a:cubicBezTo>
                              <a:cubicBezTo>
                                <a:pt x="3838" y="624"/>
                                <a:pt x="3838" y="631"/>
                                <a:pt x="3838" y="638"/>
                              </a:cubicBezTo>
                              <a:cubicBezTo>
                                <a:pt x="3838" y="652"/>
                                <a:pt x="3848" y="666"/>
                                <a:pt x="3859" y="687"/>
                              </a:cubicBezTo>
                              <a:cubicBezTo>
                                <a:pt x="3865" y="695"/>
                                <a:pt x="3870" y="705"/>
                                <a:pt x="3870" y="716"/>
                              </a:cubicBezTo>
                              <a:cubicBezTo>
                                <a:pt x="3897" y="772"/>
                                <a:pt x="3919" y="843"/>
                                <a:pt x="3924" y="860"/>
                              </a:cubicBezTo>
                              <a:cubicBezTo>
                                <a:pt x="3924" y="867"/>
                                <a:pt x="3930" y="874"/>
                                <a:pt x="3930" y="885"/>
                              </a:cubicBezTo>
                              <a:cubicBezTo>
                                <a:pt x="3935" y="899"/>
                                <a:pt x="3935" y="913"/>
                                <a:pt x="3941" y="924"/>
                              </a:cubicBezTo>
                              <a:cubicBezTo>
                                <a:pt x="3930" y="920"/>
                                <a:pt x="3924" y="913"/>
                                <a:pt x="3913" y="910"/>
                              </a:cubicBezTo>
                              <a:cubicBezTo>
                                <a:pt x="3892" y="902"/>
                                <a:pt x="3870" y="892"/>
                                <a:pt x="3848" y="885"/>
                              </a:cubicBezTo>
                              <a:cubicBezTo>
                                <a:pt x="3827" y="878"/>
                                <a:pt x="3800" y="874"/>
                                <a:pt x="3778" y="871"/>
                              </a:cubicBezTo>
                              <a:cubicBezTo>
                                <a:pt x="3740" y="864"/>
                                <a:pt x="3708" y="864"/>
                                <a:pt x="3675" y="864"/>
                              </a:cubicBezTo>
                              <a:cubicBezTo>
                                <a:pt x="3653" y="864"/>
                                <a:pt x="3637" y="864"/>
                                <a:pt x="3615" y="867"/>
                              </a:cubicBezTo>
                              <a:cubicBezTo>
                                <a:pt x="3605" y="867"/>
                                <a:pt x="3588" y="871"/>
                                <a:pt x="3577" y="874"/>
                              </a:cubicBezTo>
                              <a:cubicBezTo>
                                <a:pt x="3550" y="881"/>
                                <a:pt x="3523" y="895"/>
                                <a:pt x="3512" y="910"/>
                              </a:cubicBezTo>
                              <a:cubicBezTo>
                                <a:pt x="3512" y="913"/>
                                <a:pt x="3507" y="917"/>
                                <a:pt x="3507" y="917"/>
                              </a:cubicBezTo>
                              <a:cubicBezTo>
                                <a:pt x="3507" y="920"/>
                                <a:pt x="3502" y="924"/>
                                <a:pt x="3507" y="927"/>
                              </a:cubicBezTo>
                              <a:cubicBezTo>
                                <a:pt x="3512" y="931"/>
                                <a:pt x="3518" y="924"/>
                                <a:pt x="3518" y="924"/>
                              </a:cubicBezTo>
                              <a:cubicBezTo>
                                <a:pt x="3518" y="924"/>
                                <a:pt x="3518" y="924"/>
                                <a:pt x="3518" y="924"/>
                              </a:cubicBezTo>
                              <a:cubicBezTo>
                                <a:pt x="3523" y="927"/>
                                <a:pt x="3523" y="927"/>
                                <a:pt x="3529" y="931"/>
                              </a:cubicBezTo>
                              <a:cubicBezTo>
                                <a:pt x="3529" y="934"/>
                                <a:pt x="3534" y="934"/>
                                <a:pt x="3545" y="941"/>
                              </a:cubicBezTo>
                              <a:lnTo>
                                <a:pt x="3545" y="941"/>
                              </a:lnTo>
                              <a:cubicBezTo>
                                <a:pt x="3545" y="941"/>
                                <a:pt x="3550" y="945"/>
                                <a:pt x="3550" y="945"/>
                              </a:cubicBezTo>
                              <a:cubicBezTo>
                                <a:pt x="3561" y="948"/>
                                <a:pt x="3567" y="955"/>
                                <a:pt x="3577" y="959"/>
                              </a:cubicBezTo>
                              <a:cubicBezTo>
                                <a:pt x="3621" y="980"/>
                                <a:pt x="3670" y="1005"/>
                                <a:pt x="3713" y="1033"/>
                              </a:cubicBezTo>
                              <a:cubicBezTo>
                                <a:pt x="3724" y="1044"/>
                                <a:pt x="3735" y="1058"/>
                                <a:pt x="3745" y="1068"/>
                              </a:cubicBezTo>
                              <a:cubicBezTo>
                                <a:pt x="3778" y="1121"/>
                                <a:pt x="3773" y="1185"/>
                                <a:pt x="3767" y="1241"/>
                              </a:cubicBezTo>
                              <a:lnTo>
                                <a:pt x="3767" y="1248"/>
                              </a:lnTo>
                              <a:cubicBezTo>
                                <a:pt x="3762" y="1301"/>
                                <a:pt x="3751" y="1347"/>
                                <a:pt x="3745" y="1368"/>
                              </a:cubicBezTo>
                              <a:lnTo>
                                <a:pt x="3745" y="1371"/>
                              </a:lnTo>
                              <a:cubicBezTo>
                                <a:pt x="3740" y="1403"/>
                                <a:pt x="3729" y="1442"/>
                                <a:pt x="3718" y="1477"/>
                              </a:cubicBezTo>
                              <a:cubicBezTo>
                                <a:pt x="3713" y="1495"/>
                                <a:pt x="3708" y="1512"/>
                                <a:pt x="3708" y="1526"/>
                              </a:cubicBezTo>
                              <a:cubicBezTo>
                                <a:pt x="3708" y="1530"/>
                                <a:pt x="3702" y="1537"/>
                                <a:pt x="3702" y="1548"/>
                              </a:cubicBezTo>
                              <a:lnTo>
                                <a:pt x="3702" y="1548"/>
                              </a:lnTo>
                              <a:lnTo>
                                <a:pt x="3708" y="1558"/>
                              </a:lnTo>
                              <a:cubicBezTo>
                                <a:pt x="3632" y="1593"/>
                                <a:pt x="3567" y="1636"/>
                                <a:pt x="3512" y="1685"/>
                              </a:cubicBezTo>
                              <a:cubicBezTo>
                                <a:pt x="3420" y="1763"/>
                                <a:pt x="3371" y="1844"/>
                                <a:pt x="3350" y="1897"/>
                              </a:cubicBezTo>
                              <a:cubicBezTo>
                                <a:pt x="3339" y="1897"/>
                                <a:pt x="3328" y="1904"/>
                                <a:pt x="3323" y="1911"/>
                              </a:cubicBezTo>
                              <a:cubicBezTo>
                                <a:pt x="3312" y="1921"/>
                                <a:pt x="3317" y="1939"/>
                                <a:pt x="3333" y="1946"/>
                              </a:cubicBezTo>
                              <a:cubicBezTo>
                                <a:pt x="3333" y="1950"/>
                                <a:pt x="3333" y="1953"/>
                                <a:pt x="3328" y="1957"/>
                              </a:cubicBezTo>
                              <a:cubicBezTo>
                                <a:pt x="3241" y="1854"/>
                                <a:pt x="3144" y="1749"/>
                                <a:pt x="3035" y="1643"/>
                              </a:cubicBezTo>
                              <a:cubicBezTo>
                                <a:pt x="3003" y="1611"/>
                                <a:pt x="2970" y="1579"/>
                                <a:pt x="2938" y="1551"/>
                              </a:cubicBezTo>
                              <a:lnTo>
                                <a:pt x="2932" y="1548"/>
                              </a:lnTo>
                              <a:cubicBezTo>
                                <a:pt x="2922" y="1537"/>
                                <a:pt x="2911" y="1526"/>
                                <a:pt x="2894" y="1516"/>
                              </a:cubicBezTo>
                              <a:cubicBezTo>
                                <a:pt x="2867" y="1488"/>
                                <a:pt x="2829" y="1460"/>
                                <a:pt x="2781" y="1431"/>
                              </a:cubicBezTo>
                              <a:lnTo>
                                <a:pt x="2678" y="1354"/>
                              </a:lnTo>
                              <a:cubicBezTo>
                                <a:pt x="2694" y="1347"/>
                                <a:pt x="2710" y="1336"/>
                                <a:pt x="2721" y="1326"/>
                              </a:cubicBezTo>
                              <a:cubicBezTo>
                                <a:pt x="2754" y="1297"/>
                                <a:pt x="2813" y="1280"/>
                                <a:pt x="2976" y="1244"/>
                              </a:cubicBezTo>
                              <a:cubicBezTo>
                                <a:pt x="2987" y="1241"/>
                                <a:pt x="2992" y="1241"/>
                                <a:pt x="3003" y="1241"/>
                              </a:cubicBezTo>
                              <a:cubicBezTo>
                                <a:pt x="3019" y="1241"/>
                                <a:pt x="3030" y="1241"/>
                                <a:pt x="3041" y="1237"/>
                              </a:cubicBezTo>
                              <a:cubicBezTo>
                                <a:pt x="3052" y="1241"/>
                                <a:pt x="3062" y="1244"/>
                                <a:pt x="3073" y="1248"/>
                              </a:cubicBezTo>
                              <a:cubicBezTo>
                                <a:pt x="3079" y="1248"/>
                                <a:pt x="3084" y="1248"/>
                                <a:pt x="3084" y="1248"/>
                              </a:cubicBezTo>
                              <a:cubicBezTo>
                                <a:pt x="3084" y="1248"/>
                                <a:pt x="3084" y="1244"/>
                                <a:pt x="3084" y="1244"/>
                              </a:cubicBezTo>
                              <a:cubicBezTo>
                                <a:pt x="3084" y="1244"/>
                                <a:pt x="3084" y="1244"/>
                                <a:pt x="3084" y="1244"/>
                              </a:cubicBezTo>
                              <a:cubicBezTo>
                                <a:pt x="3090" y="1248"/>
                                <a:pt x="3095" y="1248"/>
                                <a:pt x="3100" y="1248"/>
                              </a:cubicBezTo>
                              <a:cubicBezTo>
                                <a:pt x="3100" y="1248"/>
                                <a:pt x="3100" y="1248"/>
                                <a:pt x="3100" y="1248"/>
                              </a:cubicBezTo>
                              <a:lnTo>
                                <a:pt x="3100" y="1252"/>
                              </a:lnTo>
                              <a:lnTo>
                                <a:pt x="3106" y="1252"/>
                              </a:lnTo>
                              <a:cubicBezTo>
                                <a:pt x="3111" y="1252"/>
                                <a:pt x="3128" y="1252"/>
                                <a:pt x="3138" y="1241"/>
                              </a:cubicBezTo>
                              <a:cubicBezTo>
                                <a:pt x="3149" y="1234"/>
                                <a:pt x="3165" y="1216"/>
                                <a:pt x="3165" y="1192"/>
                              </a:cubicBezTo>
                              <a:cubicBezTo>
                                <a:pt x="3165" y="1167"/>
                                <a:pt x="3149" y="1146"/>
                                <a:pt x="3133" y="1132"/>
                              </a:cubicBezTo>
                              <a:cubicBezTo>
                                <a:pt x="3117" y="1114"/>
                                <a:pt x="3095" y="1103"/>
                                <a:pt x="3073" y="1089"/>
                              </a:cubicBezTo>
                              <a:lnTo>
                                <a:pt x="3073" y="1089"/>
                              </a:lnTo>
                              <a:cubicBezTo>
                                <a:pt x="3062" y="1082"/>
                                <a:pt x="3052" y="1075"/>
                                <a:pt x="3030" y="1065"/>
                              </a:cubicBezTo>
                              <a:cubicBezTo>
                                <a:pt x="3014" y="1058"/>
                                <a:pt x="2987" y="1047"/>
                                <a:pt x="2954" y="1040"/>
                              </a:cubicBezTo>
                              <a:cubicBezTo>
                                <a:pt x="2922" y="1033"/>
                                <a:pt x="2889" y="1036"/>
                                <a:pt x="2851" y="1044"/>
                              </a:cubicBezTo>
                              <a:cubicBezTo>
                                <a:pt x="2824" y="1051"/>
                                <a:pt x="2791" y="1058"/>
                                <a:pt x="2759" y="1072"/>
                              </a:cubicBezTo>
                              <a:cubicBezTo>
                                <a:pt x="2705" y="1096"/>
                                <a:pt x="2651" y="1128"/>
                                <a:pt x="2607" y="1160"/>
                              </a:cubicBezTo>
                              <a:cubicBezTo>
                                <a:pt x="2575" y="1185"/>
                                <a:pt x="2548" y="1216"/>
                                <a:pt x="2531" y="1244"/>
                              </a:cubicBezTo>
                              <a:lnTo>
                                <a:pt x="2504" y="1223"/>
                              </a:lnTo>
                              <a:cubicBezTo>
                                <a:pt x="2515" y="1223"/>
                                <a:pt x="2515" y="1220"/>
                                <a:pt x="2515" y="1220"/>
                              </a:cubicBezTo>
                              <a:close/>
                              <a:moveTo>
                                <a:pt x="759" y="3152"/>
                              </a:moveTo>
                              <a:cubicBezTo>
                                <a:pt x="748" y="3155"/>
                                <a:pt x="743" y="3162"/>
                                <a:pt x="732" y="3166"/>
                              </a:cubicBezTo>
                              <a:cubicBezTo>
                                <a:pt x="732" y="3166"/>
                                <a:pt x="732" y="3166"/>
                                <a:pt x="732" y="3162"/>
                              </a:cubicBezTo>
                              <a:lnTo>
                                <a:pt x="743" y="3134"/>
                              </a:lnTo>
                              <a:lnTo>
                                <a:pt x="732" y="3148"/>
                              </a:lnTo>
                              <a:cubicBezTo>
                                <a:pt x="732" y="3141"/>
                                <a:pt x="732" y="3131"/>
                                <a:pt x="732" y="3120"/>
                              </a:cubicBezTo>
                              <a:cubicBezTo>
                                <a:pt x="732" y="3102"/>
                                <a:pt x="726" y="3081"/>
                                <a:pt x="726" y="3060"/>
                              </a:cubicBezTo>
                              <a:cubicBezTo>
                                <a:pt x="721" y="2947"/>
                                <a:pt x="726" y="2792"/>
                                <a:pt x="753" y="2672"/>
                              </a:cubicBezTo>
                              <a:lnTo>
                                <a:pt x="753" y="2669"/>
                              </a:lnTo>
                              <a:cubicBezTo>
                                <a:pt x="759" y="2644"/>
                                <a:pt x="770" y="2619"/>
                                <a:pt x="781" y="2591"/>
                              </a:cubicBezTo>
                              <a:cubicBezTo>
                                <a:pt x="786" y="2574"/>
                                <a:pt x="797" y="2556"/>
                                <a:pt x="802" y="2542"/>
                              </a:cubicBezTo>
                              <a:lnTo>
                                <a:pt x="802" y="2535"/>
                              </a:lnTo>
                              <a:cubicBezTo>
                                <a:pt x="802" y="2535"/>
                                <a:pt x="802" y="2535"/>
                                <a:pt x="802" y="2535"/>
                              </a:cubicBezTo>
                              <a:cubicBezTo>
                                <a:pt x="802" y="2535"/>
                                <a:pt x="802" y="2538"/>
                                <a:pt x="808" y="2538"/>
                              </a:cubicBezTo>
                              <a:cubicBezTo>
                                <a:pt x="813" y="2542"/>
                                <a:pt x="818" y="2549"/>
                                <a:pt x="824" y="2556"/>
                              </a:cubicBezTo>
                              <a:cubicBezTo>
                                <a:pt x="851" y="2581"/>
                                <a:pt x="878" y="2623"/>
                                <a:pt x="900" y="2662"/>
                              </a:cubicBezTo>
                              <a:cubicBezTo>
                                <a:pt x="921" y="2693"/>
                                <a:pt x="938" y="2729"/>
                                <a:pt x="954" y="2760"/>
                              </a:cubicBezTo>
                              <a:cubicBezTo>
                                <a:pt x="959" y="2771"/>
                                <a:pt x="965" y="2782"/>
                                <a:pt x="970" y="2796"/>
                              </a:cubicBezTo>
                              <a:lnTo>
                                <a:pt x="1019" y="2884"/>
                              </a:lnTo>
                              <a:cubicBezTo>
                                <a:pt x="1041" y="2923"/>
                                <a:pt x="1084" y="2993"/>
                                <a:pt x="1106" y="3014"/>
                              </a:cubicBezTo>
                              <a:cubicBezTo>
                                <a:pt x="1089" y="3018"/>
                                <a:pt x="1079" y="3018"/>
                                <a:pt x="1068" y="3021"/>
                              </a:cubicBezTo>
                              <a:cubicBezTo>
                                <a:pt x="1008" y="3035"/>
                                <a:pt x="943" y="3053"/>
                                <a:pt x="884" y="3081"/>
                              </a:cubicBezTo>
                              <a:cubicBezTo>
                                <a:pt x="840" y="3109"/>
                                <a:pt x="797" y="3131"/>
                                <a:pt x="759" y="3152"/>
                              </a:cubicBezTo>
                              <a:close/>
                              <a:moveTo>
                                <a:pt x="1816" y="4724"/>
                              </a:moveTo>
                              <a:cubicBezTo>
                                <a:pt x="1810" y="4724"/>
                                <a:pt x="1800" y="4720"/>
                                <a:pt x="1800" y="4720"/>
                              </a:cubicBezTo>
                              <a:lnTo>
                                <a:pt x="1794" y="4720"/>
                              </a:lnTo>
                              <a:lnTo>
                                <a:pt x="1789" y="4717"/>
                              </a:lnTo>
                              <a:cubicBezTo>
                                <a:pt x="1783" y="4713"/>
                                <a:pt x="1778" y="4710"/>
                                <a:pt x="1772" y="4706"/>
                              </a:cubicBezTo>
                              <a:lnTo>
                                <a:pt x="1767" y="4703"/>
                              </a:lnTo>
                              <a:lnTo>
                                <a:pt x="1745" y="4728"/>
                              </a:lnTo>
                              <a:cubicBezTo>
                                <a:pt x="1745" y="4731"/>
                                <a:pt x="1740" y="4731"/>
                                <a:pt x="1740" y="4731"/>
                              </a:cubicBezTo>
                              <a:lnTo>
                                <a:pt x="1735" y="4738"/>
                              </a:lnTo>
                              <a:cubicBezTo>
                                <a:pt x="1729" y="4745"/>
                                <a:pt x="1724" y="4752"/>
                                <a:pt x="1718" y="4759"/>
                              </a:cubicBezTo>
                              <a:cubicBezTo>
                                <a:pt x="1707" y="4773"/>
                                <a:pt x="1702" y="4791"/>
                                <a:pt x="1691" y="4805"/>
                              </a:cubicBezTo>
                              <a:cubicBezTo>
                                <a:pt x="1680" y="4826"/>
                                <a:pt x="1675" y="4847"/>
                                <a:pt x="1675" y="4865"/>
                              </a:cubicBezTo>
                              <a:cubicBezTo>
                                <a:pt x="1664" y="4854"/>
                                <a:pt x="1648" y="4844"/>
                                <a:pt x="1632" y="4833"/>
                              </a:cubicBezTo>
                              <a:cubicBezTo>
                                <a:pt x="1615" y="4823"/>
                                <a:pt x="1594" y="4816"/>
                                <a:pt x="1577" y="4805"/>
                              </a:cubicBezTo>
                              <a:lnTo>
                                <a:pt x="1566" y="4798"/>
                              </a:lnTo>
                              <a:cubicBezTo>
                                <a:pt x="1556" y="4791"/>
                                <a:pt x="1534" y="4784"/>
                                <a:pt x="1523" y="4773"/>
                              </a:cubicBezTo>
                              <a:cubicBezTo>
                                <a:pt x="1512" y="4766"/>
                                <a:pt x="1507" y="4756"/>
                                <a:pt x="1507" y="4749"/>
                              </a:cubicBezTo>
                              <a:cubicBezTo>
                                <a:pt x="1507" y="4749"/>
                                <a:pt x="1507" y="4745"/>
                                <a:pt x="1507" y="4745"/>
                              </a:cubicBezTo>
                              <a:lnTo>
                                <a:pt x="1512" y="4742"/>
                              </a:lnTo>
                              <a:lnTo>
                                <a:pt x="1523" y="4738"/>
                              </a:lnTo>
                              <a:lnTo>
                                <a:pt x="1523" y="4731"/>
                              </a:lnTo>
                              <a:cubicBezTo>
                                <a:pt x="1523" y="4728"/>
                                <a:pt x="1523" y="4724"/>
                                <a:pt x="1523" y="4720"/>
                              </a:cubicBezTo>
                              <a:cubicBezTo>
                                <a:pt x="1523" y="4717"/>
                                <a:pt x="1518" y="4713"/>
                                <a:pt x="1523" y="4710"/>
                              </a:cubicBezTo>
                              <a:cubicBezTo>
                                <a:pt x="1523" y="4706"/>
                                <a:pt x="1523" y="4699"/>
                                <a:pt x="1523" y="4696"/>
                              </a:cubicBezTo>
                              <a:cubicBezTo>
                                <a:pt x="1523" y="4692"/>
                                <a:pt x="1523" y="4689"/>
                                <a:pt x="1523" y="4685"/>
                              </a:cubicBezTo>
                              <a:lnTo>
                                <a:pt x="1529" y="4675"/>
                              </a:lnTo>
                              <a:lnTo>
                                <a:pt x="1507" y="4682"/>
                              </a:lnTo>
                              <a:lnTo>
                                <a:pt x="1496" y="4685"/>
                              </a:lnTo>
                              <a:cubicBezTo>
                                <a:pt x="1491" y="4685"/>
                                <a:pt x="1491" y="4689"/>
                                <a:pt x="1485" y="4689"/>
                              </a:cubicBezTo>
                              <a:cubicBezTo>
                                <a:pt x="1480" y="4689"/>
                                <a:pt x="1480" y="4692"/>
                                <a:pt x="1474" y="4692"/>
                              </a:cubicBezTo>
                              <a:cubicBezTo>
                                <a:pt x="1463" y="4696"/>
                                <a:pt x="1458" y="4699"/>
                                <a:pt x="1453" y="4706"/>
                              </a:cubicBezTo>
                              <a:cubicBezTo>
                                <a:pt x="1447" y="4710"/>
                                <a:pt x="1447" y="4710"/>
                                <a:pt x="1442" y="4713"/>
                              </a:cubicBezTo>
                              <a:lnTo>
                                <a:pt x="1436" y="4713"/>
                              </a:lnTo>
                              <a:cubicBezTo>
                                <a:pt x="1436" y="4713"/>
                                <a:pt x="1431" y="4717"/>
                                <a:pt x="1431" y="4717"/>
                              </a:cubicBezTo>
                              <a:lnTo>
                                <a:pt x="1420" y="4728"/>
                              </a:lnTo>
                              <a:cubicBezTo>
                                <a:pt x="1415" y="4731"/>
                                <a:pt x="1415" y="4735"/>
                                <a:pt x="1409" y="4738"/>
                              </a:cubicBezTo>
                              <a:cubicBezTo>
                                <a:pt x="1409" y="4738"/>
                                <a:pt x="1404" y="4742"/>
                                <a:pt x="1404" y="4742"/>
                              </a:cubicBezTo>
                              <a:cubicBezTo>
                                <a:pt x="1388" y="4756"/>
                                <a:pt x="1377" y="4773"/>
                                <a:pt x="1366" y="4791"/>
                              </a:cubicBezTo>
                              <a:cubicBezTo>
                                <a:pt x="1350" y="4763"/>
                                <a:pt x="1333" y="4728"/>
                                <a:pt x="1312" y="4696"/>
                              </a:cubicBezTo>
                              <a:cubicBezTo>
                                <a:pt x="1301" y="4671"/>
                                <a:pt x="1285" y="4650"/>
                                <a:pt x="1274" y="4625"/>
                              </a:cubicBezTo>
                              <a:cubicBezTo>
                                <a:pt x="1263" y="4608"/>
                                <a:pt x="1252" y="4587"/>
                                <a:pt x="1236" y="4558"/>
                              </a:cubicBezTo>
                              <a:lnTo>
                                <a:pt x="1214" y="4512"/>
                              </a:lnTo>
                              <a:lnTo>
                                <a:pt x="1095" y="4287"/>
                              </a:lnTo>
                              <a:cubicBezTo>
                                <a:pt x="1095" y="4287"/>
                                <a:pt x="1100" y="4287"/>
                                <a:pt x="1100" y="4290"/>
                              </a:cubicBezTo>
                              <a:cubicBezTo>
                                <a:pt x="1122" y="4301"/>
                                <a:pt x="1160" y="4312"/>
                                <a:pt x="1203" y="4322"/>
                              </a:cubicBezTo>
                              <a:cubicBezTo>
                                <a:pt x="1268" y="4336"/>
                                <a:pt x="1328" y="4364"/>
                                <a:pt x="1366" y="4382"/>
                              </a:cubicBezTo>
                              <a:cubicBezTo>
                                <a:pt x="1371" y="4386"/>
                                <a:pt x="1377" y="4389"/>
                                <a:pt x="1382" y="4389"/>
                              </a:cubicBezTo>
                              <a:cubicBezTo>
                                <a:pt x="1393" y="4393"/>
                                <a:pt x="1404" y="4396"/>
                                <a:pt x="1415" y="4403"/>
                              </a:cubicBezTo>
                              <a:cubicBezTo>
                                <a:pt x="1431" y="4410"/>
                                <a:pt x="1442" y="4417"/>
                                <a:pt x="1458" y="4421"/>
                              </a:cubicBezTo>
                              <a:cubicBezTo>
                                <a:pt x="1463" y="4424"/>
                                <a:pt x="1469" y="4428"/>
                                <a:pt x="1474" y="4431"/>
                              </a:cubicBezTo>
                              <a:cubicBezTo>
                                <a:pt x="1485" y="4435"/>
                                <a:pt x="1491" y="4438"/>
                                <a:pt x="1496" y="4442"/>
                              </a:cubicBezTo>
                              <a:cubicBezTo>
                                <a:pt x="1501" y="4449"/>
                                <a:pt x="1507" y="4453"/>
                                <a:pt x="1512" y="4453"/>
                              </a:cubicBezTo>
                              <a:cubicBezTo>
                                <a:pt x="1523" y="4453"/>
                                <a:pt x="1529" y="4446"/>
                                <a:pt x="1534" y="4424"/>
                              </a:cubicBezTo>
                              <a:cubicBezTo>
                                <a:pt x="1539" y="4421"/>
                                <a:pt x="1550" y="4417"/>
                                <a:pt x="1561" y="4410"/>
                              </a:cubicBezTo>
                              <a:cubicBezTo>
                                <a:pt x="1566" y="4403"/>
                                <a:pt x="1572" y="4393"/>
                                <a:pt x="1577" y="4382"/>
                              </a:cubicBezTo>
                              <a:cubicBezTo>
                                <a:pt x="1588" y="4343"/>
                                <a:pt x="1599" y="4294"/>
                                <a:pt x="1588" y="4255"/>
                              </a:cubicBezTo>
                              <a:cubicBezTo>
                                <a:pt x="1583" y="4241"/>
                                <a:pt x="1577" y="4227"/>
                                <a:pt x="1572" y="4216"/>
                              </a:cubicBezTo>
                              <a:cubicBezTo>
                                <a:pt x="1561" y="4199"/>
                                <a:pt x="1545" y="4181"/>
                                <a:pt x="1523" y="4167"/>
                              </a:cubicBezTo>
                              <a:cubicBezTo>
                                <a:pt x="1501" y="4153"/>
                                <a:pt x="1469" y="4139"/>
                                <a:pt x="1442" y="4128"/>
                              </a:cubicBezTo>
                              <a:cubicBezTo>
                                <a:pt x="1409" y="4114"/>
                                <a:pt x="1382" y="4104"/>
                                <a:pt x="1350" y="4089"/>
                              </a:cubicBezTo>
                              <a:cubicBezTo>
                                <a:pt x="1214" y="4037"/>
                                <a:pt x="1062" y="4005"/>
                                <a:pt x="976" y="3994"/>
                              </a:cubicBezTo>
                              <a:cubicBezTo>
                                <a:pt x="965" y="3994"/>
                                <a:pt x="959" y="3991"/>
                                <a:pt x="959" y="3994"/>
                              </a:cubicBezTo>
                              <a:cubicBezTo>
                                <a:pt x="959" y="3994"/>
                                <a:pt x="954" y="3994"/>
                                <a:pt x="954" y="3994"/>
                              </a:cubicBezTo>
                              <a:lnTo>
                                <a:pt x="938" y="3966"/>
                              </a:lnTo>
                              <a:lnTo>
                                <a:pt x="921" y="3910"/>
                              </a:lnTo>
                              <a:cubicBezTo>
                                <a:pt x="1008" y="3910"/>
                                <a:pt x="1122" y="3885"/>
                                <a:pt x="1268" y="3836"/>
                              </a:cubicBezTo>
                              <a:cubicBezTo>
                                <a:pt x="1344" y="3811"/>
                                <a:pt x="1420" y="3783"/>
                                <a:pt x="1501" y="3747"/>
                              </a:cubicBezTo>
                              <a:cubicBezTo>
                                <a:pt x="1501" y="3747"/>
                                <a:pt x="1507" y="3744"/>
                                <a:pt x="1507" y="3744"/>
                              </a:cubicBezTo>
                              <a:cubicBezTo>
                                <a:pt x="1507" y="3744"/>
                                <a:pt x="1507" y="3744"/>
                                <a:pt x="1507" y="3744"/>
                              </a:cubicBezTo>
                              <a:cubicBezTo>
                                <a:pt x="1572" y="3804"/>
                                <a:pt x="1632" y="3931"/>
                                <a:pt x="1659" y="3984"/>
                              </a:cubicBezTo>
                              <a:cubicBezTo>
                                <a:pt x="1675" y="4033"/>
                                <a:pt x="1686" y="4086"/>
                                <a:pt x="1697" y="4135"/>
                              </a:cubicBezTo>
                              <a:cubicBezTo>
                                <a:pt x="1702" y="4153"/>
                                <a:pt x="1702" y="4174"/>
                                <a:pt x="1707" y="4192"/>
                              </a:cubicBezTo>
                              <a:lnTo>
                                <a:pt x="1740" y="4336"/>
                              </a:lnTo>
                              <a:cubicBezTo>
                                <a:pt x="1783" y="4516"/>
                                <a:pt x="1805" y="4558"/>
                                <a:pt x="1816" y="4569"/>
                              </a:cubicBezTo>
                              <a:cubicBezTo>
                                <a:pt x="1832" y="4632"/>
                                <a:pt x="1843" y="4689"/>
                                <a:pt x="1848" y="4724"/>
                              </a:cubicBezTo>
                              <a:cubicBezTo>
                                <a:pt x="1827" y="4724"/>
                                <a:pt x="1821" y="4724"/>
                                <a:pt x="1816" y="4724"/>
                              </a:cubicBezTo>
                              <a:close/>
                              <a:moveTo>
                                <a:pt x="2472" y="4438"/>
                              </a:moveTo>
                              <a:cubicBezTo>
                                <a:pt x="2450" y="4435"/>
                                <a:pt x="2423" y="4435"/>
                                <a:pt x="2401" y="4431"/>
                              </a:cubicBezTo>
                              <a:cubicBezTo>
                                <a:pt x="2390" y="4428"/>
                                <a:pt x="2380" y="4428"/>
                                <a:pt x="2363" y="4424"/>
                              </a:cubicBezTo>
                              <a:lnTo>
                                <a:pt x="2331" y="4417"/>
                              </a:lnTo>
                              <a:lnTo>
                                <a:pt x="2320" y="4364"/>
                              </a:lnTo>
                              <a:cubicBezTo>
                                <a:pt x="2331" y="4354"/>
                                <a:pt x="2325" y="4304"/>
                                <a:pt x="2314" y="4273"/>
                              </a:cubicBezTo>
                              <a:cubicBezTo>
                                <a:pt x="2304" y="4216"/>
                                <a:pt x="2287" y="4149"/>
                                <a:pt x="2277" y="4104"/>
                              </a:cubicBezTo>
                              <a:lnTo>
                                <a:pt x="2244" y="3970"/>
                              </a:lnTo>
                              <a:cubicBezTo>
                                <a:pt x="2233" y="3920"/>
                                <a:pt x="2217" y="3864"/>
                                <a:pt x="2195" y="3804"/>
                              </a:cubicBezTo>
                              <a:cubicBezTo>
                                <a:pt x="2174" y="3737"/>
                                <a:pt x="2146" y="3670"/>
                                <a:pt x="2119" y="3617"/>
                              </a:cubicBezTo>
                              <a:cubicBezTo>
                                <a:pt x="2092" y="3564"/>
                                <a:pt x="2060" y="3511"/>
                                <a:pt x="2022" y="3469"/>
                              </a:cubicBezTo>
                              <a:cubicBezTo>
                                <a:pt x="2016" y="3465"/>
                                <a:pt x="2016" y="3462"/>
                                <a:pt x="2011" y="3458"/>
                              </a:cubicBezTo>
                              <a:cubicBezTo>
                                <a:pt x="2006" y="3455"/>
                                <a:pt x="2006" y="3451"/>
                                <a:pt x="2006" y="3448"/>
                              </a:cubicBezTo>
                              <a:cubicBezTo>
                                <a:pt x="2087" y="3395"/>
                                <a:pt x="2152" y="3360"/>
                                <a:pt x="2222" y="3339"/>
                              </a:cubicBezTo>
                              <a:cubicBezTo>
                                <a:pt x="2260" y="3324"/>
                                <a:pt x="2304" y="3317"/>
                                <a:pt x="2347" y="3310"/>
                              </a:cubicBezTo>
                              <a:cubicBezTo>
                                <a:pt x="2374" y="3307"/>
                                <a:pt x="2401" y="3307"/>
                                <a:pt x="2428" y="3307"/>
                              </a:cubicBezTo>
                              <a:cubicBezTo>
                                <a:pt x="2445" y="3307"/>
                                <a:pt x="2455" y="3307"/>
                                <a:pt x="2466" y="3307"/>
                              </a:cubicBezTo>
                              <a:lnTo>
                                <a:pt x="2472" y="3307"/>
                              </a:lnTo>
                              <a:lnTo>
                                <a:pt x="2472" y="3310"/>
                              </a:lnTo>
                              <a:lnTo>
                                <a:pt x="2510" y="3310"/>
                              </a:lnTo>
                              <a:cubicBezTo>
                                <a:pt x="2515" y="3310"/>
                                <a:pt x="2515" y="3310"/>
                                <a:pt x="2515" y="3307"/>
                              </a:cubicBezTo>
                              <a:cubicBezTo>
                                <a:pt x="2520" y="3296"/>
                                <a:pt x="2488" y="3240"/>
                                <a:pt x="2450" y="3208"/>
                              </a:cubicBezTo>
                              <a:cubicBezTo>
                                <a:pt x="2439" y="3201"/>
                                <a:pt x="2423" y="3183"/>
                                <a:pt x="2396" y="3173"/>
                              </a:cubicBezTo>
                              <a:cubicBezTo>
                                <a:pt x="2363" y="3159"/>
                                <a:pt x="2325" y="3148"/>
                                <a:pt x="2287" y="3145"/>
                              </a:cubicBezTo>
                              <a:cubicBezTo>
                                <a:pt x="2249" y="3141"/>
                                <a:pt x="2206" y="3145"/>
                                <a:pt x="2163" y="3152"/>
                              </a:cubicBezTo>
                              <a:cubicBezTo>
                                <a:pt x="2190" y="3134"/>
                                <a:pt x="2222" y="3120"/>
                                <a:pt x="2249" y="3106"/>
                              </a:cubicBezTo>
                              <a:lnTo>
                                <a:pt x="2255" y="3102"/>
                              </a:lnTo>
                              <a:cubicBezTo>
                                <a:pt x="2266" y="3099"/>
                                <a:pt x="2271" y="3095"/>
                                <a:pt x="2282" y="3092"/>
                              </a:cubicBezTo>
                              <a:cubicBezTo>
                                <a:pt x="2314" y="3078"/>
                                <a:pt x="2352" y="3064"/>
                                <a:pt x="2385" y="3053"/>
                              </a:cubicBezTo>
                              <a:cubicBezTo>
                                <a:pt x="2428" y="3046"/>
                                <a:pt x="2466" y="3046"/>
                                <a:pt x="2466" y="3046"/>
                              </a:cubicBezTo>
                              <a:lnTo>
                                <a:pt x="2488" y="3046"/>
                              </a:lnTo>
                              <a:lnTo>
                                <a:pt x="2472" y="3039"/>
                              </a:lnTo>
                              <a:cubicBezTo>
                                <a:pt x="2472" y="3039"/>
                                <a:pt x="2472" y="3035"/>
                                <a:pt x="2455" y="3032"/>
                              </a:cubicBezTo>
                              <a:cubicBezTo>
                                <a:pt x="2455" y="3032"/>
                                <a:pt x="2455" y="3032"/>
                                <a:pt x="2455" y="3028"/>
                              </a:cubicBezTo>
                              <a:cubicBezTo>
                                <a:pt x="2455" y="3025"/>
                                <a:pt x="2450" y="3025"/>
                                <a:pt x="2439" y="3025"/>
                              </a:cubicBezTo>
                              <a:cubicBezTo>
                                <a:pt x="2417" y="3018"/>
                                <a:pt x="2342" y="3000"/>
                                <a:pt x="2239" y="2993"/>
                              </a:cubicBezTo>
                              <a:cubicBezTo>
                                <a:pt x="2184" y="2990"/>
                                <a:pt x="2125" y="2990"/>
                                <a:pt x="2065" y="2993"/>
                              </a:cubicBezTo>
                              <a:cubicBezTo>
                                <a:pt x="2065" y="2993"/>
                                <a:pt x="2065" y="2993"/>
                                <a:pt x="2065" y="2993"/>
                              </a:cubicBezTo>
                              <a:cubicBezTo>
                                <a:pt x="2076" y="2975"/>
                                <a:pt x="2081" y="2954"/>
                                <a:pt x="2081" y="2933"/>
                              </a:cubicBezTo>
                              <a:cubicBezTo>
                                <a:pt x="2087" y="2905"/>
                                <a:pt x="2081" y="2870"/>
                                <a:pt x="2071" y="2838"/>
                              </a:cubicBezTo>
                              <a:cubicBezTo>
                                <a:pt x="2060" y="2799"/>
                                <a:pt x="2038" y="2760"/>
                                <a:pt x="2006" y="2729"/>
                              </a:cubicBezTo>
                              <a:cubicBezTo>
                                <a:pt x="2006" y="2729"/>
                                <a:pt x="2000" y="2725"/>
                                <a:pt x="2000" y="2722"/>
                              </a:cubicBezTo>
                              <a:lnTo>
                                <a:pt x="1973" y="2693"/>
                              </a:lnTo>
                              <a:lnTo>
                                <a:pt x="1913" y="2739"/>
                              </a:lnTo>
                              <a:cubicBezTo>
                                <a:pt x="1886" y="2757"/>
                                <a:pt x="1865" y="2774"/>
                                <a:pt x="1843" y="2789"/>
                              </a:cubicBezTo>
                              <a:cubicBezTo>
                                <a:pt x="1789" y="2827"/>
                                <a:pt x="1735" y="2856"/>
                                <a:pt x="1686" y="2880"/>
                              </a:cubicBezTo>
                              <a:cubicBezTo>
                                <a:pt x="1675" y="2884"/>
                                <a:pt x="1669" y="2891"/>
                                <a:pt x="1659" y="2894"/>
                              </a:cubicBezTo>
                              <a:cubicBezTo>
                                <a:pt x="1659" y="2887"/>
                                <a:pt x="1659" y="2880"/>
                                <a:pt x="1653" y="2873"/>
                              </a:cubicBezTo>
                              <a:lnTo>
                                <a:pt x="1653" y="2866"/>
                              </a:lnTo>
                              <a:cubicBezTo>
                                <a:pt x="1653" y="2866"/>
                                <a:pt x="1653" y="2866"/>
                                <a:pt x="1653" y="2866"/>
                              </a:cubicBezTo>
                              <a:cubicBezTo>
                                <a:pt x="1653" y="2863"/>
                                <a:pt x="1653" y="2859"/>
                                <a:pt x="1653" y="2849"/>
                              </a:cubicBezTo>
                              <a:cubicBezTo>
                                <a:pt x="1653" y="2841"/>
                                <a:pt x="1653" y="2831"/>
                                <a:pt x="1653" y="2820"/>
                              </a:cubicBezTo>
                              <a:cubicBezTo>
                                <a:pt x="1653" y="2792"/>
                                <a:pt x="1659" y="2736"/>
                                <a:pt x="1691" y="2679"/>
                              </a:cubicBezTo>
                              <a:cubicBezTo>
                                <a:pt x="1718" y="2626"/>
                                <a:pt x="1762" y="2570"/>
                                <a:pt x="1816" y="2531"/>
                              </a:cubicBezTo>
                              <a:cubicBezTo>
                                <a:pt x="1854" y="2503"/>
                                <a:pt x="1897" y="2478"/>
                                <a:pt x="1946" y="2461"/>
                              </a:cubicBezTo>
                              <a:cubicBezTo>
                                <a:pt x="1973" y="2450"/>
                                <a:pt x="2000" y="2440"/>
                                <a:pt x="2027" y="2433"/>
                              </a:cubicBezTo>
                              <a:cubicBezTo>
                                <a:pt x="2043" y="2429"/>
                                <a:pt x="2060" y="2425"/>
                                <a:pt x="2076" y="2422"/>
                              </a:cubicBezTo>
                              <a:cubicBezTo>
                                <a:pt x="2087" y="2418"/>
                                <a:pt x="2098" y="2418"/>
                                <a:pt x="2114" y="2415"/>
                              </a:cubicBezTo>
                              <a:lnTo>
                                <a:pt x="2119" y="2415"/>
                              </a:lnTo>
                              <a:cubicBezTo>
                                <a:pt x="2136" y="2411"/>
                                <a:pt x="2152" y="2404"/>
                                <a:pt x="2157" y="2394"/>
                              </a:cubicBezTo>
                              <a:cubicBezTo>
                                <a:pt x="2163" y="2387"/>
                                <a:pt x="2168" y="2376"/>
                                <a:pt x="2168" y="2369"/>
                              </a:cubicBezTo>
                              <a:cubicBezTo>
                                <a:pt x="2168" y="2366"/>
                                <a:pt x="2168" y="2362"/>
                                <a:pt x="2163" y="2358"/>
                              </a:cubicBezTo>
                              <a:cubicBezTo>
                                <a:pt x="2163" y="2355"/>
                                <a:pt x="2157" y="2348"/>
                                <a:pt x="2152" y="2344"/>
                              </a:cubicBezTo>
                              <a:cubicBezTo>
                                <a:pt x="2136" y="2327"/>
                                <a:pt x="2103" y="2313"/>
                                <a:pt x="2071" y="2309"/>
                              </a:cubicBezTo>
                              <a:cubicBezTo>
                                <a:pt x="2043" y="2306"/>
                                <a:pt x="2011" y="2306"/>
                                <a:pt x="1978" y="2309"/>
                              </a:cubicBezTo>
                              <a:cubicBezTo>
                                <a:pt x="1968" y="2309"/>
                                <a:pt x="1957" y="2313"/>
                                <a:pt x="1946" y="2313"/>
                              </a:cubicBezTo>
                              <a:cubicBezTo>
                                <a:pt x="1940" y="2313"/>
                                <a:pt x="1935" y="2316"/>
                                <a:pt x="1924" y="2316"/>
                              </a:cubicBezTo>
                              <a:lnTo>
                                <a:pt x="1924" y="2316"/>
                              </a:lnTo>
                              <a:cubicBezTo>
                                <a:pt x="1903" y="2320"/>
                                <a:pt x="1881" y="2327"/>
                                <a:pt x="1854" y="2334"/>
                              </a:cubicBezTo>
                              <a:cubicBezTo>
                                <a:pt x="1816" y="2344"/>
                                <a:pt x="1756" y="2369"/>
                                <a:pt x="1697" y="2404"/>
                              </a:cubicBezTo>
                              <a:cubicBezTo>
                                <a:pt x="1648" y="2433"/>
                                <a:pt x="1604" y="2471"/>
                                <a:pt x="1577" y="2510"/>
                              </a:cubicBezTo>
                              <a:cubicBezTo>
                                <a:pt x="1561" y="2531"/>
                                <a:pt x="1550" y="2552"/>
                                <a:pt x="1539" y="2577"/>
                              </a:cubicBezTo>
                              <a:cubicBezTo>
                                <a:pt x="1539" y="2581"/>
                                <a:pt x="1539" y="2584"/>
                                <a:pt x="1534" y="2588"/>
                              </a:cubicBezTo>
                              <a:cubicBezTo>
                                <a:pt x="1523" y="2570"/>
                                <a:pt x="1512" y="2549"/>
                                <a:pt x="1496" y="2528"/>
                              </a:cubicBezTo>
                              <a:cubicBezTo>
                                <a:pt x="1496" y="2524"/>
                                <a:pt x="1496" y="2521"/>
                                <a:pt x="1501" y="2507"/>
                              </a:cubicBezTo>
                              <a:cubicBezTo>
                                <a:pt x="1501" y="2482"/>
                                <a:pt x="1507" y="2436"/>
                                <a:pt x="1523" y="2387"/>
                              </a:cubicBezTo>
                              <a:cubicBezTo>
                                <a:pt x="1534" y="2348"/>
                                <a:pt x="1550" y="2302"/>
                                <a:pt x="1566" y="2263"/>
                              </a:cubicBezTo>
                              <a:cubicBezTo>
                                <a:pt x="1583" y="2232"/>
                                <a:pt x="1594" y="2207"/>
                                <a:pt x="1604" y="2189"/>
                              </a:cubicBezTo>
                              <a:lnTo>
                                <a:pt x="1615" y="2172"/>
                              </a:lnTo>
                              <a:cubicBezTo>
                                <a:pt x="1632" y="2147"/>
                                <a:pt x="1642" y="2122"/>
                                <a:pt x="1659" y="2101"/>
                              </a:cubicBezTo>
                              <a:cubicBezTo>
                                <a:pt x="1664" y="2094"/>
                                <a:pt x="1669" y="2087"/>
                                <a:pt x="1675" y="2084"/>
                              </a:cubicBezTo>
                              <a:cubicBezTo>
                                <a:pt x="1724" y="2073"/>
                                <a:pt x="1767" y="2066"/>
                                <a:pt x="1810" y="2059"/>
                              </a:cubicBezTo>
                              <a:cubicBezTo>
                                <a:pt x="1913" y="2048"/>
                                <a:pt x="2022" y="2045"/>
                                <a:pt x="2136" y="2052"/>
                              </a:cubicBezTo>
                              <a:cubicBezTo>
                                <a:pt x="2195" y="2055"/>
                                <a:pt x="2255" y="2062"/>
                                <a:pt x="2304" y="2069"/>
                              </a:cubicBezTo>
                              <a:cubicBezTo>
                                <a:pt x="2363" y="2076"/>
                                <a:pt x="2417" y="2091"/>
                                <a:pt x="2472" y="2101"/>
                              </a:cubicBezTo>
                              <a:cubicBezTo>
                                <a:pt x="2493" y="2105"/>
                                <a:pt x="2510" y="2112"/>
                                <a:pt x="2531" y="2119"/>
                              </a:cubicBezTo>
                              <a:cubicBezTo>
                                <a:pt x="2558" y="2158"/>
                                <a:pt x="2585" y="2196"/>
                                <a:pt x="2613" y="2235"/>
                              </a:cubicBezTo>
                              <a:lnTo>
                                <a:pt x="2618" y="2246"/>
                              </a:lnTo>
                              <a:cubicBezTo>
                                <a:pt x="2688" y="2362"/>
                                <a:pt x="2786" y="2542"/>
                                <a:pt x="2862" y="2739"/>
                              </a:cubicBezTo>
                              <a:cubicBezTo>
                                <a:pt x="2884" y="2796"/>
                                <a:pt x="2905" y="2856"/>
                                <a:pt x="2922" y="2919"/>
                              </a:cubicBezTo>
                              <a:cubicBezTo>
                                <a:pt x="3003" y="3222"/>
                                <a:pt x="3014" y="3490"/>
                                <a:pt x="3008" y="3663"/>
                              </a:cubicBezTo>
                              <a:cubicBezTo>
                                <a:pt x="3008" y="3691"/>
                                <a:pt x="3003" y="3723"/>
                                <a:pt x="2997" y="3751"/>
                              </a:cubicBezTo>
                              <a:cubicBezTo>
                                <a:pt x="2987" y="3825"/>
                                <a:pt x="2970" y="3899"/>
                                <a:pt x="2949" y="3963"/>
                              </a:cubicBezTo>
                              <a:cubicBezTo>
                                <a:pt x="2927" y="4033"/>
                                <a:pt x="2900" y="4104"/>
                                <a:pt x="2873" y="4167"/>
                              </a:cubicBezTo>
                              <a:cubicBezTo>
                                <a:pt x="2840" y="4238"/>
                                <a:pt x="2808" y="4297"/>
                                <a:pt x="2786" y="4336"/>
                              </a:cubicBezTo>
                              <a:cubicBezTo>
                                <a:pt x="2781" y="4347"/>
                                <a:pt x="2775" y="4357"/>
                                <a:pt x="2770" y="4364"/>
                              </a:cubicBezTo>
                              <a:cubicBezTo>
                                <a:pt x="2759" y="4361"/>
                                <a:pt x="2743" y="4354"/>
                                <a:pt x="2721" y="4347"/>
                              </a:cubicBezTo>
                              <a:cubicBezTo>
                                <a:pt x="2710" y="4343"/>
                                <a:pt x="2694" y="4340"/>
                                <a:pt x="2683" y="4336"/>
                              </a:cubicBezTo>
                              <a:lnTo>
                                <a:pt x="2661" y="4329"/>
                              </a:lnTo>
                              <a:cubicBezTo>
                                <a:pt x="2651" y="4326"/>
                                <a:pt x="2645" y="4326"/>
                                <a:pt x="2640" y="4329"/>
                              </a:cubicBezTo>
                              <a:cubicBezTo>
                                <a:pt x="2634" y="4329"/>
                                <a:pt x="2629" y="4336"/>
                                <a:pt x="2623" y="4340"/>
                              </a:cubicBezTo>
                              <a:lnTo>
                                <a:pt x="2623" y="4340"/>
                              </a:lnTo>
                              <a:cubicBezTo>
                                <a:pt x="2607" y="4354"/>
                                <a:pt x="2585" y="4371"/>
                                <a:pt x="2575" y="4393"/>
                              </a:cubicBezTo>
                              <a:cubicBezTo>
                                <a:pt x="2564" y="4410"/>
                                <a:pt x="2553" y="4424"/>
                                <a:pt x="2553" y="4438"/>
                              </a:cubicBezTo>
                              <a:cubicBezTo>
                                <a:pt x="2548" y="4438"/>
                                <a:pt x="2542" y="4435"/>
                                <a:pt x="2537" y="4435"/>
                              </a:cubicBezTo>
                              <a:cubicBezTo>
                                <a:pt x="2526" y="4431"/>
                                <a:pt x="2510" y="4431"/>
                                <a:pt x="2493" y="4431"/>
                              </a:cubicBezTo>
                              <a:cubicBezTo>
                                <a:pt x="2483" y="4438"/>
                                <a:pt x="2477" y="4438"/>
                                <a:pt x="2472" y="4438"/>
                              </a:cubicBezTo>
                              <a:close/>
                              <a:moveTo>
                                <a:pt x="2515" y="8711"/>
                              </a:moveTo>
                              <a:cubicBezTo>
                                <a:pt x="2515" y="8701"/>
                                <a:pt x="2526" y="8690"/>
                                <a:pt x="2548" y="8690"/>
                              </a:cubicBezTo>
                              <a:cubicBezTo>
                                <a:pt x="2558" y="8690"/>
                                <a:pt x="2569" y="8694"/>
                                <a:pt x="2575" y="8701"/>
                              </a:cubicBezTo>
                              <a:lnTo>
                                <a:pt x="2580" y="8715"/>
                              </a:lnTo>
                              <a:cubicBezTo>
                                <a:pt x="2575" y="8722"/>
                                <a:pt x="2564" y="8729"/>
                                <a:pt x="2553" y="8729"/>
                              </a:cubicBezTo>
                              <a:cubicBezTo>
                                <a:pt x="2531" y="8729"/>
                                <a:pt x="2515" y="8722"/>
                                <a:pt x="2515" y="8711"/>
                              </a:cubicBezTo>
                              <a:close/>
                              <a:moveTo>
                                <a:pt x="2537" y="8792"/>
                              </a:moveTo>
                              <a:cubicBezTo>
                                <a:pt x="2537" y="8782"/>
                                <a:pt x="2548" y="8775"/>
                                <a:pt x="2564" y="8775"/>
                              </a:cubicBezTo>
                              <a:cubicBezTo>
                                <a:pt x="2569" y="8775"/>
                                <a:pt x="2580" y="8778"/>
                                <a:pt x="2585" y="8782"/>
                              </a:cubicBezTo>
                              <a:lnTo>
                                <a:pt x="2591" y="8803"/>
                              </a:lnTo>
                              <a:cubicBezTo>
                                <a:pt x="2585" y="8810"/>
                                <a:pt x="2575" y="8813"/>
                                <a:pt x="2564" y="8813"/>
                              </a:cubicBezTo>
                              <a:cubicBezTo>
                                <a:pt x="2553" y="8810"/>
                                <a:pt x="2537" y="8803"/>
                                <a:pt x="2537" y="8792"/>
                              </a:cubicBezTo>
                              <a:close/>
                              <a:moveTo>
                                <a:pt x="2591" y="8891"/>
                              </a:moveTo>
                              <a:cubicBezTo>
                                <a:pt x="2575" y="8891"/>
                                <a:pt x="2564" y="8884"/>
                                <a:pt x="2564" y="8873"/>
                              </a:cubicBezTo>
                              <a:cubicBezTo>
                                <a:pt x="2564" y="8863"/>
                                <a:pt x="2575" y="8856"/>
                                <a:pt x="2591" y="8856"/>
                              </a:cubicBezTo>
                              <a:cubicBezTo>
                                <a:pt x="2596" y="8856"/>
                                <a:pt x="2607" y="8859"/>
                                <a:pt x="2613" y="8863"/>
                              </a:cubicBezTo>
                              <a:lnTo>
                                <a:pt x="2618" y="8877"/>
                              </a:lnTo>
                              <a:cubicBezTo>
                                <a:pt x="2613" y="8887"/>
                                <a:pt x="2602" y="8891"/>
                                <a:pt x="2591" y="8891"/>
                              </a:cubicBezTo>
                              <a:close/>
                              <a:moveTo>
                                <a:pt x="2602" y="8641"/>
                              </a:moveTo>
                              <a:cubicBezTo>
                                <a:pt x="2564" y="8447"/>
                                <a:pt x="2531" y="8267"/>
                                <a:pt x="2520" y="8179"/>
                              </a:cubicBezTo>
                              <a:lnTo>
                                <a:pt x="2515" y="8147"/>
                              </a:lnTo>
                              <a:cubicBezTo>
                                <a:pt x="2515" y="8144"/>
                                <a:pt x="2515" y="8140"/>
                                <a:pt x="2515" y="8140"/>
                              </a:cubicBezTo>
                              <a:lnTo>
                                <a:pt x="2515" y="8140"/>
                              </a:lnTo>
                              <a:cubicBezTo>
                                <a:pt x="2531" y="8144"/>
                                <a:pt x="2548" y="8144"/>
                                <a:pt x="2558" y="8144"/>
                              </a:cubicBezTo>
                              <a:cubicBezTo>
                                <a:pt x="2602" y="8147"/>
                                <a:pt x="2640" y="8144"/>
                                <a:pt x="2661" y="8140"/>
                              </a:cubicBezTo>
                              <a:cubicBezTo>
                                <a:pt x="2694" y="8137"/>
                                <a:pt x="2721" y="8130"/>
                                <a:pt x="2754" y="8122"/>
                              </a:cubicBezTo>
                              <a:cubicBezTo>
                                <a:pt x="2775" y="8115"/>
                                <a:pt x="2791" y="8108"/>
                                <a:pt x="2813" y="8101"/>
                              </a:cubicBezTo>
                              <a:cubicBezTo>
                                <a:pt x="2808" y="8105"/>
                                <a:pt x="2808" y="8112"/>
                                <a:pt x="2802" y="8119"/>
                              </a:cubicBezTo>
                              <a:cubicBezTo>
                                <a:pt x="2786" y="8140"/>
                                <a:pt x="2775" y="8165"/>
                                <a:pt x="2770" y="8189"/>
                              </a:cubicBezTo>
                              <a:cubicBezTo>
                                <a:pt x="2770" y="8197"/>
                                <a:pt x="2764" y="8200"/>
                                <a:pt x="2764" y="8207"/>
                              </a:cubicBezTo>
                              <a:lnTo>
                                <a:pt x="2764" y="8211"/>
                              </a:lnTo>
                              <a:cubicBezTo>
                                <a:pt x="2759" y="8232"/>
                                <a:pt x="2759" y="8249"/>
                                <a:pt x="2759" y="8267"/>
                              </a:cubicBezTo>
                              <a:cubicBezTo>
                                <a:pt x="2759" y="8281"/>
                                <a:pt x="2759" y="8292"/>
                                <a:pt x="2764" y="8302"/>
                              </a:cubicBezTo>
                              <a:cubicBezTo>
                                <a:pt x="2775" y="8341"/>
                                <a:pt x="2802" y="8366"/>
                                <a:pt x="2813" y="8373"/>
                              </a:cubicBezTo>
                              <a:cubicBezTo>
                                <a:pt x="2835" y="8390"/>
                                <a:pt x="2867" y="8412"/>
                                <a:pt x="2905" y="8426"/>
                              </a:cubicBezTo>
                              <a:cubicBezTo>
                                <a:pt x="2911" y="8429"/>
                                <a:pt x="2916" y="8429"/>
                                <a:pt x="2922" y="8433"/>
                              </a:cubicBezTo>
                              <a:cubicBezTo>
                                <a:pt x="2927" y="8433"/>
                                <a:pt x="2927" y="8436"/>
                                <a:pt x="2932" y="8436"/>
                              </a:cubicBezTo>
                              <a:lnTo>
                                <a:pt x="2932" y="8443"/>
                              </a:lnTo>
                              <a:lnTo>
                                <a:pt x="2949" y="8443"/>
                              </a:lnTo>
                              <a:lnTo>
                                <a:pt x="2954" y="8443"/>
                              </a:lnTo>
                              <a:cubicBezTo>
                                <a:pt x="2959" y="8443"/>
                                <a:pt x="2965" y="8443"/>
                                <a:pt x="2965" y="8443"/>
                              </a:cubicBezTo>
                              <a:lnTo>
                                <a:pt x="2970" y="8447"/>
                              </a:lnTo>
                              <a:lnTo>
                                <a:pt x="2970" y="8443"/>
                              </a:lnTo>
                              <a:lnTo>
                                <a:pt x="2997" y="8443"/>
                              </a:lnTo>
                              <a:lnTo>
                                <a:pt x="2997" y="8429"/>
                              </a:lnTo>
                              <a:lnTo>
                                <a:pt x="2992" y="8429"/>
                              </a:lnTo>
                              <a:cubicBezTo>
                                <a:pt x="2987" y="8429"/>
                                <a:pt x="2981" y="8429"/>
                                <a:pt x="2976" y="8429"/>
                              </a:cubicBezTo>
                              <a:cubicBezTo>
                                <a:pt x="2976" y="8429"/>
                                <a:pt x="2976" y="8429"/>
                                <a:pt x="2976" y="8429"/>
                              </a:cubicBezTo>
                              <a:lnTo>
                                <a:pt x="2976" y="8429"/>
                              </a:lnTo>
                              <a:cubicBezTo>
                                <a:pt x="2976" y="8426"/>
                                <a:pt x="2976" y="8426"/>
                                <a:pt x="2976" y="8422"/>
                              </a:cubicBezTo>
                              <a:cubicBezTo>
                                <a:pt x="2976" y="8419"/>
                                <a:pt x="2976" y="8419"/>
                                <a:pt x="2976" y="8415"/>
                              </a:cubicBezTo>
                              <a:cubicBezTo>
                                <a:pt x="2987" y="8405"/>
                                <a:pt x="2997" y="8394"/>
                                <a:pt x="3025" y="8380"/>
                              </a:cubicBezTo>
                              <a:cubicBezTo>
                                <a:pt x="3046" y="8369"/>
                                <a:pt x="3073" y="8359"/>
                                <a:pt x="3111" y="8352"/>
                              </a:cubicBezTo>
                              <a:lnTo>
                                <a:pt x="3111" y="8352"/>
                              </a:lnTo>
                              <a:cubicBezTo>
                                <a:pt x="3133" y="8345"/>
                                <a:pt x="3149" y="8341"/>
                                <a:pt x="3171" y="8334"/>
                              </a:cubicBezTo>
                              <a:cubicBezTo>
                                <a:pt x="3209" y="8323"/>
                                <a:pt x="3252" y="8313"/>
                                <a:pt x="3285" y="8302"/>
                              </a:cubicBezTo>
                              <a:lnTo>
                                <a:pt x="3290" y="8302"/>
                              </a:lnTo>
                              <a:cubicBezTo>
                                <a:pt x="3296" y="8302"/>
                                <a:pt x="3301" y="8299"/>
                                <a:pt x="3306" y="8299"/>
                              </a:cubicBezTo>
                              <a:cubicBezTo>
                                <a:pt x="3361" y="8281"/>
                                <a:pt x="3409" y="8260"/>
                                <a:pt x="3431" y="8249"/>
                              </a:cubicBezTo>
                              <a:cubicBezTo>
                                <a:pt x="3464" y="8232"/>
                                <a:pt x="3496" y="8207"/>
                                <a:pt x="3518" y="8186"/>
                              </a:cubicBezTo>
                              <a:cubicBezTo>
                                <a:pt x="3518" y="8186"/>
                                <a:pt x="3518" y="8186"/>
                                <a:pt x="3518" y="8182"/>
                              </a:cubicBezTo>
                              <a:cubicBezTo>
                                <a:pt x="3534" y="8165"/>
                                <a:pt x="3545" y="8151"/>
                                <a:pt x="3545" y="8137"/>
                              </a:cubicBezTo>
                              <a:cubicBezTo>
                                <a:pt x="3556" y="8151"/>
                                <a:pt x="3572" y="8168"/>
                                <a:pt x="3583" y="8179"/>
                              </a:cubicBezTo>
                              <a:lnTo>
                                <a:pt x="3583" y="8179"/>
                              </a:lnTo>
                              <a:cubicBezTo>
                                <a:pt x="3594" y="8189"/>
                                <a:pt x="3615" y="8207"/>
                                <a:pt x="3648" y="8225"/>
                              </a:cubicBezTo>
                              <a:cubicBezTo>
                                <a:pt x="3675" y="8239"/>
                                <a:pt x="3713" y="8260"/>
                                <a:pt x="3767" y="8274"/>
                              </a:cubicBezTo>
                              <a:cubicBezTo>
                                <a:pt x="3810" y="8288"/>
                                <a:pt x="3865" y="8295"/>
                                <a:pt x="3913" y="8295"/>
                              </a:cubicBezTo>
                              <a:cubicBezTo>
                                <a:pt x="3913" y="8295"/>
                                <a:pt x="3919" y="8295"/>
                                <a:pt x="3919" y="8295"/>
                              </a:cubicBezTo>
                              <a:lnTo>
                                <a:pt x="3924" y="8295"/>
                              </a:lnTo>
                              <a:cubicBezTo>
                                <a:pt x="4006" y="8306"/>
                                <a:pt x="4060" y="8302"/>
                                <a:pt x="4060" y="8302"/>
                              </a:cubicBezTo>
                              <a:lnTo>
                                <a:pt x="4071" y="8302"/>
                              </a:lnTo>
                              <a:lnTo>
                                <a:pt x="4071" y="8299"/>
                              </a:lnTo>
                              <a:cubicBezTo>
                                <a:pt x="4071" y="8295"/>
                                <a:pt x="4071" y="8292"/>
                                <a:pt x="4071" y="8285"/>
                              </a:cubicBezTo>
                              <a:cubicBezTo>
                                <a:pt x="4065" y="8278"/>
                                <a:pt x="4065" y="8267"/>
                                <a:pt x="4065" y="8256"/>
                              </a:cubicBezTo>
                              <a:cubicBezTo>
                                <a:pt x="4065" y="8235"/>
                                <a:pt x="4076" y="8211"/>
                                <a:pt x="4092" y="8186"/>
                              </a:cubicBezTo>
                              <a:cubicBezTo>
                                <a:pt x="4098" y="8175"/>
                                <a:pt x="4114" y="8158"/>
                                <a:pt x="4136" y="8137"/>
                              </a:cubicBezTo>
                              <a:cubicBezTo>
                                <a:pt x="4141" y="8130"/>
                                <a:pt x="4147" y="8122"/>
                                <a:pt x="4152" y="8115"/>
                              </a:cubicBezTo>
                              <a:cubicBezTo>
                                <a:pt x="4168" y="8094"/>
                                <a:pt x="4184" y="8077"/>
                                <a:pt x="4195" y="8055"/>
                              </a:cubicBezTo>
                              <a:cubicBezTo>
                                <a:pt x="4212" y="8031"/>
                                <a:pt x="4222" y="8003"/>
                                <a:pt x="4228" y="7974"/>
                              </a:cubicBezTo>
                              <a:lnTo>
                                <a:pt x="4228" y="7971"/>
                              </a:lnTo>
                              <a:cubicBezTo>
                                <a:pt x="4228" y="7967"/>
                                <a:pt x="4228" y="7967"/>
                                <a:pt x="4228" y="7964"/>
                              </a:cubicBezTo>
                              <a:cubicBezTo>
                                <a:pt x="4233" y="7939"/>
                                <a:pt x="4233" y="7918"/>
                                <a:pt x="4233" y="7900"/>
                              </a:cubicBezTo>
                              <a:cubicBezTo>
                                <a:pt x="4250" y="7907"/>
                                <a:pt x="4271" y="7914"/>
                                <a:pt x="4304" y="7922"/>
                              </a:cubicBezTo>
                              <a:cubicBezTo>
                                <a:pt x="4309" y="7922"/>
                                <a:pt x="4320" y="7922"/>
                                <a:pt x="4331" y="7925"/>
                              </a:cubicBezTo>
                              <a:cubicBezTo>
                                <a:pt x="4353" y="7925"/>
                                <a:pt x="4374" y="7925"/>
                                <a:pt x="4390" y="7922"/>
                              </a:cubicBezTo>
                              <a:cubicBezTo>
                                <a:pt x="4390" y="7925"/>
                                <a:pt x="4396" y="7925"/>
                                <a:pt x="4401" y="7925"/>
                              </a:cubicBezTo>
                              <a:cubicBezTo>
                                <a:pt x="4401" y="7925"/>
                                <a:pt x="4401" y="7925"/>
                                <a:pt x="4401" y="7925"/>
                              </a:cubicBezTo>
                              <a:cubicBezTo>
                                <a:pt x="4412" y="7925"/>
                                <a:pt x="4412" y="7918"/>
                                <a:pt x="4418" y="7907"/>
                              </a:cubicBezTo>
                              <a:cubicBezTo>
                                <a:pt x="4423" y="7900"/>
                                <a:pt x="4423" y="7893"/>
                                <a:pt x="4428" y="7886"/>
                              </a:cubicBezTo>
                              <a:cubicBezTo>
                                <a:pt x="4434" y="7869"/>
                                <a:pt x="4445" y="7847"/>
                                <a:pt x="4456" y="7830"/>
                              </a:cubicBezTo>
                              <a:cubicBezTo>
                                <a:pt x="4466" y="7816"/>
                                <a:pt x="4477" y="7805"/>
                                <a:pt x="4488" y="7791"/>
                              </a:cubicBezTo>
                              <a:cubicBezTo>
                                <a:pt x="4493" y="7784"/>
                                <a:pt x="4504" y="7777"/>
                                <a:pt x="4515" y="7766"/>
                              </a:cubicBezTo>
                              <a:cubicBezTo>
                                <a:pt x="4526" y="7756"/>
                                <a:pt x="4537" y="7749"/>
                                <a:pt x="4548" y="7738"/>
                              </a:cubicBezTo>
                              <a:cubicBezTo>
                                <a:pt x="4591" y="7699"/>
                                <a:pt x="4602" y="7654"/>
                                <a:pt x="4607" y="7632"/>
                              </a:cubicBezTo>
                              <a:lnTo>
                                <a:pt x="4607" y="7632"/>
                              </a:lnTo>
                              <a:cubicBezTo>
                                <a:pt x="4607" y="7632"/>
                                <a:pt x="4607" y="7629"/>
                                <a:pt x="4607" y="7629"/>
                              </a:cubicBezTo>
                              <a:cubicBezTo>
                                <a:pt x="4613" y="7622"/>
                                <a:pt x="4618" y="7618"/>
                                <a:pt x="4618" y="7615"/>
                              </a:cubicBezTo>
                              <a:lnTo>
                                <a:pt x="4634" y="7629"/>
                              </a:lnTo>
                              <a:cubicBezTo>
                                <a:pt x="4656" y="7650"/>
                                <a:pt x="4678" y="7671"/>
                                <a:pt x="4699" y="7692"/>
                              </a:cubicBezTo>
                              <a:cubicBezTo>
                                <a:pt x="4732" y="7721"/>
                                <a:pt x="4759" y="7745"/>
                                <a:pt x="4770" y="7756"/>
                              </a:cubicBezTo>
                              <a:cubicBezTo>
                                <a:pt x="4786" y="7770"/>
                                <a:pt x="4857" y="7826"/>
                                <a:pt x="4895" y="7844"/>
                              </a:cubicBezTo>
                              <a:cubicBezTo>
                                <a:pt x="4884" y="7844"/>
                                <a:pt x="4867" y="7847"/>
                                <a:pt x="4857" y="7847"/>
                              </a:cubicBezTo>
                              <a:lnTo>
                                <a:pt x="4851" y="7847"/>
                              </a:lnTo>
                              <a:cubicBezTo>
                                <a:pt x="4846" y="7847"/>
                                <a:pt x="4846" y="7847"/>
                                <a:pt x="4840" y="7847"/>
                              </a:cubicBezTo>
                              <a:cubicBezTo>
                                <a:pt x="4786" y="7851"/>
                                <a:pt x="4743" y="7858"/>
                                <a:pt x="4694" y="7869"/>
                              </a:cubicBezTo>
                              <a:cubicBezTo>
                                <a:pt x="4634" y="7883"/>
                                <a:pt x="4569" y="7911"/>
                                <a:pt x="4510" y="7943"/>
                              </a:cubicBezTo>
                              <a:cubicBezTo>
                                <a:pt x="4450" y="7974"/>
                                <a:pt x="4396" y="8013"/>
                                <a:pt x="4358" y="8052"/>
                              </a:cubicBezTo>
                              <a:cubicBezTo>
                                <a:pt x="4320" y="8087"/>
                                <a:pt x="4293" y="8130"/>
                                <a:pt x="4282" y="8165"/>
                              </a:cubicBezTo>
                              <a:cubicBezTo>
                                <a:pt x="4282" y="8172"/>
                                <a:pt x="4277" y="8175"/>
                                <a:pt x="4282" y="8175"/>
                              </a:cubicBezTo>
                              <a:cubicBezTo>
                                <a:pt x="4277" y="8186"/>
                                <a:pt x="4277" y="8193"/>
                                <a:pt x="4287" y="8197"/>
                              </a:cubicBezTo>
                              <a:cubicBezTo>
                                <a:pt x="4287" y="8197"/>
                                <a:pt x="4293" y="8197"/>
                                <a:pt x="4293" y="8197"/>
                              </a:cubicBezTo>
                              <a:cubicBezTo>
                                <a:pt x="4298" y="8197"/>
                                <a:pt x="4309" y="8197"/>
                                <a:pt x="4325" y="8193"/>
                              </a:cubicBezTo>
                              <a:lnTo>
                                <a:pt x="4325" y="8193"/>
                              </a:lnTo>
                              <a:cubicBezTo>
                                <a:pt x="4347" y="8189"/>
                                <a:pt x="4363" y="8186"/>
                                <a:pt x="4380" y="8182"/>
                              </a:cubicBezTo>
                              <a:cubicBezTo>
                                <a:pt x="4396" y="8179"/>
                                <a:pt x="4439" y="8175"/>
                                <a:pt x="4483" y="8172"/>
                              </a:cubicBezTo>
                              <a:lnTo>
                                <a:pt x="4553" y="8168"/>
                              </a:lnTo>
                              <a:cubicBezTo>
                                <a:pt x="4553" y="8168"/>
                                <a:pt x="4558" y="8168"/>
                                <a:pt x="4558" y="8168"/>
                              </a:cubicBezTo>
                              <a:lnTo>
                                <a:pt x="4558" y="8168"/>
                              </a:lnTo>
                              <a:cubicBezTo>
                                <a:pt x="4580" y="8168"/>
                                <a:pt x="4596" y="8172"/>
                                <a:pt x="4607" y="8172"/>
                              </a:cubicBezTo>
                              <a:cubicBezTo>
                                <a:pt x="4624" y="8175"/>
                                <a:pt x="4629" y="8175"/>
                                <a:pt x="4629" y="8175"/>
                              </a:cubicBezTo>
                              <a:cubicBezTo>
                                <a:pt x="4624" y="8175"/>
                                <a:pt x="4618" y="8179"/>
                                <a:pt x="4607" y="8182"/>
                              </a:cubicBezTo>
                              <a:cubicBezTo>
                                <a:pt x="4607" y="8182"/>
                                <a:pt x="4602" y="8182"/>
                                <a:pt x="4602" y="8182"/>
                              </a:cubicBezTo>
                              <a:cubicBezTo>
                                <a:pt x="4591" y="8182"/>
                                <a:pt x="4569" y="8189"/>
                                <a:pt x="4548" y="8207"/>
                              </a:cubicBezTo>
                              <a:cubicBezTo>
                                <a:pt x="4526" y="8225"/>
                                <a:pt x="4510" y="8249"/>
                                <a:pt x="4510" y="8278"/>
                              </a:cubicBezTo>
                              <a:cubicBezTo>
                                <a:pt x="4510" y="8288"/>
                                <a:pt x="4510" y="8306"/>
                                <a:pt x="4515" y="8330"/>
                              </a:cubicBezTo>
                              <a:cubicBezTo>
                                <a:pt x="4521" y="8355"/>
                                <a:pt x="4537" y="8380"/>
                                <a:pt x="4558" y="8401"/>
                              </a:cubicBezTo>
                              <a:cubicBezTo>
                                <a:pt x="4580" y="8422"/>
                                <a:pt x="4607" y="8443"/>
                                <a:pt x="4645" y="8461"/>
                              </a:cubicBezTo>
                              <a:cubicBezTo>
                                <a:pt x="4683" y="8479"/>
                                <a:pt x="4721" y="8486"/>
                                <a:pt x="4737" y="8489"/>
                              </a:cubicBezTo>
                              <a:cubicBezTo>
                                <a:pt x="4737" y="8489"/>
                                <a:pt x="4743" y="8489"/>
                                <a:pt x="4743" y="8489"/>
                              </a:cubicBezTo>
                              <a:lnTo>
                                <a:pt x="4748" y="8489"/>
                              </a:lnTo>
                              <a:lnTo>
                                <a:pt x="4754" y="8486"/>
                              </a:lnTo>
                              <a:cubicBezTo>
                                <a:pt x="4987" y="8263"/>
                                <a:pt x="5339" y="8338"/>
                                <a:pt x="5409" y="8355"/>
                              </a:cubicBezTo>
                              <a:cubicBezTo>
                                <a:pt x="5399" y="8362"/>
                                <a:pt x="5377" y="8380"/>
                                <a:pt x="5339" y="8426"/>
                              </a:cubicBezTo>
                              <a:cubicBezTo>
                                <a:pt x="5306" y="8457"/>
                                <a:pt x="5274" y="8496"/>
                                <a:pt x="5241" y="8531"/>
                              </a:cubicBezTo>
                              <a:lnTo>
                                <a:pt x="5225" y="8549"/>
                              </a:lnTo>
                              <a:cubicBezTo>
                                <a:pt x="5176" y="8602"/>
                                <a:pt x="5095" y="8701"/>
                                <a:pt x="5019" y="8799"/>
                              </a:cubicBezTo>
                              <a:cubicBezTo>
                                <a:pt x="4938" y="8902"/>
                                <a:pt x="4857" y="9018"/>
                                <a:pt x="4808" y="9092"/>
                              </a:cubicBezTo>
                              <a:cubicBezTo>
                                <a:pt x="4808" y="9092"/>
                                <a:pt x="4808" y="9088"/>
                                <a:pt x="4808" y="9088"/>
                              </a:cubicBezTo>
                              <a:lnTo>
                                <a:pt x="4813" y="9067"/>
                              </a:lnTo>
                              <a:cubicBezTo>
                                <a:pt x="4819" y="9046"/>
                                <a:pt x="4824" y="9018"/>
                                <a:pt x="4824" y="8979"/>
                              </a:cubicBezTo>
                              <a:cubicBezTo>
                                <a:pt x="4830" y="8923"/>
                                <a:pt x="4830" y="8877"/>
                                <a:pt x="4819" y="8835"/>
                              </a:cubicBezTo>
                              <a:cubicBezTo>
                                <a:pt x="4808" y="8796"/>
                                <a:pt x="4786" y="8736"/>
                                <a:pt x="4737" y="8687"/>
                              </a:cubicBezTo>
                              <a:cubicBezTo>
                                <a:pt x="4727" y="8672"/>
                                <a:pt x="4710" y="8665"/>
                                <a:pt x="4694" y="8658"/>
                              </a:cubicBezTo>
                              <a:cubicBezTo>
                                <a:pt x="4672" y="8651"/>
                                <a:pt x="4651" y="8651"/>
                                <a:pt x="4634" y="8655"/>
                              </a:cubicBezTo>
                              <a:cubicBezTo>
                                <a:pt x="4624" y="8658"/>
                                <a:pt x="4613" y="8662"/>
                                <a:pt x="4602" y="8672"/>
                              </a:cubicBezTo>
                              <a:cubicBezTo>
                                <a:pt x="4602" y="8676"/>
                                <a:pt x="4596" y="8676"/>
                                <a:pt x="4596" y="8679"/>
                              </a:cubicBezTo>
                              <a:cubicBezTo>
                                <a:pt x="4591" y="8683"/>
                                <a:pt x="4591" y="8690"/>
                                <a:pt x="4591" y="8694"/>
                              </a:cubicBezTo>
                              <a:cubicBezTo>
                                <a:pt x="4586" y="8676"/>
                                <a:pt x="4575" y="8658"/>
                                <a:pt x="4558" y="8641"/>
                              </a:cubicBezTo>
                              <a:cubicBezTo>
                                <a:pt x="4542" y="8620"/>
                                <a:pt x="4526" y="8602"/>
                                <a:pt x="4504" y="8584"/>
                              </a:cubicBezTo>
                              <a:cubicBezTo>
                                <a:pt x="4483" y="8567"/>
                                <a:pt x="4450" y="8538"/>
                                <a:pt x="4401" y="8514"/>
                              </a:cubicBezTo>
                              <a:cubicBezTo>
                                <a:pt x="4369" y="8496"/>
                                <a:pt x="4298" y="8464"/>
                                <a:pt x="4206" y="8454"/>
                              </a:cubicBezTo>
                              <a:cubicBezTo>
                                <a:pt x="4130" y="8443"/>
                                <a:pt x="4049" y="8447"/>
                                <a:pt x="3979" y="8464"/>
                              </a:cubicBezTo>
                              <a:cubicBezTo>
                                <a:pt x="3946" y="8471"/>
                                <a:pt x="3919" y="8482"/>
                                <a:pt x="3886" y="8496"/>
                              </a:cubicBezTo>
                              <a:cubicBezTo>
                                <a:pt x="3859" y="8507"/>
                                <a:pt x="3838" y="8521"/>
                                <a:pt x="3821" y="8535"/>
                              </a:cubicBezTo>
                              <a:cubicBezTo>
                                <a:pt x="3816" y="8538"/>
                                <a:pt x="3810" y="8542"/>
                                <a:pt x="3816" y="8546"/>
                              </a:cubicBezTo>
                              <a:cubicBezTo>
                                <a:pt x="3816" y="8546"/>
                                <a:pt x="3821" y="8546"/>
                                <a:pt x="3821" y="8546"/>
                              </a:cubicBezTo>
                              <a:cubicBezTo>
                                <a:pt x="3816" y="8549"/>
                                <a:pt x="3816" y="8553"/>
                                <a:pt x="3816" y="8553"/>
                              </a:cubicBezTo>
                              <a:lnTo>
                                <a:pt x="3805" y="8560"/>
                              </a:lnTo>
                              <a:lnTo>
                                <a:pt x="3821" y="8560"/>
                              </a:lnTo>
                              <a:cubicBezTo>
                                <a:pt x="3913" y="8556"/>
                                <a:pt x="4000" y="8563"/>
                                <a:pt x="4076" y="8577"/>
                              </a:cubicBezTo>
                              <a:cubicBezTo>
                                <a:pt x="4136" y="8591"/>
                                <a:pt x="4195" y="8613"/>
                                <a:pt x="4244" y="8641"/>
                              </a:cubicBezTo>
                              <a:cubicBezTo>
                                <a:pt x="4325" y="8687"/>
                                <a:pt x="4396" y="8754"/>
                                <a:pt x="4445" y="8828"/>
                              </a:cubicBezTo>
                              <a:cubicBezTo>
                                <a:pt x="4488" y="8895"/>
                                <a:pt x="4515" y="8976"/>
                                <a:pt x="4526" y="9071"/>
                              </a:cubicBezTo>
                              <a:cubicBezTo>
                                <a:pt x="4537" y="9141"/>
                                <a:pt x="4537" y="9212"/>
                                <a:pt x="4537" y="9279"/>
                              </a:cubicBezTo>
                              <a:lnTo>
                                <a:pt x="4542" y="9642"/>
                              </a:lnTo>
                              <a:cubicBezTo>
                                <a:pt x="4542" y="9762"/>
                                <a:pt x="4548" y="9892"/>
                                <a:pt x="4553" y="9987"/>
                              </a:cubicBezTo>
                              <a:cubicBezTo>
                                <a:pt x="4558" y="10083"/>
                                <a:pt x="4558" y="10128"/>
                                <a:pt x="4564" y="10153"/>
                              </a:cubicBezTo>
                              <a:cubicBezTo>
                                <a:pt x="4564" y="10153"/>
                                <a:pt x="4564" y="10150"/>
                                <a:pt x="4564" y="10150"/>
                              </a:cubicBezTo>
                              <a:cubicBezTo>
                                <a:pt x="4542" y="10093"/>
                                <a:pt x="4510" y="10033"/>
                                <a:pt x="4466" y="9970"/>
                              </a:cubicBezTo>
                              <a:cubicBezTo>
                                <a:pt x="4434" y="9917"/>
                                <a:pt x="4401" y="9871"/>
                                <a:pt x="4363" y="9825"/>
                              </a:cubicBezTo>
                              <a:cubicBezTo>
                                <a:pt x="4315" y="9762"/>
                                <a:pt x="4260" y="9705"/>
                                <a:pt x="4206" y="9660"/>
                              </a:cubicBezTo>
                              <a:cubicBezTo>
                                <a:pt x="4174" y="9631"/>
                                <a:pt x="4082" y="9550"/>
                                <a:pt x="3924" y="9448"/>
                              </a:cubicBezTo>
                              <a:cubicBezTo>
                                <a:pt x="3886" y="9423"/>
                                <a:pt x="3848" y="9399"/>
                                <a:pt x="3816" y="9378"/>
                              </a:cubicBezTo>
                              <a:cubicBezTo>
                                <a:pt x="3708" y="9300"/>
                                <a:pt x="3610" y="9240"/>
                                <a:pt x="3545" y="9201"/>
                              </a:cubicBezTo>
                              <a:cubicBezTo>
                                <a:pt x="3523" y="9184"/>
                                <a:pt x="3502" y="9170"/>
                                <a:pt x="3480" y="9159"/>
                              </a:cubicBezTo>
                              <a:cubicBezTo>
                                <a:pt x="3469" y="9152"/>
                                <a:pt x="3458" y="9141"/>
                                <a:pt x="3447" y="9134"/>
                              </a:cubicBezTo>
                              <a:cubicBezTo>
                                <a:pt x="3382" y="9088"/>
                                <a:pt x="3317" y="9039"/>
                                <a:pt x="3274" y="8983"/>
                              </a:cubicBezTo>
                              <a:cubicBezTo>
                                <a:pt x="3268" y="8979"/>
                                <a:pt x="3268" y="8976"/>
                                <a:pt x="3263" y="8969"/>
                              </a:cubicBezTo>
                              <a:cubicBezTo>
                                <a:pt x="3241" y="8940"/>
                                <a:pt x="3220" y="8912"/>
                                <a:pt x="3220" y="8880"/>
                              </a:cubicBezTo>
                              <a:cubicBezTo>
                                <a:pt x="3220" y="8849"/>
                                <a:pt x="3231" y="8813"/>
                                <a:pt x="3252" y="8782"/>
                              </a:cubicBezTo>
                              <a:cubicBezTo>
                                <a:pt x="3274" y="8754"/>
                                <a:pt x="3306" y="8729"/>
                                <a:pt x="3350" y="8711"/>
                              </a:cubicBezTo>
                              <a:cubicBezTo>
                                <a:pt x="3350" y="8711"/>
                                <a:pt x="3355" y="8711"/>
                                <a:pt x="3355" y="8711"/>
                              </a:cubicBezTo>
                              <a:cubicBezTo>
                                <a:pt x="3355" y="8711"/>
                                <a:pt x="3361" y="8711"/>
                                <a:pt x="3361" y="8711"/>
                              </a:cubicBezTo>
                              <a:cubicBezTo>
                                <a:pt x="3377" y="8704"/>
                                <a:pt x="3399" y="8701"/>
                                <a:pt x="3420" y="8701"/>
                              </a:cubicBezTo>
                              <a:cubicBezTo>
                                <a:pt x="3420" y="8701"/>
                                <a:pt x="3420" y="8701"/>
                                <a:pt x="3420" y="8701"/>
                              </a:cubicBezTo>
                              <a:lnTo>
                                <a:pt x="3420" y="8701"/>
                              </a:lnTo>
                              <a:cubicBezTo>
                                <a:pt x="3637" y="8697"/>
                                <a:pt x="3708" y="8764"/>
                                <a:pt x="3729" y="8796"/>
                              </a:cubicBezTo>
                              <a:cubicBezTo>
                                <a:pt x="3729" y="8796"/>
                                <a:pt x="3724" y="8799"/>
                                <a:pt x="3724" y="8799"/>
                              </a:cubicBezTo>
                              <a:cubicBezTo>
                                <a:pt x="3718" y="8799"/>
                                <a:pt x="3713" y="8803"/>
                                <a:pt x="3713" y="8806"/>
                              </a:cubicBezTo>
                              <a:lnTo>
                                <a:pt x="3713" y="8810"/>
                              </a:lnTo>
                              <a:lnTo>
                                <a:pt x="3718" y="8810"/>
                              </a:lnTo>
                              <a:cubicBezTo>
                                <a:pt x="3724" y="8810"/>
                                <a:pt x="3735" y="8810"/>
                                <a:pt x="3740" y="8806"/>
                              </a:cubicBezTo>
                              <a:lnTo>
                                <a:pt x="3745" y="8820"/>
                              </a:lnTo>
                              <a:lnTo>
                                <a:pt x="3756" y="8806"/>
                              </a:lnTo>
                              <a:cubicBezTo>
                                <a:pt x="3756" y="8806"/>
                                <a:pt x="3756" y="8803"/>
                                <a:pt x="3762" y="8799"/>
                              </a:cubicBezTo>
                              <a:lnTo>
                                <a:pt x="3762" y="8799"/>
                              </a:lnTo>
                              <a:cubicBezTo>
                                <a:pt x="3767" y="8796"/>
                                <a:pt x="3767" y="8796"/>
                                <a:pt x="3773" y="8792"/>
                              </a:cubicBezTo>
                              <a:cubicBezTo>
                                <a:pt x="3778" y="8782"/>
                                <a:pt x="3800" y="8761"/>
                                <a:pt x="3794" y="8729"/>
                              </a:cubicBezTo>
                              <a:cubicBezTo>
                                <a:pt x="3794" y="8722"/>
                                <a:pt x="3794" y="8718"/>
                                <a:pt x="3794" y="8711"/>
                              </a:cubicBezTo>
                              <a:cubicBezTo>
                                <a:pt x="3794" y="8690"/>
                                <a:pt x="3794" y="8669"/>
                                <a:pt x="3783" y="8648"/>
                              </a:cubicBezTo>
                              <a:cubicBezTo>
                                <a:pt x="3778" y="8630"/>
                                <a:pt x="3767" y="8616"/>
                                <a:pt x="3756" y="8605"/>
                              </a:cubicBezTo>
                              <a:cubicBezTo>
                                <a:pt x="3745" y="8595"/>
                                <a:pt x="3729" y="8584"/>
                                <a:pt x="3707" y="8574"/>
                              </a:cubicBezTo>
                              <a:cubicBezTo>
                                <a:pt x="3691" y="8567"/>
                                <a:pt x="3626" y="8542"/>
                                <a:pt x="3529" y="8542"/>
                              </a:cubicBezTo>
                              <a:lnTo>
                                <a:pt x="3529" y="8542"/>
                              </a:lnTo>
                              <a:cubicBezTo>
                                <a:pt x="3442" y="8542"/>
                                <a:pt x="3350" y="8563"/>
                                <a:pt x="3274" y="8598"/>
                              </a:cubicBezTo>
                              <a:cubicBezTo>
                                <a:pt x="3203" y="8634"/>
                                <a:pt x="3138" y="8683"/>
                                <a:pt x="3100" y="8743"/>
                              </a:cubicBezTo>
                              <a:cubicBezTo>
                                <a:pt x="3068" y="8792"/>
                                <a:pt x="3052" y="8842"/>
                                <a:pt x="3052" y="8877"/>
                              </a:cubicBezTo>
                              <a:cubicBezTo>
                                <a:pt x="3046" y="8877"/>
                                <a:pt x="3046" y="8884"/>
                                <a:pt x="3041" y="8909"/>
                              </a:cubicBezTo>
                              <a:cubicBezTo>
                                <a:pt x="3030" y="8933"/>
                                <a:pt x="3030" y="8958"/>
                                <a:pt x="3030" y="8986"/>
                              </a:cubicBezTo>
                              <a:cubicBezTo>
                                <a:pt x="3030" y="9011"/>
                                <a:pt x="3025" y="9053"/>
                                <a:pt x="3041" y="9095"/>
                              </a:cubicBezTo>
                              <a:cubicBezTo>
                                <a:pt x="3052" y="9134"/>
                                <a:pt x="3079" y="9177"/>
                                <a:pt x="3117" y="9233"/>
                              </a:cubicBezTo>
                              <a:cubicBezTo>
                                <a:pt x="3155" y="9289"/>
                                <a:pt x="3193" y="9335"/>
                                <a:pt x="3214" y="9360"/>
                              </a:cubicBezTo>
                              <a:cubicBezTo>
                                <a:pt x="3171" y="9349"/>
                                <a:pt x="3128" y="9335"/>
                                <a:pt x="3084" y="9328"/>
                              </a:cubicBezTo>
                              <a:cubicBezTo>
                                <a:pt x="3052" y="9321"/>
                                <a:pt x="3014" y="9314"/>
                                <a:pt x="2970" y="9311"/>
                              </a:cubicBezTo>
                              <a:cubicBezTo>
                                <a:pt x="2922" y="9303"/>
                                <a:pt x="2873" y="9296"/>
                                <a:pt x="2808" y="9289"/>
                              </a:cubicBezTo>
                              <a:cubicBezTo>
                                <a:pt x="2808" y="9279"/>
                                <a:pt x="2802" y="9265"/>
                                <a:pt x="2791" y="9240"/>
                              </a:cubicBezTo>
                              <a:cubicBezTo>
                                <a:pt x="2786" y="9215"/>
                                <a:pt x="2775" y="9187"/>
                                <a:pt x="2764" y="9155"/>
                              </a:cubicBezTo>
                              <a:cubicBezTo>
                                <a:pt x="2743" y="9099"/>
                                <a:pt x="2721" y="9032"/>
                                <a:pt x="2705" y="8976"/>
                              </a:cubicBezTo>
                              <a:cubicBezTo>
                                <a:pt x="2672" y="8916"/>
                                <a:pt x="2634" y="8785"/>
                                <a:pt x="2602" y="8641"/>
                              </a:cubicBezTo>
                              <a:close/>
                              <a:moveTo>
                                <a:pt x="3702" y="11768"/>
                              </a:moveTo>
                              <a:cubicBezTo>
                                <a:pt x="3642" y="11750"/>
                                <a:pt x="3599" y="11715"/>
                                <a:pt x="3605" y="11687"/>
                              </a:cubicBezTo>
                              <a:cubicBezTo>
                                <a:pt x="3605" y="11683"/>
                                <a:pt x="3605" y="11680"/>
                                <a:pt x="3605" y="11676"/>
                              </a:cubicBezTo>
                              <a:cubicBezTo>
                                <a:pt x="3610" y="11673"/>
                                <a:pt x="3610" y="11669"/>
                                <a:pt x="3610" y="11665"/>
                              </a:cubicBezTo>
                              <a:cubicBezTo>
                                <a:pt x="3610" y="11665"/>
                                <a:pt x="3605" y="11662"/>
                                <a:pt x="3605" y="11662"/>
                              </a:cubicBezTo>
                              <a:cubicBezTo>
                                <a:pt x="3594" y="11662"/>
                                <a:pt x="3567" y="11669"/>
                                <a:pt x="3550" y="11680"/>
                              </a:cubicBezTo>
                              <a:cubicBezTo>
                                <a:pt x="3523" y="11690"/>
                                <a:pt x="3496" y="11711"/>
                                <a:pt x="3480" y="11729"/>
                              </a:cubicBezTo>
                              <a:cubicBezTo>
                                <a:pt x="3469" y="11743"/>
                                <a:pt x="3453" y="11757"/>
                                <a:pt x="3447" y="11775"/>
                              </a:cubicBezTo>
                              <a:cubicBezTo>
                                <a:pt x="3436" y="11796"/>
                                <a:pt x="3426" y="11824"/>
                                <a:pt x="3426" y="11845"/>
                              </a:cubicBezTo>
                              <a:cubicBezTo>
                                <a:pt x="3426" y="11873"/>
                                <a:pt x="3431" y="11898"/>
                                <a:pt x="3447" y="11923"/>
                              </a:cubicBezTo>
                              <a:cubicBezTo>
                                <a:pt x="3453" y="11930"/>
                                <a:pt x="3458" y="11937"/>
                                <a:pt x="3464" y="11944"/>
                              </a:cubicBezTo>
                              <a:cubicBezTo>
                                <a:pt x="3474" y="11955"/>
                                <a:pt x="3485" y="11962"/>
                                <a:pt x="3496" y="11969"/>
                              </a:cubicBezTo>
                              <a:cubicBezTo>
                                <a:pt x="3474" y="11972"/>
                                <a:pt x="3447" y="11976"/>
                                <a:pt x="3426" y="11979"/>
                              </a:cubicBezTo>
                              <a:lnTo>
                                <a:pt x="3420" y="11979"/>
                              </a:lnTo>
                              <a:cubicBezTo>
                                <a:pt x="3415" y="11979"/>
                                <a:pt x="3409" y="11983"/>
                                <a:pt x="3404" y="11983"/>
                              </a:cubicBezTo>
                              <a:cubicBezTo>
                                <a:pt x="3371" y="11990"/>
                                <a:pt x="3333" y="12004"/>
                                <a:pt x="3296" y="12018"/>
                              </a:cubicBezTo>
                              <a:cubicBezTo>
                                <a:pt x="3263" y="12029"/>
                                <a:pt x="3220" y="12050"/>
                                <a:pt x="3149" y="12081"/>
                              </a:cubicBezTo>
                              <a:lnTo>
                                <a:pt x="2943" y="12180"/>
                              </a:lnTo>
                              <a:lnTo>
                                <a:pt x="2927" y="12187"/>
                              </a:lnTo>
                              <a:cubicBezTo>
                                <a:pt x="2862" y="12219"/>
                                <a:pt x="2791" y="12254"/>
                                <a:pt x="2716" y="12268"/>
                              </a:cubicBezTo>
                              <a:cubicBezTo>
                                <a:pt x="2623" y="12286"/>
                                <a:pt x="2542" y="12279"/>
                                <a:pt x="2499" y="12272"/>
                              </a:cubicBezTo>
                              <a:cubicBezTo>
                                <a:pt x="2488" y="12268"/>
                                <a:pt x="2483" y="12268"/>
                                <a:pt x="2477" y="12272"/>
                              </a:cubicBezTo>
                              <a:cubicBezTo>
                                <a:pt x="2477" y="12275"/>
                                <a:pt x="2483" y="12279"/>
                                <a:pt x="2488" y="12279"/>
                              </a:cubicBezTo>
                              <a:cubicBezTo>
                                <a:pt x="2472" y="12279"/>
                                <a:pt x="2455" y="12275"/>
                                <a:pt x="2455" y="12275"/>
                              </a:cubicBezTo>
                              <a:cubicBezTo>
                                <a:pt x="2450" y="12275"/>
                                <a:pt x="2445" y="12272"/>
                                <a:pt x="2434" y="12265"/>
                              </a:cubicBezTo>
                              <a:cubicBezTo>
                                <a:pt x="2401" y="12233"/>
                                <a:pt x="2369" y="12201"/>
                                <a:pt x="2336" y="12170"/>
                              </a:cubicBezTo>
                              <a:cubicBezTo>
                                <a:pt x="2287" y="12117"/>
                                <a:pt x="2249" y="12071"/>
                                <a:pt x="2222" y="12025"/>
                              </a:cubicBezTo>
                              <a:cubicBezTo>
                                <a:pt x="2190" y="11972"/>
                                <a:pt x="2168" y="11923"/>
                                <a:pt x="2157" y="11873"/>
                              </a:cubicBezTo>
                              <a:cubicBezTo>
                                <a:pt x="2152" y="11842"/>
                                <a:pt x="2157" y="11821"/>
                                <a:pt x="2168" y="11807"/>
                              </a:cubicBezTo>
                              <a:cubicBezTo>
                                <a:pt x="2168" y="11803"/>
                                <a:pt x="2174" y="11803"/>
                                <a:pt x="2174" y="11799"/>
                              </a:cubicBezTo>
                              <a:cubicBezTo>
                                <a:pt x="2190" y="11785"/>
                                <a:pt x="2217" y="11775"/>
                                <a:pt x="2244" y="11778"/>
                              </a:cubicBezTo>
                              <a:lnTo>
                                <a:pt x="2244" y="11778"/>
                              </a:lnTo>
                              <a:cubicBezTo>
                                <a:pt x="2271" y="11782"/>
                                <a:pt x="2293" y="11799"/>
                                <a:pt x="2304" y="11817"/>
                              </a:cubicBezTo>
                              <a:cubicBezTo>
                                <a:pt x="2304" y="11817"/>
                                <a:pt x="2304" y="11821"/>
                                <a:pt x="2304" y="11821"/>
                              </a:cubicBezTo>
                              <a:lnTo>
                                <a:pt x="2304" y="11824"/>
                              </a:lnTo>
                              <a:cubicBezTo>
                                <a:pt x="2309" y="11838"/>
                                <a:pt x="2309" y="11852"/>
                                <a:pt x="2309" y="11873"/>
                              </a:cubicBezTo>
                              <a:cubicBezTo>
                                <a:pt x="2309" y="11881"/>
                                <a:pt x="2309" y="11884"/>
                                <a:pt x="2309" y="11884"/>
                              </a:cubicBezTo>
                              <a:lnTo>
                                <a:pt x="2309" y="11884"/>
                              </a:lnTo>
                              <a:lnTo>
                                <a:pt x="2309" y="11884"/>
                              </a:lnTo>
                              <a:lnTo>
                                <a:pt x="2314" y="11891"/>
                              </a:lnTo>
                              <a:lnTo>
                                <a:pt x="2320" y="11888"/>
                              </a:lnTo>
                              <a:lnTo>
                                <a:pt x="2320" y="11888"/>
                              </a:lnTo>
                              <a:lnTo>
                                <a:pt x="2320" y="11891"/>
                              </a:lnTo>
                              <a:cubicBezTo>
                                <a:pt x="2320" y="11891"/>
                                <a:pt x="2325" y="11891"/>
                                <a:pt x="2331" y="11891"/>
                              </a:cubicBezTo>
                              <a:lnTo>
                                <a:pt x="2336" y="11891"/>
                              </a:lnTo>
                              <a:cubicBezTo>
                                <a:pt x="2342" y="11891"/>
                                <a:pt x="2352" y="11891"/>
                                <a:pt x="2385" y="11891"/>
                              </a:cubicBezTo>
                              <a:cubicBezTo>
                                <a:pt x="2445" y="11888"/>
                                <a:pt x="2499" y="11881"/>
                                <a:pt x="2548" y="11870"/>
                              </a:cubicBezTo>
                              <a:cubicBezTo>
                                <a:pt x="2613" y="11856"/>
                                <a:pt x="2672" y="11828"/>
                                <a:pt x="2710" y="11796"/>
                              </a:cubicBezTo>
                              <a:cubicBezTo>
                                <a:pt x="2737" y="11775"/>
                                <a:pt x="2759" y="11747"/>
                                <a:pt x="2770" y="11718"/>
                              </a:cubicBezTo>
                              <a:cubicBezTo>
                                <a:pt x="2781" y="11690"/>
                                <a:pt x="2781" y="11655"/>
                                <a:pt x="2770" y="11627"/>
                              </a:cubicBezTo>
                              <a:cubicBezTo>
                                <a:pt x="2770" y="11620"/>
                                <a:pt x="2764" y="11616"/>
                                <a:pt x="2764" y="11609"/>
                              </a:cubicBezTo>
                              <a:cubicBezTo>
                                <a:pt x="2770" y="11613"/>
                                <a:pt x="2775" y="11616"/>
                                <a:pt x="2781" y="11616"/>
                              </a:cubicBezTo>
                              <a:cubicBezTo>
                                <a:pt x="2791" y="11623"/>
                                <a:pt x="2802" y="11630"/>
                                <a:pt x="2813" y="11637"/>
                              </a:cubicBezTo>
                              <a:cubicBezTo>
                                <a:pt x="2835" y="11655"/>
                                <a:pt x="2851" y="11673"/>
                                <a:pt x="2862" y="11694"/>
                              </a:cubicBezTo>
                              <a:cubicBezTo>
                                <a:pt x="2873" y="11711"/>
                                <a:pt x="2873" y="11725"/>
                                <a:pt x="2873" y="11736"/>
                              </a:cubicBezTo>
                              <a:lnTo>
                                <a:pt x="2873" y="11736"/>
                              </a:lnTo>
                              <a:cubicBezTo>
                                <a:pt x="2873" y="11747"/>
                                <a:pt x="2878" y="11764"/>
                                <a:pt x="2878" y="11782"/>
                              </a:cubicBezTo>
                              <a:cubicBezTo>
                                <a:pt x="2878" y="11799"/>
                                <a:pt x="2878" y="11810"/>
                                <a:pt x="2889" y="11814"/>
                              </a:cubicBezTo>
                              <a:cubicBezTo>
                                <a:pt x="2889" y="11817"/>
                                <a:pt x="2889" y="11821"/>
                                <a:pt x="2889" y="11824"/>
                              </a:cubicBezTo>
                              <a:lnTo>
                                <a:pt x="2889" y="11824"/>
                              </a:lnTo>
                              <a:lnTo>
                                <a:pt x="2889" y="11828"/>
                              </a:lnTo>
                              <a:cubicBezTo>
                                <a:pt x="2889" y="11831"/>
                                <a:pt x="2894" y="11831"/>
                                <a:pt x="2905" y="11831"/>
                              </a:cubicBezTo>
                              <a:cubicBezTo>
                                <a:pt x="2916" y="11831"/>
                                <a:pt x="2949" y="11828"/>
                                <a:pt x="2981" y="11821"/>
                              </a:cubicBezTo>
                              <a:cubicBezTo>
                                <a:pt x="3014" y="11814"/>
                                <a:pt x="3057" y="11799"/>
                                <a:pt x="3100" y="11775"/>
                              </a:cubicBezTo>
                              <a:cubicBezTo>
                                <a:pt x="3144" y="11750"/>
                                <a:pt x="3182" y="11718"/>
                                <a:pt x="3209" y="11683"/>
                              </a:cubicBezTo>
                              <a:cubicBezTo>
                                <a:pt x="3279" y="11599"/>
                                <a:pt x="3279" y="11496"/>
                                <a:pt x="3274" y="11443"/>
                              </a:cubicBezTo>
                              <a:cubicBezTo>
                                <a:pt x="3274" y="11443"/>
                                <a:pt x="3274" y="11440"/>
                                <a:pt x="3274" y="11440"/>
                              </a:cubicBezTo>
                              <a:lnTo>
                                <a:pt x="3279" y="11440"/>
                              </a:lnTo>
                              <a:cubicBezTo>
                                <a:pt x="3290" y="11440"/>
                                <a:pt x="3306" y="11440"/>
                                <a:pt x="3317" y="11440"/>
                              </a:cubicBezTo>
                              <a:cubicBezTo>
                                <a:pt x="3328" y="11440"/>
                                <a:pt x="3339" y="11440"/>
                                <a:pt x="3350" y="11440"/>
                              </a:cubicBezTo>
                              <a:lnTo>
                                <a:pt x="3350" y="11440"/>
                              </a:lnTo>
                              <a:lnTo>
                                <a:pt x="3361" y="11436"/>
                              </a:lnTo>
                              <a:lnTo>
                                <a:pt x="3366" y="11436"/>
                              </a:lnTo>
                              <a:lnTo>
                                <a:pt x="3377" y="11440"/>
                              </a:lnTo>
                              <a:lnTo>
                                <a:pt x="3377" y="11440"/>
                              </a:lnTo>
                              <a:cubicBezTo>
                                <a:pt x="3382" y="11440"/>
                                <a:pt x="3382" y="11440"/>
                                <a:pt x="3388" y="11440"/>
                              </a:cubicBezTo>
                              <a:cubicBezTo>
                                <a:pt x="3393" y="11440"/>
                                <a:pt x="3393" y="11440"/>
                                <a:pt x="3399" y="11440"/>
                              </a:cubicBezTo>
                              <a:cubicBezTo>
                                <a:pt x="3426" y="11440"/>
                                <a:pt x="3453" y="11436"/>
                                <a:pt x="3485" y="11433"/>
                              </a:cubicBezTo>
                              <a:cubicBezTo>
                                <a:pt x="3507" y="11429"/>
                                <a:pt x="3539" y="11426"/>
                                <a:pt x="3567" y="11419"/>
                              </a:cubicBezTo>
                              <a:lnTo>
                                <a:pt x="3572" y="11419"/>
                              </a:lnTo>
                              <a:cubicBezTo>
                                <a:pt x="3588" y="11415"/>
                                <a:pt x="3605" y="11408"/>
                                <a:pt x="3615" y="11401"/>
                              </a:cubicBezTo>
                              <a:cubicBezTo>
                                <a:pt x="3680" y="11468"/>
                                <a:pt x="3735" y="11517"/>
                                <a:pt x="3762" y="11539"/>
                              </a:cubicBezTo>
                              <a:cubicBezTo>
                                <a:pt x="3821" y="11595"/>
                                <a:pt x="3903" y="11658"/>
                                <a:pt x="3962" y="11704"/>
                              </a:cubicBezTo>
                              <a:cubicBezTo>
                                <a:pt x="3995" y="11729"/>
                                <a:pt x="4022" y="11750"/>
                                <a:pt x="4049" y="11764"/>
                              </a:cubicBezTo>
                              <a:cubicBezTo>
                                <a:pt x="4011" y="11771"/>
                                <a:pt x="3973" y="11775"/>
                                <a:pt x="3935" y="11778"/>
                              </a:cubicBezTo>
                              <a:lnTo>
                                <a:pt x="3930" y="11778"/>
                              </a:lnTo>
                              <a:cubicBezTo>
                                <a:pt x="3919" y="11778"/>
                                <a:pt x="3908" y="11782"/>
                                <a:pt x="3897" y="11782"/>
                              </a:cubicBezTo>
                              <a:cubicBezTo>
                                <a:pt x="3854" y="11789"/>
                                <a:pt x="3773" y="11789"/>
                                <a:pt x="3702" y="11768"/>
                              </a:cubicBezTo>
                              <a:close/>
                              <a:moveTo>
                                <a:pt x="3979" y="13633"/>
                              </a:moveTo>
                              <a:lnTo>
                                <a:pt x="3973" y="13640"/>
                              </a:lnTo>
                              <a:cubicBezTo>
                                <a:pt x="3973" y="13643"/>
                                <a:pt x="3968" y="13650"/>
                                <a:pt x="3962" y="13657"/>
                              </a:cubicBezTo>
                              <a:cubicBezTo>
                                <a:pt x="3951" y="13671"/>
                                <a:pt x="3941" y="13686"/>
                                <a:pt x="3930" y="13696"/>
                              </a:cubicBezTo>
                              <a:cubicBezTo>
                                <a:pt x="3897" y="13728"/>
                                <a:pt x="3854" y="13756"/>
                                <a:pt x="3810" y="13788"/>
                              </a:cubicBezTo>
                              <a:lnTo>
                                <a:pt x="3805" y="13791"/>
                              </a:lnTo>
                              <a:cubicBezTo>
                                <a:pt x="3805" y="13763"/>
                                <a:pt x="3810" y="13735"/>
                                <a:pt x="3816" y="13707"/>
                              </a:cubicBezTo>
                              <a:cubicBezTo>
                                <a:pt x="3827" y="13675"/>
                                <a:pt x="3848" y="13643"/>
                                <a:pt x="3876" y="13615"/>
                              </a:cubicBezTo>
                              <a:cubicBezTo>
                                <a:pt x="3903" y="13587"/>
                                <a:pt x="3935" y="13559"/>
                                <a:pt x="3979" y="13534"/>
                              </a:cubicBezTo>
                              <a:cubicBezTo>
                                <a:pt x="3979" y="13537"/>
                                <a:pt x="3979" y="13537"/>
                                <a:pt x="3979" y="13541"/>
                              </a:cubicBezTo>
                              <a:cubicBezTo>
                                <a:pt x="3979" y="13545"/>
                                <a:pt x="3979" y="13548"/>
                                <a:pt x="3979" y="13552"/>
                              </a:cubicBezTo>
                              <a:cubicBezTo>
                                <a:pt x="3995" y="13576"/>
                                <a:pt x="3989" y="13604"/>
                                <a:pt x="3979" y="13633"/>
                              </a:cubicBezTo>
                              <a:close/>
                              <a:moveTo>
                                <a:pt x="3209" y="16894"/>
                              </a:moveTo>
                              <a:cubicBezTo>
                                <a:pt x="3209" y="16897"/>
                                <a:pt x="3214" y="16901"/>
                                <a:pt x="3220" y="16908"/>
                              </a:cubicBezTo>
                              <a:lnTo>
                                <a:pt x="3361" y="17084"/>
                              </a:lnTo>
                              <a:lnTo>
                                <a:pt x="3333" y="17070"/>
                              </a:lnTo>
                              <a:cubicBezTo>
                                <a:pt x="3317" y="17059"/>
                                <a:pt x="3301" y="17049"/>
                                <a:pt x="3285" y="17042"/>
                              </a:cubicBezTo>
                              <a:cubicBezTo>
                                <a:pt x="3279" y="17038"/>
                                <a:pt x="3203" y="16992"/>
                                <a:pt x="3111" y="16943"/>
                              </a:cubicBezTo>
                              <a:cubicBezTo>
                                <a:pt x="3068" y="16918"/>
                                <a:pt x="3019" y="16894"/>
                                <a:pt x="2976" y="16872"/>
                              </a:cubicBezTo>
                              <a:lnTo>
                                <a:pt x="3209" y="16894"/>
                              </a:lnTo>
                              <a:close/>
                              <a:moveTo>
                                <a:pt x="3686" y="20024"/>
                              </a:moveTo>
                              <a:cubicBezTo>
                                <a:pt x="3599" y="20126"/>
                                <a:pt x="3496" y="20239"/>
                                <a:pt x="3377" y="20359"/>
                              </a:cubicBezTo>
                              <a:lnTo>
                                <a:pt x="3317" y="20415"/>
                              </a:lnTo>
                              <a:cubicBezTo>
                                <a:pt x="3252" y="20475"/>
                                <a:pt x="3198" y="20525"/>
                                <a:pt x="3133" y="20574"/>
                              </a:cubicBezTo>
                              <a:cubicBezTo>
                                <a:pt x="3128" y="20578"/>
                                <a:pt x="3128" y="20581"/>
                                <a:pt x="3122" y="20585"/>
                              </a:cubicBezTo>
                              <a:lnTo>
                                <a:pt x="3111" y="20592"/>
                              </a:lnTo>
                              <a:cubicBezTo>
                                <a:pt x="3073" y="20623"/>
                                <a:pt x="3035" y="20648"/>
                                <a:pt x="2997" y="20673"/>
                              </a:cubicBezTo>
                              <a:cubicBezTo>
                                <a:pt x="2976" y="20687"/>
                                <a:pt x="2954" y="20705"/>
                                <a:pt x="2927" y="20719"/>
                              </a:cubicBezTo>
                              <a:lnTo>
                                <a:pt x="2922" y="20722"/>
                              </a:lnTo>
                              <a:cubicBezTo>
                                <a:pt x="2922" y="20722"/>
                                <a:pt x="2916" y="20726"/>
                                <a:pt x="2916" y="20726"/>
                              </a:cubicBezTo>
                              <a:lnTo>
                                <a:pt x="2862" y="20768"/>
                              </a:lnTo>
                              <a:cubicBezTo>
                                <a:pt x="2840" y="20786"/>
                                <a:pt x="2819" y="20803"/>
                                <a:pt x="2797" y="20821"/>
                              </a:cubicBezTo>
                              <a:cubicBezTo>
                                <a:pt x="2743" y="20867"/>
                                <a:pt x="2688" y="20913"/>
                                <a:pt x="2634" y="20955"/>
                              </a:cubicBezTo>
                              <a:cubicBezTo>
                                <a:pt x="2602" y="20983"/>
                                <a:pt x="2575" y="21008"/>
                                <a:pt x="2548" y="21032"/>
                              </a:cubicBezTo>
                              <a:lnTo>
                                <a:pt x="2531" y="21043"/>
                              </a:lnTo>
                              <a:lnTo>
                                <a:pt x="2531" y="21036"/>
                              </a:lnTo>
                              <a:cubicBezTo>
                                <a:pt x="2531" y="21025"/>
                                <a:pt x="2531" y="21004"/>
                                <a:pt x="2531" y="20983"/>
                              </a:cubicBezTo>
                              <a:cubicBezTo>
                                <a:pt x="2531" y="20948"/>
                                <a:pt x="2531" y="20849"/>
                                <a:pt x="2564" y="20729"/>
                              </a:cubicBezTo>
                              <a:cubicBezTo>
                                <a:pt x="2585" y="20645"/>
                                <a:pt x="2618" y="20546"/>
                                <a:pt x="2667" y="20433"/>
                              </a:cubicBezTo>
                              <a:cubicBezTo>
                                <a:pt x="2781" y="20186"/>
                                <a:pt x="2922" y="19971"/>
                                <a:pt x="2938" y="19947"/>
                              </a:cubicBezTo>
                              <a:cubicBezTo>
                                <a:pt x="2949" y="19947"/>
                                <a:pt x="2959" y="19947"/>
                                <a:pt x="2965" y="19947"/>
                              </a:cubicBezTo>
                              <a:cubicBezTo>
                                <a:pt x="2987" y="19957"/>
                                <a:pt x="2997" y="19971"/>
                                <a:pt x="3008" y="19989"/>
                              </a:cubicBezTo>
                              <a:cubicBezTo>
                                <a:pt x="3008" y="19992"/>
                                <a:pt x="3014" y="19999"/>
                                <a:pt x="3014" y="20003"/>
                              </a:cubicBezTo>
                              <a:cubicBezTo>
                                <a:pt x="3014" y="20003"/>
                                <a:pt x="3014" y="20007"/>
                                <a:pt x="3014" y="20007"/>
                              </a:cubicBezTo>
                              <a:lnTo>
                                <a:pt x="3014" y="20007"/>
                              </a:lnTo>
                              <a:cubicBezTo>
                                <a:pt x="3019" y="20021"/>
                                <a:pt x="3019" y="20035"/>
                                <a:pt x="3014" y="20049"/>
                              </a:cubicBezTo>
                              <a:cubicBezTo>
                                <a:pt x="3014" y="20052"/>
                                <a:pt x="3014" y="20052"/>
                                <a:pt x="3014" y="20056"/>
                              </a:cubicBezTo>
                              <a:cubicBezTo>
                                <a:pt x="3008" y="20063"/>
                                <a:pt x="3003" y="20066"/>
                                <a:pt x="3008" y="20070"/>
                              </a:cubicBezTo>
                              <a:cubicBezTo>
                                <a:pt x="3014" y="20074"/>
                                <a:pt x="3014" y="20070"/>
                                <a:pt x="3019" y="20070"/>
                              </a:cubicBezTo>
                              <a:cubicBezTo>
                                <a:pt x="3019" y="20070"/>
                                <a:pt x="3019" y="20074"/>
                                <a:pt x="3019" y="20074"/>
                              </a:cubicBezTo>
                              <a:lnTo>
                                <a:pt x="3019" y="20095"/>
                              </a:lnTo>
                              <a:lnTo>
                                <a:pt x="3035" y="20077"/>
                              </a:lnTo>
                              <a:cubicBezTo>
                                <a:pt x="3041" y="20070"/>
                                <a:pt x="3046" y="20059"/>
                                <a:pt x="3052" y="20049"/>
                              </a:cubicBezTo>
                              <a:lnTo>
                                <a:pt x="3057" y="20045"/>
                              </a:lnTo>
                              <a:cubicBezTo>
                                <a:pt x="3073" y="20028"/>
                                <a:pt x="3100" y="19996"/>
                                <a:pt x="3100" y="19961"/>
                              </a:cubicBezTo>
                              <a:cubicBezTo>
                                <a:pt x="3100" y="19940"/>
                                <a:pt x="3095" y="19918"/>
                                <a:pt x="3084" y="19901"/>
                              </a:cubicBezTo>
                              <a:cubicBezTo>
                                <a:pt x="3073" y="19880"/>
                                <a:pt x="3052" y="19862"/>
                                <a:pt x="3030" y="19848"/>
                              </a:cubicBezTo>
                              <a:cubicBezTo>
                                <a:pt x="3008" y="19837"/>
                                <a:pt x="2987" y="19827"/>
                                <a:pt x="2965" y="19820"/>
                              </a:cubicBezTo>
                              <a:cubicBezTo>
                                <a:pt x="2954" y="19816"/>
                                <a:pt x="2949" y="19816"/>
                                <a:pt x="2943" y="19816"/>
                              </a:cubicBezTo>
                              <a:cubicBezTo>
                                <a:pt x="2916" y="19813"/>
                                <a:pt x="2878" y="19813"/>
                                <a:pt x="2846" y="19820"/>
                              </a:cubicBezTo>
                              <a:cubicBezTo>
                                <a:pt x="2840" y="19820"/>
                                <a:pt x="2829" y="19823"/>
                                <a:pt x="2824" y="19827"/>
                              </a:cubicBezTo>
                              <a:cubicBezTo>
                                <a:pt x="2797" y="19834"/>
                                <a:pt x="2770" y="19844"/>
                                <a:pt x="2748" y="19858"/>
                              </a:cubicBezTo>
                              <a:cubicBezTo>
                                <a:pt x="2716" y="19876"/>
                                <a:pt x="2683" y="19901"/>
                                <a:pt x="2645" y="19933"/>
                              </a:cubicBezTo>
                              <a:cubicBezTo>
                                <a:pt x="2613" y="19961"/>
                                <a:pt x="2575" y="19992"/>
                                <a:pt x="2542" y="20028"/>
                              </a:cubicBezTo>
                              <a:cubicBezTo>
                                <a:pt x="2510" y="20063"/>
                                <a:pt x="2483" y="20102"/>
                                <a:pt x="2466" y="20148"/>
                              </a:cubicBezTo>
                              <a:cubicBezTo>
                                <a:pt x="2450" y="20183"/>
                                <a:pt x="2439" y="20222"/>
                                <a:pt x="2428" y="20257"/>
                              </a:cubicBezTo>
                              <a:lnTo>
                                <a:pt x="2423" y="20274"/>
                              </a:lnTo>
                              <a:cubicBezTo>
                                <a:pt x="2407" y="20320"/>
                                <a:pt x="2396" y="20363"/>
                                <a:pt x="2385" y="20398"/>
                              </a:cubicBezTo>
                              <a:cubicBezTo>
                                <a:pt x="2385" y="20408"/>
                                <a:pt x="2380" y="20423"/>
                                <a:pt x="2380" y="20433"/>
                              </a:cubicBezTo>
                              <a:cubicBezTo>
                                <a:pt x="2380" y="20415"/>
                                <a:pt x="2380" y="20401"/>
                                <a:pt x="2374" y="20384"/>
                              </a:cubicBezTo>
                              <a:cubicBezTo>
                                <a:pt x="2369" y="20317"/>
                                <a:pt x="2358" y="20193"/>
                                <a:pt x="2320" y="20091"/>
                              </a:cubicBezTo>
                              <a:cubicBezTo>
                                <a:pt x="2309" y="20070"/>
                                <a:pt x="2298" y="20038"/>
                                <a:pt x="2277" y="20003"/>
                              </a:cubicBezTo>
                              <a:cubicBezTo>
                                <a:pt x="2266" y="19989"/>
                                <a:pt x="2255" y="19975"/>
                                <a:pt x="2244" y="19957"/>
                              </a:cubicBezTo>
                              <a:cubicBezTo>
                                <a:pt x="2201" y="19901"/>
                                <a:pt x="2152" y="19862"/>
                                <a:pt x="2141" y="19851"/>
                              </a:cubicBezTo>
                              <a:cubicBezTo>
                                <a:pt x="2141" y="19851"/>
                                <a:pt x="2141" y="19848"/>
                                <a:pt x="2141" y="19844"/>
                              </a:cubicBezTo>
                              <a:cubicBezTo>
                                <a:pt x="2141" y="19841"/>
                                <a:pt x="2141" y="19837"/>
                                <a:pt x="2141" y="19827"/>
                              </a:cubicBezTo>
                              <a:cubicBezTo>
                                <a:pt x="2136" y="19809"/>
                                <a:pt x="2125" y="19770"/>
                                <a:pt x="2114" y="19725"/>
                              </a:cubicBezTo>
                              <a:cubicBezTo>
                                <a:pt x="2109" y="19703"/>
                                <a:pt x="2098" y="19675"/>
                                <a:pt x="2092" y="19650"/>
                              </a:cubicBezTo>
                              <a:lnTo>
                                <a:pt x="2087" y="19626"/>
                              </a:lnTo>
                              <a:cubicBezTo>
                                <a:pt x="2065" y="19555"/>
                                <a:pt x="2043" y="19478"/>
                                <a:pt x="2038" y="19397"/>
                              </a:cubicBezTo>
                              <a:cubicBezTo>
                                <a:pt x="2033" y="19365"/>
                                <a:pt x="2033" y="19337"/>
                                <a:pt x="2038" y="19305"/>
                              </a:cubicBezTo>
                              <a:cubicBezTo>
                                <a:pt x="2038" y="19301"/>
                                <a:pt x="2038" y="19301"/>
                                <a:pt x="2038" y="19298"/>
                              </a:cubicBezTo>
                              <a:lnTo>
                                <a:pt x="2038" y="19294"/>
                              </a:lnTo>
                              <a:cubicBezTo>
                                <a:pt x="2038" y="19227"/>
                                <a:pt x="2049" y="19160"/>
                                <a:pt x="2054" y="19093"/>
                              </a:cubicBezTo>
                              <a:cubicBezTo>
                                <a:pt x="2054" y="19079"/>
                                <a:pt x="2060" y="19062"/>
                                <a:pt x="2060" y="19048"/>
                              </a:cubicBezTo>
                              <a:cubicBezTo>
                                <a:pt x="2071" y="18942"/>
                                <a:pt x="2076" y="18868"/>
                                <a:pt x="2071" y="18801"/>
                              </a:cubicBezTo>
                              <a:cubicBezTo>
                                <a:pt x="2065" y="18727"/>
                                <a:pt x="2054" y="18660"/>
                                <a:pt x="2038" y="18596"/>
                              </a:cubicBezTo>
                              <a:lnTo>
                                <a:pt x="2011" y="18466"/>
                              </a:lnTo>
                              <a:cubicBezTo>
                                <a:pt x="2000" y="18410"/>
                                <a:pt x="1984" y="18350"/>
                                <a:pt x="1978" y="18290"/>
                              </a:cubicBezTo>
                              <a:cubicBezTo>
                                <a:pt x="1968" y="18230"/>
                                <a:pt x="1968" y="18170"/>
                                <a:pt x="1968" y="18117"/>
                              </a:cubicBezTo>
                              <a:lnTo>
                                <a:pt x="1968" y="18078"/>
                              </a:lnTo>
                              <a:cubicBezTo>
                                <a:pt x="1968" y="18071"/>
                                <a:pt x="1968" y="18068"/>
                                <a:pt x="1968" y="18061"/>
                              </a:cubicBezTo>
                              <a:cubicBezTo>
                                <a:pt x="1968" y="18057"/>
                                <a:pt x="1973" y="18050"/>
                                <a:pt x="1973" y="18046"/>
                              </a:cubicBezTo>
                              <a:cubicBezTo>
                                <a:pt x="1978" y="18036"/>
                                <a:pt x="1984" y="18029"/>
                                <a:pt x="1989" y="18018"/>
                              </a:cubicBezTo>
                              <a:cubicBezTo>
                                <a:pt x="1989" y="18018"/>
                                <a:pt x="1989" y="18018"/>
                                <a:pt x="1989" y="18015"/>
                              </a:cubicBezTo>
                              <a:lnTo>
                                <a:pt x="1989" y="18015"/>
                              </a:lnTo>
                              <a:cubicBezTo>
                                <a:pt x="2011" y="17990"/>
                                <a:pt x="2033" y="17976"/>
                                <a:pt x="2043" y="17972"/>
                              </a:cubicBezTo>
                              <a:lnTo>
                                <a:pt x="2071" y="17983"/>
                              </a:lnTo>
                              <a:lnTo>
                                <a:pt x="2081" y="17986"/>
                              </a:lnTo>
                              <a:cubicBezTo>
                                <a:pt x="2087" y="17990"/>
                                <a:pt x="2087" y="17990"/>
                                <a:pt x="2092" y="17994"/>
                              </a:cubicBezTo>
                              <a:cubicBezTo>
                                <a:pt x="2119" y="18011"/>
                                <a:pt x="2141" y="18018"/>
                                <a:pt x="2152" y="18018"/>
                              </a:cubicBezTo>
                              <a:lnTo>
                                <a:pt x="2163" y="18022"/>
                              </a:lnTo>
                              <a:lnTo>
                                <a:pt x="2163" y="18018"/>
                              </a:lnTo>
                              <a:lnTo>
                                <a:pt x="2163" y="18018"/>
                              </a:lnTo>
                              <a:lnTo>
                                <a:pt x="2163" y="18015"/>
                              </a:lnTo>
                              <a:cubicBezTo>
                                <a:pt x="2163" y="18011"/>
                                <a:pt x="2163" y="17997"/>
                                <a:pt x="2168" y="17986"/>
                              </a:cubicBezTo>
                              <a:lnTo>
                                <a:pt x="2174" y="17983"/>
                              </a:lnTo>
                              <a:cubicBezTo>
                                <a:pt x="2179" y="17969"/>
                                <a:pt x="2190" y="17955"/>
                                <a:pt x="2190" y="17934"/>
                              </a:cubicBezTo>
                              <a:cubicBezTo>
                                <a:pt x="2190" y="17923"/>
                                <a:pt x="2184" y="17912"/>
                                <a:pt x="2174" y="17902"/>
                              </a:cubicBezTo>
                              <a:cubicBezTo>
                                <a:pt x="2163" y="17891"/>
                                <a:pt x="2146" y="17884"/>
                                <a:pt x="2130" y="17881"/>
                              </a:cubicBezTo>
                              <a:cubicBezTo>
                                <a:pt x="2060" y="17863"/>
                                <a:pt x="1978" y="17881"/>
                                <a:pt x="1930" y="17905"/>
                              </a:cubicBezTo>
                              <a:cubicBezTo>
                                <a:pt x="1892" y="17923"/>
                                <a:pt x="1859" y="17944"/>
                                <a:pt x="1837" y="17969"/>
                              </a:cubicBezTo>
                              <a:cubicBezTo>
                                <a:pt x="1816" y="17990"/>
                                <a:pt x="1794" y="18018"/>
                                <a:pt x="1783" y="18050"/>
                              </a:cubicBezTo>
                              <a:cubicBezTo>
                                <a:pt x="1751" y="18089"/>
                                <a:pt x="1718" y="18135"/>
                                <a:pt x="1697" y="18191"/>
                              </a:cubicBezTo>
                              <a:cubicBezTo>
                                <a:pt x="1686" y="18212"/>
                                <a:pt x="1675" y="18244"/>
                                <a:pt x="1664" y="18283"/>
                              </a:cubicBezTo>
                              <a:cubicBezTo>
                                <a:pt x="1653" y="18328"/>
                                <a:pt x="1648" y="18371"/>
                                <a:pt x="1653" y="18413"/>
                              </a:cubicBezTo>
                              <a:cubicBezTo>
                                <a:pt x="1653" y="18438"/>
                                <a:pt x="1659" y="18466"/>
                                <a:pt x="1664" y="18494"/>
                              </a:cubicBezTo>
                              <a:cubicBezTo>
                                <a:pt x="1669" y="18519"/>
                                <a:pt x="1675" y="18540"/>
                                <a:pt x="1675" y="18565"/>
                              </a:cubicBezTo>
                              <a:cubicBezTo>
                                <a:pt x="1680" y="18596"/>
                                <a:pt x="1680" y="18628"/>
                                <a:pt x="1686" y="18660"/>
                              </a:cubicBezTo>
                              <a:cubicBezTo>
                                <a:pt x="1686" y="18685"/>
                                <a:pt x="1691" y="18706"/>
                                <a:pt x="1691" y="18730"/>
                              </a:cubicBezTo>
                              <a:cubicBezTo>
                                <a:pt x="1702" y="18829"/>
                                <a:pt x="1729" y="18928"/>
                                <a:pt x="1756" y="19023"/>
                              </a:cubicBezTo>
                              <a:cubicBezTo>
                                <a:pt x="1762" y="19037"/>
                                <a:pt x="1767" y="19055"/>
                                <a:pt x="1767" y="19069"/>
                              </a:cubicBezTo>
                              <a:cubicBezTo>
                                <a:pt x="1789" y="19153"/>
                                <a:pt x="1810" y="19224"/>
                                <a:pt x="1832" y="19284"/>
                              </a:cubicBezTo>
                              <a:cubicBezTo>
                                <a:pt x="1816" y="19263"/>
                                <a:pt x="1794" y="19234"/>
                                <a:pt x="1767" y="19203"/>
                              </a:cubicBezTo>
                              <a:cubicBezTo>
                                <a:pt x="1756" y="19189"/>
                                <a:pt x="1745" y="19171"/>
                                <a:pt x="1735" y="19157"/>
                              </a:cubicBezTo>
                              <a:cubicBezTo>
                                <a:pt x="1724" y="19143"/>
                                <a:pt x="1713" y="19129"/>
                                <a:pt x="1702" y="19111"/>
                              </a:cubicBezTo>
                              <a:cubicBezTo>
                                <a:pt x="1659" y="19051"/>
                                <a:pt x="1507" y="18854"/>
                                <a:pt x="1431" y="18737"/>
                              </a:cubicBezTo>
                              <a:cubicBezTo>
                                <a:pt x="1409" y="18688"/>
                                <a:pt x="1393" y="18632"/>
                                <a:pt x="1382" y="18572"/>
                              </a:cubicBezTo>
                              <a:cubicBezTo>
                                <a:pt x="1371" y="18519"/>
                                <a:pt x="1366" y="18466"/>
                                <a:pt x="1361" y="18413"/>
                              </a:cubicBezTo>
                              <a:cubicBezTo>
                                <a:pt x="1361" y="18399"/>
                                <a:pt x="1355" y="18381"/>
                                <a:pt x="1355" y="18367"/>
                              </a:cubicBezTo>
                              <a:lnTo>
                                <a:pt x="1328" y="18166"/>
                              </a:lnTo>
                              <a:cubicBezTo>
                                <a:pt x="1323" y="18145"/>
                                <a:pt x="1317" y="18124"/>
                                <a:pt x="1317" y="18103"/>
                              </a:cubicBezTo>
                              <a:cubicBezTo>
                                <a:pt x="1317" y="18092"/>
                                <a:pt x="1312" y="18082"/>
                                <a:pt x="1312" y="18071"/>
                              </a:cubicBezTo>
                              <a:lnTo>
                                <a:pt x="1301" y="18025"/>
                              </a:lnTo>
                              <a:cubicBezTo>
                                <a:pt x="1301" y="18022"/>
                                <a:pt x="1301" y="18022"/>
                                <a:pt x="1301" y="18018"/>
                              </a:cubicBezTo>
                              <a:cubicBezTo>
                                <a:pt x="1301" y="18015"/>
                                <a:pt x="1301" y="18008"/>
                                <a:pt x="1295" y="18004"/>
                              </a:cubicBezTo>
                              <a:cubicBezTo>
                                <a:pt x="1290" y="17997"/>
                                <a:pt x="1290" y="17990"/>
                                <a:pt x="1285" y="17983"/>
                              </a:cubicBezTo>
                              <a:cubicBezTo>
                                <a:pt x="1258" y="17941"/>
                                <a:pt x="1214" y="17909"/>
                                <a:pt x="1182" y="17884"/>
                              </a:cubicBezTo>
                              <a:cubicBezTo>
                                <a:pt x="1144" y="17856"/>
                                <a:pt x="1117" y="17835"/>
                                <a:pt x="1117" y="17835"/>
                              </a:cubicBezTo>
                              <a:lnTo>
                                <a:pt x="1117" y="17835"/>
                              </a:lnTo>
                              <a:lnTo>
                                <a:pt x="1144" y="17821"/>
                              </a:lnTo>
                              <a:cubicBezTo>
                                <a:pt x="1171" y="17807"/>
                                <a:pt x="1192" y="17793"/>
                                <a:pt x="1220" y="17782"/>
                              </a:cubicBezTo>
                              <a:lnTo>
                                <a:pt x="1263" y="17761"/>
                              </a:lnTo>
                              <a:cubicBezTo>
                                <a:pt x="1274" y="17757"/>
                                <a:pt x="1279" y="17754"/>
                                <a:pt x="1290" y="17750"/>
                              </a:cubicBezTo>
                              <a:cubicBezTo>
                                <a:pt x="1295" y="17747"/>
                                <a:pt x="1301" y="17747"/>
                                <a:pt x="1306" y="17743"/>
                              </a:cubicBezTo>
                              <a:cubicBezTo>
                                <a:pt x="1317" y="17740"/>
                                <a:pt x="1323" y="17736"/>
                                <a:pt x="1333" y="17733"/>
                              </a:cubicBezTo>
                              <a:cubicBezTo>
                                <a:pt x="1350" y="17726"/>
                                <a:pt x="1366" y="17719"/>
                                <a:pt x="1382" y="17715"/>
                              </a:cubicBezTo>
                              <a:lnTo>
                                <a:pt x="1447" y="17694"/>
                              </a:lnTo>
                              <a:cubicBezTo>
                                <a:pt x="1458" y="17690"/>
                                <a:pt x="1474" y="17687"/>
                                <a:pt x="1485" y="17683"/>
                              </a:cubicBezTo>
                              <a:cubicBezTo>
                                <a:pt x="1491" y="17683"/>
                                <a:pt x="1496" y="17680"/>
                                <a:pt x="1501" y="17680"/>
                              </a:cubicBezTo>
                              <a:cubicBezTo>
                                <a:pt x="1632" y="17645"/>
                                <a:pt x="1778" y="17623"/>
                                <a:pt x="1935" y="17613"/>
                              </a:cubicBezTo>
                              <a:cubicBezTo>
                                <a:pt x="2076" y="17602"/>
                                <a:pt x="2228" y="17602"/>
                                <a:pt x="2374" y="17613"/>
                              </a:cubicBezTo>
                              <a:cubicBezTo>
                                <a:pt x="2537" y="17623"/>
                                <a:pt x="2651" y="17641"/>
                                <a:pt x="2705" y="17652"/>
                              </a:cubicBezTo>
                              <a:cubicBezTo>
                                <a:pt x="2726" y="17655"/>
                                <a:pt x="2743" y="17659"/>
                                <a:pt x="2759" y="17662"/>
                              </a:cubicBezTo>
                              <a:lnTo>
                                <a:pt x="2802" y="17669"/>
                              </a:lnTo>
                              <a:cubicBezTo>
                                <a:pt x="2819" y="17673"/>
                                <a:pt x="2829" y="17673"/>
                                <a:pt x="2835" y="17673"/>
                              </a:cubicBezTo>
                              <a:lnTo>
                                <a:pt x="2857" y="17676"/>
                              </a:lnTo>
                              <a:lnTo>
                                <a:pt x="2851" y="17669"/>
                              </a:lnTo>
                              <a:lnTo>
                                <a:pt x="2857" y="17669"/>
                              </a:lnTo>
                              <a:lnTo>
                                <a:pt x="2846" y="17662"/>
                              </a:lnTo>
                              <a:cubicBezTo>
                                <a:pt x="2846" y="17659"/>
                                <a:pt x="2840" y="17655"/>
                                <a:pt x="2835" y="17648"/>
                              </a:cubicBezTo>
                              <a:cubicBezTo>
                                <a:pt x="2824" y="17630"/>
                                <a:pt x="2791" y="17599"/>
                                <a:pt x="2737" y="17563"/>
                              </a:cubicBezTo>
                              <a:cubicBezTo>
                                <a:pt x="2705" y="17542"/>
                                <a:pt x="2672" y="17525"/>
                                <a:pt x="2640" y="17507"/>
                              </a:cubicBezTo>
                              <a:cubicBezTo>
                                <a:pt x="2602" y="17489"/>
                                <a:pt x="2558" y="17468"/>
                                <a:pt x="2510" y="17454"/>
                              </a:cubicBezTo>
                              <a:cubicBezTo>
                                <a:pt x="2396" y="17415"/>
                                <a:pt x="2282" y="17394"/>
                                <a:pt x="2168" y="17394"/>
                              </a:cubicBezTo>
                              <a:cubicBezTo>
                                <a:pt x="2163" y="17394"/>
                                <a:pt x="2157" y="17394"/>
                                <a:pt x="2157" y="17394"/>
                              </a:cubicBezTo>
                              <a:cubicBezTo>
                                <a:pt x="2043" y="17394"/>
                                <a:pt x="1913" y="17408"/>
                                <a:pt x="1778" y="17437"/>
                              </a:cubicBezTo>
                              <a:cubicBezTo>
                                <a:pt x="1648" y="17465"/>
                                <a:pt x="1523" y="17500"/>
                                <a:pt x="1436" y="17525"/>
                              </a:cubicBezTo>
                              <a:cubicBezTo>
                                <a:pt x="1339" y="17553"/>
                                <a:pt x="1247" y="17588"/>
                                <a:pt x="1165" y="17620"/>
                              </a:cubicBezTo>
                              <a:cubicBezTo>
                                <a:pt x="1089" y="17652"/>
                                <a:pt x="1035" y="17676"/>
                                <a:pt x="1003" y="17694"/>
                              </a:cubicBezTo>
                              <a:cubicBezTo>
                                <a:pt x="992" y="17697"/>
                                <a:pt x="986" y="17701"/>
                                <a:pt x="976" y="17708"/>
                              </a:cubicBezTo>
                              <a:lnTo>
                                <a:pt x="970" y="17712"/>
                              </a:lnTo>
                              <a:cubicBezTo>
                                <a:pt x="970" y="17712"/>
                                <a:pt x="970" y="17712"/>
                                <a:pt x="965" y="17712"/>
                              </a:cubicBezTo>
                              <a:cubicBezTo>
                                <a:pt x="959" y="17704"/>
                                <a:pt x="954" y="17697"/>
                                <a:pt x="943" y="17690"/>
                              </a:cubicBezTo>
                              <a:cubicBezTo>
                                <a:pt x="932" y="17683"/>
                                <a:pt x="905" y="17669"/>
                                <a:pt x="884" y="17659"/>
                              </a:cubicBezTo>
                              <a:lnTo>
                                <a:pt x="884" y="17655"/>
                              </a:lnTo>
                              <a:cubicBezTo>
                                <a:pt x="884" y="17652"/>
                                <a:pt x="889" y="17648"/>
                                <a:pt x="889" y="17645"/>
                              </a:cubicBezTo>
                              <a:cubicBezTo>
                                <a:pt x="921" y="17616"/>
                                <a:pt x="954" y="17585"/>
                                <a:pt x="981" y="17556"/>
                              </a:cubicBezTo>
                              <a:lnTo>
                                <a:pt x="992" y="17546"/>
                              </a:lnTo>
                              <a:cubicBezTo>
                                <a:pt x="1084" y="17465"/>
                                <a:pt x="1209" y="17359"/>
                                <a:pt x="1355" y="17253"/>
                              </a:cubicBezTo>
                              <a:cubicBezTo>
                                <a:pt x="1388" y="17229"/>
                                <a:pt x="1420" y="17207"/>
                                <a:pt x="1447" y="17190"/>
                              </a:cubicBezTo>
                              <a:cubicBezTo>
                                <a:pt x="1556" y="17119"/>
                                <a:pt x="1664" y="17056"/>
                                <a:pt x="1772" y="17003"/>
                              </a:cubicBezTo>
                              <a:cubicBezTo>
                                <a:pt x="1843" y="16971"/>
                                <a:pt x="1897" y="16947"/>
                                <a:pt x="1919" y="16939"/>
                              </a:cubicBezTo>
                              <a:lnTo>
                                <a:pt x="1919" y="16939"/>
                              </a:lnTo>
                              <a:lnTo>
                                <a:pt x="1930" y="16939"/>
                              </a:lnTo>
                              <a:cubicBezTo>
                                <a:pt x="2374" y="16985"/>
                                <a:pt x="2786" y="17102"/>
                                <a:pt x="3160" y="17288"/>
                              </a:cubicBezTo>
                              <a:cubicBezTo>
                                <a:pt x="3182" y="17299"/>
                                <a:pt x="3198" y="17310"/>
                                <a:pt x="3209" y="17317"/>
                              </a:cubicBezTo>
                              <a:cubicBezTo>
                                <a:pt x="3274" y="17355"/>
                                <a:pt x="3350" y="17408"/>
                                <a:pt x="3415" y="17454"/>
                              </a:cubicBezTo>
                              <a:cubicBezTo>
                                <a:pt x="3431" y="17465"/>
                                <a:pt x="3442" y="17475"/>
                                <a:pt x="3458" y="17486"/>
                              </a:cubicBezTo>
                              <a:cubicBezTo>
                                <a:pt x="3496" y="17511"/>
                                <a:pt x="3529" y="17532"/>
                                <a:pt x="3561" y="17546"/>
                              </a:cubicBezTo>
                              <a:cubicBezTo>
                                <a:pt x="3572" y="17549"/>
                                <a:pt x="3583" y="17556"/>
                                <a:pt x="3588" y="17560"/>
                              </a:cubicBezTo>
                              <a:cubicBezTo>
                                <a:pt x="3605" y="17574"/>
                                <a:pt x="3615" y="17581"/>
                                <a:pt x="3621" y="17585"/>
                              </a:cubicBezTo>
                              <a:cubicBezTo>
                                <a:pt x="3621" y="17599"/>
                                <a:pt x="3621" y="17616"/>
                                <a:pt x="3621" y="17645"/>
                              </a:cubicBezTo>
                              <a:cubicBezTo>
                                <a:pt x="3621" y="17666"/>
                                <a:pt x="3621" y="17687"/>
                                <a:pt x="3621" y="17708"/>
                              </a:cubicBezTo>
                              <a:cubicBezTo>
                                <a:pt x="3621" y="17733"/>
                                <a:pt x="3632" y="17757"/>
                                <a:pt x="3648" y="17775"/>
                              </a:cubicBezTo>
                              <a:cubicBezTo>
                                <a:pt x="3648" y="17786"/>
                                <a:pt x="3653" y="17796"/>
                                <a:pt x="3653" y="17803"/>
                              </a:cubicBezTo>
                              <a:cubicBezTo>
                                <a:pt x="3653" y="17803"/>
                                <a:pt x="3653" y="17800"/>
                                <a:pt x="3648" y="17800"/>
                              </a:cubicBezTo>
                              <a:cubicBezTo>
                                <a:pt x="3610" y="17761"/>
                                <a:pt x="3550" y="17726"/>
                                <a:pt x="3523" y="17715"/>
                              </a:cubicBezTo>
                              <a:cubicBezTo>
                                <a:pt x="3512" y="17708"/>
                                <a:pt x="3491" y="17701"/>
                                <a:pt x="3474" y="17690"/>
                              </a:cubicBezTo>
                              <a:cubicBezTo>
                                <a:pt x="3453" y="17680"/>
                                <a:pt x="3431" y="17669"/>
                                <a:pt x="3404" y="17659"/>
                              </a:cubicBezTo>
                              <a:cubicBezTo>
                                <a:pt x="3382" y="17648"/>
                                <a:pt x="3355" y="17634"/>
                                <a:pt x="3333" y="17616"/>
                              </a:cubicBezTo>
                              <a:cubicBezTo>
                                <a:pt x="3328" y="17613"/>
                                <a:pt x="3323" y="17606"/>
                                <a:pt x="3323" y="17599"/>
                              </a:cubicBezTo>
                              <a:cubicBezTo>
                                <a:pt x="3317" y="17592"/>
                                <a:pt x="3317" y="17581"/>
                                <a:pt x="3312" y="17574"/>
                              </a:cubicBezTo>
                              <a:cubicBezTo>
                                <a:pt x="3312" y="17574"/>
                                <a:pt x="3312" y="17574"/>
                                <a:pt x="3312" y="17571"/>
                              </a:cubicBezTo>
                              <a:lnTo>
                                <a:pt x="3312" y="17567"/>
                              </a:lnTo>
                              <a:cubicBezTo>
                                <a:pt x="3312" y="17563"/>
                                <a:pt x="3312" y="17563"/>
                                <a:pt x="3312" y="17560"/>
                              </a:cubicBezTo>
                              <a:lnTo>
                                <a:pt x="3312" y="17560"/>
                              </a:lnTo>
                              <a:cubicBezTo>
                                <a:pt x="3312" y="17556"/>
                                <a:pt x="3312" y="17556"/>
                                <a:pt x="3317" y="17553"/>
                              </a:cubicBezTo>
                              <a:lnTo>
                                <a:pt x="3339" y="17514"/>
                              </a:lnTo>
                              <a:lnTo>
                                <a:pt x="3323" y="17521"/>
                              </a:lnTo>
                              <a:cubicBezTo>
                                <a:pt x="3317" y="17521"/>
                                <a:pt x="3317" y="17525"/>
                                <a:pt x="3317" y="17525"/>
                              </a:cubicBezTo>
                              <a:cubicBezTo>
                                <a:pt x="3317" y="17525"/>
                                <a:pt x="3317" y="17525"/>
                                <a:pt x="3312" y="17525"/>
                              </a:cubicBezTo>
                              <a:lnTo>
                                <a:pt x="3296" y="17532"/>
                              </a:lnTo>
                              <a:cubicBezTo>
                                <a:pt x="3285" y="17535"/>
                                <a:pt x="3279" y="17539"/>
                                <a:pt x="3268" y="17542"/>
                              </a:cubicBezTo>
                              <a:lnTo>
                                <a:pt x="3263" y="17546"/>
                              </a:lnTo>
                              <a:cubicBezTo>
                                <a:pt x="3258" y="17549"/>
                                <a:pt x="3252" y="17549"/>
                                <a:pt x="3252" y="17553"/>
                              </a:cubicBezTo>
                              <a:lnTo>
                                <a:pt x="3241" y="17560"/>
                              </a:lnTo>
                              <a:cubicBezTo>
                                <a:pt x="3236" y="17563"/>
                                <a:pt x="3236" y="17563"/>
                                <a:pt x="3231" y="17567"/>
                              </a:cubicBezTo>
                              <a:lnTo>
                                <a:pt x="3225" y="17571"/>
                              </a:lnTo>
                              <a:cubicBezTo>
                                <a:pt x="3203" y="17585"/>
                                <a:pt x="3187" y="17602"/>
                                <a:pt x="3176" y="17620"/>
                              </a:cubicBezTo>
                              <a:cubicBezTo>
                                <a:pt x="3160" y="17637"/>
                                <a:pt x="3155" y="17659"/>
                                <a:pt x="3149" y="17680"/>
                              </a:cubicBezTo>
                              <a:cubicBezTo>
                                <a:pt x="3144" y="17690"/>
                                <a:pt x="3138" y="17697"/>
                                <a:pt x="3133" y="17704"/>
                              </a:cubicBezTo>
                              <a:cubicBezTo>
                                <a:pt x="3106" y="17690"/>
                                <a:pt x="3068" y="17676"/>
                                <a:pt x="3046" y="17666"/>
                              </a:cubicBezTo>
                              <a:cubicBezTo>
                                <a:pt x="3030" y="17655"/>
                                <a:pt x="3014" y="17645"/>
                                <a:pt x="2992" y="17630"/>
                              </a:cubicBezTo>
                              <a:cubicBezTo>
                                <a:pt x="2992" y="17630"/>
                                <a:pt x="2992" y="17630"/>
                                <a:pt x="2992" y="17627"/>
                              </a:cubicBezTo>
                              <a:cubicBezTo>
                                <a:pt x="2992" y="17627"/>
                                <a:pt x="2992" y="17623"/>
                                <a:pt x="2992" y="17623"/>
                              </a:cubicBezTo>
                              <a:lnTo>
                                <a:pt x="2992" y="17620"/>
                              </a:lnTo>
                              <a:lnTo>
                                <a:pt x="2981" y="17613"/>
                              </a:lnTo>
                              <a:lnTo>
                                <a:pt x="2981" y="17613"/>
                              </a:lnTo>
                              <a:lnTo>
                                <a:pt x="2976" y="17609"/>
                              </a:lnTo>
                              <a:cubicBezTo>
                                <a:pt x="2970" y="17609"/>
                                <a:pt x="2965" y="17606"/>
                                <a:pt x="2965" y="17606"/>
                              </a:cubicBezTo>
                              <a:lnTo>
                                <a:pt x="2959" y="17602"/>
                              </a:lnTo>
                              <a:lnTo>
                                <a:pt x="2932" y="17627"/>
                              </a:lnTo>
                              <a:lnTo>
                                <a:pt x="2916" y="17645"/>
                              </a:lnTo>
                              <a:cubicBezTo>
                                <a:pt x="2905" y="17655"/>
                                <a:pt x="2894" y="17666"/>
                                <a:pt x="2889" y="17676"/>
                              </a:cubicBezTo>
                              <a:cubicBezTo>
                                <a:pt x="2867" y="17697"/>
                                <a:pt x="2857" y="17722"/>
                                <a:pt x="2846" y="17743"/>
                              </a:cubicBezTo>
                              <a:cubicBezTo>
                                <a:pt x="2824" y="17778"/>
                                <a:pt x="2819" y="17821"/>
                                <a:pt x="2824" y="17856"/>
                              </a:cubicBezTo>
                              <a:lnTo>
                                <a:pt x="2824" y="17863"/>
                              </a:lnTo>
                              <a:lnTo>
                                <a:pt x="2829" y="17863"/>
                              </a:lnTo>
                              <a:cubicBezTo>
                                <a:pt x="2829" y="17863"/>
                                <a:pt x="2829" y="17867"/>
                                <a:pt x="2829" y="17867"/>
                              </a:cubicBezTo>
                              <a:cubicBezTo>
                                <a:pt x="2829" y="17870"/>
                                <a:pt x="2829" y="17870"/>
                                <a:pt x="2829" y="17874"/>
                              </a:cubicBezTo>
                              <a:cubicBezTo>
                                <a:pt x="2824" y="17877"/>
                                <a:pt x="2819" y="17877"/>
                                <a:pt x="2813" y="17881"/>
                              </a:cubicBezTo>
                              <a:cubicBezTo>
                                <a:pt x="2802" y="17877"/>
                                <a:pt x="2791" y="17870"/>
                                <a:pt x="2775" y="17867"/>
                              </a:cubicBezTo>
                              <a:cubicBezTo>
                                <a:pt x="2764" y="17863"/>
                                <a:pt x="2748" y="17860"/>
                                <a:pt x="2732" y="17856"/>
                              </a:cubicBezTo>
                              <a:cubicBezTo>
                                <a:pt x="2710" y="17849"/>
                                <a:pt x="2683" y="17842"/>
                                <a:pt x="2667" y="17838"/>
                              </a:cubicBezTo>
                              <a:cubicBezTo>
                                <a:pt x="2656" y="17835"/>
                                <a:pt x="2640" y="17828"/>
                                <a:pt x="2629" y="17821"/>
                              </a:cubicBezTo>
                              <a:cubicBezTo>
                                <a:pt x="2623" y="17817"/>
                                <a:pt x="2613" y="17810"/>
                                <a:pt x="2607" y="17807"/>
                              </a:cubicBezTo>
                              <a:lnTo>
                                <a:pt x="2602" y="17800"/>
                              </a:lnTo>
                              <a:cubicBezTo>
                                <a:pt x="2602" y="17800"/>
                                <a:pt x="2596" y="17796"/>
                                <a:pt x="2596" y="17796"/>
                              </a:cubicBezTo>
                              <a:cubicBezTo>
                                <a:pt x="2591" y="17793"/>
                                <a:pt x="2585" y="17786"/>
                                <a:pt x="2580" y="17778"/>
                              </a:cubicBezTo>
                              <a:lnTo>
                                <a:pt x="2569" y="17764"/>
                              </a:lnTo>
                              <a:lnTo>
                                <a:pt x="2542" y="17793"/>
                              </a:lnTo>
                              <a:cubicBezTo>
                                <a:pt x="2537" y="17796"/>
                                <a:pt x="2537" y="17800"/>
                                <a:pt x="2531" y="17803"/>
                              </a:cubicBezTo>
                              <a:lnTo>
                                <a:pt x="2526" y="17810"/>
                              </a:lnTo>
                              <a:cubicBezTo>
                                <a:pt x="2520" y="17817"/>
                                <a:pt x="2515" y="17828"/>
                                <a:pt x="2504" y="17838"/>
                              </a:cubicBezTo>
                              <a:cubicBezTo>
                                <a:pt x="2493" y="17856"/>
                                <a:pt x="2483" y="17877"/>
                                <a:pt x="2483" y="17898"/>
                              </a:cubicBezTo>
                              <a:cubicBezTo>
                                <a:pt x="2477" y="17930"/>
                                <a:pt x="2477" y="17962"/>
                                <a:pt x="2488" y="17994"/>
                              </a:cubicBezTo>
                              <a:cubicBezTo>
                                <a:pt x="2488" y="18008"/>
                                <a:pt x="2488" y="18022"/>
                                <a:pt x="2488" y="18029"/>
                              </a:cubicBezTo>
                              <a:cubicBezTo>
                                <a:pt x="2466" y="18025"/>
                                <a:pt x="2450" y="18025"/>
                                <a:pt x="2434" y="18029"/>
                              </a:cubicBezTo>
                              <a:cubicBezTo>
                                <a:pt x="2417" y="18032"/>
                                <a:pt x="2401" y="18036"/>
                                <a:pt x="2385" y="18046"/>
                              </a:cubicBezTo>
                              <a:cubicBezTo>
                                <a:pt x="2369" y="18057"/>
                                <a:pt x="2358" y="18071"/>
                                <a:pt x="2352" y="18089"/>
                              </a:cubicBezTo>
                              <a:cubicBezTo>
                                <a:pt x="2347" y="18096"/>
                                <a:pt x="2347" y="18103"/>
                                <a:pt x="2347" y="18110"/>
                              </a:cubicBezTo>
                              <a:cubicBezTo>
                                <a:pt x="2331" y="18149"/>
                                <a:pt x="2352" y="18187"/>
                                <a:pt x="2352" y="18187"/>
                              </a:cubicBezTo>
                              <a:lnTo>
                                <a:pt x="2352" y="18191"/>
                              </a:lnTo>
                              <a:lnTo>
                                <a:pt x="2358" y="18187"/>
                              </a:lnTo>
                              <a:cubicBezTo>
                                <a:pt x="2369" y="18184"/>
                                <a:pt x="2385" y="18180"/>
                                <a:pt x="2401" y="18177"/>
                              </a:cubicBezTo>
                              <a:cubicBezTo>
                                <a:pt x="2401" y="18180"/>
                                <a:pt x="2396" y="18180"/>
                                <a:pt x="2401" y="18184"/>
                              </a:cubicBezTo>
                              <a:cubicBezTo>
                                <a:pt x="2401" y="18184"/>
                                <a:pt x="2407" y="18187"/>
                                <a:pt x="2412" y="18184"/>
                              </a:cubicBezTo>
                              <a:cubicBezTo>
                                <a:pt x="2417" y="18184"/>
                                <a:pt x="2423" y="18180"/>
                                <a:pt x="2428" y="18180"/>
                              </a:cubicBezTo>
                              <a:cubicBezTo>
                                <a:pt x="2445" y="18177"/>
                                <a:pt x="2483" y="18180"/>
                                <a:pt x="2515" y="18187"/>
                              </a:cubicBezTo>
                              <a:cubicBezTo>
                                <a:pt x="2548" y="18194"/>
                                <a:pt x="2580" y="18205"/>
                                <a:pt x="2607" y="18219"/>
                              </a:cubicBezTo>
                              <a:cubicBezTo>
                                <a:pt x="2629" y="18230"/>
                                <a:pt x="2651" y="18240"/>
                                <a:pt x="2656" y="18247"/>
                              </a:cubicBezTo>
                              <a:lnTo>
                                <a:pt x="2661" y="18251"/>
                              </a:lnTo>
                              <a:cubicBezTo>
                                <a:pt x="2667" y="18254"/>
                                <a:pt x="2678" y="18258"/>
                                <a:pt x="2683" y="18265"/>
                              </a:cubicBezTo>
                              <a:lnTo>
                                <a:pt x="2678" y="18265"/>
                              </a:lnTo>
                              <a:cubicBezTo>
                                <a:pt x="2634" y="18251"/>
                                <a:pt x="2602" y="18244"/>
                                <a:pt x="2575" y="18244"/>
                              </a:cubicBezTo>
                              <a:lnTo>
                                <a:pt x="2553" y="18244"/>
                              </a:lnTo>
                              <a:cubicBezTo>
                                <a:pt x="2542" y="18244"/>
                                <a:pt x="2537" y="18244"/>
                                <a:pt x="2526" y="18244"/>
                              </a:cubicBezTo>
                              <a:cubicBezTo>
                                <a:pt x="2504" y="18247"/>
                                <a:pt x="2483" y="18251"/>
                                <a:pt x="2461" y="18254"/>
                              </a:cubicBezTo>
                              <a:cubicBezTo>
                                <a:pt x="2428" y="18261"/>
                                <a:pt x="2396" y="18272"/>
                                <a:pt x="2363" y="18283"/>
                              </a:cubicBezTo>
                              <a:cubicBezTo>
                                <a:pt x="2347" y="18290"/>
                                <a:pt x="2331" y="18293"/>
                                <a:pt x="2314" y="18300"/>
                              </a:cubicBezTo>
                              <a:cubicBezTo>
                                <a:pt x="2298" y="18304"/>
                                <a:pt x="2287" y="18307"/>
                                <a:pt x="2277" y="18311"/>
                              </a:cubicBezTo>
                              <a:cubicBezTo>
                                <a:pt x="2271" y="18311"/>
                                <a:pt x="2266" y="18314"/>
                                <a:pt x="2266" y="18314"/>
                              </a:cubicBezTo>
                              <a:cubicBezTo>
                                <a:pt x="2266" y="18314"/>
                                <a:pt x="2260" y="18314"/>
                                <a:pt x="2260" y="18314"/>
                              </a:cubicBezTo>
                              <a:cubicBezTo>
                                <a:pt x="2255" y="18314"/>
                                <a:pt x="2249" y="18318"/>
                                <a:pt x="2244" y="18318"/>
                              </a:cubicBezTo>
                              <a:lnTo>
                                <a:pt x="2217" y="18321"/>
                              </a:lnTo>
                              <a:lnTo>
                                <a:pt x="2222" y="18339"/>
                              </a:lnTo>
                              <a:lnTo>
                                <a:pt x="2228" y="18353"/>
                              </a:lnTo>
                              <a:cubicBezTo>
                                <a:pt x="2233" y="18364"/>
                                <a:pt x="2239" y="18371"/>
                                <a:pt x="2239" y="18381"/>
                              </a:cubicBezTo>
                              <a:cubicBezTo>
                                <a:pt x="2249" y="18399"/>
                                <a:pt x="2266" y="18417"/>
                                <a:pt x="2287" y="18427"/>
                              </a:cubicBezTo>
                              <a:cubicBezTo>
                                <a:pt x="2304" y="18438"/>
                                <a:pt x="2331" y="18445"/>
                                <a:pt x="2352" y="18448"/>
                              </a:cubicBezTo>
                              <a:lnTo>
                                <a:pt x="2352" y="18448"/>
                              </a:lnTo>
                              <a:cubicBezTo>
                                <a:pt x="2358" y="18452"/>
                                <a:pt x="2363" y="18452"/>
                                <a:pt x="2363" y="18455"/>
                              </a:cubicBezTo>
                              <a:lnTo>
                                <a:pt x="2363" y="18459"/>
                              </a:lnTo>
                              <a:cubicBezTo>
                                <a:pt x="2325" y="18466"/>
                                <a:pt x="2287" y="18480"/>
                                <a:pt x="2255" y="18494"/>
                              </a:cubicBezTo>
                              <a:cubicBezTo>
                                <a:pt x="2244" y="18498"/>
                                <a:pt x="2228" y="18508"/>
                                <a:pt x="2201" y="18526"/>
                              </a:cubicBezTo>
                              <a:lnTo>
                                <a:pt x="2195" y="18529"/>
                              </a:lnTo>
                              <a:cubicBezTo>
                                <a:pt x="2195" y="18529"/>
                                <a:pt x="2190" y="18533"/>
                                <a:pt x="2190" y="18533"/>
                              </a:cubicBezTo>
                              <a:cubicBezTo>
                                <a:pt x="2179" y="18540"/>
                                <a:pt x="2163" y="18551"/>
                                <a:pt x="2152" y="18561"/>
                              </a:cubicBezTo>
                              <a:lnTo>
                                <a:pt x="2130" y="18579"/>
                              </a:lnTo>
                              <a:lnTo>
                                <a:pt x="2103" y="18603"/>
                              </a:lnTo>
                              <a:cubicBezTo>
                                <a:pt x="2103" y="18603"/>
                                <a:pt x="2103" y="18607"/>
                                <a:pt x="2098" y="18607"/>
                              </a:cubicBezTo>
                              <a:lnTo>
                                <a:pt x="2087" y="18614"/>
                              </a:lnTo>
                              <a:lnTo>
                                <a:pt x="2136" y="18610"/>
                              </a:lnTo>
                              <a:cubicBezTo>
                                <a:pt x="2136" y="18610"/>
                                <a:pt x="2141" y="18610"/>
                                <a:pt x="2141" y="18610"/>
                              </a:cubicBezTo>
                              <a:cubicBezTo>
                                <a:pt x="2146" y="18610"/>
                                <a:pt x="2146" y="18610"/>
                                <a:pt x="2146" y="18610"/>
                              </a:cubicBezTo>
                              <a:cubicBezTo>
                                <a:pt x="2152" y="18610"/>
                                <a:pt x="2152" y="18614"/>
                                <a:pt x="2157" y="18614"/>
                              </a:cubicBezTo>
                              <a:cubicBezTo>
                                <a:pt x="2163" y="18618"/>
                                <a:pt x="2168" y="18625"/>
                                <a:pt x="2174" y="18632"/>
                              </a:cubicBezTo>
                              <a:lnTo>
                                <a:pt x="2174" y="18632"/>
                              </a:lnTo>
                              <a:cubicBezTo>
                                <a:pt x="2184" y="18646"/>
                                <a:pt x="2201" y="18663"/>
                                <a:pt x="2222" y="18674"/>
                              </a:cubicBezTo>
                              <a:cubicBezTo>
                                <a:pt x="2255" y="18695"/>
                                <a:pt x="2287" y="18706"/>
                                <a:pt x="2309" y="18716"/>
                              </a:cubicBezTo>
                              <a:cubicBezTo>
                                <a:pt x="2309" y="18716"/>
                                <a:pt x="2309" y="18716"/>
                                <a:pt x="2309" y="18716"/>
                              </a:cubicBezTo>
                              <a:cubicBezTo>
                                <a:pt x="2282" y="18723"/>
                                <a:pt x="2255" y="18734"/>
                                <a:pt x="2233" y="18748"/>
                              </a:cubicBezTo>
                              <a:cubicBezTo>
                                <a:pt x="2228" y="18752"/>
                                <a:pt x="2217" y="18759"/>
                                <a:pt x="2211" y="18762"/>
                              </a:cubicBezTo>
                              <a:cubicBezTo>
                                <a:pt x="2195" y="18776"/>
                                <a:pt x="2179" y="18794"/>
                                <a:pt x="2168" y="18811"/>
                              </a:cubicBezTo>
                              <a:lnTo>
                                <a:pt x="2168" y="18815"/>
                              </a:lnTo>
                              <a:cubicBezTo>
                                <a:pt x="2163" y="18826"/>
                                <a:pt x="2163" y="18833"/>
                                <a:pt x="2157" y="18843"/>
                              </a:cubicBezTo>
                              <a:lnTo>
                                <a:pt x="2152" y="18854"/>
                              </a:lnTo>
                              <a:lnTo>
                                <a:pt x="2157" y="18861"/>
                              </a:lnTo>
                              <a:lnTo>
                                <a:pt x="2190" y="18850"/>
                              </a:lnTo>
                              <a:lnTo>
                                <a:pt x="2244" y="18833"/>
                              </a:lnTo>
                              <a:cubicBezTo>
                                <a:pt x="2249" y="18829"/>
                                <a:pt x="2255" y="18829"/>
                                <a:pt x="2260" y="18826"/>
                              </a:cubicBezTo>
                              <a:cubicBezTo>
                                <a:pt x="2266" y="18826"/>
                                <a:pt x="2271" y="18826"/>
                                <a:pt x="2277" y="18826"/>
                              </a:cubicBezTo>
                              <a:cubicBezTo>
                                <a:pt x="2282" y="18826"/>
                                <a:pt x="2287" y="18833"/>
                                <a:pt x="2293" y="18836"/>
                              </a:cubicBezTo>
                              <a:cubicBezTo>
                                <a:pt x="2309" y="18847"/>
                                <a:pt x="2325" y="18857"/>
                                <a:pt x="2342" y="18864"/>
                              </a:cubicBezTo>
                              <a:cubicBezTo>
                                <a:pt x="2358" y="18871"/>
                                <a:pt x="2380" y="18878"/>
                                <a:pt x="2401" y="18882"/>
                              </a:cubicBezTo>
                              <a:cubicBezTo>
                                <a:pt x="2407" y="18882"/>
                                <a:pt x="2407" y="18882"/>
                                <a:pt x="2407" y="18882"/>
                              </a:cubicBezTo>
                              <a:cubicBezTo>
                                <a:pt x="2385" y="18896"/>
                                <a:pt x="2363" y="18910"/>
                                <a:pt x="2352" y="18928"/>
                              </a:cubicBezTo>
                              <a:cubicBezTo>
                                <a:pt x="2347" y="18938"/>
                                <a:pt x="2331" y="18956"/>
                                <a:pt x="2325" y="18981"/>
                              </a:cubicBezTo>
                              <a:cubicBezTo>
                                <a:pt x="2320" y="18995"/>
                                <a:pt x="2320" y="19005"/>
                                <a:pt x="2320" y="19019"/>
                              </a:cubicBezTo>
                              <a:cubicBezTo>
                                <a:pt x="2320" y="19026"/>
                                <a:pt x="2320" y="19034"/>
                                <a:pt x="2325" y="19041"/>
                              </a:cubicBezTo>
                              <a:lnTo>
                                <a:pt x="2331" y="19058"/>
                              </a:lnTo>
                              <a:cubicBezTo>
                                <a:pt x="2331" y="19058"/>
                                <a:pt x="2331" y="19062"/>
                                <a:pt x="2331" y="19062"/>
                              </a:cubicBezTo>
                              <a:cubicBezTo>
                                <a:pt x="2331" y="19065"/>
                                <a:pt x="2336" y="19072"/>
                                <a:pt x="2336" y="19072"/>
                              </a:cubicBezTo>
                              <a:lnTo>
                                <a:pt x="2342" y="19079"/>
                              </a:lnTo>
                              <a:lnTo>
                                <a:pt x="2352" y="19072"/>
                              </a:lnTo>
                              <a:cubicBezTo>
                                <a:pt x="2358" y="19072"/>
                                <a:pt x="2358" y="19069"/>
                                <a:pt x="2363" y="19069"/>
                              </a:cubicBezTo>
                              <a:cubicBezTo>
                                <a:pt x="2369" y="19065"/>
                                <a:pt x="2369" y="19065"/>
                                <a:pt x="2374" y="19065"/>
                              </a:cubicBezTo>
                              <a:lnTo>
                                <a:pt x="2380" y="19062"/>
                              </a:lnTo>
                              <a:lnTo>
                                <a:pt x="2390" y="19062"/>
                              </a:lnTo>
                              <a:cubicBezTo>
                                <a:pt x="2396" y="19062"/>
                                <a:pt x="2407" y="19062"/>
                                <a:pt x="2417" y="19062"/>
                              </a:cubicBezTo>
                              <a:cubicBezTo>
                                <a:pt x="2434" y="19062"/>
                                <a:pt x="2450" y="19065"/>
                                <a:pt x="2466" y="19069"/>
                              </a:cubicBezTo>
                              <a:lnTo>
                                <a:pt x="2472" y="19069"/>
                              </a:lnTo>
                              <a:cubicBezTo>
                                <a:pt x="2493" y="19072"/>
                                <a:pt x="2515" y="19076"/>
                                <a:pt x="2542" y="19076"/>
                              </a:cubicBezTo>
                              <a:cubicBezTo>
                                <a:pt x="2548" y="19076"/>
                                <a:pt x="2553" y="19076"/>
                                <a:pt x="2558" y="19076"/>
                              </a:cubicBezTo>
                              <a:cubicBezTo>
                                <a:pt x="2553" y="19079"/>
                                <a:pt x="2553" y="19086"/>
                                <a:pt x="2548" y="19093"/>
                              </a:cubicBezTo>
                              <a:cubicBezTo>
                                <a:pt x="2548" y="19097"/>
                                <a:pt x="2542" y="19101"/>
                                <a:pt x="2542" y="19104"/>
                              </a:cubicBezTo>
                              <a:cubicBezTo>
                                <a:pt x="2542" y="19111"/>
                                <a:pt x="2537" y="19115"/>
                                <a:pt x="2537" y="19118"/>
                              </a:cubicBezTo>
                              <a:cubicBezTo>
                                <a:pt x="2526" y="19129"/>
                                <a:pt x="2520" y="19132"/>
                                <a:pt x="2510" y="19132"/>
                              </a:cubicBezTo>
                              <a:cubicBezTo>
                                <a:pt x="2493" y="19132"/>
                                <a:pt x="2483" y="19129"/>
                                <a:pt x="2483" y="19129"/>
                              </a:cubicBezTo>
                              <a:lnTo>
                                <a:pt x="2450" y="19111"/>
                              </a:lnTo>
                              <a:lnTo>
                                <a:pt x="2466" y="19129"/>
                              </a:lnTo>
                              <a:cubicBezTo>
                                <a:pt x="2466" y="19129"/>
                                <a:pt x="2461" y="19129"/>
                                <a:pt x="2461" y="19129"/>
                              </a:cubicBezTo>
                              <a:cubicBezTo>
                                <a:pt x="2461" y="19129"/>
                                <a:pt x="2455" y="19132"/>
                                <a:pt x="2455" y="19136"/>
                              </a:cubicBezTo>
                              <a:cubicBezTo>
                                <a:pt x="2455" y="19150"/>
                                <a:pt x="2499" y="19178"/>
                                <a:pt x="2531" y="19192"/>
                              </a:cubicBezTo>
                              <a:cubicBezTo>
                                <a:pt x="2569" y="19213"/>
                                <a:pt x="2613" y="19227"/>
                                <a:pt x="2656" y="19231"/>
                              </a:cubicBezTo>
                              <a:cubicBezTo>
                                <a:pt x="2683" y="19234"/>
                                <a:pt x="2716" y="19238"/>
                                <a:pt x="2743" y="19234"/>
                              </a:cubicBezTo>
                              <a:cubicBezTo>
                                <a:pt x="2743" y="19234"/>
                                <a:pt x="2748" y="19234"/>
                                <a:pt x="2748" y="19234"/>
                              </a:cubicBezTo>
                              <a:lnTo>
                                <a:pt x="2748" y="19234"/>
                              </a:lnTo>
                              <a:cubicBezTo>
                                <a:pt x="2770" y="19234"/>
                                <a:pt x="2786" y="19234"/>
                                <a:pt x="2797" y="19231"/>
                              </a:cubicBezTo>
                              <a:cubicBezTo>
                                <a:pt x="2797" y="19234"/>
                                <a:pt x="2791" y="19242"/>
                                <a:pt x="2791" y="19249"/>
                              </a:cubicBezTo>
                              <a:cubicBezTo>
                                <a:pt x="2781" y="19277"/>
                                <a:pt x="2764" y="19309"/>
                                <a:pt x="2748" y="19333"/>
                              </a:cubicBezTo>
                              <a:cubicBezTo>
                                <a:pt x="2743" y="19340"/>
                                <a:pt x="2737" y="19347"/>
                                <a:pt x="2726" y="19358"/>
                              </a:cubicBezTo>
                              <a:cubicBezTo>
                                <a:pt x="2726" y="19358"/>
                                <a:pt x="2721" y="19361"/>
                                <a:pt x="2716" y="19365"/>
                              </a:cubicBezTo>
                              <a:cubicBezTo>
                                <a:pt x="2716" y="19365"/>
                                <a:pt x="2716" y="19365"/>
                                <a:pt x="2716" y="19365"/>
                              </a:cubicBezTo>
                              <a:cubicBezTo>
                                <a:pt x="2710" y="19368"/>
                                <a:pt x="2705" y="19368"/>
                                <a:pt x="2699" y="19372"/>
                              </a:cubicBezTo>
                              <a:cubicBezTo>
                                <a:pt x="2688" y="19375"/>
                                <a:pt x="2678" y="19379"/>
                                <a:pt x="2672" y="19390"/>
                              </a:cubicBezTo>
                              <a:lnTo>
                                <a:pt x="2667" y="19397"/>
                              </a:lnTo>
                              <a:lnTo>
                                <a:pt x="2672" y="19400"/>
                              </a:lnTo>
                              <a:cubicBezTo>
                                <a:pt x="2688" y="19404"/>
                                <a:pt x="2705" y="19407"/>
                                <a:pt x="2721" y="19414"/>
                              </a:cubicBezTo>
                              <a:cubicBezTo>
                                <a:pt x="2754" y="19421"/>
                                <a:pt x="2781" y="19428"/>
                                <a:pt x="2808" y="19432"/>
                              </a:cubicBezTo>
                              <a:cubicBezTo>
                                <a:pt x="2835" y="19435"/>
                                <a:pt x="2862" y="19439"/>
                                <a:pt x="2884" y="19442"/>
                              </a:cubicBezTo>
                              <a:cubicBezTo>
                                <a:pt x="2922" y="19446"/>
                                <a:pt x="2965" y="19442"/>
                                <a:pt x="2997" y="19439"/>
                              </a:cubicBezTo>
                              <a:lnTo>
                                <a:pt x="3003" y="19439"/>
                              </a:lnTo>
                              <a:cubicBezTo>
                                <a:pt x="3019" y="19435"/>
                                <a:pt x="3035" y="19435"/>
                                <a:pt x="3052" y="19428"/>
                              </a:cubicBezTo>
                              <a:cubicBezTo>
                                <a:pt x="3057" y="19428"/>
                                <a:pt x="3057" y="19425"/>
                                <a:pt x="3062" y="19425"/>
                              </a:cubicBezTo>
                              <a:cubicBezTo>
                                <a:pt x="3062" y="19425"/>
                                <a:pt x="3068" y="19425"/>
                                <a:pt x="3068" y="19425"/>
                              </a:cubicBezTo>
                              <a:cubicBezTo>
                                <a:pt x="3068" y="19428"/>
                                <a:pt x="3068" y="19432"/>
                                <a:pt x="3068" y="19432"/>
                              </a:cubicBezTo>
                              <a:cubicBezTo>
                                <a:pt x="3068" y="19450"/>
                                <a:pt x="3073" y="19471"/>
                                <a:pt x="3084" y="19488"/>
                              </a:cubicBezTo>
                              <a:cubicBezTo>
                                <a:pt x="3090" y="19495"/>
                                <a:pt x="3100" y="19513"/>
                                <a:pt x="3122" y="19534"/>
                              </a:cubicBezTo>
                              <a:cubicBezTo>
                                <a:pt x="3133" y="19541"/>
                                <a:pt x="3144" y="19552"/>
                                <a:pt x="3160" y="19559"/>
                              </a:cubicBezTo>
                              <a:cubicBezTo>
                                <a:pt x="3165" y="19562"/>
                                <a:pt x="3176" y="19566"/>
                                <a:pt x="3182" y="19569"/>
                              </a:cubicBezTo>
                              <a:lnTo>
                                <a:pt x="3187" y="19573"/>
                              </a:lnTo>
                              <a:cubicBezTo>
                                <a:pt x="3193" y="19576"/>
                                <a:pt x="3193" y="19576"/>
                                <a:pt x="3198" y="19576"/>
                              </a:cubicBezTo>
                              <a:cubicBezTo>
                                <a:pt x="3209" y="19580"/>
                                <a:pt x="3220" y="19580"/>
                                <a:pt x="3225" y="19576"/>
                              </a:cubicBezTo>
                              <a:cubicBezTo>
                                <a:pt x="3241" y="19573"/>
                                <a:pt x="3241" y="19559"/>
                                <a:pt x="3247" y="19552"/>
                              </a:cubicBezTo>
                              <a:cubicBezTo>
                                <a:pt x="3247" y="19552"/>
                                <a:pt x="3247" y="19552"/>
                                <a:pt x="3247" y="19548"/>
                              </a:cubicBezTo>
                              <a:cubicBezTo>
                                <a:pt x="3247" y="19541"/>
                                <a:pt x="3252" y="19538"/>
                                <a:pt x="3252" y="19531"/>
                              </a:cubicBezTo>
                              <a:cubicBezTo>
                                <a:pt x="3258" y="19520"/>
                                <a:pt x="3263" y="19509"/>
                                <a:pt x="3274" y="19499"/>
                              </a:cubicBezTo>
                              <a:cubicBezTo>
                                <a:pt x="3279" y="19495"/>
                                <a:pt x="3279" y="19492"/>
                                <a:pt x="3285" y="19488"/>
                              </a:cubicBezTo>
                              <a:cubicBezTo>
                                <a:pt x="3290" y="19481"/>
                                <a:pt x="3296" y="19478"/>
                                <a:pt x="3301" y="19474"/>
                              </a:cubicBezTo>
                              <a:cubicBezTo>
                                <a:pt x="3306" y="19467"/>
                                <a:pt x="3317" y="19467"/>
                                <a:pt x="3323" y="19464"/>
                              </a:cubicBezTo>
                              <a:cubicBezTo>
                                <a:pt x="3323" y="19464"/>
                                <a:pt x="3323" y="19464"/>
                                <a:pt x="3328" y="19464"/>
                              </a:cubicBezTo>
                              <a:cubicBezTo>
                                <a:pt x="3328" y="19478"/>
                                <a:pt x="3323" y="19495"/>
                                <a:pt x="3323" y="19509"/>
                              </a:cubicBezTo>
                              <a:cubicBezTo>
                                <a:pt x="3323" y="19513"/>
                                <a:pt x="3323" y="19520"/>
                                <a:pt x="3323" y="19524"/>
                              </a:cubicBezTo>
                              <a:lnTo>
                                <a:pt x="3323" y="19527"/>
                              </a:lnTo>
                              <a:cubicBezTo>
                                <a:pt x="3323" y="19538"/>
                                <a:pt x="3323" y="19552"/>
                                <a:pt x="3317" y="19569"/>
                              </a:cubicBezTo>
                              <a:cubicBezTo>
                                <a:pt x="3312" y="19580"/>
                                <a:pt x="3306" y="19587"/>
                                <a:pt x="3301" y="19591"/>
                              </a:cubicBezTo>
                              <a:cubicBezTo>
                                <a:pt x="3296" y="19594"/>
                                <a:pt x="3290" y="19594"/>
                                <a:pt x="3285" y="19594"/>
                              </a:cubicBezTo>
                              <a:lnTo>
                                <a:pt x="3285" y="19594"/>
                              </a:lnTo>
                              <a:cubicBezTo>
                                <a:pt x="3274" y="19594"/>
                                <a:pt x="3268" y="19598"/>
                                <a:pt x="3268" y="19601"/>
                              </a:cubicBezTo>
                              <a:cubicBezTo>
                                <a:pt x="3263" y="19605"/>
                                <a:pt x="3268" y="19612"/>
                                <a:pt x="3279" y="19622"/>
                              </a:cubicBezTo>
                              <a:lnTo>
                                <a:pt x="3279" y="19622"/>
                              </a:lnTo>
                              <a:cubicBezTo>
                                <a:pt x="3317" y="19633"/>
                                <a:pt x="3361" y="19640"/>
                                <a:pt x="3399" y="19640"/>
                              </a:cubicBezTo>
                              <a:cubicBezTo>
                                <a:pt x="3404" y="19640"/>
                                <a:pt x="3415" y="19640"/>
                                <a:pt x="3420" y="19640"/>
                              </a:cubicBezTo>
                              <a:cubicBezTo>
                                <a:pt x="3469" y="19643"/>
                                <a:pt x="3512" y="19636"/>
                                <a:pt x="3529" y="19636"/>
                              </a:cubicBezTo>
                              <a:cubicBezTo>
                                <a:pt x="3529" y="19658"/>
                                <a:pt x="3534" y="19679"/>
                                <a:pt x="3545" y="19696"/>
                              </a:cubicBezTo>
                              <a:cubicBezTo>
                                <a:pt x="3550" y="19707"/>
                                <a:pt x="3556" y="19714"/>
                                <a:pt x="3556" y="19725"/>
                              </a:cubicBezTo>
                              <a:cubicBezTo>
                                <a:pt x="3567" y="19739"/>
                                <a:pt x="3572" y="19749"/>
                                <a:pt x="3583" y="19753"/>
                              </a:cubicBezTo>
                              <a:cubicBezTo>
                                <a:pt x="3594" y="19760"/>
                                <a:pt x="3610" y="19770"/>
                                <a:pt x="3632" y="19774"/>
                              </a:cubicBezTo>
                              <a:cubicBezTo>
                                <a:pt x="3642" y="19777"/>
                                <a:pt x="3653" y="19777"/>
                                <a:pt x="3659" y="19774"/>
                              </a:cubicBezTo>
                              <a:lnTo>
                                <a:pt x="3659" y="19774"/>
                              </a:lnTo>
                              <a:cubicBezTo>
                                <a:pt x="3664" y="19770"/>
                                <a:pt x="3670" y="19770"/>
                                <a:pt x="3670" y="19767"/>
                              </a:cubicBezTo>
                              <a:cubicBezTo>
                                <a:pt x="3670" y="19763"/>
                                <a:pt x="3670" y="19760"/>
                                <a:pt x="3664" y="19760"/>
                              </a:cubicBezTo>
                              <a:cubicBezTo>
                                <a:pt x="3670" y="19753"/>
                                <a:pt x="3680" y="19742"/>
                                <a:pt x="3702" y="19739"/>
                              </a:cubicBezTo>
                              <a:cubicBezTo>
                                <a:pt x="3724" y="19735"/>
                                <a:pt x="3745" y="19735"/>
                                <a:pt x="3762" y="19739"/>
                              </a:cubicBezTo>
                              <a:cubicBezTo>
                                <a:pt x="3767" y="19739"/>
                                <a:pt x="3773" y="19739"/>
                                <a:pt x="3778" y="19739"/>
                              </a:cubicBezTo>
                              <a:cubicBezTo>
                                <a:pt x="3805" y="19739"/>
                                <a:pt x="3827" y="19739"/>
                                <a:pt x="3838" y="19735"/>
                              </a:cubicBezTo>
                              <a:cubicBezTo>
                                <a:pt x="3859" y="19732"/>
                                <a:pt x="3881" y="19721"/>
                                <a:pt x="3897" y="19714"/>
                              </a:cubicBezTo>
                              <a:cubicBezTo>
                                <a:pt x="3903" y="19710"/>
                                <a:pt x="3903" y="19710"/>
                                <a:pt x="3908" y="19707"/>
                              </a:cubicBezTo>
                              <a:lnTo>
                                <a:pt x="3924" y="19700"/>
                              </a:lnTo>
                              <a:cubicBezTo>
                                <a:pt x="3897" y="19725"/>
                                <a:pt x="3800" y="19876"/>
                                <a:pt x="3686" y="20024"/>
                              </a:cubicBezTo>
                              <a:close/>
                              <a:moveTo>
                                <a:pt x="4038" y="17461"/>
                              </a:moveTo>
                              <a:cubicBezTo>
                                <a:pt x="4038" y="17461"/>
                                <a:pt x="4033" y="17458"/>
                                <a:pt x="4033" y="17458"/>
                              </a:cubicBezTo>
                              <a:cubicBezTo>
                                <a:pt x="4016" y="17451"/>
                                <a:pt x="3995" y="17444"/>
                                <a:pt x="3968" y="17444"/>
                              </a:cubicBezTo>
                              <a:cubicBezTo>
                                <a:pt x="3968" y="17444"/>
                                <a:pt x="3962" y="17444"/>
                                <a:pt x="3962" y="17444"/>
                              </a:cubicBezTo>
                              <a:cubicBezTo>
                                <a:pt x="3941" y="17444"/>
                                <a:pt x="3919" y="17447"/>
                                <a:pt x="3897" y="17451"/>
                              </a:cubicBezTo>
                              <a:cubicBezTo>
                                <a:pt x="3881" y="17454"/>
                                <a:pt x="3865" y="17454"/>
                                <a:pt x="3848" y="17454"/>
                              </a:cubicBezTo>
                              <a:cubicBezTo>
                                <a:pt x="3838" y="17380"/>
                                <a:pt x="3789" y="17296"/>
                                <a:pt x="3713" y="17197"/>
                              </a:cubicBezTo>
                              <a:cubicBezTo>
                                <a:pt x="3686" y="17158"/>
                                <a:pt x="3659" y="17126"/>
                                <a:pt x="3626" y="17095"/>
                              </a:cubicBezTo>
                              <a:cubicBezTo>
                                <a:pt x="3594" y="17056"/>
                                <a:pt x="3556" y="17021"/>
                                <a:pt x="3512" y="16985"/>
                              </a:cubicBezTo>
                              <a:cubicBezTo>
                                <a:pt x="3480" y="16957"/>
                                <a:pt x="3447" y="16929"/>
                                <a:pt x="3415" y="16908"/>
                              </a:cubicBezTo>
                              <a:cubicBezTo>
                                <a:pt x="3518" y="16904"/>
                                <a:pt x="3816" y="16820"/>
                                <a:pt x="3848" y="16809"/>
                              </a:cubicBezTo>
                              <a:cubicBezTo>
                                <a:pt x="3859" y="16813"/>
                                <a:pt x="3865" y="16816"/>
                                <a:pt x="3876" y="16820"/>
                              </a:cubicBezTo>
                              <a:cubicBezTo>
                                <a:pt x="3876" y="16823"/>
                                <a:pt x="3881" y="16830"/>
                                <a:pt x="3886" y="16841"/>
                              </a:cubicBezTo>
                              <a:cubicBezTo>
                                <a:pt x="3903" y="16869"/>
                                <a:pt x="3935" y="16925"/>
                                <a:pt x="3968" y="16989"/>
                              </a:cubicBezTo>
                              <a:cubicBezTo>
                                <a:pt x="3989" y="17038"/>
                                <a:pt x="4006" y="17095"/>
                                <a:pt x="4022" y="17147"/>
                              </a:cubicBezTo>
                              <a:cubicBezTo>
                                <a:pt x="4033" y="17197"/>
                                <a:pt x="4038" y="17236"/>
                                <a:pt x="4038" y="17253"/>
                              </a:cubicBezTo>
                              <a:cubicBezTo>
                                <a:pt x="4038" y="17260"/>
                                <a:pt x="4038" y="17267"/>
                                <a:pt x="4038" y="17278"/>
                              </a:cubicBezTo>
                              <a:cubicBezTo>
                                <a:pt x="4044" y="17306"/>
                                <a:pt x="4044" y="17341"/>
                                <a:pt x="4054" y="17370"/>
                              </a:cubicBezTo>
                              <a:cubicBezTo>
                                <a:pt x="4054" y="17377"/>
                                <a:pt x="4060" y="17384"/>
                                <a:pt x="4060" y="17391"/>
                              </a:cubicBezTo>
                              <a:cubicBezTo>
                                <a:pt x="4065" y="17419"/>
                                <a:pt x="4065" y="17440"/>
                                <a:pt x="4065" y="17444"/>
                              </a:cubicBezTo>
                              <a:lnTo>
                                <a:pt x="4038" y="17461"/>
                              </a:lnTo>
                              <a:close/>
                              <a:moveTo>
                                <a:pt x="4531" y="16538"/>
                              </a:moveTo>
                              <a:cubicBezTo>
                                <a:pt x="4526" y="16597"/>
                                <a:pt x="4510" y="16724"/>
                                <a:pt x="4493" y="16865"/>
                              </a:cubicBezTo>
                              <a:lnTo>
                                <a:pt x="4493" y="16876"/>
                              </a:lnTo>
                              <a:cubicBezTo>
                                <a:pt x="4488" y="16925"/>
                                <a:pt x="4477" y="16975"/>
                                <a:pt x="4472" y="17017"/>
                              </a:cubicBezTo>
                              <a:cubicBezTo>
                                <a:pt x="4461" y="17095"/>
                                <a:pt x="4456" y="17155"/>
                                <a:pt x="4456" y="17183"/>
                              </a:cubicBezTo>
                              <a:cubicBezTo>
                                <a:pt x="4456" y="17207"/>
                                <a:pt x="4456" y="17236"/>
                                <a:pt x="4456" y="17264"/>
                              </a:cubicBezTo>
                              <a:lnTo>
                                <a:pt x="4456" y="17285"/>
                              </a:lnTo>
                              <a:cubicBezTo>
                                <a:pt x="4456" y="17310"/>
                                <a:pt x="4461" y="17334"/>
                                <a:pt x="4461" y="17359"/>
                              </a:cubicBezTo>
                              <a:cubicBezTo>
                                <a:pt x="4461" y="17366"/>
                                <a:pt x="4461" y="17373"/>
                                <a:pt x="4466" y="17377"/>
                              </a:cubicBezTo>
                              <a:cubicBezTo>
                                <a:pt x="4466" y="17422"/>
                                <a:pt x="4472" y="17454"/>
                                <a:pt x="4483" y="17475"/>
                              </a:cubicBezTo>
                              <a:lnTo>
                                <a:pt x="4477" y="17507"/>
                              </a:lnTo>
                              <a:cubicBezTo>
                                <a:pt x="4456" y="17489"/>
                                <a:pt x="4401" y="17461"/>
                                <a:pt x="4363" y="17444"/>
                              </a:cubicBezTo>
                              <a:cubicBezTo>
                                <a:pt x="4363" y="17444"/>
                                <a:pt x="4363" y="17444"/>
                                <a:pt x="4363" y="17444"/>
                              </a:cubicBezTo>
                              <a:lnTo>
                                <a:pt x="4342" y="17429"/>
                              </a:lnTo>
                              <a:cubicBezTo>
                                <a:pt x="4304" y="17405"/>
                                <a:pt x="4282" y="17380"/>
                                <a:pt x="4282" y="17359"/>
                              </a:cubicBezTo>
                              <a:lnTo>
                                <a:pt x="4282" y="17355"/>
                              </a:lnTo>
                              <a:lnTo>
                                <a:pt x="4277" y="17355"/>
                              </a:lnTo>
                              <a:cubicBezTo>
                                <a:pt x="4271" y="17355"/>
                                <a:pt x="4266" y="17355"/>
                                <a:pt x="4266" y="17352"/>
                              </a:cubicBezTo>
                              <a:cubicBezTo>
                                <a:pt x="4271" y="17324"/>
                                <a:pt x="4271" y="17243"/>
                                <a:pt x="4255" y="17183"/>
                              </a:cubicBezTo>
                              <a:cubicBezTo>
                                <a:pt x="4250" y="17165"/>
                                <a:pt x="4233" y="17080"/>
                                <a:pt x="4190" y="16985"/>
                              </a:cubicBezTo>
                              <a:lnTo>
                                <a:pt x="4190" y="16985"/>
                              </a:lnTo>
                              <a:cubicBezTo>
                                <a:pt x="4157" y="16890"/>
                                <a:pt x="4114" y="16813"/>
                                <a:pt x="4054" y="16753"/>
                              </a:cubicBezTo>
                              <a:cubicBezTo>
                                <a:pt x="4071" y="16746"/>
                                <a:pt x="4114" y="16724"/>
                                <a:pt x="4168" y="16696"/>
                              </a:cubicBezTo>
                              <a:cubicBezTo>
                                <a:pt x="4293" y="16647"/>
                                <a:pt x="4390" y="16597"/>
                                <a:pt x="4450" y="16566"/>
                              </a:cubicBezTo>
                              <a:cubicBezTo>
                                <a:pt x="4477" y="16552"/>
                                <a:pt x="4499" y="16538"/>
                                <a:pt x="4521" y="16527"/>
                              </a:cubicBezTo>
                              <a:cubicBezTo>
                                <a:pt x="4531" y="16523"/>
                                <a:pt x="4531" y="16531"/>
                                <a:pt x="4531" y="16538"/>
                              </a:cubicBezTo>
                              <a:close/>
                              <a:moveTo>
                                <a:pt x="4813" y="16365"/>
                              </a:moveTo>
                              <a:cubicBezTo>
                                <a:pt x="4813" y="16365"/>
                                <a:pt x="4813" y="16365"/>
                                <a:pt x="4813" y="16365"/>
                              </a:cubicBezTo>
                              <a:lnTo>
                                <a:pt x="4813" y="16365"/>
                              </a:lnTo>
                              <a:lnTo>
                                <a:pt x="4813" y="16365"/>
                              </a:lnTo>
                              <a:cubicBezTo>
                                <a:pt x="4835" y="16354"/>
                                <a:pt x="4851" y="16347"/>
                                <a:pt x="4867" y="16344"/>
                              </a:cubicBezTo>
                              <a:lnTo>
                                <a:pt x="4878" y="16340"/>
                              </a:lnTo>
                              <a:cubicBezTo>
                                <a:pt x="4927" y="16319"/>
                                <a:pt x="4981" y="16298"/>
                                <a:pt x="5025" y="16294"/>
                              </a:cubicBezTo>
                              <a:lnTo>
                                <a:pt x="4797" y="16601"/>
                              </a:lnTo>
                              <a:lnTo>
                                <a:pt x="4786" y="16615"/>
                              </a:lnTo>
                              <a:cubicBezTo>
                                <a:pt x="4775" y="16629"/>
                                <a:pt x="4764" y="16643"/>
                                <a:pt x="4759" y="16650"/>
                              </a:cubicBezTo>
                              <a:cubicBezTo>
                                <a:pt x="4748" y="16664"/>
                                <a:pt x="4737" y="16682"/>
                                <a:pt x="4727" y="16700"/>
                              </a:cubicBezTo>
                              <a:lnTo>
                                <a:pt x="4721" y="16710"/>
                              </a:lnTo>
                              <a:lnTo>
                                <a:pt x="4813" y="16365"/>
                              </a:lnTo>
                              <a:close/>
                              <a:moveTo>
                                <a:pt x="4857" y="15071"/>
                              </a:moveTo>
                              <a:cubicBezTo>
                                <a:pt x="4840" y="15110"/>
                                <a:pt x="4775" y="15247"/>
                                <a:pt x="4732" y="15402"/>
                              </a:cubicBezTo>
                              <a:cubicBezTo>
                                <a:pt x="4710" y="15473"/>
                                <a:pt x="4689" y="15550"/>
                                <a:pt x="4678" y="15621"/>
                              </a:cubicBezTo>
                              <a:cubicBezTo>
                                <a:pt x="4667" y="15684"/>
                                <a:pt x="4656" y="15748"/>
                                <a:pt x="4651" y="15804"/>
                              </a:cubicBezTo>
                              <a:cubicBezTo>
                                <a:pt x="4651" y="15811"/>
                                <a:pt x="4651" y="15815"/>
                                <a:pt x="4651" y="15818"/>
                              </a:cubicBezTo>
                              <a:cubicBezTo>
                                <a:pt x="4651" y="15829"/>
                                <a:pt x="4645" y="15836"/>
                                <a:pt x="4645" y="15840"/>
                              </a:cubicBezTo>
                              <a:cubicBezTo>
                                <a:pt x="4634" y="15829"/>
                                <a:pt x="4613" y="15808"/>
                                <a:pt x="4586" y="15783"/>
                              </a:cubicBezTo>
                              <a:cubicBezTo>
                                <a:pt x="4580" y="15776"/>
                                <a:pt x="4575" y="15773"/>
                                <a:pt x="4564" y="15766"/>
                              </a:cubicBezTo>
                              <a:cubicBezTo>
                                <a:pt x="4569" y="15762"/>
                                <a:pt x="4569" y="15758"/>
                                <a:pt x="4548" y="15730"/>
                              </a:cubicBezTo>
                              <a:cubicBezTo>
                                <a:pt x="4531" y="15706"/>
                                <a:pt x="4499" y="15667"/>
                                <a:pt x="4472" y="15621"/>
                              </a:cubicBezTo>
                              <a:cubicBezTo>
                                <a:pt x="4445" y="15579"/>
                                <a:pt x="4423" y="15529"/>
                                <a:pt x="4412" y="15483"/>
                              </a:cubicBezTo>
                              <a:cubicBezTo>
                                <a:pt x="4396" y="15438"/>
                                <a:pt x="4385" y="15388"/>
                                <a:pt x="4380" y="15342"/>
                              </a:cubicBezTo>
                              <a:cubicBezTo>
                                <a:pt x="4374" y="15314"/>
                                <a:pt x="4374" y="15240"/>
                                <a:pt x="4396" y="15134"/>
                              </a:cubicBezTo>
                              <a:cubicBezTo>
                                <a:pt x="4401" y="15117"/>
                                <a:pt x="4401" y="15096"/>
                                <a:pt x="4407" y="15078"/>
                              </a:cubicBezTo>
                              <a:cubicBezTo>
                                <a:pt x="4423" y="15000"/>
                                <a:pt x="4445" y="14916"/>
                                <a:pt x="4434" y="14824"/>
                              </a:cubicBezTo>
                              <a:cubicBezTo>
                                <a:pt x="4428" y="14726"/>
                                <a:pt x="4396" y="14627"/>
                                <a:pt x="4363" y="14532"/>
                              </a:cubicBezTo>
                              <a:lnTo>
                                <a:pt x="4353" y="14496"/>
                              </a:lnTo>
                              <a:cubicBezTo>
                                <a:pt x="4347" y="14475"/>
                                <a:pt x="4342" y="14454"/>
                                <a:pt x="4336" y="14433"/>
                              </a:cubicBezTo>
                              <a:cubicBezTo>
                                <a:pt x="4347" y="14426"/>
                                <a:pt x="4358" y="14408"/>
                                <a:pt x="4374" y="14380"/>
                              </a:cubicBezTo>
                              <a:cubicBezTo>
                                <a:pt x="4380" y="14369"/>
                                <a:pt x="4390" y="14355"/>
                                <a:pt x="4396" y="14345"/>
                              </a:cubicBezTo>
                              <a:cubicBezTo>
                                <a:pt x="4407" y="14327"/>
                                <a:pt x="4434" y="14285"/>
                                <a:pt x="4477" y="14243"/>
                              </a:cubicBezTo>
                              <a:cubicBezTo>
                                <a:pt x="4483" y="14239"/>
                                <a:pt x="4483" y="14235"/>
                                <a:pt x="4488" y="14232"/>
                              </a:cubicBezTo>
                              <a:lnTo>
                                <a:pt x="4493" y="14228"/>
                              </a:lnTo>
                              <a:cubicBezTo>
                                <a:pt x="4499" y="14225"/>
                                <a:pt x="4510" y="14218"/>
                                <a:pt x="4515" y="14214"/>
                              </a:cubicBezTo>
                              <a:cubicBezTo>
                                <a:pt x="4521" y="14211"/>
                                <a:pt x="4531" y="14207"/>
                                <a:pt x="4537" y="14204"/>
                              </a:cubicBezTo>
                              <a:cubicBezTo>
                                <a:pt x="4542" y="14204"/>
                                <a:pt x="4548" y="14200"/>
                                <a:pt x="4553" y="14200"/>
                              </a:cubicBezTo>
                              <a:cubicBezTo>
                                <a:pt x="4586" y="14193"/>
                                <a:pt x="4618" y="14186"/>
                                <a:pt x="4640" y="14190"/>
                              </a:cubicBezTo>
                              <a:cubicBezTo>
                                <a:pt x="4640" y="14190"/>
                                <a:pt x="4645" y="14190"/>
                                <a:pt x="4651" y="14190"/>
                              </a:cubicBezTo>
                              <a:lnTo>
                                <a:pt x="4661" y="14193"/>
                              </a:lnTo>
                              <a:lnTo>
                                <a:pt x="4661" y="14190"/>
                              </a:lnTo>
                              <a:cubicBezTo>
                                <a:pt x="4661" y="14190"/>
                                <a:pt x="4661" y="14190"/>
                                <a:pt x="4661" y="14190"/>
                              </a:cubicBezTo>
                              <a:cubicBezTo>
                                <a:pt x="4667" y="14183"/>
                                <a:pt x="4667" y="14169"/>
                                <a:pt x="4661" y="14151"/>
                              </a:cubicBezTo>
                              <a:cubicBezTo>
                                <a:pt x="4651" y="14130"/>
                                <a:pt x="4624" y="14105"/>
                                <a:pt x="4591" y="14094"/>
                              </a:cubicBezTo>
                              <a:cubicBezTo>
                                <a:pt x="4575" y="14087"/>
                                <a:pt x="4548" y="14080"/>
                                <a:pt x="4510" y="14080"/>
                              </a:cubicBezTo>
                              <a:cubicBezTo>
                                <a:pt x="4466" y="14080"/>
                                <a:pt x="4423" y="14087"/>
                                <a:pt x="4396" y="14102"/>
                              </a:cubicBezTo>
                              <a:cubicBezTo>
                                <a:pt x="4369" y="14116"/>
                                <a:pt x="4342" y="14137"/>
                                <a:pt x="4315" y="14161"/>
                              </a:cubicBezTo>
                              <a:cubicBezTo>
                                <a:pt x="4298" y="14179"/>
                                <a:pt x="4287" y="14200"/>
                                <a:pt x="4287" y="14218"/>
                              </a:cubicBezTo>
                              <a:lnTo>
                                <a:pt x="4287" y="14218"/>
                              </a:lnTo>
                              <a:cubicBezTo>
                                <a:pt x="4282" y="14225"/>
                                <a:pt x="4250" y="14257"/>
                                <a:pt x="4222" y="14310"/>
                              </a:cubicBezTo>
                              <a:cubicBezTo>
                                <a:pt x="4179" y="14398"/>
                                <a:pt x="4119" y="14539"/>
                                <a:pt x="4082" y="14694"/>
                              </a:cubicBezTo>
                              <a:cubicBezTo>
                                <a:pt x="4060" y="14775"/>
                                <a:pt x="4049" y="14856"/>
                                <a:pt x="4049" y="14930"/>
                              </a:cubicBezTo>
                              <a:cubicBezTo>
                                <a:pt x="4044" y="15008"/>
                                <a:pt x="4049" y="15085"/>
                                <a:pt x="4060" y="15159"/>
                              </a:cubicBezTo>
                              <a:cubicBezTo>
                                <a:pt x="4071" y="15219"/>
                                <a:pt x="4082" y="15279"/>
                                <a:pt x="4109" y="15346"/>
                              </a:cubicBezTo>
                              <a:cubicBezTo>
                                <a:pt x="4125" y="15395"/>
                                <a:pt x="4147" y="15438"/>
                                <a:pt x="4157" y="15462"/>
                              </a:cubicBezTo>
                              <a:cubicBezTo>
                                <a:pt x="4179" y="15501"/>
                                <a:pt x="4201" y="15543"/>
                                <a:pt x="4222" y="15586"/>
                              </a:cubicBezTo>
                              <a:cubicBezTo>
                                <a:pt x="4255" y="15649"/>
                                <a:pt x="4293" y="15713"/>
                                <a:pt x="4315" y="15769"/>
                              </a:cubicBezTo>
                              <a:cubicBezTo>
                                <a:pt x="4336" y="15822"/>
                                <a:pt x="4353" y="15871"/>
                                <a:pt x="4358" y="15899"/>
                              </a:cubicBezTo>
                              <a:cubicBezTo>
                                <a:pt x="4325" y="15896"/>
                                <a:pt x="4293" y="15892"/>
                                <a:pt x="4255" y="15892"/>
                              </a:cubicBezTo>
                              <a:cubicBezTo>
                                <a:pt x="4217" y="15889"/>
                                <a:pt x="4179" y="15885"/>
                                <a:pt x="4141" y="15882"/>
                              </a:cubicBezTo>
                              <a:cubicBezTo>
                                <a:pt x="4076" y="15878"/>
                                <a:pt x="3989" y="15871"/>
                                <a:pt x="3892" y="15871"/>
                              </a:cubicBezTo>
                              <a:cubicBezTo>
                                <a:pt x="3838" y="15871"/>
                                <a:pt x="3778" y="15871"/>
                                <a:pt x="3713" y="15878"/>
                              </a:cubicBezTo>
                              <a:cubicBezTo>
                                <a:pt x="3702" y="15878"/>
                                <a:pt x="3686" y="15882"/>
                                <a:pt x="3675" y="15882"/>
                              </a:cubicBezTo>
                              <a:lnTo>
                                <a:pt x="3670" y="15882"/>
                              </a:lnTo>
                              <a:cubicBezTo>
                                <a:pt x="3664" y="15864"/>
                                <a:pt x="3653" y="15843"/>
                                <a:pt x="3648" y="15822"/>
                              </a:cubicBezTo>
                              <a:cubicBezTo>
                                <a:pt x="3648" y="15815"/>
                                <a:pt x="3648" y="15808"/>
                                <a:pt x="3642" y="15801"/>
                              </a:cubicBezTo>
                              <a:cubicBezTo>
                                <a:pt x="3642" y="15787"/>
                                <a:pt x="3637" y="15773"/>
                                <a:pt x="3637" y="15758"/>
                              </a:cubicBezTo>
                              <a:cubicBezTo>
                                <a:pt x="3632" y="15723"/>
                                <a:pt x="3626" y="15677"/>
                                <a:pt x="3621" y="15628"/>
                              </a:cubicBezTo>
                              <a:cubicBezTo>
                                <a:pt x="3615" y="15582"/>
                                <a:pt x="3610" y="15533"/>
                                <a:pt x="3605" y="15476"/>
                              </a:cubicBezTo>
                              <a:cubicBezTo>
                                <a:pt x="3599" y="15395"/>
                                <a:pt x="3599" y="15311"/>
                                <a:pt x="3599" y="15230"/>
                              </a:cubicBezTo>
                              <a:cubicBezTo>
                                <a:pt x="3599" y="15142"/>
                                <a:pt x="3599" y="15053"/>
                                <a:pt x="3594" y="14979"/>
                              </a:cubicBezTo>
                              <a:cubicBezTo>
                                <a:pt x="3594" y="14934"/>
                                <a:pt x="3599" y="14884"/>
                                <a:pt x="3605" y="14838"/>
                              </a:cubicBezTo>
                              <a:cubicBezTo>
                                <a:pt x="3610" y="14771"/>
                                <a:pt x="3615" y="14690"/>
                                <a:pt x="3632" y="14609"/>
                              </a:cubicBezTo>
                              <a:cubicBezTo>
                                <a:pt x="3648" y="14510"/>
                                <a:pt x="3675" y="14433"/>
                                <a:pt x="3713" y="14362"/>
                              </a:cubicBezTo>
                              <a:cubicBezTo>
                                <a:pt x="3751" y="14292"/>
                                <a:pt x="3805" y="14214"/>
                                <a:pt x="3886" y="14126"/>
                              </a:cubicBezTo>
                              <a:cubicBezTo>
                                <a:pt x="3924" y="14084"/>
                                <a:pt x="3962" y="14045"/>
                                <a:pt x="3989" y="14017"/>
                              </a:cubicBezTo>
                              <a:cubicBezTo>
                                <a:pt x="4027" y="13978"/>
                                <a:pt x="4060" y="13943"/>
                                <a:pt x="4087" y="13908"/>
                              </a:cubicBezTo>
                              <a:cubicBezTo>
                                <a:pt x="4119" y="13865"/>
                                <a:pt x="4141" y="13830"/>
                                <a:pt x="4157" y="13795"/>
                              </a:cubicBezTo>
                              <a:cubicBezTo>
                                <a:pt x="4168" y="13774"/>
                                <a:pt x="4168" y="13753"/>
                                <a:pt x="4174" y="13735"/>
                              </a:cubicBezTo>
                              <a:cubicBezTo>
                                <a:pt x="4174" y="13714"/>
                                <a:pt x="4174" y="13696"/>
                                <a:pt x="4174" y="13678"/>
                              </a:cubicBezTo>
                              <a:cubicBezTo>
                                <a:pt x="4168" y="13654"/>
                                <a:pt x="4163" y="13633"/>
                                <a:pt x="4147" y="13611"/>
                              </a:cubicBezTo>
                              <a:cubicBezTo>
                                <a:pt x="4125" y="13566"/>
                                <a:pt x="4087" y="13537"/>
                                <a:pt x="4054" y="13523"/>
                              </a:cubicBezTo>
                              <a:cubicBezTo>
                                <a:pt x="4087" y="13509"/>
                                <a:pt x="4114" y="13499"/>
                                <a:pt x="4147" y="13488"/>
                              </a:cubicBezTo>
                              <a:cubicBezTo>
                                <a:pt x="4222" y="13463"/>
                                <a:pt x="4298" y="13449"/>
                                <a:pt x="4336" y="13442"/>
                              </a:cubicBezTo>
                              <a:cubicBezTo>
                                <a:pt x="4342" y="13442"/>
                                <a:pt x="4353" y="13439"/>
                                <a:pt x="4353" y="13439"/>
                              </a:cubicBezTo>
                              <a:lnTo>
                                <a:pt x="4358" y="13439"/>
                              </a:lnTo>
                              <a:cubicBezTo>
                                <a:pt x="4396" y="13432"/>
                                <a:pt x="4434" y="13425"/>
                                <a:pt x="4472" y="13418"/>
                              </a:cubicBezTo>
                              <a:cubicBezTo>
                                <a:pt x="4515" y="13407"/>
                                <a:pt x="4553" y="13396"/>
                                <a:pt x="4586" y="13382"/>
                              </a:cubicBezTo>
                              <a:cubicBezTo>
                                <a:pt x="4607" y="13372"/>
                                <a:pt x="4629" y="13361"/>
                                <a:pt x="4645" y="13351"/>
                              </a:cubicBezTo>
                              <a:cubicBezTo>
                                <a:pt x="4661" y="13344"/>
                                <a:pt x="4672" y="13340"/>
                                <a:pt x="4678" y="13337"/>
                              </a:cubicBezTo>
                              <a:cubicBezTo>
                                <a:pt x="4678" y="13337"/>
                                <a:pt x="4683" y="13340"/>
                                <a:pt x="4683" y="13340"/>
                              </a:cubicBezTo>
                              <a:lnTo>
                                <a:pt x="4683" y="13344"/>
                              </a:lnTo>
                              <a:lnTo>
                                <a:pt x="4683" y="13344"/>
                              </a:lnTo>
                              <a:cubicBezTo>
                                <a:pt x="4683" y="13344"/>
                                <a:pt x="4683" y="13347"/>
                                <a:pt x="4683" y="13347"/>
                              </a:cubicBezTo>
                              <a:cubicBezTo>
                                <a:pt x="4694" y="13375"/>
                                <a:pt x="4716" y="13396"/>
                                <a:pt x="4743" y="13414"/>
                              </a:cubicBezTo>
                              <a:cubicBezTo>
                                <a:pt x="4775" y="13435"/>
                                <a:pt x="4819" y="13449"/>
                                <a:pt x="4846" y="13456"/>
                              </a:cubicBezTo>
                              <a:cubicBezTo>
                                <a:pt x="4878" y="13467"/>
                                <a:pt x="4938" y="13481"/>
                                <a:pt x="5008" y="13485"/>
                              </a:cubicBezTo>
                              <a:cubicBezTo>
                                <a:pt x="5090" y="13492"/>
                                <a:pt x="5176" y="13485"/>
                                <a:pt x="5252" y="13467"/>
                              </a:cubicBezTo>
                              <a:cubicBezTo>
                                <a:pt x="5334" y="13449"/>
                                <a:pt x="5409" y="13414"/>
                                <a:pt x="5469" y="13372"/>
                              </a:cubicBezTo>
                              <a:cubicBezTo>
                                <a:pt x="5480" y="13365"/>
                                <a:pt x="5491" y="13358"/>
                                <a:pt x="5496" y="13351"/>
                              </a:cubicBezTo>
                              <a:cubicBezTo>
                                <a:pt x="5496" y="13351"/>
                                <a:pt x="5496" y="13354"/>
                                <a:pt x="5496" y="13354"/>
                              </a:cubicBezTo>
                              <a:cubicBezTo>
                                <a:pt x="5496" y="13379"/>
                                <a:pt x="5491" y="13421"/>
                                <a:pt x="5480" y="13481"/>
                              </a:cubicBezTo>
                              <a:cubicBezTo>
                                <a:pt x="5475" y="13509"/>
                                <a:pt x="5469" y="13545"/>
                                <a:pt x="5464" y="13576"/>
                              </a:cubicBezTo>
                              <a:cubicBezTo>
                                <a:pt x="5431" y="13724"/>
                                <a:pt x="5377" y="13869"/>
                                <a:pt x="5339" y="13964"/>
                              </a:cubicBezTo>
                              <a:cubicBezTo>
                                <a:pt x="5328" y="13985"/>
                                <a:pt x="5317" y="14003"/>
                                <a:pt x="5306" y="14020"/>
                              </a:cubicBezTo>
                              <a:cubicBezTo>
                                <a:pt x="5301" y="14027"/>
                                <a:pt x="5301" y="14031"/>
                                <a:pt x="5306" y="14035"/>
                              </a:cubicBezTo>
                              <a:cubicBezTo>
                                <a:pt x="5274" y="14063"/>
                                <a:pt x="5241" y="14087"/>
                                <a:pt x="5214" y="14116"/>
                              </a:cubicBezTo>
                              <a:cubicBezTo>
                                <a:pt x="5160" y="14169"/>
                                <a:pt x="5117" y="14218"/>
                                <a:pt x="5084" y="14264"/>
                              </a:cubicBezTo>
                              <a:cubicBezTo>
                                <a:pt x="5046" y="14317"/>
                                <a:pt x="5025" y="14373"/>
                                <a:pt x="5014" y="14426"/>
                              </a:cubicBezTo>
                              <a:cubicBezTo>
                                <a:pt x="5008" y="14458"/>
                                <a:pt x="5008" y="14493"/>
                                <a:pt x="5014" y="14535"/>
                              </a:cubicBezTo>
                              <a:cubicBezTo>
                                <a:pt x="5014" y="14549"/>
                                <a:pt x="5019" y="14567"/>
                                <a:pt x="5019" y="14581"/>
                              </a:cubicBezTo>
                              <a:cubicBezTo>
                                <a:pt x="5030" y="14627"/>
                                <a:pt x="5041" y="14669"/>
                                <a:pt x="5052" y="14708"/>
                              </a:cubicBezTo>
                              <a:cubicBezTo>
                                <a:pt x="5052" y="14711"/>
                                <a:pt x="5052" y="14711"/>
                                <a:pt x="5052" y="14711"/>
                              </a:cubicBezTo>
                              <a:cubicBezTo>
                                <a:pt x="5052" y="14757"/>
                                <a:pt x="5035" y="14785"/>
                                <a:pt x="5030" y="14796"/>
                              </a:cubicBezTo>
                              <a:cubicBezTo>
                                <a:pt x="5025" y="14796"/>
                                <a:pt x="5014" y="14807"/>
                                <a:pt x="4987" y="14849"/>
                              </a:cubicBezTo>
                              <a:cubicBezTo>
                                <a:pt x="4943" y="14895"/>
                                <a:pt x="4900" y="14976"/>
                                <a:pt x="4857" y="15071"/>
                              </a:cubicBezTo>
                              <a:close/>
                              <a:moveTo>
                                <a:pt x="6634" y="14740"/>
                              </a:moveTo>
                              <a:cubicBezTo>
                                <a:pt x="6488" y="14750"/>
                                <a:pt x="6331" y="14775"/>
                                <a:pt x="6195" y="14810"/>
                              </a:cubicBezTo>
                              <a:cubicBezTo>
                                <a:pt x="6065" y="14845"/>
                                <a:pt x="5973" y="14881"/>
                                <a:pt x="5914" y="14909"/>
                              </a:cubicBezTo>
                              <a:cubicBezTo>
                                <a:pt x="5886" y="14902"/>
                                <a:pt x="5832" y="14891"/>
                                <a:pt x="5751" y="14895"/>
                              </a:cubicBezTo>
                              <a:cubicBezTo>
                                <a:pt x="5718" y="14895"/>
                                <a:pt x="5686" y="14895"/>
                                <a:pt x="5659" y="14898"/>
                              </a:cubicBezTo>
                              <a:cubicBezTo>
                                <a:pt x="5621" y="14902"/>
                                <a:pt x="5578" y="14909"/>
                                <a:pt x="5540" y="14919"/>
                              </a:cubicBezTo>
                              <a:cubicBezTo>
                                <a:pt x="5502" y="14930"/>
                                <a:pt x="5447" y="14955"/>
                                <a:pt x="5399" y="14983"/>
                              </a:cubicBezTo>
                              <a:cubicBezTo>
                                <a:pt x="5339" y="15018"/>
                                <a:pt x="5279" y="15057"/>
                                <a:pt x="5225" y="15096"/>
                              </a:cubicBezTo>
                              <a:cubicBezTo>
                                <a:pt x="5171" y="15134"/>
                                <a:pt x="5117" y="15177"/>
                                <a:pt x="5068" y="15219"/>
                              </a:cubicBezTo>
                              <a:cubicBezTo>
                                <a:pt x="5052" y="15230"/>
                                <a:pt x="5030" y="15244"/>
                                <a:pt x="5014" y="15261"/>
                              </a:cubicBezTo>
                              <a:cubicBezTo>
                                <a:pt x="5014" y="15261"/>
                                <a:pt x="5014" y="15265"/>
                                <a:pt x="5008" y="15265"/>
                              </a:cubicBezTo>
                              <a:cubicBezTo>
                                <a:pt x="5019" y="15233"/>
                                <a:pt x="5035" y="15194"/>
                                <a:pt x="5057" y="15152"/>
                              </a:cubicBezTo>
                              <a:cubicBezTo>
                                <a:pt x="5084" y="15096"/>
                                <a:pt x="5117" y="15043"/>
                                <a:pt x="5155" y="15000"/>
                              </a:cubicBezTo>
                              <a:cubicBezTo>
                                <a:pt x="5182" y="14969"/>
                                <a:pt x="5214" y="14941"/>
                                <a:pt x="5247" y="14912"/>
                              </a:cubicBezTo>
                              <a:cubicBezTo>
                                <a:pt x="5269" y="14898"/>
                                <a:pt x="5285" y="14884"/>
                                <a:pt x="5306" y="14870"/>
                              </a:cubicBezTo>
                              <a:cubicBezTo>
                                <a:pt x="5323" y="14859"/>
                                <a:pt x="5344" y="14849"/>
                                <a:pt x="5366" y="14838"/>
                              </a:cubicBezTo>
                              <a:cubicBezTo>
                                <a:pt x="5399" y="14821"/>
                                <a:pt x="5426" y="14814"/>
                                <a:pt x="5437" y="14810"/>
                              </a:cubicBezTo>
                              <a:lnTo>
                                <a:pt x="5442" y="14810"/>
                              </a:lnTo>
                              <a:cubicBezTo>
                                <a:pt x="5453" y="14810"/>
                                <a:pt x="5469" y="14810"/>
                                <a:pt x="5480" y="14810"/>
                              </a:cubicBezTo>
                              <a:cubicBezTo>
                                <a:pt x="5615" y="14817"/>
                                <a:pt x="5751" y="14803"/>
                                <a:pt x="5881" y="14768"/>
                              </a:cubicBezTo>
                              <a:cubicBezTo>
                                <a:pt x="5924" y="14757"/>
                                <a:pt x="5962" y="14747"/>
                                <a:pt x="6000" y="14736"/>
                              </a:cubicBezTo>
                              <a:cubicBezTo>
                                <a:pt x="6092" y="14708"/>
                                <a:pt x="6179" y="14669"/>
                                <a:pt x="6255" y="14627"/>
                              </a:cubicBezTo>
                              <a:cubicBezTo>
                                <a:pt x="6326" y="14588"/>
                                <a:pt x="6391" y="14542"/>
                                <a:pt x="6450" y="14489"/>
                              </a:cubicBezTo>
                              <a:lnTo>
                                <a:pt x="6472" y="14472"/>
                              </a:lnTo>
                              <a:cubicBezTo>
                                <a:pt x="6521" y="14433"/>
                                <a:pt x="6559" y="14398"/>
                                <a:pt x="6597" y="14369"/>
                              </a:cubicBezTo>
                              <a:cubicBezTo>
                                <a:pt x="6629" y="14345"/>
                                <a:pt x="6667" y="14324"/>
                                <a:pt x="6705" y="14302"/>
                              </a:cubicBezTo>
                              <a:cubicBezTo>
                                <a:pt x="6748" y="14278"/>
                                <a:pt x="6803" y="14253"/>
                                <a:pt x="6857" y="14232"/>
                              </a:cubicBezTo>
                              <a:cubicBezTo>
                                <a:pt x="6873" y="14299"/>
                                <a:pt x="6889" y="14366"/>
                                <a:pt x="6905" y="14422"/>
                              </a:cubicBezTo>
                              <a:cubicBezTo>
                                <a:pt x="6927" y="14503"/>
                                <a:pt x="6954" y="14574"/>
                                <a:pt x="6976" y="14637"/>
                              </a:cubicBezTo>
                              <a:lnTo>
                                <a:pt x="6992" y="14687"/>
                              </a:lnTo>
                              <a:cubicBezTo>
                                <a:pt x="6998" y="14697"/>
                                <a:pt x="7003" y="14708"/>
                                <a:pt x="7003" y="14718"/>
                              </a:cubicBezTo>
                              <a:cubicBezTo>
                                <a:pt x="7003" y="14726"/>
                                <a:pt x="7008" y="14729"/>
                                <a:pt x="7008" y="14736"/>
                              </a:cubicBezTo>
                              <a:lnTo>
                                <a:pt x="7014" y="14747"/>
                              </a:lnTo>
                              <a:cubicBezTo>
                                <a:pt x="6889" y="14733"/>
                                <a:pt x="6759" y="14729"/>
                                <a:pt x="6634" y="14740"/>
                              </a:cubicBezTo>
                              <a:close/>
                              <a:moveTo>
                                <a:pt x="8987" y="15688"/>
                              </a:moveTo>
                              <a:cubicBezTo>
                                <a:pt x="8976" y="15688"/>
                                <a:pt x="8960" y="15691"/>
                                <a:pt x="8949" y="15691"/>
                              </a:cubicBezTo>
                              <a:cubicBezTo>
                                <a:pt x="8916" y="15699"/>
                                <a:pt x="8884" y="15709"/>
                                <a:pt x="8857" y="15720"/>
                              </a:cubicBezTo>
                              <a:cubicBezTo>
                                <a:pt x="8835" y="15730"/>
                                <a:pt x="8813" y="15748"/>
                                <a:pt x="8803" y="15762"/>
                              </a:cubicBezTo>
                              <a:cubicBezTo>
                                <a:pt x="8803" y="15766"/>
                                <a:pt x="8797" y="15769"/>
                                <a:pt x="8803" y="15769"/>
                              </a:cubicBezTo>
                              <a:cubicBezTo>
                                <a:pt x="8803" y="15769"/>
                                <a:pt x="8803" y="15769"/>
                                <a:pt x="8808" y="15769"/>
                              </a:cubicBezTo>
                              <a:cubicBezTo>
                                <a:pt x="8803" y="15776"/>
                                <a:pt x="8803" y="15783"/>
                                <a:pt x="8803" y="15787"/>
                              </a:cubicBezTo>
                              <a:cubicBezTo>
                                <a:pt x="8797" y="15790"/>
                                <a:pt x="8786" y="15797"/>
                                <a:pt x="8770" y="15808"/>
                              </a:cubicBezTo>
                              <a:cubicBezTo>
                                <a:pt x="8765" y="15811"/>
                                <a:pt x="8759" y="15815"/>
                                <a:pt x="8748" y="15818"/>
                              </a:cubicBezTo>
                              <a:cubicBezTo>
                                <a:pt x="8738" y="15822"/>
                                <a:pt x="8732" y="15829"/>
                                <a:pt x="8721" y="15836"/>
                              </a:cubicBezTo>
                              <a:cubicBezTo>
                                <a:pt x="8705" y="15847"/>
                                <a:pt x="8689" y="15861"/>
                                <a:pt x="8678" y="15875"/>
                              </a:cubicBezTo>
                              <a:cubicBezTo>
                                <a:pt x="8673" y="15878"/>
                                <a:pt x="8673" y="15885"/>
                                <a:pt x="8667" y="15889"/>
                              </a:cubicBezTo>
                              <a:cubicBezTo>
                                <a:pt x="8662" y="15882"/>
                                <a:pt x="8651" y="15875"/>
                                <a:pt x="8645" y="15871"/>
                              </a:cubicBezTo>
                              <a:cubicBezTo>
                                <a:pt x="8629" y="15861"/>
                                <a:pt x="8618" y="15850"/>
                                <a:pt x="8602" y="15836"/>
                              </a:cubicBezTo>
                              <a:cubicBezTo>
                                <a:pt x="8586" y="15825"/>
                                <a:pt x="8570" y="15811"/>
                                <a:pt x="8553" y="15801"/>
                              </a:cubicBezTo>
                              <a:lnTo>
                                <a:pt x="8467" y="15744"/>
                              </a:lnTo>
                              <a:lnTo>
                                <a:pt x="8461" y="15794"/>
                              </a:lnTo>
                              <a:lnTo>
                                <a:pt x="8461" y="15818"/>
                              </a:lnTo>
                              <a:cubicBezTo>
                                <a:pt x="8461" y="15832"/>
                                <a:pt x="8461" y="15847"/>
                                <a:pt x="8467" y="15857"/>
                              </a:cubicBezTo>
                              <a:cubicBezTo>
                                <a:pt x="8467" y="15868"/>
                                <a:pt x="8472" y="15878"/>
                                <a:pt x="8472" y="15889"/>
                              </a:cubicBezTo>
                              <a:lnTo>
                                <a:pt x="8472" y="15896"/>
                              </a:lnTo>
                              <a:cubicBezTo>
                                <a:pt x="8472" y="15899"/>
                                <a:pt x="8472" y="15899"/>
                                <a:pt x="8472" y="15903"/>
                              </a:cubicBezTo>
                              <a:lnTo>
                                <a:pt x="8472" y="15903"/>
                              </a:lnTo>
                              <a:cubicBezTo>
                                <a:pt x="8472" y="15903"/>
                                <a:pt x="8472" y="15903"/>
                                <a:pt x="8467" y="15903"/>
                              </a:cubicBezTo>
                              <a:cubicBezTo>
                                <a:pt x="8461" y="15903"/>
                                <a:pt x="8456" y="15899"/>
                                <a:pt x="8456" y="15899"/>
                              </a:cubicBezTo>
                              <a:cubicBezTo>
                                <a:pt x="8445" y="15896"/>
                                <a:pt x="8434" y="15892"/>
                                <a:pt x="8423" y="15889"/>
                              </a:cubicBezTo>
                              <a:cubicBezTo>
                                <a:pt x="8412" y="15885"/>
                                <a:pt x="8402" y="15882"/>
                                <a:pt x="8385" y="15878"/>
                              </a:cubicBezTo>
                              <a:cubicBezTo>
                                <a:pt x="8385" y="15878"/>
                                <a:pt x="8380" y="15878"/>
                                <a:pt x="8380" y="15878"/>
                              </a:cubicBezTo>
                              <a:cubicBezTo>
                                <a:pt x="8380" y="15878"/>
                                <a:pt x="8380" y="15878"/>
                                <a:pt x="8374" y="15878"/>
                              </a:cubicBezTo>
                              <a:cubicBezTo>
                                <a:pt x="8369" y="15871"/>
                                <a:pt x="8369" y="15861"/>
                                <a:pt x="8364" y="15850"/>
                              </a:cubicBezTo>
                              <a:cubicBezTo>
                                <a:pt x="8358" y="15840"/>
                                <a:pt x="8353" y="15829"/>
                                <a:pt x="8353" y="15815"/>
                              </a:cubicBezTo>
                              <a:cubicBezTo>
                                <a:pt x="8353" y="15808"/>
                                <a:pt x="8347" y="15801"/>
                                <a:pt x="8347" y="15797"/>
                              </a:cubicBezTo>
                              <a:cubicBezTo>
                                <a:pt x="8347" y="15790"/>
                                <a:pt x="8342" y="15787"/>
                                <a:pt x="8342" y="15780"/>
                              </a:cubicBezTo>
                              <a:cubicBezTo>
                                <a:pt x="8336" y="15766"/>
                                <a:pt x="8336" y="15751"/>
                                <a:pt x="8331" y="15741"/>
                              </a:cubicBezTo>
                              <a:cubicBezTo>
                                <a:pt x="8326" y="15716"/>
                                <a:pt x="8315" y="15632"/>
                                <a:pt x="8342" y="15540"/>
                              </a:cubicBezTo>
                              <a:cubicBezTo>
                                <a:pt x="8353" y="15498"/>
                                <a:pt x="8374" y="15455"/>
                                <a:pt x="8396" y="15416"/>
                              </a:cubicBezTo>
                              <a:cubicBezTo>
                                <a:pt x="8423" y="15378"/>
                                <a:pt x="8450" y="15342"/>
                                <a:pt x="8472" y="15321"/>
                              </a:cubicBezTo>
                              <a:cubicBezTo>
                                <a:pt x="8477" y="15318"/>
                                <a:pt x="8477" y="15318"/>
                                <a:pt x="8477" y="15314"/>
                              </a:cubicBezTo>
                              <a:lnTo>
                                <a:pt x="8483" y="15307"/>
                              </a:lnTo>
                              <a:lnTo>
                                <a:pt x="8472" y="15307"/>
                              </a:lnTo>
                              <a:cubicBezTo>
                                <a:pt x="8472" y="15307"/>
                                <a:pt x="8271" y="15311"/>
                                <a:pt x="8136" y="15448"/>
                              </a:cubicBezTo>
                              <a:cubicBezTo>
                                <a:pt x="8130" y="15455"/>
                                <a:pt x="8125" y="15462"/>
                                <a:pt x="8114" y="15469"/>
                              </a:cubicBezTo>
                              <a:lnTo>
                                <a:pt x="8114" y="15473"/>
                              </a:lnTo>
                              <a:cubicBezTo>
                                <a:pt x="8109" y="15476"/>
                                <a:pt x="8109" y="15480"/>
                                <a:pt x="8103" y="15483"/>
                              </a:cubicBezTo>
                              <a:lnTo>
                                <a:pt x="8093" y="15498"/>
                              </a:lnTo>
                              <a:lnTo>
                                <a:pt x="8093" y="15498"/>
                              </a:lnTo>
                              <a:cubicBezTo>
                                <a:pt x="8087" y="15508"/>
                                <a:pt x="8082" y="15515"/>
                                <a:pt x="8076" y="15526"/>
                              </a:cubicBezTo>
                              <a:cubicBezTo>
                                <a:pt x="8071" y="15533"/>
                                <a:pt x="8065" y="15540"/>
                                <a:pt x="8065" y="15547"/>
                              </a:cubicBezTo>
                              <a:lnTo>
                                <a:pt x="8065" y="15547"/>
                              </a:lnTo>
                              <a:cubicBezTo>
                                <a:pt x="8055" y="15565"/>
                                <a:pt x="8049" y="15579"/>
                                <a:pt x="8044" y="15593"/>
                              </a:cubicBezTo>
                              <a:cubicBezTo>
                                <a:pt x="8038" y="15607"/>
                                <a:pt x="8033" y="15617"/>
                                <a:pt x="8033" y="15635"/>
                              </a:cubicBezTo>
                              <a:cubicBezTo>
                                <a:pt x="8022" y="15681"/>
                                <a:pt x="8017" y="15730"/>
                                <a:pt x="8011" y="15783"/>
                              </a:cubicBezTo>
                              <a:cubicBezTo>
                                <a:pt x="8006" y="15780"/>
                                <a:pt x="8000" y="15773"/>
                                <a:pt x="7995" y="15769"/>
                              </a:cubicBezTo>
                              <a:cubicBezTo>
                                <a:pt x="7984" y="15755"/>
                                <a:pt x="7968" y="15741"/>
                                <a:pt x="7957" y="15723"/>
                              </a:cubicBezTo>
                              <a:cubicBezTo>
                                <a:pt x="7946" y="15713"/>
                                <a:pt x="7941" y="15702"/>
                                <a:pt x="7930" y="15691"/>
                              </a:cubicBezTo>
                              <a:cubicBezTo>
                                <a:pt x="7925" y="15684"/>
                                <a:pt x="7919" y="15677"/>
                                <a:pt x="7914" y="15670"/>
                              </a:cubicBezTo>
                              <a:lnTo>
                                <a:pt x="7794" y="15508"/>
                              </a:lnTo>
                              <a:lnTo>
                                <a:pt x="7767" y="15473"/>
                              </a:lnTo>
                              <a:cubicBezTo>
                                <a:pt x="7751" y="15452"/>
                                <a:pt x="7729" y="15431"/>
                                <a:pt x="7713" y="15409"/>
                              </a:cubicBezTo>
                              <a:lnTo>
                                <a:pt x="7708" y="15402"/>
                              </a:lnTo>
                              <a:cubicBezTo>
                                <a:pt x="7670" y="15357"/>
                                <a:pt x="7632" y="15307"/>
                                <a:pt x="7594" y="15251"/>
                              </a:cubicBezTo>
                              <a:cubicBezTo>
                                <a:pt x="7534" y="15163"/>
                                <a:pt x="7475" y="15067"/>
                                <a:pt x="7420" y="14972"/>
                              </a:cubicBezTo>
                              <a:cubicBezTo>
                                <a:pt x="7496" y="14965"/>
                                <a:pt x="7567" y="14965"/>
                                <a:pt x="7626" y="14969"/>
                              </a:cubicBezTo>
                              <a:cubicBezTo>
                                <a:pt x="7740" y="14993"/>
                                <a:pt x="7789" y="15060"/>
                                <a:pt x="7816" y="15110"/>
                              </a:cubicBezTo>
                              <a:cubicBezTo>
                                <a:pt x="7832" y="15156"/>
                                <a:pt x="7838" y="15198"/>
                                <a:pt x="7838" y="15219"/>
                              </a:cubicBezTo>
                              <a:cubicBezTo>
                                <a:pt x="7838" y="15237"/>
                                <a:pt x="7832" y="15247"/>
                                <a:pt x="7822" y="15258"/>
                              </a:cubicBezTo>
                              <a:cubicBezTo>
                                <a:pt x="7816" y="15265"/>
                                <a:pt x="7805" y="15268"/>
                                <a:pt x="7800" y="15272"/>
                              </a:cubicBezTo>
                              <a:cubicBezTo>
                                <a:pt x="7794" y="15272"/>
                                <a:pt x="7784" y="15275"/>
                                <a:pt x="7778" y="15275"/>
                              </a:cubicBezTo>
                              <a:lnTo>
                                <a:pt x="7670" y="15297"/>
                              </a:lnTo>
                              <a:lnTo>
                                <a:pt x="7746" y="15297"/>
                              </a:lnTo>
                              <a:lnTo>
                                <a:pt x="7746" y="15300"/>
                              </a:lnTo>
                              <a:cubicBezTo>
                                <a:pt x="7746" y="15300"/>
                                <a:pt x="7756" y="15300"/>
                                <a:pt x="7767" y="15297"/>
                              </a:cubicBezTo>
                              <a:lnTo>
                                <a:pt x="7784" y="15297"/>
                              </a:lnTo>
                              <a:cubicBezTo>
                                <a:pt x="7800" y="15297"/>
                                <a:pt x="7816" y="15293"/>
                                <a:pt x="7832" y="15286"/>
                              </a:cubicBezTo>
                              <a:cubicBezTo>
                                <a:pt x="7849" y="15286"/>
                                <a:pt x="7892" y="15279"/>
                                <a:pt x="7952" y="15261"/>
                              </a:cubicBezTo>
                              <a:cubicBezTo>
                                <a:pt x="7984" y="15251"/>
                                <a:pt x="8033" y="15237"/>
                                <a:pt x="8076" y="15212"/>
                              </a:cubicBezTo>
                              <a:cubicBezTo>
                                <a:pt x="8087" y="15205"/>
                                <a:pt x="8098" y="15198"/>
                                <a:pt x="8109" y="15187"/>
                              </a:cubicBezTo>
                              <a:cubicBezTo>
                                <a:pt x="8114" y="15177"/>
                                <a:pt x="8120" y="15166"/>
                                <a:pt x="8120" y="15152"/>
                              </a:cubicBezTo>
                              <a:cubicBezTo>
                                <a:pt x="8120" y="15131"/>
                                <a:pt x="8109" y="15113"/>
                                <a:pt x="8087" y="15089"/>
                              </a:cubicBezTo>
                              <a:cubicBezTo>
                                <a:pt x="8055" y="15050"/>
                                <a:pt x="8000" y="15018"/>
                                <a:pt x="7941" y="14993"/>
                              </a:cubicBezTo>
                              <a:cubicBezTo>
                                <a:pt x="7903" y="14976"/>
                                <a:pt x="7854" y="14962"/>
                                <a:pt x="7805" y="14955"/>
                              </a:cubicBezTo>
                              <a:cubicBezTo>
                                <a:pt x="7778" y="14944"/>
                                <a:pt x="7740" y="14926"/>
                                <a:pt x="7691" y="14902"/>
                              </a:cubicBezTo>
                              <a:lnTo>
                                <a:pt x="7686" y="14898"/>
                              </a:lnTo>
                              <a:cubicBezTo>
                                <a:pt x="7664" y="14888"/>
                                <a:pt x="7643" y="14874"/>
                                <a:pt x="7616" y="14863"/>
                              </a:cubicBezTo>
                              <a:cubicBezTo>
                                <a:pt x="7605" y="14856"/>
                                <a:pt x="7588" y="14852"/>
                                <a:pt x="7572" y="14845"/>
                              </a:cubicBezTo>
                              <a:cubicBezTo>
                                <a:pt x="7561" y="14842"/>
                                <a:pt x="7551" y="14838"/>
                                <a:pt x="7540" y="14835"/>
                              </a:cubicBezTo>
                              <a:lnTo>
                                <a:pt x="7507" y="14824"/>
                              </a:lnTo>
                              <a:cubicBezTo>
                                <a:pt x="7480" y="14817"/>
                                <a:pt x="7453" y="14807"/>
                                <a:pt x="7426" y="14800"/>
                              </a:cubicBezTo>
                              <a:lnTo>
                                <a:pt x="7377" y="14789"/>
                              </a:lnTo>
                              <a:cubicBezTo>
                                <a:pt x="7361" y="14785"/>
                                <a:pt x="7345" y="14782"/>
                                <a:pt x="7334" y="14778"/>
                              </a:cubicBezTo>
                              <a:lnTo>
                                <a:pt x="7323" y="14775"/>
                              </a:lnTo>
                              <a:cubicBezTo>
                                <a:pt x="7242" y="14577"/>
                                <a:pt x="7155" y="14345"/>
                                <a:pt x="7095" y="14133"/>
                              </a:cubicBezTo>
                              <a:cubicBezTo>
                                <a:pt x="7128" y="14126"/>
                                <a:pt x="7160" y="14119"/>
                                <a:pt x="7182" y="14112"/>
                              </a:cubicBezTo>
                              <a:cubicBezTo>
                                <a:pt x="7231" y="14102"/>
                                <a:pt x="7242" y="14098"/>
                                <a:pt x="7236" y="14094"/>
                              </a:cubicBezTo>
                              <a:cubicBezTo>
                                <a:pt x="7236" y="14087"/>
                                <a:pt x="7225" y="14091"/>
                                <a:pt x="7204" y="14091"/>
                              </a:cubicBezTo>
                              <a:cubicBezTo>
                                <a:pt x="7204" y="14087"/>
                                <a:pt x="7204" y="14087"/>
                                <a:pt x="7204" y="14087"/>
                              </a:cubicBezTo>
                              <a:cubicBezTo>
                                <a:pt x="7204" y="14084"/>
                                <a:pt x="7204" y="14080"/>
                                <a:pt x="7204" y="14077"/>
                              </a:cubicBezTo>
                              <a:cubicBezTo>
                                <a:pt x="7198" y="14059"/>
                                <a:pt x="7182" y="14031"/>
                                <a:pt x="7149" y="14006"/>
                              </a:cubicBezTo>
                              <a:cubicBezTo>
                                <a:pt x="7128" y="13989"/>
                                <a:pt x="7095" y="13975"/>
                                <a:pt x="7057" y="13964"/>
                              </a:cubicBezTo>
                              <a:cubicBezTo>
                                <a:pt x="7052" y="13932"/>
                                <a:pt x="7046" y="13901"/>
                                <a:pt x="7041" y="13869"/>
                              </a:cubicBezTo>
                              <a:cubicBezTo>
                                <a:pt x="7036" y="13837"/>
                                <a:pt x="7030" y="13802"/>
                                <a:pt x="7025" y="13770"/>
                              </a:cubicBezTo>
                              <a:cubicBezTo>
                                <a:pt x="7019" y="13724"/>
                                <a:pt x="7008" y="13675"/>
                                <a:pt x="7003" y="13629"/>
                              </a:cubicBezTo>
                              <a:cubicBezTo>
                                <a:pt x="7008" y="13622"/>
                                <a:pt x="7014" y="13611"/>
                                <a:pt x="7019" y="13604"/>
                              </a:cubicBezTo>
                              <a:cubicBezTo>
                                <a:pt x="7052" y="13626"/>
                                <a:pt x="7106" y="13668"/>
                                <a:pt x="7177" y="13717"/>
                              </a:cubicBezTo>
                              <a:cubicBezTo>
                                <a:pt x="7198" y="13735"/>
                                <a:pt x="7220" y="13749"/>
                                <a:pt x="7242" y="13767"/>
                              </a:cubicBezTo>
                              <a:cubicBezTo>
                                <a:pt x="7301" y="13812"/>
                                <a:pt x="7458" y="13925"/>
                                <a:pt x="7621" y="14038"/>
                              </a:cubicBezTo>
                              <a:cubicBezTo>
                                <a:pt x="7811" y="14176"/>
                                <a:pt x="7919" y="14260"/>
                                <a:pt x="7946" y="14288"/>
                              </a:cubicBezTo>
                              <a:cubicBezTo>
                                <a:pt x="7925" y="14306"/>
                                <a:pt x="7794" y="14408"/>
                                <a:pt x="7816" y="14489"/>
                              </a:cubicBezTo>
                              <a:cubicBezTo>
                                <a:pt x="7816" y="14496"/>
                                <a:pt x="7822" y="14500"/>
                                <a:pt x="7822" y="14503"/>
                              </a:cubicBezTo>
                              <a:lnTo>
                                <a:pt x="7827" y="14518"/>
                              </a:lnTo>
                              <a:lnTo>
                                <a:pt x="7832" y="14510"/>
                              </a:lnTo>
                              <a:cubicBezTo>
                                <a:pt x="7838" y="14503"/>
                                <a:pt x="7859" y="14486"/>
                                <a:pt x="7903" y="14482"/>
                              </a:cubicBezTo>
                              <a:cubicBezTo>
                                <a:pt x="7930" y="14486"/>
                                <a:pt x="7962" y="14489"/>
                                <a:pt x="7990" y="14493"/>
                              </a:cubicBezTo>
                              <a:cubicBezTo>
                                <a:pt x="8038" y="14503"/>
                                <a:pt x="8098" y="14521"/>
                                <a:pt x="8152" y="14542"/>
                              </a:cubicBezTo>
                              <a:cubicBezTo>
                                <a:pt x="8212" y="14570"/>
                                <a:pt x="8282" y="14609"/>
                                <a:pt x="8353" y="14655"/>
                              </a:cubicBezTo>
                              <a:cubicBezTo>
                                <a:pt x="8369" y="14666"/>
                                <a:pt x="8380" y="14676"/>
                                <a:pt x="8396" y="14687"/>
                              </a:cubicBezTo>
                              <a:lnTo>
                                <a:pt x="8402" y="14690"/>
                              </a:lnTo>
                              <a:cubicBezTo>
                                <a:pt x="8510" y="14778"/>
                                <a:pt x="8591" y="14888"/>
                                <a:pt x="8651" y="14976"/>
                              </a:cubicBezTo>
                              <a:cubicBezTo>
                                <a:pt x="8667" y="14997"/>
                                <a:pt x="8678" y="15018"/>
                                <a:pt x="8694" y="15039"/>
                              </a:cubicBezTo>
                              <a:cubicBezTo>
                                <a:pt x="8770" y="15159"/>
                                <a:pt x="8835" y="15254"/>
                                <a:pt x="8857" y="15283"/>
                              </a:cubicBezTo>
                              <a:cubicBezTo>
                                <a:pt x="8916" y="15367"/>
                                <a:pt x="8976" y="15462"/>
                                <a:pt x="9019" y="15540"/>
                              </a:cubicBezTo>
                              <a:cubicBezTo>
                                <a:pt x="9041" y="15575"/>
                                <a:pt x="9057" y="15610"/>
                                <a:pt x="9068" y="15632"/>
                              </a:cubicBezTo>
                              <a:cubicBezTo>
                                <a:pt x="9079" y="15653"/>
                                <a:pt x="9084" y="15663"/>
                                <a:pt x="9090" y="15670"/>
                              </a:cubicBezTo>
                              <a:cubicBezTo>
                                <a:pt x="9074" y="15684"/>
                                <a:pt x="9036" y="15681"/>
                                <a:pt x="8987" y="15688"/>
                              </a:cubicBezTo>
                              <a:close/>
                              <a:moveTo>
                                <a:pt x="9388" y="14595"/>
                              </a:moveTo>
                              <a:cubicBezTo>
                                <a:pt x="9383" y="14644"/>
                                <a:pt x="9366" y="14683"/>
                                <a:pt x="9361" y="14701"/>
                              </a:cubicBezTo>
                              <a:lnTo>
                                <a:pt x="9361" y="14701"/>
                              </a:lnTo>
                              <a:cubicBezTo>
                                <a:pt x="9350" y="14729"/>
                                <a:pt x="9339" y="14764"/>
                                <a:pt x="9323" y="14796"/>
                              </a:cubicBezTo>
                              <a:cubicBezTo>
                                <a:pt x="9318" y="14810"/>
                                <a:pt x="9312" y="14821"/>
                                <a:pt x="9307" y="14831"/>
                              </a:cubicBezTo>
                              <a:cubicBezTo>
                                <a:pt x="9307" y="14838"/>
                                <a:pt x="9301" y="14842"/>
                                <a:pt x="9301" y="14845"/>
                              </a:cubicBezTo>
                              <a:lnTo>
                                <a:pt x="9290" y="14824"/>
                              </a:lnTo>
                              <a:cubicBezTo>
                                <a:pt x="9247" y="14754"/>
                                <a:pt x="9193" y="14687"/>
                                <a:pt x="9144" y="14623"/>
                              </a:cubicBezTo>
                              <a:cubicBezTo>
                                <a:pt x="9090" y="14553"/>
                                <a:pt x="9036" y="14500"/>
                                <a:pt x="9003" y="14468"/>
                              </a:cubicBezTo>
                              <a:cubicBezTo>
                                <a:pt x="9003" y="14465"/>
                                <a:pt x="8998" y="14458"/>
                                <a:pt x="8998" y="14451"/>
                              </a:cubicBezTo>
                              <a:cubicBezTo>
                                <a:pt x="8998" y="14440"/>
                                <a:pt x="8992" y="14429"/>
                                <a:pt x="8998" y="14419"/>
                              </a:cubicBezTo>
                              <a:cubicBezTo>
                                <a:pt x="9009" y="14391"/>
                                <a:pt x="9019" y="14369"/>
                                <a:pt x="9036" y="14352"/>
                              </a:cubicBezTo>
                              <a:cubicBezTo>
                                <a:pt x="9041" y="14348"/>
                                <a:pt x="9041" y="14345"/>
                                <a:pt x="9047" y="14338"/>
                              </a:cubicBezTo>
                              <a:cubicBezTo>
                                <a:pt x="9084" y="14306"/>
                                <a:pt x="9139" y="14281"/>
                                <a:pt x="9198" y="14267"/>
                              </a:cubicBezTo>
                              <a:cubicBezTo>
                                <a:pt x="9209" y="14264"/>
                                <a:pt x="9220" y="14260"/>
                                <a:pt x="9231" y="14257"/>
                              </a:cubicBezTo>
                              <a:lnTo>
                                <a:pt x="9231" y="14257"/>
                              </a:lnTo>
                              <a:cubicBezTo>
                                <a:pt x="9236" y="14253"/>
                                <a:pt x="9242" y="14253"/>
                                <a:pt x="9247" y="14253"/>
                              </a:cubicBezTo>
                              <a:lnTo>
                                <a:pt x="9252" y="14253"/>
                              </a:lnTo>
                              <a:lnTo>
                                <a:pt x="9252" y="14253"/>
                              </a:lnTo>
                              <a:cubicBezTo>
                                <a:pt x="9252" y="14257"/>
                                <a:pt x="9258" y="14260"/>
                                <a:pt x="9263" y="14260"/>
                              </a:cubicBezTo>
                              <a:cubicBezTo>
                                <a:pt x="9269" y="14260"/>
                                <a:pt x="9274" y="14264"/>
                                <a:pt x="9274" y="14267"/>
                              </a:cubicBezTo>
                              <a:cubicBezTo>
                                <a:pt x="9285" y="14281"/>
                                <a:pt x="9296" y="14295"/>
                                <a:pt x="9307" y="14313"/>
                              </a:cubicBezTo>
                              <a:cubicBezTo>
                                <a:pt x="9318" y="14324"/>
                                <a:pt x="9323" y="14338"/>
                                <a:pt x="9334" y="14348"/>
                              </a:cubicBezTo>
                              <a:lnTo>
                                <a:pt x="9339" y="14348"/>
                              </a:lnTo>
                              <a:lnTo>
                                <a:pt x="9339" y="14348"/>
                              </a:lnTo>
                              <a:cubicBezTo>
                                <a:pt x="9350" y="14373"/>
                                <a:pt x="9361" y="14401"/>
                                <a:pt x="9372" y="14429"/>
                              </a:cubicBezTo>
                              <a:cubicBezTo>
                                <a:pt x="9383" y="14461"/>
                                <a:pt x="9388" y="14489"/>
                                <a:pt x="9393" y="14514"/>
                              </a:cubicBezTo>
                              <a:cubicBezTo>
                                <a:pt x="9388" y="14542"/>
                                <a:pt x="9388" y="14567"/>
                                <a:pt x="9388" y="14595"/>
                              </a:cubicBezTo>
                              <a:close/>
                              <a:moveTo>
                                <a:pt x="9496" y="14250"/>
                              </a:moveTo>
                              <a:cubicBezTo>
                                <a:pt x="9486" y="14243"/>
                                <a:pt x="9480" y="14239"/>
                                <a:pt x="9469" y="14235"/>
                              </a:cubicBezTo>
                              <a:cubicBezTo>
                                <a:pt x="9442" y="14221"/>
                                <a:pt x="9410" y="14214"/>
                                <a:pt x="9377" y="14211"/>
                              </a:cubicBezTo>
                              <a:cubicBezTo>
                                <a:pt x="9372" y="14211"/>
                                <a:pt x="9372" y="14211"/>
                                <a:pt x="9366" y="14211"/>
                              </a:cubicBezTo>
                              <a:lnTo>
                                <a:pt x="9361" y="14211"/>
                              </a:lnTo>
                              <a:cubicBezTo>
                                <a:pt x="9350" y="14211"/>
                                <a:pt x="9345" y="14207"/>
                                <a:pt x="9334" y="14207"/>
                              </a:cubicBezTo>
                              <a:cubicBezTo>
                                <a:pt x="9312" y="14207"/>
                                <a:pt x="9290" y="14211"/>
                                <a:pt x="9274" y="14218"/>
                              </a:cubicBezTo>
                              <a:cubicBezTo>
                                <a:pt x="9258" y="14228"/>
                                <a:pt x="9247" y="14239"/>
                                <a:pt x="9247" y="14257"/>
                              </a:cubicBezTo>
                              <a:lnTo>
                                <a:pt x="9247" y="14250"/>
                              </a:lnTo>
                              <a:cubicBezTo>
                                <a:pt x="9247" y="14246"/>
                                <a:pt x="9247" y="14246"/>
                                <a:pt x="9247" y="14243"/>
                              </a:cubicBezTo>
                              <a:cubicBezTo>
                                <a:pt x="9247" y="14239"/>
                                <a:pt x="9242" y="14232"/>
                                <a:pt x="9236" y="14228"/>
                              </a:cubicBezTo>
                              <a:cubicBezTo>
                                <a:pt x="9231" y="14221"/>
                                <a:pt x="9225" y="14218"/>
                                <a:pt x="9220" y="14211"/>
                              </a:cubicBezTo>
                              <a:cubicBezTo>
                                <a:pt x="9215" y="14204"/>
                                <a:pt x="9204" y="14200"/>
                                <a:pt x="9193" y="14193"/>
                              </a:cubicBezTo>
                              <a:cubicBezTo>
                                <a:pt x="9177" y="14183"/>
                                <a:pt x="9160" y="14176"/>
                                <a:pt x="9139" y="14165"/>
                              </a:cubicBezTo>
                              <a:cubicBezTo>
                                <a:pt x="9133" y="14161"/>
                                <a:pt x="9122" y="14158"/>
                                <a:pt x="9117" y="14158"/>
                              </a:cubicBezTo>
                              <a:cubicBezTo>
                                <a:pt x="9106" y="14154"/>
                                <a:pt x="9074" y="14144"/>
                                <a:pt x="9030" y="14133"/>
                              </a:cubicBezTo>
                              <a:cubicBezTo>
                                <a:pt x="8981" y="14123"/>
                                <a:pt x="8938" y="14123"/>
                                <a:pt x="8895" y="14126"/>
                              </a:cubicBezTo>
                              <a:cubicBezTo>
                                <a:pt x="8862" y="14130"/>
                                <a:pt x="8824" y="14137"/>
                                <a:pt x="8797" y="14151"/>
                              </a:cubicBezTo>
                              <a:cubicBezTo>
                                <a:pt x="8786" y="14158"/>
                                <a:pt x="8770" y="14161"/>
                                <a:pt x="8765" y="14169"/>
                              </a:cubicBezTo>
                              <a:cubicBezTo>
                                <a:pt x="8759" y="14172"/>
                                <a:pt x="8759" y="14172"/>
                                <a:pt x="8754" y="14176"/>
                              </a:cubicBezTo>
                              <a:cubicBezTo>
                                <a:pt x="8754" y="14172"/>
                                <a:pt x="8754" y="14169"/>
                                <a:pt x="8759" y="14165"/>
                              </a:cubicBezTo>
                              <a:cubicBezTo>
                                <a:pt x="8765" y="14140"/>
                                <a:pt x="8781" y="14091"/>
                                <a:pt x="8824" y="14038"/>
                              </a:cubicBezTo>
                              <a:lnTo>
                                <a:pt x="8824" y="14035"/>
                              </a:lnTo>
                              <a:cubicBezTo>
                                <a:pt x="8830" y="14031"/>
                                <a:pt x="8830" y="14027"/>
                                <a:pt x="8835" y="14024"/>
                              </a:cubicBezTo>
                              <a:cubicBezTo>
                                <a:pt x="8857" y="13996"/>
                                <a:pt x="8889" y="13971"/>
                                <a:pt x="8916" y="13953"/>
                              </a:cubicBezTo>
                              <a:cubicBezTo>
                                <a:pt x="8916" y="13953"/>
                                <a:pt x="8922" y="13950"/>
                                <a:pt x="8922" y="13950"/>
                              </a:cubicBezTo>
                              <a:lnTo>
                                <a:pt x="8927" y="13946"/>
                              </a:lnTo>
                              <a:cubicBezTo>
                                <a:pt x="8954" y="13932"/>
                                <a:pt x="8976" y="13918"/>
                                <a:pt x="9003" y="13911"/>
                              </a:cubicBezTo>
                              <a:lnTo>
                                <a:pt x="9009" y="13911"/>
                              </a:lnTo>
                              <a:cubicBezTo>
                                <a:pt x="9014" y="13911"/>
                                <a:pt x="9019" y="13908"/>
                                <a:pt x="9019" y="13908"/>
                              </a:cubicBezTo>
                              <a:cubicBezTo>
                                <a:pt x="9052" y="13901"/>
                                <a:pt x="9084" y="13894"/>
                                <a:pt x="9117" y="13897"/>
                              </a:cubicBezTo>
                              <a:cubicBezTo>
                                <a:pt x="9144" y="13897"/>
                                <a:pt x="9166" y="13901"/>
                                <a:pt x="9182" y="13904"/>
                              </a:cubicBezTo>
                              <a:cubicBezTo>
                                <a:pt x="9209" y="13911"/>
                                <a:pt x="9236" y="13922"/>
                                <a:pt x="9252" y="13932"/>
                              </a:cubicBezTo>
                              <a:cubicBezTo>
                                <a:pt x="9274" y="13946"/>
                                <a:pt x="9285" y="13964"/>
                                <a:pt x="9296" y="13982"/>
                              </a:cubicBezTo>
                              <a:cubicBezTo>
                                <a:pt x="9301" y="13999"/>
                                <a:pt x="9301" y="14017"/>
                                <a:pt x="9301" y="14024"/>
                              </a:cubicBezTo>
                              <a:cubicBezTo>
                                <a:pt x="9296" y="14038"/>
                                <a:pt x="9301" y="14045"/>
                                <a:pt x="9307" y="14049"/>
                              </a:cubicBezTo>
                              <a:lnTo>
                                <a:pt x="9312" y="14049"/>
                              </a:lnTo>
                              <a:lnTo>
                                <a:pt x="9318" y="14045"/>
                              </a:lnTo>
                              <a:lnTo>
                                <a:pt x="9318" y="14042"/>
                              </a:lnTo>
                              <a:cubicBezTo>
                                <a:pt x="9318" y="14042"/>
                                <a:pt x="9318" y="14038"/>
                                <a:pt x="9323" y="14038"/>
                              </a:cubicBezTo>
                              <a:cubicBezTo>
                                <a:pt x="9323" y="14038"/>
                                <a:pt x="9323" y="14038"/>
                                <a:pt x="9323" y="14038"/>
                              </a:cubicBezTo>
                              <a:lnTo>
                                <a:pt x="9323" y="14049"/>
                              </a:lnTo>
                              <a:lnTo>
                                <a:pt x="9334" y="14042"/>
                              </a:lnTo>
                              <a:cubicBezTo>
                                <a:pt x="9345" y="14038"/>
                                <a:pt x="9355" y="14035"/>
                                <a:pt x="9366" y="14035"/>
                              </a:cubicBezTo>
                              <a:lnTo>
                                <a:pt x="9372" y="14035"/>
                              </a:lnTo>
                              <a:cubicBezTo>
                                <a:pt x="9377" y="14035"/>
                                <a:pt x="9383" y="14035"/>
                                <a:pt x="9388" y="14031"/>
                              </a:cubicBezTo>
                              <a:cubicBezTo>
                                <a:pt x="9410" y="14027"/>
                                <a:pt x="9431" y="14027"/>
                                <a:pt x="9453" y="14020"/>
                              </a:cubicBezTo>
                              <a:cubicBezTo>
                                <a:pt x="9475" y="14017"/>
                                <a:pt x="9491" y="14010"/>
                                <a:pt x="9507" y="14003"/>
                              </a:cubicBezTo>
                              <a:lnTo>
                                <a:pt x="9518" y="13999"/>
                              </a:lnTo>
                              <a:cubicBezTo>
                                <a:pt x="9545" y="13989"/>
                                <a:pt x="9567" y="13978"/>
                                <a:pt x="9583" y="13968"/>
                              </a:cubicBezTo>
                              <a:cubicBezTo>
                                <a:pt x="9599" y="13961"/>
                                <a:pt x="9616" y="13950"/>
                                <a:pt x="9626" y="13939"/>
                              </a:cubicBezTo>
                              <a:cubicBezTo>
                                <a:pt x="9637" y="13929"/>
                                <a:pt x="9648" y="13922"/>
                                <a:pt x="9664" y="13908"/>
                              </a:cubicBezTo>
                              <a:cubicBezTo>
                                <a:pt x="9702" y="13865"/>
                                <a:pt x="9724" y="13830"/>
                                <a:pt x="9735" y="13791"/>
                              </a:cubicBezTo>
                              <a:cubicBezTo>
                                <a:pt x="9735" y="13784"/>
                                <a:pt x="9735" y="13781"/>
                                <a:pt x="9740" y="13774"/>
                              </a:cubicBezTo>
                              <a:cubicBezTo>
                                <a:pt x="9757" y="13731"/>
                                <a:pt x="9805" y="13717"/>
                                <a:pt x="9908" y="13717"/>
                              </a:cubicBezTo>
                              <a:cubicBezTo>
                                <a:pt x="9908" y="13717"/>
                                <a:pt x="9914" y="13717"/>
                                <a:pt x="9914" y="13717"/>
                              </a:cubicBezTo>
                              <a:cubicBezTo>
                                <a:pt x="9914" y="13717"/>
                                <a:pt x="9914" y="13721"/>
                                <a:pt x="9914" y="13721"/>
                              </a:cubicBezTo>
                              <a:lnTo>
                                <a:pt x="9914" y="13724"/>
                              </a:lnTo>
                              <a:cubicBezTo>
                                <a:pt x="9914" y="13724"/>
                                <a:pt x="9914" y="13728"/>
                                <a:pt x="9908" y="13728"/>
                              </a:cubicBezTo>
                              <a:lnTo>
                                <a:pt x="9903" y="13731"/>
                              </a:lnTo>
                              <a:cubicBezTo>
                                <a:pt x="9903" y="13735"/>
                                <a:pt x="9898" y="13735"/>
                                <a:pt x="9898" y="13738"/>
                              </a:cubicBezTo>
                              <a:lnTo>
                                <a:pt x="9892" y="13742"/>
                              </a:lnTo>
                              <a:lnTo>
                                <a:pt x="9892" y="13742"/>
                              </a:lnTo>
                              <a:cubicBezTo>
                                <a:pt x="9892" y="13742"/>
                                <a:pt x="9892" y="13745"/>
                                <a:pt x="9892" y="13745"/>
                              </a:cubicBezTo>
                              <a:lnTo>
                                <a:pt x="9887" y="13749"/>
                              </a:lnTo>
                              <a:cubicBezTo>
                                <a:pt x="9876" y="13756"/>
                                <a:pt x="9870" y="13767"/>
                                <a:pt x="9860" y="13777"/>
                              </a:cubicBezTo>
                              <a:cubicBezTo>
                                <a:pt x="9832" y="13805"/>
                                <a:pt x="9800" y="13848"/>
                                <a:pt x="9767" y="13890"/>
                              </a:cubicBezTo>
                              <a:cubicBezTo>
                                <a:pt x="9746" y="13925"/>
                                <a:pt x="9702" y="13985"/>
                                <a:pt x="9664" y="14052"/>
                              </a:cubicBezTo>
                              <a:cubicBezTo>
                                <a:pt x="9654" y="14070"/>
                                <a:pt x="9643" y="14087"/>
                                <a:pt x="9632" y="14105"/>
                              </a:cubicBezTo>
                              <a:cubicBezTo>
                                <a:pt x="9605" y="14151"/>
                                <a:pt x="9583" y="14193"/>
                                <a:pt x="9572" y="14235"/>
                              </a:cubicBezTo>
                              <a:lnTo>
                                <a:pt x="9567" y="14246"/>
                              </a:lnTo>
                              <a:cubicBezTo>
                                <a:pt x="9561" y="14267"/>
                                <a:pt x="9556" y="14288"/>
                                <a:pt x="9551" y="14310"/>
                              </a:cubicBezTo>
                              <a:cubicBezTo>
                                <a:pt x="9551" y="14313"/>
                                <a:pt x="9551" y="14317"/>
                                <a:pt x="9551" y="14324"/>
                              </a:cubicBezTo>
                              <a:cubicBezTo>
                                <a:pt x="9551" y="14324"/>
                                <a:pt x="9551" y="14324"/>
                                <a:pt x="9551" y="14320"/>
                              </a:cubicBezTo>
                              <a:cubicBezTo>
                                <a:pt x="9545" y="14313"/>
                                <a:pt x="9545" y="14306"/>
                                <a:pt x="9540" y="14299"/>
                              </a:cubicBezTo>
                              <a:lnTo>
                                <a:pt x="9540" y="14295"/>
                              </a:lnTo>
                              <a:cubicBezTo>
                                <a:pt x="9529" y="14278"/>
                                <a:pt x="9513" y="14264"/>
                                <a:pt x="9496" y="14250"/>
                              </a:cubicBezTo>
                              <a:close/>
                              <a:moveTo>
                                <a:pt x="9935" y="19160"/>
                              </a:moveTo>
                              <a:cubicBezTo>
                                <a:pt x="9925" y="19167"/>
                                <a:pt x="9908" y="19167"/>
                                <a:pt x="9903" y="19160"/>
                              </a:cubicBezTo>
                              <a:cubicBezTo>
                                <a:pt x="9898" y="19157"/>
                                <a:pt x="9898" y="19153"/>
                                <a:pt x="9898" y="19150"/>
                              </a:cubicBezTo>
                              <a:cubicBezTo>
                                <a:pt x="9908" y="19146"/>
                                <a:pt x="9925" y="19139"/>
                                <a:pt x="9935" y="19136"/>
                              </a:cubicBezTo>
                              <a:cubicBezTo>
                                <a:pt x="9935" y="19136"/>
                                <a:pt x="9935" y="19136"/>
                                <a:pt x="9935" y="19136"/>
                              </a:cubicBezTo>
                              <a:cubicBezTo>
                                <a:pt x="9941" y="19139"/>
                                <a:pt x="9941" y="19143"/>
                                <a:pt x="9941" y="19146"/>
                              </a:cubicBezTo>
                              <a:cubicBezTo>
                                <a:pt x="9941" y="19153"/>
                                <a:pt x="9941" y="19157"/>
                                <a:pt x="9935" y="19160"/>
                              </a:cubicBezTo>
                              <a:close/>
                              <a:moveTo>
                                <a:pt x="10011" y="19566"/>
                              </a:moveTo>
                              <a:cubicBezTo>
                                <a:pt x="10011" y="19562"/>
                                <a:pt x="10006" y="19562"/>
                                <a:pt x="10006" y="19559"/>
                              </a:cubicBezTo>
                              <a:cubicBezTo>
                                <a:pt x="10006" y="19555"/>
                                <a:pt x="10006" y="19552"/>
                                <a:pt x="10011" y="19548"/>
                              </a:cubicBezTo>
                              <a:cubicBezTo>
                                <a:pt x="10017" y="19545"/>
                                <a:pt x="10022" y="19545"/>
                                <a:pt x="10028" y="19545"/>
                              </a:cubicBezTo>
                              <a:cubicBezTo>
                                <a:pt x="10033" y="19545"/>
                                <a:pt x="10038" y="19545"/>
                                <a:pt x="10044" y="19548"/>
                              </a:cubicBezTo>
                              <a:cubicBezTo>
                                <a:pt x="10049" y="19552"/>
                                <a:pt x="10049" y="19552"/>
                                <a:pt x="10049" y="19555"/>
                              </a:cubicBezTo>
                              <a:cubicBezTo>
                                <a:pt x="10044" y="19559"/>
                                <a:pt x="10028" y="19562"/>
                                <a:pt x="10011" y="19566"/>
                              </a:cubicBezTo>
                              <a:close/>
                              <a:moveTo>
                                <a:pt x="11242" y="14056"/>
                              </a:moveTo>
                              <a:cubicBezTo>
                                <a:pt x="11193" y="14112"/>
                                <a:pt x="11166" y="14176"/>
                                <a:pt x="11150" y="14232"/>
                              </a:cubicBezTo>
                              <a:cubicBezTo>
                                <a:pt x="11117" y="14331"/>
                                <a:pt x="11074" y="14475"/>
                                <a:pt x="11090" y="14606"/>
                              </a:cubicBezTo>
                              <a:cubicBezTo>
                                <a:pt x="11095" y="14690"/>
                                <a:pt x="11128" y="14775"/>
                                <a:pt x="11171" y="14845"/>
                              </a:cubicBezTo>
                              <a:cubicBezTo>
                                <a:pt x="11182" y="14867"/>
                                <a:pt x="11198" y="14888"/>
                                <a:pt x="11209" y="14909"/>
                              </a:cubicBezTo>
                              <a:cubicBezTo>
                                <a:pt x="11188" y="14919"/>
                                <a:pt x="11144" y="14969"/>
                                <a:pt x="11128" y="14993"/>
                              </a:cubicBezTo>
                              <a:cubicBezTo>
                                <a:pt x="11101" y="15032"/>
                                <a:pt x="11079" y="15071"/>
                                <a:pt x="11068" y="15106"/>
                              </a:cubicBezTo>
                              <a:cubicBezTo>
                                <a:pt x="11057" y="15134"/>
                                <a:pt x="11052" y="15159"/>
                                <a:pt x="11047" y="15180"/>
                              </a:cubicBezTo>
                              <a:cubicBezTo>
                                <a:pt x="11047" y="15201"/>
                                <a:pt x="11047" y="15226"/>
                                <a:pt x="11052" y="15240"/>
                              </a:cubicBezTo>
                              <a:cubicBezTo>
                                <a:pt x="11052" y="15240"/>
                                <a:pt x="11047" y="15240"/>
                                <a:pt x="11047" y="15240"/>
                              </a:cubicBezTo>
                              <a:cubicBezTo>
                                <a:pt x="10987" y="15254"/>
                                <a:pt x="10933" y="15293"/>
                                <a:pt x="10917" y="15342"/>
                              </a:cubicBezTo>
                              <a:cubicBezTo>
                                <a:pt x="10911" y="15353"/>
                                <a:pt x="10911" y="15367"/>
                                <a:pt x="10911" y="15378"/>
                              </a:cubicBezTo>
                              <a:lnTo>
                                <a:pt x="10884" y="15353"/>
                              </a:lnTo>
                              <a:cubicBezTo>
                                <a:pt x="10895" y="15321"/>
                                <a:pt x="10862" y="15085"/>
                                <a:pt x="10841" y="14958"/>
                              </a:cubicBezTo>
                              <a:cubicBezTo>
                                <a:pt x="10835" y="14916"/>
                                <a:pt x="10824" y="14852"/>
                                <a:pt x="10808" y="14771"/>
                              </a:cubicBezTo>
                              <a:lnTo>
                                <a:pt x="10786" y="14662"/>
                              </a:lnTo>
                              <a:lnTo>
                                <a:pt x="10776" y="14623"/>
                              </a:lnTo>
                              <a:cubicBezTo>
                                <a:pt x="10765" y="14584"/>
                                <a:pt x="10759" y="14542"/>
                                <a:pt x="10738" y="14500"/>
                              </a:cubicBezTo>
                              <a:cubicBezTo>
                                <a:pt x="10721" y="14458"/>
                                <a:pt x="10689" y="14422"/>
                                <a:pt x="10662" y="14384"/>
                              </a:cubicBezTo>
                              <a:cubicBezTo>
                                <a:pt x="10656" y="14377"/>
                                <a:pt x="10651" y="14369"/>
                                <a:pt x="10646" y="14362"/>
                              </a:cubicBezTo>
                              <a:cubicBezTo>
                                <a:pt x="10613" y="14320"/>
                                <a:pt x="10586" y="14274"/>
                                <a:pt x="10570" y="14228"/>
                              </a:cubicBezTo>
                              <a:cubicBezTo>
                                <a:pt x="10553" y="14186"/>
                                <a:pt x="10543" y="14140"/>
                                <a:pt x="10543" y="14102"/>
                              </a:cubicBezTo>
                              <a:cubicBezTo>
                                <a:pt x="10543" y="14098"/>
                                <a:pt x="10543" y="14091"/>
                                <a:pt x="10543" y="14087"/>
                              </a:cubicBezTo>
                              <a:cubicBezTo>
                                <a:pt x="10548" y="14063"/>
                                <a:pt x="10553" y="14038"/>
                                <a:pt x="10564" y="14017"/>
                              </a:cubicBezTo>
                              <a:cubicBezTo>
                                <a:pt x="10570" y="14010"/>
                                <a:pt x="10575" y="14003"/>
                                <a:pt x="10580" y="13999"/>
                              </a:cubicBezTo>
                              <a:cubicBezTo>
                                <a:pt x="10597" y="13985"/>
                                <a:pt x="10597" y="13985"/>
                                <a:pt x="10591" y="13982"/>
                              </a:cubicBezTo>
                              <a:cubicBezTo>
                                <a:pt x="10591" y="13982"/>
                                <a:pt x="10591" y="13982"/>
                                <a:pt x="10591" y="13982"/>
                              </a:cubicBezTo>
                              <a:cubicBezTo>
                                <a:pt x="10624" y="13957"/>
                                <a:pt x="10662" y="13936"/>
                                <a:pt x="10700" y="13915"/>
                              </a:cubicBezTo>
                              <a:cubicBezTo>
                                <a:pt x="10770" y="13883"/>
                                <a:pt x="10851" y="13858"/>
                                <a:pt x="10927" y="13844"/>
                              </a:cubicBezTo>
                              <a:cubicBezTo>
                                <a:pt x="10987" y="13834"/>
                                <a:pt x="11052" y="13834"/>
                                <a:pt x="11123" y="13837"/>
                              </a:cubicBezTo>
                              <a:cubicBezTo>
                                <a:pt x="11128" y="13837"/>
                                <a:pt x="11133" y="13837"/>
                                <a:pt x="11139" y="13837"/>
                              </a:cubicBezTo>
                              <a:lnTo>
                                <a:pt x="11144" y="13837"/>
                              </a:lnTo>
                              <a:cubicBezTo>
                                <a:pt x="11150" y="13841"/>
                                <a:pt x="11160" y="13841"/>
                                <a:pt x="11166" y="13844"/>
                              </a:cubicBezTo>
                              <a:cubicBezTo>
                                <a:pt x="11171" y="13844"/>
                                <a:pt x="11177" y="13848"/>
                                <a:pt x="11182" y="13848"/>
                              </a:cubicBezTo>
                              <a:cubicBezTo>
                                <a:pt x="11182" y="13848"/>
                                <a:pt x="11188" y="13848"/>
                                <a:pt x="11188" y="13848"/>
                              </a:cubicBezTo>
                              <a:cubicBezTo>
                                <a:pt x="11204" y="13848"/>
                                <a:pt x="11209" y="13844"/>
                                <a:pt x="11215" y="13841"/>
                              </a:cubicBezTo>
                              <a:cubicBezTo>
                                <a:pt x="11220" y="13837"/>
                                <a:pt x="11215" y="13830"/>
                                <a:pt x="11209" y="13827"/>
                              </a:cubicBezTo>
                              <a:cubicBezTo>
                                <a:pt x="11209" y="13823"/>
                                <a:pt x="11215" y="13816"/>
                                <a:pt x="11215" y="13805"/>
                              </a:cubicBezTo>
                              <a:cubicBezTo>
                                <a:pt x="11215" y="13788"/>
                                <a:pt x="11198" y="13760"/>
                                <a:pt x="11160" y="13735"/>
                              </a:cubicBezTo>
                              <a:cubicBezTo>
                                <a:pt x="11144" y="13724"/>
                                <a:pt x="11117" y="13714"/>
                                <a:pt x="11095" y="13707"/>
                              </a:cubicBezTo>
                              <a:cubicBezTo>
                                <a:pt x="11074" y="13700"/>
                                <a:pt x="11047" y="13696"/>
                                <a:pt x="11014" y="13696"/>
                              </a:cubicBezTo>
                              <a:cubicBezTo>
                                <a:pt x="10960" y="13696"/>
                                <a:pt x="10911" y="13700"/>
                                <a:pt x="10862" y="13707"/>
                              </a:cubicBezTo>
                              <a:lnTo>
                                <a:pt x="10846" y="13710"/>
                              </a:lnTo>
                              <a:cubicBezTo>
                                <a:pt x="10803" y="13717"/>
                                <a:pt x="10732" y="13728"/>
                                <a:pt x="10651" y="13749"/>
                              </a:cubicBezTo>
                              <a:cubicBezTo>
                                <a:pt x="10597" y="13763"/>
                                <a:pt x="10553" y="13781"/>
                                <a:pt x="10515" y="13802"/>
                              </a:cubicBezTo>
                              <a:cubicBezTo>
                                <a:pt x="10472" y="13823"/>
                                <a:pt x="10434" y="13855"/>
                                <a:pt x="10407" y="13890"/>
                              </a:cubicBezTo>
                              <a:cubicBezTo>
                                <a:pt x="10347" y="13964"/>
                                <a:pt x="10326" y="14045"/>
                                <a:pt x="10315" y="14105"/>
                              </a:cubicBezTo>
                              <a:cubicBezTo>
                                <a:pt x="10309" y="14137"/>
                                <a:pt x="10304" y="14172"/>
                                <a:pt x="10304" y="14204"/>
                              </a:cubicBezTo>
                              <a:cubicBezTo>
                                <a:pt x="10299" y="14260"/>
                                <a:pt x="10304" y="14313"/>
                                <a:pt x="10326" y="14362"/>
                              </a:cubicBezTo>
                              <a:cubicBezTo>
                                <a:pt x="10326" y="14362"/>
                                <a:pt x="10326" y="14387"/>
                                <a:pt x="10326" y="14429"/>
                              </a:cubicBezTo>
                              <a:lnTo>
                                <a:pt x="10326" y="14433"/>
                              </a:lnTo>
                              <a:cubicBezTo>
                                <a:pt x="10326" y="14436"/>
                                <a:pt x="10326" y="14436"/>
                                <a:pt x="10326" y="14440"/>
                              </a:cubicBezTo>
                              <a:cubicBezTo>
                                <a:pt x="10326" y="14496"/>
                                <a:pt x="10331" y="14560"/>
                                <a:pt x="10347" y="14634"/>
                              </a:cubicBezTo>
                              <a:cubicBezTo>
                                <a:pt x="10353" y="14655"/>
                                <a:pt x="10353" y="14673"/>
                                <a:pt x="10358" y="14694"/>
                              </a:cubicBezTo>
                              <a:cubicBezTo>
                                <a:pt x="10380" y="14800"/>
                                <a:pt x="10407" y="14888"/>
                                <a:pt x="10445" y="14958"/>
                              </a:cubicBezTo>
                              <a:cubicBezTo>
                                <a:pt x="10450" y="14969"/>
                                <a:pt x="10450" y="14976"/>
                                <a:pt x="10456" y="14986"/>
                              </a:cubicBezTo>
                              <a:cubicBezTo>
                                <a:pt x="10461" y="15000"/>
                                <a:pt x="10472" y="15015"/>
                                <a:pt x="10477" y="15029"/>
                              </a:cubicBezTo>
                              <a:lnTo>
                                <a:pt x="10499" y="15064"/>
                              </a:lnTo>
                              <a:cubicBezTo>
                                <a:pt x="10515" y="15085"/>
                                <a:pt x="10526" y="15103"/>
                                <a:pt x="10532" y="15113"/>
                              </a:cubicBezTo>
                              <a:cubicBezTo>
                                <a:pt x="10537" y="15124"/>
                                <a:pt x="10548" y="15134"/>
                                <a:pt x="10553" y="15145"/>
                              </a:cubicBezTo>
                              <a:cubicBezTo>
                                <a:pt x="10564" y="15159"/>
                                <a:pt x="10575" y="15173"/>
                                <a:pt x="10580" y="15187"/>
                              </a:cubicBezTo>
                              <a:cubicBezTo>
                                <a:pt x="10613" y="15240"/>
                                <a:pt x="10635" y="15290"/>
                                <a:pt x="10651" y="15328"/>
                              </a:cubicBezTo>
                              <a:cubicBezTo>
                                <a:pt x="10656" y="15350"/>
                                <a:pt x="10656" y="15350"/>
                                <a:pt x="10667" y="15350"/>
                              </a:cubicBezTo>
                              <a:cubicBezTo>
                                <a:pt x="10667" y="15350"/>
                                <a:pt x="10667" y="15350"/>
                                <a:pt x="10667" y="15350"/>
                              </a:cubicBezTo>
                              <a:cubicBezTo>
                                <a:pt x="10667" y="15353"/>
                                <a:pt x="10667" y="15353"/>
                                <a:pt x="10667" y="15357"/>
                              </a:cubicBezTo>
                              <a:cubicBezTo>
                                <a:pt x="10656" y="15360"/>
                                <a:pt x="10646" y="15360"/>
                                <a:pt x="10640" y="15364"/>
                              </a:cubicBezTo>
                              <a:cubicBezTo>
                                <a:pt x="10624" y="15367"/>
                                <a:pt x="10608" y="15374"/>
                                <a:pt x="10597" y="15381"/>
                              </a:cubicBezTo>
                              <a:cubicBezTo>
                                <a:pt x="10602" y="15360"/>
                                <a:pt x="10602" y="15332"/>
                                <a:pt x="10597" y="15314"/>
                              </a:cubicBezTo>
                              <a:lnTo>
                                <a:pt x="10591" y="15286"/>
                              </a:lnTo>
                              <a:cubicBezTo>
                                <a:pt x="10591" y="15279"/>
                                <a:pt x="10586" y="15272"/>
                                <a:pt x="10586" y="15251"/>
                              </a:cubicBezTo>
                              <a:lnTo>
                                <a:pt x="10586" y="15247"/>
                              </a:lnTo>
                              <a:lnTo>
                                <a:pt x="10543" y="15251"/>
                              </a:lnTo>
                              <a:cubicBezTo>
                                <a:pt x="10537" y="15251"/>
                                <a:pt x="10532" y="15251"/>
                                <a:pt x="10526" y="15254"/>
                              </a:cubicBezTo>
                              <a:lnTo>
                                <a:pt x="10521" y="15254"/>
                              </a:lnTo>
                              <a:cubicBezTo>
                                <a:pt x="10505" y="15258"/>
                                <a:pt x="10494" y="15261"/>
                                <a:pt x="10477" y="15265"/>
                              </a:cubicBezTo>
                              <a:cubicBezTo>
                                <a:pt x="10450" y="15272"/>
                                <a:pt x="10423" y="15286"/>
                                <a:pt x="10402" y="15300"/>
                              </a:cubicBezTo>
                              <a:cubicBezTo>
                                <a:pt x="10402" y="15300"/>
                                <a:pt x="10396" y="15304"/>
                                <a:pt x="10396" y="15304"/>
                              </a:cubicBezTo>
                              <a:lnTo>
                                <a:pt x="10396" y="15307"/>
                              </a:lnTo>
                              <a:cubicBezTo>
                                <a:pt x="10374" y="15321"/>
                                <a:pt x="10353" y="15339"/>
                                <a:pt x="10342" y="15360"/>
                              </a:cubicBezTo>
                              <a:cubicBezTo>
                                <a:pt x="10342" y="15364"/>
                                <a:pt x="10337" y="15367"/>
                                <a:pt x="10337" y="15367"/>
                              </a:cubicBezTo>
                              <a:cubicBezTo>
                                <a:pt x="10331" y="15364"/>
                                <a:pt x="10331" y="15360"/>
                                <a:pt x="10326" y="15357"/>
                              </a:cubicBezTo>
                              <a:cubicBezTo>
                                <a:pt x="10320" y="15353"/>
                                <a:pt x="10320" y="15353"/>
                                <a:pt x="10315" y="15350"/>
                              </a:cubicBezTo>
                              <a:cubicBezTo>
                                <a:pt x="10304" y="15339"/>
                                <a:pt x="10288" y="15328"/>
                                <a:pt x="10272" y="15318"/>
                              </a:cubicBezTo>
                              <a:cubicBezTo>
                                <a:pt x="10250" y="15307"/>
                                <a:pt x="10234" y="15293"/>
                                <a:pt x="10217" y="15279"/>
                              </a:cubicBezTo>
                              <a:cubicBezTo>
                                <a:pt x="10217" y="15279"/>
                                <a:pt x="10217" y="15275"/>
                                <a:pt x="10212" y="15275"/>
                              </a:cubicBezTo>
                              <a:lnTo>
                                <a:pt x="10212" y="15272"/>
                              </a:lnTo>
                              <a:cubicBezTo>
                                <a:pt x="10206" y="15268"/>
                                <a:pt x="10206" y="15265"/>
                                <a:pt x="10201" y="15261"/>
                              </a:cubicBezTo>
                              <a:lnTo>
                                <a:pt x="10196" y="15258"/>
                              </a:lnTo>
                              <a:cubicBezTo>
                                <a:pt x="10196" y="15258"/>
                                <a:pt x="10196" y="15254"/>
                                <a:pt x="10190" y="15254"/>
                              </a:cubicBezTo>
                              <a:cubicBezTo>
                                <a:pt x="10185" y="15251"/>
                                <a:pt x="10185" y="15244"/>
                                <a:pt x="10185" y="15240"/>
                              </a:cubicBezTo>
                              <a:cubicBezTo>
                                <a:pt x="10185" y="15240"/>
                                <a:pt x="10185" y="15237"/>
                                <a:pt x="10185" y="15237"/>
                              </a:cubicBezTo>
                              <a:lnTo>
                                <a:pt x="10185" y="15233"/>
                              </a:lnTo>
                              <a:cubicBezTo>
                                <a:pt x="10185" y="15233"/>
                                <a:pt x="10185" y="15230"/>
                                <a:pt x="10185" y="15230"/>
                              </a:cubicBezTo>
                              <a:lnTo>
                                <a:pt x="10185" y="15198"/>
                              </a:lnTo>
                              <a:lnTo>
                                <a:pt x="10125" y="15216"/>
                              </a:lnTo>
                              <a:lnTo>
                                <a:pt x="10098" y="15226"/>
                              </a:lnTo>
                              <a:cubicBezTo>
                                <a:pt x="10082" y="15233"/>
                                <a:pt x="10060" y="15240"/>
                                <a:pt x="10044" y="15247"/>
                              </a:cubicBezTo>
                              <a:cubicBezTo>
                                <a:pt x="10006" y="15265"/>
                                <a:pt x="9973" y="15283"/>
                                <a:pt x="9946" y="15304"/>
                              </a:cubicBezTo>
                              <a:cubicBezTo>
                                <a:pt x="9919" y="15325"/>
                                <a:pt x="9898" y="15350"/>
                                <a:pt x="9887" y="15374"/>
                              </a:cubicBezTo>
                              <a:cubicBezTo>
                                <a:pt x="9881" y="15385"/>
                                <a:pt x="9876" y="15399"/>
                                <a:pt x="9876" y="15409"/>
                              </a:cubicBezTo>
                              <a:cubicBezTo>
                                <a:pt x="9849" y="15385"/>
                                <a:pt x="9811" y="15357"/>
                                <a:pt x="9751" y="15353"/>
                              </a:cubicBezTo>
                              <a:lnTo>
                                <a:pt x="9740" y="15353"/>
                              </a:lnTo>
                              <a:lnTo>
                                <a:pt x="9740" y="15353"/>
                              </a:lnTo>
                              <a:cubicBezTo>
                                <a:pt x="9740" y="15350"/>
                                <a:pt x="9740" y="15342"/>
                                <a:pt x="9735" y="15328"/>
                              </a:cubicBezTo>
                              <a:cubicBezTo>
                                <a:pt x="9735" y="15321"/>
                                <a:pt x="9735" y="15311"/>
                                <a:pt x="9729" y="15300"/>
                              </a:cubicBezTo>
                              <a:cubicBezTo>
                                <a:pt x="9724" y="15230"/>
                                <a:pt x="9724" y="15163"/>
                                <a:pt x="9735" y="15103"/>
                              </a:cubicBezTo>
                              <a:cubicBezTo>
                                <a:pt x="9746" y="15046"/>
                                <a:pt x="9762" y="14986"/>
                                <a:pt x="9784" y="14926"/>
                              </a:cubicBezTo>
                              <a:cubicBezTo>
                                <a:pt x="9789" y="14909"/>
                                <a:pt x="9800" y="14891"/>
                                <a:pt x="9811" y="14874"/>
                              </a:cubicBezTo>
                              <a:cubicBezTo>
                                <a:pt x="9816" y="14863"/>
                                <a:pt x="9822" y="14852"/>
                                <a:pt x="9827" y="14842"/>
                              </a:cubicBezTo>
                              <a:cubicBezTo>
                                <a:pt x="9832" y="14835"/>
                                <a:pt x="9832" y="14831"/>
                                <a:pt x="9838" y="14828"/>
                              </a:cubicBezTo>
                              <a:cubicBezTo>
                                <a:pt x="9849" y="14814"/>
                                <a:pt x="9854" y="14800"/>
                                <a:pt x="9865" y="14785"/>
                              </a:cubicBezTo>
                              <a:cubicBezTo>
                                <a:pt x="9881" y="14761"/>
                                <a:pt x="9898" y="14743"/>
                                <a:pt x="9903" y="14729"/>
                              </a:cubicBezTo>
                              <a:cubicBezTo>
                                <a:pt x="9914" y="14711"/>
                                <a:pt x="9930" y="14697"/>
                                <a:pt x="9941" y="14680"/>
                              </a:cubicBezTo>
                              <a:cubicBezTo>
                                <a:pt x="9946" y="14673"/>
                                <a:pt x="9952" y="14666"/>
                                <a:pt x="9957" y="14659"/>
                              </a:cubicBezTo>
                              <a:cubicBezTo>
                                <a:pt x="9963" y="14651"/>
                                <a:pt x="9973" y="14641"/>
                                <a:pt x="9979" y="14634"/>
                              </a:cubicBezTo>
                              <a:cubicBezTo>
                                <a:pt x="9995" y="14616"/>
                                <a:pt x="10006" y="14602"/>
                                <a:pt x="10022" y="14588"/>
                              </a:cubicBezTo>
                              <a:cubicBezTo>
                                <a:pt x="10028" y="14585"/>
                                <a:pt x="10033" y="14577"/>
                                <a:pt x="10038" y="14574"/>
                              </a:cubicBezTo>
                              <a:cubicBezTo>
                                <a:pt x="10060" y="14560"/>
                                <a:pt x="10076" y="14546"/>
                                <a:pt x="10093" y="14535"/>
                              </a:cubicBezTo>
                              <a:lnTo>
                                <a:pt x="10098" y="14532"/>
                              </a:lnTo>
                              <a:lnTo>
                                <a:pt x="10093" y="14528"/>
                              </a:lnTo>
                              <a:cubicBezTo>
                                <a:pt x="10093" y="14528"/>
                                <a:pt x="10087" y="14525"/>
                                <a:pt x="10087" y="14525"/>
                              </a:cubicBezTo>
                              <a:cubicBezTo>
                                <a:pt x="10098" y="14514"/>
                                <a:pt x="10098" y="14510"/>
                                <a:pt x="10093" y="14507"/>
                              </a:cubicBezTo>
                              <a:cubicBezTo>
                                <a:pt x="10087" y="14503"/>
                                <a:pt x="10082" y="14507"/>
                                <a:pt x="10060" y="14518"/>
                              </a:cubicBezTo>
                              <a:cubicBezTo>
                                <a:pt x="10049" y="14514"/>
                                <a:pt x="10033" y="14510"/>
                                <a:pt x="10006" y="14514"/>
                              </a:cubicBezTo>
                              <a:cubicBezTo>
                                <a:pt x="9963" y="14518"/>
                                <a:pt x="9892" y="14535"/>
                                <a:pt x="9827" y="14570"/>
                              </a:cubicBezTo>
                              <a:cubicBezTo>
                                <a:pt x="9773" y="14599"/>
                                <a:pt x="9719" y="14644"/>
                                <a:pt x="9681" y="14687"/>
                              </a:cubicBezTo>
                              <a:cubicBezTo>
                                <a:pt x="9648" y="14729"/>
                                <a:pt x="9632" y="14764"/>
                                <a:pt x="9621" y="14778"/>
                              </a:cubicBezTo>
                              <a:cubicBezTo>
                                <a:pt x="9599" y="14828"/>
                                <a:pt x="9578" y="14909"/>
                                <a:pt x="9583" y="14934"/>
                              </a:cubicBezTo>
                              <a:cubicBezTo>
                                <a:pt x="9572" y="14937"/>
                                <a:pt x="9556" y="14941"/>
                                <a:pt x="9545" y="14941"/>
                              </a:cubicBezTo>
                              <a:cubicBezTo>
                                <a:pt x="9551" y="14912"/>
                                <a:pt x="9556" y="14888"/>
                                <a:pt x="9561" y="14863"/>
                              </a:cubicBezTo>
                              <a:cubicBezTo>
                                <a:pt x="9567" y="14845"/>
                                <a:pt x="9567" y="14831"/>
                                <a:pt x="9572" y="14814"/>
                              </a:cubicBezTo>
                              <a:cubicBezTo>
                                <a:pt x="9599" y="14736"/>
                                <a:pt x="9654" y="14577"/>
                                <a:pt x="9729" y="14412"/>
                              </a:cubicBezTo>
                              <a:cubicBezTo>
                                <a:pt x="9784" y="14310"/>
                                <a:pt x="9827" y="14232"/>
                                <a:pt x="9854" y="14193"/>
                              </a:cubicBezTo>
                              <a:cubicBezTo>
                                <a:pt x="9887" y="14140"/>
                                <a:pt x="9914" y="14094"/>
                                <a:pt x="9941" y="14056"/>
                              </a:cubicBezTo>
                              <a:cubicBezTo>
                                <a:pt x="9968" y="14013"/>
                                <a:pt x="10006" y="13968"/>
                                <a:pt x="10044" y="13925"/>
                              </a:cubicBezTo>
                              <a:cubicBezTo>
                                <a:pt x="10060" y="13908"/>
                                <a:pt x="10076" y="13890"/>
                                <a:pt x="10087" y="13876"/>
                              </a:cubicBezTo>
                              <a:cubicBezTo>
                                <a:pt x="10098" y="13865"/>
                                <a:pt x="10103" y="13855"/>
                                <a:pt x="10114" y="13848"/>
                              </a:cubicBezTo>
                              <a:cubicBezTo>
                                <a:pt x="10120" y="13841"/>
                                <a:pt x="10131" y="13834"/>
                                <a:pt x="10136" y="13827"/>
                              </a:cubicBezTo>
                              <a:cubicBezTo>
                                <a:pt x="10141" y="13834"/>
                                <a:pt x="10147" y="13844"/>
                                <a:pt x="10152" y="13851"/>
                              </a:cubicBezTo>
                              <a:cubicBezTo>
                                <a:pt x="10152" y="13855"/>
                                <a:pt x="10158" y="13858"/>
                                <a:pt x="10158" y="13862"/>
                              </a:cubicBezTo>
                              <a:lnTo>
                                <a:pt x="10163" y="13869"/>
                              </a:lnTo>
                              <a:cubicBezTo>
                                <a:pt x="10169" y="13879"/>
                                <a:pt x="10174" y="13883"/>
                                <a:pt x="10174" y="13886"/>
                              </a:cubicBezTo>
                              <a:lnTo>
                                <a:pt x="10179" y="13894"/>
                              </a:lnTo>
                              <a:lnTo>
                                <a:pt x="10185" y="13890"/>
                              </a:lnTo>
                              <a:cubicBezTo>
                                <a:pt x="10190" y="13890"/>
                                <a:pt x="10190" y="13886"/>
                                <a:pt x="10196" y="13883"/>
                              </a:cubicBezTo>
                              <a:cubicBezTo>
                                <a:pt x="10206" y="13872"/>
                                <a:pt x="10223" y="13858"/>
                                <a:pt x="10239" y="13841"/>
                              </a:cubicBezTo>
                              <a:cubicBezTo>
                                <a:pt x="10244" y="13834"/>
                                <a:pt x="10255" y="13827"/>
                                <a:pt x="10261" y="13819"/>
                              </a:cubicBezTo>
                              <a:cubicBezTo>
                                <a:pt x="10272" y="13805"/>
                                <a:pt x="10288" y="13791"/>
                                <a:pt x="10293" y="13774"/>
                              </a:cubicBezTo>
                              <a:cubicBezTo>
                                <a:pt x="10304" y="13756"/>
                                <a:pt x="10309" y="13742"/>
                                <a:pt x="10315" y="13724"/>
                              </a:cubicBezTo>
                              <a:cubicBezTo>
                                <a:pt x="10320" y="13714"/>
                                <a:pt x="10326" y="13696"/>
                                <a:pt x="10326" y="13671"/>
                              </a:cubicBezTo>
                              <a:cubicBezTo>
                                <a:pt x="10326" y="13661"/>
                                <a:pt x="10326" y="13650"/>
                                <a:pt x="10326" y="13640"/>
                              </a:cubicBezTo>
                              <a:cubicBezTo>
                                <a:pt x="10342" y="13626"/>
                                <a:pt x="10510" y="13463"/>
                                <a:pt x="10765" y="13319"/>
                              </a:cubicBezTo>
                              <a:cubicBezTo>
                                <a:pt x="10862" y="13273"/>
                                <a:pt x="10971" y="13227"/>
                                <a:pt x="11095" y="13181"/>
                              </a:cubicBezTo>
                              <a:cubicBezTo>
                                <a:pt x="11177" y="13153"/>
                                <a:pt x="11263" y="13125"/>
                                <a:pt x="11339" y="13107"/>
                              </a:cubicBezTo>
                              <a:cubicBezTo>
                                <a:pt x="11410" y="13090"/>
                                <a:pt x="11475" y="13076"/>
                                <a:pt x="11540" y="13065"/>
                              </a:cubicBezTo>
                              <a:cubicBezTo>
                                <a:pt x="11572" y="13062"/>
                                <a:pt x="11605" y="13054"/>
                                <a:pt x="11637" y="13054"/>
                              </a:cubicBezTo>
                              <a:lnTo>
                                <a:pt x="11648" y="13054"/>
                              </a:lnTo>
                              <a:cubicBezTo>
                                <a:pt x="11654" y="13054"/>
                                <a:pt x="11654" y="13054"/>
                                <a:pt x="11659" y="13054"/>
                              </a:cubicBezTo>
                              <a:cubicBezTo>
                                <a:pt x="11697" y="13051"/>
                                <a:pt x="11735" y="13051"/>
                                <a:pt x="11773" y="13051"/>
                              </a:cubicBezTo>
                              <a:cubicBezTo>
                                <a:pt x="11849" y="13051"/>
                                <a:pt x="11919" y="13054"/>
                                <a:pt x="11990" y="13065"/>
                              </a:cubicBezTo>
                              <a:lnTo>
                                <a:pt x="12001" y="13069"/>
                              </a:lnTo>
                              <a:cubicBezTo>
                                <a:pt x="12022" y="13072"/>
                                <a:pt x="12039" y="13076"/>
                                <a:pt x="12060" y="13079"/>
                              </a:cubicBezTo>
                              <a:lnTo>
                                <a:pt x="12076" y="13083"/>
                              </a:lnTo>
                              <a:cubicBezTo>
                                <a:pt x="12234" y="13107"/>
                                <a:pt x="12315" y="13111"/>
                                <a:pt x="12347" y="13111"/>
                              </a:cubicBezTo>
                              <a:cubicBezTo>
                                <a:pt x="12347" y="13111"/>
                                <a:pt x="12347" y="13111"/>
                                <a:pt x="12347" y="13111"/>
                              </a:cubicBezTo>
                              <a:cubicBezTo>
                                <a:pt x="12347" y="13118"/>
                                <a:pt x="12347" y="13136"/>
                                <a:pt x="12342" y="13153"/>
                              </a:cubicBezTo>
                              <a:cubicBezTo>
                                <a:pt x="12342" y="13167"/>
                                <a:pt x="12342" y="13188"/>
                                <a:pt x="12337" y="13206"/>
                              </a:cubicBezTo>
                              <a:cubicBezTo>
                                <a:pt x="12331" y="13262"/>
                                <a:pt x="12326" y="13326"/>
                                <a:pt x="12320" y="13351"/>
                              </a:cubicBezTo>
                              <a:lnTo>
                                <a:pt x="12320" y="13361"/>
                              </a:lnTo>
                              <a:cubicBezTo>
                                <a:pt x="12315" y="13389"/>
                                <a:pt x="12315" y="13425"/>
                                <a:pt x="12315" y="13446"/>
                              </a:cubicBezTo>
                              <a:cubicBezTo>
                                <a:pt x="12282" y="13435"/>
                                <a:pt x="12212" y="13411"/>
                                <a:pt x="12201" y="13414"/>
                              </a:cubicBezTo>
                              <a:cubicBezTo>
                                <a:pt x="12201" y="13414"/>
                                <a:pt x="12201" y="13414"/>
                                <a:pt x="12201" y="13414"/>
                              </a:cubicBezTo>
                              <a:lnTo>
                                <a:pt x="12201" y="13414"/>
                              </a:lnTo>
                              <a:cubicBezTo>
                                <a:pt x="12201" y="13414"/>
                                <a:pt x="12196" y="13414"/>
                                <a:pt x="12196" y="13414"/>
                              </a:cubicBezTo>
                              <a:cubicBezTo>
                                <a:pt x="12196" y="13414"/>
                                <a:pt x="12196" y="13414"/>
                                <a:pt x="12196" y="13414"/>
                              </a:cubicBezTo>
                              <a:lnTo>
                                <a:pt x="12196" y="13414"/>
                              </a:lnTo>
                              <a:lnTo>
                                <a:pt x="12190" y="13414"/>
                              </a:lnTo>
                              <a:cubicBezTo>
                                <a:pt x="12185" y="13414"/>
                                <a:pt x="12179" y="13418"/>
                                <a:pt x="12179" y="13428"/>
                              </a:cubicBezTo>
                              <a:cubicBezTo>
                                <a:pt x="12179" y="13432"/>
                                <a:pt x="12179" y="13439"/>
                                <a:pt x="12174" y="13442"/>
                              </a:cubicBezTo>
                              <a:cubicBezTo>
                                <a:pt x="12169" y="13456"/>
                                <a:pt x="12158" y="13474"/>
                                <a:pt x="12142" y="13495"/>
                              </a:cubicBezTo>
                              <a:cubicBezTo>
                                <a:pt x="12125" y="13516"/>
                                <a:pt x="12098" y="13541"/>
                                <a:pt x="12066" y="13562"/>
                              </a:cubicBezTo>
                              <a:cubicBezTo>
                                <a:pt x="12039" y="13580"/>
                                <a:pt x="12006" y="13597"/>
                                <a:pt x="11979" y="13615"/>
                              </a:cubicBezTo>
                              <a:cubicBezTo>
                                <a:pt x="11979" y="13601"/>
                                <a:pt x="11984" y="13587"/>
                                <a:pt x="11984" y="13573"/>
                              </a:cubicBezTo>
                              <a:cubicBezTo>
                                <a:pt x="11984" y="13566"/>
                                <a:pt x="11990" y="13559"/>
                                <a:pt x="11990" y="13555"/>
                              </a:cubicBezTo>
                              <a:cubicBezTo>
                                <a:pt x="12001" y="13516"/>
                                <a:pt x="12011" y="13453"/>
                                <a:pt x="12001" y="13400"/>
                              </a:cubicBezTo>
                              <a:cubicBezTo>
                                <a:pt x="11995" y="13361"/>
                                <a:pt x="11973" y="13322"/>
                                <a:pt x="11946" y="13291"/>
                              </a:cubicBezTo>
                              <a:cubicBezTo>
                                <a:pt x="11925" y="13266"/>
                                <a:pt x="11903" y="13241"/>
                                <a:pt x="11876" y="13224"/>
                              </a:cubicBezTo>
                              <a:cubicBezTo>
                                <a:pt x="11843" y="13203"/>
                                <a:pt x="11805" y="13185"/>
                                <a:pt x="11762" y="13171"/>
                              </a:cubicBezTo>
                              <a:cubicBezTo>
                                <a:pt x="11713" y="13157"/>
                                <a:pt x="11665" y="13150"/>
                                <a:pt x="11621" y="13153"/>
                              </a:cubicBezTo>
                              <a:cubicBezTo>
                                <a:pt x="11567" y="13153"/>
                                <a:pt x="11518" y="13164"/>
                                <a:pt x="11486" y="13174"/>
                              </a:cubicBezTo>
                              <a:cubicBezTo>
                                <a:pt x="11469" y="13181"/>
                                <a:pt x="11448" y="13185"/>
                                <a:pt x="11431" y="13192"/>
                              </a:cubicBezTo>
                              <a:lnTo>
                                <a:pt x="11431" y="13192"/>
                              </a:lnTo>
                              <a:cubicBezTo>
                                <a:pt x="11415" y="13199"/>
                                <a:pt x="11394" y="13206"/>
                                <a:pt x="11383" y="13217"/>
                              </a:cubicBezTo>
                              <a:cubicBezTo>
                                <a:pt x="11377" y="13220"/>
                                <a:pt x="11372" y="13227"/>
                                <a:pt x="11366" y="13231"/>
                              </a:cubicBezTo>
                              <a:cubicBezTo>
                                <a:pt x="11345" y="13241"/>
                                <a:pt x="11339" y="13255"/>
                                <a:pt x="11350" y="13262"/>
                              </a:cubicBezTo>
                              <a:lnTo>
                                <a:pt x="11350" y="13262"/>
                              </a:lnTo>
                              <a:cubicBezTo>
                                <a:pt x="11350" y="13270"/>
                                <a:pt x="11350" y="13273"/>
                                <a:pt x="11350" y="13280"/>
                              </a:cubicBezTo>
                              <a:cubicBezTo>
                                <a:pt x="11350" y="13287"/>
                                <a:pt x="11350" y="13291"/>
                                <a:pt x="11361" y="13291"/>
                              </a:cubicBezTo>
                              <a:lnTo>
                                <a:pt x="11366" y="13291"/>
                              </a:lnTo>
                              <a:cubicBezTo>
                                <a:pt x="11366" y="13291"/>
                                <a:pt x="11366" y="13294"/>
                                <a:pt x="11366" y="13294"/>
                              </a:cubicBezTo>
                              <a:cubicBezTo>
                                <a:pt x="11366" y="13298"/>
                                <a:pt x="11377" y="13298"/>
                                <a:pt x="11383" y="13298"/>
                              </a:cubicBezTo>
                              <a:cubicBezTo>
                                <a:pt x="11399" y="13294"/>
                                <a:pt x="11415" y="13294"/>
                                <a:pt x="11431" y="13294"/>
                              </a:cubicBezTo>
                              <a:cubicBezTo>
                                <a:pt x="11453" y="13294"/>
                                <a:pt x="11480" y="13301"/>
                                <a:pt x="11524" y="13312"/>
                              </a:cubicBezTo>
                              <a:cubicBezTo>
                                <a:pt x="11551" y="13319"/>
                                <a:pt x="11589" y="13326"/>
                                <a:pt x="11621" y="13340"/>
                              </a:cubicBezTo>
                              <a:cubicBezTo>
                                <a:pt x="11643" y="13351"/>
                                <a:pt x="11659" y="13361"/>
                                <a:pt x="11675" y="13375"/>
                              </a:cubicBezTo>
                              <a:cubicBezTo>
                                <a:pt x="11686" y="13386"/>
                                <a:pt x="11692" y="13396"/>
                                <a:pt x="11702" y="13407"/>
                              </a:cubicBezTo>
                              <a:cubicBezTo>
                                <a:pt x="11713" y="13432"/>
                                <a:pt x="11724" y="13456"/>
                                <a:pt x="11730" y="13481"/>
                              </a:cubicBezTo>
                              <a:lnTo>
                                <a:pt x="11730" y="13485"/>
                              </a:lnTo>
                              <a:cubicBezTo>
                                <a:pt x="11746" y="13537"/>
                                <a:pt x="11751" y="13576"/>
                                <a:pt x="11751" y="13594"/>
                              </a:cubicBezTo>
                              <a:cubicBezTo>
                                <a:pt x="11757" y="13636"/>
                                <a:pt x="11751" y="13678"/>
                                <a:pt x="11746" y="13707"/>
                              </a:cubicBezTo>
                              <a:cubicBezTo>
                                <a:pt x="11740" y="13724"/>
                                <a:pt x="11735" y="13738"/>
                                <a:pt x="11730" y="13749"/>
                              </a:cubicBezTo>
                              <a:cubicBezTo>
                                <a:pt x="11730" y="13756"/>
                                <a:pt x="11724" y="13760"/>
                                <a:pt x="11724" y="13763"/>
                              </a:cubicBezTo>
                              <a:lnTo>
                                <a:pt x="11692" y="13781"/>
                              </a:lnTo>
                              <a:cubicBezTo>
                                <a:pt x="11632" y="13809"/>
                                <a:pt x="11507" y="13869"/>
                                <a:pt x="11399" y="13950"/>
                              </a:cubicBezTo>
                              <a:cubicBezTo>
                                <a:pt x="11345" y="13964"/>
                                <a:pt x="11285" y="14006"/>
                                <a:pt x="11242" y="14056"/>
                              </a:cubicBezTo>
                              <a:close/>
                              <a:moveTo>
                                <a:pt x="10873" y="13083"/>
                              </a:moveTo>
                              <a:cubicBezTo>
                                <a:pt x="10879" y="13079"/>
                                <a:pt x="10879" y="13076"/>
                                <a:pt x="10884" y="13072"/>
                              </a:cubicBezTo>
                              <a:cubicBezTo>
                                <a:pt x="10917" y="13040"/>
                                <a:pt x="10960" y="12998"/>
                                <a:pt x="11009" y="12959"/>
                              </a:cubicBezTo>
                              <a:cubicBezTo>
                                <a:pt x="11182" y="12829"/>
                                <a:pt x="11459" y="12642"/>
                                <a:pt x="11670" y="12515"/>
                              </a:cubicBezTo>
                              <a:cubicBezTo>
                                <a:pt x="11719" y="12490"/>
                                <a:pt x="11762" y="12466"/>
                                <a:pt x="11800" y="12448"/>
                              </a:cubicBezTo>
                              <a:cubicBezTo>
                                <a:pt x="11833" y="12434"/>
                                <a:pt x="11860" y="12423"/>
                                <a:pt x="11881" y="12413"/>
                              </a:cubicBezTo>
                              <a:cubicBezTo>
                                <a:pt x="11903" y="12402"/>
                                <a:pt x="11914" y="12399"/>
                                <a:pt x="11925" y="12395"/>
                              </a:cubicBezTo>
                              <a:lnTo>
                                <a:pt x="11925" y="12395"/>
                              </a:lnTo>
                              <a:cubicBezTo>
                                <a:pt x="11941" y="12406"/>
                                <a:pt x="11979" y="12413"/>
                                <a:pt x="12039" y="12420"/>
                              </a:cubicBezTo>
                              <a:lnTo>
                                <a:pt x="12044" y="12420"/>
                              </a:lnTo>
                              <a:cubicBezTo>
                                <a:pt x="12049" y="12420"/>
                                <a:pt x="12049" y="12420"/>
                                <a:pt x="12055" y="12420"/>
                              </a:cubicBezTo>
                              <a:cubicBezTo>
                                <a:pt x="12104" y="12427"/>
                                <a:pt x="12179" y="12434"/>
                                <a:pt x="12277" y="12434"/>
                              </a:cubicBezTo>
                              <a:lnTo>
                                <a:pt x="12277" y="12434"/>
                              </a:lnTo>
                              <a:cubicBezTo>
                                <a:pt x="12288" y="12438"/>
                                <a:pt x="12293" y="12441"/>
                                <a:pt x="12293" y="12441"/>
                              </a:cubicBezTo>
                              <a:cubicBezTo>
                                <a:pt x="12315" y="12466"/>
                                <a:pt x="12315" y="12635"/>
                                <a:pt x="12315" y="12702"/>
                              </a:cubicBezTo>
                              <a:cubicBezTo>
                                <a:pt x="12163" y="12705"/>
                                <a:pt x="12006" y="12723"/>
                                <a:pt x="11860" y="12748"/>
                              </a:cubicBezTo>
                              <a:lnTo>
                                <a:pt x="11849" y="12748"/>
                              </a:lnTo>
                              <a:cubicBezTo>
                                <a:pt x="11838" y="12751"/>
                                <a:pt x="11822" y="12751"/>
                                <a:pt x="11811" y="12755"/>
                              </a:cubicBezTo>
                              <a:cubicBezTo>
                                <a:pt x="11724" y="12769"/>
                                <a:pt x="11637" y="12790"/>
                                <a:pt x="11551" y="12811"/>
                              </a:cubicBezTo>
                              <a:cubicBezTo>
                                <a:pt x="11534" y="12815"/>
                                <a:pt x="11513" y="12822"/>
                                <a:pt x="11491" y="12829"/>
                              </a:cubicBezTo>
                              <a:cubicBezTo>
                                <a:pt x="11426" y="12850"/>
                                <a:pt x="11361" y="12871"/>
                                <a:pt x="11280" y="12903"/>
                              </a:cubicBezTo>
                              <a:cubicBezTo>
                                <a:pt x="11209" y="12928"/>
                                <a:pt x="11155" y="12949"/>
                                <a:pt x="11133" y="12959"/>
                              </a:cubicBezTo>
                              <a:cubicBezTo>
                                <a:pt x="11117" y="12966"/>
                                <a:pt x="11101" y="12973"/>
                                <a:pt x="11085" y="12980"/>
                              </a:cubicBezTo>
                              <a:cubicBezTo>
                                <a:pt x="11047" y="12995"/>
                                <a:pt x="10998" y="13016"/>
                                <a:pt x="10954" y="13037"/>
                              </a:cubicBezTo>
                              <a:cubicBezTo>
                                <a:pt x="10927" y="13058"/>
                                <a:pt x="10900" y="13069"/>
                                <a:pt x="10873" y="13083"/>
                              </a:cubicBezTo>
                              <a:close/>
                              <a:moveTo>
                                <a:pt x="15291" y="20405"/>
                              </a:moveTo>
                              <a:lnTo>
                                <a:pt x="15291" y="20405"/>
                              </a:lnTo>
                              <a:cubicBezTo>
                                <a:pt x="15253" y="20405"/>
                                <a:pt x="15215" y="20405"/>
                                <a:pt x="15177" y="20405"/>
                              </a:cubicBezTo>
                              <a:cubicBezTo>
                                <a:pt x="15123" y="20408"/>
                                <a:pt x="15063" y="20408"/>
                                <a:pt x="15003" y="20419"/>
                              </a:cubicBezTo>
                              <a:cubicBezTo>
                                <a:pt x="14976" y="20423"/>
                                <a:pt x="14949" y="20426"/>
                                <a:pt x="14922" y="20433"/>
                              </a:cubicBezTo>
                              <a:cubicBezTo>
                                <a:pt x="14917" y="20408"/>
                                <a:pt x="14868" y="20341"/>
                                <a:pt x="14835" y="20303"/>
                              </a:cubicBezTo>
                              <a:cubicBezTo>
                                <a:pt x="14819" y="20285"/>
                                <a:pt x="14770" y="20218"/>
                                <a:pt x="14711" y="20148"/>
                              </a:cubicBezTo>
                              <a:cubicBezTo>
                                <a:pt x="14678" y="20112"/>
                                <a:pt x="14646" y="20077"/>
                                <a:pt x="14613" y="20042"/>
                              </a:cubicBezTo>
                              <a:lnTo>
                                <a:pt x="14592" y="20017"/>
                              </a:lnTo>
                              <a:cubicBezTo>
                                <a:pt x="14592" y="20017"/>
                                <a:pt x="14592" y="20014"/>
                                <a:pt x="14592" y="20014"/>
                              </a:cubicBezTo>
                              <a:cubicBezTo>
                                <a:pt x="14711" y="20052"/>
                                <a:pt x="14841" y="20095"/>
                                <a:pt x="14955" y="20144"/>
                              </a:cubicBezTo>
                              <a:cubicBezTo>
                                <a:pt x="14966" y="20148"/>
                                <a:pt x="14971" y="20151"/>
                                <a:pt x="14976" y="20155"/>
                              </a:cubicBezTo>
                              <a:cubicBezTo>
                                <a:pt x="15215" y="20257"/>
                                <a:pt x="15491" y="20387"/>
                                <a:pt x="15621" y="20451"/>
                              </a:cubicBezTo>
                              <a:cubicBezTo>
                                <a:pt x="15535" y="20419"/>
                                <a:pt x="15421" y="20405"/>
                                <a:pt x="15291" y="20405"/>
                              </a:cubicBezTo>
                              <a:close/>
                              <a:moveTo>
                                <a:pt x="16331" y="20750"/>
                              </a:moveTo>
                              <a:cubicBezTo>
                                <a:pt x="16239" y="20673"/>
                                <a:pt x="16147" y="20595"/>
                                <a:pt x="16055" y="20521"/>
                              </a:cubicBezTo>
                              <a:cubicBezTo>
                                <a:pt x="16001" y="20475"/>
                                <a:pt x="15941" y="20430"/>
                                <a:pt x="15882" y="20384"/>
                              </a:cubicBezTo>
                              <a:cubicBezTo>
                                <a:pt x="15838" y="20348"/>
                                <a:pt x="15789" y="20313"/>
                                <a:pt x="15741" y="20274"/>
                              </a:cubicBezTo>
                              <a:cubicBezTo>
                                <a:pt x="15697" y="20239"/>
                                <a:pt x="15659" y="20207"/>
                                <a:pt x="15627" y="20176"/>
                              </a:cubicBezTo>
                              <a:cubicBezTo>
                                <a:pt x="15594" y="20144"/>
                                <a:pt x="15567" y="20116"/>
                                <a:pt x="15545" y="20091"/>
                              </a:cubicBezTo>
                              <a:cubicBezTo>
                                <a:pt x="15518" y="20063"/>
                                <a:pt x="15497" y="20031"/>
                                <a:pt x="15470" y="19999"/>
                              </a:cubicBezTo>
                              <a:cubicBezTo>
                                <a:pt x="15426" y="19940"/>
                                <a:pt x="15383" y="19876"/>
                                <a:pt x="15340" y="19816"/>
                              </a:cubicBezTo>
                              <a:cubicBezTo>
                                <a:pt x="15318" y="19781"/>
                                <a:pt x="15291" y="19742"/>
                                <a:pt x="15264" y="19707"/>
                              </a:cubicBezTo>
                              <a:cubicBezTo>
                                <a:pt x="15231" y="19661"/>
                                <a:pt x="15199" y="19619"/>
                                <a:pt x="15166" y="19576"/>
                              </a:cubicBezTo>
                              <a:lnTo>
                                <a:pt x="15161" y="19566"/>
                              </a:lnTo>
                              <a:cubicBezTo>
                                <a:pt x="15101" y="19478"/>
                                <a:pt x="15058" y="19418"/>
                                <a:pt x="15036" y="19383"/>
                              </a:cubicBezTo>
                              <a:cubicBezTo>
                                <a:pt x="15003" y="19319"/>
                                <a:pt x="14987" y="19259"/>
                                <a:pt x="14993" y="19206"/>
                              </a:cubicBezTo>
                              <a:cubicBezTo>
                                <a:pt x="14993" y="19192"/>
                                <a:pt x="14998" y="19185"/>
                                <a:pt x="14998" y="19182"/>
                              </a:cubicBezTo>
                              <a:cubicBezTo>
                                <a:pt x="15047" y="19189"/>
                                <a:pt x="15085" y="19203"/>
                                <a:pt x="15117" y="19217"/>
                              </a:cubicBezTo>
                              <a:cubicBezTo>
                                <a:pt x="15123" y="19220"/>
                                <a:pt x="15128" y="19220"/>
                                <a:pt x="15134" y="19224"/>
                              </a:cubicBezTo>
                              <a:cubicBezTo>
                                <a:pt x="15139" y="19227"/>
                                <a:pt x="15150" y="19231"/>
                                <a:pt x="15155" y="19231"/>
                              </a:cubicBezTo>
                              <a:cubicBezTo>
                                <a:pt x="15161" y="19238"/>
                                <a:pt x="15166" y="19245"/>
                                <a:pt x="15177" y="19242"/>
                              </a:cubicBezTo>
                              <a:cubicBezTo>
                                <a:pt x="15188" y="19242"/>
                                <a:pt x="15193" y="19238"/>
                                <a:pt x="15161" y="19164"/>
                              </a:cubicBezTo>
                              <a:cubicBezTo>
                                <a:pt x="15161" y="19157"/>
                                <a:pt x="15155" y="19153"/>
                                <a:pt x="15155" y="19146"/>
                              </a:cubicBezTo>
                              <a:cubicBezTo>
                                <a:pt x="15150" y="19129"/>
                                <a:pt x="15139" y="19115"/>
                                <a:pt x="15128" y="19097"/>
                              </a:cubicBezTo>
                              <a:cubicBezTo>
                                <a:pt x="15117" y="19083"/>
                                <a:pt x="15106" y="19072"/>
                                <a:pt x="15090" y="19062"/>
                              </a:cubicBezTo>
                              <a:cubicBezTo>
                                <a:pt x="15074" y="19055"/>
                                <a:pt x="15058" y="19048"/>
                                <a:pt x="15036" y="19041"/>
                              </a:cubicBezTo>
                              <a:cubicBezTo>
                                <a:pt x="14998" y="19030"/>
                                <a:pt x="14938" y="19030"/>
                                <a:pt x="14868" y="19034"/>
                              </a:cubicBezTo>
                              <a:cubicBezTo>
                                <a:pt x="14835" y="19037"/>
                                <a:pt x="14792" y="19041"/>
                                <a:pt x="14754" y="19051"/>
                              </a:cubicBezTo>
                              <a:cubicBezTo>
                                <a:pt x="14716" y="19062"/>
                                <a:pt x="14684" y="19083"/>
                                <a:pt x="14657" y="19108"/>
                              </a:cubicBezTo>
                              <a:cubicBezTo>
                                <a:pt x="14635" y="19132"/>
                                <a:pt x="14619" y="19157"/>
                                <a:pt x="14608" y="19189"/>
                              </a:cubicBezTo>
                              <a:cubicBezTo>
                                <a:pt x="14602" y="19213"/>
                                <a:pt x="14602" y="19242"/>
                                <a:pt x="14602" y="19270"/>
                              </a:cubicBezTo>
                              <a:cubicBezTo>
                                <a:pt x="14613" y="19323"/>
                                <a:pt x="14635" y="19365"/>
                                <a:pt x="14651" y="19400"/>
                              </a:cubicBezTo>
                              <a:cubicBezTo>
                                <a:pt x="14651" y="19404"/>
                                <a:pt x="14657" y="19407"/>
                                <a:pt x="14657" y="19407"/>
                              </a:cubicBezTo>
                              <a:cubicBezTo>
                                <a:pt x="14667" y="19432"/>
                                <a:pt x="14684" y="19457"/>
                                <a:pt x="14700" y="19485"/>
                              </a:cubicBezTo>
                              <a:cubicBezTo>
                                <a:pt x="14711" y="19506"/>
                                <a:pt x="14727" y="19527"/>
                                <a:pt x="14743" y="19552"/>
                              </a:cubicBezTo>
                              <a:cubicBezTo>
                                <a:pt x="14770" y="19591"/>
                                <a:pt x="14797" y="19633"/>
                                <a:pt x="14830" y="19672"/>
                              </a:cubicBezTo>
                              <a:cubicBezTo>
                                <a:pt x="14890" y="19749"/>
                                <a:pt x="14966" y="19830"/>
                                <a:pt x="15041" y="19901"/>
                              </a:cubicBezTo>
                              <a:cubicBezTo>
                                <a:pt x="15117" y="19971"/>
                                <a:pt x="15188" y="20028"/>
                                <a:pt x="15237" y="20059"/>
                              </a:cubicBezTo>
                              <a:cubicBezTo>
                                <a:pt x="15242" y="20066"/>
                                <a:pt x="15253" y="20070"/>
                                <a:pt x="15258" y="20077"/>
                              </a:cubicBezTo>
                              <a:lnTo>
                                <a:pt x="15209" y="20059"/>
                              </a:lnTo>
                              <a:cubicBezTo>
                                <a:pt x="15166" y="20042"/>
                                <a:pt x="15117" y="20024"/>
                                <a:pt x="15074" y="20014"/>
                              </a:cubicBezTo>
                              <a:cubicBezTo>
                                <a:pt x="14971" y="19978"/>
                                <a:pt x="14732" y="19908"/>
                                <a:pt x="14467" y="19848"/>
                              </a:cubicBezTo>
                              <a:cubicBezTo>
                                <a:pt x="14461" y="19848"/>
                                <a:pt x="14451" y="19844"/>
                                <a:pt x="14445" y="19844"/>
                              </a:cubicBezTo>
                              <a:lnTo>
                                <a:pt x="14440" y="19844"/>
                              </a:lnTo>
                              <a:lnTo>
                                <a:pt x="14429" y="19834"/>
                              </a:lnTo>
                              <a:cubicBezTo>
                                <a:pt x="14434" y="19830"/>
                                <a:pt x="14434" y="19827"/>
                                <a:pt x="14386" y="19774"/>
                              </a:cubicBezTo>
                              <a:cubicBezTo>
                                <a:pt x="14353" y="19742"/>
                                <a:pt x="14310" y="19700"/>
                                <a:pt x="14255" y="19647"/>
                              </a:cubicBezTo>
                              <a:cubicBezTo>
                                <a:pt x="14223" y="19615"/>
                                <a:pt x="14190" y="19583"/>
                                <a:pt x="14152" y="19548"/>
                              </a:cubicBezTo>
                              <a:cubicBezTo>
                                <a:pt x="14152" y="19545"/>
                                <a:pt x="14152" y="19541"/>
                                <a:pt x="14152" y="19527"/>
                              </a:cubicBezTo>
                              <a:lnTo>
                                <a:pt x="14152" y="19513"/>
                              </a:lnTo>
                              <a:cubicBezTo>
                                <a:pt x="14158" y="19478"/>
                                <a:pt x="14163" y="19421"/>
                                <a:pt x="14174" y="19351"/>
                              </a:cubicBezTo>
                              <a:cubicBezTo>
                                <a:pt x="14196" y="19238"/>
                                <a:pt x="14239" y="19065"/>
                                <a:pt x="14331" y="18875"/>
                              </a:cubicBezTo>
                              <a:cubicBezTo>
                                <a:pt x="14472" y="18596"/>
                                <a:pt x="14651" y="18417"/>
                                <a:pt x="14684" y="18385"/>
                              </a:cubicBezTo>
                              <a:cubicBezTo>
                                <a:pt x="14694" y="18395"/>
                                <a:pt x="14727" y="18413"/>
                                <a:pt x="14792" y="18455"/>
                              </a:cubicBezTo>
                              <a:lnTo>
                                <a:pt x="14830" y="18480"/>
                              </a:lnTo>
                              <a:cubicBezTo>
                                <a:pt x="14873" y="18505"/>
                                <a:pt x="14917" y="18536"/>
                                <a:pt x="14971" y="18568"/>
                              </a:cubicBezTo>
                              <a:cubicBezTo>
                                <a:pt x="15003" y="18586"/>
                                <a:pt x="15041" y="18610"/>
                                <a:pt x="15090" y="18632"/>
                              </a:cubicBezTo>
                              <a:cubicBezTo>
                                <a:pt x="15134" y="18653"/>
                                <a:pt x="15182" y="18670"/>
                                <a:pt x="15237" y="18685"/>
                              </a:cubicBezTo>
                              <a:cubicBezTo>
                                <a:pt x="15280" y="18695"/>
                                <a:pt x="15323" y="18706"/>
                                <a:pt x="15361" y="18716"/>
                              </a:cubicBezTo>
                              <a:lnTo>
                                <a:pt x="15377" y="18720"/>
                              </a:lnTo>
                              <a:cubicBezTo>
                                <a:pt x="15394" y="18723"/>
                                <a:pt x="15415" y="18730"/>
                                <a:pt x="15426" y="18734"/>
                              </a:cubicBezTo>
                              <a:cubicBezTo>
                                <a:pt x="15437" y="18737"/>
                                <a:pt x="15453" y="18741"/>
                                <a:pt x="15459" y="18748"/>
                              </a:cubicBezTo>
                              <a:cubicBezTo>
                                <a:pt x="15480" y="18759"/>
                                <a:pt x="15497" y="18769"/>
                                <a:pt x="15513" y="18783"/>
                              </a:cubicBezTo>
                              <a:cubicBezTo>
                                <a:pt x="15540" y="18804"/>
                                <a:pt x="15562" y="18829"/>
                                <a:pt x="15578" y="18854"/>
                              </a:cubicBezTo>
                              <a:cubicBezTo>
                                <a:pt x="15583" y="18861"/>
                                <a:pt x="15589" y="18868"/>
                                <a:pt x="15594" y="18875"/>
                              </a:cubicBezTo>
                              <a:cubicBezTo>
                                <a:pt x="15627" y="18910"/>
                                <a:pt x="15654" y="18942"/>
                                <a:pt x="15676" y="18963"/>
                              </a:cubicBezTo>
                              <a:cubicBezTo>
                                <a:pt x="15730" y="19026"/>
                                <a:pt x="15806" y="19108"/>
                                <a:pt x="15871" y="19167"/>
                              </a:cubicBezTo>
                              <a:cubicBezTo>
                                <a:pt x="15887" y="19182"/>
                                <a:pt x="15898" y="19196"/>
                                <a:pt x="15903" y="19206"/>
                              </a:cubicBezTo>
                              <a:cubicBezTo>
                                <a:pt x="15947" y="19256"/>
                                <a:pt x="15979" y="19298"/>
                                <a:pt x="16006" y="19340"/>
                              </a:cubicBezTo>
                              <a:cubicBezTo>
                                <a:pt x="16033" y="19383"/>
                                <a:pt x="16055" y="19428"/>
                                <a:pt x="16077" y="19481"/>
                              </a:cubicBezTo>
                              <a:cubicBezTo>
                                <a:pt x="16093" y="19524"/>
                                <a:pt x="16109" y="19562"/>
                                <a:pt x="16115" y="19591"/>
                              </a:cubicBezTo>
                              <a:cubicBezTo>
                                <a:pt x="16120" y="19612"/>
                                <a:pt x="16125" y="19626"/>
                                <a:pt x="16131" y="19629"/>
                              </a:cubicBezTo>
                              <a:cubicBezTo>
                                <a:pt x="16131" y="19633"/>
                                <a:pt x="16131" y="19636"/>
                                <a:pt x="16131" y="19640"/>
                              </a:cubicBezTo>
                              <a:cubicBezTo>
                                <a:pt x="16115" y="19636"/>
                                <a:pt x="16098" y="19636"/>
                                <a:pt x="16077" y="19636"/>
                              </a:cubicBezTo>
                              <a:cubicBezTo>
                                <a:pt x="16012" y="19626"/>
                                <a:pt x="15941" y="19629"/>
                                <a:pt x="15871" y="19643"/>
                              </a:cubicBezTo>
                              <a:cubicBezTo>
                                <a:pt x="15779" y="19661"/>
                                <a:pt x="15703" y="19700"/>
                                <a:pt x="15670" y="19749"/>
                              </a:cubicBezTo>
                              <a:cubicBezTo>
                                <a:pt x="15648" y="19774"/>
                                <a:pt x="15643" y="19802"/>
                                <a:pt x="15643" y="19827"/>
                              </a:cubicBezTo>
                              <a:cubicBezTo>
                                <a:pt x="15643" y="19851"/>
                                <a:pt x="15654" y="19880"/>
                                <a:pt x="15676" y="19901"/>
                              </a:cubicBezTo>
                              <a:cubicBezTo>
                                <a:pt x="15681" y="19908"/>
                                <a:pt x="15692" y="19915"/>
                                <a:pt x="15697" y="19922"/>
                              </a:cubicBezTo>
                              <a:cubicBezTo>
                                <a:pt x="15741" y="19968"/>
                                <a:pt x="15806" y="19964"/>
                                <a:pt x="15838" y="19961"/>
                              </a:cubicBezTo>
                              <a:lnTo>
                                <a:pt x="15844" y="19961"/>
                              </a:lnTo>
                              <a:cubicBezTo>
                                <a:pt x="15849" y="19961"/>
                                <a:pt x="15854" y="19961"/>
                                <a:pt x="15854" y="19957"/>
                              </a:cubicBezTo>
                              <a:lnTo>
                                <a:pt x="15871" y="19975"/>
                              </a:lnTo>
                              <a:lnTo>
                                <a:pt x="15865" y="19954"/>
                              </a:lnTo>
                              <a:lnTo>
                                <a:pt x="15876" y="19950"/>
                              </a:lnTo>
                              <a:lnTo>
                                <a:pt x="15860" y="19947"/>
                              </a:lnTo>
                              <a:cubicBezTo>
                                <a:pt x="15860" y="19947"/>
                                <a:pt x="15860" y="19947"/>
                                <a:pt x="15854" y="19947"/>
                              </a:cubicBezTo>
                              <a:lnTo>
                                <a:pt x="15854" y="19947"/>
                              </a:lnTo>
                              <a:lnTo>
                                <a:pt x="15854" y="19943"/>
                              </a:lnTo>
                              <a:cubicBezTo>
                                <a:pt x="15854" y="19940"/>
                                <a:pt x="15854" y="19933"/>
                                <a:pt x="15854" y="19925"/>
                              </a:cubicBezTo>
                              <a:cubicBezTo>
                                <a:pt x="15854" y="19922"/>
                                <a:pt x="15854" y="19918"/>
                                <a:pt x="15854" y="19911"/>
                              </a:cubicBezTo>
                              <a:lnTo>
                                <a:pt x="15854" y="19908"/>
                              </a:lnTo>
                              <a:lnTo>
                                <a:pt x="15854" y="19908"/>
                              </a:lnTo>
                              <a:lnTo>
                                <a:pt x="15854" y="19904"/>
                              </a:lnTo>
                              <a:cubicBezTo>
                                <a:pt x="15854" y="19904"/>
                                <a:pt x="15854" y="19901"/>
                                <a:pt x="15854" y="19901"/>
                              </a:cubicBezTo>
                              <a:cubicBezTo>
                                <a:pt x="15854" y="19901"/>
                                <a:pt x="15854" y="19897"/>
                                <a:pt x="15854" y="19897"/>
                              </a:cubicBezTo>
                              <a:cubicBezTo>
                                <a:pt x="15860" y="19883"/>
                                <a:pt x="15865" y="19873"/>
                                <a:pt x="15871" y="19862"/>
                              </a:cubicBezTo>
                              <a:cubicBezTo>
                                <a:pt x="15876" y="19855"/>
                                <a:pt x="15882" y="19851"/>
                                <a:pt x="15887" y="19844"/>
                              </a:cubicBezTo>
                              <a:cubicBezTo>
                                <a:pt x="15903" y="19827"/>
                                <a:pt x="15914" y="19820"/>
                                <a:pt x="15936" y="19813"/>
                              </a:cubicBezTo>
                              <a:cubicBezTo>
                                <a:pt x="15968" y="19802"/>
                                <a:pt x="16012" y="19806"/>
                                <a:pt x="16050" y="19820"/>
                              </a:cubicBezTo>
                              <a:cubicBezTo>
                                <a:pt x="16088" y="19834"/>
                                <a:pt x="16125" y="19855"/>
                                <a:pt x="16163" y="19876"/>
                              </a:cubicBezTo>
                              <a:cubicBezTo>
                                <a:pt x="16201" y="19897"/>
                                <a:pt x="16239" y="19925"/>
                                <a:pt x="16272" y="19950"/>
                              </a:cubicBezTo>
                              <a:cubicBezTo>
                                <a:pt x="16288" y="19964"/>
                                <a:pt x="16304" y="19978"/>
                                <a:pt x="16321" y="19996"/>
                              </a:cubicBezTo>
                              <a:cubicBezTo>
                                <a:pt x="16364" y="20042"/>
                                <a:pt x="16402" y="20088"/>
                                <a:pt x="16424" y="20133"/>
                              </a:cubicBezTo>
                              <a:cubicBezTo>
                                <a:pt x="16424" y="20137"/>
                                <a:pt x="16429" y="20141"/>
                                <a:pt x="16429" y="20144"/>
                              </a:cubicBezTo>
                              <a:lnTo>
                                <a:pt x="16429" y="20148"/>
                              </a:lnTo>
                              <a:cubicBezTo>
                                <a:pt x="16521" y="20391"/>
                                <a:pt x="16602" y="20930"/>
                                <a:pt x="16619" y="21032"/>
                              </a:cubicBezTo>
                              <a:cubicBezTo>
                                <a:pt x="16548" y="20937"/>
                                <a:pt x="16440" y="20839"/>
                                <a:pt x="16331" y="20750"/>
                              </a:cubicBezTo>
                              <a:close/>
                              <a:moveTo>
                                <a:pt x="18023" y="20007"/>
                              </a:moveTo>
                              <a:cubicBezTo>
                                <a:pt x="17936" y="20109"/>
                                <a:pt x="17833" y="20222"/>
                                <a:pt x="17714" y="20341"/>
                              </a:cubicBezTo>
                              <a:lnTo>
                                <a:pt x="17654" y="20398"/>
                              </a:lnTo>
                              <a:cubicBezTo>
                                <a:pt x="17594" y="20451"/>
                                <a:pt x="17529" y="20507"/>
                                <a:pt x="17453" y="20571"/>
                              </a:cubicBezTo>
                              <a:cubicBezTo>
                                <a:pt x="17415" y="20602"/>
                                <a:pt x="17378" y="20627"/>
                                <a:pt x="17340" y="20652"/>
                              </a:cubicBezTo>
                              <a:cubicBezTo>
                                <a:pt x="17318" y="20666"/>
                                <a:pt x="17291" y="20683"/>
                                <a:pt x="17269" y="20698"/>
                              </a:cubicBezTo>
                              <a:lnTo>
                                <a:pt x="17264" y="20701"/>
                              </a:lnTo>
                              <a:cubicBezTo>
                                <a:pt x="17264" y="20701"/>
                                <a:pt x="17258" y="20705"/>
                                <a:pt x="17258" y="20705"/>
                              </a:cubicBezTo>
                              <a:lnTo>
                                <a:pt x="17264" y="20708"/>
                              </a:lnTo>
                              <a:lnTo>
                                <a:pt x="17258" y="20708"/>
                              </a:lnTo>
                              <a:lnTo>
                                <a:pt x="17204" y="20750"/>
                              </a:lnTo>
                              <a:cubicBezTo>
                                <a:pt x="17182" y="20768"/>
                                <a:pt x="17161" y="20786"/>
                                <a:pt x="17139" y="20803"/>
                              </a:cubicBezTo>
                              <a:cubicBezTo>
                                <a:pt x="17079" y="20849"/>
                                <a:pt x="17025" y="20895"/>
                                <a:pt x="16976" y="20937"/>
                              </a:cubicBezTo>
                              <a:cubicBezTo>
                                <a:pt x="16944" y="20965"/>
                                <a:pt x="16917" y="20990"/>
                                <a:pt x="16890" y="21015"/>
                              </a:cubicBezTo>
                              <a:lnTo>
                                <a:pt x="16873" y="21025"/>
                              </a:lnTo>
                              <a:lnTo>
                                <a:pt x="16873" y="21018"/>
                              </a:lnTo>
                              <a:cubicBezTo>
                                <a:pt x="16873" y="21004"/>
                                <a:pt x="16873" y="20987"/>
                                <a:pt x="16873" y="20965"/>
                              </a:cubicBezTo>
                              <a:cubicBezTo>
                                <a:pt x="16873" y="20930"/>
                                <a:pt x="16873" y="20831"/>
                                <a:pt x="16906" y="20712"/>
                              </a:cubicBezTo>
                              <a:cubicBezTo>
                                <a:pt x="16928" y="20627"/>
                                <a:pt x="16960" y="20528"/>
                                <a:pt x="17009" y="20415"/>
                              </a:cubicBezTo>
                              <a:cubicBezTo>
                                <a:pt x="17123" y="20169"/>
                                <a:pt x="17264" y="19954"/>
                                <a:pt x="17280" y="19929"/>
                              </a:cubicBezTo>
                              <a:cubicBezTo>
                                <a:pt x="17291" y="19929"/>
                                <a:pt x="17302" y="19929"/>
                                <a:pt x="17307" y="19929"/>
                              </a:cubicBezTo>
                              <a:cubicBezTo>
                                <a:pt x="17323" y="19940"/>
                                <a:pt x="17340" y="19954"/>
                                <a:pt x="17350" y="19971"/>
                              </a:cubicBezTo>
                              <a:cubicBezTo>
                                <a:pt x="17350" y="19975"/>
                                <a:pt x="17356" y="19982"/>
                                <a:pt x="17356" y="19985"/>
                              </a:cubicBezTo>
                              <a:cubicBezTo>
                                <a:pt x="17356" y="19985"/>
                                <a:pt x="17356" y="19989"/>
                                <a:pt x="17356" y="19992"/>
                              </a:cubicBezTo>
                              <a:cubicBezTo>
                                <a:pt x="17361" y="20007"/>
                                <a:pt x="17361" y="20021"/>
                                <a:pt x="17356" y="20035"/>
                              </a:cubicBezTo>
                              <a:cubicBezTo>
                                <a:pt x="17356" y="20038"/>
                                <a:pt x="17356" y="20038"/>
                                <a:pt x="17356" y="20042"/>
                              </a:cubicBezTo>
                              <a:cubicBezTo>
                                <a:pt x="17350" y="20049"/>
                                <a:pt x="17345" y="20052"/>
                                <a:pt x="17350" y="20056"/>
                              </a:cubicBezTo>
                              <a:cubicBezTo>
                                <a:pt x="17356" y="20059"/>
                                <a:pt x="17361" y="20056"/>
                                <a:pt x="17372" y="20049"/>
                              </a:cubicBezTo>
                              <a:cubicBezTo>
                                <a:pt x="17378" y="20045"/>
                                <a:pt x="17383" y="20042"/>
                                <a:pt x="17394" y="20035"/>
                              </a:cubicBezTo>
                              <a:lnTo>
                                <a:pt x="17399" y="20031"/>
                              </a:lnTo>
                              <a:cubicBezTo>
                                <a:pt x="17415" y="20014"/>
                                <a:pt x="17443" y="19982"/>
                                <a:pt x="17443" y="19947"/>
                              </a:cubicBezTo>
                              <a:cubicBezTo>
                                <a:pt x="17443" y="19925"/>
                                <a:pt x="17437" y="19904"/>
                                <a:pt x="17426" y="19887"/>
                              </a:cubicBezTo>
                              <a:cubicBezTo>
                                <a:pt x="17415" y="19866"/>
                                <a:pt x="17394" y="19848"/>
                                <a:pt x="17372" y="19834"/>
                              </a:cubicBezTo>
                              <a:cubicBezTo>
                                <a:pt x="17350" y="19823"/>
                                <a:pt x="17329" y="19813"/>
                                <a:pt x="17307" y="19806"/>
                              </a:cubicBezTo>
                              <a:cubicBezTo>
                                <a:pt x="17296" y="19802"/>
                                <a:pt x="17291" y="19802"/>
                                <a:pt x="17285" y="19802"/>
                              </a:cubicBezTo>
                              <a:cubicBezTo>
                                <a:pt x="17258" y="19799"/>
                                <a:pt x="17220" y="19799"/>
                                <a:pt x="17188" y="19806"/>
                              </a:cubicBezTo>
                              <a:cubicBezTo>
                                <a:pt x="17182" y="19806"/>
                                <a:pt x="17172" y="19809"/>
                                <a:pt x="17166" y="19813"/>
                              </a:cubicBezTo>
                              <a:cubicBezTo>
                                <a:pt x="17139" y="19820"/>
                                <a:pt x="17112" y="19830"/>
                                <a:pt x="17090" y="19844"/>
                              </a:cubicBezTo>
                              <a:cubicBezTo>
                                <a:pt x="17058" y="19862"/>
                                <a:pt x="17025" y="19887"/>
                                <a:pt x="16987" y="19918"/>
                              </a:cubicBezTo>
                              <a:cubicBezTo>
                                <a:pt x="16955" y="19947"/>
                                <a:pt x="16917" y="19978"/>
                                <a:pt x="16884" y="20014"/>
                              </a:cubicBezTo>
                              <a:cubicBezTo>
                                <a:pt x="16852" y="20049"/>
                                <a:pt x="16825" y="20088"/>
                                <a:pt x="16808" y="20133"/>
                              </a:cubicBezTo>
                              <a:cubicBezTo>
                                <a:pt x="16792" y="20169"/>
                                <a:pt x="16781" y="20207"/>
                                <a:pt x="16770" y="20243"/>
                              </a:cubicBezTo>
                              <a:lnTo>
                                <a:pt x="16765" y="20264"/>
                              </a:lnTo>
                              <a:cubicBezTo>
                                <a:pt x="16749" y="20310"/>
                                <a:pt x="16738" y="20352"/>
                                <a:pt x="16727" y="20387"/>
                              </a:cubicBezTo>
                              <a:cubicBezTo>
                                <a:pt x="16727" y="20398"/>
                                <a:pt x="16722" y="20412"/>
                                <a:pt x="16722" y="20423"/>
                              </a:cubicBezTo>
                              <a:cubicBezTo>
                                <a:pt x="16722" y="20405"/>
                                <a:pt x="16722" y="20391"/>
                                <a:pt x="16716" y="20373"/>
                              </a:cubicBezTo>
                              <a:cubicBezTo>
                                <a:pt x="16711" y="20306"/>
                                <a:pt x="16700" y="20183"/>
                                <a:pt x="16662" y="20081"/>
                              </a:cubicBezTo>
                              <a:cubicBezTo>
                                <a:pt x="16651" y="20059"/>
                                <a:pt x="16640" y="20028"/>
                                <a:pt x="16619" y="19992"/>
                              </a:cubicBezTo>
                              <a:cubicBezTo>
                                <a:pt x="16608" y="19978"/>
                                <a:pt x="16597" y="19964"/>
                                <a:pt x="16586" y="19947"/>
                              </a:cubicBezTo>
                              <a:cubicBezTo>
                                <a:pt x="16543" y="19890"/>
                                <a:pt x="16494" y="19851"/>
                                <a:pt x="16483" y="19841"/>
                              </a:cubicBezTo>
                              <a:cubicBezTo>
                                <a:pt x="16483" y="19841"/>
                                <a:pt x="16483" y="19837"/>
                                <a:pt x="16483" y="19834"/>
                              </a:cubicBezTo>
                              <a:cubicBezTo>
                                <a:pt x="16483" y="19834"/>
                                <a:pt x="16483" y="19827"/>
                                <a:pt x="16483" y="19813"/>
                              </a:cubicBezTo>
                              <a:cubicBezTo>
                                <a:pt x="16478" y="19795"/>
                                <a:pt x="16467" y="19760"/>
                                <a:pt x="16456" y="19710"/>
                              </a:cubicBezTo>
                              <a:cubicBezTo>
                                <a:pt x="16451" y="19689"/>
                                <a:pt x="16445" y="19665"/>
                                <a:pt x="16434" y="19636"/>
                              </a:cubicBezTo>
                              <a:lnTo>
                                <a:pt x="16424" y="19608"/>
                              </a:lnTo>
                              <a:cubicBezTo>
                                <a:pt x="16402" y="19538"/>
                                <a:pt x="16380" y="19460"/>
                                <a:pt x="16375" y="19379"/>
                              </a:cubicBezTo>
                              <a:cubicBezTo>
                                <a:pt x="16375" y="19347"/>
                                <a:pt x="16375" y="19316"/>
                                <a:pt x="16375" y="19277"/>
                              </a:cubicBezTo>
                              <a:cubicBezTo>
                                <a:pt x="16375" y="19210"/>
                                <a:pt x="16386" y="19143"/>
                                <a:pt x="16391" y="19076"/>
                              </a:cubicBezTo>
                              <a:cubicBezTo>
                                <a:pt x="16391" y="19062"/>
                                <a:pt x="16396" y="19044"/>
                                <a:pt x="16396" y="19030"/>
                              </a:cubicBezTo>
                              <a:cubicBezTo>
                                <a:pt x="16407" y="18924"/>
                                <a:pt x="16413" y="18850"/>
                                <a:pt x="16407" y="18783"/>
                              </a:cubicBezTo>
                              <a:cubicBezTo>
                                <a:pt x="16402" y="18706"/>
                                <a:pt x="16391" y="18639"/>
                                <a:pt x="16375" y="18579"/>
                              </a:cubicBezTo>
                              <a:cubicBezTo>
                                <a:pt x="16364" y="18522"/>
                                <a:pt x="16353" y="18477"/>
                                <a:pt x="16348" y="18448"/>
                              </a:cubicBezTo>
                              <a:cubicBezTo>
                                <a:pt x="16337" y="18388"/>
                                <a:pt x="16321" y="18332"/>
                                <a:pt x="16315" y="18272"/>
                              </a:cubicBezTo>
                              <a:cubicBezTo>
                                <a:pt x="16304" y="18212"/>
                                <a:pt x="16304" y="18152"/>
                                <a:pt x="16304" y="18099"/>
                              </a:cubicBezTo>
                              <a:lnTo>
                                <a:pt x="16304" y="18061"/>
                              </a:lnTo>
                              <a:cubicBezTo>
                                <a:pt x="16304" y="18053"/>
                                <a:pt x="16304" y="18050"/>
                                <a:pt x="16304" y="18043"/>
                              </a:cubicBezTo>
                              <a:cubicBezTo>
                                <a:pt x="16304" y="18039"/>
                                <a:pt x="16310" y="18032"/>
                                <a:pt x="16310" y="18029"/>
                              </a:cubicBezTo>
                              <a:cubicBezTo>
                                <a:pt x="16315" y="18018"/>
                                <a:pt x="16321" y="18011"/>
                                <a:pt x="16326" y="18001"/>
                              </a:cubicBezTo>
                              <a:cubicBezTo>
                                <a:pt x="16326" y="18001"/>
                                <a:pt x="16326" y="17997"/>
                                <a:pt x="16326" y="17997"/>
                              </a:cubicBezTo>
                              <a:lnTo>
                                <a:pt x="16326" y="17997"/>
                              </a:lnTo>
                              <a:cubicBezTo>
                                <a:pt x="16348" y="17972"/>
                                <a:pt x="16369" y="17958"/>
                                <a:pt x="16380" y="17955"/>
                              </a:cubicBezTo>
                              <a:lnTo>
                                <a:pt x="16407" y="17965"/>
                              </a:lnTo>
                              <a:lnTo>
                                <a:pt x="16413" y="17969"/>
                              </a:lnTo>
                              <a:cubicBezTo>
                                <a:pt x="16418" y="17972"/>
                                <a:pt x="16424" y="17976"/>
                                <a:pt x="16429" y="17976"/>
                              </a:cubicBezTo>
                              <a:cubicBezTo>
                                <a:pt x="16456" y="17994"/>
                                <a:pt x="16478" y="18001"/>
                                <a:pt x="16489" y="18001"/>
                              </a:cubicBezTo>
                              <a:lnTo>
                                <a:pt x="16499" y="18004"/>
                              </a:lnTo>
                              <a:lnTo>
                                <a:pt x="16499" y="18001"/>
                              </a:lnTo>
                              <a:lnTo>
                                <a:pt x="16499" y="18001"/>
                              </a:lnTo>
                              <a:lnTo>
                                <a:pt x="16499" y="17997"/>
                              </a:lnTo>
                              <a:cubicBezTo>
                                <a:pt x="16499" y="17994"/>
                                <a:pt x="16499" y="17983"/>
                                <a:pt x="16505" y="17969"/>
                              </a:cubicBezTo>
                              <a:cubicBezTo>
                                <a:pt x="16505" y="17969"/>
                                <a:pt x="16505" y="17965"/>
                                <a:pt x="16510" y="17965"/>
                              </a:cubicBezTo>
                              <a:cubicBezTo>
                                <a:pt x="16516" y="17951"/>
                                <a:pt x="16527" y="17937"/>
                                <a:pt x="16527" y="17916"/>
                              </a:cubicBezTo>
                              <a:cubicBezTo>
                                <a:pt x="16527" y="17905"/>
                                <a:pt x="16521" y="17895"/>
                                <a:pt x="16510" y="17884"/>
                              </a:cubicBezTo>
                              <a:cubicBezTo>
                                <a:pt x="16499" y="17874"/>
                                <a:pt x="16483" y="17867"/>
                                <a:pt x="16467" y="17863"/>
                              </a:cubicBezTo>
                              <a:cubicBezTo>
                                <a:pt x="16396" y="17845"/>
                                <a:pt x="16315" y="17863"/>
                                <a:pt x="16266" y="17888"/>
                              </a:cubicBezTo>
                              <a:cubicBezTo>
                                <a:pt x="16228" y="17905"/>
                                <a:pt x="16196" y="17927"/>
                                <a:pt x="16174" y="17951"/>
                              </a:cubicBezTo>
                              <a:cubicBezTo>
                                <a:pt x="16153" y="17972"/>
                                <a:pt x="16131" y="18001"/>
                                <a:pt x="16120" y="18032"/>
                              </a:cubicBezTo>
                              <a:cubicBezTo>
                                <a:pt x="16088" y="18071"/>
                                <a:pt x="16055" y="18117"/>
                                <a:pt x="16033" y="18173"/>
                              </a:cubicBezTo>
                              <a:cubicBezTo>
                                <a:pt x="16022" y="18194"/>
                                <a:pt x="16012" y="18226"/>
                                <a:pt x="16001" y="18265"/>
                              </a:cubicBezTo>
                              <a:cubicBezTo>
                                <a:pt x="15990" y="18311"/>
                                <a:pt x="15985" y="18353"/>
                                <a:pt x="15990" y="18395"/>
                              </a:cubicBezTo>
                              <a:cubicBezTo>
                                <a:pt x="15990" y="18420"/>
                                <a:pt x="15995" y="18448"/>
                                <a:pt x="16001" y="18477"/>
                              </a:cubicBezTo>
                              <a:cubicBezTo>
                                <a:pt x="16006" y="18501"/>
                                <a:pt x="16012" y="18522"/>
                                <a:pt x="16012" y="18547"/>
                              </a:cubicBezTo>
                              <a:cubicBezTo>
                                <a:pt x="16017" y="18579"/>
                                <a:pt x="16017" y="18610"/>
                                <a:pt x="16022" y="18642"/>
                              </a:cubicBezTo>
                              <a:cubicBezTo>
                                <a:pt x="16022" y="18667"/>
                                <a:pt x="16028" y="18688"/>
                                <a:pt x="16028" y="18713"/>
                              </a:cubicBezTo>
                              <a:cubicBezTo>
                                <a:pt x="16039" y="18811"/>
                                <a:pt x="16066" y="18910"/>
                                <a:pt x="16093" y="19005"/>
                              </a:cubicBezTo>
                              <a:cubicBezTo>
                                <a:pt x="16098" y="19019"/>
                                <a:pt x="16104" y="19034"/>
                                <a:pt x="16104" y="19048"/>
                              </a:cubicBezTo>
                              <a:cubicBezTo>
                                <a:pt x="16125" y="19129"/>
                                <a:pt x="16147" y="19203"/>
                                <a:pt x="16169" y="19263"/>
                              </a:cubicBezTo>
                              <a:cubicBezTo>
                                <a:pt x="16153" y="19242"/>
                                <a:pt x="16131" y="19213"/>
                                <a:pt x="16104" y="19182"/>
                              </a:cubicBezTo>
                              <a:cubicBezTo>
                                <a:pt x="16093" y="19167"/>
                                <a:pt x="16082" y="19150"/>
                                <a:pt x="16071" y="19136"/>
                              </a:cubicBezTo>
                              <a:cubicBezTo>
                                <a:pt x="16060" y="19122"/>
                                <a:pt x="16050" y="19108"/>
                                <a:pt x="16033" y="19090"/>
                              </a:cubicBezTo>
                              <a:cubicBezTo>
                                <a:pt x="15990" y="19030"/>
                                <a:pt x="15838" y="18833"/>
                                <a:pt x="15762" y="18716"/>
                              </a:cubicBezTo>
                              <a:cubicBezTo>
                                <a:pt x="15741" y="18667"/>
                                <a:pt x="15724" y="18610"/>
                                <a:pt x="15714" y="18551"/>
                              </a:cubicBezTo>
                              <a:cubicBezTo>
                                <a:pt x="15703" y="18498"/>
                                <a:pt x="15697" y="18445"/>
                                <a:pt x="15692" y="18392"/>
                              </a:cubicBezTo>
                              <a:cubicBezTo>
                                <a:pt x="15692" y="18378"/>
                                <a:pt x="15686" y="18360"/>
                                <a:pt x="15686" y="18346"/>
                              </a:cubicBezTo>
                              <a:lnTo>
                                <a:pt x="15659" y="18145"/>
                              </a:lnTo>
                              <a:cubicBezTo>
                                <a:pt x="15654" y="18124"/>
                                <a:pt x="15648" y="18103"/>
                                <a:pt x="15648" y="18082"/>
                              </a:cubicBezTo>
                              <a:cubicBezTo>
                                <a:pt x="15648" y="18071"/>
                                <a:pt x="15643" y="18061"/>
                                <a:pt x="15643" y="18050"/>
                              </a:cubicBezTo>
                              <a:lnTo>
                                <a:pt x="15632" y="18004"/>
                              </a:lnTo>
                              <a:cubicBezTo>
                                <a:pt x="15632" y="18001"/>
                                <a:pt x="15632" y="18001"/>
                                <a:pt x="15632" y="17997"/>
                              </a:cubicBezTo>
                              <a:cubicBezTo>
                                <a:pt x="15632" y="17994"/>
                                <a:pt x="15632" y="17986"/>
                                <a:pt x="15627" y="17983"/>
                              </a:cubicBezTo>
                              <a:cubicBezTo>
                                <a:pt x="15621" y="17976"/>
                                <a:pt x="15621" y="17969"/>
                                <a:pt x="15616" y="17962"/>
                              </a:cubicBezTo>
                              <a:cubicBezTo>
                                <a:pt x="15589" y="17920"/>
                                <a:pt x="15545" y="17888"/>
                                <a:pt x="15513" y="17863"/>
                              </a:cubicBezTo>
                              <a:cubicBezTo>
                                <a:pt x="15475" y="17835"/>
                                <a:pt x="15448" y="17814"/>
                                <a:pt x="15448" y="17814"/>
                              </a:cubicBezTo>
                              <a:lnTo>
                                <a:pt x="15448" y="17814"/>
                              </a:lnTo>
                              <a:lnTo>
                                <a:pt x="15475" y="17800"/>
                              </a:lnTo>
                              <a:cubicBezTo>
                                <a:pt x="15502" y="17786"/>
                                <a:pt x="15524" y="17771"/>
                                <a:pt x="15551" y="17761"/>
                              </a:cubicBezTo>
                              <a:lnTo>
                                <a:pt x="15594" y="17740"/>
                              </a:lnTo>
                              <a:cubicBezTo>
                                <a:pt x="15605" y="17736"/>
                                <a:pt x="15611" y="17733"/>
                                <a:pt x="15621" y="17729"/>
                              </a:cubicBezTo>
                              <a:cubicBezTo>
                                <a:pt x="15627" y="17726"/>
                                <a:pt x="15632" y="17726"/>
                                <a:pt x="15638" y="17722"/>
                              </a:cubicBezTo>
                              <a:cubicBezTo>
                                <a:pt x="15648" y="17719"/>
                                <a:pt x="15654" y="17715"/>
                                <a:pt x="15665" y="17712"/>
                              </a:cubicBezTo>
                              <a:cubicBezTo>
                                <a:pt x="15681" y="17704"/>
                                <a:pt x="15697" y="17697"/>
                                <a:pt x="15714" y="17694"/>
                              </a:cubicBezTo>
                              <a:lnTo>
                                <a:pt x="15779" y="17673"/>
                              </a:lnTo>
                              <a:cubicBezTo>
                                <a:pt x="15795" y="17669"/>
                                <a:pt x="15806" y="17666"/>
                                <a:pt x="15816" y="17662"/>
                              </a:cubicBezTo>
                              <a:cubicBezTo>
                                <a:pt x="15822" y="17662"/>
                                <a:pt x="15827" y="17659"/>
                                <a:pt x="15833" y="17659"/>
                              </a:cubicBezTo>
                              <a:cubicBezTo>
                                <a:pt x="15963" y="17623"/>
                                <a:pt x="16109" y="17602"/>
                                <a:pt x="16266" y="17592"/>
                              </a:cubicBezTo>
                              <a:cubicBezTo>
                                <a:pt x="16407" y="17581"/>
                                <a:pt x="16559" y="17581"/>
                                <a:pt x="16705" y="17592"/>
                              </a:cubicBezTo>
                              <a:cubicBezTo>
                                <a:pt x="16868" y="17602"/>
                                <a:pt x="16982" y="17620"/>
                                <a:pt x="17036" y="17630"/>
                              </a:cubicBezTo>
                              <a:cubicBezTo>
                                <a:pt x="17052" y="17634"/>
                                <a:pt x="17074" y="17637"/>
                                <a:pt x="17090" y="17641"/>
                              </a:cubicBezTo>
                              <a:lnTo>
                                <a:pt x="17134" y="17648"/>
                              </a:lnTo>
                              <a:cubicBezTo>
                                <a:pt x="17150" y="17652"/>
                                <a:pt x="17161" y="17652"/>
                                <a:pt x="17166" y="17652"/>
                              </a:cubicBezTo>
                              <a:lnTo>
                                <a:pt x="17188" y="17655"/>
                              </a:lnTo>
                              <a:lnTo>
                                <a:pt x="17182" y="17652"/>
                              </a:lnTo>
                              <a:lnTo>
                                <a:pt x="17188" y="17652"/>
                              </a:lnTo>
                              <a:lnTo>
                                <a:pt x="17177" y="17645"/>
                              </a:lnTo>
                              <a:cubicBezTo>
                                <a:pt x="17177" y="17641"/>
                                <a:pt x="17172" y="17637"/>
                                <a:pt x="17166" y="17630"/>
                              </a:cubicBezTo>
                              <a:cubicBezTo>
                                <a:pt x="17155" y="17613"/>
                                <a:pt x="17123" y="17581"/>
                                <a:pt x="17069" y="17546"/>
                              </a:cubicBezTo>
                              <a:cubicBezTo>
                                <a:pt x="17036" y="17525"/>
                                <a:pt x="17004" y="17507"/>
                                <a:pt x="16971" y="17489"/>
                              </a:cubicBezTo>
                              <a:cubicBezTo>
                                <a:pt x="16933" y="17472"/>
                                <a:pt x="16890" y="17451"/>
                                <a:pt x="16841" y="17437"/>
                              </a:cubicBezTo>
                              <a:cubicBezTo>
                                <a:pt x="16727" y="17398"/>
                                <a:pt x="16613" y="17377"/>
                                <a:pt x="16505" y="17377"/>
                              </a:cubicBezTo>
                              <a:cubicBezTo>
                                <a:pt x="16499" y="17377"/>
                                <a:pt x="16494" y="17377"/>
                                <a:pt x="16494" y="17377"/>
                              </a:cubicBezTo>
                              <a:cubicBezTo>
                                <a:pt x="16380" y="17377"/>
                                <a:pt x="16250" y="17391"/>
                                <a:pt x="16115" y="17419"/>
                              </a:cubicBezTo>
                              <a:cubicBezTo>
                                <a:pt x="15985" y="17447"/>
                                <a:pt x="15860" y="17482"/>
                                <a:pt x="15773" y="17507"/>
                              </a:cubicBezTo>
                              <a:cubicBezTo>
                                <a:pt x="15676" y="17535"/>
                                <a:pt x="15583" y="17571"/>
                                <a:pt x="15502" y="17602"/>
                              </a:cubicBezTo>
                              <a:cubicBezTo>
                                <a:pt x="15426" y="17634"/>
                                <a:pt x="15372" y="17659"/>
                                <a:pt x="15340" y="17676"/>
                              </a:cubicBezTo>
                              <a:cubicBezTo>
                                <a:pt x="15329" y="17680"/>
                                <a:pt x="15318" y="17687"/>
                                <a:pt x="15312" y="17690"/>
                              </a:cubicBezTo>
                              <a:lnTo>
                                <a:pt x="15312" y="17690"/>
                              </a:lnTo>
                              <a:cubicBezTo>
                                <a:pt x="15312" y="17690"/>
                                <a:pt x="15312" y="17690"/>
                                <a:pt x="15307" y="17690"/>
                              </a:cubicBezTo>
                              <a:cubicBezTo>
                                <a:pt x="15302" y="17683"/>
                                <a:pt x="15291" y="17673"/>
                                <a:pt x="15285" y="17669"/>
                              </a:cubicBezTo>
                              <a:lnTo>
                                <a:pt x="15285" y="17669"/>
                              </a:lnTo>
                              <a:cubicBezTo>
                                <a:pt x="15274" y="17662"/>
                                <a:pt x="15247" y="17648"/>
                                <a:pt x="15226" y="17637"/>
                              </a:cubicBezTo>
                              <a:lnTo>
                                <a:pt x="15226" y="17634"/>
                              </a:lnTo>
                              <a:cubicBezTo>
                                <a:pt x="15226" y="17630"/>
                                <a:pt x="15231" y="17627"/>
                                <a:pt x="15231" y="17623"/>
                              </a:cubicBezTo>
                              <a:cubicBezTo>
                                <a:pt x="15264" y="17595"/>
                                <a:pt x="15296" y="17567"/>
                                <a:pt x="15323" y="17539"/>
                              </a:cubicBezTo>
                              <a:cubicBezTo>
                                <a:pt x="15367" y="17504"/>
                                <a:pt x="15415" y="17465"/>
                                <a:pt x="15470" y="17426"/>
                              </a:cubicBezTo>
                              <a:cubicBezTo>
                                <a:pt x="15556" y="17359"/>
                                <a:pt x="15648" y="17285"/>
                                <a:pt x="15697" y="17239"/>
                              </a:cubicBezTo>
                              <a:cubicBezTo>
                                <a:pt x="15730" y="17214"/>
                                <a:pt x="15762" y="17193"/>
                                <a:pt x="15789" y="17176"/>
                              </a:cubicBezTo>
                              <a:cubicBezTo>
                                <a:pt x="15898" y="17105"/>
                                <a:pt x="16006" y="17042"/>
                                <a:pt x="16115" y="16989"/>
                              </a:cubicBezTo>
                              <a:cubicBezTo>
                                <a:pt x="16196" y="16954"/>
                                <a:pt x="16261" y="16925"/>
                                <a:pt x="16261" y="16925"/>
                              </a:cubicBezTo>
                              <a:lnTo>
                                <a:pt x="16261" y="16925"/>
                              </a:lnTo>
                              <a:lnTo>
                                <a:pt x="16272" y="16925"/>
                              </a:lnTo>
                              <a:cubicBezTo>
                                <a:pt x="16716" y="16971"/>
                                <a:pt x="17128" y="17088"/>
                                <a:pt x="17502" y="17274"/>
                              </a:cubicBezTo>
                              <a:cubicBezTo>
                                <a:pt x="17524" y="17285"/>
                                <a:pt x="17540" y="17296"/>
                                <a:pt x="17551" y="17303"/>
                              </a:cubicBezTo>
                              <a:cubicBezTo>
                                <a:pt x="17616" y="17341"/>
                                <a:pt x="17692" y="17394"/>
                                <a:pt x="17757" y="17440"/>
                              </a:cubicBezTo>
                              <a:cubicBezTo>
                                <a:pt x="17773" y="17451"/>
                                <a:pt x="17784" y="17461"/>
                                <a:pt x="17800" y="17468"/>
                              </a:cubicBezTo>
                              <a:cubicBezTo>
                                <a:pt x="17838" y="17493"/>
                                <a:pt x="17871" y="17514"/>
                                <a:pt x="17903" y="17528"/>
                              </a:cubicBezTo>
                              <a:cubicBezTo>
                                <a:pt x="17914" y="17532"/>
                                <a:pt x="17925" y="17539"/>
                                <a:pt x="17930" y="17542"/>
                              </a:cubicBezTo>
                              <a:cubicBezTo>
                                <a:pt x="17947" y="17556"/>
                                <a:pt x="17958" y="17563"/>
                                <a:pt x="17963" y="17567"/>
                              </a:cubicBezTo>
                              <a:cubicBezTo>
                                <a:pt x="17963" y="17581"/>
                                <a:pt x="17963" y="17599"/>
                                <a:pt x="17963" y="17627"/>
                              </a:cubicBezTo>
                              <a:cubicBezTo>
                                <a:pt x="17963" y="17648"/>
                                <a:pt x="17963" y="17669"/>
                                <a:pt x="17963" y="17690"/>
                              </a:cubicBezTo>
                              <a:cubicBezTo>
                                <a:pt x="17963" y="17715"/>
                                <a:pt x="17974" y="17740"/>
                                <a:pt x="17990" y="17757"/>
                              </a:cubicBezTo>
                              <a:cubicBezTo>
                                <a:pt x="17990" y="17768"/>
                                <a:pt x="17995" y="17778"/>
                                <a:pt x="17995" y="17786"/>
                              </a:cubicBezTo>
                              <a:cubicBezTo>
                                <a:pt x="17995" y="17786"/>
                                <a:pt x="17995" y="17782"/>
                                <a:pt x="17990" y="17782"/>
                              </a:cubicBezTo>
                              <a:cubicBezTo>
                                <a:pt x="17952" y="17743"/>
                                <a:pt x="17892" y="17708"/>
                                <a:pt x="17865" y="17697"/>
                              </a:cubicBezTo>
                              <a:cubicBezTo>
                                <a:pt x="17855" y="17690"/>
                                <a:pt x="17833" y="17683"/>
                                <a:pt x="17817" y="17673"/>
                              </a:cubicBezTo>
                              <a:cubicBezTo>
                                <a:pt x="17795" y="17662"/>
                                <a:pt x="17773" y="17652"/>
                                <a:pt x="17752" y="17641"/>
                              </a:cubicBezTo>
                              <a:cubicBezTo>
                                <a:pt x="17730" y="17630"/>
                                <a:pt x="17703" y="17616"/>
                                <a:pt x="17681" y="17599"/>
                              </a:cubicBezTo>
                              <a:cubicBezTo>
                                <a:pt x="17676" y="17595"/>
                                <a:pt x="17670" y="17588"/>
                                <a:pt x="17670" y="17581"/>
                              </a:cubicBezTo>
                              <a:cubicBezTo>
                                <a:pt x="17665" y="17574"/>
                                <a:pt x="17665" y="17563"/>
                                <a:pt x="17659" y="17556"/>
                              </a:cubicBezTo>
                              <a:cubicBezTo>
                                <a:pt x="17659" y="17556"/>
                                <a:pt x="17659" y="17556"/>
                                <a:pt x="17659" y="17553"/>
                              </a:cubicBezTo>
                              <a:lnTo>
                                <a:pt x="17659" y="17549"/>
                              </a:lnTo>
                              <a:cubicBezTo>
                                <a:pt x="17659" y="17546"/>
                                <a:pt x="17659" y="17546"/>
                                <a:pt x="17659" y="17542"/>
                              </a:cubicBezTo>
                              <a:lnTo>
                                <a:pt x="17659" y="17542"/>
                              </a:lnTo>
                              <a:cubicBezTo>
                                <a:pt x="17659" y="17539"/>
                                <a:pt x="17659" y="17539"/>
                                <a:pt x="17665" y="17535"/>
                              </a:cubicBezTo>
                              <a:lnTo>
                                <a:pt x="17687" y="17496"/>
                              </a:lnTo>
                              <a:lnTo>
                                <a:pt x="17670" y="17504"/>
                              </a:lnTo>
                              <a:cubicBezTo>
                                <a:pt x="17665" y="17504"/>
                                <a:pt x="17665" y="17507"/>
                                <a:pt x="17665" y="17507"/>
                              </a:cubicBezTo>
                              <a:cubicBezTo>
                                <a:pt x="17665" y="17507"/>
                                <a:pt x="17665" y="17507"/>
                                <a:pt x="17659" y="17507"/>
                              </a:cubicBezTo>
                              <a:lnTo>
                                <a:pt x="17643" y="17514"/>
                              </a:lnTo>
                              <a:cubicBezTo>
                                <a:pt x="17632" y="17518"/>
                                <a:pt x="17627" y="17521"/>
                                <a:pt x="17616" y="17528"/>
                              </a:cubicBezTo>
                              <a:lnTo>
                                <a:pt x="17611" y="17532"/>
                              </a:lnTo>
                              <a:cubicBezTo>
                                <a:pt x="17605" y="17535"/>
                                <a:pt x="17600" y="17535"/>
                                <a:pt x="17600" y="17539"/>
                              </a:cubicBezTo>
                              <a:lnTo>
                                <a:pt x="17589" y="17546"/>
                              </a:lnTo>
                              <a:cubicBezTo>
                                <a:pt x="17584" y="17549"/>
                                <a:pt x="17584" y="17549"/>
                                <a:pt x="17578" y="17553"/>
                              </a:cubicBezTo>
                              <a:lnTo>
                                <a:pt x="17573" y="17556"/>
                              </a:lnTo>
                              <a:cubicBezTo>
                                <a:pt x="17551" y="17571"/>
                                <a:pt x="17535" y="17588"/>
                                <a:pt x="17524" y="17606"/>
                              </a:cubicBezTo>
                              <a:cubicBezTo>
                                <a:pt x="17508" y="17623"/>
                                <a:pt x="17502" y="17645"/>
                                <a:pt x="17497" y="17666"/>
                              </a:cubicBezTo>
                              <a:cubicBezTo>
                                <a:pt x="17497" y="17676"/>
                                <a:pt x="17491" y="17687"/>
                                <a:pt x="17491" y="17694"/>
                              </a:cubicBezTo>
                              <a:cubicBezTo>
                                <a:pt x="17491" y="17694"/>
                                <a:pt x="17486" y="17690"/>
                                <a:pt x="17486" y="17690"/>
                              </a:cubicBezTo>
                              <a:cubicBezTo>
                                <a:pt x="17453" y="17676"/>
                                <a:pt x="17421" y="17662"/>
                                <a:pt x="17394" y="17652"/>
                              </a:cubicBezTo>
                              <a:cubicBezTo>
                                <a:pt x="17383" y="17648"/>
                                <a:pt x="17378" y="17645"/>
                                <a:pt x="17372" y="17641"/>
                              </a:cubicBezTo>
                              <a:cubicBezTo>
                                <a:pt x="17372" y="17641"/>
                                <a:pt x="17372" y="17641"/>
                                <a:pt x="17367" y="17641"/>
                              </a:cubicBezTo>
                              <a:lnTo>
                                <a:pt x="17361" y="17641"/>
                              </a:lnTo>
                              <a:cubicBezTo>
                                <a:pt x="17350" y="17637"/>
                                <a:pt x="17345" y="17634"/>
                                <a:pt x="17334" y="17630"/>
                              </a:cubicBezTo>
                              <a:cubicBezTo>
                                <a:pt x="17329" y="17627"/>
                                <a:pt x="17318" y="17616"/>
                                <a:pt x="17318" y="17609"/>
                              </a:cubicBezTo>
                              <a:lnTo>
                                <a:pt x="17318" y="17609"/>
                              </a:lnTo>
                              <a:cubicBezTo>
                                <a:pt x="17318" y="17606"/>
                                <a:pt x="17318" y="17606"/>
                                <a:pt x="17313" y="17602"/>
                              </a:cubicBezTo>
                              <a:lnTo>
                                <a:pt x="17313" y="17599"/>
                              </a:lnTo>
                              <a:lnTo>
                                <a:pt x="17302" y="17595"/>
                              </a:lnTo>
                              <a:lnTo>
                                <a:pt x="17275" y="17620"/>
                              </a:lnTo>
                              <a:lnTo>
                                <a:pt x="17258" y="17637"/>
                              </a:lnTo>
                              <a:cubicBezTo>
                                <a:pt x="17247" y="17648"/>
                                <a:pt x="17237" y="17659"/>
                                <a:pt x="17231" y="17669"/>
                              </a:cubicBezTo>
                              <a:cubicBezTo>
                                <a:pt x="17210" y="17690"/>
                                <a:pt x="17199" y="17715"/>
                                <a:pt x="17188" y="17736"/>
                              </a:cubicBezTo>
                              <a:cubicBezTo>
                                <a:pt x="17166" y="17771"/>
                                <a:pt x="17161" y="17814"/>
                                <a:pt x="17166" y="17849"/>
                              </a:cubicBezTo>
                              <a:cubicBezTo>
                                <a:pt x="17166" y="17853"/>
                                <a:pt x="17166" y="17853"/>
                                <a:pt x="17166" y="17853"/>
                              </a:cubicBezTo>
                              <a:lnTo>
                                <a:pt x="17166" y="17856"/>
                              </a:lnTo>
                              <a:lnTo>
                                <a:pt x="17172" y="17856"/>
                              </a:lnTo>
                              <a:cubicBezTo>
                                <a:pt x="17172" y="17856"/>
                                <a:pt x="17172" y="17860"/>
                                <a:pt x="17172" y="17860"/>
                              </a:cubicBezTo>
                              <a:cubicBezTo>
                                <a:pt x="17172" y="17863"/>
                                <a:pt x="17172" y="17863"/>
                                <a:pt x="17172" y="17867"/>
                              </a:cubicBezTo>
                              <a:cubicBezTo>
                                <a:pt x="17166" y="17870"/>
                                <a:pt x="17161" y="17870"/>
                                <a:pt x="17150" y="17874"/>
                              </a:cubicBezTo>
                              <a:cubicBezTo>
                                <a:pt x="17139" y="17870"/>
                                <a:pt x="17128" y="17863"/>
                                <a:pt x="17112" y="17860"/>
                              </a:cubicBezTo>
                              <a:cubicBezTo>
                                <a:pt x="17101" y="17856"/>
                                <a:pt x="17085" y="17853"/>
                                <a:pt x="17069" y="17849"/>
                              </a:cubicBezTo>
                              <a:cubicBezTo>
                                <a:pt x="17047" y="17842"/>
                                <a:pt x="17020" y="17835"/>
                                <a:pt x="17004" y="17831"/>
                              </a:cubicBezTo>
                              <a:cubicBezTo>
                                <a:pt x="16993" y="17828"/>
                                <a:pt x="16976" y="17821"/>
                                <a:pt x="16966" y="17814"/>
                              </a:cubicBezTo>
                              <a:cubicBezTo>
                                <a:pt x="16960" y="17810"/>
                                <a:pt x="16949" y="17803"/>
                                <a:pt x="16944" y="17800"/>
                              </a:cubicBezTo>
                              <a:lnTo>
                                <a:pt x="16939" y="17793"/>
                              </a:lnTo>
                              <a:cubicBezTo>
                                <a:pt x="16939" y="17793"/>
                                <a:pt x="16933" y="17789"/>
                                <a:pt x="16933" y="17789"/>
                              </a:cubicBezTo>
                              <a:cubicBezTo>
                                <a:pt x="16928" y="17786"/>
                                <a:pt x="16922" y="17779"/>
                                <a:pt x="16917" y="17771"/>
                              </a:cubicBezTo>
                              <a:lnTo>
                                <a:pt x="16906" y="17757"/>
                              </a:lnTo>
                              <a:lnTo>
                                <a:pt x="16879" y="17786"/>
                              </a:lnTo>
                              <a:cubicBezTo>
                                <a:pt x="16873" y="17789"/>
                                <a:pt x="16873" y="17793"/>
                                <a:pt x="16868" y="17796"/>
                              </a:cubicBezTo>
                              <a:lnTo>
                                <a:pt x="16863" y="17803"/>
                              </a:lnTo>
                              <a:cubicBezTo>
                                <a:pt x="16857" y="17810"/>
                                <a:pt x="16852" y="17821"/>
                                <a:pt x="16841" y="17831"/>
                              </a:cubicBezTo>
                              <a:cubicBezTo>
                                <a:pt x="16830" y="17849"/>
                                <a:pt x="16819" y="17870"/>
                                <a:pt x="16819" y="17891"/>
                              </a:cubicBezTo>
                              <a:cubicBezTo>
                                <a:pt x="16814" y="17923"/>
                                <a:pt x="16814" y="17955"/>
                                <a:pt x="16825" y="17986"/>
                              </a:cubicBezTo>
                              <a:cubicBezTo>
                                <a:pt x="16825" y="17997"/>
                                <a:pt x="16825" y="18011"/>
                                <a:pt x="16825" y="18022"/>
                              </a:cubicBezTo>
                              <a:cubicBezTo>
                                <a:pt x="16803" y="18018"/>
                                <a:pt x="16787" y="18018"/>
                                <a:pt x="16770" y="18022"/>
                              </a:cubicBezTo>
                              <a:cubicBezTo>
                                <a:pt x="16754" y="18025"/>
                                <a:pt x="16738" y="18032"/>
                                <a:pt x="16722" y="18039"/>
                              </a:cubicBezTo>
                              <a:cubicBezTo>
                                <a:pt x="16705" y="18050"/>
                                <a:pt x="16695" y="18064"/>
                                <a:pt x="16689" y="18082"/>
                              </a:cubicBezTo>
                              <a:cubicBezTo>
                                <a:pt x="16684" y="18089"/>
                                <a:pt x="16684" y="18096"/>
                                <a:pt x="16684" y="18103"/>
                              </a:cubicBezTo>
                              <a:cubicBezTo>
                                <a:pt x="16667" y="18142"/>
                                <a:pt x="16689" y="18180"/>
                                <a:pt x="16689" y="18180"/>
                              </a:cubicBezTo>
                              <a:lnTo>
                                <a:pt x="16689" y="18184"/>
                              </a:lnTo>
                              <a:lnTo>
                                <a:pt x="16695" y="18180"/>
                              </a:lnTo>
                              <a:cubicBezTo>
                                <a:pt x="16705" y="18177"/>
                                <a:pt x="16722" y="18173"/>
                                <a:pt x="16738" y="18170"/>
                              </a:cubicBezTo>
                              <a:cubicBezTo>
                                <a:pt x="16738" y="18173"/>
                                <a:pt x="16733" y="18173"/>
                                <a:pt x="16738" y="18177"/>
                              </a:cubicBezTo>
                              <a:cubicBezTo>
                                <a:pt x="16743" y="18180"/>
                                <a:pt x="16743" y="18177"/>
                                <a:pt x="16749" y="18177"/>
                              </a:cubicBezTo>
                              <a:cubicBezTo>
                                <a:pt x="16754" y="18177"/>
                                <a:pt x="16760" y="18173"/>
                                <a:pt x="16765" y="18173"/>
                              </a:cubicBezTo>
                              <a:cubicBezTo>
                                <a:pt x="16787" y="18170"/>
                                <a:pt x="16819" y="18173"/>
                                <a:pt x="16852" y="18180"/>
                              </a:cubicBezTo>
                              <a:cubicBezTo>
                                <a:pt x="16884" y="18187"/>
                                <a:pt x="16917" y="18198"/>
                                <a:pt x="16944" y="18212"/>
                              </a:cubicBezTo>
                              <a:cubicBezTo>
                                <a:pt x="16966" y="18223"/>
                                <a:pt x="16987" y="18233"/>
                                <a:pt x="16998" y="18240"/>
                              </a:cubicBezTo>
                              <a:lnTo>
                                <a:pt x="17004" y="18244"/>
                              </a:lnTo>
                              <a:cubicBezTo>
                                <a:pt x="17009" y="18247"/>
                                <a:pt x="17020" y="18251"/>
                                <a:pt x="17025" y="18258"/>
                              </a:cubicBezTo>
                              <a:cubicBezTo>
                                <a:pt x="17025" y="18258"/>
                                <a:pt x="17025" y="18258"/>
                                <a:pt x="17020" y="18258"/>
                              </a:cubicBezTo>
                              <a:cubicBezTo>
                                <a:pt x="16976" y="18244"/>
                                <a:pt x="16944" y="18237"/>
                                <a:pt x="16917" y="18237"/>
                              </a:cubicBezTo>
                              <a:lnTo>
                                <a:pt x="16895" y="18237"/>
                              </a:lnTo>
                              <a:cubicBezTo>
                                <a:pt x="16884" y="18237"/>
                                <a:pt x="16879" y="18237"/>
                                <a:pt x="16868" y="18237"/>
                              </a:cubicBezTo>
                              <a:cubicBezTo>
                                <a:pt x="16846" y="18240"/>
                                <a:pt x="16825" y="18244"/>
                                <a:pt x="16803" y="18247"/>
                              </a:cubicBezTo>
                              <a:cubicBezTo>
                                <a:pt x="16770" y="18254"/>
                                <a:pt x="16738" y="18265"/>
                                <a:pt x="16705" y="18276"/>
                              </a:cubicBezTo>
                              <a:cubicBezTo>
                                <a:pt x="16689" y="18283"/>
                                <a:pt x="16673" y="18286"/>
                                <a:pt x="16657" y="18293"/>
                              </a:cubicBezTo>
                              <a:cubicBezTo>
                                <a:pt x="16646" y="18297"/>
                                <a:pt x="16630" y="18300"/>
                                <a:pt x="16619" y="18304"/>
                              </a:cubicBezTo>
                              <a:cubicBezTo>
                                <a:pt x="16613" y="18304"/>
                                <a:pt x="16613" y="18307"/>
                                <a:pt x="16608" y="18307"/>
                              </a:cubicBezTo>
                              <a:cubicBezTo>
                                <a:pt x="16608" y="18307"/>
                                <a:pt x="16602" y="18307"/>
                                <a:pt x="16602" y="18307"/>
                              </a:cubicBezTo>
                              <a:cubicBezTo>
                                <a:pt x="16597" y="18307"/>
                                <a:pt x="16592" y="18311"/>
                                <a:pt x="16586" y="18311"/>
                              </a:cubicBezTo>
                              <a:lnTo>
                                <a:pt x="16559" y="18314"/>
                              </a:lnTo>
                              <a:lnTo>
                                <a:pt x="16570" y="18350"/>
                              </a:lnTo>
                              <a:cubicBezTo>
                                <a:pt x="16575" y="18360"/>
                                <a:pt x="16581" y="18367"/>
                                <a:pt x="16581" y="18378"/>
                              </a:cubicBezTo>
                              <a:cubicBezTo>
                                <a:pt x="16592" y="18395"/>
                                <a:pt x="16608" y="18413"/>
                                <a:pt x="16630" y="18424"/>
                              </a:cubicBezTo>
                              <a:cubicBezTo>
                                <a:pt x="16646" y="18434"/>
                                <a:pt x="16667" y="18441"/>
                                <a:pt x="16689" y="18445"/>
                              </a:cubicBezTo>
                              <a:cubicBezTo>
                                <a:pt x="16689" y="18445"/>
                                <a:pt x="16689" y="18445"/>
                                <a:pt x="16689" y="18445"/>
                              </a:cubicBezTo>
                              <a:lnTo>
                                <a:pt x="16695" y="18452"/>
                              </a:lnTo>
                              <a:cubicBezTo>
                                <a:pt x="16662" y="18459"/>
                                <a:pt x="16619" y="18473"/>
                                <a:pt x="16586" y="18487"/>
                              </a:cubicBezTo>
                              <a:cubicBezTo>
                                <a:pt x="16575" y="18491"/>
                                <a:pt x="16559" y="18501"/>
                                <a:pt x="16532" y="18519"/>
                              </a:cubicBezTo>
                              <a:lnTo>
                                <a:pt x="16532" y="18519"/>
                              </a:lnTo>
                              <a:cubicBezTo>
                                <a:pt x="16532" y="18519"/>
                                <a:pt x="16527" y="18522"/>
                                <a:pt x="16527" y="18522"/>
                              </a:cubicBezTo>
                              <a:cubicBezTo>
                                <a:pt x="16516" y="18529"/>
                                <a:pt x="16499" y="18540"/>
                                <a:pt x="16489" y="18551"/>
                              </a:cubicBezTo>
                              <a:lnTo>
                                <a:pt x="16467" y="18572"/>
                              </a:lnTo>
                              <a:cubicBezTo>
                                <a:pt x="16456" y="18575"/>
                                <a:pt x="16451" y="18579"/>
                                <a:pt x="16451" y="18582"/>
                              </a:cubicBezTo>
                              <a:lnTo>
                                <a:pt x="16451" y="18582"/>
                              </a:lnTo>
                              <a:lnTo>
                                <a:pt x="16451" y="18582"/>
                              </a:lnTo>
                              <a:lnTo>
                                <a:pt x="16440" y="18589"/>
                              </a:lnTo>
                              <a:cubicBezTo>
                                <a:pt x="16440" y="18589"/>
                                <a:pt x="16440" y="18593"/>
                                <a:pt x="16434" y="18596"/>
                              </a:cubicBezTo>
                              <a:lnTo>
                                <a:pt x="16424" y="18603"/>
                              </a:lnTo>
                              <a:lnTo>
                                <a:pt x="16472" y="18600"/>
                              </a:lnTo>
                              <a:cubicBezTo>
                                <a:pt x="16472" y="18600"/>
                                <a:pt x="16478" y="18600"/>
                                <a:pt x="16478" y="18600"/>
                              </a:cubicBezTo>
                              <a:cubicBezTo>
                                <a:pt x="16478" y="18600"/>
                                <a:pt x="16483" y="18600"/>
                                <a:pt x="16483" y="18600"/>
                              </a:cubicBezTo>
                              <a:cubicBezTo>
                                <a:pt x="16489" y="18600"/>
                                <a:pt x="16489" y="18603"/>
                                <a:pt x="16494" y="18603"/>
                              </a:cubicBezTo>
                              <a:cubicBezTo>
                                <a:pt x="16499" y="18607"/>
                                <a:pt x="16505" y="18614"/>
                                <a:pt x="16510" y="18621"/>
                              </a:cubicBezTo>
                              <a:lnTo>
                                <a:pt x="16510" y="18621"/>
                              </a:lnTo>
                              <a:cubicBezTo>
                                <a:pt x="16521" y="18635"/>
                                <a:pt x="16537" y="18653"/>
                                <a:pt x="16559" y="18663"/>
                              </a:cubicBezTo>
                              <a:cubicBezTo>
                                <a:pt x="16592" y="18685"/>
                                <a:pt x="16624" y="18695"/>
                                <a:pt x="16646" y="18706"/>
                              </a:cubicBezTo>
                              <a:cubicBezTo>
                                <a:pt x="16646" y="18706"/>
                                <a:pt x="16646" y="18706"/>
                                <a:pt x="16646" y="18706"/>
                              </a:cubicBezTo>
                              <a:cubicBezTo>
                                <a:pt x="16619" y="18713"/>
                                <a:pt x="16592" y="18723"/>
                                <a:pt x="16570" y="18737"/>
                              </a:cubicBezTo>
                              <a:cubicBezTo>
                                <a:pt x="16565" y="18741"/>
                                <a:pt x="16554" y="18748"/>
                                <a:pt x="16548" y="18752"/>
                              </a:cubicBezTo>
                              <a:cubicBezTo>
                                <a:pt x="16532" y="18766"/>
                                <a:pt x="16516" y="18783"/>
                                <a:pt x="16505" y="18801"/>
                              </a:cubicBezTo>
                              <a:lnTo>
                                <a:pt x="16505" y="18804"/>
                              </a:lnTo>
                              <a:cubicBezTo>
                                <a:pt x="16499" y="18815"/>
                                <a:pt x="16499" y="18822"/>
                                <a:pt x="16494" y="18833"/>
                              </a:cubicBezTo>
                              <a:lnTo>
                                <a:pt x="16489" y="18843"/>
                              </a:lnTo>
                              <a:lnTo>
                                <a:pt x="16494" y="18850"/>
                              </a:lnTo>
                              <a:lnTo>
                                <a:pt x="16532" y="18840"/>
                              </a:lnTo>
                              <a:lnTo>
                                <a:pt x="16581" y="18826"/>
                              </a:lnTo>
                              <a:cubicBezTo>
                                <a:pt x="16586" y="18822"/>
                                <a:pt x="16592" y="18822"/>
                                <a:pt x="16597" y="18818"/>
                              </a:cubicBezTo>
                              <a:cubicBezTo>
                                <a:pt x="16602" y="18818"/>
                                <a:pt x="16608" y="18818"/>
                                <a:pt x="16613" y="18818"/>
                              </a:cubicBezTo>
                              <a:cubicBezTo>
                                <a:pt x="16619" y="18818"/>
                                <a:pt x="16624" y="18826"/>
                                <a:pt x="16630" y="18829"/>
                              </a:cubicBezTo>
                              <a:cubicBezTo>
                                <a:pt x="16646" y="18840"/>
                                <a:pt x="16662" y="18850"/>
                                <a:pt x="16678" y="18857"/>
                              </a:cubicBezTo>
                              <a:cubicBezTo>
                                <a:pt x="16695" y="18864"/>
                                <a:pt x="16716" y="18871"/>
                                <a:pt x="16738" y="18875"/>
                              </a:cubicBezTo>
                              <a:cubicBezTo>
                                <a:pt x="16738" y="18875"/>
                                <a:pt x="16743" y="18875"/>
                                <a:pt x="16743" y="18875"/>
                              </a:cubicBezTo>
                              <a:cubicBezTo>
                                <a:pt x="16722" y="18889"/>
                                <a:pt x="16700" y="18903"/>
                                <a:pt x="16689" y="18921"/>
                              </a:cubicBezTo>
                              <a:cubicBezTo>
                                <a:pt x="16684" y="18931"/>
                                <a:pt x="16667" y="18949"/>
                                <a:pt x="16662" y="18974"/>
                              </a:cubicBezTo>
                              <a:cubicBezTo>
                                <a:pt x="16657" y="18988"/>
                                <a:pt x="16657" y="18998"/>
                                <a:pt x="16657" y="19012"/>
                              </a:cubicBezTo>
                              <a:cubicBezTo>
                                <a:pt x="16657" y="19019"/>
                                <a:pt x="16657" y="19026"/>
                                <a:pt x="16662" y="19034"/>
                              </a:cubicBezTo>
                              <a:lnTo>
                                <a:pt x="16667" y="19051"/>
                              </a:lnTo>
                              <a:cubicBezTo>
                                <a:pt x="16667" y="19051"/>
                                <a:pt x="16667" y="19055"/>
                                <a:pt x="16667" y="19055"/>
                              </a:cubicBezTo>
                              <a:cubicBezTo>
                                <a:pt x="16667" y="19058"/>
                                <a:pt x="16673" y="19065"/>
                                <a:pt x="16673" y="19065"/>
                              </a:cubicBezTo>
                              <a:lnTo>
                                <a:pt x="16678" y="19072"/>
                              </a:lnTo>
                              <a:lnTo>
                                <a:pt x="16689" y="19065"/>
                              </a:lnTo>
                              <a:lnTo>
                                <a:pt x="16695" y="19069"/>
                              </a:lnTo>
                              <a:lnTo>
                                <a:pt x="16700" y="19062"/>
                              </a:lnTo>
                              <a:cubicBezTo>
                                <a:pt x="16700" y="19062"/>
                                <a:pt x="16705" y="19058"/>
                                <a:pt x="16711" y="19055"/>
                              </a:cubicBezTo>
                              <a:lnTo>
                                <a:pt x="16716" y="19055"/>
                              </a:lnTo>
                              <a:lnTo>
                                <a:pt x="16727" y="19055"/>
                              </a:lnTo>
                              <a:cubicBezTo>
                                <a:pt x="16733" y="19055"/>
                                <a:pt x="16743" y="19055"/>
                                <a:pt x="16754" y="19055"/>
                              </a:cubicBezTo>
                              <a:cubicBezTo>
                                <a:pt x="16770" y="19055"/>
                                <a:pt x="16787" y="19058"/>
                                <a:pt x="16803" y="19062"/>
                              </a:cubicBezTo>
                              <a:lnTo>
                                <a:pt x="16808" y="19062"/>
                              </a:lnTo>
                              <a:cubicBezTo>
                                <a:pt x="16830" y="19065"/>
                                <a:pt x="16852" y="19069"/>
                                <a:pt x="16879" y="19069"/>
                              </a:cubicBezTo>
                              <a:cubicBezTo>
                                <a:pt x="16884" y="19069"/>
                                <a:pt x="16890" y="19069"/>
                                <a:pt x="16895" y="19072"/>
                              </a:cubicBezTo>
                              <a:cubicBezTo>
                                <a:pt x="16890" y="19076"/>
                                <a:pt x="16890" y="19083"/>
                                <a:pt x="16884" y="19086"/>
                              </a:cubicBezTo>
                              <a:cubicBezTo>
                                <a:pt x="16884" y="19090"/>
                                <a:pt x="16879" y="19093"/>
                                <a:pt x="16879" y="19097"/>
                              </a:cubicBezTo>
                              <a:cubicBezTo>
                                <a:pt x="16879" y="19104"/>
                                <a:pt x="16873" y="19108"/>
                                <a:pt x="16873" y="19111"/>
                              </a:cubicBezTo>
                              <a:cubicBezTo>
                                <a:pt x="16863" y="19122"/>
                                <a:pt x="16857" y="19125"/>
                                <a:pt x="16846" y="19125"/>
                              </a:cubicBezTo>
                              <a:cubicBezTo>
                                <a:pt x="16830" y="19125"/>
                                <a:pt x="16819" y="19122"/>
                                <a:pt x="16819" y="19122"/>
                              </a:cubicBezTo>
                              <a:lnTo>
                                <a:pt x="16787" y="19104"/>
                              </a:lnTo>
                              <a:lnTo>
                                <a:pt x="16803" y="19118"/>
                              </a:lnTo>
                              <a:cubicBezTo>
                                <a:pt x="16803" y="19118"/>
                                <a:pt x="16798" y="19118"/>
                                <a:pt x="16798" y="19118"/>
                              </a:cubicBezTo>
                              <a:cubicBezTo>
                                <a:pt x="16798" y="19118"/>
                                <a:pt x="16792" y="19122"/>
                                <a:pt x="16792" y="19125"/>
                              </a:cubicBezTo>
                              <a:cubicBezTo>
                                <a:pt x="16792" y="19139"/>
                                <a:pt x="16836" y="19167"/>
                                <a:pt x="16868" y="19182"/>
                              </a:cubicBezTo>
                              <a:cubicBezTo>
                                <a:pt x="16906" y="19203"/>
                                <a:pt x="16949" y="19217"/>
                                <a:pt x="16993" y="19220"/>
                              </a:cubicBezTo>
                              <a:cubicBezTo>
                                <a:pt x="17020" y="19224"/>
                                <a:pt x="17052" y="19227"/>
                                <a:pt x="17079" y="19224"/>
                              </a:cubicBezTo>
                              <a:cubicBezTo>
                                <a:pt x="17079" y="19224"/>
                                <a:pt x="17085" y="19224"/>
                                <a:pt x="17085" y="19224"/>
                              </a:cubicBezTo>
                              <a:lnTo>
                                <a:pt x="17085" y="19224"/>
                              </a:lnTo>
                              <a:cubicBezTo>
                                <a:pt x="17107" y="19224"/>
                                <a:pt x="17123" y="19224"/>
                                <a:pt x="17134" y="19220"/>
                              </a:cubicBezTo>
                              <a:lnTo>
                                <a:pt x="17134" y="19220"/>
                              </a:lnTo>
                              <a:cubicBezTo>
                                <a:pt x="17134" y="19224"/>
                                <a:pt x="17128" y="19231"/>
                                <a:pt x="17128" y="19238"/>
                              </a:cubicBezTo>
                              <a:cubicBezTo>
                                <a:pt x="17117" y="19266"/>
                                <a:pt x="17101" y="19298"/>
                                <a:pt x="17085" y="19323"/>
                              </a:cubicBezTo>
                              <a:cubicBezTo>
                                <a:pt x="17079" y="19330"/>
                                <a:pt x="17074" y="19337"/>
                                <a:pt x="17063" y="19347"/>
                              </a:cubicBezTo>
                              <a:cubicBezTo>
                                <a:pt x="17052" y="19354"/>
                                <a:pt x="17036" y="19361"/>
                                <a:pt x="17025" y="19354"/>
                              </a:cubicBezTo>
                              <a:lnTo>
                                <a:pt x="17014" y="19354"/>
                              </a:lnTo>
                              <a:lnTo>
                                <a:pt x="17014" y="19358"/>
                              </a:lnTo>
                              <a:lnTo>
                                <a:pt x="16998" y="19379"/>
                              </a:lnTo>
                              <a:lnTo>
                                <a:pt x="17004" y="19379"/>
                              </a:lnTo>
                              <a:lnTo>
                                <a:pt x="17004" y="19379"/>
                              </a:lnTo>
                              <a:cubicBezTo>
                                <a:pt x="17020" y="19383"/>
                                <a:pt x="17036" y="19390"/>
                                <a:pt x="17058" y="19393"/>
                              </a:cubicBezTo>
                              <a:cubicBezTo>
                                <a:pt x="17090" y="19400"/>
                                <a:pt x="17117" y="19407"/>
                                <a:pt x="17144" y="19411"/>
                              </a:cubicBezTo>
                              <a:cubicBezTo>
                                <a:pt x="17172" y="19414"/>
                                <a:pt x="17199" y="19418"/>
                                <a:pt x="17220" y="19421"/>
                              </a:cubicBezTo>
                              <a:cubicBezTo>
                                <a:pt x="17258" y="19425"/>
                                <a:pt x="17302" y="19421"/>
                                <a:pt x="17334" y="19418"/>
                              </a:cubicBezTo>
                              <a:lnTo>
                                <a:pt x="17340" y="19418"/>
                              </a:lnTo>
                              <a:cubicBezTo>
                                <a:pt x="17356" y="19414"/>
                                <a:pt x="17372" y="19414"/>
                                <a:pt x="17388" y="19407"/>
                              </a:cubicBezTo>
                              <a:cubicBezTo>
                                <a:pt x="17394" y="19407"/>
                                <a:pt x="17394" y="19404"/>
                                <a:pt x="17399" y="19404"/>
                              </a:cubicBezTo>
                              <a:cubicBezTo>
                                <a:pt x="17399" y="19404"/>
                                <a:pt x="17405" y="19404"/>
                                <a:pt x="17405" y="19404"/>
                              </a:cubicBezTo>
                              <a:cubicBezTo>
                                <a:pt x="17405" y="19407"/>
                                <a:pt x="17405" y="19411"/>
                                <a:pt x="17405" y="19411"/>
                              </a:cubicBezTo>
                              <a:cubicBezTo>
                                <a:pt x="17405" y="19428"/>
                                <a:pt x="17410" y="19450"/>
                                <a:pt x="17421" y="19467"/>
                              </a:cubicBezTo>
                              <a:cubicBezTo>
                                <a:pt x="17426" y="19474"/>
                                <a:pt x="17437" y="19492"/>
                                <a:pt x="17459" y="19513"/>
                              </a:cubicBezTo>
                              <a:cubicBezTo>
                                <a:pt x="17470" y="19520"/>
                                <a:pt x="17481" y="19531"/>
                                <a:pt x="17497" y="19538"/>
                              </a:cubicBezTo>
                              <a:cubicBezTo>
                                <a:pt x="17502" y="19541"/>
                                <a:pt x="17513" y="19545"/>
                                <a:pt x="17518" y="19548"/>
                              </a:cubicBezTo>
                              <a:lnTo>
                                <a:pt x="17524" y="19552"/>
                              </a:lnTo>
                              <a:cubicBezTo>
                                <a:pt x="17529" y="19555"/>
                                <a:pt x="17529" y="19555"/>
                                <a:pt x="17535" y="19555"/>
                              </a:cubicBezTo>
                              <a:cubicBezTo>
                                <a:pt x="17546" y="19559"/>
                                <a:pt x="17556" y="19559"/>
                                <a:pt x="17562" y="19555"/>
                              </a:cubicBezTo>
                              <a:cubicBezTo>
                                <a:pt x="17578" y="19552"/>
                                <a:pt x="17578" y="19538"/>
                                <a:pt x="17584" y="19531"/>
                              </a:cubicBezTo>
                              <a:cubicBezTo>
                                <a:pt x="17584" y="19531"/>
                                <a:pt x="17584" y="19531"/>
                                <a:pt x="17584" y="19527"/>
                              </a:cubicBezTo>
                              <a:cubicBezTo>
                                <a:pt x="17584" y="19524"/>
                                <a:pt x="17589" y="19517"/>
                                <a:pt x="17589" y="19509"/>
                              </a:cubicBezTo>
                              <a:cubicBezTo>
                                <a:pt x="17594" y="19499"/>
                                <a:pt x="17600" y="19488"/>
                                <a:pt x="17611" y="19478"/>
                              </a:cubicBezTo>
                              <a:cubicBezTo>
                                <a:pt x="17616" y="19474"/>
                                <a:pt x="17616" y="19471"/>
                                <a:pt x="17621" y="19467"/>
                              </a:cubicBezTo>
                              <a:cubicBezTo>
                                <a:pt x="17638" y="19457"/>
                                <a:pt x="17654" y="19450"/>
                                <a:pt x="17659" y="19442"/>
                              </a:cubicBezTo>
                              <a:cubicBezTo>
                                <a:pt x="17659" y="19442"/>
                                <a:pt x="17659" y="19442"/>
                                <a:pt x="17659" y="19442"/>
                              </a:cubicBezTo>
                              <a:cubicBezTo>
                                <a:pt x="17659" y="19457"/>
                                <a:pt x="17654" y="19474"/>
                                <a:pt x="17654" y="19488"/>
                              </a:cubicBezTo>
                              <a:cubicBezTo>
                                <a:pt x="17654" y="19492"/>
                                <a:pt x="17654" y="19499"/>
                                <a:pt x="17654" y="19502"/>
                              </a:cubicBezTo>
                              <a:lnTo>
                                <a:pt x="17654" y="19506"/>
                              </a:lnTo>
                              <a:cubicBezTo>
                                <a:pt x="17654" y="19517"/>
                                <a:pt x="17654" y="19531"/>
                                <a:pt x="17649" y="19548"/>
                              </a:cubicBezTo>
                              <a:cubicBezTo>
                                <a:pt x="17643" y="19559"/>
                                <a:pt x="17638" y="19566"/>
                                <a:pt x="17632" y="19569"/>
                              </a:cubicBezTo>
                              <a:cubicBezTo>
                                <a:pt x="17632" y="19569"/>
                                <a:pt x="17627" y="19573"/>
                                <a:pt x="17627" y="19573"/>
                              </a:cubicBezTo>
                              <a:lnTo>
                                <a:pt x="17621" y="19573"/>
                              </a:lnTo>
                              <a:cubicBezTo>
                                <a:pt x="17621" y="19573"/>
                                <a:pt x="17621" y="19573"/>
                                <a:pt x="17621" y="19573"/>
                              </a:cubicBezTo>
                              <a:cubicBezTo>
                                <a:pt x="17621" y="19573"/>
                                <a:pt x="17616" y="19573"/>
                                <a:pt x="17616" y="19573"/>
                              </a:cubicBezTo>
                              <a:cubicBezTo>
                                <a:pt x="17611" y="19573"/>
                                <a:pt x="17611" y="19573"/>
                                <a:pt x="17605" y="19576"/>
                              </a:cubicBezTo>
                              <a:lnTo>
                                <a:pt x="17605" y="19576"/>
                              </a:lnTo>
                              <a:cubicBezTo>
                                <a:pt x="17605" y="19576"/>
                                <a:pt x="17600" y="19576"/>
                                <a:pt x="17600" y="19580"/>
                              </a:cubicBezTo>
                              <a:cubicBezTo>
                                <a:pt x="17600" y="19583"/>
                                <a:pt x="17600" y="19587"/>
                                <a:pt x="17600" y="19591"/>
                              </a:cubicBezTo>
                              <a:cubicBezTo>
                                <a:pt x="17600" y="19591"/>
                                <a:pt x="17600" y="19591"/>
                                <a:pt x="17600" y="19594"/>
                              </a:cubicBezTo>
                              <a:lnTo>
                                <a:pt x="17600" y="19598"/>
                              </a:lnTo>
                              <a:lnTo>
                                <a:pt x="17600" y="19601"/>
                              </a:lnTo>
                              <a:lnTo>
                                <a:pt x="17605" y="19601"/>
                              </a:lnTo>
                              <a:lnTo>
                                <a:pt x="17605" y="19601"/>
                              </a:lnTo>
                              <a:lnTo>
                                <a:pt x="17605" y="19601"/>
                              </a:lnTo>
                              <a:cubicBezTo>
                                <a:pt x="17643" y="19612"/>
                                <a:pt x="17687" y="19619"/>
                                <a:pt x="17730" y="19622"/>
                              </a:cubicBezTo>
                              <a:cubicBezTo>
                                <a:pt x="17735" y="19622"/>
                                <a:pt x="17746" y="19622"/>
                                <a:pt x="17752" y="19622"/>
                              </a:cubicBezTo>
                              <a:lnTo>
                                <a:pt x="17752" y="19622"/>
                              </a:lnTo>
                              <a:cubicBezTo>
                                <a:pt x="17800" y="19626"/>
                                <a:pt x="17844" y="19619"/>
                                <a:pt x="17860" y="19619"/>
                              </a:cubicBezTo>
                              <a:cubicBezTo>
                                <a:pt x="17860" y="19640"/>
                                <a:pt x="17865" y="19661"/>
                                <a:pt x="17876" y="19679"/>
                              </a:cubicBezTo>
                              <a:cubicBezTo>
                                <a:pt x="17882" y="19689"/>
                                <a:pt x="17887" y="19696"/>
                                <a:pt x="17887" y="19707"/>
                              </a:cubicBezTo>
                              <a:cubicBezTo>
                                <a:pt x="17898" y="19721"/>
                                <a:pt x="17903" y="19732"/>
                                <a:pt x="17914" y="19735"/>
                              </a:cubicBezTo>
                              <a:cubicBezTo>
                                <a:pt x="17925" y="19742"/>
                                <a:pt x="17941" y="19753"/>
                                <a:pt x="17963" y="19756"/>
                              </a:cubicBezTo>
                              <a:cubicBezTo>
                                <a:pt x="17974" y="19760"/>
                                <a:pt x="17985" y="19760"/>
                                <a:pt x="17990" y="19756"/>
                              </a:cubicBezTo>
                              <a:lnTo>
                                <a:pt x="17990" y="19756"/>
                              </a:lnTo>
                              <a:cubicBezTo>
                                <a:pt x="17995" y="19756"/>
                                <a:pt x="18001" y="19753"/>
                                <a:pt x="18001" y="19749"/>
                              </a:cubicBezTo>
                              <a:cubicBezTo>
                                <a:pt x="18001" y="19746"/>
                                <a:pt x="18001" y="19742"/>
                                <a:pt x="17995" y="19742"/>
                              </a:cubicBezTo>
                              <a:cubicBezTo>
                                <a:pt x="18001" y="19735"/>
                                <a:pt x="18012" y="19724"/>
                                <a:pt x="18033" y="19721"/>
                              </a:cubicBezTo>
                              <a:cubicBezTo>
                                <a:pt x="18055" y="19717"/>
                                <a:pt x="18077" y="19717"/>
                                <a:pt x="18098" y="19721"/>
                              </a:cubicBezTo>
                              <a:cubicBezTo>
                                <a:pt x="18104" y="19721"/>
                                <a:pt x="18109" y="19721"/>
                                <a:pt x="18115" y="19721"/>
                              </a:cubicBezTo>
                              <a:cubicBezTo>
                                <a:pt x="18142" y="19721"/>
                                <a:pt x="18163" y="19721"/>
                                <a:pt x="18174" y="19717"/>
                              </a:cubicBezTo>
                              <a:cubicBezTo>
                                <a:pt x="18196" y="19714"/>
                                <a:pt x="18218" y="19703"/>
                                <a:pt x="18234" y="19696"/>
                              </a:cubicBezTo>
                              <a:cubicBezTo>
                                <a:pt x="18239" y="19693"/>
                                <a:pt x="18239" y="19693"/>
                                <a:pt x="18245" y="19689"/>
                              </a:cubicBezTo>
                              <a:lnTo>
                                <a:pt x="18261" y="19682"/>
                              </a:lnTo>
                              <a:cubicBezTo>
                                <a:pt x="18239" y="19703"/>
                                <a:pt x="18142" y="19855"/>
                                <a:pt x="18023" y="20007"/>
                              </a:cubicBezTo>
                              <a:close/>
                              <a:moveTo>
                                <a:pt x="17323" y="16858"/>
                              </a:moveTo>
                              <a:lnTo>
                                <a:pt x="17551" y="16880"/>
                              </a:lnTo>
                              <a:cubicBezTo>
                                <a:pt x="17551" y="16883"/>
                                <a:pt x="17556" y="16887"/>
                                <a:pt x="17562" y="16894"/>
                              </a:cubicBezTo>
                              <a:lnTo>
                                <a:pt x="17703" y="17070"/>
                              </a:lnTo>
                              <a:lnTo>
                                <a:pt x="17676" y="17056"/>
                              </a:lnTo>
                              <a:cubicBezTo>
                                <a:pt x="17659" y="17045"/>
                                <a:pt x="17643" y="17035"/>
                                <a:pt x="17627" y="17028"/>
                              </a:cubicBezTo>
                              <a:cubicBezTo>
                                <a:pt x="17589" y="17006"/>
                                <a:pt x="17524" y="16968"/>
                                <a:pt x="17453" y="16929"/>
                              </a:cubicBezTo>
                              <a:cubicBezTo>
                                <a:pt x="17416" y="16904"/>
                                <a:pt x="17367" y="16880"/>
                                <a:pt x="17323" y="16858"/>
                              </a:cubicBezTo>
                              <a:close/>
                              <a:moveTo>
                                <a:pt x="18375" y="17447"/>
                              </a:moveTo>
                              <a:cubicBezTo>
                                <a:pt x="18375" y="17447"/>
                                <a:pt x="18369" y="17444"/>
                                <a:pt x="18369" y="17444"/>
                              </a:cubicBezTo>
                              <a:cubicBezTo>
                                <a:pt x="18359" y="17437"/>
                                <a:pt x="18332" y="17429"/>
                                <a:pt x="18304" y="17429"/>
                              </a:cubicBezTo>
                              <a:cubicBezTo>
                                <a:pt x="18299" y="17429"/>
                                <a:pt x="18299" y="17429"/>
                                <a:pt x="18294" y="17429"/>
                              </a:cubicBezTo>
                              <a:cubicBezTo>
                                <a:pt x="18272" y="17429"/>
                                <a:pt x="18250" y="17433"/>
                                <a:pt x="18229" y="17433"/>
                              </a:cubicBezTo>
                              <a:cubicBezTo>
                                <a:pt x="18212" y="17437"/>
                                <a:pt x="18196" y="17437"/>
                                <a:pt x="18180" y="17437"/>
                              </a:cubicBezTo>
                              <a:cubicBezTo>
                                <a:pt x="18169" y="17363"/>
                                <a:pt x="18120" y="17278"/>
                                <a:pt x="18039" y="17179"/>
                              </a:cubicBezTo>
                              <a:cubicBezTo>
                                <a:pt x="18012" y="17140"/>
                                <a:pt x="17985" y="17109"/>
                                <a:pt x="17952" y="17077"/>
                              </a:cubicBezTo>
                              <a:cubicBezTo>
                                <a:pt x="17920" y="17038"/>
                                <a:pt x="17882" y="17003"/>
                                <a:pt x="17838" y="16968"/>
                              </a:cubicBezTo>
                              <a:cubicBezTo>
                                <a:pt x="17806" y="16939"/>
                                <a:pt x="17773" y="16911"/>
                                <a:pt x="17741" y="16890"/>
                              </a:cubicBezTo>
                              <a:cubicBezTo>
                                <a:pt x="17844" y="16887"/>
                                <a:pt x="18142" y="16802"/>
                                <a:pt x="18174" y="16791"/>
                              </a:cubicBezTo>
                              <a:cubicBezTo>
                                <a:pt x="18185" y="16795"/>
                                <a:pt x="18191" y="16798"/>
                                <a:pt x="18201" y="16802"/>
                              </a:cubicBezTo>
                              <a:cubicBezTo>
                                <a:pt x="18201" y="16805"/>
                                <a:pt x="18207" y="16813"/>
                                <a:pt x="18212" y="16823"/>
                              </a:cubicBezTo>
                              <a:cubicBezTo>
                                <a:pt x="18229" y="16851"/>
                                <a:pt x="18261" y="16908"/>
                                <a:pt x="18294" y="16971"/>
                              </a:cubicBezTo>
                              <a:cubicBezTo>
                                <a:pt x="18315" y="17021"/>
                                <a:pt x="18332" y="17077"/>
                                <a:pt x="18348" y="17130"/>
                              </a:cubicBezTo>
                              <a:cubicBezTo>
                                <a:pt x="18359" y="17179"/>
                                <a:pt x="18364" y="17218"/>
                                <a:pt x="18364" y="17236"/>
                              </a:cubicBezTo>
                              <a:cubicBezTo>
                                <a:pt x="18364" y="17243"/>
                                <a:pt x="18364" y="17250"/>
                                <a:pt x="18364" y="17260"/>
                              </a:cubicBezTo>
                              <a:cubicBezTo>
                                <a:pt x="18369" y="17288"/>
                                <a:pt x="18369" y="17324"/>
                                <a:pt x="18380" y="17352"/>
                              </a:cubicBezTo>
                              <a:cubicBezTo>
                                <a:pt x="18380" y="17359"/>
                                <a:pt x="18386" y="17366"/>
                                <a:pt x="18386" y="17373"/>
                              </a:cubicBezTo>
                              <a:cubicBezTo>
                                <a:pt x="18391" y="17401"/>
                                <a:pt x="18391" y="17422"/>
                                <a:pt x="18391" y="17426"/>
                              </a:cubicBezTo>
                              <a:lnTo>
                                <a:pt x="18375" y="17447"/>
                              </a:lnTo>
                              <a:close/>
                              <a:moveTo>
                                <a:pt x="18868" y="16520"/>
                              </a:moveTo>
                              <a:cubicBezTo>
                                <a:pt x="18863" y="16569"/>
                                <a:pt x="18846" y="16700"/>
                                <a:pt x="18830" y="16848"/>
                              </a:cubicBezTo>
                              <a:lnTo>
                                <a:pt x="18830" y="16865"/>
                              </a:lnTo>
                              <a:cubicBezTo>
                                <a:pt x="18825" y="16915"/>
                                <a:pt x="18819" y="16957"/>
                                <a:pt x="18814" y="16999"/>
                              </a:cubicBezTo>
                              <a:cubicBezTo>
                                <a:pt x="18803" y="17077"/>
                                <a:pt x="18798" y="17137"/>
                                <a:pt x="18798" y="17165"/>
                              </a:cubicBezTo>
                              <a:cubicBezTo>
                                <a:pt x="18798" y="17190"/>
                                <a:pt x="18798" y="17218"/>
                                <a:pt x="18798" y="17246"/>
                              </a:cubicBezTo>
                              <a:lnTo>
                                <a:pt x="18798" y="17264"/>
                              </a:lnTo>
                              <a:cubicBezTo>
                                <a:pt x="18798" y="17288"/>
                                <a:pt x="18803" y="17313"/>
                                <a:pt x="18803" y="17338"/>
                              </a:cubicBezTo>
                              <a:cubicBezTo>
                                <a:pt x="18803" y="17345"/>
                                <a:pt x="18803" y="17352"/>
                                <a:pt x="18809" y="17355"/>
                              </a:cubicBezTo>
                              <a:cubicBezTo>
                                <a:pt x="18809" y="17401"/>
                                <a:pt x="18814" y="17433"/>
                                <a:pt x="18825" y="17454"/>
                              </a:cubicBezTo>
                              <a:lnTo>
                                <a:pt x="18819" y="17486"/>
                              </a:lnTo>
                              <a:cubicBezTo>
                                <a:pt x="18798" y="17468"/>
                                <a:pt x="18743" y="17440"/>
                                <a:pt x="18706" y="17422"/>
                              </a:cubicBezTo>
                              <a:cubicBezTo>
                                <a:pt x="18695" y="17419"/>
                                <a:pt x="18684" y="17412"/>
                                <a:pt x="18673" y="17408"/>
                              </a:cubicBezTo>
                              <a:cubicBezTo>
                                <a:pt x="18624" y="17373"/>
                                <a:pt x="18608" y="17352"/>
                                <a:pt x="18603" y="17341"/>
                              </a:cubicBezTo>
                              <a:cubicBezTo>
                                <a:pt x="18603" y="17341"/>
                                <a:pt x="18603" y="17341"/>
                                <a:pt x="18603" y="17341"/>
                              </a:cubicBezTo>
                              <a:cubicBezTo>
                                <a:pt x="18619" y="17331"/>
                                <a:pt x="18613" y="17221"/>
                                <a:pt x="18597" y="17162"/>
                              </a:cubicBezTo>
                              <a:cubicBezTo>
                                <a:pt x="18592" y="17144"/>
                                <a:pt x="18575" y="17059"/>
                                <a:pt x="18532" y="16964"/>
                              </a:cubicBezTo>
                              <a:cubicBezTo>
                                <a:pt x="18500" y="16869"/>
                                <a:pt x="18456" y="16791"/>
                                <a:pt x="18397" y="16731"/>
                              </a:cubicBezTo>
                              <a:cubicBezTo>
                                <a:pt x="18413" y="16724"/>
                                <a:pt x="18456" y="16703"/>
                                <a:pt x="18510" y="16675"/>
                              </a:cubicBezTo>
                              <a:cubicBezTo>
                                <a:pt x="18635" y="16626"/>
                                <a:pt x="18733" y="16576"/>
                                <a:pt x="18792" y="16545"/>
                              </a:cubicBezTo>
                              <a:cubicBezTo>
                                <a:pt x="18819" y="16531"/>
                                <a:pt x="18841" y="16516"/>
                                <a:pt x="18863" y="16506"/>
                              </a:cubicBezTo>
                              <a:cubicBezTo>
                                <a:pt x="18868" y="16509"/>
                                <a:pt x="18868" y="16513"/>
                                <a:pt x="18868" y="16520"/>
                              </a:cubicBezTo>
                              <a:close/>
                              <a:moveTo>
                                <a:pt x="19155" y="16347"/>
                              </a:moveTo>
                              <a:lnTo>
                                <a:pt x="19155" y="16347"/>
                              </a:lnTo>
                              <a:cubicBezTo>
                                <a:pt x="19166" y="16344"/>
                                <a:pt x="19172" y="16337"/>
                                <a:pt x="19183" y="16333"/>
                              </a:cubicBezTo>
                              <a:cubicBezTo>
                                <a:pt x="19193" y="16326"/>
                                <a:pt x="19204" y="16319"/>
                                <a:pt x="19220" y="16315"/>
                              </a:cubicBezTo>
                              <a:cubicBezTo>
                                <a:pt x="19253" y="16301"/>
                                <a:pt x="19291" y="16291"/>
                                <a:pt x="19323" y="16284"/>
                              </a:cubicBezTo>
                              <a:cubicBezTo>
                                <a:pt x="19340" y="16280"/>
                                <a:pt x="19351" y="16277"/>
                                <a:pt x="19367" y="16270"/>
                              </a:cubicBezTo>
                              <a:lnTo>
                                <a:pt x="19128" y="16594"/>
                              </a:lnTo>
                              <a:lnTo>
                                <a:pt x="19128" y="16594"/>
                              </a:lnTo>
                              <a:cubicBezTo>
                                <a:pt x="19128" y="16594"/>
                                <a:pt x="19128" y="16597"/>
                                <a:pt x="19128" y="16597"/>
                              </a:cubicBezTo>
                              <a:cubicBezTo>
                                <a:pt x="19117" y="16612"/>
                                <a:pt x="19107" y="16626"/>
                                <a:pt x="19101" y="16633"/>
                              </a:cubicBezTo>
                              <a:cubicBezTo>
                                <a:pt x="19090" y="16647"/>
                                <a:pt x="19080" y="16664"/>
                                <a:pt x="19069" y="16682"/>
                              </a:cubicBezTo>
                              <a:lnTo>
                                <a:pt x="19063" y="16693"/>
                              </a:lnTo>
                              <a:lnTo>
                                <a:pt x="19155" y="16347"/>
                              </a:lnTo>
                              <a:close/>
                              <a:moveTo>
                                <a:pt x="19199" y="15057"/>
                              </a:moveTo>
                              <a:cubicBezTo>
                                <a:pt x="19183" y="15096"/>
                                <a:pt x="19117" y="15233"/>
                                <a:pt x="19074" y="15388"/>
                              </a:cubicBezTo>
                              <a:cubicBezTo>
                                <a:pt x="19052" y="15459"/>
                                <a:pt x="19031" y="15536"/>
                                <a:pt x="19020" y="15607"/>
                              </a:cubicBezTo>
                              <a:cubicBezTo>
                                <a:pt x="19009" y="15670"/>
                                <a:pt x="18998" y="15734"/>
                                <a:pt x="18993" y="15790"/>
                              </a:cubicBezTo>
                              <a:cubicBezTo>
                                <a:pt x="18993" y="15797"/>
                                <a:pt x="18993" y="15801"/>
                                <a:pt x="18993" y="15804"/>
                              </a:cubicBezTo>
                              <a:cubicBezTo>
                                <a:pt x="18993" y="15815"/>
                                <a:pt x="18987" y="15822"/>
                                <a:pt x="18987" y="15825"/>
                              </a:cubicBezTo>
                              <a:cubicBezTo>
                                <a:pt x="18977" y="15815"/>
                                <a:pt x="18955" y="15794"/>
                                <a:pt x="18928" y="15769"/>
                              </a:cubicBezTo>
                              <a:cubicBezTo>
                                <a:pt x="18922" y="15762"/>
                                <a:pt x="18917" y="15758"/>
                                <a:pt x="18906" y="15751"/>
                              </a:cubicBezTo>
                              <a:cubicBezTo>
                                <a:pt x="18912" y="15748"/>
                                <a:pt x="18912" y="15744"/>
                                <a:pt x="18890" y="15716"/>
                              </a:cubicBezTo>
                              <a:cubicBezTo>
                                <a:pt x="18874" y="15691"/>
                                <a:pt x="18841" y="15653"/>
                                <a:pt x="18814" y="15607"/>
                              </a:cubicBezTo>
                              <a:cubicBezTo>
                                <a:pt x="18787" y="15565"/>
                                <a:pt x="18765" y="15515"/>
                                <a:pt x="18754" y="15469"/>
                              </a:cubicBezTo>
                              <a:cubicBezTo>
                                <a:pt x="18738" y="15424"/>
                                <a:pt x="18727" y="15374"/>
                                <a:pt x="18722" y="15328"/>
                              </a:cubicBezTo>
                              <a:cubicBezTo>
                                <a:pt x="18716" y="15300"/>
                                <a:pt x="18716" y="15226"/>
                                <a:pt x="18738" y="15120"/>
                              </a:cubicBezTo>
                              <a:cubicBezTo>
                                <a:pt x="18743" y="15103"/>
                                <a:pt x="18743" y="15082"/>
                                <a:pt x="18749" y="15060"/>
                              </a:cubicBezTo>
                              <a:cubicBezTo>
                                <a:pt x="18765" y="14983"/>
                                <a:pt x="18787" y="14898"/>
                                <a:pt x="18776" y="14807"/>
                              </a:cubicBezTo>
                              <a:cubicBezTo>
                                <a:pt x="18771" y="14708"/>
                                <a:pt x="18738" y="14609"/>
                                <a:pt x="18706" y="14514"/>
                              </a:cubicBezTo>
                              <a:lnTo>
                                <a:pt x="18695" y="14479"/>
                              </a:lnTo>
                              <a:cubicBezTo>
                                <a:pt x="18689" y="14458"/>
                                <a:pt x="18684" y="14436"/>
                                <a:pt x="18678" y="14415"/>
                              </a:cubicBezTo>
                              <a:cubicBezTo>
                                <a:pt x="18689" y="14408"/>
                                <a:pt x="18700" y="14391"/>
                                <a:pt x="18716" y="14362"/>
                              </a:cubicBezTo>
                              <a:cubicBezTo>
                                <a:pt x="18722" y="14352"/>
                                <a:pt x="18733" y="14338"/>
                                <a:pt x="18738" y="14327"/>
                              </a:cubicBezTo>
                              <a:cubicBezTo>
                                <a:pt x="18749" y="14310"/>
                                <a:pt x="18776" y="14267"/>
                                <a:pt x="18819" y="14225"/>
                              </a:cubicBezTo>
                              <a:cubicBezTo>
                                <a:pt x="18825" y="14221"/>
                                <a:pt x="18825" y="14218"/>
                                <a:pt x="18830" y="14214"/>
                              </a:cubicBezTo>
                              <a:lnTo>
                                <a:pt x="18836" y="14211"/>
                              </a:lnTo>
                              <a:cubicBezTo>
                                <a:pt x="18846" y="14204"/>
                                <a:pt x="18852" y="14200"/>
                                <a:pt x="18857" y="14197"/>
                              </a:cubicBezTo>
                              <a:cubicBezTo>
                                <a:pt x="18863" y="14193"/>
                                <a:pt x="18874" y="14190"/>
                                <a:pt x="18879" y="14186"/>
                              </a:cubicBezTo>
                              <a:cubicBezTo>
                                <a:pt x="18884" y="14186"/>
                                <a:pt x="18890" y="14183"/>
                                <a:pt x="18895" y="14183"/>
                              </a:cubicBezTo>
                              <a:cubicBezTo>
                                <a:pt x="18928" y="14176"/>
                                <a:pt x="18960" y="14172"/>
                                <a:pt x="18982" y="14172"/>
                              </a:cubicBezTo>
                              <a:cubicBezTo>
                                <a:pt x="18982" y="14172"/>
                                <a:pt x="18987" y="14172"/>
                                <a:pt x="18993" y="14172"/>
                              </a:cubicBezTo>
                              <a:lnTo>
                                <a:pt x="19004" y="14176"/>
                              </a:lnTo>
                              <a:lnTo>
                                <a:pt x="19004" y="14172"/>
                              </a:lnTo>
                              <a:cubicBezTo>
                                <a:pt x="19004" y="14172"/>
                                <a:pt x="19004" y="14172"/>
                                <a:pt x="19004" y="14172"/>
                              </a:cubicBezTo>
                              <a:cubicBezTo>
                                <a:pt x="19009" y="14165"/>
                                <a:pt x="19009" y="14151"/>
                                <a:pt x="19004" y="14133"/>
                              </a:cubicBezTo>
                              <a:cubicBezTo>
                                <a:pt x="18993" y="14112"/>
                                <a:pt x="18966" y="14087"/>
                                <a:pt x="18933" y="14073"/>
                              </a:cubicBezTo>
                              <a:cubicBezTo>
                                <a:pt x="18917" y="14066"/>
                                <a:pt x="18890" y="14059"/>
                                <a:pt x="18852" y="14059"/>
                              </a:cubicBezTo>
                              <a:cubicBezTo>
                                <a:pt x="18809" y="14059"/>
                                <a:pt x="18765" y="14066"/>
                                <a:pt x="18738" y="14080"/>
                              </a:cubicBezTo>
                              <a:cubicBezTo>
                                <a:pt x="18711" y="14094"/>
                                <a:pt x="18684" y="14116"/>
                                <a:pt x="18657" y="14140"/>
                              </a:cubicBezTo>
                              <a:cubicBezTo>
                                <a:pt x="18640" y="14158"/>
                                <a:pt x="18630" y="14179"/>
                                <a:pt x="18630" y="14197"/>
                              </a:cubicBezTo>
                              <a:lnTo>
                                <a:pt x="18630" y="14197"/>
                              </a:lnTo>
                              <a:cubicBezTo>
                                <a:pt x="18624" y="14204"/>
                                <a:pt x="18592" y="14235"/>
                                <a:pt x="18565" y="14288"/>
                              </a:cubicBezTo>
                              <a:cubicBezTo>
                                <a:pt x="18521" y="14377"/>
                                <a:pt x="18462" y="14518"/>
                                <a:pt x="18424" y="14673"/>
                              </a:cubicBezTo>
                              <a:cubicBezTo>
                                <a:pt x="18402" y="14754"/>
                                <a:pt x="18391" y="14835"/>
                                <a:pt x="18391" y="14909"/>
                              </a:cubicBezTo>
                              <a:cubicBezTo>
                                <a:pt x="18386" y="14986"/>
                                <a:pt x="18391" y="15064"/>
                                <a:pt x="18402" y="15138"/>
                              </a:cubicBezTo>
                              <a:cubicBezTo>
                                <a:pt x="18413" y="15198"/>
                                <a:pt x="18424" y="15258"/>
                                <a:pt x="18451" y="15325"/>
                              </a:cubicBezTo>
                              <a:cubicBezTo>
                                <a:pt x="18467" y="15374"/>
                                <a:pt x="18489" y="15416"/>
                                <a:pt x="18500" y="15441"/>
                              </a:cubicBezTo>
                              <a:cubicBezTo>
                                <a:pt x="18521" y="15480"/>
                                <a:pt x="18543" y="15522"/>
                                <a:pt x="18565" y="15565"/>
                              </a:cubicBezTo>
                              <a:cubicBezTo>
                                <a:pt x="18597" y="15628"/>
                                <a:pt x="18635" y="15691"/>
                                <a:pt x="18657" y="15748"/>
                              </a:cubicBezTo>
                              <a:cubicBezTo>
                                <a:pt x="18678" y="15801"/>
                                <a:pt x="18695" y="15850"/>
                                <a:pt x="18700" y="15878"/>
                              </a:cubicBezTo>
                              <a:cubicBezTo>
                                <a:pt x="18668" y="15875"/>
                                <a:pt x="18635" y="15871"/>
                                <a:pt x="18597" y="15871"/>
                              </a:cubicBezTo>
                              <a:cubicBezTo>
                                <a:pt x="18559" y="15868"/>
                                <a:pt x="18521" y="15864"/>
                                <a:pt x="18483" y="15861"/>
                              </a:cubicBezTo>
                              <a:cubicBezTo>
                                <a:pt x="18386" y="15854"/>
                                <a:pt x="18234" y="15843"/>
                                <a:pt x="18055" y="15857"/>
                              </a:cubicBezTo>
                              <a:cubicBezTo>
                                <a:pt x="18044" y="15857"/>
                                <a:pt x="18028" y="15861"/>
                                <a:pt x="18017" y="15861"/>
                              </a:cubicBezTo>
                              <a:cubicBezTo>
                                <a:pt x="18012" y="15843"/>
                                <a:pt x="18001" y="15822"/>
                                <a:pt x="17995" y="15801"/>
                              </a:cubicBezTo>
                              <a:cubicBezTo>
                                <a:pt x="17995" y="15794"/>
                                <a:pt x="17995" y="15787"/>
                                <a:pt x="17990" y="15780"/>
                              </a:cubicBezTo>
                              <a:cubicBezTo>
                                <a:pt x="17990" y="15766"/>
                                <a:pt x="17985" y="15751"/>
                                <a:pt x="17985" y="15737"/>
                              </a:cubicBezTo>
                              <a:cubicBezTo>
                                <a:pt x="17979" y="15702"/>
                                <a:pt x="17974" y="15656"/>
                                <a:pt x="17968" y="15607"/>
                              </a:cubicBezTo>
                              <a:cubicBezTo>
                                <a:pt x="17963" y="15561"/>
                                <a:pt x="17958" y="15512"/>
                                <a:pt x="17952" y="15455"/>
                              </a:cubicBezTo>
                              <a:cubicBezTo>
                                <a:pt x="17947" y="15374"/>
                                <a:pt x="17947" y="15290"/>
                                <a:pt x="17947" y="15208"/>
                              </a:cubicBezTo>
                              <a:cubicBezTo>
                                <a:pt x="17947" y="15117"/>
                                <a:pt x="17947" y="15032"/>
                                <a:pt x="17941" y="14958"/>
                              </a:cubicBezTo>
                              <a:cubicBezTo>
                                <a:pt x="17941" y="14912"/>
                                <a:pt x="17947" y="14863"/>
                                <a:pt x="17952" y="14817"/>
                              </a:cubicBezTo>
                              <a:cubicBezTo>
                                <a:pt x="17958" y="14750"/>
                                <a:pt x="17963" y="14673"/>
                                <a:pt x="17979" y="14588"/>
                              </a:cubicBezTo>
                              <a:cubicBezTo>
                                <a:pt x="17995" y="14489"/>
                                <a:pt x="18023" y="14412"/>
                                <a:pt x="18061" y="14341"/>
                              </a:cubicBezTo>
                              <a:cubicBezTo>
                                <a:pt x="18098" y="14271"/>
                                <a:pt x="18153" y="14193"/>
                                <a:pt x="18234" y="14105"/>
                              </a:cubicBezTo>
                              <a:cubicBezTo>
                                <a:pt x="18261" y="14073"/>
                                <a:pt x="18294" y="14038"/>
                                <a:pt x="18337" y="13996"/>
                              </a:cubicBezTo>
                              <a:cubicBezTo>
                                <a:pt x="18375" y="13957"/>
                                <a:pt x="18407" y="13922"/>
                                <a:pt x="18435" y="13886"/>
                              </a:cubicBezTo>
                              <a:cubicBezTo>
                                <a:pt x="18467" y="13844"/>
                                <a:pt x="18489" y="13809"/>
                                <a:pt x="18505" y="13774"/>
                              </a:cubicBezTo>
                              <a:cubicBezTo>
                                <a:pt x="18516" y="13753"/>
                                <a:pt x="18516" y="13735"/>
                                <a:pt x="18521" y="13714"/>
                              </a:cubicBezTo>
                              <a:cubicBezTo>
                                <a:pt x="18521" y="13693"/>
                                <a:pt x="18521" y="13675"/>
                                <a:pt x="18521" y="13657"/>
                              </a:cubicBezTo>
                              <a:cubicBezTo>
                                <a:pt x="18516" y="13633"/>
                                <a:pt x="18510" y="13611"/>
                                <a:pt x="18494" y="13590"/>
                              </a:cubicBezTo>
                              <a:cubicBezTo>
                                <a:pt x="18445" y="13495"/>
                                <a:pt x="18337" y="13481"/>
                                <a:pt x="18332" y="13478"/>
                              </a:cubicBezTo>
                              <a:lnTo>
                                <a:pt x="18315" y="13474"/>
                              </a:lnTo>
                              <a:lnTo>
                                <a:pt x="18326" y="13485"/>
                              </a:lnTo>
                              <a:cubicBezTo>
                                <a:pt x="18332" y="13488"/>
                                <a:pt x="18337" y="13495"/>
                                <a:pt x="18342" y="13502"/>
                              </a:cubicBezTo>
                              <a:cubicBezTo>
                                <a:pt x="18342" y="13502"/>
                                <a:pt x="18342" y="13506"/>
                                <a:pt x="18342" y="13506"/>
                              </a:cubicBezTo>
                              <a:lnTo>
                                <a:pt x="18342" y="13509"/>
                              </a:lnTo>
                              <a:cubicBezTo>
                                <a:pt x="18348" y="13516"/>
                                <a:pt x="18348" y="13523"/>
                                <a:pt x="18353" y="13534"/>
                              </a:cubicBezTo>
                              <a:lnTo>
                                <a:pt x="18353" y="13534"/>
                              </a:lnTo>
                              <a:cubicBezTo>
                                <a:pt x="18353" y="13537"/>
                                <a:pt x="18353" y="13541"/>
                                <a:pt x="18353" y="13541"/>
                              </a:cubicBezTo>
                              <a:cubicBezTo>
                                <a:pt x="18359" y="13566"/>
                                <a:pt x="18353" y="13597"/>
                                <a:pt x="18337" y="13622"/>
                              </a:cubicBezTo>
                              <a:cubicBezTo>
                                <a:pt x="18337" y="13626"/>
                                <a:pt x="18337" y="13626"/>
                                <a:pt x="18332" y="13629"/>
                              </a:cubicBezTo>
                              <a:cubicBezTo>
                                <a:pt x="18332" y="13633"/>
                                <a:pt x="18326" y="13640"/>
                                <a:pt x="18321" y="13647"/>
                              </a:cubicBezTo>
                              <a:cubicBezTo>
                                <a:pt x="18310" y="13661"/>
                                <a:pt x="18299" y="13675"/>
                                <a:pt x="18288" y="13686"/>
                              </a:cubicBezTo>
                              <a:cubicBezTo>
                                <a:pt x="18256" y="13717"/>
                                <a:pt x="18212" y="13745"/>
                                <a:pt x="18169" y="13777"/>
                              </a:cubicBezTo>
                              <a:cubicBezTo>
                                <a:pt x="18142" y="13798"/>
                                <a:pt x="18109" y="13819"/>
                                <a:pt x="18082" y="13841"/>
                              </a:cubicBezTo>
                              <a:cubicBezTo>
                                <a:pt x="18012" y="13894"/>
                                <a:pt x="17947" y="13953"/>
                                <a:pt x="17887" y="14017"/>
                              </a:cubicBezTo>
                              <a:cubicBezTo>
                                <a:pt x="17800" y="14109"/>
                                <a:pt x="17735" y="14204"/>
                                <a:pt x="17687" y="14299"/>
                              </a:cubicBezTo>
                              <a:cubicBezTo>
                                <a:pt x="17649" y="14369"/>
                                <a:pt x="17627" y="14440"/>
                                <a:pt x="17616" y="14510"/>
                              </a:cubicBezTo>
                              <a:cubicBezTo>
                                <a:pt x="17605" y="14581"/>
                                <a:pt x="17600" y="14659"/>
                                <a:pt x="17600" y="14750"/>
                              </a:cubicBezTo>
                              <a:cubicBezTo>
                                <a:pt x="17605" y="14923"/>
                                <a:pt x="17632" y="15099"/>
                                <a:pt x="17654" y="15233"/>
                              </a:cubicBezTo>
                              <a:cubicBezTo>
                                <a:pt x="17670" y="15314"/>
                                <a:pt x="17681" y="15395"/>
                                <a:pt x="17697" y="15483"/>
                              </a:cubicBezTo>
                              <a:cubicBezTo>
                                <a:pt x="17654" y="15431"/>
                                <a:pt x="17578" y="15346"/>
                                <a:pt x="17464" y="15233"/>
                              </a:cubicBezTo>
                              <a:cubicBezTo>
                                <a:pt x="17437" y="15205"/>
                                <a:pt x="17410" y="15180"/>
                                <a:pt x="17383" y="15152"/>
                              </a:cubicBezTo>
                              <a:cubicBezTo>
                                <a:pt x="17242" y="15015"/>
                                <a:pt x="17085" y="14874"/>
                                <a:pt x="16982" y="14778"/>
                              </a:cubicBezTo>
                              <a:lnTo>
                                <a:pt x="16922" y="14718"/>
                              </a:lnTo>
                              <a:cubicBezTo>
                                <a:pt x="16906" y="14701"/>
                                <a:pt x="16890" y="14683"/>
                                <a:pt x="16873" y="14666"/>
                              </a:cubicBezTo>
                              <a:cubicBezTo>
                                <a:pt x="16863" y="14655"/>
                                <a:pt x="16852" y="14644"/>
                                <a:pt x="16841" y="14634"/>
                              </a:cubicBezTo>
                              <a:cubicBezTo>
                                <a:pt x="16830" y="14623"/>
                                <a:pt x="16825" y="14613"/>
                                <a:pt x="16814" y="14602"/>
                              </a:cubicBezTo>
                              <a:cubicBezTo>
                                <a:pt x="16798" y="14581"/>
                                <a:pt x="16776" y="14560"/>
                                <a:pt x="16754" y="14535"/>
                              </a:cubicBezTo>
                              <a:cubicBezTo>
                                <a:pt x="16695" y="14468"/>
                                <a:pt x="16640" y="14391"/>
                                <a:pt x="16592" y="14306"/>
                              </a:cubicBezTo>
                              <a:cubicBezTo>
                                <a:pt x="16586" y="14295"/>
                                <a:pt x="16581" y="14281"/>
                                <a:pt x="16575" y="14271"/>
                              </a:cubicBezTo>
                              <a:cubicBezTo>
                                <a:pt x="16559" y="14239"/>
                                <a:pt x="16543" y="14207"/>
                                <a:pt x="16532" y="14176"/>
                              </a:cubicBezTo>
                              <a:cubicBezTo>
                                <a:pt x="16516" y="14133"/>
                                <a:pt x="16499" y="14087"/>
                                <a:pt x="16483" y="14038"/>
                              </a:cubicBezTo>
                              <a:cubicBezTo>
                                <a:pt x="16462" y="13957"/>
                                <a:pt x="16445" y="13869"/>
                                <a:pt x="16424" y="13753"/>
                              </a:cubicBezTo>
                              <a:cubicBezTo>
                                <a:pt x="16413" y="13696"/>
                                <a:pt x="16407" y="13640"/>
                                <a:pt x="16407" y="13583"/>
                              </a:cubicBezTo>
                              <a:cubicBezTo>
                                <a:pt x="16413" y="13442"/>
                                <a:pt x="16429" y="13329"/>
                                <a:pt x="16440" y="13277"/>
                              </a:cubicBezTo>
                              <a:cubicBezTo>
                                <a:pt x="16445" y="13262"/>
                                <a:pt x="16451" y="13245"/>
                                <a:pt x="16456" y="13234"/>
                              </a:cubicBezTo>
                              <a:cubicBezTo>
                                <a:pt x="16467" y="13227"/>
                                <a:pt x="16478" y="13220"/>
                                <a:pt x="16494" y="13213"/>
                              </a:cubicBezTo>
                              <a:cubicBezTo>
                                <a:pt x="16516" y="13206"/>
                                <a:pt x="16543" y="13203"/>
                                <a:pt x="16575" y="13203"/>
                              </a:cubicBezTo>
                              <a:cubicBezTo>
                                <a:pt x="16608" y="13203"/>
                                <a:pt x="16640" y="13206"/>
                                <a:pt x="16689" y="13213"/>
                              </a:cubicBezTo>
                              <a:cubicBezTo>
                                <a:pt x="16733" y="13220"/>
                                <a:pt x="16776" y="13227"/>
                                <a:pt x="16808" y="13238"/>
                              </a:cubicBezTo>
                              <a:cubicBezTo>
                                <a:pt x="16846" y="13248"/>
                                <a:pt x="16873" y="13266"/>
                                <a:pt x="16901" y="13284"/>
                              </a:cubicBezTo>
                              <a:cubicBezTo>
                                <a:pt x="16933" y="13308"/>
                                <a:pt x="16960" y="13340"/>
                                <a:pt x="16971" y="13375"/>
                              </a:cubicBezTo>
                              <a:cubicBezTo>
                                <a:pt x="16982" y="13407"/>
                                <a:pt x="16982" y="13449"/>
                                <a:pt x="16971" y="13481"/>
                              </a:cubicBezTo>
                              <a:cubicBezTo>
                                <a:pt x="16966" y="13495"/>
                                <a:pt x="16960" y="13509"/>
                                <a:pt x="16960" y="13516"/>
                              </a:cubicBezTo>
                              <a:cubicBezTo>
                                <a:pt x="16960" y="13520"/>
                                <a:pt x="16955" y="13527"/>
                                <a:pt x="16955" y="13530"/>
                              </a:cubicBezTo>
                              <a:lnTo>
                                <a:pt x="16949" y="13534"/>
                              </a:lnTo>
                              <a:lnTo>
                                <a:pt x="16949" y="13534"/>
                              </a:lnTo>
                              <a:cubicBezTo>
                                <a:pt x="16949" y="13534"/>
                                <a:pt x="16949" y="13537"/>
                                <a:pt x="16949" y="13537"/>
                              </a:cubicBezTo>
                              <a:lnTo>
                                <a:pt x="16944" y="13548"/>
                              </a:lnTo>
                              <a:lnTo>
                                <a:pt x="16960" y="13545"/>
                              </a:lnTo>
                              <a:cubicBezTo>
                                <a:pt x="16966" y="13545"/>
                                <a:pt x="16966" y="13545"/>
                                <a:pt x="16971" y="13541"/>
                              </a:cubicBezTo>
                              <a:cubicBezTo>
                                <a:pt x="16976" y="13541"/>
                                <a:pt x="16982" y="13537"/>
                                <a:pt x="16982" y="13537"/>
                              </a:cubicBezTo>
                              <a:cubicBezTo>
                                <a:pt x="16982" y="13537"/>
                                <a:pt x="16987" y="13537"/>
                                <a:pt x="16987" y="13537"/>
                              </a:cubicBezTo>
                              <a:lnTo>
                                <a:pt x="16987" y="13537"/>
                              </a:lnTo>
                              <a:cubicBezTo>
                                <a:pt x="16998" y="13537"/>
                                <a:pt x="17009" y="13530"/>
                                <a:pt x="17014" y="13527"/>
                              </a:cubicBezTo>
                              <a:cubicBezTo>
                                <a:pt x="17031" y="13523"/>
                                <a:pt x="17052" y="13513"/>
                                <a:pt x="17074" y="13495"/>
                              </a:cubicBezTo>
                              <a:cubicBezTo>
                                <a:pt x="17101" y="13478"/>
                                <a:pt x="17123" y="13449"/>
                                <a:pt x="17134" y="13421"/>
                              </a:cubicBezTo>
                              <a:cubicBezTo>
                                <a:pt x="17144" y="13396"/>
                                <a:pt x="17150" y="13372"/>
                                <a:pt x="17150" y="13340"/>
                              </a:cubicBezTo>
                              <a:cubicBezTo>
                                <a:pt x="17150" y="13312"/>
                                <a:pt x="17150" y="13273"/>
                                <a:pt x="17128" y="13224"/>
                              </a:cubicBezTo>
                              <a:cubicBezTo>
                                <a:pt x="17117" y="13196"/>
                                <a:pt x="17101" y="13171"/>
                                <a:pt x="17085" y="13146"/>
                              </a:cubicBezTo>
                              <a:cubicBezTo>
                                <a:pt x="17074" y="13136"/>
                                <a:pt x="17063" y="13121"/>
                                <a:pt x="17047" y="13107"/>
                              </a:cubicBezTo>
                              <a:cubicBezTo>
                                <a:pt x="17031" y="13093"/>
                                <a:pt x="17014" y="13083"/>
                                <a:pt x="17004" y="13072"/>
                              </a:cubicBezTo>
                              <a:cubicBezTo>
                                <a:pt x="16966" y="13047"/>
                                <a:pt x="16933" y="13026"/>
                                <a:pt x="16901" y="13012"/>
                              </a:cubicBezTo>
                              <a:cubicBezTo>
                                <a:pt x="16868" y="12995"/>
                                <a:pt x="16825" y="12984"/>
                                <a:pt x="16770" y="12977"/>
                              </a:cubicBezTo>
                              <a:cubicBezTo>
                                <a:pt x="16668" y="12963"/>
                                <a:pt x="16586" y="12970"/>
                                <a:pt x="16543" y="12977"/>
                              </a:cubicBezTo>
                              <a:lnTo>
                                <a:pt x="16537" y="12977"/>
                              </a:lnTo>
                              <a:lnTo>
                                <a:pt x="16537" y="12984"/>
                              </a:lnTo>
                              <a:cubicBezTo>
                                <a:pt x="16537" y="12980"/>
                                <a:pt x="16532" y="12980"/>
                                <a:pt x="16505" y="12988"/>
                              </a:cubicBezTo>
                              <a:cubicBezTo>
                                <a:pt x="16483" y="12991"/>
                                <a:pt x="16440" y="13002"/>
                                <a:pt x="16391" y="13026"/>
                              </a:cubicBezTo>
                              <a:cubicBezTo>
                                <a:pt x="16375" y="13033"/>
                                <a:pt x="16364" y="13040"/>
                                <a:pt x="16353" y="13047"/>
                              </a:cubicBezTo>
                              <a:lnTo>
                                <a:pt x="16348" y="13047"/>
                              </a:lnTo>
                              <a:cubicBezTo>
                                <a:pt x="16310" y="13069"/>
                                <a:pt x="16277" y="13097"/>
                                <a:pt x="16250" y="13121"/>
                              </a:cubicBezTo>
                              <a:cubicBezTo>
                                <a:pt x="16223" y="13150"/>
                                <a:pt x="16196" y="13185"/>
                                <a:pt x="16174" y="13227"/>
                              </a:cubicBezTo>
                              <a:cubicBezTo>
                                <a:pt x="16131" y="13312"/>
                                <a:pt x="16115" y="13407"/>
                                <a:pt x="16104" y="13492"/>
                              </a:cubicBezTo>
                              <a:cubicBezTo>
                                <a:pt x="16082" y="13686"/>
                                <a:pt x="16109" y="13890"/>
                                <a:pt x="16174" y="14052"/>
                              </a:cubicBezTo>
                              <a:cubicBezTo>
                                <a:pt x="16218" y="14172"/>
                                <a:pt x="16293" y="14288"/>
                                <a:pt x="16391" y="14398"/>
                              </a:cubicBezTo>
                              <a:cubicBezTo>
                                <a:pt x="16440" y="14454"/>
                                <a:pt x="16499" y="14514"/>
                                <a:pt x="16548" y="14567"/>
                              </a:cubicBezTo>
                              <a:lnTo>
                                <a:pt x="16581" y="14599"/>
                              </a:lnTo>
                              <a:cubicBezTo>
                                <a:pt x="16613" y="14630"/>
                                <a:pt x="16646" y="14662"/>
                                <a:pt x="16678" y="14697"/>
                              </a:cubicBezTo>
                              <a:lnTo>
                                <a:pt x="16716" y="14733"/>
                              </a:lnTo>
                              <a:cubicBezTo>
                                <a:pt x="16738" y="14750"/>
                                <a:pt x="16754" y="14771"/>
                                <a:pt x="16770" y="14789"/>
                              </a:cubicBezTo>
                              <a:cubicBezTo>
                                <a:pt x="16733" y="14768"/>
                                <a:pt x="16689" y="14743"/>
                                <a:pt x="16646" y="14722"/>
                              </a:cubicBezTo>
                              <a:cubicBezTo>
                                <a:pt x="16527" y="14651"/>
                                <a:pt x="16353" y="14549"/>
                                <a:pt x="16234" y="14475"/>
                              </a:cubicBezTo>
                              <a:cubicBezTo>
                                <a:pt x="16191" y="14443"/>
                                <a:pt x="16153" y="14415"/>
                                <a:pt x="16120" y="14384"/>
                              </a:cubicBezTo>
                              <a:cubicBezTo>
                                <a:pt x="16044" y="14313"/>
                                <a:pt x="15968" y="14239"/>
                                <a:pt x="15919" y="14183"/>
                              </a:cubicBezTo>
                              <a:cubicBezTo>
                                <a:pt x="15865" y="14126"/>
                                <a:pt x="15806" y="14063"/>
                                <a:pt x="15779" y="14010"/>
                              </a:cubicBezTo>
                              <a:cubicBezTo>
                                <a:pt x="15773" y="13999"/>
                                <a:pt x="15768" y="13996"/>
                                <a:pt x="15762" y="13996"/>
                              </a:cubicBezTo>
                              <a:cubicBezTo>
                                <a:pt x="15757" y="13996"/>
                                <a:pt x="15757" y="13999"/>
                                <a:pt x="15757" y="14003"/>
                              </a:cubicBezTo>
                              <a:cubicBezTo>
                                <a:pt x="15757" y="13999"/>
                                <a:pt x="15751" y="13999"/>
                                <a:pt x="15751" y="13996"/>
                              </a:cubicBezTo>
                              <a:cubicBezTo>
                                <a:pt x="15768" y="13985"/>
                                <a:pt x="15789" y="13957"/>
                                <a:pt x="15795" y="13953"/>
                              </a:cubicBezTo>
                              <a:cubicBezTo>
                                <a:pt x="15811" y="13932"/>
                                <a:pt x="15844" y="13890"/>
                                <a:pt x="15865" y="13830"/>
                              </a:cubicBezTo>
                              <a:cubicBezTo>
                                <a:pt x="15887" y="13777"/>
                                <a:pt x="15898" y="13721"/>
                                <a:pt x="15903" y="13661"/>
                              </a:cubicBezTo>
                              <a:cubicBezTo>
                                <a:pt x="15909" y="13608"/>
                                <a:pt x="15903" y="13548"/>
                                <a:pt x="15892" y="13488"/>
                              </a:cubicBezTo>
                              <a:cubicBezTo>
                                <a:pt x="15882" y="13425"/>
                                <a:pt x="15860" y="13337"/>
                                <a:pt x="15833" y="13241"/>
                              </a:cubicBezTo>
                              <a:cubicBezTo>
                                <a:pt x="15817" y="13196"/>
                                <a:pt x="15795" y="13136"/>
                                <a:pt x="15762" y="13072"/>
                              </a:cubicBezTo>
                              <a:cubicBezTo>
                                <a:pt x="15730" y="13012"/>
                                <a:pt x="15686" y="12952"/>
                                <a:pt x="15638" y="12896"/>
                              </a:cubicBezTo>
                              <a:cubicBezTo>
                                <a:pt x="15594" y="12846"/>
                                <a:pt x="15540" y="12797"/>
                                <a:pt x="15475" y="12744"/>
                              </a:cubicBezTo>
                              <a:cubicBezTo>
                                <a:pt x="15448" y="12720"/>
                                <a:pt x="15415" y="12695"/>
                                <a:pt x="15388" y="12670"/>
                              </a:cubicBezTo>
                              <a:cubicBezTo>
                                <a:pt x="15377" y="12663"/>
                                <a:pt x="15367" y="12653"/>
                                <a:pt x="15361" y="12646"/>
                              </a:cubicBezTo>
                              <a:cubicBezTo>
                                <a:pt x="15334" y="12621"/>
                                <a:pt x="15312" y="12600"/>
                                <a:pt x="15296" y="12579"/>
                              </a:cubicBezTo>
                              <a:cubicBezTo>
                                <a:pt x="15258" y="12529"/>
                                <a:pt x="15231" y="12473"/>
                                <a:pt x="15226" y="12416"/>
                              </a:cubicBezTo>
                              <a:cubicBezTo>
                                <a:pt x="15220" y="12385"/>
                                <a:pt x="15226" y="12349"/>
                                <a:pt x="15231" y="12314"/>
                              </a:cubicBezTo>
                              <a:cubicBezTo>
                                <a:pt x="15247" y="12272"/>
                                <a:pt x="15269" y="12244"/>
                                <a:pt x="15269" y="12244"/>
                              </a:cubicBezTo>
                              <a:lnTo>
                                <a:pt x="15274" y="12237"/>
                              </a:lnTo>
                              <a:lnTo>
                                <a:pt x="15264" y="12237"/>
                              </a:lnTo>
                              <a:cubicBezTo>
                                <a:pt x="15253" y="12237"/>
                                <a:pt x="15242" y="12237"/>
                                <a:pt x="15231" y="12237"/>
                              </a:cubicBezTo>
                              <a:cubicBezTo>
                                <a:pt x="15226" y="12237"/>
                                <a:pt x="15220" y="12237"/>
                                <a:pt x="15193" y="12233"/>
                              </a:cubicBezTo>
                              <a:cubicBezTo>
                                <a:pt x="15155" y="12233"/>
                                <a:pt x="15112" y="12230"/>
                                <a:pt x="15063" y="12233"/>
                              </a:cubicBezTo>
                              <a:cubicBezTo>
                                <a:pt x="15009" y="12237"/>
                                <a:pt x="14955" y="12247"/>
                                <a:pt x="14911" y="12265"/>
                              </a:cubicBezTo>
                              <a:cubicBezTo>
                                <a:pt x="14873" y="12279"/>
                                <a:pt x="14846" y="12300"/>
                                <a:pt x="14830" y="12314"/>
                              </a:cubicBezTo>
                              <a:cubicBezTo>
                                <a:pt x="14814" y="12328"/>
                                <a:pt x="14803" y="12346"/>
                                <a:pt x="14797" y="12367"/>
                              </a:cubicBezTo>
                              <a:cubicBezTo>
                                <a:pt x="14787" y="12388"/>
                                <a:pt x="14776" y="12406"/>
                                <a:pt x="14770" y="12420"/>
                              </a:cubicBezTo>
                              <a:cubicBezTo>
                                <a:pt x="14770" y="12416"/>
                                <a:pt x="14765" y="12416"/>
                                <a:pt x="14765" y="12413"/>
                              </a:cubicBezTo>
                              <a:cubicBezTo>
                                <a:pt x="14754" y="12392"/>
                                <a:pt x="14732" y="12364"/>
                                <a:pt x="14700" y="12328"/>
                              </a:cubicBezTo>
                              <a:cubicBezTo>
                                <a:pt x="14667" y="12282"/>
                                <a:pt x="14629" y="12226"/>
                                <a:pt x="14602" y="12170"/>
                              </a:cubicBezTo>
                              <a:cubicBezTo>
                                <a:pt x="14575" y="12113"/>
                                <a:pt x="14564" y="12060"/>
                                <a:pt x="14570" y="12014"/>
                              </a:cubicBezTo>
                              <a:cubicBezTo>
                                <a:pt x="14575" y="11993"/>
                                <a:pt x="14575" y="11990"/>
                                <a:pt x="14570" y="11990"/>
                              </a:cubicBezTo>
                              <a:cubicBezTo>
                                <a:pt x="14570" y="11986"/>
                                <a:pt x="14570" y="11986"/>
                                <a:pt x="14564" y="11986"/>
                              </a:cubicBezTo>
                              <a:cubicBezTo>
                                <a:pt x="14559" y="11986"/>
                                <a:pt x="14559" y="11986"/>
                                <a:pt x="14554" y="12007"/>
                              </a:cubicBezTo>
                              <a:lnTo>
                                <a:pt x="14554" y="12018"/>
                              </a:lnTo>
                              <a:cubicBezTo>
                                <a:pt x="14543" y="12057"/>
                                <a:pt x="14532" y="12138"/>
                                <a:pt x="14521" y="12254"/>
                              </a:cubicBezTo>
                              <a:cubicBezTo>
                                <a:pt x="14516" y="12321"/>
                                <a:pt x="14510" y="12399"/>
                                <a:pt x="14505" y="12490"/>
                              </a:cubicBezTo>
                              <a:cubicBezTo>
                                <a:pt x="14499" y="12483"/>
                                <a:pt x="14494" y="12476"/>
                                <a:pt x="14489" y="12473"/>
                              </a:cubicBezTo>
                              <a:cubicBezTo>
                                <a:pt x="14489" y="12473"/>
                                <a:pt x="14489" y="12473"/>
                                <a:pt x="14489" y="12473"/>
                              </a:cubicBezTo>
                              <a:cubicBezTo>
                                <a:pt x="14494" y="12469"/>
                                <a:pt x="14489" y="12466"/>
                                <a:pt x="14483" y="12462"/>
                              </a:cubicBezTo>
                              <a:cubicBezTo>
                                <a:pt x="14478" y="12459"/>
                                <a:pt x="14478" y="12459"/>
                                <a:pt x="14472" y="12452"/>
                              </a:cubicBezTo>
                              <a:cubicBezTo>
                                <a:pt x="14467" y="12448"/>
                                <a:pt x="14461" y="12445"/>
                                <a:pt x="14456" y="12441"/>
                              </a:cubicBezTo>
                              <a:lnTo>
                                <a:pt x="14451" y="12438"/>
                              </a:lnTo>
                              <a:cubicBezTo>
                                <a:pt x="14440" y="12434"/>
                                <a:pt x="14434" y="12430"/>
                                <a:pt x="14423" y="12427"/>
                              </a:cubicBezTo>
                              <a:cubicBezTo>
                                <a:pt x="14391" y="12413"/>
                                <a:pt x="14353" y="12406"/>
                                <a:pt x="14315" y="12402"/>
                              </a:cubicBezTo>
                              <a:cubicBezTo>
                                <a:pt x="14299" y="12402"/>
                                <a:pt x="14283" y="12399"/>
                                <a:pt x="14272" y="12399"/>
                              </a:cubicBezTo>
                              <a:cubicBezTo>
                                <a:pt x="14234" y="12399"/>
                                <a:pt x="14190" y="12402"/>
                                <a:pt x="14152" y="12409"/>
                              </a:cubicBezTo>
                              <a:cubicBezTo>
                                <a:pt x="14115" y="12416"/>
                                <a:pt x="14082" y="12430"/>
                                <a:pt x="14055" y="12445"/>
                              </a:cubicBezTo>
                              <a:cubicBezTo>
                                <a:pt x="14017" y="12466"/>
                                <a:pt x="13984" y="12494"/>
                                <a:pt x="13963" y="12526"/>
                              </a:cubicBezTo>
                              <a:cubicBezTo>
                                <a:pt x="13952" y="12540"/>
                                <a:pt x="13941" y="12557"/>
                                <a:pt x="13936" y="12575"/>
                              </a:cubicBezTo>
                              <a:cubicBezTo>
                                <a:pt x="13930" y="12593"/>
                                <a:pt x="13930" y="12610"/>
                                <a:pt x="13930" y="12628"/>
                              </a:cubicBezTo>
                              <a:cubicBezTo>
                                <a:pt x="13930" y="12646"/>
                                <a:pt x="13936" y="12660"/>
                                <a:pt x="13941" y="12670"/>
                              </a:cubicBezTo>
                              <a:lnTo>
                                <a:pt x="13941" y="12674"/>
                              </a:lnTo>
                              <a:cubicBezTo>
                                <a:pt x="13941" y="12677"/>
                                <a:pt x="13946" y="12684"/>
                                <a:pt x="13957" y="12684"/>
                              </a:cubicBezTo>
                              <a:cubicBezTo>
                                <a:pt x="13968" y="12684"/>
                                <a:pt x="13968" y="12677"/>
                                <a:pt x="13968" y="12660"/>
                              </a:cubicBezTo>
                              <a:cubicBezTo>
                                <a:pt x="13968" y="12653"/>
                                <a:pt x="13968" y="12638"/>
                                <a:pt x="13968" y="12628"/>
                              </a:cubicBezTo>
                              <a:cubicBezTo>
                                <a:pt x="13968" y="12621"/>
                                <a:pt x="13968" y="12614"/>
                                <a:pt x="13974" y="12603"/>
                              </a:cubicBezTo>
                              <a:cubicBezTo>
                                <a:pt x="13974" y="12603"/>
                                <a:pt x="13974" y="12603"/>
                                <a:pt x="13974" y="12600"/>
                              </a:cubicBezTo>
                              <a:cubicBezTo>
                                <a:pt x="13974" y="12596"/>
                                <a:pt x="13979" y="12593"/>
                                <a:pt x="13984" y="12589"/>
                              </a:cubicBezTo>
                              <a:cubicBezTo>
                                <a:pt x="13990" y="12582"/>
                                <a:pt x="14006" y="12572"/>
                                <a:pt x="14033" y="12564"/>
                              </a:cubicBezTo>
                              <a:cubicBezTo>
                                <a:pt x="14049" y="12561"/>
                                <a:pt x="14087" y="12554"/>
                                <a:pt x="14131" y="12564"/>
                              </a:cubicBezTo>
                              <a:cubicBezTo>
                                <a:pt x="14169" y="12575"/>
                                <a:pt x="14201" y="12593"/>
                                <a:pt x="14228" y="12621"/>
                              </a:cubicBezTo>
                              <a:cubicBezTo>
                                <a:pt x="14250" y="12646"/>
                                <a:pt x="14266" y="12677"/>
                                <a:pt x="14272" y="12720"/>
                              </a:cubicBezTo>
                              <a:lnTo>
                                <a:pt x="14386" y="13238"/>
                              </a:lnTo>
                              <a:cubicBezTo>
                                <a:pt x="14396" y="13291"/>
                                <a:pt x="14413" y="13333"/>
                                <a:pt x="14434" y="13372"/>
                              </a:cubicBezTo>
                              <a:cubicBezTo>
                                <a:pt x="14456" y="13407"/>
                                <a:pt x="14483" y="13446"/>
                                <a:pt x="14516" y="13488"/>
                              </a:cubicBezTo>
                              <a:cubicBezTo>
                                <a:pt x="14543" y="13523"/>
                                <a:pt x="14575" y="13555"/>
                                <a:pt x="14602" y="13583"/>
                              </a:cubicBezTo>
                              <a:lnTo>
                                <a:pt x="14608" y="13587"/>
                              </a:lnTo>
                              <a:cubicBezTo>
                                <a:pt x="14635" y="13615"/>
                                <a:pt x="14662" y="13647"/>
                                <a:pt x="14689" y="13671"/>
                              </a:cubicBezTo>
                              <a:cubicBezTo>
                                <a:pt x="14743" y="13728"/>
                                <a:pt x="14792" y="13767"/>
                                <a:pt x="14814" y="13784"/>
                              </a:cubicBezTo>
                              <a:cubicBezTo>
                                <a:pt x="14873" y="13834"/>
                                <a:pt x="14949" y="13879"/>
                                <a:pt x="15025" y="13918"/>
                              </a:cubicBezTo>
                              <a:cubicBezTo>
                                <a:pt x="15063" y="13936"/>
                                <a:pt x="15101" y="13953"/>
                                <a:pt x="15150" y="13971"/>
                              </a:cubicBezTo>
                              <a:cubicBezTo>
                                <a:pt x="15193" y="13985"/>
                                <a:pt x="15231" y="13999"/>
                                <a:pt x="15274" y="14010"/>
                              </a:cubicBezTo>
                              <a:cubicBezTo>
                                <a:pt x="15361" y="14031"/>
                                <a:pt x="15437" y="14045"/>
                                <a:pt x="15486" y="14049"/>
                              </a:cubicBezTo>
                              <a:cubicBezTo>
                                <a:pt x="15513" y="14052"/>
                                <a:pt x="15535" y="14052"/>
                                <a:pt x="15551" y="14052"/>
                              </a:cubicBezTo>
                              <a:cubicBezTo>
                                <a:pt x="15562" y="14052"/>
                                <a:pt x="15567" y="14052"/>
                                <a:pt x="15567" y="14052"/>
                              </a:cubicBezTo>
                              <a:cubicBezTo>
                                <a:pt x="15567" y="14056"/>
                                <a:pt x="15567" y="14056"/>
                                <a:pt x="15567" y="14059"/>
                              </a:cubicBezTo>
                              <a:cubicBezTo>
                                <a:pt x="15562" y="14063"/>
                                <a:pt x="15562" y="14066"/>
                                <a:pt x="15594" y="14109"/>
                              </a:cubicBezTo>
                              <a:cubicBezTo>
                                <a:pt x="15605" y="14123"/>
                                <a:pt x="15616" y="14140"/>
                                <a:pt x="15632" y="14154"/>
                              </a:cubicBezTo>
                              <a:cubicBezTo>
                                <a:pt x="15648" y="14172"/>
                                <a:pt x="15665" y="14190"/>
                                <a:pt x="15676" y="14207"/>
                              </a:cubicBezTo>
                              <a:cubicBezTo>
                                <a:pt x="15714" y="14250"/>
                                <a:pt x="15757" y="14292"/>
                                <a:pt x="15800" y="14331"/>
                              </a:cubicBezTo>
                              <a:cubicBezTo>
                                <a:pt x="15844" y="14369"/>
                                <a:pt x="15876" y="14398"/>
                                <a:pt x="15892" y="14408"/>
                              </a:cubicBezTo>
                              <a:cubicBezTo>
                                <a:pt x="15947" y="14451"/>
                                <a:pt x="16033" y="14503"/>
                                <a:pt x="16066" y="14514"/>
                              </a:cubicBezTo>
                              <a:cubicBezTo>
                                <a:pt x="16077" y="14525"/>
                                <a:pt x="16082" y="14532"/>
                                <a:pt x="16077" y="14539"/>
                              </a:cubicBezTo>
                              <a:cubicBezTo>
                                <a:pt x="16077" y="14542"/>
                                <a:pt x="16071" y="14546"/>
                                <a:pt x="16066" y="14546"/>
                              </a:cubicBezTo>
                              <a:cubicBezTo>
                                <a:pt x="16050" y="14528"/>
                                <a:pt x="15979" y="14482"/>
                                <a:pt x="15876" y="14440"/>
                              </a:cubicBezTo>
                              <a:cubicBezTo>
                                <a:pt x="15751" y="14384"/>
                                <a:pt x="15573" y="14338"/>
                                <a:pt x="15453" y="14306"/>
                              </a:cubicBezTo>
                              <a:cubicBezTo>
                                <a:pt x="15437" y="14302"/>
                                <a:pt x="15426" y="14299"/>
                                <a:pt x="15405" y="14295"/>
                              </a:cubicBezTo>
                              <a:cubicBezTo>
                                <a:pt x="15334" y="14278"/>
                                <a:pt x="15242" y="14253"/>
                                <a:pt x="15128" y="14228"/>
                              </a:cubicBezTo>
                              <a:cubicBezTo>
                                <a:pt x="15041" y="14211"/>
                                <a:pt x="14971" y="14197"/>
                                <a:pt x="14895" y="14186"/>
                              </a:cubicBezTo>
                              <a:cubicBezTo>
                                <a:pt x="14792" y="14172"/>
                                <a:pt x="14711" y="14165"/>
                                <a:pt x="14629" y="14169"/>
                              </a:cubicBezTo>
                              <a:cubicBezTo>
                                <a:pt x="14548" y="14172"/>
                                <a:pt x="14461" y="14186"/>
                                <a:pt x="14364" y="14214"/>
                              </a:cubicBezTo>
                              <a:lnTo>
                                <a:pt x="14353" y="14218"/>
                              </a:lnTo>
                              <a:cubicBezTo>
                                <a:pt x="14293" y="14232"/>
                                <a:pt x="14239" y="14250"/>
                                <a:pt x="14196" y="14271"/>
                              </a:cubicBezTo>
                              <a:cubicBezTo>
                                <a:pt x="14174" y="14281"/>
                                <a:pt x="14152" y="14292"/>
                                <a:pt x="14136" y="14302"/>
                              </a:cubicBezTo>
                              <a:cubicBezTo>
                                <a:pt x="14093" y="14327"/>
                                <a:pt x="14055" y="14359"/>
                                <a:pt x="14022" y="14398"/>
                              </a:cubicBezTo>
                              <a:cubicBezTo>
                                <a:pt x="14006" y="14408"/>
                                <a:pt x="13979" y="14429"/>
                                <a:pt x="13984" y="14440"/>
                              </a:cubicBezTo>
                              <a:cubicBezTo>
                                <a:pt x="13984" y="14443"/>
                                <a:pt x="13984" y="14443"/>
                                <a:pt x="13990" y="14447"/>
                              </a:cubicBezTo>
                              <a:cubicBezTo>
                                <a:pt x="13990" y="14447"/>
                                <a:pt x="13990" y="14447"/>
                                <a:pt x="13995" y="14447"/>
                              </a:cubicBezTo>
                              <a:cubicBezTo>
                                <a:pt x="13974" y="14489"/>
                                <a:pt x="13957" y="14528"/>
                                <a:pt x="13946" y="14560"/>
                              </a:cubicBezTo>
                              <a:cubicBezTo>
                                <a:pt x="13946" y="14567"/>
                                <a:pt x="13941" y="14570"/>
                                <a:pt x="13941" y="14570"/>
                              </a:cubicBezTo>
                              <a:cubicBezTo>
                                <a:pt x="13941" y="14574"/>
                                <a:pt x="13936" y="14577"/>
                                <a:pt x="13936" y="14581"/>
                              </a:cubicBezTo>
                              <a:cubicBezTo>
                                <a:pt x="13925" y="14602"/>
                                <a:pt x="13919" y="14644"/>
                                <a:pt x="13936" y="14690"/>
                              </a:cubicBezTo>
                              <a:cubicBezTo>
                                <a:pt x="13941" y="14711"/>
                                <a:pt x="13952" y="14733"/>
                                <a:pt x="13968" y="14754"/>
                              </a:cubicBezTo>
                              <a:cubicBezTo>
                                <a:pt x="13984" y="14771"/>
                                <a:pt x="14001" y="14789"/>
                                <a:pt x="14022" y="14807"/>
                              </a:cubicBezTo>
                              <a:cubicBezTo>
                                <a:pt x="14066" y="14838"/>
                                <a:pt x="14115" y="14852"/>
                                <a:pt x="14136" y="14859"/>
                              </a:cubicBezTo>
                              <a:cubicBezTo>
                                <a:pt x="14152" y="14863"/>
                                <a:pt x="14174" y="14867"/>
                                <a:pt x="14196" y="14867"/>
                              </a:cubicBezTo>
                              <a:cubicBezTo>
                                <a:pt x="14283" y="14870"/>
                                <a:pt x="14364" y="14845"/>
                                <a:pt x="14369" y="14845"/>
                              </a:cubicBezTo>
                              <a:lnTo>
                                <a:pt x="14375" y="14842"/>
                              </a:lnTo>
                              <a:lnTo>
                                <a:pt x="14375" y="14838"/>
                              </a:lnTo>
                              <a:cubicBezTo>
                                <a:pt x="14375" y="14835"/>
                                <a:pt x="14369" y="14828"/>
                                <a:pt x="14353" y="14817"/>
                              </a:cubicBezTo>
                              <a:cubicBezTo>
                                <a:pt x="14342" y="14810"/>
                                <a:pt x="14331" y="14803"/>
                                <a:pt x="14320" y="14792"/>
                              </a:cubicBezTo>
                              <a:cubicBezTo>
                                <a:pt x="14310" y="14782"/>
                                <a:pt x="14293" y="14768"/>
                                <a:pt x="14283" y="14754"/>
                              </a:cubicBezTo>
                              <a:cubicBezTo>
                                <a:pt x="14272" y="14740"/>
                                <a:pt x="14261" y="14726"/>
                                <a:pt x="14255" y="14711"/>
                              </a:cubicBezTo>
                              <a:cubicBezTo>
                                <a:pt x="14250" y="14701"/>
                                <a:pt x="14239" y="14676"/>
                                <a:pt x="14234" y="14644"/>
                              </a:cubicBezTo>
                              <a:cubicBezTo>
                                <a:pt x="14228" y="14613"/>
                                <a:pt x="14234" y="14577"/>
                                <a:pt x="14245" y="14546"/>
                              </a:cubicBezTo>
                              <a:cubicBezTo>
                                <a:pt x="14255" y="14514"/>
                                <a:pt x="14277" y="14479"/>
                                <a:pt x="14304" y="14447"/>
                              </a:cubicBezTo>
                              <a:cubicBezTo>
                                <a:pt x="14326" y="14422"/>
                                <a:pt x="14353" y="14398"/>
                                <a:pt x="14386" y="14373"/>
                              </a:cubicBezTo>
                              <a:cubicBezTo>
                                <a:pt x="14386" y="14373"/>
                                <a:pt x="14391" y="14369"/>
                                <a:pt x="14391" y="14369"/>
                              </a:cubicBezTo>
                              <a:cubicBezTo>
                                <a:pt x="14451" y="14362"/>
                                <a:pt x="14516" y="14355"/>
                                <a:pt x="14581" y="14355"/>
                              </a:cubicBezTo>
                              <a:cubicBezTo>
                                <a:pt x="14695" y="14355"/>
                                <a:pt x="14819" y="14369"/>
                                <a:pt x="14960" y="14394"/>
                              </a:cubicBezTo>
                              <a:cubicBezTo>
                                <a:pt x="15134" y="14422"/>
                                <a:pt x="15312" y="14465"/>
                                <a:pt x="15486" y="14514"/>
                              </a:cubicBezTo>
                              <a:cubicBezTo>
                                <a:pt x="15648" y="14560"/>
                                <a:pt x="15806" y="14613"/>
                                <a:pt x="15957" y="14676"/>
                              </a:cubicBezTo>
                              <a:cubicBezTo>
                                <a:pt x="16066" y="14718"/>
                                <a:pt x="16174" y="14764"/>
                                <a:pt x="16283" y="14814"/>
                              </a:cubicBezTo>
                              <a:cubicBezTo>
                                <a:pt x="16906" y="15106"/>
                                <a:pt x="17372" y="15420"/>
                                <a:pt x="17388" y="15431"/>
                              </a:cubicBezTo>
                              <a:cubicBezTo>
                                <a:pt x="17405" y="15445"/>
                                <a:pt x="17416" y="15448"/>
                                <a:pt x="17416" y="15452"/>
                              </a:cubicBezTo>
                              <a:lnTo>
                                <a:pt x="17416" y="15452"/>
                              </a:lnTo>
                              <a:cubicBezTo>
                                <a:pt x="17421" y="15455"/>
                                <a:pt x="17421" y="15459"/>
                                <a:pt x="17426" y="15459"/>
                              </a:cubicBezTo>
                              <a:cubicBezTo>
                                <a:pt x="17372" y="15441"/>
                                <a:pt x="17275" y="15409"/>
                                <a:pt x="17139" y="15381"/>
                              </a:cubicBezTo>
                              <a:cubicBezTo>
                                <a:pt x="17004" y="15353"/>
                                <a:pt x="16841" y="15321"/>
                                <a:pt x="16662" y="15321"/>
                              </a:cubicBezTo>
                              <a:cubicBezTo>
                                <a:pt x="16575" y="15321"/>
                                <a:pt x="16483" y="15325"/>
                                <a:pt x="16402" y="15332"/>
                              </a:cubicBezTo>
                              <a:cubicBezTo>
                                <a:pt x="16391" y="15332"/>
                                <a:pt x="16380" y="15332"/>
                                <a:pt x="16375" y="15335"/>
                              </a:cubicBezTo>
                              <a:cubicBezTo>
                                <a:pt x="16342" y="15339"/>
                                <a:pt x="16310" y="15339"/>
                                <a:pt x="16277" y="15342"/>
                              </a:cubicBezTo>
                              <a:cubicBezTo>
                                <a:pt x="16234" y="15346"/>
                                <a:pt x="16191" y="15357"/>
                                <a:pt x="16158" y="15371"/>
                              </a:cubicBezTo>
                              <a:cubicBezTo>
                                <a:pt x="16147" y="15374"/>
                                <a:pt x="16142" y="15378"/>
                                <a:pt x="16136" y="15381"/>
                              </a:cubicBezTo>
                              <a:cubicBezTo>
                                <a:pt x="16093" y="15395"/>
                                <a:pt x="16044" y="15420"/>
                                <a:pt x="15990" y="15448"/>
                              </a:cubicBezTo>
                              <a:lnTo>
                                <a:pt x="15974" y="15455"/>
                              </a:lnTo>
                              <a:cubicBezTo>
                                <a:pt x="15947" y="15466"/>
                                <a:pt x="15914" y="15480"/>
                                <a:pt x="15892" y="15498"/>
                              </a:cubicBezTo>
                              <a:cubicBezTo>
                                <a:pt x="15882" y="15505"/>
                                <a:pt x="15871" y="15512"/>
                                <a:pt x="15865" y="15522"/>
                              </a:cubicBezTo>
                              <a:cubicBezTo>
                                <a:pt x="15849" y="15533"/>
                                <a:pt x="15844" y="15536"/>
                                <a:pt x="15844" y="15543"/>
                              </a:cubicBezTo>
                              <a:cubicBezTo>
                                <a:pt x="15844" y="15547"/>
                                <a:pt x="15844" y="15547"/>
                                <a:pt x="15849" y="15550"/>
                              </a:cubicBezTo>
                              <a:cubicBezTo>
                                <a:pt x="15849" y="15550"/>
                                <a:pt x="15849" y="15554"/>
                                <a:pt x="15849" y="15554"/>
                              </a:cubicBezTo>
                              <a:cubicBezTo>
                                <a:pt x="15849" y="15561"/>
                                <a:pt x="15849" y="15565"/>
                                <a:pt x="15849" y="15572"/>
                              </a:cubicBezTo>
                              <a:lnTo>
                                <a:pt x="15849" y="15572"/>
                              </a:lnTo>
                              <a:lnTo>
                                <a:pt x="15854" y="15575"/>
                              </a:lnTo>
                              <a:lnTo>
                                <a:pt x="15854" y="15575"/>
                              </a:lnTo>
                              <a:cubicBezTo>
                                <a:pt x="15854" y="15579"/>
                                <a:pt x="15849" y="15582"/>
                                <a:pt x="15844" y="15586"/>
                              </a:cubicBezTo>
                              <a:cubicBezTo>
                                <a:pt x="15827" y="15607"/>
                                <a:pt x="15817" y="15624"/>
                                <a:pt x="15822" y="15642"/>
                              </a:cubicBezTo>
                              <a:cubicBezTo>
                                <a:pt x="15822" y="15649"/>
                                <a:pt x="15822" y="15653"/>
                                <a:pt x="15822" y="15660"/>
                              </a:cubicBezTo>
                              <a:cubicBezTo>
                                <a:pt x="15822" y="15674"/>
                                <a:pt x="15827" y="15684"/>
                                <a:pt x="15838" y="15695"/>
                              </a:cubicBezTo>
                              <a:cubicBezTo>
                                <a:pt x="15849" y="15706"/>
                                <a:pt x="15860" y="15713"/>
                                <a:pt x="15876" y="15720"/>
                              </a:cubicBezTo>
                              <a:cubicBezTo>
                                <a:pt x="15887" y="15727"/>
                                <a:pt x="15898" y="15730"/>
                                <a:pt x="15909" y="15734"/>
                              </a:cubicBezTo>
                              <a:cubicBezTo>
                                <a:pt x="15925" y="15744"/>
                                <a:pt x="15947" y="15751"/>
                                <a:pt x="15957" y="15755"/>
                              </a:cubicBezTo>
                              <a:cubicBezTo>
                                <a:pt x="15963" y="15758"/>
                                <a:pt x="15963" y="15758"/>
                                <a:pt x="15968" y="15762"/>
                              </a:cubicBezTo>
                              <a:cubicBezTo>
                                <a:pt x="15968" y="15762"/>
                                <a:pt x="15974" y="15766"/>
                                <a:pt x="15974" y="15766"/>
                              </a:cubicBezTo>
                              <a:lnTo>
                                <a:pt x="15979" y="15773"/>
                              </a:lnTo>
                              <a:lnTo>
                                <a:pt x="15979" y="15766"/>
                              </a:lnTo>
                              <a:lnTo>
                                <a:pt x="15979" y="15766"/>
                              </a:lnTo>
                              <a:cubicBezTo>
                                <a:pt x="15979" y="15766"/>
                                <a:pt x="15979" y="15766"/>
                                <a:pt x="15979" y="15766"/>
                              </a:cubicBezTo>
                              <a:lnTo>
                                <a:pt x="16006" y="15766"/>
                              </a:lnTo>
                              <a:lnTo>
                                <a:pt x="15990" y="15762"/>
                              </a:lnTo>
                              <a:cubicBezTo>
                                <a:pt x="15990" y="15762"/>
                                <a:pt x="15995" y="15758"/>
                                <a:pt x="15995" y="15751"/>
                              </a:cubicBezTo>
                              <a:cubicBezTo>
                                <a:pt x="16001" y="15737"/>
                                <a:pt x="16017" y="15706"/>
                                <a:pt x="16044" y="15674"/>
                              </a:cubicBezTo>
                              <a:cubicBezTo>
                                <a:pt x="16071" y="15639"/>
                                <a:pt x="16120" y="15607"/>
                                <a:pt x="16191" y="15572"/>
                              </a:cubicBezTo>
                              <a:cubicBezTo>
                                <a:pt x="16196" y="15568"/>
                                <a:pt x="16207" y="15565"/>
                                <a:pt x="16218" y="15558"/>
                              </a:cubicBezTo>
                              <a:cubicBezTo>
                                <a:pt x="16250" y="15543"/>
                                <a:pt x="16283" y="15526"/>
                                <a:pt x="16299" y="15515"/>
                              </a:cubicBezTo>
                              <a:cubicBezTo>
                                <a:pt x="16304" y="15515"/>
                                <a:pt x="16315" y="15512"/>
                                <a:pt x="16321" y="15512"/>
                              </a:cubicBezTo>
                              <a:cubicBezTo>
                                <a:pt x="16391" y="15508"/>
                                <a:pt x="16462" y="15508"/>
                                <a:pt x="16527" y="15512"/>
                              </a:cubicBezTo>
                              <a:cubicBezTo>
                                <a:pt x="16624" y="15515"/>
                                <a:pt x="16727" y="15526"/>
                                <a:pt x="16830" y="15543"/>
                              </a:cubicBezTo>
                              <a:cubicBezTo>
                                <a:pt x="17014" y="15572"/>
                                <a:pt x="17155" y="15610"/>
                                <a:pt x="17220" y="15628"/>
                              </a:cubicBezTo>
                              <a:lnTo>
                                <a:pt x="17226" y="15628"/>
                              </a:lnTo>
                              <a:cubicBezTo>
                                <a:pt x="17291" y="15646"/>
                                <a:pt x="17361" y="15667"/>
                                <a:pt x="17416" y="15695"/>
                              </a:cubicBezTo>
                              <a:cubicBezTo>
                                <a:pt x="17459" y="15716"/>
                                <a:pt x="17502" y="15748"/>
                                <a:pt x="17535" y="15773"/>
                              </a:cubicBezTo>
                              <a:cubicBezTo>
                                <a:pt x="17546" y="15780"/>
                                <a:pt x="17556" y="15787"/>
                                <a:pt x="17562" y="15794"/>
                              </a:cubicBezTo>
                              <a:cubicBezTo>
                                <a:pt x="17616" y="15832"/>
                                <a:pt x="17670" y="15864"/>
                                <a:pt x="17708" y="15882"/>
                              </a:cubicBezTo>
                              <a:cubicBezTo>
                                <a:pt x="17627" y="15899"/>
                                <a:pt x="17551" y="15924"/>
                                <a:pt x="17475" y="15952"/>
                              </a:cubicBezTo>
                              <a:cubicBezTo>
                                <a:pt x="17405" y="15981"/>
                                <a:pt x="17329" y="16016"/>
                                <a:pt x="17253" y="16058"/>
                              </a:cubicBezTo>
                              <a:cubicBezTo>
                                <a:pt x="17193" y="16090"/>
                                <a:pt x="17144" y="16118"/>
                                <a:pt x="17123" y="16136"/>
                              </a:cubicBezTo>
                              <a:lnTo>
                                <a:pt x="17112" y="16143"/>
                              </a:lnTo>
                              <a:lnTo>
                                <a:pt x="17107" y="16136"/>
                              </a:lnTo>
                              <a:cubicBezTo>
                                <a:pt x="17107" y="16136"/>
                                <a:pt x="17107" y="16132"/>
                                <a:pt x="17107" y="16132"/>
                              </a:cubicBezTo>
                              <a:cubicBezTo>
                                <a:pt x="17112" y="16129"/>
                                <a:pt x="17107" y="16125"/>
                                <a:pt x="17101" y="16118"/>
                              </a:cubicBezTo>
                              <a:cubicBezTo>
                                <a:pt x="17101" y="16115"/>
                                <a:pt x="17096" y="16111"/>
                                <a:pt x="17096" y="16107"/>
                              </a:cubicBezTo>
                              <a:cubicBezTo>
                                <a:pt x="17090" y="16097"/>
                                <a:pt x="17085" y="16083"/>
                                <a:pt x="17079" y="16072"/>
                              </a:cubicBezTo>
                              <a:cubicBezTo>
                                <a:pt x="17074" y="16062"/>
                                <a:pt x="17069" y="16033"/>
                                <a:pt x="17063" y="16002"/>
                              </a:cubicBezTo>
                              <a:cubicBezTo>
                                <a:pt x="17063" y="15970"/>
                                <a:pt x="17069" y="15935"/>
                                <a:pt x="17074" y="15917"/>
                              </a:cubicBezTo>
                              <a:cubicBezTo>
                                <a:pt x="17074" y="15910"/>
                                <a:pt x="17069" y="15910"/>
                                <a:pt x="17069" y="15910"/>
                              </a:cubicBezTo>
                              <a:cubicBezTo>
                                <a:pt x="17069" y="15910"/>
                                <a:pt x="17069" y="15910"/>
                                <a:pt x="17069" y="15910"/>
                              </a:cubicBezTo>
                              <a:cubicBezTo>
                                <a:pt x="17069" y="15907"/>
                                <a:pt x="17069" y="15907"/>
                                <a:pt x="17069" y="15903"/>
                              </a:cubicBezTo>
                              <a:lnTo>
                                <a:pt x="17074" y="15896"/>
                              </a:lnTo>
                              <a:lnTo>
                                <a:pt x="17069" y="15896"/>
                              </a:lnTo>
                              <a:cubicBezTo>
                                <a:pt x="17069" y="15896"/>
                                <a:pt x="17069" y="15896"/>
                                <a:pt x="17069" y="15896"/>
                              </a:cubicBezTo>
                              <a:cubicBezTo>
                                <a:pt x="17058" y="15892"/>
                                <a:pt x="17031" y="15892"/>
                                <a:pt x="16998" y="15899"/>
                              </a:cubicBezTo>
                              <a:cubicBezTo>
                                <a:pt x="16960" y="15910"/>
                                <a:pt x="16922" y="15931"/>
                                <a:pt x="16901" y="15949"/>
                              </a:cubicBezTo>
                              <a:cubicBezTo>
                                <a:pt x="16879" y="15966"/>
                                <a:pt x="16830" y="16012"/>
                                <a:pt x="16803" y="16076"/>
                              </a:cubicBezTo>
                              <a:cubicBezTo>
                                <a:pt x="16787" y="16115"/>
                                <a:pt x="16781" y="16160"/>
                                <a:pt x="16787" y="16199"/>
                              </a:cubicBezTo>
                              <a:cubicBezTo>
                                <a:pt x="16787" y="16199"/>
                                <a:pt x="16787" y="16199"/>
                                <a:pt x="16787" y="16203"/>
                              </a:cubicBezTo>
                              <a:cubicBezTo>
                                <a:pt x="16754" y="16185"/>
                                <a:pt x="16662" y="16150"/>
                                <a:pt x="16597" y="16129"/>
                              </a:cubicBezTo>
                              <a:cubicBezTo>
                                <a:pt x="16575" y="16122"/>
                                <a:pt x="16467" y="16090"/>
                                <a:pt x="16337" y="16069"/>
                              </a:cubicBezTo>
                              <a:cubicBezTo>
                                <a:pt x="16283" y="16058"/>
                                <a:pt x="16223" y="16051"/>
                                <a:pt x="16163" y="16048"/>
                              </a:cubicBezTo>
                              <a:cubicBezTo>
                                <a:pt x="16115" y="16044"/>
                                <a:pt x="16060" y="16040"/>
                                <a:pt x="16017" y="16040"/>
                              </a:cubicBezTo>
                              <a:cubicBezTo>
                                <a:pt x="16017" y="16040"/>
                                <a:pt x="16012" y="16040"/>
                                <a:pt x="16012" y="16040"/>
                              </a:cubicBezTo>
                              <a:cubicBezTo>
                                <a:pt x="16006" y="16037"/>
                                <a:pt x="16006" y="16033"/>
                                <a:pt x="16001" y="16026"/>
                              </a:cubicBezTo>
                              <a:lnTo>
                                <a:pt x="16001" y="16026"/>
                              </a:lnTo>
                              <a:lnTo>
                                <a:pt x="16001" y="16023"/>
                              </a:lnTo>
                              <a:cubicBezTo>
                                <a:pt x="16006" y="16016"/>
                                <a:pt x="15979" y="15984"/>
                                <a:pt x="15968" y="15974"/>
                              </a:cubicBezTo>
                              <a:cubicBezTo>
                                <a:pt x="15952" y="15956"/>
                                <a:pt x="15914" y="15914"/>
                                <a:pt x="15860" y="15868"/>
                              </a:cubicBezTo>
                              <a:cubicBezTo>
                                <a:pt x="15806" y="15825"/>
                                <a:pt x="15746" y="15787"/>
                                <a:pt x="15676" y="15751"/>
                              </a:cubicBezTo>
                              <a:cubicBezTo>
                                <a:pt x="15638" y="15730"/>
                                <a:pt x="15594" y="15709"/>
                                <a:pt x="15546" y="15691"/>
                              </a:cubicBezTo>
                              <a:cubicBezTo>
                                <a:pt x="15508" y="15670"/>
                                <a:pt x="15475" y="15646"/>
                                <a:pt x="15464" y="15639"/>
                              </a:cubicBezTo>
                              <a:cubicBezTo>
                                <a:pt x="15464" y="15635"/>
                                <a:pt x="15453" y="15624"/>
                                <a:pt x="15432" y="15603"/>
                              </a:cubicBezTo>
                              <a:cubicBezTo>
                                <a:pt x="15421" y="15593"/>
                                <a:pt x="15405" y="15582"/>
                                <a:pt x="15394" y="15568"/>
                              </a:cubicBezTo>
                              <a:cubicBezTo>
                                <a:pt x="15356" y="15533"/>
                                <a:pt x="15307" y="15483"/>
                                <a:pt x="15269" y="15441"/>
                              </a:cubicBezTo>
                              <a:cubicBezTo>
                                <a:pt x="15258" y="15431"/>
                                <a:pt x="15247" y="15416"/>
                                <a:pt x="15231" y="15399"/>
                              </a:cubicBezTo>
                              <a:cubicBezTo>
                                <a:pt x="15188" y="15339"/>
                                <a:pt x="15150" y="15283"/>
                                <a:pt x="15128" y="15237"/>
                              </a:cubicBezTo>
                              <a:cubicBezTo>
                                <a:pt x="15123" y="15223"/>
                                <a:pt x="15117" y="15205"/>
                                <a:pt x="15117" y="15191"/>
                              </a:cubicBezTo>
                              <a:cubicBezTo>
                                <a:pt x="15112" y="15156"/>
                                <a:pt x="15112" y="15117"/>
                                <a:pt x="15128" y="15082"/>
                              </a:cubicBezTo>
                              <a:cubicBezTo>
                                <a:pt x="15134" y="15078"/>
                                <a:pt x="15139" y="15075"/>
                                <a:pt x="15139" y="15071"/>
                              </a:cubicBezTo>
                              <a:cubicBezTo>
                                <a:pt x="15144" y="15071"/>
                                <a:pt x="15150" y="15067"/>
                                <a:pt x="15155" y="15067"/>
                              </a:cubicBezTo>
                              <a:cubicBezTo>
                                <a:pt x="15177" y="15060"/>
                                <a:pt x="15204" y="15053"/>
                                <a:pt x="15226" y="15046"/>
                              </a:cubicBezTo>
                              <a:cubicBezTo>
                                <a:pt x="15242" y="15043"/>
                                <a:pt x="15296" y="15029"/>
                                <a:pt x="15361" y="15022"/>
                              </a:cubicBezTo>
                              <a:cubicBezTo>
                                <a:pt x="15388" y="15018"/>
                                <a:pt x="15421" y="15018"/>
                                <a:pt x="15453" y="15018"/>
                              </a:cubicBezTo>
                              <a:cubicBezTo>
                                <a:pt x="15459" y="15018"/>
                                <a:pt x="15464" y="15018"/>
                                <a:pt x="15470" y="15018"/>
                              </a:cubicBezTo>
                              <a:cubicBezTo>
                                <a:pt x="15480" y="15018"/>
                                <a:pt x="15486" y="15018"/>
                                <a:pt x="15497" y="15018"/>
                              </a:cubicBezTo>
                              <a:cubicBezTo>
                                <a:pt x="15502" y="15018"/>
                                <a:pt x="15513" y="15018"/>
                                <a:pt x="15518" y="15015"/>
                              </a:cubicBezTo>
                              <a:cubicBezTo>
                                <a:pt x="15540" y="15011"/>
                                <a:pt x="15551" y="15004"/>
                                <a:pt x="15551" y="14997"/>
                              </a:cubicBezTo>
                              <a:lnTo>
                                <a:pt x="15551" y="14993"/>
                              </a:lnTo>
                              <a:cubicBezTo>
                                <a:pt x="15551" y="14986"/>
                                <a:pt x="15545" y="14976"/>
                                <a:pt x="15535" y="14962"/>
                              </a:cubicBezTo>
                              <a:cubicBezTo>
                                <a:pt x="15524" y="14951"/>
                                <a:pt x="15502" y="14930"/>
                                <a:pt x="15453" y="14909"/>
                              </a:cubicBezTo>
                              <a:cubicBezTo>
                                <a:pt x="15410" y="14891"/>
                                <a:pt x="15361" y="14881"/>
                                <a:pt x="15312" y="14881"/>
                              </a:cubicBezTo>
                              <a:cubicBezTo>
                                <a:pt x="15264" y="14881"/>
                                <a:pt x="15209" y="14884"/>
                                <a:pt x="15161" y="14898"/>
                              </a:cubicBezTo>
                              <a:cubicBezTo>
                                <a:pt x="15134" y="14905"/>
                                <a:pt x="15052" y="14930"/>
                                <a:pt x="14987" y="14983"/>
                              </a:cubicBezTo>
                              <a:cubicBezTo>
                                <a:pt x="14928" y="15029"/>
                                <a:pt x="14884" y="15096"/>
                                <a:pt x="14863" y="15170"/>
                              </a:cubicBezTo>
                              <a:cubicBezTo>
                                <a:pt x="14841" y="15237"/>
                                <a:pt x="14835" y="15311"/>
                                <a:pt x="14846" y="15381"/>
                              </a:cubicBezTo>
                              <a:cubicBezTo>
                                <a:pt x="14857" y="15441"/>
                                <a:pt x="14879" y="15501"/>
                                <a:pt x="14911" y="15550"/>
                              </a:cubicBezTo>
                              <a:cubicBezTo>
                                <a:pt x="14911" y="15550"/>
                                <a:pt x="14911" y="15554"/>
                                <a:pt x="14911" y="15554"/>
                              </a:cubicBezTo>
                              <a:cubicBezTo>
                                <a:pt x="14884" y="15554"/>
                                <a:pt x="14863" y="15550"/>
                                <a:pt x="14841" y="15550"/>
                              </a:cubicBezTo>
                              <a:cubicBezTo>
                                <a:pt x="14835" y="15550"/>
                                <a:pt x="14835" y="15550"/>
                                <a:pt x="14830" y="15550"/>
                              </a:cubicBezTo>
                              <a:cubicBezTo>
                                <a:pt x="14732" y="15550"/>
                                <a:pt x="14640" y="15558"/>
                                <a:pt x="14554" y="15568"/>
                              </a:cubicBezTo>
                              <a:cubicBezTo>
                                <a:pt x="14537" y="15572"/>
                                <a:pt x="14521" y="15572"/>
                                <a:pt x="14505" y="15575"/>
                              </a:cubicBezTo>
                              <a:lnTo>
                                <a:pt x="14505" y="15575"/>
                              </a:lnTo>
                              <a:cubicBezTo>
                                <a:pt x="14494" y="15575"/>
                                <a:pt x="14483" y="15575"/>
                                <a:pt x="14472" y="15575"/>
                              </a:cubicBezTo>
                              <a:cubicBezTo>
                                <a:pt x="14461" y="15572"/>
                                <a:pt x="14451" y="15568"/>
                                <a:pt x="14440" y="15565"/>
                              </a:cubicBezTo>
                              <a:cubicBezTo>
                                <a:pt x="14429" y="15561"/>
                                <a:pt x="14418" y="15558"/>
                                <a:pt x="14407" y="15554"/>
                              </a:cubicBezTo>
                              <a:cubicBezTo>
                                <a:pt x="14348" y="15536"/>
                                <a:pt x="14283" y="15515"/>
                                <a:pt x="14234" y="15498"/>
                              </a:cubicBezTo>
                              <a:cubicBezTo>
                                <a:pt x="14223" y="15494"/>
                                <a:pt x="14212" y="15491"/>
                                <a:pt x="14196" y="15483"/>
                              </a:cubicBezTo>
                              <a:cubicBezTo>
                                <a:pt x="14169" y="15473"/>
                                <a:pt x="14147" y="15459"/>
                                <a:pt x="14120" y="15448"/>
                              </a:cubicBezTo>
                              <a:cubicBezTo>
                                <a:pt x="14082" y="15431"/>
                                <a:pt x="14039" y="15409"/>
                                <a:pt x="14001" y="15392"/>
                              </a:cubicBezTo>
                              <a:cubicBezTo>
                                <a:pt x="13984" y="15381"/>
                                <a:pt x="13963" y="15371"/>
                                <a:pt x="13952" y="15364"/>
                              </a:cubicBezTo>
                              <a:cubicBezTo>
                                <a:pt x="13898" y="15332"/>
                                <a:pt x="13844" y="15297"/>
                                <a:pt x="13795" y="15258"/>
                              </a:cubicBezTo>
                              <a:cubicBezTo>
                                <a:pt x="13773" y="15240"/>
                                <a:pt x="13757" y="15226"/>
                                <a:pt x="13741" y="15212"/>
                              </a:cubicBezTo>
                              <a:cubicBezTo>
                                <a:pt x="13724" y="15194"/>
                                <a:pt x="13713" y="15180"/>
                                <a:pt x="13703" y="15163"/>
                              </a:cubicBezTo>
                              <a:lnTo>
                                <a:pt x="13703" y="15159"/>
                              </a:lnTo>
                              <a:cubicBezTo>
                                <a:pt x="13703" y="15156"/>
                                <a:pt x="13697" y="15152"/>
                                <a:pt x="13697" y="15149"/>
                              </a:cubicBezTo>
                              <a:cubicBezTo>
                                <a:pt x="13697" y="15127"/>
                                <a:pt x="13697" y="15120"/>
                                <a:pt x="13686" y="15120"/>
                              </a:cubicBezTo>
                              <a:lnTo>
                                <a:pt x="13681" y="15120"/>
                              </a:lnTo>
                              <a:lnTo>
                                <a:pt x="13681" y="15120"/>
                              </a:lnTo>
                              <a:cubicBezTo>
                                <a:pt x="13670" y="15127"/>
                                <a:pt x="13659" y="15159"/>
                                <a:pt x="13659" y="15187"/>
                              </a:cubicBezTo>
                              <a:cubicBezTo>
                                <a:pt x="13659" y="15205"/>
                                <a:pt x="13659" y="15226"/>
                                <a:pt x="13659" y="15247"/>
                              </a:cubicBezTo>
                              <a:cubicBezTo>
                                <a:pt x="13659" y="15268"/>
                                <a:pt x="13665" y="15290"/>
                                <a:pt x="13670" y="15311"/>
                              </a:cubicBezTo>
                              <a:cubicBezTo>
                                <a:pt x="13675" y="15332"/>
                                <a:pt x="13686" y="15360"/>
                                <a:pt x="13708" y="15399"/>
                              </a:cubicBezTo>
                              <a:cubicBezTo>
                                <a:pt x="13724" y="15427"/>
                                <a:pt x="13757" y="15473"/>
                                <a:pt x="13800" y="15515"/>
                              </a:cubicBezTo>
                              <a:cubicBezTo>
                                <a:pt x="13827" y="15540"/>
                                <a:pt x="13860" y="15565"/>
                                <a:pt x="13892" y="15589"/>
                              </a:cubicBezTo>
                              <a:cubicBezTo>
                                <a:pt x="13957" y="15635"/>
                                <a:pt x="14022" y="15667"/>
                                <a:pt x="14060" y="15677"/>
                              </a:cubicBezTo>
                              <a:lnTo>
                                <a:pt x="14012" y="15691"/>
                              </a:lnTo>
                              <a:cubicBezTo>
                                <a:pt x="14001" y="15695"/>
                                <a:pt x="13990" y="15695"/>
                                <a:pt x="13984" y="15699"/>
                              </a:cubicBezTo>
                              <a:cubicBezTo>
                                <a:pt x="13979" y="15699"/>
                                <a:pt x="13979" y="15699"/>
                                <a:pt x="13974" y="15699"/>
                              </a:cubicBezTo>
                              <a:lnTo>
                                <a:pt x="13968" y="15699"/>
                              </a:lnTo>
                              <a:cubicBezTo>
                                <a:pt x="13887" y="15716"/>
                                <a:pt x="13822" y="15720"/>
                                <a:pt x="13762" y="15716"/>
                              </a:cubicBezTo>
                              <a:cubicBezTo>
                                <a:pt x="13724" y="15713"/>
                                <a:pt x="13686" y="15706"/>
                                <a:pt x="13659" y="15691"/>
                              </a:cubicBezTo>
                              <a:lnTo>
                                <a:pt x="13659" y="15691"/>
                              </a:lnTo>
                              <a:cubicBezTo>
                                <a:pt x="13638" y="15681"/>
                                <a:pt x="13627" y="15674"/>
                                <a:pt x="13616" y="15667"/>
                              </a:cubicBezTo>
                              <a:lnTo>
                                <a:pt x="13616" y="15667"/>
                              </a:lnTo>
                              <a:cubicBezTo>
                                <a:pt x="13610" y="15660"/>
                                <a:pt x="13605" y="15653"/>
                                <a:pt x="13605" y="15646"/>
                              </a:cubicBezTo>
                              <a:cubicBezTo>
                                <a:pt x="13605" y="15635"/>
                                <a:pt x="13643" y="15617"/>
                                <a:pt x="13665" y="15614"/>
                              </a:cubicBezTo>
                              <a:lnTo>
                                <a:pt x="13681" y="15610"/>
                              </a:lnTo>
                              <a:lnTo>
                                <a:pt x="13670" y="15607"/>
                              </a:lnTo>
                              <a:cubicBezTo>
                                <a:pt x="13670" y="15607"/>
                                <a:pt x="13670" y="15607"/>
                                <a:pt x="13670" y="15607"/>
                              </a:cubicBezTo>
                              <a:cubicBezTo>
                                <a:pt x="13670" y="15603"/>
                                <a:pt x="13659" y="15600"/>
                                <a:pt x="13648" y="15596"/>
                              </a:cubicBezTo>
                              <a:cubicBezTo>
                                <a:pt x="13632" y="15593"/>
                                <a:pt x="13605" y="15593"/>
                                <a:pt x="13583" y="15596"/>
                              </a:cubicBezTo>
                              <a:cubicBezTo>
                                <a:pt x="13535" y="15607"/>
                                <a:pt x="13491" y="15639"/>
                                <a:pt x="13470" y="15663"/>
                              </a:cubicBezTo>
                              <a:cubicBezTo>
                                <a:pt x="13459" y="15674"/>
                                <a:pt x="13442" y="15699"/>
                                <a:pt x="13442" y="15734"/>
                              </a:cubicBezTo>
                              <a:cubicBezTo>
                                <a:pt x="13442" y="15755"/>
                                <a:pt x="13442" y="15797"/>
                                <a:pt x="13486" y="15832"/>
                              </a:cubicBezTo>
                              <a:cubicBezTo>
                                <a:pt x="13518" y="15857"/>
                                <a:pt x="13562" y="15878"/>
                                <a:pt x="13627" y="15889"/>
                              </a:cubicBezTo>
                              <a:cubicBezTo>
                                <a:pt x="13648" y="15892"/>
                                <a:pt x="13675" y="15896"/>
                                <a:pt x="13703" y="15899"/>
                              </a:cubicBezTo>
                              <a:cubicBezTo>
                                <a:pt x="13708" y="15899"/>
                                <a:pt x="13713" y="15899"/>
                                <a:pt x="13713" y="15899"/>
                              </a:cubicBezTo>
                              <a:cubicBezTo>
                                <a:pt x="13681" y="15907"/>
                                <a:pt x="13654" y="15910"/>
                                <a:pt x="13632" y="15914"/>
                              </a:cubicBezTo>
                              <a:cubicBezTo>
                                <a:pt x="13562" y="15924"/>
                                <a:pt x="13486" y="15924"/>
                                <a:pt x="13415" y="15921"/>
                              </a:cubicBezTo>
                              <a:cubicBezTo>
                                <a:pt x="13377" y="15917"/>
                                <a:pt x="13339" y="15914"/>
                                <a:pt x="13301" y="15907"/>
                              </a:cubicBezTo>
                              <a:cubicBezTo>
                                <a:pt x="13258" y="15899"/>
                                <a:pt x="13209" y="15885"/>
                                <a:pt x="13177" y="15871"/>
                              </a:cubicBezTo>
                              <a:cubicBezTo>
                                <a:pt x="13155" y="15864"/>
                                <a:pt x="13139" y="15854"/>
                                <a:pt x="13128" y="15850"/>
                              </a:cubicBezTo>
                              <a:cubicBezTo>
                                <a:pt x="13112" y="15843"/>
                                <a:pt x="13106" y="15840"/>
                                <a:pt x="13101" y="15843"/>
                              </a:cubicBezTo>
                              <a:lnTo>
                                <a:pt x="13101" y="15843"/>
                              </a:lnTo>
                              <a:lnTo>
                                <a:pt x="13101" y="15847"/>
                              </a:lnTo>
                              <a:cubicBezTo>
                                <a:pt x="13101" y="15854"/>
                                <a:pt x="13128" y="15871"/>
                                <a:pt x="13166" y="15885"/>
                              </a:cubicBezTo>
                              <a:cubicBezTo>
                                <a:pt x="13177" y="15892"/>
                                <a:pt x="13193" y="15896"/>
                                <a:pt x="13209" y="15903"/>
                              </a:cubicBezTo>
                              <a:cubicBezTo>
                                <a:pt x="13220" y="15914"/>
                                <a:pt x="13236" y="15924"/>
                                <a:pt x="13253" y="15935"/>
                              </a:cubicBezTo>
                              <a:cubicBezTo>
                                <a:pt x="13280" y="15956"/>
                                <a:pt x="13318" y="15977"/>
                                <a:pt x="13356" y="15995"/>
                              </a:cubicBezTo>
                              <a:cubicBezTo>
                                <a:pt x="13404" y="16019"/>
                                <a:pt x="13480" y="16055"/>
                                <a:pt x="13589" y="16090"/>
                              </a:cubicBezTo>
                              <a:cubicBezTo>
                                <a:pt x="13573" y="16093"/>
                                <a:pt x="13556" y="16097"/>
                                <a:pt x="13535" y="16104"/>
                              </a:cubicBezTo>
                              <a:cubicBezTo>
                                <a:pt x="13518" y="16111"/>
                                <a:pt x="13502" y="16118"/>
                                <a:pt x="13486" y="16125"/>
                              </a:cubicBezTo>
                              <a:cubicBezTo>
                                <a:pt x="13470" y="16132"/>
                                <a:pt x="13448" y="16146"/>
                                <a:pt x="13432" y="16167"/>
                              </a:cubicBezTo>
                              <a:cubicBezTo>
                                <a:pt x="13410" y="16192"/>
                                <a:pt x="13399" y="16220"/>
                                <a:pt x="13399" y="16248"/>
                              </a:cubicBezTo>
                              <a:cubicBezTo>
                                <a:pt x="13399" y="16277"/>
                                <a:pt x="13410" y="16308"/>
                                <a:pt x="13432" y="16333"/>
                              </a:cubicBezTo>
                              <a:cubicBezTo>
                                <a:pt x="13448" y="16354"/>
                                <a:pt x="13475" y="16375"/>
                                <a:pt x="13502" y="16386"/>
                              </a:cubicBezTo>
                              <a:cubicBezTo>
                                <a:pt x="13507" y="16389"/>
                                <a:pt x="13513" y="16389"/>
                                <a:pt x="13518" y="16386"/>
                              </a:cubicBezTo>
                              <a:cubicBezTo>
                                <a:pt x="13518" y="16386"/>
                                <a:pt x="13518" y="16382"/>
                                <a:pt x="13518" y="16382"/>
                              </a:cubicBezTo>
                              <a:cubicBezTo>
                                <a:pt x="13524" y="16379"/>
                                <a:pt x="13524" y="16375"/>
                                <a:pt x="13535" y="16368"/>
                              </a:cubicBezTo>
                              <a:cubicBezTo>
                                <a:pt x="13551" y="16358"/>
                                <a:pt x="13567" y="16344"/>
                                <a:pt x="13589" y="16333"/>
                              </a:cubicBezTo>
                              <a:cubicBezTo>
                                <a:pt x="13621" y="16319"/>
                                <a:pt x="13659" y="16308"/>
                                <a:pt x="13697" y="16301"/>
                              </a:cubicBezTo>
                              <a:cubicBezTo>
                                <a:pt x="13730" y="16298"/>
                                <a:pt x="13773" y="16294"/>
                                <a:pt x="13827" y="16305"/>
                              </a:cubicBezTo>
                              <a:cubicBezTo>
                                <a:pt x="13816" y="16308"/>
                                <a:pt x="13800" y="16315"/>
                                <a:pt x="13784" y="16323"/>
                              </a:cubicBezTo>
                              <a:cubicBezTo>
                                <a:pt x="13751" y="16337"/>
                                <a:pt x="13692" y="16365"/>
                                <a:pt x="13632" y="16411"/>
                              </a:cubicBezTo>
                              <a:cubicBezTo>
                                <a:pt x="13583" y="16449"/>
                                <a:pt x="13540" y="16499"/>
                                <a:pt x="13513" y="16545"/>
                              </a:cubicBezTo>
                              <a:cubicBezTo>
                                <a:pt x="13486" y="16587"/>
                                <a:pt x="13475" y="16626"/>
                                <a:pt x="13475" y="16643"/>
                              </a:cubicBezTo>
                              <a:cubicBezTo>
                                <a:pt x="13470" y="16679"/>
                                <a:pt x="13470" y="16721"/>
                                <a:pt x="13475" y="16753"/>
                              </a:cubicBezTo>
                              <a:cubicBezTo>
                                <a:pt x="13480" y="16770"/>
                                <a:pt x="13486" y="16788"/>
                                <a:pt x="13491" y="16798"/>
                              </a:cubicBezTo>
                              <a:lnTo>
                                <a:pt x="13502" y="16820"/>
                              </a:lnTo>
                              <a:lnTo>
                                <a:pt x="13502" y="16809"/>
                              </a:lnTo>
                              <a:cubicBezTo>
                                <a:pt x="13502" y="16809"/>
                                <a:pt x="13502" y="16809"/>
                                <a:pt x="13507" y="16809"/>
                              </a:cubicBezTo>
                              <a:cubicBezTo>
                                <a:pt x="13518" y="16809"/>
                                <a:pt x="13518" y="16798"/>
                                <a:pt x="13518" y="16784"/>
                              </a:cubicBezTo>
                              <a:cubicBezTo>
                                <a:pt x="13524" y="16781"/>
                                <a:pt x="13524" y="16777"/>
                                <a:pt x="13529" y="16774"/>
                              </a:cubicBezTo>
                              <a:cubicBezTo>
                                <a:pt x="13556" y="16749"/>
                                <a:pt x="13616" y="16707"/>
                                <a:pt x="13681" y="16664"/>
                              </a:cubicBezTo>
                              <a:cubicBezTo>
                                <a:pt x="13735" y="16629"/>
                                <a:pt x="13800" y="16590"/>
                                <a:pt x="13860" y="16559"/>
                              </a:cubicBezTo>
                              <a:cubicBezTo>
                                <a:pt x="13925" y="16523"/>
                                <a:pt x="13979" y="16502"/>
                                <a:pt x="13984" y="16499"/>
                              </a:cubicBezTo>
                              <a:cubicBezTo>
                                <a:pt x="14017" y="16481"/>
                                <a:pt x="14060" y="16464"/>
                                <a:pt x="14098" y="16449"/>
                              </a:cubicBezTo>
                              <a:cubicBezTo>
                                <a:pt x="14131" y="16435"/>
                                <a:pt x="14163" y="16421"/>
                                <a:pt x="14180" y="16414"/>
                              </a:cubicBezTo>
                              <a:cubicBezTo>
                                <a:pt x="14190" y="16418"/>
                                <a:pt x="14207" y="16421"/>
                                <a:pt x="14218" y="16425"/>
                              </a:cubicBezTo>
                              <a:cubicBezTo>
                                <a:pt x="14277" y="16439"/>
                                <a:pt x="14358" y="16456"/>
                                <a:pt x="14445" y="16464"/>
                              </a:cubicBezTo>
                              <a:cubicBezTo>
                                <a:pt x="14505" y="16471"/>
                                <a:pt x="14570" y="16478"/>
                                <a:pt x="14629" y="16481"/>
                              </a:cubicBezTo>
                              <a:cubicBezTo>
                                <a:pt x="14716" y="16488"/>
                                <a:pt x="14797" y="16488"/>
                                <a:pt x="14879" y="16481"/>
                              </a:cubicBezTo>
                              <a:cubicBezTo>
                                <a:pt x="14895" y="16481"/>
                                <a:pt x="14911" y="16481"/>
                                <a:pt x="14933" y="16478"/>
                              </a:cubicBezTo>
                              <a:cubicBezTo>
                                <a:pt x="15085" y="16467"/>
                                <a:pt x="15242" y="16442"/>
                                <a:pt x="15388" y="16407"/>
                              </a:cubicBezTo>
                              <a:cubicBezTo>
                                <a:pt x="15459" y="16386"/>
                                <a:pt x="15524" y="16365"/>
                                <a:pt x="15567" y="16337"/>
                              </a:cubicBezTo>
                              <a:cubicBezTo>
                                <a:pt x="15605" y="16315"/>
                                <a:pt x="15632" y="16294"/>
                                <a:pt x="15659" y="16273"/>
                              </a:cubicBezTo>
                              <a:cubicBezTo>
                                <a:pt x="15670" y="16266"/>
                                <a:pt x="15681" y="16259"/>
                                <a:pt x="15686" y="16252"/>
                              </a:cubicBezTo>
                              <a:cubicBezTo>
                                <a:pt x="15724" y="16224"/>
                                <a:pt x="15757" y="16206"/>
                                <a:pt x="15789" y="16192"/>
                              </a:cubicBezTo>
                              <a:cubicBezTo>
                                <a:pt x="15806" y="16185"/>
                                <a:pt x="15817" y="16181"/>
                                <a:pt x="15827" y="16174"/>
                              </a:cubicBezTo>
                              <a:lnTo>
                                <a:pt x="15833" y="16174"/>
                              </a:lnTo>
                              <a:cubicBezTo>
                                <a:pt x="15838" y="16174"/>
                                <a:pt x="15844" y="16171"/>
                                <a:pt x="15849" y="16171"/>
                              </a:cubicBezTo>
                              <a:cubicBezTo>
                                <a:pt x="15860" y="16167"/>
                                <a:pt x="15865" y="16167"/>
                                <a:pt x="15876" y="16164"/>
                              </a:cubicBezTo>
                              <a:cubicBezTo>
                                <a:pt x="15963" y="16143"/>
                                <a:pt x="16071" y="16143"/>
                                <a:pt x="16191" y="16164"/>
                              </a:cubicBezTo>
                              <a:cubicBezTo>
                                <a:pt x="16299" y="16181"/>
                                <a:pt x="16402" y="16220"/>
                                <a:pt x="16483" y="16248"/>
                              </a:cubicBezTo>
                              <a:cubicBezTo>
                                <a:pt x="16575" y="16284"/>
                                <a:pt x="16651" y="16308"/>
                                <a:pt x="16705" y="16326"/>
                              </a:cubicBezTo>
                              <a:cubicBezTo>
                                <a:pt x="16754" y="16340"/>
                                <a:pt x="16781" y="16347"/>
                                <a:pt x="16787" y="16347"/>
                              </a:cubicBezTo>
                              <a:lnTo>
                                <a:pt x="16792" y="16351"/>
                              </a:lnTo>
                              <a:lnTo>
                                <a:pt x="16792" y="16351"/>
                              </a:lnTo>
                              <a:cubicBezTo>
                                <a:pt x="16787" y="16354"/>
                                <a:pt x="16787" y="16354"/>
                                <a:pt x="16781" y="16358"/>
                              </a:cubicBezTo>
                              <a:cubicBezTo>
                                <a:pt x="16722" y="16404"/>
                                <a:pt x="16673" y="16449"/>
                                <a:pt x="16635" y="16492"/>
                              </a:cubicBezTo>
                              <a:cubicBezTo>
                                <a:pt x="16624" y="16506"/>
                                <a:pt x="16619" y="16509"/>
                                <a:pt x="16619" y="16513"/>
                              </a:cubicBezTo>
                              <a:cubicBezTo>
                                <a:pt x="16613" y="16516"/>
                                <a:pt x="16613" y="16516"/>
                                <a:pt x="16613" y="16520"/>
                              </a:cubicBezTo>
                              <a:lnTo>
                                <a:pt x="16537" y="16573"/>
                              </a:lnTo>
                              <a:lnTo>
                                <a:pt x="16537" y="16573"/>
                              </a:lnTo>
                              <a:cubicBezTo>
                                <a:pt x="16527" y="16573"/>
                                <a:pt x="16472" y="16594"/>
                                <a:pt x="16429" y="16615"/>
                              </a:cubicBezTo>
                              <a:cubicBezTo>
                                <a:pt x="16413" y="16622"/>
                                <a:pt x="16396" y="16629"/>
                                <a:pt x="16375" y="16640"/>
                              </a:cubicBezTo>
                              <a:cubicBezTo>
                                <a:pt x="16353" y="16636"/>
                                <a:pt x="16321" y="16633"/>
                                <a:pt x="16272" y="16633"/>
                              </a:cubicBezTo>
                              <a:cubicBezTo>
                                <a:pt x="16191" y="16626"/>
                                <a:pt x="16060" y="16622"/>
                                <a:pt x="15903" y="16633"/>
                              </a:cubicBezTo>
                              <a:cubicBezTo>
                                <a:pt x="15887" y="16633"/>
                                <a:pt x="15865" y="16633"/>
                                <a:pt x="15849" y="16636"/>
                              </a:cubicBezTo>
                              <a:cubicBezTo>
                                <a:pt x="15795" y="16640"/>
                                <a:pt x="15703" y="16643"/>
                                <a:pt x="15594" y="16661"/>
                              </a:cubicBezTo>
                              <a:cubicBezTo>
                                <a:pt x="15459" y="16679"/>
                                <a:pt x="15340" y="16710"/>
                                <a:pt x="15242" y="16749"/>
                              </a:cubicBezTo>
                              <a:cubicBezTo>
                                <a:pt x="15182" y="16774"/>
                                <a:pt x="15128" y="16802"/>
                                <a:pt x="15085" y="16834"/>
                              </a:cubicBezTo>
                              <a:cubicBezTo>
                                <a:pt x="15041" y="16865"/>
                                <a:pt x="15003" y="16904"/>
                                <a:pt x="14971" y="16943"/>
                              </a:cubicBezTo>
                              <a:cubicBezTo>
                                <a:pt x="14960" y="16957"/>
                                <a:pt x="14955" y="16968"/>
                                <a:pt x="14944" y="16985"/>
                              </a:cubicBezTo>
                              <a:cubicBezTo>
                                <a:pt x="14922" y="17013"/>
                                <a:pt x="14906" y="17045"/>
                                <a:pt x="14895" y="17077"/>
                              </a:cubicBezTo>
                              <a:cubicBezTo>
                                <a:pt x="14890" y="17084"/>
                                <a:pt x="14890" y="17088"/>
                                <a:pt x="14884" y="17095"/>
                              </a:cubicBezTo>
                              <a:cubicBezTo>
                                <a:pt x="14884" y="17098"/>
                                <a:pt x="14884" y="17102"/>
                                <a:pt x="14884" y="17102"/>
                              </a:cubicBezTo>
                              <a:cubicBezTo>
                                <a:pt x="14868" y="17147"/>
                                <a:pt x="14868" y="17179"/>
                                <a:pt x="14868" y="17179"/>
                              </a:cubicBezTo>
                              <a:lnTo>
                                <a:pt x="14868" y="17193"/>
                              </a:lnTo>
                              <a:lnTo>
                                <a:pt x="14879" y="17183"/>
                              </a:lnTo>
                              <a:cubicBezTo>
                                <a:pt x="14884" y="17179"/>
                                <a:pt x="14900" y="17172"/>
                                <a:pt x="14933" y="17147"/>
                              </a:cubicBezTo>
                              <a:cubicBezTo>
                                <a:pt x="14982" y="17116"/>
                                <a:pt x="15052" y="17073"/>
                                <a:pt x="15139" y="17035"/>
                              </a:cubicBezTo>
                              <a:cubicBezTo>
                                <a:pt x="15226" y="16996"/>
                                <a:pt x="15329" y="16964"/>
                                <a:pt x="15421" y="16939"/>
                              </a:cubicBezTo>
                              <a:cubicBezTo>
                                <a:pt x="15437" y="16936"/>
                                <a:pt x="15448" y="16932"/>
                                <a:pt x="15464" y="16929"/>
                              </a:cubicBezTo>
                              <a:cubicBezTo>
                                <a:pt x="15470" y="16929"/>
                                <a:pt x="15480" y="16925"/>
                                <a:pt x="15486" y="16925"/>
                              </a:cubicBezTo>
                              <a:cubicBezTo>
                                <a:pt x="15508" y="16922"/>
                                <a:pt x="15524" y="16918"/>
                                <a:pt x="15545" y="16915"/>
                              </a:cubicBezTo>
                              <a:cubicBezTo>
                                <a:pt x="15583" y="16908"/>
                                <a:pt x="15611" y="16904"/>
                                <a:pt x="15627" y="16904"/>
                              </a:cubicBezTo>
                              <a:cubicBezTo>
                                <a:pt x="15648" y="16901"/>
                                <a:pt x="15676" y="16897"/>
                                <a:pt x="15703" y="16897"/>
                              </a:cubicBezTo>
                              <a:cubicBezTo>
                                <a:pt x="15714" y="16897"/>
                                <a:pt x="15724" y="16894"/>
                                <a:pt x="15735" y="16894"/>
                              </a:cubicBezTo>
                              <a:cubicBezTo>
                                <a:pt x="15746" y="16894"/>
                                <a:pt x="15762" y="16894"/>
                                <a:pt x="15773" y="16890"/>
                              </a:cubicBezTo>
                              <a:cubicBezTo>
                                <a:pt x="15800" y="16890"/>
                                <a:pt x="15822" y="16887"/>
                                <a:pt x="15844" y="16887"/>
                              </a:cubicBezTo>
                              <a:cubicBezTo>
                                <a:pt x="15849" y="16887"/>
                                <a:pt x="15860" y="16887"/>
                                <a:pt x="15865" y="16887"/>
                              </a:cubicBezTo>
                              <a:cubicBezTo>
                                <a:pt x="15876" y="16887"/>
                                <a:pt x="15882" y="16887"/>
                                <a:pt x="15892" y="16887"/>
                              </a:cubicBezTo>
                              <a:cubicBezTo>
                                <a:pt x="15903" y="16887"/>
                                <a:pt x="15914" y="16887"/>
                                <a:pt x="15919" y="16887"/>
                              </a:cubicBezTo>
                              <a:cubicBezTo>
                                <a:pt x="15903" y="16897"/>
                                <a:pt x="15892" y="16904"/>
                                <a:pt x="15876" y="16915"/>
                              </a:cubicBezTo>
                              <a:cubicBezTo>
                                <a:pt x="15789" y="16968"/>
                                <a:pt x="15703" y="17031"/>
                                <a:pt x="15600" y="17109"/>
                              </a:cubicBezTo>
                              <a:lnTo>
                                <a:pt x="15562" y="17137"/>
                              </a:lnTo>
                              <a:cubicBezTo>
                                <a:pt x="15480" y="17197"/>
                                <a:pt x="15361" y="17292"/>
                                <a:pt x="15226" y="17405"/>
                              </a:cubicBezTo>
                              <a:cubicBezTo>
                                <a:pt x="15171" y="17454"/>
                                <a:pt x="15117" y="17504"/>
                                <a:pt x="15063" y="17553"/>
                              </a:cubicBezTo>
                              <a:cubicBezTo>
                                <a:pt x="15063" y="17549"/>
                                <a:pt x="15058" y="17549"/>
                                <a:pt x="15058" y="17546"/>
                              </a:cubicBezTo>
                              <a:cubicBezTo>
                                <a:pt x="15052" y="17539"/>
                                <a:pt x="15047" y="17532"/>
                                <a:pt x="15041" y="17518"/>
                              </a:cubicBezTo>
                              <a:cubicBezTo>
                                <a:pt x="15031" y="17496"/>
                                <a:pt x="15025" y="17468"/>
                                <a:pt x="15031" y="17440"/>
                              </a:cubicBezTo>
                              <a:cubicBezTo>
                                <a:pt x="15031" y="17437"/>
                                <a:pt x="15031" y="17429"/>
                                <a:pt x="15036" y="17422"/>
                              </a:cubicBezTo>
                              <a:lnTo>
                                <a:pt x="15047" y="17373"/>
                              </a:lnTo>
                              <a:lnTo>
                                <a:pt x="14993" y="17380"/>
                              </a:lnTo>
                              <a:lnTo>
                                <a:pt x="14966" y="17384"/>
                              </a:lnTo>
                              <a:cubicBezTo>
                                <a:pt x="14955" y="17387"/>
                                <a:pt x="14933" y="17391"/>
                                <a:pt x="14911" y="17398"/>
                              </a:cubicBezTo>
                              <a:cubicBezTo>
                                <a:pt x="14890" y="17405"/>
                                <a:pt x="14835" y="17426"/>
                                <a:pt x="14825" y="17461"/>
                              </a:cubicBezTo>
                              <a:cubicBezTo>
                                <a:pt x="14814" y="17486"/>
                                <a:pt x="14819" y="17511"/>
                                <a:pt x="14825" y="17532"/>
                              </a:cubicBezTo>
                              <a:cubicBezTo>
                                <a:pt x="14825" y="17535"/>
                                <a:pt x="14825" y="17539"/>
                                <a:pt x="14830" y="17542"/>
                              </a:cubicBezTo>
                              <a:cubicBezTo>
                                <a:pt x="14835" y="17553"/>
                                <a:pt x="14835" y="17567"/>
                                <a:pt x="14841" y="17578"/>
                              </a:cubicBezTo>
                              <a:cubicBezTo>
                                <a:pt x="14830" y="17571"/>
                                <a:pt x="14819" y="17567"/>
                                <a:pt x="14808" y="17560"/>
                              </a:cubicBezTo>
                              <a:lnTo>
                                <a:pt x="14792" y="17553"/>
                              </a:lnTo>
                              <a:cubicBezTo>
                                <a:pt x="14776" y="17542"/>
                                <a:pt x="14743" y="17528"/>
                                <a:pt x="14716" y="17511"/>
                              </a:cubicBezTo>
                              <a:cubicBezTo>
                                <a:pt x="14678" y="17489"/>
                                <a:pt x="14640" y="17458"/>
                                <a:pt x="14608" y="17433"/>
                              </a:cubicBezTo>
                              <a:cubicBezTo>
                                <a:pt x="14570" y="17405"/>
                                <a:pt x="14532" y="17377"/>
                                <a:pt x="14505" y="17348"/>
                              </a:cubicBezTo>
                              <a:lnTo>
                                <a:pt x="14499" y="17345"/>
                              </a:lnTo>
                              <a:cubicBezTo>
                                <a:pt x="14489" y="17334"/>
                                <a:pt x="14483" y="17327"/>
                                <a:pt x="14478" y="17317"/>
                              </a:cubicBezTo>
                              <a:cubicBezTo>
                                <a:pt x="14472" y="17306"/>
                                <a:pt x="14467" y="17299"/>
                                <a:pt x="14467" y="17288"/>
                              </a:cubicBezTo>
                              <a:cubicBezTo>
                                <a:pt x="14467" y="17285"/>
                                <a:pt x="14467" y="17285"/>
                                <a:pt x="14467" y="17281"/>
                              </a:cubicBezTo>
                              <a:cubicBezTo>
                                <a:pt x="14467" y="17274"/>
                                <a:pt x="14472" y="17271"/>
                                <a:pt x="14461" y="17267"/>
                              </a:cubicBezTo>
                              <a:cubicBezTo>
                                <a:pt x="14461" y="17264"/>
                                <a:pt x="14461" y="17264"/>
                                <a:pt x="14461" y="17260"/>
                              </a:cubicBezTo>
                              <a:cubicBezTo>
                                <a:pt x="14461" y="17257"/>
                                <a:pt x="14461" y="17250"/>
                                <a:pt x="14456" y="17250"/>
                              </a:cubicBezTo>
                              <a:cubicBezTo>
                                <a:pt x="14451" y="17250"/>
                                <a:pt x="14445" y="17253"/>
                                <a:pt x="14445" y="17257"/>
                              </a:cubicBezTo>
                              <a:cubicBezTo>
                                <a:pt x="14445" y="17264"/>
                                <a:pt x="14440" y="17274"/>
                                <a:pt x="14440" y="17288"/>
                              </a:cubicBezTo>
                              <a:cubicBezTo>
                                <a:pt x="14440" y="17288"/>
                                <a:pt x="14440" y="17292"/>
                                <a:pt x="14440" y="17292"/>
                              </a:cubicBezTo>
                              <a:lnTo>
                                <a:pt x="14440" y="17292"/>
                              </a:lnTo>
                              <a:cubicBezTo>
                                <a:pt x="14440" y="17299"/>
                                <a:pt x="14434" y="17306"/>
                                <a:pt x="14434" y="17317"/>
                              </a:cubicBezTo>
                              <a:cubicBezTo>
                                <a:pt x="14429" y="17338"/>
                                <a:pt x="14418" y="17408"/>
                                <a:pt x="14456" y="17486"/>
                              </a:cubicBezTo>
                              <a:lnTo>
                                <a:pt x="14461" y="17493"/>
                              </a:lnTo>
                              <a:cubicBezTo>
                                <a:pt x="14478" y="17521"/>
                                <a:pt x="14494" y="17549"/>
                                <a:pt x="14494" y="17581"/>
                              </a:cubicBezTo>
                              <a:cubicBezTo>
                                <a:pt x="14494" y="17592"/>
                                <a:pt x="14494" y="17602"/>
                                <a:pt x="14499" y="17609"/>
                              </a:cubicBezTo>
                              <a:lnTo>
                                <a:pt x="14499" y="17609"/>
                              </a:lnTo>
                              <a:lnTo>
                                <a:pt x="14499" y="17609"/>
                              </a:lnTo>
                              <a:cubicBezTo>
                                <a:pt x="14494" y="17609"/>
                                <a:pt x="14483" y="17602"/>
                                <a:pt x="14478" y="17602"/>
                              </a:cubicBezTo>
                              <a:cubicBezTo>
                                <a:pt x="14472" y="17599"/>
                                <a:pt x="14467" y="17599"/>
                                <a:pt x="14461" y="17595"/>
                              </a:cubicBezTo>
                              <a:cubicBezTo>
                                <a:pt x="14445" y="17588"/>
                                <a:pt x="14429" y="17585"/>
                                <a:pt x="14413" y="17581"/>
                              </a:cubicBezTo>
                              <a:cubicBezTo>
                                <a:pt x="14391" y="17578"/>
                                <a:pt x="14369" y="17578"/>
                                <a:pt x="14348" y="17585"/>
                              </a:cubicBezTo>
                              <a:cubicBezTo>
                                <a:pt x="14331" y="17588"/>
                                <a:pt x="14288" y="17599"/>
                                <a:pt x="14255" y="17616"/>
                              </a:cubicBezTo>
                              <a:cubicBezTo>
                                <a:pt x="14228" y="17630"/>
                                <a:pt x="14223" y="17652"/>
                                <a:pt x="14223" y="17669"/>
                              </a:cubicBezTo>
                              <a:cubicBezTo>
                                <a:pt x="14223" y="17673"/>
                                <a:pt x="14223" y="17676"/>
                                <a:pt x="14223" y="17680"/>
                              </a:cubicBezTo>
                              <a:lnTo>
                                <a:pt x="14218" y="17680"/>
                              </a:lnTo>
                              <a:lnTo>
                                <a:pt x="14218" y="17680"/>
                              </a:lnTo>
                              <a:cubicBezTo>
                                <a:pt x="14207" y="17683"/>
                                <a:pt x="14201" y="17683"/>
                                <a:pt x="14201" y="17687"/>
                              </a:cubicBezTo>
                              <a:lnTo>
                                <a:pt x="14201" y="17690"/>
                              </a:lnTo>
                              <a:lnTo>
                                <a:pt x="14201" y="17694"/>
                              </a:lnTo>
                              <a:cubicBezTo>
                                <a:pt x="14201" y="17697"/>
                                <a:pt x="14212" y="17697"/>
                                <a:pt x="14223" y="17697"/>
                              </a:cubicBezTo>
                              <a:cubicBezTo>
                                <a:pt x="14228" y="17697"/>
                                <a:pt x="14228" y="17697"/>
                                <a:pt x="14234" y="17697"/>
                              </a:cubicBezTo>
                              <a:cubicBezTo>
                                <a:pt x="14245" y="17697"/>
                                <a:pt x="14261" y="17697"/>
                                <a:pt x="14283" y="17708"/>
                              </a:cubicBezTo>
                              <a:cubicBezTo>
                                <a:pt x="14304" y="17715"/>
                                <a:pt x="14320" y="17729"/>
                                <a:pt x="14331" y="17740"/>
                              </a:cubicBezTo>
                              <a:cubicBezTo>
                                <a:pt x="14342" y="17754"/>
                                <a:pt x="14353" y="17768"/>
                                <a:pt x="14358" y="17786"/>
                              </a:cubicBezTo>
                              <a:cubicBezTo>
                                <a:pt x="14364" y="17796"/>
                                <a:pt x="14364" y="17810"/>
                                <a:pt x="14369" y="17831"/>
                              </a:cubicBezTo>
                              <a:cubicBezTo>
                                <a:pt x="14369" y="17842"/>
                                <a:pt x="14375" y="17853"/>
                                <a:pt x="14375" y="17863"/>
                              </a:cubicBezTo>
                              <a:cubicBezTo>
                                <a:pt x="14380" y="17902"/>
                                <a:pt x="14391" y="17941"/>
                                <a:pt x="14407" y="17979"/>
                              </a:cubicBezTo>
                              <a:cubicBezTo>
                                <a:pt x="14440" y="18064"/>
                                <a:pt x="14499" y="18149"/>
                                <a:pt x="14543" y="18194"/>
                              </a:cubicBezTo>
                              <a:cubicBezTo>
                                <a:pt x="14543" y="18194"/>
                                <a:pt x="14543" y="18198"/>
                                <a:pt x="14548" y="18198"/>
                              </a:cubicBezTo>
                              <a:cubicBezTo>
                                <a:pt x="14532" y="18219"/>
                                <a:pt x="14510" y="18251"/>
                                <a:pt x="14483" y="18293"/>
                              </a:cubicBezTo>
                              <a:cubicBezTo>
                                <a:pt x="14461" y="18328"/>
                                <a:pt x="14429" y="18371"/>
                                <a:pt x="14407" y="18413"/>
                              </a:cubicBezTo>
                              <a:cubicBezTo>
                                <a:pt x="14348" y="18508"/>
                                <a:pt x="14299" y="18589"/>
                                <a:pt x="14261" y="18663"/>
                              </a:cubicBezTo>
                              <a:cubicBezTo>
                                <a:pt x="14234" y="18713"/>
                                <a:pt x="14212" y="18759"/>
                                <a:pt x="14196" y="18804"/>
                              </a:cubicBezTo>
                              <a:cubicBezTo>
                                <a:pt x="14196" y="18794"/>
                                <a:pt x="14190" y="18783"/>
                                <a:pt x="14190" y="18769"/>
                              </a:cubicBezTo>
                              <a:cubicBezTo>
                                <a:pt x="14185" y="18734"/>
                                <a:pt x="14174" y="18695"/>
                                <a:pt x="14163" y="18646"/>
                              </a:cubicBezTo>
                              <a:cubicBezTo>
                                <a:pt x="14142" y="18529"/>
                                <a:pt x="14125" y="18392"/>
                                <a:pt x="14125" y="18283"/>
                              </a:cubicBezTo>
                              <a:cubicBezTo>
                                <a:pt x="14125" y="18226"/>
                                <a:pt x="14125" y="18131"/>
                                <a:pt x="14136" y="18018"/>
                              </a:cubicBezTo>
                              <a:cubicBezTo>
                                <a:pt x="14142" y="17955"/>
                                <a:pt x="14147" y="17895"/>
                                <a:pt x="14158" y="17835"/>
                              </a:cubicBezTo>
                              <a:lnTo>
                                <a:pt x="14158" y="17821"/>
                              </a:lnTo>
                              <a:cubicBezTo>
                                <a:pt x="14169" y="17761"/>
                                <a:pt x="14174" y="17697"/>
                                <a:pt x="14180" y="17630"/>
                              </a:cubicBezTo>
                              <a:cubicBezTo>
                                <a:pt x="14180" y="17592"/>
                                <a:pt x="14180" y="17553"/>
                                <a:pt x="14180" y="17514"/>
                              </a:cubicBezTo>
                              <a:cubicBezTo>
                                <a:pt x="14180" y="17482"/>
                                <a:pt x="14180" y="17451"/>
                                <a:pt x="14180" y="17419"/>
                              </a:cubicBezTo>
                              <a:cubicBezTo>
                                <a:pt x="14180" y="17355"/>
                                <a:pt x="14190" y="17292"/>
                                <a:pt x="14212" y="17218"/>
                              </a:cubicBezTo>
                              <a:cubicBezTo>
                                <a:pt x="14218" y="17200"/>
                                <a:pt x="14223" y="17186"/>
                                <a:pt x="14228" y="17169"/>
                              </a:cubicBezTo>
                              <a:cubicBezTo>
                                <a:pt x="14255" y="17084"/>
                                <a:pt x="14283" y="16999"/>
                                <a:pt x="14320" y="16936"/>
                              </a:cubicBezTo>
                              <a:cubicBezTo>
                                <a:pt x="14342" y="16904"/>
                                <a:pt x="14358" y="16894"/>
                                <a:pt x="14364" y="16887"/>
                              </a:cubicBezTo>
                              <a:cubicBezTo>
                                <a:pt x="14391" y="16894"/>
                                <a:pt x="14418" y="16904"/>
                                <a:pt x="14434" y="16915"/>
                              </a:cubicBezTo>
                              <a:cubicBezTo>
                                <a:pt x="14445" y="16922"/>
                                <a:pt x="14461" y="16929"/>
                                <a:pt x="14472" y="16939"/>
                              </a:cubicBezTo>
                              <a:cubicBezTo>
                                <a:pt x="14478" y="16943"/>
                                <a:pt x="14483" y="16947"/>
                                <a:pt x="14489" y="16950"/>
                              </a:cubicBezTo>
                              <a:lnTo>
                                <a:pt x="14494" y="16957"/>
                              </a:lnTo>
                              <a:cubicBezTo>
                                <a:pt x="14494" y="16961"/>
                                <a:pt x="14505" y="16964"/>
                                <a:pt x="14510" y="16968"/>
                              </a:cubicBezTo>
                              <a:cubicBezTo>
                                <a:pt x="14521" y="16975"/>
                                <a:pt x="14543" y="16971"/>
                                <a:pt x="14554" y="16964"/>
                              </a:cubicBezTo>
                              <a:cubicBezTo>
                                <a:pt x="14559" y="16964"/>
                                <a:pt x="14564" y="16957"/>
                                <a:pt x="14575" y="16947"/>
                              </a:cubicBezTo>
                              <a:cubicBezTo>
                                <a:pt x="14581" y="16939"/>
                                <a:pt x="14592" y="16932"/>
                                <a:pt x="14597" y="16925"/>
                              </a:cubicBezTo>
                              <a:cubicBezTo>
                                <a:pt x="14608" y="16911"/>
                                <a:pt x="14619" y="16901"/>
                                <a:pt x="14624" y="16894"/>
                              </a:cubicBezTo>
                              <a:cubicBezTo>
                                <a:pt x="14635" y="16880"/>
                                <a:pt x="14646" y="16862"/>
                                <a:pt x="14657" y="16848"/>
                              </a:cubicBezTo>
                              <a:cubicBezTo>
                                <a:pt x="14667" y="16830"/>
                                <a:pt x="14673" y="16813"/>
                                <a:pt x="14673" y="16795"/>
                              </a:cubicBezTo>
                              <a:cubicBezTo>
                                <a:pt x="14673" y="16777"/>
                                <a:pt x="14667" y="16763"/>
                                <a:pt x="14657" y="16753"/>
                              </a:cubicBezTo>
                              <a:cubicBezTo>
                                <a:pt x="14651" y="16746"/>
                                <a:pt x="14640" y="16742"/>
                                <a:pt x="14635" y="16742"/>
                              </a:cubicBezTo>
                              <a:cubicBezTo>
                                <a:pt x="14619" y="16731"/>
                                <a:pt x="14586" y="16724"/>
                                <a:pt x="14554" y="16721"/>
                              </a:cubicBezTo>
                              <a:cubicBezTo>
                                <a:pt x="14543" y="16721"/>
                                <a:pt x="14532" y="16717"/>
                                <a:pt x="14521" y="16717"/>
                              </a:cubicBezTo>
                              <a:cubicBezTo>
                                <a:pt x="14483" y="16714"/>
                                <a:pt x="14440" y="16717"/>
                                <a:pt x="14396" y="16728"/>
                              </a:cubicBezTo>
                              <a:cubicBezTo>
                                <a:pt x="14380" y="16724"/>
                                <a:pt x="14369" y="16728"/>
                                <a:pt x="14364" y="16731"/>
                              </a:cubicBezTo>
                              <a:lnTo>
                                <a:pt x="14364" y="16731"/>
                              </a:lnTo>
                              <a:lnTo>
                                <a:pt x="14364" y="16731"/>
                              </a:lnTo>
                              <a:cubicBezTo>
                                <a:pt x="14315" y="16742"/>
                                <a:pt x="14261" y="16763"/>
                                <a:pt x="14218" y="16791"/>
                              </a:cubicBezTo>
                              <a:cubicBezTo>
                                <a:pt x="14174" y="16816"/>
                                <a:pt x="14125" y="16848"/>
                                <a:pt x="14077" y="16890"/>
                              </a:cubicBezTo>
                              <a:cubicBezTo>
                                <a:pt x="14033" y="16922"/>
                                <a:pt x="13995" y="16961"/>
                                <a:pt x="13952" y="17006"/>
                              </a:cubicBezTo>
                              <a:cubicBezTo>
                                <a:pt x="13887" y="17080"/>
                                <a:pt x="13827" y="17172"/>
                                <a:pt x="13789" y="17264"/>
                              </a:cubicBezTo>
                              <a:cubicBezTo>
                                <a:pt x="13762" y="17331"/>
                                <a:pt x="13713" y="17475"/>
                                <a:pt x="13708" y="17662"/>
                              </a:cubicBezTo>
                              <a:cubicBezTo>
                                <a:pt x="13708" y="17712"/>
                                <a:pt x="13708" y="17768"/>
                                <a:pt x="13719" y="17831"/>
                              </a:cubicBezTo>
                              <a:cubicBezTo>
                                <a:pt x="13724" y="17948"/>
                                <a:pt x="13746" y="18064"/>
                                <a:pt x="13784" y="18173"/>
                              </a:cubicBezTo>
                              <a:cubicBezTo>
                                <a:pt x="13789" y="18198"/>
                                <a:pt x="13795" y="18223"/>
                                <a:pt x="13806" y="18247"/>
                              </a:cubicBezTo>
                              <a:cubicBezTo>
                                <a:pt x="13816" y="18290"/>
                                <a:pt x="13833" y="18335"/>
                                <a:pt x="13844" y="18378"/>
                              </a:cubicBezTo>
                              <a:cubicBezTo>
                                <a:pt x="13892" y="18540"/>
                                <a:pt x="13936" y="18706"/>
                                <a:pt x="13963" y="18861"/>
                              </a:cubicBezTo>
                              <a:cubicBezTo>
                                <a:pt x="13974" y="18938"/>
                                <a:pt x="13984" y="19019"/>
                                <a:pt x="13990" y="19108"/>
                              </a:cubicBezTo>
                              <a:cubicBezTo>
                                <a:pt x="13990" y="19245"/>
                                <a:pt x="13984" y="19351"/>
                                <a:pt x="13979" y="19397"/>
                              </a:cubicBezTo>
                              <a:cubicBezTo>
                                <a:pt x="13952" y="19368"/>
                                <a:pt x="13919" y="19344"/>
                                <a:pt x="13892" y="19319"/>
                              </a:cubicBezTo>
                              <a:cubicBezTo>
                                <a:pt x="13838" y="19273"/>
                                <a:pt x="13562" y="19019"/>
                                <a:pt x="13236" y="18737"/>
                              </a:cubicBezTo>
                              <a:cubicBezTo>
                                <a:pt x="13074" y="18596"/>
                                <a:pt x="12895" y="18445"/>
                                <a:pt x="12732" y="18307"/>
                              </a:cubicBezTo>
                              <a:cubicBezTo>
                                <a:pt x="12732" y="18307"/>
                                <a:pt x="12732" y="18307"/>
                                <a:pt x="12732" y="18307"/>
                              </a:cubicBezTo>
                              <a:cubicBezTo>
                                <a:pt x="12732" y="18307"/>
                                <a:pt x="12738" y="18307"/>
                                <a:pt x="12749" y="18311"/>
                              </a:cubicBezTo>
                              <a:cubicBezTo>
                                <a:pt x="12749" y="18314"/>
                                <a:pt x="12754" y="18314"/>
                                <a:pt x="12759" y="18314"/>
                              </a:cubicBezTo>
                              <a:cubicBezTo>
                                <a:pt x="12770" y="18318"/>
                                <a:pt x="12787" y="18318"/>
                                <a:pt x="12808" y="18318"/>
                              </a:cubicBezTo>
                              <a:cubicBezTo>
                                <a:pt x="12830" y="18318"/>
                                <a:pt x="12862" y="18314"/>
                                <a:pt x="12890" y="18311"/>
                              </a:cubicBezTo>
                              <a:cubicBezTo>
                                <a:pt x="12906" y="18307"/>
                                <a:pt x="12917" y="18307"/>
                                <a:pt x="12933" y="18304"/>
                              </a:cubicBezTo>
                              <a:cubicBezTo>
                                <a:pt x="12949" y="18300"/>
                                <a:pt x="12971" y="18300"/>
                                <a:pt x="12998" y="18300"/>
                              </a:cubicBezTo>
                              <a:cubicBezTo>
                                <a:pt x="13030" y="18304"/>
                                <a:pt x="13063" y="18311"/>
                                <a:pt x="13095" y="18328"/>
                              </a:cubicBezTo>
                              <a:cubicBezTo>
                                <a:pt x="13112" y="18335"/>
                                <a:pt x="13123" y="18343"/>
                                <a:pt x="13139" y="18350"/>
                              </a:cubicBezTo>
                              <a:lnTo>
                                <a:pt x="13177" y="18367"/>
                              </a:lnTo>
                              <a:lnTo>
                                <a:pt x="13188" y="18371"/>
                              </a:lnTo>
                              <a:lnTo>
                                <a:pt x="13209" y="18339"/>
                              </a:lnTo>
                              <a:cubicBezTo>
                                <a:pt x="13220" y="18318"/>
                                <a:pt x="13220" y="18297"/>
                                <a:pt x="13215" y="18272"/>
                              </a:cubicBezTo>
                              <a:cubicBezTo>
                                <a:pt x="13209" y="18258"/>
                                <a:pt x="13204" y="18244"/>
                                <a:pt x="13193" y="18233"/>
                              </a:cubicBezTo>
                              <a:cubicBezTo>
                                <a:pt x="13166" y="18202"/>
                                <a:pt x="13117" y="18173"/>
                                <a:pt x="13074" y="18163"/>
                              </a:cubicBezTo>
                              <a:cubicBezTo>
                                <a:pt x="13090" y="18163"/>
                                <a:pt x="13106" y="18163"/>
                                <a:pt x="13133" y="18156"/>
                              </a:cubicBezTo>
                              <a:cubicBezTo>
                                <a:pt x="13155" y="18152"/>
                                <a:pt x="13182" y="18145"/>
                                <a:pt x="13204" y="18142"/>
                              </a:cubicBezTo>
                              <a:lnTo>
                                <a:pt x="13220" y="18138"/>
                              </a:lnTo>
                              <a:cubicBezTo>
                                <a:pt x="13258" y="18127"/>
                                <a:pt x="13301" y="18117"/>
                                <a:pt x="13334" y="18113"/>
                              </a:cubicBezTo>
                              <a:cubicBezTo>
                                <a:pt x="13372" y="18110"/>
                                <a:pt x="13404" y="18117"/>
                                <a:pt x="13415" y="18117"/>
                              </a:cubicBezTo>
                              <a:cubicBezTo>
                                <a:pt x="13437" y="18120"/>
                                <a:pt x="13459" y="18127"/>
                                <a:pt x="13480" y="18131"/>
                              </a:cubicBezTo>
                              <a:cubicBezTo>
                                <a:pt x="13491" y="18135"/>
                                <a:pt x="13497" y="18135"/>
                                <a:pt x="13507" y="18138"/>
                              </a:cubicBezTo>
                              <a:cubicBezTo>
                                <a:pt x="13524" y="18142"/>
                                <a:pt x="13529" y="18145"/>
                                <a:pt x="13535" y="18149"/>
                              </a:cubicBezTo>
                              <a:cubicBezTo>
                                <a:pt x="13535" y="18149"/>
                                <a:pt x="13540" y="18152"/>
                                <a:pt x="13540" y="18152"/>
                              </a:cubicBezTo>
                              <a:cubicBezTo>
                                <a:pt x="13545" y="18156"/>
                                <a:pt x="13545" y="18156"/>
                                <a:pt x="13551" y="18156"/>
                              </a:cubicBezTo>
                              <a:cubicBezTo>
                                <a:pt x="13556" y="18156"/>
                                <a:pt x="13556" y="18156"/>
                                <a:pt x="13556" y="18152"/>
                              </a:cubicBezTo>
                              <a:cubicBezTo>
                                <a:pt x="13562" y="18149"/>
                                <a:pt x="13562" y="18142"/>
                                <a:pt x="13556" y="18138"/>
                              </a:cubicBezTo>
                              <a:lnTo>
                                <a:pt x="13556" y="18138"/>
                              </a:lnTo>
                              <a:cubicBezTo>
                                <a:pt x="13556" y="18135"/>
                                <a:pt x="13556" y="18131"/>
                                <a:pt x="13556" y="18127"/>
                              </a:cubicBezTo>
                              <a:cubicBezTo>
                                <a:pt x="13556" y="18127"/>
                                <a:pt x="13556" y="18127"/>
                                <a:pt x="13556" y="18124"/>
                              </a:cubicBezTo>
                              <a:cubicBezTo>
                                <a:pt x="13562" y="18142"/>
                                <a:pt x="13562" y="18142"/>
                                <a:pt x="13567" y="18142"/>
                              </a:cubicBezTo>
                              <a:cubicBezTo>
                                <a:pt x="13572" y="18142"/>
                                <a:pt x="13572" y="18142"/>
                                <a:pt x="13567" y="18089"/>
                              </a:cubicBezTo>
                              <a:cubicBezTo>
                                <a:pt x="13572" y="18075"/>
                                <a:pt x="13578" y="18057"/>
                                <a:pt x="13567" y="18036"/>
                              </a:cubicBezTo>
                              <a:cubicBezTo>
                                <a:pt x="13562" y="18018"/>
                                <a:pt x="13551" y="18004"/>
                                <a:pt x="13529" y="17983"/>
                              </a:cubicBezTo>
                              <a:cubicBezTo>
                                <a:pt x="13513" y="17969"/>
                                <a:pt x="13497" y="17955"/>
                                <a:pt x="13480" y="17944"/>
                              </a:cubicBezTo>
                              <a:cubicBezTo>
                                <a:pt x="13448" y="17923"/>
                                <a:pt x="13415" y="17905"/>
                                <a:pt x="13394" y="17898"/>
                              </a:cubicBezTo>
                              <a:cubicBezTo>
                                <a:pt x="13372" y="17888"/>
                                <a:pt x="13339" y="17881"/>
                                <a:pt x="13312" y="17877"/>
                              </a:cubicBezTo>
                              <a:cubicBezTo>
                                <a:pt x="13323" y="17870"/>
                                <a:pt x="13334" y="17867"/>
                                <a:pt x="13345" y="17856"/>
                              </a:cubicBezTo>
                              <a:cubicBezTo>
                                <a:pt x="13356" y="17845"/>
                                <a:pt x="13383" y="17821"/>
                                <a:pt x="13383" y="17789"/>
                              </a:cubicBezTo>
                              <a:cubicBezTo>
                                <a:pt x="13383" y="17771"/>
                                <a:pt x="13372" y="17757"/>
                                <a:pt x="13356" y="17747"/>
                              </a:cubicBezTo>
                              <a:cubicBezTo>
                                <a:pt x="13339" y="17736"/>
                                <a:pt x="13318" y="17729"/>
                                <a:pt x="13291" y="17722"/>
                              </a:cubicBezTo>
                              <a:cubicBezTo>
                                <a:pt x="13258" y="17715"/>
                                <a:pt x="13226" y="17708"/>
                                <a:pt x="13193" y="17704"/>
                              </a:cubicBezTo>
                              <a:cubicBezTo>
                                <a:pt x="13198" y="17697"/>
                                <a:pt x="13209" y="17694"/>
                                <a:pt x="13220" y="17687"/>
                              </a:cubicBezTo>
                              <a:cubicBezTo>
                                <a:pt x="13231" y="17683"/>
                                <a:pt x="13242" y="17680"/>
                                <a:pt x="13253" y="17680"/>
                              </a:cubicBezTo>
                              <a:cubicBezTo>
                                <a:pt x="13264" y="17680"/>
                                <a:pt x="13280" y="17676"/>
                                <a:pt x="13296" y="17676"/>
                              </a:cubicBezTo>
                              <a:lnTo>
                                <a:pt x="13312" y="17676"/>
                              </a:lnTo>
                              <a:cubicBezTo>
                                <a:pt x="13329" y="17676"/>
                                <a:pt x="13339" y="17676"/>
                                <a:pt x="13345" y="17673"/>
                              </a:cubicBezTo>
                              <a:cubicBezTo>
                                <a:pt x="13350" y="17673"/>
                                <a:pt x="13350" y="17673"/>
                                <a:pt x="13356" y="17673"/>
                              </a:cubicBezTo>
                              <a:lnTo>
                                <a:pt x="13367" y="17669"/>
                              </a:lnTo>
                              <a:cubicBezTo>
                                <a:pt x="13377" y="17666"/>
                                <a:pt x="13383" y="17659"/>
                                <a:pt x="13383" y="17652"/>
                              </a:cubicBezTo>
                              <a:cubicBezTo>
                                <a:pt x="13383" y="17648"/>
                                <a:pt x="13383" y="17645"/>
                                <a:pt x="13377" y="17641"/>
                              </a:cubicBezTo>
                              <a:cubicBezTo>
                                <a:pt x="13377" y="17637"/>
                                <a:pt x="13372" y="17637"/>
                                <a:pt x="13372" y="17634"/>
                              </a:cubicBezTo>
                              <a:lnTo>
                                <a:pt x="13345" y="17609"/>
                              </a:lnTo>
                              <a:cubicBezTo>
                                <a:pt x="13318" y="17585"/>
                                <a:pt x="13296" y="17570"/>
                                <a:pt x="13285" y="17563"/>
                              </a:cubicBezTo>
                              <a:cubicBezTo>
                                <a:pt x="13280" y="17560"/>
                                <a:pt x="13274" y="17560"/>
                                <a:pt x="13269" y="17556"/>
                              </a:cubicBezTo>
                              <a:cubicBezTo>
                                <a:pt x="13285" y="17553"/>
                                <a:pt x="13301" y="17542"/>
                                <a:pt x="13323" y="17528"/>
                              </a:cubicBezTo>
                              <a:cubicBezTo>
                                <a:pt x="13339" y="17514"/>
                                <a:pt x="13350" y="17500"/>
                                <a:pt x="13367" y="17482"/>
                              </a:cubicBezTo>
                              <a:cubicBezTo>
                                <a:pt x="13372" y="17479"/>
                                <a:pt x="13372" y="17475"/>
                                <a:pt x="13377" y="17472"/>
                              </a:cubicBezTo>
                              <a:cubicBezTo>
                                <a:pt x="13394" y="17451"/>
                                <a:pt x="13410" y="17437"/>
                                <a:pt x="13432" y="17429"/>
                              </a:cubicBezTo>
                              <a:cubicBezTo>
                                <a:pt x="13459" y="17419"/>
                                <a:pt x="13502" y="17408"/>
                                <a:pt x="13556" y="17405"/>
                              </a:cubicBezTo>
                              <a:lnTo>
                                <a:pt x="13648" y="17394"/>
                              </a:lnTo>
                              <a:cubicBezTo>
                                <a:pt x="13654" y="17394"/>
                                <a:pt x="13659" y="17394"/>
                                <a:pt x="13659" y="17391"/>
                              </a:cubicBezTo>
                              <a:cubicBezTo>
                                <a:pt x="13665" y="17387"/>
                                <a:pt x="13665" y="17384"/>
                                <a:pt x="13665" y="17380"/>
                              </a:cubicBezTo>
                              <a:cubicBezTo>
                                <a:pt x="13665" y="17380"/>
                                <a:pt x="13665" y="17377"/>
                                <a:pt x="13665" y="17377"/>
                              </a:cubicBezTo>
                              <a:cubicBezTo>
                                <a:pt x="13665" y="17366"/>
                                <a:pt x="13665" y="17359"/>
                                <a:pt x="13659" y="17352"/>
                              </a:cubicBezTo>
                              <a:cubicBezTo>
                                <a:pt x="13659" y="17345"/>
                                <a:pt x="13654" y="17341"/>
                                <a:pt x="13648" y="17334"/>
                              </a:cubicBezTo>
                              <a:cubicBezTo>
                                <a:pt x="13643" y="17324"/>
                                <a:pt x="13627" y="17310"/>
                                <a:pt x="13616" y="17299"/>
                              </a:cubicBezTo>
                              <a:cubicBezTo>
                                <a:pt x="13594" y="17281"/>
                                <a:pt x="13562" y="17267"/>
                                <a:pt x="13524" y="17250"/>
                              </a:cubicBezTo>
                              <a:cubicBezTo>
                                <a:pt x="13502" y="17239"/>
                                <a:pt x="13475" y="17232"/>
                                <a:pt x="13453" y="17229"/>
                              </a:cubicBezTo>
                              <a:cubicBezTo>
                                <a:pt x="13442" y="17225"/>
                                <a:pt x="13437" y="17225"/>
                                <a:pt x="13426" y="17221"/>
                              </a:cubicBezTo>
                              <a:cubicBezTo>
                                <a:pt x="13383" y="17207"/>
                                <a:pt x="13334" y="17200"/>
                                <a:pt x="13280" y="17200"/>
                              </a:cubicBezTo>
                              <a:cubicBezTo>
                                <a:pt x="13269" y="17200"/>
                                <a:pt x="13258" y="17200"/>
                                <a:pt x="13253" y="17200"/>
                              </a:cubicBezTo>
                              <a:cubicBezTo>
                                <a:pt x="13264" y="17183"/>
                                <a:pt x="13274" y="17172"/>
                                <a:pt x="13285" y="17165"/>
                              </a:cubicBezTo>
                              <a:cubicBezTo>
                                <a:pt x="13291" y="17158"/>
                                <a:pt x="13301" y="17154"/>
                                <a:pt x="13307" y="17144"/>
                              </a:cubicBezTo>
                              <a:cubicBezTo>
                                <a:pt x="13312" y="17137"/>
                                <a:pt x="13329" y="17116"/>
                                <a:pt x="13339" y="17091"/>
                              </a:cubicBezTo>
                              <a:cubicBezTo>
                                <a:pt x="13345" y="17084"/>
                                <a:pt x="13345" y="17073"/>
                                <a:pt x="13350" y="17063"/>
                              </a:cubicBezTo>
                              <a:cubicBezTo>
                                <a:pt x="13350" y="17059"/>
                                <a:pt x="13356" y="17056"/>
                                <a:pt x="13356" y="17052"/>
                              </a:cubicBezTo>
                              <a:cubicBezTo>
                                <a:pt x="13356" y="17049"/>
                                <a:pt x="13361" y="17042"/>
                                <a:pt x="13367" y="17038"/>
                              </a:cubicBezTo>
                              <a:lnTo>
                                <a:pt x="13367" y="17038"/>
                              </a:lnTo>
                              <a:cubicBezTo>
                                <a:pt x="13367" y="17035"/>
                                <a:pt x="13372" y="17035"/>
                                <a:pt x="13372" y="17035"/>
                              </a:cubicBezTo>
                              <a:cubicBezTo>
                                <a:pt x="13372" y="17035"/>
                                <a:pt x="13377" y="17031"/>
                                <a:pt x="13388" y="17031"/>
                              </a:cubicBezTo>
                              <a:lnTo>
                                <a:pt x="13432" y="17028"/>
                              </a:lnTo>
                              <a:lnTo>
                                <a:pt x="13415" y="17017"/>
                              </a:lnTo>
                              <a:cubicBezTo>
                                <a:pt x="13415" y="17017"/>
                                <a:pt x="13415" y="17017"/>
                                <a:pt x="13410" y="17013"/>
                              </a:cubicBezTo>
                              <a:lnTo>
                                <a:pt x="13394" y="17006"/>
                              </a:lnTo>
                              <a:cubicBezTo>
                                <a:pt x="13383" y="17003"/>
                                <a:pt x="13377" y="16999"/>
                                <a:pt x="13367" y="16996"/>
                              </a:cubicBezTo>
                              <a:cubicBezTo>
                                <a:pt x="13356" y="16992"/>
                                <a:pt x="13345" y="16989"/>
                                <a:pt x="13329" y="16985"/>
                              </a:cubicBezTo>
                              <a:cubicBezTo>
                                <a:pt x="13301" y="16978"/>
                                <a:pt x="13274" y="16975"/>
                                <a:pt x="13253" y="16975"/>
                              </a:cubicBezTo>
                              <a:cubicBezTo>
                                <a:pt x="13215" y="16975"/>
                                <a:pt x="13177" y="16978"/>
                                <a:pt x="13144" y="16985"/>
                              </a:cubicBezTo>
                              <a:cubicBezTo>
                                <a:pt x="13144" y="16982"/>
                                <a:pt x="13150" y="16975"/>
                                <a:pt x="13155" y="16964"/>
                              </a:cubicBezTo>
                              <a:cubicBezTo>
                                <a:pt x="13161" y="16957"/>
                                <a:pt x="13161" y="16946"/>
                                <a:pt x="13161" y="16932"/>
                              </a:cubicBezTo>
                              <a:cubicBezTo>
                                <a:pt x="13166" y="16908"/>
                                <a:pt x="13171" y="16890"/>
                                <a:pt x="13182" y="16880"/>
                              </a:cubicBezTo>
                              <a:lnTo>
                                <a:pt x="13182" y="16880"/>
                              </a:lnTo>
                              <a:cubicBezTo>
                                <a:pt x="13193" y="16880"/>
                                <a:pt x="13204" y="16883"/>
                                <a:pt x="13209" y="16876"/>
                              </a:cubicBezTo>
                              <a:cubicBezTo>
                                <a:pt x="13215" y="16872"/>
                                <a:pt x="13215" y="16869"/>
                                <a:pt x="13215" y="16865"/>
                              </a:cubicBezTo>
                              <a:cubicBezTo>
                                <a:pt x="13209" y="16858"/>
                                <a:pt x="13193" y="16848"/>
                                <a:pt x="13182" y="16844"/>
                              </a:cubicBezTo>
                              <a:cubicBezTo>
                                <a:pt x="13182" y="16844"/>
                                <a:pt x="13155" y="16837"/>
                                <a:pt x="13128" y="16837"/>
                              </a:cubicBezTo>
                              <a:cubicBezTo>
                                <a:pt x="13106" y="16837"/>
                                <a:pt x="13079" y="16841"/>
                                <a:pt x="13063" y="16848"/>
                              </a:cubicBezTo>
                              <a:cubicBezTo>
                                <a:pt x="13063" y="16848"/>
                                <a:pt x="13058" y="16851"/>
                                <a:pt x="13058" y="16851"/>
                              </a:cubicBezTo>
                              <a:cubicBezTo>
                                <a:pt x="13052" y="16851"/>
                                <a:pt x="13041" y="16851"/>
                                <a:pt x="13036" y="16855"/>
                              </a:cubicBezTo>
                              <a:cubicBezTo>
                                <a:pt x="13036" y="16820"/>
                                <a:pt x="13036" y="16791"/>
                                <a:pt x="13036" y="16763"/>
                              </a:cubicBezTo>
                              <a:cubicBezTo>
                                <a:pt x="13036" y="16703"/>
                                <a:pt x="13036" y="16640"/>
                                <a:pt x="13036" y="16580"/>
                              </a:cubicBezTo>
                              <a:cubicBezTo>
                                <a:pt x="13036" y="16552"/>
                                <a:pt x="13036" y="16527"/>
                                <a:pt x="13030" y="16499"/>
                              </a:cubicBezTo>
                              <a:cubicBezTo>
                                <a:pt x="13030" y="16464"/>
                                <a:pt x="13025" y="16432"/>
                                <a:pt x="13025" y="16400"/>
                              </a:cubicBezTo>
                              <a:cubicBezTo>
                                <a:pt x="13025" y="16337"/>
                                <a:pt x="13030" y="16284"/>
                                <a:pt x="13036" y="16238"/>
                              </a:cubicBezTo>
                              <a:cubicBezTo>
                                <a:pt x="13047" y="16192"/>
                                <a:pt x="13063" y="16146"/>
                                <a:pt x="13085" y="16107"/>
                              </a:cubicBezTo>
                              <a:cubicBezTo>
                                <a:pt x="13095" y="16093"/>
                                <a:pt x="13095" y="16090"/>
                                <a:pt x="13090" y="16086"/>
                              </a:cubicBezTo>
                              <a:cubicBezTo>
                                <a:pt x="13090" y="16086"/>
                                <a:pt x="13090" y="16086"/>
                                <a:pt x="13090" y="16086"/>
                              </a:cubicBezTo>
                              <a:lnTo>
                                <a:pt x="13095" y="16083"/>
                              </a:lnTo>
                              <a:lnTo>
                                <a:pt x="13090" y="16083"/>
                              </a:lnTo>
                              <a:cubicBezTo>
                                <a:pt x="13079" y="16079"/>
                                <a:pt x="13074" y="16079"/>
                                <a:pt x="13063" y="16079"/>
                              </a:cubicBezTo>
                              <a:cubicBezTo>
                                <a:pt x="13058" y="16076"/>
                                <a:pt x="13052" y="16072"/>
                                <a:pt x="13036" y="16072"/>
                              </a:cubicBezTo>
                              <a:cubicBezTo>
                                <a:pt x="13003" y="16069"/>
                                <a:pt x="12955" y="16076"/>
                                <a:pt x="12911" y="16083"/>
                              </a:cubicBezTo>
                              <a:cubicBezTo>
                                <a:pt x="12868" y="16090"/>
                                <a:pt x="12819" y="16104"/>
                                <a:pt x="12781" y="16122"/>
                              </a:cubicBezTo>
                              <a:cubicBezTo>
                                <a:pt x="12776" y="16122"/>
                                <a:pt x="12776" y="16125"/>
                                <a:pt x="12770" y="16125"/>
                              </a:cubicBezTo>
                              <a:lnTo>
                                <a:pt x="12662" y="16037"/>
                              </a:lnTo>
                              <a:cubicBezTo>
                                <a:pt x="12673" y="16023"/>
                                <a:pt x="12684" y="16005"/>
                                <a:pt x="12689" y="15984"/>
                              </a:cubicBezTo>
                              <a:cubicBezTo>
                                <a:pt x="12694" y="15963"/>
                                <a:pt x="12689" y="15942"/>
                                <a:pt x="12684" y="15928"/>
                              </a:cubicBezTo>
                              <a:cubicBezTo>
                                <a:pt x="12678" y="15914"/>
                                <a:pt x="12662" y="15903"/>
                                <a:pt x="12646" y="15896"/>
                              </a:cubicBezTo>
                              <a:cubicBezTo>
                                <a:pt x="12662" y="15896"/>
                                <a:pt x="12678" y="15896"/>
                                <a:pt x="12694" y="15892"/>
                              </a:cubicBezTo>
                              <a:cubicBezTo>
                                <a:pt x="12721" y="15889"/>
                                <a:pt x="12787" y="15875"/>
                                <a:pt x="12830" y="15843"/>
                              </a:cubicBezTo>
                              <a:cubicBezTo>
                                <a:pt x="12841" y="15836"/>
                                <a:pt x="12852" y="15825"/>
                                <a:pt x="12862" y="15818"/>
                              </a:cubicBezTo>
                              <a:lnTo>
                                <a:pt x="12879" y="15797"/>
                              </a:lnTo>
                              <a:cubicBezTo>
                                <a:pt x="12879" y="15797"/>
                                <a:pt x="12879" y="15797"/>
                                <a:pt x="12879" y="15797"/>
                              </a:cubicBezTo>
                              <a:lnTo>
                                <a:pt x="12884" y="15797"/>
                              </a:lnTo>
                              <a:lnTo>
                                <a:pt x="12884" y="15794"/>
                              </a:lnTo>
                              <a:cubicBezTo>
                                <a:pt x="12890" y="15787"/>
                                <a:pt x="12895" y="15787"/>
                                <a:pt x="12900" y="15787"/>
                              </a:cubicBezTo>
                              <a:lnTo>
                                <a:pt x="12900" y="15787"/>
                              </a:lnTo>
                              <a:cubicBezTo>
                                <a:pt x="12906" y="15787"/>
                                <a:pt x="12911" y="15783"/>
                                <a:pt x="12911" y="15780"/>
                              </a:cubicBezTo>
                              <a:cubicBezTo>
                                <a:pt x="12911" y="15780"/>
                                <a:pt x="12911" y="15780"/>
                                <a:pt x="12911" y="15780"/>
                              </a:cubicBezTo>
                              <a:cubicBezTo>
                                <a:pt x="12927" y="15776"/>
                                <a:pt x="12938" y="15769"/>
                                <a:pt x="12944" y="15765"/>
                              </a:cubicBezTo>
                              <a:cubicBezTo>
                                <a:pt x="12949" y="15762"/>
                                <a:pt x="12944" y="15758"/>
                                <a:pt x="12944" y="15758"/>
                              </a:cubicBezTo>
                              <a:cubicBezTo>
                                <a:pt x="12938" y="15755"/>
                                <a:pt x="12933" y="15755"/>
                                <a:pt x="12922" y="15751"/>
                              </a:cubicBezTo>
                              <a:cubicBezTo>
                                <a:pt x="12917" y="15751"/>
                                <a:pt x="12911" y="15751"/>
                                <a:pt x="12906" y="15748"/>
                              </a:cubicBezTo>
                              <a:cubicBezTo>
                                <a:pt x="12890" y="15744"/>
                                <a:pt x="12873" y="15741"/>
                                <a:pt x="12857" y="15730"/>
                              </a:cubicBezTo>
                              <a:cubicBezTo>
                                <a:pt x="12852" y="15727"/>
                                <a:pt x="12846" y="15723"/>
                                <a:pt x="12841" y="15720"/>
                              </a:cubicBezTo>
                              <a:cubicBezTo>
                                <a:pt x="12819" y="15709"/>
                                <a:pt x="12792" y="15691"/>
                                <a:pt x="12759" y="15677"/>
                              </a:cubicBezTo>
                              <a:cubicBezTo>
                                <a:pt x="12732" y="15667"/>
                                <a:pt x="12705" y="15660"/>
                                <a:pt x="12678" y="15656"/>
                              </a:cubicBezTo>
                              <a:cubicBezTo>
                                <a:pt x="12673" y="15656"/>
                                <a:pt x="12667" y="15653"/>
                                <a:pt x="12662" y="15649"/>
                              </a:cubicBezTo>
                              <a:cubicBezTo>
                                <a:pt x="12656" y="15646"/>
                                <a:pt x="12646" y="15642"/>
                                <a:pt x="12640" y="15642"/>
                              </a:cubicBezTo>
                              <a:lnTo>
                                <a:pt x="12640" y="15642"/>
                              </a:lnTo>
                              <a:cubicBezTo>
                                <a:pt x="12640" y="15642"/>
                                <a:pt x="12640" y="15642"/>
                                <a:pt x="12635" y="15639"/>
                              </a:cubicBezTo>
                              <a:cubicBezTo>
                                <a:pt x="12662" y="15635"/>
                                <a:pt x="12689" y="15617"/>
                                <a:pt x="12705" y="15603"/>
                              </a:cubicBezTo>
                              <a:cubicBezTo>
                                <a:pt x="12721" y="15589"/>
                                <a:pt x="12754" y="15557"/>
                                <a:pt x="12759" y="15512"/>
                              </a:cubicBezTo>
                              <a:cubicBezTo>
                                <a:pt x="12759" y="15501"/>
                                <a:pt x="12754" y="15494"/>
                                <a:pt x="12754" y="15487"/>
                              </a:cubicBezTo>
                              <a:cubicBezTo>
                                <a:pt x="12749" y="15480"/>
                                <a:pt x="12749" y="15476"/>
                                <a:pt x="12749" y="15469"/>
                              </a:cubicBezTo>
                              <a:cubicBezTo>
                                <a:pt x="12749" y="15469"/>
                                <a:pt x="12749" y="15466"/>
                                <a:pt x="12749" y="15466"/>
                              </a:cubicBezTo>
                              <a:cubicBezTo>
                                <a:pt x="12749" y="15462"/>
                                <a:pt x="12749" y="15459"/>
                                <a:pt x="12749" y="15455"/>
                              </a:cubicBezTo>
                              <a:cubicBezTo>
                                <a:pt x="12743" y="15448"/>
                                <a:pt x="12743" y="15441"/>
                                <a:pt x="12743" y="15434"/>
                              </a:cubicBezTo>
                              <a:cubicBezTo>
                                <a:pt x="12743" y="15427"/>
                                <a:pt x="12738" y="15420"/>
                                <a:pt x="12738" y="15413"/>
                              </a:cubicBezTo>
                              <a:lnTo>
                                <a:pt x="12743" y="15409"/>
                              </a:lnTo>
                              <a:cubicBezTo>
                                <a:pt x="12749" y="15406"/>
                                <a:pt x="12749" y="15406"/>
                                <a:pt x="12749" y="15402"/>
                              </a:cubicBezTo>
                              <a:lnTo>
                                <a:pt x="12749" y="15399"/>
                              </a:lnTo>
                              <a:cubicBezTo>
                                <a:pt x="12749" y="15399"/>
                                <a:pt x="12749" y="15395"/>
                                <a:pt x="12749" y="15395"/>
                              </a:cubicBezTo>
                              <a:cubicBezTo>
                                <a:pt x="12749" y="15392"/>
                                <a:pt x="12749" y="15388"/>
                                <a:pt x="12743" y="15388"/>
                              </a:cubicBezTo>
                              <a:cubicBezTo>
                                <a:pt x="12738" y="15385"/>
                                <a:pt x="12732" y="15388"/>
                                <a:pt x="12727" y="15395"/>
                              </a:cubicBezTo>
                              <a:cubicBezTo>
                                <a:pt x="12721" y="15399"/>
                                <a:pt x="12711" y="15409"/>
                                <a:pt x="12694" y="15416"/>
                              </a:cubicBezTo>
                              <a:cubicBezTo>
                                <a:pt x="12667" y="15434"/>
                                <a:pt x="12619" y="15448"/>
                                <a:pt x="12559" y="15462"/>
                              </a:cubicBezTo>
                              <a:cubicBezTo>
                                <a:pt x="12494" y="15480"/>
                                <a:pt x="12418" y="15494"/>
                                <a:pt x="12342" y="15505"/>
                              </a:cubicBezTo>
                              <a:cubicBezTo>
                                <a:pt x="12282" y="15515"/>
                                <a:pt x="12217" y="15526"/>
                                <a:pt x="12158" y="15540"/>
                              </a:cubicBezTo>
                              <a:cubicBezTo>
                                <a:pt x="12120" y="15547"/>
                                <a:pt x="12011" y="15575"/>
                                <a:pt x="11876" y="15624"/>
                              </a:cubicBezTo>
                              <a:cubicBezTo>
                                <a:pt x="11838" y="15639"/>
                                <a:pt x="11795" y="15656"/>
                                <a:pt x="11746" y="15674"/>
                              </a:cubicBezTo>
                              <a:cubicBezTo>
                                <a:pt x="11751" y="15646"/>
                                <a:pt x="11773" y="15617"/>
                                <a:pt x="11800" y="15593"/>
                              </a:cubicBezTo>
                              <a:cubicBezTo>
                                <a:pt x="11805" y="15589"/>
                                <a:pt x="11811" y="15586"/>
                                <a:pt x="11822" y="15579"/>
                              </a:cubicBezTo>
                              <a:cubicBezTo>
                                <a:pt x="11833" y="15572"/>
                                <a:pt x="11838" y="15568"/>
                                <a:pt x="11849" y="15561"/>
                              </a:cubicBezTo>
                              <a:cubicBezTo>
                                <a:pt x="11860" y="15561"/>
                                <a:pt x="11876" y="15554"/>
                                <a:pt x="11919" y="15522"/>
                              </a:cubicBezTo>
                              <a:cubicBezTo>
                                <a:pt x="11941" y="15512"/>
                                <a:pt x="11957" y="15505"/>
                                <a:pt x="11979" y="15494"/>
                              </a:cubicBezTo>
                              <a:cubicBezTo>
                                <a:pt x="12044" y="15466"/>
                                <a:pt x="12125" y="15441"/>
                                <a:pt x="12217" y="15413"/>
                              </a:cubicBezTo>
                              <a:cubicBezTo>
                                <a:pt x="12250" y="15402"/>
                                <a:pt x="12288" y="15395"/>
                                <a:pt x="12320" y="15385"/>
                              </a:cubicBezTo>
                              <a:cubicBezTo>
                                <a:pt x="12375" y="15371"/>
                                <a:pt x="12423" y="15357"/>
                                <a:pt x="12472" y="15342"/>
                              </a:cubicBezTo>
                              <a:cubicBezTo>
                                <a:pt x="12510" y="15332"/>
                                <a:pt x="12564" y="15314"/>
                                <a:pt x="12624" y="15293"/>
                              </a:cubicBezTo>
                              <a:cubicBezTo>
                                <a:pt x="12689" y="15268"/>
                                <a:pt x="12754" y="15237"/>
                                <a:pt x="12814" y="15201"/>
                              </a:cubicBezTo>
                              <a:cubicBezTo>
                                <a:pt x="12890" y="15159"/>
                                <a:pt x="12955" y="15117"/>
                                <a:pt x="13020" y="15075"/>
                              </a:cubicBezTo>
                              <a:cubicBezTo>
                                <a:pt x="13095" y="15025"/>
                                <a:pt x="13155" y="14969"/>
                                <a:pt x="13209" y="14912"/>
                              </a:cubicBezTo>
                              <a:cubicBezTo>
                                <a:pt x="13264" y="14849"/>
                                <a:pt x="13307" y="14782"/>
                                <a:pt x="13329" y="14718"/>
                              </a:cubicBezTo>
                              <a:cubicBezTo>
                                <a:pt x="13339" y="14680"/>
                                <a:pt x="13350" y="14648"/>
                                <a:pt x="13350" y="14616"/>
                              </a:cubicBezTo>
                              <a:cubicBezTo>
                                <a:pt x="13350" y="14577"/>
                                <a:pt x="13350" y="14546"/>
                                <a:pt x="13345" y="14514"/>
                              </a:cubicBezTo>
                              <a:cubicBezTo>
                                <a:pt x="13334" y="14465"/>
                                <a:pt x="13312" y="14422"/>
                                <a:pt x="13291" y="14376"/>
                              </a:cubicBezTo>
                              <a:cubicBezTo>
                                <a:pt x="13285" y="14362"/>
                                <a:pt x="13280" y="14348"/>
                                <a:pt x="13269" y="14334"/>
                              </a:cubicBezTo>
                              <a:lnTo>
                                <a:pt x="13269" y="14334"/>
                              </a:lnTo>
                              <a:cubicBezTo>
                                <a:pt x="13274" y="14331"/>
                                <a:pt x="13274" y="14327"/>
                                <a:pt x="13280" y="14324"/>
                              </a:cubicBezTo>
                              <a:cubicBezTo>
                                <a:pt x="13285" y="14317"/>
                                <a:pt x="13296" y="14306"/>
                                <a:pt x="13307" y="14295"/>
                              </a:cubicBezTo>
                              <a:cubicBezTo>
                                <a:pt x="13334" y="14274"/>
                                <a:pt x="13372" y="14250"/>
                                <a:pt x="13404" y="14232"/>
                              </a:cubicBezTo>
                              <a:lnTo>
                                <a:pt x="13415" y="14225"/>
                              </a:lnTo>
                              <a:cubicBezTo>
                                <a:pt x="13432" y="14214"/>
                                <a:pt x="13459" y="14200"/>
                                <a:pt x="13486" y="14183"/>
                              </a:cubicBezTo>
                              <a:cubicBezTo>
                                <a:pt x="13518" y="14161"/>
                                <a:pt x="13545" y="14133"/>
                                <a:pt x="13572" y="14098"/>
                              </a:cubicBezTo>
                              <a:cubicBezTo>
                                <a:pt x="13610" y="14052"/>
                                <a:pt x="13665" y="14010"/>
                                <a:pt x="13697" y="13982"/>
                              </a:cubicBezTo>
                              <a:cubicBezTo>
                                <a:pt x="13735" y="13960"/>
                                <a:pt x="13768" y="13946"/>
                                <a:pt x="13768" y="13946"/>
                              </a:cubicBezTo>
                              <a:lnTo>
                                <a:pt x="13784" y="13939"/>
                              </a:lnTo>
                              <a:lnTo>
                                <a:pt x="13768" y="13939"/>
                              </a:lnTo>
                              <a:cubicBezTo>
                                <a:pt x="13762" y="13939"/>
                                <a:pt x="13757" y="13936"/>
                                <a:pt x="13751" y="13936"/>
                              </a:cubicBezTo>
                              <a:cubicBezTo>
                                <a:pt x="13751" y="13936"/>
                                <a:pt x="13751" y="13936"/>
                                <a:pt x="13751" y="13936"/>
                              </a:cubicBezTo>
                              <a:cubicBezTo>
                                <a:pt x="13746" y="13932"/>
                                <a:pt x="13741" y="13936"/>
                                <a:pt x="13735" y="13936"/>
                              </a:cubicBezTo>
                              <a:cubicBezTo>
                                <a:pt x="13730" y="13936"/>
                                <a:pt x="13724" y="13936"/>
                                <a:pt x="13713" y="13936"/>
                              </a:cubicBezTo>
                              <a:cubicBezTo>
                                <a:pt x="13708" y="13936"/>
                                <a:pt x="13697" y="13936"/>
                                <a:pt x="13692" y="13939"/>
                              </a:cubicBezTo>
                              <a:cubicBezTo>
                                <a:pt x="13686" y="13939"/>
                                <a:pt x="13675" y="13939"/>
                                <a:pt x="13670" y="13943"/>
                              </a:cubicBezTo>
                              <a:cubicBezTo>
                                <a:pt x="13621" y="13950"/>
                                <a:pt x="13540" y="13964"/>
                                <a:pt x="13453" y="13996"/>
                              </a:cubicBezTo>
                              <a:cubicBezTo>
                                <a:pt x="13361" y="14027"/>
                                <a:pt x="13280" y="14073"/>
                                <a:pt x="13215" y="14123"/>
                              </a:cubicBezTo>
                              <a:cubicBezTo>
                                <a:pt x="13150" y="14176"/>
                                <a:pt x="13101" y="14239"/>
                                <a:pt x="13074" y="14302"/>
                              </a:cubicBezTo>
                              <a:cubicBezTo>
                                <a:pt x="13063" y="14331"/>
                                <a:pt x="13047" y="14373"/>
                                <a:pt x="13047" y="14426"/>
                              </a:cubicBezTo>
                              <a:cubicBezTo>
                                <a:pt x="13047" y="14451"/>
                                <a:pt x="13047" y="14479"/>
                                <a:pt x="13052" y="14507"/>
                              </a:cubicBezTo>
                              <a:cubicBezTo>
                                <a:pt x="13058" y="14535"/>
                                <a:pt x="13068" y="14563"/>
                                <a:pt x="13085" y="14592"/>
                              </a:cubicBezTo>
                              <a:lnTo>
                                <a:pt x="13085" y="14595"/>
                              </a:lnTo>
                              <a:cubicBezTo>
                                <a:pt x="13095" y="14620"/>
                                <a:pt x="13106" y="14651"/>
                                <a:pt x="13090" y="14683"/>
                              </a:cubicBezTo>
                              <a:cubicBezTo>
                                <a:pt x="13079" y="14711"/>
                                <a:pt x="13063" y="14740"/>
                                <a:pt x="13025" y="14771"/>
                              </a:cubicBezTo>
                              <a:cubicBezTo>
                                <a:pt x="12971" y="14824"/>
                                <a:pt x="12890" y="14874"/>
                                <a:pt x="12787" y="14919"/>
                              </a:cubicBezTo>
                              <a:cubicBezTo>
                                <a:pt x="12667" y="14969"/>
                                <a:pt x="12537" y="15015"/>
                                <a:pt x="12413" y="15053"/>
                              </a:cubicBezTo>
                              <a:cubicBezTo>
                                <a:pt x="12331" y="15082"/>
                                <a:pt x="12255" y="15106"/>
                                <a:pt x="12185" y="15131"/>
                              </a:cubicBezTo>
                              <a:cubicBezTo>
                                <a:pt x="12179" y="15134"/>
                                <a:pt x="12174" y="15134"/>
                                <a:pt x="12169" y="15138"/>
                              </a:cubicBezTo>
                              <a:lnTo>
                                <a:pt x="12158" y="15141"/>
                              </a:lnTo>
                              <a:cubicBezTo>
                                <a:pt x="12060" y="15177"/>
                                <a:pt x="11979" y="15216"/>
                                <a:pt x="11914" y="15251"/>
                              </a:cubicBezTo>
                              <a:cubicBezTo>
                                <a:pt x="11827" y="15300"/>
                                <a:pt x="11768" y="15346"/>
                                <a:pt x="11735" y="15371"/>
                              </a:cubicBezTo>
                              <a:cubicBezTo>
                                <a:pt x="11730" y="15374"/>
                                <a:pt x="11730" y="15378"/>
                                <a:pt x="11724" y="15378"/>
                              </a:cubicBezTo>
                              <a:lnTo>
                                <a:pt x="11735" y="15339"/>
                              </a:lnTo>
                              <a:lnTo>
                                <a:pt x="11746" y="15290"/>
                              </a:lnTo>
                              <a:cubicBezTo>
                                <a:pt x="11746" y="15290"/>
                                <a:pt x="11746" y="15290"/>
                                <a:pt x="11746" y="15290"/>
                              </a:cubicBezTo>
                              <a:cubicBezTo>
                                <a:pt x="11746" y="15290"/>
                                <a:pt x="11746" y="15286"/>
                                <a:pt x="11746" y="15286"/>
                              </a:cubicBezTo>
                              <a:lnTo>
                                <a:pt x="11746" y="15283"/>
                              </a:lnTo>
                              <a:lnTo>
                                <a:pt x="11735" y="15283"/>
                              </a:lnTo>
                              <a:cubicBezTo>
                                <a:pt x="11708" y="15283"/>
                                <a:pt x="11702" y="15283"/>
                                <a:pt x="11686" y="15283"/>
                              </a:cubicBezTo>
                              <a:cubicBezTo>
                                <a:pt x="11670" y="15283"/>
                                <a:pt x="11659" y="15283"/>
                                <a:pt x="11643" y="15283"/>
                              </a:cubicBezTo>
                              <a:cubicBezTo>
                                <a:pt x="11616" y="15283"/>
                                <a:pt x="11589" y="15286"/>
                                <a:pt x="11562" y="15293"/>
                              </a:cubicBezTo>
                              <a:cubicBezTo>
                                <a:pt x="11502" y="15304"/>
                                <a:pt x="11464" y="15321"/>
                                <a:pt x="11459" y="15325"/>
                              </a:cubicBezTo>
                              <a:cubicBezTo>
                                <a:pt x="11431" y="15339"/>
                                <a:pt x="11404" y="15360"/>
                                <a:pt x="11394" y="15378"/>
                              </a:cubicBezTo>
                              <a:cubicBezTo>
                                <a:pt x="11394" y="15378"/>
                                <a:pt x="11394" y="15374"/>
                                <a:pt x="11388" y="15374"/>
                              </a:cubicBezTo>
                              <a:cubicBezTo>
                                <a:pt x="11383" y="15364"/>
                                <a:pt x="11366" y="15357"/>
                                <a:pt x="11356" y="15349"/>
                              </a:cubicBezTo>
                              <a:cubicBezTo>
                                <a:pt x="11345" y="15342"/>
                                <a:pt x="11334" y="15332"/>
                                <a:pt x="11323" y="15318"/>
                              </a:cubicBezTo>
                              <a:cubicBezTo>
                                <a:pt x="11318" y="15311"/>
                                <a:pt x="11312" y="15300"/>
                                <a:pt x="11307" y="15293"/>
                              </a:cubicBezTo>
                              <a:lnTo>
                                <a:pt x="11301" y="15283"/>
                              </a:lnTo>
                              <a:cubicBezTo>
                                <a:pt x="11301" y="15283"/>
                                <a:pt x="11301" y="15279"/>
                                <a:pt x="11301" y="15279"/>
                              </a:cubicBezTo>
                              <a:lnTo>
                                <a:pt x="11301" y="15275"/>
                              </a:lnTo>
                              <a:cubicBezTo>
                                <a:pt x="11301" y="15268"/>
                                <a:pt x="11301" y="15265"/>
                                <a:pt x="11301" y="15258"/>
                              </a:cubicBezTo>
                              <a:cubicBezTo>
                                <a:pt x="11301" y="15254"/>
                                <a:pt x="11301" y="15251"/>
                                <a:pt x="11301" y="15247"/>
                              </a:cubicBezTo>
                              <a:lnTo>
                                <a:pt x="11301" y="15237"/>
                              </a:lnTo>
                              <a:lnTo>
                                <a:pt x="11285" y="15247"/>
                              </a:lnTo>
                              <a:cubicBezTo>
                                <a:pt x="11280" y="15251"/>
                                <a:pt x="11274" y="15254"/>
                                <a:pt x="11263" y="15258"/>
                              </a:cubicBezTo>
                              <a:cubicBezTo>
                                <a:pt x="11269" y="15251"/>
                                <a:pt x="11269" y="15240"/>
                                <a:pt x="11274" y="15230"/>
                              </a:cubicBezTo>
                              <a:cubicBezTo>
                                <a:pt x="11280" y="15219"/>
                                <a:pt x="11280" y="15212"/>
                                <a:pt x="11285" y="15201"/>
                              </a:cubicBezTo>
                              <a:cubicBezTo>
                                <a:pt x="11291" y="15184"/>
                                <a:pt x="11307" y="15149"/>
                                <a:pt x="11328" y="15110"/>
                              </a:cubicBezTo>
                              <a:cubicBezTo>
                                <a:pt x="11328" y="15106"/>
                                <a:pt x="11334" y="15103"/>
                                <a:pt x="11334" y="15103"/>
                              </a:cubicBezTo>
                              <a:cubicBezTo>
                                <a:pt x="11372" y="15053"/>
                                <a:pt x="11410" y="15022"/>
                                <a:pt x="11421" y="15011"/>
                              </a:cubicBezTo>
                              <a:cubicBezTo>
                                <a:pt x="11534" y="15011"/>
                                <a:pt x="11643" y="15004"/>
                                <a:pt x="11746" y="14986"/>
                              </a:cubicBezTo>
                              <a:cubicBezTo>
                                <a:pt x="11778" y="14983"/>
                                <a:pt x="11805" y="14976"/>
                                <a:pt x="11833" y="14972"/>
                              </a:cubicBezTo>
                              <a:cubicBezTo>
                                <a:pt x="11881" y="14962"/>
                                <a:pt x="11930" y="14948"/>
                                <a:pt x="11973" y="14937"/>
                              </a:cubicBezTo>
                              <a:cubicBezTo>
                                <a:pt x="12022" y="14923"/>
                                <a:pt x="12066" y="14905"/>
                                <a:pt x="12104" y="14888"/>
                              </a:cubicBezTo>
                              <a:cubicBezTo>
                                <a:pt x="12147" y="14870"/>
                                <a:pt x="12185" y="14849"/>
                                <a:pt x="12217" y="14831"/>
                              </a:cubicBezTo>
                              <a:cubicBezTo>
                                <a:pt x="12261" y="14807"/>
                                <a:pt x="12304" y="14778"/>
                                <a:pt x="12347" y="14750"/>
                              </a:cubicBezTo>
                              <a:cubicBezTo>
                                <a:pt x="12396" y="14715"/>
                                <a:pt x="12450" y="14673"/>
                                <a:pt x="12505" y="14623"/>
                              </a:cubicBezTo>
                              <a:cubicBezTo>
                                <a:pt x="12532" y="14599"/>
                                <a:pt x="12570" y="14567"/>
                                <a:pt x="12602" y="14535"/>
                              </a:cubicBezTo>
                              <a:cubicBezTo>
                                <a:pt x="12608" y="14535"/>
                                <a:pt x="12613" y="14532"/>
                                <a:pt x="12613" y="14528"/>
                              </a:cubicBezTo>
                              <a:cubicBezTo>
                                <a:pt x="12619" y="14525"/>
                                <a:pt x="12624" y="14517"/>
                                <a:pt x="12624" y="14514"/>
                              </a:cubicBezTo>
                              <a:cubicBezTo>
                                <a:pt x="12646" y="14496"/>
                                <a:pt x="12656" y="14479"/>
                                <a:pt x="12673" y="14465"/>
                              </a:cubicBezTo>
                              <a:cubicBezTo>
                                <a:pt x="12721" y="14408"/>
                                <a:pt x="12765" y="14341"/>
                                <a:pt x="12797" y="14267"/>
                              </a:cubicBezTo>
                              <a:cubicBezTo>
                                <a:pt x="12814" y="14225"/>
                                <a:pt x="12830" y="14179"/>
                                <a:pt x="12846" y="14133"/>
                              </a:cubicBezTo>
                              <a:cubicBezTo>
                                <a:pt x="12857" y="14105"/>
                                <a:pt x="12862" y="14080"/>
                                <a:pt x="12873" y="14052"/>
                              </a:cubicBezTo>
                              <a:lnTo>
                                <a:pt x="12879" y="14042"/>
                              </a:lnTo>
                              <a:cubicBezTo>
                                <a:pt x="12890" y="14010"/>
                                <a:pt x="12900" y="13982"/>
                                <a:pt x="12922" y="13950"/>
                              </a:cubicBezTo>
                              <a:cubicBezTo>
                                <a:pt x="12933" y="13932"/>
                                <a:pt x="12944" y="13918"/>
                                <a:pt x="12960" y="13904"/>
                              </a:cubicBezTo>
                              <a:cubicBezTo>
                                <a:pt x="12976" y="13890"/>
                                <a:pt x="12993" y="13879"/>
                                <a:pt x="13009" y="13869"/>
                              </a:cubicBezTo>
                              <a:cubicBezTo>
                                <a:pt x="13025" y="13858"/>
                                <a:pt x="13047" y="13851"/>
                                <a:pt x="13068" y="13841"/>
                              </a:cubicBezTo>
                              <a:lnTo>
                                <a:pt x="13128" y="13816"/>
                              </a:lnTo>
                              <a:lnTo>
                                <a:pt x="13123" y="13809"/>
                              </a:lnTo>
                              <a:cubicBezTo>
                                <a:pt x="13123" y="13809"/>
                                <a:pt x="13117" y="13805"/>
                                <a:pt x="13117" y="13805"/>
                              </a:cubicBezTo>
                              <a:cubicBezTo>
                                <a:pt x="13112" y="13802"/>
                                <a:pt x="13112" y="13798"/>
                                <a:pt x="13106" y="13798"/>
                              </a:cubicBezTo>
                              <a:lnTo>
                                <a:pt x="13106" y="13798"/>
                              </a:lnTo>
                              <a:cubicBezTo>
                                <a:pt x="13112" y="13784"/>
                                <a:pt x="13095" y="13774"/>
                                <a:pt x="13079" y="13770"/>
                              </a:cubicBezTo>
                              <a:cubicBezTo>
                                <a:pt x="13074" y="13770"/>
                                <a:pt x="13063" y="13770"/>
                                <a:pt x="13058" y="13770"/>
                              </a:cubicBezTo>
                              <a:cubicBezTo>
                                <a:pt x="13036" y="13760"/>
                                <a:pt x="13009" y="13752"/>
                                <a:pt x="12987" y="13745"/>
                              </a:cubicBezTo>
                              <a:cubicBezTo>
                                <a:pt x="12944" y="13735"/>
                                <a:pt x="12895" y="13731"/>
                                <a:pt x="12852" y="13731"/>
                              </a:cubicBezTo>
                              <a:cubicBezTo>
                                <a:pt x="12808" y="13735"/>
                                <a:pt x="12770" y="13745"/>
                                <a:pt x="12743" y="13760"/>
                              </a:cubicBezTo>
                              <a:cubicBezTo>
                                <a:pt x="12754" y="13731"/>
                                <a:pt x="12759" y="13703"/>
                                <a:pt x="12770" y="13678"/>
                              </a:cubicBezTo>
                              <a:cubicBezTo>
                                <a:pt x="12792" y="13604"/>
                                <a:pt x="12814" y="13527"/>
                                <a:pt x="12824" y="13449"/>
                              </a:cubicBezTo>
                              <a:cubicBezTo>
                                <a:pt x="12846" y="13379"/>
                                <a:pt x="12857" y="13326"/>
                                <a:pt x="12857" y="13326"/>
                              </a:cubicBezTo>
                              <a:lnTo>
                                <a:pt x="12862" y="13294"/>
                              </a:lnTo>
                              <a:lnTo>
                                <a:pt x="12846" y="13319"/>
                              </a:lnTo>
                              <a:cubicBezTo>
                                <a:pt x="12841" y="13319"/>
                                <a:pt x="12841" y="13322"/>
                                <a:pt x="12835" y="13329"/>
                              </a:cubicBezTo>
                              <a:cubicBezTo>
                                <a:pt x="12830" y="13329"/>
                                <a:pt x="12830" y="13333"/>
                                <a:pt x="12830" y="13336"/>
                              </a:cubicBezTo>
                              <a:cubicBezTo>
                                <a:pt x="12824" y="13344"/>
                                <a:pt x="12814" y="13354"/>
                                <a:pt x="12803" y="13368"/>
                              </a:cubicBezTo>
                              <a:lnTo>
                                <a:pt x="12792" y="13382"/>
                              </a:lnTo>
                              <a:cubicBezTo>
                                <a:pt x="12781" y="13393"/>
                                <a:pt x="12770" y="13407"/>
                                <a:pt x="12759" y="13421"/>
                              </a:cubicBezTo>
                              <a:cubicBezTo>
                                <a:pt x="12721" y="13460"/>
                                <a:pt x="12684" y="13502"/>
                                <a:pt x="12646" y="13537"/>
                              </a:cubicBezTo>
                              <a:cubicBezTo>
                                <a:pt x="12608" y="13573"/>
                                <a:pt x="12564" y="13601"/>
                                <a:pt x="12521" y="13626"/>
                              </a:cubicBezTo>
                              <a:cubicBezTo>
                                <a:pt x="12516" y="13629"/>
                                <a:pt x="12510" y="13633"/>
                                <a:pt x="12505" y="13636"/>
                              </a:cubicBezTo>
                              <a:cubicBezTo>
                                <a:pt x="12521" y="13604"/>
                                <a:pt x="12537" y="13523"/>
                                <a:pt x="12543" y="13481"/>
                              </a:cubicBezTo>
                              <a:cubicBezTo>
                                <a:pt x="12543" y="13463"/>
                                <a:pt x="12559" y="13379"/>
                                <a:pt x="12564" y="13280"/>
                              </a:cubicBezTo>
                              <a:cubicBezTo>
                                <a:pt x="12570" y="13203"/>
                                <a:pt x="12564" y="13118"/>
                                <a:pt x="12553" y="13058"/>
                              </a:cubicBezTo>
                              <a:cubicBezTo>
                                <a:pt x="12564" y="13054"/>
                                <a:pt x="12575" y="13054"/>
                                <a:pt x="12581" y="13051"/>
                              </a:cubicBezTo>
                              <a:lnTo>
                                <a:pt x="12586" y="13051"/>
                              </a:lnTo>
                              <a:cubicBezTo>
                                <a:pt x="12651" y="13037"/>
                                <a:pt x="12716" y="13023"/>
                                <a:pt x="12787" y="13009"/>
                              </a:cubicBezTo>
                              <a:cubicBezTo>
                                <a:pt x="12824" y="12998"/>
                                <a:pt x="12862" y="12991"/>
                                <a:pt x="12906" y="12980"/>
                              </a:cubicBezTo>
                              <a:cubicBezTo>
                                <a:pt x="12971" y="12966"/>
                                <a:pt x="13036" y="12956"/>
                                <a:pt x="13095" y="12945"/>
                              </a:cubicBezTo>
                              <a:cubicBezTo>
                                <a:pt x="13133" y="12942"/>
                                <a:pt x="13177" y="12945"/>
                                <a:pt x="13215" y="12952"/>
                              </a:cubicBezTo>
                              <a:cubicBezTo>
                                <a:pt x="13242" y="12959"/>
                                <a:pt x="13280" y="12973"/>
                                <a:pt x="13318" y="12995"/>
                              </a:cubicBezTo>
                              <a:cubicBezTo>
                                <a:pt x="13356" y="13016"/>
                                <a:pt x="13394" y="13040"/>
                                <a:pt x="13426" y="13069"/>
                              </a:cubicBezTo>
                              <a:cubicBezTo>
                                <a:pt x="13491" y="13121"/>
                                <a:pt x="13540" y="13195"/>
                                <a:pt x="13556" y="13262"/>
                              </a:cubicBezTo>
                              <a:cubicBezTo>
                                <a:pt x="13567" y="13308"/>
                                <a:pt x="13572" y="13354"/>
                                <a:pt x="13562" y="13403"/>
                              </a:cubicBezTo>
                              <a:cubicBezTo>
                                <a:pt x="13556" y="13449"/>
                                <a:pt x="13535" y="13502"/>
                                <a:pt x="13507" y="13548"/>
                              </a:cubicBezTo>
                              <a:cubicBezTo>
                                <a:pt x="13497" y="13566"/>
                                <a:pt x="13486" y="13583"/>
                                <a:pt x="13480" y="13594"/>
                              </a:cubicBezTo>
                              <a:cubicBezTo>
                                <a:pt x="13475" y="13604"/>
                                <a:pt x="13470" y="13611"/>
                                <a:pt x="13470" y="13615"/>
                              </a:cubicBezTo>
                              <a:lnTo>
                                <a:pt x="13464" y="13619"/>
                              </a:lnTo>
                              <a:lnTo>
                                <a:pt x="13464" y="13619"/>
                              </a:lnTo>
                              <a:cubicBezTo>
                                <a:pt x="13464" y="13622"/>
                                <a:pt x="13464" y="13626"/>
                                <a:pt x="13470" y="13626"/>
                              </a:cubicBezTo>
                              <a:cubicBezTo>
                                <a:pt x="13475" y="13629"/>
                                <a:pt x="13480" y="13626"/>
                                <a:pt x="13486" y="13622"/>
                              </a:cubicBezTo>
                              <a:cubicBezTo>
                                <a:pt x="13507" y="13622"/>
                                <a:pt x="13551" y="13622"/>
                                <a:pt x="13605" y="13608"/>
                              </a:cubicBezTo>
                              <a:cubicBezTo>
                                <a:pt x="13643" y="13601"/>
                                <a:pt x="13681" y="13587"/>
                                <a:pt x="13713" y="13573"/>
                              </a:cubicBezTo>
                              <a:cubicBezTo>
                                <a:pt x="13746" y="13559"/>
                                <a:pt x="13778" y="13537"/>
                                <a:pt x="13806" y="13516"/>
                              </a:cubicBezTo>
                              <a:cubicBezTo>
                                <a:pt x="13822" y="13502"/>
                                <a:pt x="13860" y="13470"/>
                                <a:pt x="13898" y="13418"/>
                              </a:cubicBezTo>
                              <a:cubicBezTo>
                                <a:pt x="13925" y="13379"/>
                                <a:pt x="13957" y="13319"/>
                                <a:pt x="13952" y="13252"/>
                              </a:cubicBezTo>
                              <a:cubicBezTo>
                                <a:pt x="13952" y="13220"/>
                                <a:pt x="13941" y="13188"/>
                                <a:pt x="13930" y="13160"/>
                              </a:cubicBezTo>
                              <a:cubicBezTo>
                                <a:pt x="13914" y="13132"/>
                                <a:pt x="13892" y="13104"/>
                                <a:pt x="13860" y="13083"/>
                              </a:cubicBezTo>
                              <a:cubicBezTo>
                                <a:pt x="13844" y="13069"/>
                                <a:pt x="13822" y="13054"/>
                                <a:pt x="13795" y="13040"/>
                              </a:cubicBezTo>
                              <a:cubicBezTo>
                                <a:pt x="13751" y="13012"/>
                                <a:pt x="13703" y="12984"/>
                                <a:pt x="13643" y="12959"/>
                              </a:cubicBezTo>
                              <a:cubicBezTo>
                                <a:pt x="13638" y="12952"/>
                                <a:pt x="13610" y="12938"/>
                                <a:pt x="13578" y="12921"/>
                              </a:cubicBezTo>
                              <a:cubicBezTo>
                                <a:pt x="13535" y="12903"/>
                                <a:pt x="13470" y="12882"/>
                                <a:pt x="13377" y="12857"/>
                              </a:cubicBezTo>
                              <a:cubicBezTo>
                                <a:pt x="13198" y="12811"/>
                                <a:pt x="12987" y="12769"/>
                                <a:pt x="12819" y="12748"/>
                              </a:cubicBezTo>
                              <a:cubicBezTo>
                                <a:pt x="12732" y="12737"/>
                                <a:pt x="12646" y="12727"/>
                                <a:pt x="12564" y="12720"/>
                              </a:cubicBezTo>
                              <a:cubicBezTo>
                                <a:pt x="12570" y="12702"/>
                                <a:pt x="12570" y="12674"/>
                                <a:pt x="12570" y="12653"/>
                              </a:cubicBezTo>
                              <a:cubicBezTo>
                                <a:pt x="12570" y="12642"/>
                                <a:pt x="12570" y="12596"/>
                                <a:pt x="12559" y="12543"/>
                              </a:cubicBezTo>
                              <a:cubicBezTo>
                                <a:pt x="12548" y="12501"/>
                                <a:pt x="12532" y="12455"/>
                                <a:pt x="12516" y="12427"/>
                              </a:cubicBezTo>
                              <a:cubicBezTo>
                                <a:pt x="12516" y="12416"/>
                                <a:pt x="12510" y="12409"/>
                                <a:pt x="12510" y="12406"/>
                              </a:cubicBezTo>
                              <a:cubicBezTo>
                                <a:pt x="12548" y="12402"/>
                                <a:pt x="12581" y="12395"/>
                                <a:pt x="12613" y="12388"/>
                              </a:cubicBezTo>
                              <a:cubicBezTo>
                                <a:pt x="12716" y="12367"/>
                                <a:pt x="12830" y="12335"/>
                                <a:pt x="12944" y="12297"/>
                              </a:cubicBezTo>
                              <a:cubicBezTo>
                                <a:pt x="13058" y="12254"/>
                                <a:pt x="13155" y="12212"/>
                                <a:pt x="13226" y="12170"/>
                              </a:cubicBezTo>
                              <a:cubicBezTo>
                                <a:pt x="13280" y="12138"/>
                                <a:pt x="13329" y="12103"/>
                                <a:pt x="13367" y="12074"/>
                              </a:cubicBezTo>
                              <a:cubicBezTo>
                                <a:pt x="13383" y="12060"/>
                                <a:pt x="13404" y="12046"/>
                                <a:pt x="13421" y="12036"/>
                              </a:cubicBezTo>
                              <a:cubicBezTo>
                                <a:pt x="13470" y="12000"/>
                                <a:pt x="13513" y="11972"/>
                                <a:pt x="13545" y="11951"/>
                              </a:cubicBezTo>
                              <a:cubicBezTo>
                                <a:pt x="13605" y="11916"/>
                                <a:pt x="13665" y="11881"/>
                                <a:pt x="13730" y="11845"/>
                              </a:cubicBezTo>
                              <a:cubicBezTo>
                                <a:pt x="13795" y="11814"/>
                                <a:pt x="13860" y="11782"/>
                                <a:pt x="13925" y="11754"/>
                              </a:cubicBezTo>
                              <a:cubicBezTo>
                                <a:pt x="13984" y="11729"/>
                                <a:pt x="14033" y="11715"/>
                                <a:pt x="14066" y="11711"/>
                              </a:cubicBezTo>
                              <a:cubicBezTo>
                                <a:pt x="14071" y="11711"/>
                                <a:pt x="14082" y="11708"/>
                                <a:pt x="14087" y="11708"/>
                              </a:cubicBezTo>
                              <a:lnTo>
                                <a:pt x="14093" y="11708"/>
                              </a:lnTo>
                              <a:cubicBezTo>
                                <a:pt x="14115" y="11704"/>
                                <a:pt x="14131" y="11704"/>
                                <a:pt x="14142" y="11704"/>
                              </a:cubicBezTo>
                              <a:lnTo>
                                <a:pt x="14147" y="11704"/>
                              </a:lnTo>
                              <a:cubicBezTo>
                                <a:pt x="14207" y="11722"/>
                                <a:pt x="14218" y="11725"/>
                                <a:pt x="14223" y="11718"/>
                              </a:cubicBezTo>
                              <a:cubicBezTo>
                                <a:pt x="14223" y="11718"/>
                                <a:pt x="14223" y="11715"/>
                                <a:pt x="14223" y="11715"/>
                              </a:cubicBezTo>
                              <a:cubicBezTo>
                                <a:pt x="14218" y="11701"/>
                                <a:pt x="14120" y="11662"/>
                                <a:pt x="14060" y="11644"/>
                              </a:cubicBezTo>
                              <a:cubicBezTo>
                                <a:pt x="14028" y="11634"/>
                                <a:pt x="13941" y="11609"/>
                                <a:pt x="13838" y="11602"/>
                              </a:cubicBezTo>
                              <a:cubicBezTo>
                                <a:pt x="13789" y="11598"/>
                                <a:pt x="13735" y="11602"/>
                                <a:pt x="13692" y="11609"/>
                              </a:cubicBezTo>
                              <a:cubicBezTo>
                                <a:pt x="13686" y="11609"/>
                                <a:pt x="13681" y="11609"/>
                                <a:pt x="13681" y="11613"/>
                              </a:cubicBezTo>
                              <a:cubicBezTo>
                                <a:pt x="13697" y="11606"/>
                                <a:pt x="13708" y="11595"/>
                                <a:pt x="13724" y="11588"/>
                              </a:cubicBezTo>
                              <a:cubicBezTo>
                                <a:pt x="13768" y="11567"/>
                                <a:pt x="13806" y="11542"/>
                                <a:pt x="13849" y="11514"/>
                              </a:cubicBezTo>
                              <a:cubicBezTo>
                                <a:pt x="13919" y="11465"/>
                                <a:pt x="13957" y="11401"/>
                                <a:pt x="13974" y="11359"/>
                              </a:cubicBezTo>
                              <a:cubicBezTo>
                                <a:pt x="13995" y="11309"/>
                                <a:pt x="14006" y="11264"/>
                                <a:pt x="14012" y="11228"/>
                              </a:cubicBezTo>
                              <a:cubicBezTo>
                                <a:pt x="14012" y="11214"/>
                                <a:pt x="14017" y="11204"/>
                                <a:pt x="14017" y="11197"/>
                              </a:cubicBezTo>
                              <a:cubicBezTo>
                                <a:pt x="14022" y="11186"/>
                                <a:pt x="14028" y="11179"/>
                                <a:pt x="14033" y="11168"/>
                              </a:cubicBezTo>
                              <a:cubicBezTo>
                                <a:pt x="14039" y="11165"/>
                                <a:pt x="14039" y="11161"/>
                                <a:pt x="14039" y="11158"/>
                              </a:cubicBezTo>
                              <a:cubicBezTo>
                                <a:pt x="14039" y="11154"/>
                                <a:pt x="14039" y="11154"/>
                                <a:pt x="14044" y="11154"/>
                              </a:cubicBezTo>
                              <a:cubicBezTo>
                                <a:pt x="14049" y="11147"/>
                                <a:pt x="14049" y="11144"/>
                                <a:pt x="14049" y="11144"/>
                              </a:cubicBezTo>
                              <a:lnTo>
                                <a:pt x="14055" y="11140"/>
                              </a:lnTo>
                              <a:lnTo>
                                <a:pt x="14049" y="11137"/>
                              </a:lnTo>
                              <a:cubicBezTo>
                                <a:pt x="14044" y="11133"/>
                                <a:pt x="14039" y="11137"/>
                                <a:pt x="14017" y="11154"/>
                              </a:cubicBezTo>
                              <a:cubicBezTo>
                                <a:pt x="13990" y="11179"/>
                                <a:pt x="13941" y="11225"/>
                                <a:pt x="13860" y="11274"/>
                              </a:cubicBezTo>
                              <a:cubicBezTo>
                                <a:pt x="13800" y="11309"/>
                                <a:pt x="13730" y="11341"/>
                                <a:pt x="13648" y="11373"/>
                              </a:cubicBezTo>
                              <a:cubicBezTo>
                                <a:pt x="13610" y="11387"/>
                                <a:pt x="13572" y="11401"/>
                                <a:pt x="13529" y="11412"/>
                              </a:cubicBezTo>
                              <a:cubicBezTo>
                                <a:pt x="13535" y="11408"/>
                                <a:pt x="13535" y="11405"/>
                                <a:pt x="13540" y="11405"/>
                              </a:cubicBezTo>
                              <a:cubicBezTo>
                                <a:pt x="13551" y="11394"/>
                                <a:pt x="13572" y="11373"/>
                                <a:pt x="13589" y="11348"/>
                              </a:cubicBezTo>
                              <a:cubicBezTo>
                                <a:pt x="13605" y="11320"/>
                                <a:pt x="13616" y="11288"/>
                                <a:pt x="13621" y="11257"/>
                              </a:cubicBezTo>
                              <a:cubicBezTo>
                                <a:pt x="13621" y="11225"/>
                                <a:pt x="13616" y="11190"/>
                                <a:pt x="13600" y="11161"/>
                              </a:cubicBezTo>
                              <a:cubicBezTo>
                                <a:pt x="13589" y="11137"/>
                                <a:pt x="13567" y="11116"/>
                                <a:pt x="13545" y="11094"/>
                              </a:cubicBezTo>
                              <a:cubicBezTo>
                                <a:pt x="13545" y="11087"/>
                                <a:pt x="13545" y="11073"/>
                                <a:pt x="13540" y="11073"/>
                              </a:cubicBezTo>
                              <a:lnTo>
                                <a:pt x="13540" y="11073"/>
                              </a:lnTo>
                              <a:lnTo>
                                <a:pt x="13535" y="11073"/>
                              </a:lnTo>
                              <a:lnTo>
                                <a:pt x="13535" y="11073"/>
                              </a:lnTo>
                              <a:cubicBezTo>
                                <a:pt x="13529" y="11073"/>
                                <a:pt x="13524" y="11077"/>
                                <a:pt x="13524" y="11087"/>
                              </a:cubicBezTo>
                              <a:cubicBezTo>
                                <a:pt x="13524" y="11094"/>
                                <a:pt x="13518" y="11108"/>
                                <a:pt x="13507" y="11126"/>
                              </a:cubicBezTo>
                              <a:cubicBezTo>
                                <a:pt x="13497" y="11144"/>
                                <a:pt x="13475" y="11186"/>
                                <a:pt x="13410" y="11228"/>
                              </a:cubicBezTo>
                              <a:cubicBezTo>
                                <a:pt x="13361" y="11260"/>
                                <a:pt x="13291" y="11288"/>
                                <a:pt x="13204" y="11316"/>
                              </a:cubicBezTo>
                              <a:cubicBezTo>
                                <a:pt x="13150" y="11334"/>
                                <a:pt x="13095" y="11348"/>
                                <a:pt x="13041" y="11362"/>
                              </a:cubicBezTo>
                              <a:cubicBezTo>
                                <a:pt x="13014" y="11369"/>
                                <a:pt x="12993" y="11376"/>
                                <a:pt x="12971" y="11380"/>
                              </a:cubicBezTo>
                              <a:lnTo>
                                <a:pt x="12624" y="11472"/>
                              </a:lnTo>
                              <a:cubicBezTo>
                                <a:pt x="12548" y="11489"/>
                                <a:pt x="12467" y="11514"/>
                                <a:pt x="12385" y="11539"/>
                              </a:cubicBezTo>
                              <a:cubicBezTo>
                                <a:pt x="12358" y="11549"/>
                                <a:pt x="12331" y="11556"/>
                                <a:pt x="12304" y="11567"/>
                              </a:cubicBezTo>
                              <a:cubicBezTo>
                                <a:pt x="12299" y="11560"/>
                                <a:pt x="12288" y="11549"/>
                                <a:pt x="12282" y="11539"/>
                              </a:cubicBezTo>
                              <a:lnTo>
                                <a:pt x="12277" y="11528"/>
                              </a:lnTo>
                              <a:cubicBezTo>
                                <a:pt x="12266" y="11507"/>
                                <a:pt x="12255" y="11479"/>
                                <a:pt x="12239" y="11440"/>
                              </a:cubicBezTo>
                              <a:cubicBezTo>
                                <a:pt x="12217" y="11390"/>
                                <a:pt x="12179" y="11288"/>
                                <a:pt x="12152" y="11161"/>
                              </a:cubicBezTo>
                              <a:cubicBezTo>
                                <a:pt x="12136" y="11087"/>
                                <a:pt x="12125" y="11010"/>
                                <a:pt x="12114" y="10936"/>
                              </a:cubicBezTo>
                              <a:cubicBezTo>
                                <a:pt x="12104" y="10795"/>
                                <a:pt x="12109" y="10643"/>
                                <a:pt x="12131" y="10509"/>
                              </a:cubicBezTo>
                              <a:cubicBezTo>
                                <a:pt x="12142" y="10435"/>
                                <a:pt x="12163" y="10365"/>
                                <a:pt x="12185" y="10308"/>
                              </a:cubicBezTo>
                              <a:cubicBezTo>
                                <a:pt x="12201" y="10266"/>
                                <a:pt x="12217" y="10224"/>
                                <a:pt x="12245" y="10185"/>
                              </a:cubicBezTo>
                              <a:cubicBezTo>
                                <a:pt x="12277" y="10128"/>
                                <a:pt x="12320" y="10076"/>
                                <a:pt x="12364" y="10026"/>
                              </a:cubicBezTo>
                              <a:cubicBezTo>
                                <a:pt x="12413" y="9977"/>
                                <a:pt x="12472" y="9931"/>
                                <a:pt x="12537" y="9896"/>
                              </a:cubicBezTo>
                              <a:cubicBezTo>
                                <a:pt x="12608" y="9857"/>
                                <a:pt x="12673" y="9832"/>
                                <a:pt x="12705" y="9822"/>
                              </a:cubicBezTo>
                              <a:cubicBezTo>
                                <a:pt x="12721" y="9815"/>
                                <a:pt x="12738" y="9811"/>
                                <a:pt x="12749" y="9808"/>
                              </a:cubicBezTo>
                              <a:cubicBezTo>
                                <a:pt x="12765" y="9804"/>
                                <a:pt x="12770" y="9801"/>
                                <a:pt x="12776" y="9797"/>
                              </a:cubicBezTo>
                              <a:lnTo>
                                <a:pt x="12808" y="9790"/>
                              </a:lnTo>
                              <a:lnTo>
                                <a:pt x="12781" y="9790"/>
                              </a:lnTo>
                              <a:cubicBezTo>
                                <a:pt x="12776" y="9786"/>
                                <a:pt x="12770" y="9790"/>
                                <a:pt x="12770" y="9790"/>
                              </a:cubicBezTo>
                              <a:cubicBezTo>
                                <a:pt x="12759" y="9790"/>
                                <a:pt x="12749" y="9790"/>
                                <a:pt x="12738" y="9790"/>
                              </a:cubicBezTo>
                              <a:cubicBezTo>
                                <a:pt x="12721" y="9790"/>
                                <a:pt x="12705" y="9786"/>
                                <a:pt x="12689" y="9786"/>
                              </a:cubicBezTo>
                              <a:cubicBezTo>
                                <a:pt x="12640" y="9783"/>
                                <a:pt x="12570" y="9779"/>
                                <a:pt x="12488" y="9790"/>
                              </a:cubicBezTo>
                              <a:cubicBezTo>
                                <a:pt x="12445" y="9793"/>
                                <a:pt x="12402" y="9801"/>
                                <a:pt x="12364" y="9808"/>
                              </a:cubicBezTo>
                              <a:cubicBezTo>
                                <a:pt x="12320" y="9818"/>
                                <a:pt x="12277" y="9829"/>
                                <a:pt x="12239" y="9843"/>
                              </a:cubicBezTo>
                              <a:cubicBezTo>
                                <a:pt x="12196" y="9857"/>
                                <a:pt x="12152" y="9875"/>
                                <a:pt x="12120" y="9892"/>
                              </a:cubicBezTo>
                              <a:cubicBezTo>
                                <a:pt x="12087" y="9910"/>
                                <a:pt x="12060" y="9931"/>
                                <a:pt x="12033" y="9959"/>
                              </a:cubicBezTo>
                              <a:cubicBezTo>
                                <a:pt x="12017" y="9977"/>
                                <a:pt x="11984" y="10009"/>
                                <a:pt x="11957" y="10054"/>
                              </a:cubicBezTo>
                              <a:cubicBezTo>
                                <a:pt x="11925" y="10097"/>
                                <a:pt x="11903" y="10146"/>
                                <a:pt x="11881" y="10192"/>
                              </a:cubicBezTo>
                              <a:cubicBezTo>
                                <a:pt x="11833" y="10301"/>
                                <a:pt x="11800" y="10432"/>
                                <a:pt x="11800" y="10555"/>
                              </a:cubicBezTo>
                              <a:cubicBezTo>
                                <a:pt x="11795" y="10636"/>
                                <a:pt x="11805" y="10728"/>
                                <a:pt x="11822" y="10823"/>
                              </a:cubicBezTo>
                              <a:cubicBezTo>
                                <a:pt x="11805" y="10805"/>
                                <a:pt x="11784" y="10788"/>
                                <a:pt x="11768" y="10774"/>
                              </a:cubicBezTo>
                              <a:lnTo>
                                <a:pt x="11746" y="10756"/>
                              </a:lnTo>
                              <a:cubicBezTo>
                                <a:pt x="11719" y="10731"/>
                                <a:pt x="11670" y="10685"/>
                                <a:pt x="11616" y="10636"/>
                              </a:cubicBezTo>
                              <a:cubicBezTo>
                                <a:pt x="11589" y="10611"/>
                                <a:pt x="11562" y="10587"/>
                                <a:pt x="11540" y="10562"/>
                              </a:cubicBezTo>
                              <a:cubicBezTo>
                                <a:pt x="11513" y="10534"/>
                                <a:pt x="11486" y="10509"/>
                                <a:pt x="11464" y="10488"/>
                              </a:cubicBezTo>
                              <a:cubicBezTo>
                                <a:pt x="11464" y="10488"/>
                                <a:pt x="11464" y="10484"/>
                                <a:pt x="11459" y="10484"/>
                              </a:cubicBezTo>
                              <a:lnTo>
                                <a:pt x="11453" y="10417"/>
                              </a:lnTo>
                              <a:cubicBezTo>
                                <a:pt x="11453" y="10400"/>
                                <a:pt x="11453" y="10358"/>
                                <a:pt x="11442" y="10305"/>
                              </a:cubicBezTo>
                              <a:cubicBezTo>
                                <a:pt x="11437" y="10252"/>
                                <a:pt x="11421" y="10206"/>
                                <a:pt x="11404" y="10164"/>
                              </a:cubicBezTo>
                              <a:cubicBezTo>
                                <a:pt x="11388" y="10114"/>
                                <a:pt x="11356" y="10068"/>
                                <a:pt x="11323" y="10026"/>
                              </a:cubicBezTo>
                              <a:cubicBezTo>
                                <a:pt x="11301" y="9998"/>
                                <a:pt x="11236" y="9931"/>
                                <a:pt x="11117" y="9860"/>
                              </a:cubicBezTo>
                              <a:cubicBezTo>
                                <a:pt x="11025" y="9804"/>
                                <a:pt x="10889" y="9744"/>
                                <a:pt x="10727" y="9688"/>
                              </a:cubicBezTo>
                              <a:cubicBezTo>
                                <a:pt x="10683" y="9670"/>
                                <a:pt x="10635" y="9656"/>
                                <a:pt x="10586" y="9638"/>
                              </a:cubicBezTo>
                              <a:cubicBezTo>
                                <a:pt x="10559" y="9628"/>
                                <a:pt x="10526" y="9617"/>
                                <a:pt x="10499" y="9610"/>
                              </a:cubicBezTo>
                              <a:lnTo>
                                <a:pt x="10477" y="9603"/>
                              </a:lnTo>
                              <a:cubicBezTo>
                                <a:pt x="10407" y="9578"/>
                                <a:pt x="10342" y="9557"/>
                                <a:pt x="10288" y="9529"/>
                              </a:cubicBezTo>
                              <a:cubicBezTo>
                                <a:pt x="10228" y="9501"/>
                                <a:pt x="10179" y="9469"/>
                                <a:pt x="10152" y="9434"/>
                              </a:cubicBezTo>
                              <a:cubicBezTo>
                                <a:pt x="10152" y="9430"/>
                                <a:pt x="10152" y="9427"/>
                                <a:pt x="10147" y="9423"/>
                              </a:cubicBezTo>
                              <a:cubicBezTo>
                                <a:pt x="10147" y="9420"/>
                                <a:pt x="10141" y="9416"/>
                                <a:pt x="10136" y="9413"/>
                              </a:cubicBezTo>
                              <a:cubicBezTo>
                                <a:pt x="10114" y="9377"/>
                                <a:pt x="10103" y="9339"/>
                                <a:pt x="10114" y="9307"/>
                              </a:cubicBezTo>
                              <a:lnTo>
                                <a:pt x="10120" y="9300"/>
                              </a:lnTo>
                              <a:lnTo>
                                <a:pt x="10120" y="9300"/>
                              </a:lnTo>
                              <a:cubicBezTo>
                                <a:pt x="10125" y="9286"/>
                                <a:pt x="10136" y="9275"/>
                                <a:pt x="10136" y="9275"/>
                              </a:cubicBezTo>
                              <a:lnTo>
                                <a:pt x="10141" y="9268"/>
                              </a:lnTo>
                              <a:lnTo>
                                <a:pt x="10103" y="9268"/>
                              </a:lnTo>
                              <a:cubicBezTo>
                                <a:pt x="10098" y="9268"/>
                                <a:pt x="10093" y="9272"/>
                                <a:pt x="10087" y="9272"/>
                              </a:cubicBezTo>
                              <a:cubicBezTo>
                                <a:pt x="10087" y="9272"/>
                                <a:pt x="10082" y="9272"/>
                                <a:pt x="10082" y="9275"/>
                              </a:cubicBezTo>
                              <a:cubicBezTo>
                                <a:pt x="10066" y="9279"/>
                                <a:pt x="10055" y="9282"/>
                                <a:pt x="10044" y="9289"/>
                              </a:cubicBezTo>
                              <a:cubicBezTo>
                                <a:pt x="10028" y="9296"/>
                                <a:pt x="10000" y="9311"/>
                                <a:pt x="9984" y="9332"/>
                              </a:cubicBezTo>
                              <a:cubicBezTo>
                                <a:pt x="9973" y="9342"/>
                                <a:pt x="9968" y="9356"/>
                                <a:pt x="9968" y="9367"/>
                              </a:cubicBezTo>
                              <a:cubicBezTo>
                                <a:pt x="9968" y="9367"/>
                                <a:pt x="9968" y="9367"/>
                                <a:pt x="9968" y="9370"/>
                              </a:cubicBezTo>
                              <a:cubicBezTo>
                                <a:pt x="9963" y="9370"/>
                                <a:pt x="9963" y="9370"/>
                                <a:pt x="9957" y="9367"/>
                              </a:cubicBezTo>
                              <a:cubicBezTo>
                                <a:pt x="9941" y="9363"/>
                                <a:pt x="9925" y="9363"/>
                                <a:pt x="9908" y="9360"/>
                              </a:cubicBezTo>
                              <a:lnTo>
                                <a:pt x="9751" y="9342"/>
                              </a:lnTo>
                              <a:cubicBezTo>
                                <a:pt x="9751" y="9342"/>
                                <a:pt x="9751" y="9342"/>
                                <a:pt x="9746" y="9342"/>
                              </a:cubicBezTo>
                              <a:cubicBezTo>
                                <a:pt x="9740" y="9342"/>
                                <a:pt x="9740" y="9342"/>
                                <a:pt x="9735" y="9342"/>
                              </a:cubicBezTo>
                              <a:cubicBezTo>
                                <a:pt x="9724" y="9342"/>
                                <a:pt x="9708" y="9346"/>
                                <a:pt x="9708" y="9356"/>
                              </a:cubicBezTo>
                              <a:cubicBezTo>
                                <a:pt x="9708" y="9360"/>
                                <a:pt x="9708" y="9363"/>
                                <a:pt x="9708" y="9363"/>
                              </a:cubicBezTo>
                              <a:lnTo>
                                <a:pt x="9708" y="9370"/>
                              </a:lnTo>
                              <a:cubicBezTo>
                                <a:pt x="9708" y="9377"/>
                                <a:pt x="9702" y="9385"/>
                                <a:pt x="9702" y="9395"/>
                              </a:cubicBezTo>
                              <a:cubicBezTo>
                                <a:pt x="9702" y="9427"/>
                                <a:pt x="9713" y="9462"/>
                                <a:pt x="9735" y="9490"/>
                              </a:cubicBezTo>
                              <a:cubicBezTo>
                                <a:pt x="9746" y="9504"/>
                                <a:pt x="9757" y="9515"/>
                                <a:pt x="9767" y="9526"/>
                              </a:cubicBezTo>
                              <a:cubicBezTo>
                                <a:pt x="9757" y="9526"/>
                                <a:pt x="9740" y="9522"/>
                                <a:pt x="9729" y="9522"/>
                              </a:cubicBezTo>
                              <a:cubicBezTo>
                                <a:pt x="9713" y="9522"/>
                                <a:pt x="9697" y="9526"/>
                                <a:pt x="9681" y="9526"/>
                              </a:cubicBezTo>
                              <a:cubicBezTo>
                                <a:pt x="9670" y="9526"/>
                                <a:pt x="9659" y="9529"/>
                                <a:pt x="9648" y="9533"/>
                              </a:cubicBezTo>
                              <a:cubicBezTo>
                                <a:pt x="9637" y="9536"/>
                                <a:pt x="9626" y="9540"/>
                                <a:pt x="9610" y="9547"/>
                              </a:cubicBezTo>
                              <a:cubicBezTo>
                                <a:pt x="9599" y="9554"/>
                                <a:pt x="9594" y="9568"/>
                                <a:pt x="9594" y="9575"/>
                              </a:cubicBezTo>
                              <a:cubicBezTo>
                                <a:pt x="9594" y="9582"/>
                                <a:pt x="9594" y="9589"/>
                                <a:pt x="9594" y="9600"/>
                              </a:cubicBezTo>
                              <a:cubicBezTo>
                                <a:pt x="9599" y="9614"/>
                                <a:pt x="9599" y="9628"/>
                                <a:pt x="9610" y="9638"/>
                              </a:cubicBezTo>
                              <a:lnTo>
                                <a:pt x="9610" y="9645"/>
                              </a:lnTo>
                              <a:lnTo>
                                <a:pt x="9616" y="9645"/>
                              </a:lnTo>
                              <a:cubicBezTo>
                                <a:pt x="9616" y="9645"/>
                                <a:pt x="9621" y="9645"/>
                                <a:pt x="9621" y="9642"/>
                              </a:cubicBezTo>
                              <a:cubicBezTo>
                                <a:pt x="9626" y="9642"/>
                                <a:pt x="9626" y="9642"/>
                                <a:pt x="9632" y="9638"/>
                              </a:cubicBezTo>
                              <a:lnTo>
                                <a:pt x="9632" y="9638"/>
                              </a:lnTo>
                              <a:cubicBezTo>
                                <a:pt x="9632" y="9638"/>
                                <a:pt x="9637" y="9642"/>
                                <a:pt x="9654" y="9642"/>
                              </a:cubicBezTo>
                              <a:cubicBezTo>
                                <a:pt x="9681" y="9642"/>
                                <a:pt x="9724" y="9645"/>
                                <a:pt x="9773" y="9663"/>
                              </a:cubicBezTo>
                              <a:cubicBezTo>
                                <a:pt x="9827" y="9681"/>
                                <a:pt x="9887" y="9712"/>
                                <a:pt x="9946" y="9755"/>
                              </a:cubicBezTo>
                              <a:lnTo>
                                <a:pt x="9952" y="9758"/>
                              </a:lnTo>
                              <a:cubicBezTo>
                                <a:pt x="9979" y="9779"/>
                                <a:pt x="10011" y="9801"/>
                                <a:pt x="10038" y="9825"/>
                              </a:cubicBezTo>
                              <a:cubicBezTo>
                                <a:pt x="10071" y="9850"/>
                                <a:pt x="10098" y="9875"/>
                                <a:pt x="10125" y="9903"/>
                              </a:cubicBezTo>
                              <a:cubicBezTo>
                                <a:pt x="10158" y="9942"/>
                                <a:pt x="10185" y="9984"/>
                                <a:pt x="10206" y="10026"/>
                              </a:cubicBezTo>
                              <a:cubicBezTo>
                                <a:pt x="10217" y="10047"/>
                                <a:pt x="10228" y="10068"/>
                                <a:pt x="10244" y="10093"/>
                              </a:cubicBezTo>
                              <a:cubicBezTo>
                                <a:pt x="10282" y="10157"/>
                                <a:pt x="10342" y="10209"/>
                                <a:pt x="10402" y="10266"/>
                              </a:cubicBezTo>
                              <a:cubicBezTo>
                                <a:pt x="10515" y="10372"/>
                                <a:pt x="10624" y="10446"/>
                                <a:pt x="10673" y="10470"/>
                              </a:cubicBezTo>
                              <a:cubicBezTo>
                                <a:pt x="10732" y="10506"/>
                                <a:pt x="10792" y="10534"/>
                                <a:pt x="10851" y="10558"/>
                              </a:cubicBezTo>
                              <a:cubicBezTo>
                                <a:pt x="10889" y="10573"/>
                                <a:pt x="10922" y="10583"/>
                                <a:pt x="10954" y="10590"/>
                              </a:cubicBezTo>
                              <a:lnTo>
                                <a:pt x="10960" y="10590"/>
                              </a:lnTo>
                              <a:cubicBezTo>
                                <a:pt x="10976" y="10594"/>
                                <a:pt x="10992" y="10597"/>
                                <a:pt x="11009" y="10601"/>
                              </a:cubicBezTo>
                              <a:cubicBezTo>
                                <a:pt x="11025" y="10604"/>
                                <a:pt x="11041" y="10604"/>
                                <a:pt x="11063" y="10608"/>
                              </a:cubicBezTo>
                              <a:cubicBezTo>
                                <a:pt x="11112" y="10611"/>
                                <a:pt x="11150" y="10611"/>
                                <a:pt x="11188" y="10608"/>
                              </a:cubicBezTo>
                              <a:cubicBezTo>
                                <a:pt x="11204" y="10608"/>
                                <a:pt x="11220" y="10608"/>
                                <a:pt x="11231" y="10608"/>
                              </a:cubicBezTo>
                              <a:cubicBezTo>
                                <a:pt x="11247" y="10608"/>
                                <a:pt x="11258" y="10608"/>
                                <a:pt x="11269" y="10608"/>
                              </a:cubicBezTo>
                              <a:lnTo>
                                <a:pt x="11274" y="10608"/>
                              </a:lnTo>
                              <a:cubicBezTo>
                                <a:pt x="11296" y="10615"/>
                                <a:pt x="11323" y="10633"/>
                                <a:pt x="11361" y="10664"/>
                              </a:cubicBezTo>
                              <a:cubicBezTo>
                                <a:pt x="11377" y="10678"/>
                                <a:pt x="11399" y="10700"/>
                                <a:pt x="11421" y="10721"/>
                              </a:cubicBezTo>
                              <a:cubicBezTo>
                                <a:pt x="11431" y="10731"/>
                                <a:pt x="11442" y="10742"/>
                                <a:pt x="11453" y="10756"/>
                              </a:cubicBezTo>
                              <a:cubicBezTo>
                                <a:pt x="11551" y="10848"/>
                                <a:pt x="11654" y="10950"/>
                                <a:pt x="11686" y="10978"/>
                              </a:cubicBezTo>
                              <a:cubicBezTo>
                                <a:pt x="11719" y="11006"/>
                                <a:pt x="11757" y="11041"/>
                                <a:pt x="11789" y="11070"/>
                              </a:cubicBezTo>
                              <a:cubicBezTo>
                                <a:pt x="11735" y="11041"/>
                                <a:pt x="11681" y="11017"/>
                                <a:pt x="11616" y="10999"/>
                              </a:cubicBezTo>
                              <a:cubicBezTo>
                                <a:pt x="11578" y="10985"/>
                                <a:pt x="11518" y="10971"/>
                                <a:pt x="11459" y="10964"/>
                              </a:cubicBezTo>
                              <a:cubicBezTo>
                                <a:pt x="11394" y="10953"/>
                                <a:pt x="11328" y="10953"/>
                                <a:pt x="11269" y="10960"/>
                              </a:cubicBezTo>
                              <a:cubicBezTo>
                                <a:pt x="11225" y="10964"/>
                                <a:pt x="11182" y="10974"/>
                                <a:pt x="11139" y="10989"/>
                              </a:cubicBezTo>
                              <a:cubicBezTo>
                                <a:pt x="11095" y="11003"/>
                                <a:pt x="11052" y="11024"/>
                                <a:pt x="11020" y="11045"/>
                              </a:cubicBezTo>
                              <a:cubicBezTo>
                                <a:pt x="10976" y="11077"/>
                                <a:pt x="10954" y="11105"/>
                                <a:pt x="10954" y="11137"/>
                              </a:cubicBezTo>
                              <a:cubicBezTo>
                                <a:pt x="10954" y="11151"/>
                                <a:pt x="10960" y="11168"/>
                                <a:pt x="10965" y="11186"/>
                              </a:cubicBezTo>
                              <a:cubicBezTo>
                                <a:pt x="10971" y="11200"/>
                                <a:pt x="10982" y="11214"/>
                                <a:pt x="10998" y="11228"/>
                              </a:cubicBezTo>
                              <a:cubicBezTo>
                                <a:pt x="11057" y="11292"/>
                                <a:pt x="11150" y="11320"/>
                                <a:pt x="11182" y="11331"/>
                              </a:cubicBezTo>
                              <a:cubicBezTo>
                                <a:pt x="11193" y="11334"/>
                                <a:pt x="11198" y="11334"/>
                                <a:pt x="11204" y="11331"/>
                              </a:cubicBezTo>
                              <a:cubicBezTo>
                                <a:pt x="11209" y="11331"/>
                                <a:pt x="11209" y="11334"/>
                                <a:pt x="11209" y="11334"/>
                              </a:cubicBezTo>
                              <a:lnTo>
                                <a:pt x="11220" y="11338"/>
                              </a:lnTo>
                              <a:lnTo>
                                <a:pt x="11220" y="11331"/>
                              </a:lnTo>
                              <a:cubicBezTo>
                                <a:pt x="11220" y="11306"/>
                                <a:pt x="11220" y="11285"/>
                                <a:pt x="11225" y="11267"/>
                              </a:cubicBezTo>
                              <a:cubicBezTo>
                                <a:pt x="11231" y="11249"/>
                                <a:pt x="11242" y="11232"/>
                                <a:pt x="11253" y="11218"/>
                              </a:cubicBezTo>
                              <a:cubicBezTo>
                                <a:pt x="11258" y="11211"/>
                                <a:pt x="11263" y="11204"/>
                                <a:pt x="11269" y="11197"/>
                              </a:cubicBezTo>
                              <a:cubicBezTo>
                                <a:pt x="11269" y="11197"/>
                                <a:pt x="11274" y="11193"/>
                                <a:pt x="11274" y="11193"/>
                              </a:cubicBezTo>
                              <a:cubicBezTo>
                                <a:pt x="11285" y="11190"/>
                                <a:pt x="11291" y="11182"/>
                                <a:pt x="11307" y="11172"/>
                              </a:cubicBezTo>
                              <a:cubicBezTo>
                                <a:pt x="11318" y="11168"/>
                                <a:pt x="11323" y="11168"/>
                                <a:pt x="11334" y="11165"/>
                              </a:cubicBezTo>
                              <a:cubicBezTo>
                                <a:pt x="11356" y="11161"/>
                                <a:pt x="11399" y="11154"/>
                                <a:pt x="11453" y="11161"/>
                              </a:cubicBezTo>
                              <a:cubicBezTo>
                                <a:pt x="11497" y="11168"/>
                                <a:pt x="11545" y="11179"/>
                                <a:pt x="11594" y="11200"/>
                              </a:cubicBezTo>
                              <a:cubicBezTo>
                                <a:pt x="11686" y="11235"/>
                                <a:pt x="11773" y="11288"/>
                                <a:pt x="11843" y="11341"/>
                              </a:cubicBezTo>
                              <a:cubicBezTo>
                                <a:pt x="11903" y="11387"/>
                                <a:pt x="11946" y="11429"/>
                                <a:pt x="11968" y="11457"/>
                              </a:cubicBezTo>
                              <a:cubicBezTo>
                                <a:pt x="12006" y="11496"/>
                                <a:pt x="12044" y="11549"/>
                                <a:pt x="12071" y="11591"/>
                              </a:cubicBezTo>
                              <a:cubicBezTo>
                                <a:pt x="12082" y="11606"/>
                                <a:pt x="12087" y="11620"/>
                                <a:pt x="12093" y="11630"/>
                              </a:cubicBezTo>
                              <a:cubicBezTo>
                                <a:pt x="12109" y="11662"/>
                                <a:pt x="12114" y="11673"/>
                                <a:pt x="12125" y="11669"/>
                              </a:cubicBezTo>
                              <a:cubicBezTo>
                                <a:pt x="12125" y="11669"/>
                                <a:pt x="12125" y="11669"/>
                                <a:pt x="12125" y="11669"/>
                              </a:cubicBezTo>
                              <a:cubicBezTo>
                                <a:pt x="12125" y="11673"/>
                                <a:pt x="12125" y="11673"/>
                                <a:pt x="12131" y="11676"/>
                              </a:cubicBezTo>
                              <a:cubicBezTo>
                                <a:pt x="12076" y="11711"/>
                                <a:pt x="12028" y="11754"/>
                                <a:pt x="11974" y="11814"/>
                              </a:cubicBezTo>
                              <a:cubicBezTo>
                                <a:pt x="11914" y="11873"/>
                                <a:pt x="11871" y="11930"/>
                                <a:pt x="11838" y="11979"/>
                              </a:cubicBezTo>
                              <a:cubicBezTo>
                                <a:pt x="11800" y="12036"/>
                                <a:pt x="11773" y="12089"/>
                                <a:pt x="11757" y="12145"/>
                              </a:cubicBezTo>
                              <a:cubicBezTo>
                                <a:pt x="11746" y="12184"/>
                                <a:pt x="11740" y="12226"/>
                                <a:pt x="11746" y="12265"/>
                              </a:cubicBezTo>
                              <a:cubicBezTo>
                                <a:pt x="11746" y="12279"/>
                                <a:pt x="11746" y="12289"/>
                                <a:pt x="11746" y="12297"/>
                              </a:cubicBezTo>
                              <a:cubicBezTo>
                                <a:pt x="11719" y="12304"/>
                                <a:pt x="11632" y="12349"/>
                                <a:pt x="11594" y="12378"/>
                              </a:cubicBezTo>
                              <a:cubicBezTo>
                                <a:pt x="11583" y="12385"/>
                                <a:pt x="11507" y="12430"/>
                                <a:pt x="11431" y="12487"/>
                              </a:cubicBezTo>
                              <a:cubicBezTo>
                                <a:pt x="11366" y="12536"/>
                                <a:pt x="11301" y="12589"/>
                                <a:pt x="11269" y="12624"/>
                              </a:cubicBezTo>
                              <a:lnTo>
                                <a:pt x="11269" y="12624"/>
                              </a:lnTo>
                              <a:cubicBezTo>
                                <a:pt x="11263" y="12631"/>
                                <a:pt x="11258" y="12635"/>
                                <a:pt x="11253" y="12635"/>
                              </a:cubicBezTo>
                              <a:cubicBezTo>
                                <a:pt x="11296" y="12582"/>
                                <a:pt x="11339" y="12522"/>
                                <a:pt x="11372" y="12469"/>
                              </a:cubicBezTo>
                              <a:cubicBezTo>
                                <a:pt x="11394" y="12434"/>
                                <a:pt x="11431" y="12374"/>
                                <a:pt x="11464" y="12293"/>
                              </a:cubicBezTo>
                              <a:cubicBezTo>
                                <a:pt x="11480" y="12247"/>
                                <a:pt x="11497" y="12205"/>
                                <a:pt x="11502" y="12163"/>
                              </a:cubicBezTo>
                              <a:cubicBezTo>
                                <a:pt x="11507" y="12113"/>
                                <a:pt x="11507" y="12064"/>
                                <a:pt x="11502" y="12018"/>
                              </a:cubicBezTo>
                              <a:cubicBezTo>
                                <a:pt x="11486" y="11923"/>
                                <a:pt x="11442" y="11824"/>
                                <a:pt x="11372" y="11739"/>
                              </a:cubicBezTo>
                              <a:cubicBezTo>
                                <a:pt x="11339" y="11701"/>
                                <a:pt x="11301" y="11665"/>
                                <a:pt x="11258" y="11630"/>
                              </a:cubicBezTo>
                              <a:cubicBezTo>
                                <a:pt x="11215" y="11598"/>
                                <a:pt x="11177" y="11570"/>
                                <a:pt x="11139" y="11553"/>
                              </a:cubicBezTo>
                              <a:lnTo>
                                <a:pt x="11133" y="11549"/>
                              </a:lnTo>
                              <a:cubicBezTo>
                                <a:pt x="11133" y="11546"/>
                                <a:pt x="11128" y="11539"/>
                                <a:pt x="11123" y="11542"/>
                              </a:cubicBezTo>
                              <a:cubicBezTo>
                                <a:pt x="11123" y="11542"/>
                                <a:pt x="11117" y="11542"/>
                                <a:pt x="11117" y="11542"/>
                              </a:cubicBezTo>
                              <a:lnTo>
                                <a:pt x="11117" y="11542"/>
                              </a:lnTo>
                              <a:cubicBezTo>
                                <a:pt x="11117" y="11542"/>
                                <a:pt x="11112" y="11542"/>
                                <a:pt x="11112" y="11542"/>
                              </a:cubicBezTo>
                              <a:cubicBezTo>
                                <a:pt x="11106" y="11546"/>
                                <a:pt x="11112" y="11549"/>
                                <a:pt x="11112" y="11549"/>
                              </a:cubicBezTo>
                              <a:cubicBezTo>
                                <a:pt x="11112" y="11556"/>
                                <a:pt x="11117" y="11567"/>
                                <a:pt x="11117" y="11584"/>
                              </a:cubicBezTo>
                              <a:cubicBezTo>
                                <a:pt x="11128" y="11620"/>
                                <a:pt x="11139" y="11676"/>
                                <a:pt x="11144" y="11743"/>
                              </a:cubicBezTo>
                              <a:cubicBezTo>
                                <a:pt x="11150" y="11803"/>
                                <a:pt x="11155" y="11866"/>
                                <a:pt x="11150" y="11930"/>
                              </a:cubicBezTo>
                              <a:cubicBezTo>
                                <a:pt x="11144" y="12007"/>
                                <a:pt x="11139" y="12067"/>
                                <a:pt x="11133" y="12120"/>
                              </a:cubicBezTo>
                              <a:cubicBezTo>
                                <a:pt x="11117" y="12212"/>
                                <a:pt x="11095" y="12304"/>
                                <a:pt x="11068" y="12395"/>
                              </a:cubicBezTo>
                              <a:cubicBezTo>
                                <a:pt x="11047" y="12466"/>
                                <a:pt x="11020" y="12526"/>
                                <a:pt x="10992" y="12582"/>
                              </a:cubicBezTo>
                              <a:cubicBezTo>
                                <a:pt x="10960" y="12649"/>
                                <a:pt x="10922" y="12716"/>
                                <a:pt x="10884" y="12783"/>
                              </a:cubicBezTo>
                              <a:cubicBezTo>
                                <a:pt x="10841" y="12854"/>
                                <a:pt x="10786" y="12920"/>
                                <a:pt x="10732" y="12980"/>
                              </a:cubicBezTo>
                              <a:cubicBezTo>
                                <a:pt x="10678" y="13040"/>
                                <a:pt x="10618" y="13093"/>
                                <a:pt x="10559" y="13146"/>
                              </a:cubicBezTo>
                              <a:lnTo>
                                <a:pt x="10548" y="13157"/>
                              </a:lnTo>
                              <a:cubicBezTo>
                                <a:pt x="10488" y="13210"/>
                                <a:pt x="10429" y="13266"/>
                                <a:pt x="10380" y="13322"/>
                              </a:cubicBezTo>
                              <a:cubicBezTo>
                                <a:pt x="10337" y="13372"/>
                                <a:pt x="10299" y="13425"/>
                                <a:pt x="10272" y="13470"/>
                              </a:cubicBezTo>
                              <a:cubicBezTo>
                                <a:pt x="10261" y="13485"/>
                                <a:pt x="10250" y="13499"/>
                                <a:pt x="10244" y="13506"/>
                              </a:cubicBezTo>
                              <a:cubicBezTo>
                                <a:pt x="10228" y="13485"/>
                                <a:pt x="10206" y="13467"/>
                                <a:pt x="10185" y="13449"/>
                              </a:cubicBezTo>
                              <a:cubicBezTo>
                                <a:pt x="10174" y="13442"/>
                                <a:pt x="10163" y="13435"/>
                                <a:pt x="10147" y="13425"/>
                              </a:cubicBezTo>
                              <a:lnTo>
                                <a:pt x="10141" y="13418"/>
                              </a:lnTo>
                              <a:cubicBezTo>
                                <a:pt x="10141" y="13418"/>
                                <a:pt x="10147" y="13414"/>
                                <a:pt x="10147" y="13411"/>
                              </a:cubicBezTo>
                              <a:cubicBezTo>
                                <a:pt x="10174" y="13396"/>
                                <a:pt x="10206" y="13372"/>
                                <a:pt x="10250" y="13329"/>
                              </a:cubicBezTo>
                              <a:cubicBezTo>
                                <a:pt x="10282" y="13305"/>
                                <a:pt x="10309" y="13277"/>
                                <a:pt x="10342" y="13248"/>
                              </a:cubicBezTo>
                              <a:cubicBezTo>
                                <a:pt x="10467" y="13136"/>
                                <a:pt x="10602" y="13005"/>
                                <a:pt x="10694" y="12896"/>
                              </a:cubicBezTo>
                              <a:cubicBezTo>
                                <a:pt x="10754" y="12829"/>
                                <a:pt x="10830" y="12734"/>
                                <a:pt x="10884" y="12614"/>
                              </a:cubicBezTo>
                              <a:cubicBezTo>
                                <a:pt x="10917" y="12540"/>
                                <a:pt x="10938" y="12469"/>
                                <a:pt x="10949" y="12402"/>
                              </a:cubicBezTo>
                              <a:cubicBezTo>
                                <a:pt x="10960" y="12332"/>
                                <a:pt x="10960" y="12251"/>
                                <a:pt x="10949" y="12166"/>
                              </a:cubicBezTo>
                              <a:cubicBezTo>
                                <a:pt x="10938" y="12078"/>
                                <a:pt x="10917" y="11990"/>
                                <a:pt x="10900" y="11902"/>
                              </a:cubicBezTo>
                              <a:cubicBezTo>
                                <a:pt x="10884" y="11828"/>
                                <a:pt x="10868" y="11761"/>
                                <a:pt x="10857" y="11690"/>
                              </a:cubicBezTo>
                              <a:cubicBezTo>
                                <a:pt x="10846" y="11613"/>
                                <a:pt x="10841" y="11542"/>
                                <a:pt x="10846" y="11479"/>
                              </a:cubicBezTo>
                              <a:cubicBezTo>
                                <a:pt x="10846" y="11443"/>
                                <a:pt x="10851" y="11408"/>
                                <a:pt x="10862" y="11376"/>
                              </a:cubicBezTo>
                              <a:cubicBezTo>
                                <a:pt x="10884" y="11313"/>
                                <a:pt x="10911" y="11288"/>
                                <a:pt x="10917" y="11288"/>
                              </a:cubicBezTo>
                              <a:lnTo>
                                <a:pt x="10922" y="11285"/>
                              </a:lnTo>
                              <a:lnTo>
                                <a:pt x="10917" y="11285"/>
                              </a:lnTo>
                              <a:cubicBezTo>
                                <a:pt x="10911" y="11278"/>
                                <a:pt x="10900" y="11274"/>
                                <a:pt x="10879" y="11271"/>
                              </a:cubicBezTo>
                              <a:cubicBezTo>
                                <a:pt x="10851" y="11264"/>
                                <a:pt x="10830" y="11260"/>
                                <a:pt x="10814" y="11257"/>
                              </a:cubicBezTo>
                              <a:lnTo>
                                <a:pt x="10808" y="11257"/>
                              </a:lnTo>
                              <a:cubicBezTo>
                                <a:pt x="10781" y="11253"/>
                                <a:pt x="10738" y="11242"/>
                                <a:pt x="10683" y="11249"/>
                              </a:cubicBezTo>
                              <a:cubicBezTo>
                                <a:pt x="10651" y="11253"/>
                                <a:pt x="10624" y="11264"/>
                                <a:pt x="10602" y="11278"/>
                              </a:cubicBezTo>
                              <a:lnTo>
                                <a:pt x="10602" y="11278"/>
                              </a:lnTo>
                              <a:cubicBezTo>
                                <a:pt x="10597" y="11281"/>
                                <a:pt x="10591" y="11285"/>
                                <a:pt x="10586" y="11288"/>
                              </a:cubicBezTo>
                              <a:cubicBezTo>
                                <a:pt x="10586" y="11281"/>
                                <a:pt x="10586" y="11278"/>
                                <a:pt x="10586" y="11271"/>
                              </a:cubicBezTo>
                              <a:cubicBezTo>
                                <a:pt x="10580" y="11253"/>
                                <a:pt x="10564" y="11228"/>
                                <a:pt x="10543" y="11207"/>
                              </a:cubicBezTo>
                              <a:cubicBezTo>
                                <a:pt x="10537" y="11204"/>
                                <a:pt x="10532" y="11197"/>
                                <a:pt x="10526" y="11190"/>
                              </a:cubicBezTo>
                              <a:cubicBezTo>
                                <a:pt x="10521" y="11182"/>
                                <a:pt x="10510" y="11175"/>
                                <a:pt x="10505" y="11168"/>
                              </a:cubicBezTo>
                              <a:cubicBezTo>
                                <a:pt x="10488" y="11154"/>
                                <a:pt x="10472" y="11137"/>
                                <a:pt x="10467" y="11112"/>
                              </a:cubicBezTo>
                              <a:cubicBezTo>
                                <a:pt x="10461" y="11091"/>
                                <a:pt x="10461" y="11066"/>
                                <a:pt x="10472" y="11045"/>
                              </a:cubicBezTo>
                              <a:cubicBezTo>
                                <a:pt x="10483" y="11024"/>
                                <a:pt x="10499" y="11006"/>
                                <a:pt x="10510" y="10992"/>
                              </a:cubicBezTo>
                              <a:cubicBezTo>
                                <a:pt x="10510" y="10992"/>
                                <a:pt x="10515" y="10985"/>
                                <a:pt x="10510" y="10982"/>
                              </a:cubicBezTo>
                              <a:cubicBezTo>
                                <a:pt x="10505" y="10982"/>
                                <a:pt x="10505" y="10978"/>
                                <a:pt x="10494" y="10985"/>
                              </a:cubicBezTo>
                              <a:cubicBezTo>
                                <a:pt x="10483" y="10978"/>
                                <a:pt x="10467" y="10971"/>
                                <a:pt x="10445" y="10964"/>
                              </a:cubicBezTo>
                              <a:cubicBezTo>
                                <a:pt x="10412" y="10957"/>
                                <a:pt x="10369" y="10953"/>
                                <a:pt x="10331" y="10957"/>
                              </a:cubicBezTo>
                              <a:cubicBezTo>
                                <a:pt x="10315" y="10957"/>
                                <a:pt x="10288" y="10960"/>
                                <a:pt x="10250" y="10971"/>
                              </a:cubicBezTo>
                              <a:cubicBezTo>
                                <a:pt x="10217" y="10978"/>
                                <a:pt x="10179" y="10992"/>
                                <a:pt x="10147" y="11010"/>
                              </a:cubicBezTo>
                              <a:cubicBezTo>
                                <a:pt x="10147" y="11010"/>
                                <a:pt x="10141" y="11013"/>
                                <a:pt x="10141" y="11013"/>
                              </a:cubicBezTo>
                              <a:lnTo>
                                <a:pt x="10136" y="11017"/>
                              </a:lnTo>
                              <a:cubicBezTo>
                                <a:pt x="10114" y="11027"/>
                                <a:pt x="10093" y="11038"/>
                                <a:pt x="10076" y="11049"/>
                              </a:cubicBezTo>
                              <a:lnTo>
                                <a:pt x="10071" y="11052"/>
                              </a:lnTo>
                              <a:cubicBezTo>
                                <a:pt x="10066" y="11056"/>
                                <a:pt x="10060" y="11059"/>
                                <a:pt x="10055" y="11063"/>
                              </a:cubicBezTo>
                              <a:cubicBezTo>
                                <a:pt x="10038" y="11073"/>
                                <a:pt x="10028" y="11084"/>
                                <a:pt x="10022" y="11094"/>
                              </a:cubicBezTo>
                              <a:cubicBezTo>
                                <a:pt x="10022" y="11098"/>
                                <a:pt x="10017" y="11101"/>
                                <a:pt x="10017" y="11105"/>
                              </a:cubicBezTo>
                              <a:cubicBezTo>
                                <a:pt x="10017" y="11101"/>
                                <a:pt x="10011" y="11101"/>
                                <a:pt x="10011" y="11098"/>
                              </a:cubicBezTo>
                              <a:cubicBezTo>
                                <a:pt x="10006" y="11091"/>
                                <a:pt x="9990" y="11077"/>
                                <a:pt x="9968" y="11059"/>
                              </a:cubicBezTo>
                              <a:cubicBezTo>
                                <a:pt x="9952" y="11049"/>
                                <a:pt x="9935" y="11038"/>
                                <a:pt x="9914" y="11024"/>
                              </a:cubicBezTo>
                              <a:cubicBezTo>
                                <a:pt x="9908" y="11020"/>
                                <a:pt x="9903" y="11017"/>
                                <a:pt x="9898" y="11013"/>
                              </a:cubicBezTo>
                              <a:cubicBezTo>
                                <a:pt x="9865" y="10996"/>
                                <a:pt x="9849" y="10978"/>
                                <a:pt x="9838" y="10964"/>
                              </a:cubicBezTo>
                              <a:cubicBezTo>
                                <a:pt x="9827" y="10946"/>
                                <a:pt x="9822" y="10929"/>
                                <a:pt x="9822" y="10915"/>
                              </a:cubicBezTo>
                              <a:cubicBezTo>
                                <a:pt x="9822" y="10911"/>
                                <a:pt x="9822" y="10911"/>
                                <a:pt x="9822" y="10907"/>
                              </a:cubicBezTo>
                              <a:cubicBezTo>
                                <a:pt x="9827" y="10904"/>
                                <a:pt x="9827" y="10900"/>
                                <a:pt x="9832" y="10900"/>
                              </a:cubicBezTo>
                              <a:lnTo>
                                <a:pt x="9849" y="10893"/>
                              </a:lnTo>
                              <a:lnTo>
                                <a:pt x="9827" y="10893"/>
                              </a:lnTo>
                              <a:cubicBezTo>
                                <a:pt x="9827" y="10893"/>
                                <a:pt x="9822" y="10893"/>
                                <a:pt x="9811" y="10893"/>
                              </a:cubicBezTo>
                              <a:cubicBezTo>
                                <a:pt x="9811" y="10893"/>
                                <a:pt x="9811" y="10893"/>
                                <a:pt x="9811" y="10893"/>
                              </a:cubicBezTo>
                              <a:cubicBezTo>
                                <a:pt x="9800" y="10886"/>
                                <a:pt x="9778" y="10886"/>
                                <a:pt x="9767" y="10886"/>
                              </a:cubicBezTo>
                              <a:cubicBezTo>
                                <a:pt x="9746" y="10886"/>
                                <a:pt x="9719" y="10890"/>
                                <a:pt x="9692" y="10893"/>
                              </a:cubicBezTo>
                              <a:cubicBezTo>
                                <a:pt x="9681" y="10897"/>
                                <a:pt x="9621" y="10911"/>
                                <a:pt x="9583" y="10946"/>
                              </a:cubicBezTo>
                              <a:cubicBezTo>
                                <a:pt x="9567" y="10960"/>
                                <a:pt x="9556" y="10978"/>
                                <a:pt x="9551" y="10999"/>
                              </a:cubicBezTo>
                              <a:cubicBezTo>
                                <a:pt x="9551" y="11010"/>
                                <a:pt x="9551" y="11017"/>
                                <a:pt x="9551" y="11027"/>
                              </a:cubicBezTo>
                              <a:cubicBezTo>
                                <a:pt x="9551" y="11031"/>
                                <a:pt x="9551" y="11031"/>
                                <a:pt x="9551" y="11034"/>
                              </a:cubicBezTo>
                              <a:cubicBezTo>
                                <a:pt x="9540" y="11027"/>
                                <a:pt x="9524" y="11020"/>
                                <a:pt x="9502" y="11010"/>
                              </a:cubicBezTo>
                              <a:cubicBezTo>
                                <a:pt x="9475" y="10999"/>
                                <a:pt x="9442" y="10992"/>
                                <a:pt x="9410" y="10985"/>
                              </a:cubicBezTo>
                              <a:cubicBezTo>
                                <a:pt x="9383" y="10982"/>
                                <a:pt x="9350" y="10974"/>
                                <a:pt x="9312" y="10974"/>
                              </a:cubicBezTo>
                              <a:cubicBezTo>
                                <a:pt x="9280" y="10971"/>
                                <a:pt x="9225" y="10971"/>
                                <a:pt x="9171" y="10971"/>
                              </a:cubicBezTo>
                              <a:cubicBezTo>
                                <a:pt x="9160" y="10971"/>
                                <a:pt x="9150" y="10971"/>
                                <a:pt x="9139" y="10971"/>
                              </a:cubicBezTo>
                              <a:cubicBezTo>
                                <a:pt x="9090" y="10971"/>
                                <a:pt x="9030" y="10971"/>
                                <a:pt x="8976" y="10971"/>
                              </a:cubicBezTo>
                              <a:cubicBezTo>
                                <a:pt x="8922" y="10967"/>
                                <a:pt x="8846" y="10960"/>
                                <a:pt x="8781" y="10932"/>
                              </a:cubicBezTo>
                              <a:cubicBezTo>
                                <a:pt x="8732" y="10915"/>
                                <a:pt x="8694" y="10886"/>
                                <a:pt x="8678" y="10855"/>
                              </a:cubicBezTo>
                              <a:cubicBezTo>
                                <a:pt x="8673" y="10844"/>
                                <a:pt x="8673" y="10833"/>
                                <a:pt x="8673" y="10833"/>
                              </a:cubicBezTo>
                              <a:cubicBezTo>
                                <a:pt x="8683" y="10781"/>
                                <a:pt x="8705" y="10735"/>
                                <a:pt x="8732" y="10703"/>
                              </a:cubicBezTo>
                              <a:cubicBezTo>
                                <a:pt x="8748" y="10689"/>
                                <a:pt x="8765" y="10675"/>
                                <a:pt x="8786" y="10664"/>
                              </a:cubicBezTo>
                              <a:cubicBezTo>
                                <a:pt x="8813" y="10650"/>
                                <a:pt x="8846" y="10636"/>
                                <a:pt x="8878" y="10629"/>
                              </a:cubicBezTo>
                              <a:cubicBezTo>
                                <a:pt x="8895" y="10625"/>
                                <a:pt x="8911" y="10622"/>
                                <a:pt x="8927" y="10622"/>
                              </a:cubicBezTo>
                              <a:cubicBezTo>
                                <a:pt x="8976" y="10622"/>
                                <a:pt x="9025" y="10633"/>
                                <a:pt x="9063" y="10654"/>
                              </a:cubicBezTo>
                              <a:cubicBezTo>
                                <a:pt x="9074" y="10661"/>
                                <a:pt x="9079" y="10664"/>
                                <a:pt x="9084" y="10668"/>
                              </a:cubicBezTo>
                              <a:cubicBezTo>
                                <a:pt x="9095" y="10682"/>
                                <a:pt x="9106" y="10696"/>
                                <a:pt x="9106" y="10707"/>
                              </a:cubicBezTo>
                              <a:cubicBezTo>
                                <a:pt x="9106" y="10717"/>
                                <a:pt x="9095" y="10728"/>
                                <a:pt x="9079" y="10738"/>
                              </a:cubicBezTo>
                              <a:cubicBezTo>
                                <a:pt x="9063" y="10745"/>
                                <a:pt x="9047" y="10752"/>
                                <a:pt x="9036" y="10759"/>
                              </a:cubicBezTo>
                              <a:cubicBezTo>
                                <a:pt x="9019" y="10766"/>
                                <a:pt x="9009" y="10770"/>
                                <a:pt x="9014" y="10774"/>
                              </a:cubicBezTo>
                              <a:cubicBezTo>
                                <a:pt x="9014" y="10777"/>
                                <a:pt x="9019" y="10777"/>
                                <a:pt x="9019" y="10777"/>
                              </a:cubicBezTo>
                              <a:cubicBezTo>
                                <a:pt x="9025" y="10781"/>
                                <a:pt x="9036" y="10788"/>
                                <a:pt x="9047" y="10795"/>
                              </a:cubicBezTo>
                              <a:cubicBezTo>
                                <a:pt x="9079" y="10812"/>
                                <a:pt x="9133" y="10826"/>
                                <a:pt x="9193" y="10826"/>
                              </a:cubicBezTo>
                              <a:lnTo>
                                <a:pt x="9198" y="10826"/>
                              </a:lnTo>
                              <a:cubicBezTo>
                                <a:pt x="9231" y="10826"/>
                                <a:pt x="9263" y="10823"/>
                                <a:pt x="9296" y="10812"/>
                              </a:cubicBezTo>
                              <a:cubicBezTo>
                                <a:pt x="9323" y="10805"/>
                                <a:pt x="9350" y="10791"/>
                                <a:pt x="9372" y="10777"/>
                              </a:cubicBezTo>
                              <a:cubicBezTo>
                                <a:pt x="9421" y="10745"/>
                                <a:pt x="9431" y="10710"/>
                                <a:pt x="9431" y="10703"/>
                              </a:cubicBezTo>
                              <a:cubicBezTo>
                                <a:pt x="9437" y="10678"/>
                                <a:pt x="9431" y="10654"/>
                                <a:pt x="9421" y="10629"/>
                              </a:cubicBezTo>
                              <a:cubicBezTo>
                                <a:pt x="9421" y="10629"/>
                                <a:pt x="9426" y="10629"/>
                                <a:pt x="9426" y="10633"/>
                              </a:cubicBezTo>
                              <a:cubicBezTo>
                                <a:pt x="9431" y="10636"/>
                                <a:pt x="9437" y="10640"/>
                                <a:pt x="9448" y="10643"/>
                              </a:cubicBezTo>
                              <a:cubicBezTo>
                                <a:pt x="9486" y="10657"/>
                                <a:pt x="9529" y="10668"/>
                                <a:pt x="9578" y="10671"/>
                              </a:cubicBezTo>
                              <a:cubicBezTo>
                                <a:pt x="9626" y="10678"/>
                                <a:pt x="9681" y="10678"/>
                                <a:pt x="9746" y="10678"/>
                              </a:cubicBezTo>
                              <a:cubicBezTo>
                                <a:pt x="9789" y="10678"/>
                                <a:pt x="9832" y="10678"/>
                                <a:pt x="9881" y="10675"/>
                              </a:cubicBezTo>
                              <a:cubicBezTo>
                                <a:pt x="9898" y="10675"/>
                                <a:pt x="9914" y="10671"/>
                                <a:pt x="9930" y="10671"/>
                              </a:cubicBezTo>
                              <a:cubicBezTo>
                                <a:pt x="9952" y="10668"/>
                                <a:pt x="9979" y="10664"/>
                                <a:pt x="10000" y="10657"/>
                              </a:cubicBezTo>
                              <a:cubicBezTo>
                                <a:pt x="10033" y="10647"/>
                                <a:pt x="10066" y="10633"/>
                                <a:pt x="10093" y="10618"/>
                              </a:cubicBezTo>
                              <a:cubicBezTo>
                                <a:pt x="10131" y="10594"/>
                                <a:pt x="10158" y="10566"/>
                                <a:pt x="10174" y="10537"/>
                              </a:cubicBezTo>
                              <a:cubicBezTo>
                                <a:pt x="10190" y="10509"/>
                                <a:pt x="10196" y="10484"/>
                                <a:pt x="10196" y="10474"/>
                              </a:cubicBezTo>
                              <a:cubicBezTo>
                                <a:pt x="10196" y="10446"/>
                                <a:pt x="10190" y="10414"/>
                                <a:pt x="10169" y="10389"/>
                              </a:cubicBezTo>
                              <a:cubicBezTo>
                                <a:pt x="10152" y="10365"/>
                                <a:pt x="10125" y="10340"/>
                                <a:pt x="10093" y="10319"/>
                              </a:cubicBezTo>
                              <a:cubicBezTo>
                                <a:pt x="10038" y="10287"/>
                                <a:pt x="9979" y="10276"/>
                                <a:pt x="9968" y="10280"/>
                              </a:cubicBezTo>
                              <a:lnTo>
                                <a:pt x="9963" y="10280"/>
                              </a:lnTo>
                              <a:lnTo>
                                <a:pt x="9963" y="10284"/>
                              </a:lnTo>
                              <a:cubicBezTo>
                                <a:pt x="9963" y="10284"/>
                                <a:pt x="9963" y="10284"/>
                                <a:pt x="9963" y="10284"/>
                              </a:cubicBezTo>
                              <a:cubicBezTo>
                                <a:pt x="9952" y="10280"/>
                                <a:pt x="9941" y="10280"/>
                                <a:pt x="9941" y="10280"/>
                              </a:cubicBezTo>
                              <a:lnTo>
                                <a:pt x="9925" y="10276"/>
                              </a:lnTo>
                              <a:lnTo>
                                <a:pt x="9935" y="10287"/>
                              </a:lnTo>
                              <a:cubicBezTo>
                                <a:pt x="9946" y="10298"/>
                                <a:pt x="9957" y="10312"/>
                                <a:pt x="9963" y="10322"/>
                              </a:cubicBezTo>
                              <a:lnTo>
                                <a:pt x="9963" y="10326"/>
                              </a:lnTo>
                              <a:cubicBezTo>
                                <a:pt x="9968" y="10350"/>
                                <a:pt x="9957" y="10393"/>
                                <a:pt x="9935" y="10428"/>
                              </a:cubicBezTo>
                              <a:cubicBezTo>
                                <a:pt x="9930" y="10439"/>
                                <a:pt x="9919" y="10449"/>
                                <a:pt x="9914" y="10456"/>
                              </a:cubicBezTo>
                              <a:cubicBezTo>
                                <a:pt x="9914" y="10456"/>
                                <a:pt x="9914" y="10456"/>
                                <a:pt x="9914" y="10456"/>
                              </a:cubicBezTo>
                              <a:cubicBezTo>
                                <a:pt x="9914" y="10442"/>
                                <a:pt x="9914" y="10428"/>
                                <a:pt x="9908" y="10410"/>
                              </a:cubicBezTo>
                              <a:cubicBezTo>
                                <a:pt x="9903" y="10396"/>
                                <a:pt x="9892" y="10382"/>
                                <a:pt x="9881" y="10372"/>
                              </a:cubicBezTo>
                              <a:cubicBezTo>
                                <a:pt x="9870" y="10361"/>
                                <a:pt x="9854" y="10350"/>
                                <a:pt x="9832" y="10343"/>
                              </a:cubicBezTo>
                              <a:cubicBezTo>
                                <a:pt x="9800" y="10329"/>
                                <a:pt x="9773" y="10326"/>
                                <a:pt x="9757" y="10322"/>
                              </a:cubicBezTo>
                              <a:lnTo>
                                <a:pt x="9751" y="10322"/>
                              </a:lnTo>
                              <a:cubicBezTo>
                                <a:pt x="9729" y="10319"/>
                                <a:pt x="9702" y="10315"/>
                                <a:pt x="9675" y="10312"/>
                              </a:cubicBezTo>
                              <a:cubicBezTo>
                                <a:pt x="9681" y="10312"/>
                                <a:pt x="9686" y="10308"/>
                                <a:pt x="9692" y="10305"/>
                              </a:cubicBezTo>
                              <a:cubicBezTo>
                                <a:pt x="9719" y="10294"/>
                                <a:pt x="9757" y="10273"/>
                                <a:pt x="9784" y="10248"/>
                              </a:cubicBezTo>
                              <a:cubicBezTo>
                                <a:pt x="9822" y="10217"/>
                                <a:pt x="9849" y="10192"/>
                                <a:pt x="9865" y="10167"/>
                              </a:cubicBezTo>
                              <a:cubicBezTo>
                                <a:pt x="9887" y="10142"/>
                                <a:pt x="9892" y="10118"/>
                                <a:pt x="9892" y="10104"/>
                              </a:cubicBezTo>
                              <a:cubicBezTo>
                                <a:pt x="9892" y="10083"/>
                                <a:pt x="9892" y="10058"/>
                                <a:pt x="9881" y="10033"/>
                              </a:cubicBezTo>
                              <a:cubicBezTo>
                                <a:pt x="9870" y="10009"/>
                                <a:pt x="9860" y="10001"/>
                                <a:pt x="9854" y="9998"/>
                              </a:cubicBezTo>
                              <a:lnTo>
                                <a:pt x="9849" y="9987"/>
                              </a:lnTo>
                              <a:lnTo>
                                <a:pt x="9843" y="9994"/>
                              </a:lnTo>
                              <a:cubicBezTo>
                                <a:pt x="9838" y="9998"/>
                                <a:pt x="9838" y="10001"/>
                                <a:pt x="9838" y="10005"/>
                              </a:cubicBezTo>
                              <a:cubicBezTo>
                                <a:pt x="9832" y="10009"/>
                                <a:pt x="9832" y="10012"/>
                                <a:pt x="9827" y="10016"/>
                              </a:cubicBezTo>
                              <a:cubicBezTo>
                                <a:pt x="9816" y="10023"/>
                                <a:pt x="9805" y="10030"/>
                                <a:pt x="9789" y="10037"/>
                              </a:cubicBezTo>
                              <a:cubicBezTo>
                                <a:pt x="9767" y="10044"/>
                                <a:pt x="9735" y="10051"/>
                                <a:pt x="9702" y="10054"/>
                              </a:cubicBezTo>
                              <a:cubicBezTo>
                                <a:pt x="9670" y="10058"/>
                                <a:pt x="9632" y="10065"/>
                                <a:pt x="9589" y="10068"/>
                              </a:cubicBezTo>
                              <a:cubicBezTo>
                                <a:pt x="9551" y="10072"/>
                                <a:pt x="9507" y="10072"/>
                                <a:pt x="9464" y="10076"/>
                              </a:cubicBezTo>
                              <a:cubicBezTo>
                                <a:pt x="9415" y="10079"/>
                                <a:pt x="9361" y="10079"/>
                                <a:pt x="9307" y="10083"/>
                              </a:cubicBezTo>
                              <a:cubicBezTo>
                                <a:pt x="9198" y="10090"/>
                                <a:pt x="9106" y="10100"/>
                                <a:pt x="9025" y="10114"/>
                              </a:cubicBezTo>
                              <a:cubicBezTo>
                                <a:pt x="8987" y="10121"/>
                                <a:pt x="8938" y="10128"/>
                                <a:pt x="8889" y="10146"/>
                              </a:cubicBezTo>
                              <a:lnTo>
                                <a:pt x="8878" y="10146"/>
                              </a:lnTo>
                              <a:cubicBezTo>
                                <a:pt x="8878" y="10142"/>
                                <a:pt x="8878" y="10135"/>
                                <a:pt x="8878" y="10128"/>
                              </a:cubicBezTo>
                              <a:cubicBezTo>
                                <a:pt x="8878" y="10107"/>
                                <a:pt x="8878" y="10083"/>
                                <a:pt x="8878" y="10065"/>
                              </a:cubicBezTo>
                              <a:cubicBezTo>
                                <a:pt x="8878" y="10044"/>
                                <a:pt x="8884" y="9987"/>
                                <a:pt x="8906" y="9931"/>
                              </a:cubicBezTo>
                              <a:cubicBezTo>
                                <a:pt x="8911" y="9910"/>
                                <a:pt x="8922" y="9885"/>
                                <a:pt x="8938" y="9860"/>
                              </a:cubicBezTo>
                              <a:cubicBezTo>
                                <a:pt x="8949" y="9846"/>
                                <a:pt x="8954" y="9829"/>
                                <a:pt x="8965" y="9815"/>
                              </a:cubicBezTo>
                              <a:cubicBezTo>
                                <a:pt x="8971" y="9804"/>
                                <a:pt x="8976" y="9797"/>
                                <a:pt x="8981" y="9790"/>
                              </a:cubicBezTo>
                              <a:cubicBezTo>
                                <a:pt x="8987" y="9786"/>
                                <a:pt x="8987" y="9783"/>
                                <a:pt x="8992" y="9783"/>
                              </a:cubicBezTo>
                              <a:cubicBezTo>
                                <a:pt x="9009" y="9772"/>
                                <a:pt x="9014" y="9765"/>
                                <a:pt x="9009" y="9762"/>
                              </a:cubicBezTo>
                              <a:cubicBezTo>
                                <a:pt x="9003" y="9758"/>
                                <a:pt x="8992" y="9762"/>
                                <a:pt x="8976" y="9769"/>
                              </a:cubicBezTo>
                              <a:cubicBezTo>
                                <a:pt x="8965" y="9772"/>
                                <a:pt x="8949" y="9783"/>
                                <a:pt x="8922" y="9797"/>
                              </a:cubicBezTo>
                              <a:cubicBezTo>
                                <a:pt x="8906" y="9808"/>
                                <a:pt x="8889" y="9818"/>
                                <a:pt x="8873" y="9832"/>
                              </a:cubicBezTo>
                              <a:lnTo>
                                <a:pt x="8862" y="9839"/>
                              </a:lnTo>
                              <a:lnTo>
                                <a:pt x="8851" y="9846"/>
                              </a:lnTo>
                              <a:cubicBezTo>
                                <a:pt x="8835" y="9860"/>
                                <a:pt x="8819" y="9871"/>
                                <a:pt x="8808" y="9885"/>
                              </a:cubicBezTo>
                              <a:cubicBezTo>
                                <a:pt x="8792" y="9899"/>
                                <a:pt x="8710" y="9973"/>
                                <a:pt x="8667" y="10072"/>
                              </a:cubicBezTo>
                              <a:cubicBezTo>
                                <a:pt x="8645" y="10114"/>
                                <a:pt x="8629" y="10157"/>
                                <a:pt x="8624" y="10199"/>
                              </a:cubicBezTo>
                              <a:cubicBezTo>
                                <a:pt x="8618" y="10245"/>
                                <a:pt x="8618" y="10284"/>
                                <a:pt x="8618" y="10308"/>
                              </a:cubicBezTo>
                              <a:lnTo>
                                <a:pt x="8618" y="10312"/>
                              </a:lnTo>
                              <a:cubicBezTo>
                                <a:pt x="8586" y="10343"/>
                                <a:pt x="8553" y="10382"/>
                                <a:pt x="8521" y="10425"/>
                              </a:cubicBezTo>
                              <a:cubicBezTo>
                                <a:pt x="8510" y="10442"/>
                                <a:pt x="8494" y="10456"/>
                                <a:pt x="8483" y="10474"/>
                              </a:cubicBezTo>
                              <a:cubicBezTo>
                                <a:pt x="8472" y="10453"/>
                                <a:pt x="8461" y="10421"/>
                                <a:pt x="8445" y="10393"/>
                              </a:cubicBezTo>
                              <a:cubicBezTo>
                                <a:pt x="8439" y="10379"/>
                                <a:pt x="8429" y="10365"/>
                                <a:pt x="8423" y="10350"/>
                              </a:cubicBezTo>
                              <a:cubicBezTo>
                                <a:pt x="8412" y="10322"/>
                                <a:pt x="8374" y="10248"/>
                                <a:pt x="8342" y="10167"/>
                              </a:cubicBezTo>
                              <a:cubicBezTo>
                                <a:pt x="8320" y="10114"/>
                                <a:pt x="8299" y="10054"/>
                                <a:pt x="8282" y="10009"/>
                              </a:cubicBezTo>
                              <a:cubicBezTo>
                                <a:pt x="8277" y="9991"/>
                                <a:pt x="8271" y="9977"/>
                                <a:pt x="8266" y="9963"/>
                              </a:cubicBezTo>
                              <a:cubicBezTo>
                                <a:pt x="8439" y="9811"/>
                                <a:pt x="8613" y="9677"/>
                                <a:pt x="8727" y="9593"/>
                              </a:cubicBezTo>
                              <a:cubicBezTo>
                                <a:pt x="8889" y="9469"/>
                                <a:pt x="9036" y="9367"/>
                                <a:pt x="9084" y="9335"/>
                              </a:cubicBezTo>
                              <a:cubicBezTo>
                                <a:pt x="9139" y="9300"/>
                                <a:pt x="9187" y="9265"/>
                                <a:pt x="9242" y="9229"/>
                              </a:cubicBezTo>
                              <a:cubicBezTo>
                                <a:pt x="9345" y="9162"/>
                                <a:pt x="9453" y="9092"/>
                                <a:pt x="9545" y="9032"/>
                              </a:cubicBezTo>
                              <a:cubicBezTo>
                                <a:pt x="9578" y="9011"/>
                                <a:pt x="9610" y="8993"/>
                                <a:pt x="9637" y="8976"/>
                              </a:cubicBezTo>
                              <a:cubicBezTo>
                                <a:pt x="9784" y="8884"/>
                                <a:pt x="9784" y="8884"/>
                                <a:pt x="9778" y="8880"/>
                              </a:cubicBezTo>
                              <a:cubicBezTo>
                                <a:pt x="9778" y="8880"/>
                                <a:pt x="9778" y="8880"/>
                                <a:pt x="9778" y="8880"/>
                              </a:cubicBezTo>
                              <a:cubicBezTo>
                                <a:pt x="9789" y="8873"/>
                                <a:pt x="9795" y="8870"/>
                                <a:pt x="9795" y="8870"/>
                              </a:cubicBezTo>
                              <a:cubicBezTo>
                                <a:pt x="9822" y="8873"/>
                                <a:pt x="9876" y="8884"/>
                                <a:pt x="9898" y="8887"/>
                              </a:cubicBezTo>
                              <a:cubicBezTo>
                                <a:pt x="9881" y="8923"/>
                                <a:pt x="9832" y="9053"/>
                                <a:pt x="9968" y="9191"/>
                              </a:cubicBezTo>
                              <a:lnTo>
                                <a:pt x="9973" y="9198"/>
                              </a:lnTo>
                              <a:lnTo>
                                <a:pt x="9990" y="9169"/>
                              </a:lnTo>
                              <a:lnTo>
                                <a:pt x="9995" y="9162"/>
                              </a:lnTo>
                              <a:cubicBezTo>
                                <a:pt x="9995" y="9159"/>
                                <a:pt x="9995" y="9159"/>
                                <a:pt x="10000" y="9159"/>
                              </a:cubicBezTo>
                              <a:cubicBezTo>
                                <a:pt x="10000" y="9159"/>
                                <a:pt x="10000" y="9159"/>
                                <a:pt x="10000" y="9159"/>
                              </a:cubicBezTo>
                              <a:cubicBezTo>
                                <a:pt x="10006" y="9155"/>
                                <a:pt x="10011" y="9152"/>
                                <a:pt x="10017" y="9148"/>
                              </a:cubicBezTo>
                              <a:cubicBezTo>
                                <a:pt x="10028" y="9141"/>
                                <a:pt x="10044" y="9138"/>
                                <a:pt x="10066" y="9131"/>
                              </a:cubicBezTo>
                              <a:cubicBezTo>
                                <a:pt x="10098" y="9124"/>
                                <a:pt x="10131" y="9117"/>
                                <a:pt x="10169" y="9110"/>
                              </a:cubicBezTo>
                              <a:cubicBezTo>
                                <a:pt x="10217" y="9103"/>
                                <a:pt x="10255" y="9099"/>
                                <a:pt x="10282" y="9095"/>
                              </a:cubicBezTo>
                              <a:cubicBezTo>
                                <a:pt x="10293" y="9095"/>
                                <a:pt x="10304" y="9092"/>
                                <a:pt x="10309" y="9092"/>
                              </a:cubicBezTo>
                              <a:cubicBezTo>
                                <a:pt x="10375" y="9085"/>
                                <a:pt x="10461" y="9074"/>
                                <a:pt x="10526" y="9050"/>
                              </a:cubicBezTo>
                              <a:cubicBezTo>
                                <a:pt x="10537" y="9046"/>
                                <a:pt x="10543" y="9043"/>
                                <a:pt x="10548" y="9039"/>
                              </a:cubicBezTo>
                              <a:cubicBezTo>
                                <a:pt x="10543" y="9057"/>
                                <a:pt x="10537" y="9081"/>
                                <a:pt x="10532" y="9106"/>
                              </a:cubicBezTo>
                              <a:lnTo>
                                <a:pt x="10537" y="9106"/>
                              </a:lnTo>
                              <a:lnTo>
                                <a:pt x="10532" y="9106"/>
                              </a:lnTo>
                              <a:cubicBezTo>
                                <a:pt x="10532" y="9113"/>
                                <a:pt x="10532" y="9120"/>
                                <a:pt x="10532" y="9124"/>
                              </a:cubicBezTo>
                              <a:cubicBezTo>
                                <a:pt x="10532" y="9145"/>
                                <a:pt x="10532" y="9169"/>
                                <a:pt x="10532" y="9191"/>
                              </a:cubicBezTo>
                              <a:lnTo>
                                <a:pt x="10532" y="9212"/>
                              </a:lnTo>
                              <a:cubicBezTo>
                                <a:pt x="10532" y="9244"/>
                                <a:pt x="10532" y="9279"/>
                                <a:pt x="10521" y="9307"/>
                              </a:cubicBezTo>
                              <a:cubicBezTo>
                                <a:pt x="10515" y="9325"/>
                                <a:pt x="10505" y="9339"/>
                                <a:pt x="10488" y="9346"/>
                              </a:cubicBezTo>
                              <a:cubicBezTo>
                                <a:pt x="10483" y="9349"/>
                                <a:pt x="10472" y="9356"/>
                                <a:pt x="10461" y="9360"/>
                              </a:cubicBezTo>
                              <a:lnTo>
                                <a:pt x="10445" y="9367"/>
                              </a:lnTo>
                              <a:lnTo>
                                <a:pt x="10434" y="9370"/>
                              </a:lnTo>
                              <a:cubicBezTo>
                                <a:pt x="10429" y="9374"/>
                                <a:pt x="10423" y="9374"/>
                                <a:pt x="10423" y="9377"/>
                              </a:cubicBezTo>
                              <a:cubicBezTo>
                                <a:pt x="10418" y="9381"/>
                                <a:pt x="10412" y="9385"/>
                                <a:pt x="10407" y="9388"/>
                              </a:cubicBezTo>
                              <a:cubicBezTo>
                                <a:pt x="10407" y="9388"/>
                                <a:pt x="10402" y="9392"/>
                                <a:pt x="10402" y="9392"/>
                              </a:cubicBezTo>
                              <a:lnTo>
                                <a:pt x="10396" y="9395"/>
                              </a:lnTo>
                              <a:lnTo>
                                <a:pt x="10391" y="9402"/>
                              </a:lnTo>
                              <a:lnTo>
                                <a:pt x="10456" y="9409"/>
                              </a:lnTo>
                              <a:lnTo>
                                <a:pt x="10467" y="9409"/>
                              </a:lnTo>
                              <a:cubicBezTo>
                                <a:pt x="10488" y="9409"/>
                                <a:pt x="10510" y="9409"/>
                                <a:pt x="10532" y="9409"/>
                              </a:cubicBezTo>
                              <a:cubicBezTo>
                                <a:pt x="10570" y="9409"/>
                                <a:pt x="10602" y="9406"/>
                                <a:pt x="10618" y="9402"/>
                              </a:cubicBezTo>
                              <a:cubicBezTo>
                                <a:pt x="10656" y="9399"/>
                                <a:pt x="10694" y="9388"/>
                                <a:pt x="10732" y="9377"/>
                              </a:cubicBezTo>
                              <a:cubicBezTo>
                                <a:pt x="10765" y="9367"/>
                                <a:pt x="10803" y="9353"/>
                                <a:pt x="10835" y="9339"/>
                              </a:cubicBezTo>
                              <a:cubicBezTo>
                                <a:pt x="10857" y="9328"/>
                                <a:pt x="10873" y="9321"/>
                                <a:pt x="10884" y="9311"/>
                              </a:cubicBezTo>
                              <a:cubicBezTo>
                                <a:pt x="10884" y="9314"/>
                                <a:pt x="10884" y="9314"/>
                                <a:pt x="10884" y="9318"/>
                              </a:cubicBezTo>
                              <a:cubicBezTo>
                                <a:pt x="10879" y="9332"/>
                                <a:pt x="10879" y="9349"/>
                                <a:pt x="10884" y="9363"/>
                              </a:cubicBezTo>
                              <a:cubicBezTo>
                                <a:pt x="10884" y="9381"/>
                                <a:pt x="10889" y="9399"/>
                                <a:pt x="10906" y="9416"/>
                              </a:cubicBezTo>
                              <a:cubicBezTo>
                                <a:pt x="10911" y="9423"/>
                                <a:pt x="10917" y="9434"/>
                                <a:pt x="10927" y="9441"/>
                              </a:cubicBezTo>
                              <a:cubicBezTo>
                                <a:pt x="10933" y="9448"/>
                                <a:pt x="10944" y="9459"/>
                                <a:pt x="10949" y="9466"/>
                              </a:cubicBezTo>
                              <a:cubicBezTo>
                                <a:pt x="10960" y="9483"/>
                                <a:pt x="10965" y="9501"/>
                                <a:pt x="10954" y="9519"/>
                              </a:cubicBezTo>
                              <a:cubicBezTo>
                                <a:pt x="10949" y="9526"/>
                                <a:pt x="10949" y="9536"/>
                                <a:pt x="10938" y="9547"/>
                              </a:cubicBezTo>
                              <a:lnTo>
                                <a:pt x="10900" y="9596"/>
                              </a:lnTo>
                              <a:lnTo>
                                <a:pt x="10949" y="9593"/>
                              </a:lnTo>
                              <a:lnTo>
                                <a:pt x="10998" y="9589"/>
                              </a:lnTo>
                              <a:cubicBezTo>
                                <a:pt x="11009" y="9589"/>
                                <a:pt x="11014" y="9589"/>
                                <a:pt x="11025" y="9585"/>
                              </a:cubicBezTo>
                              <a:lnTo>
                                <a:pt x="11047" y="9582"/>
                              </a:lnTo>
                              <a:cubicBezTo>
                                <a:pt x="11052" y="9582"/>
                                <a:pt x="11057" y="9582"/>
                                <a:pt x="11068" y="9578"/>
                              </a:cubicBezTo>
                              <a:cubicBezTo>
                                <a:pt x="11090" y="9575"/>
                                <a:pt x="11112" y="9571"/>
                                <a:pt x="11133" y="9571"/>
                              </a:cubicBezTo>
                              <a:cubicBezTo>
                                <a:pt x="11150" y="9568"/>
                                <a:pt x="11166" y="9568"/>
                                <a:pt x="11177" y="9564"/>
                              </a:cubicBezTo>
                              <a:cubicBezTo>
                                <a:pt x="11247" y="9554"/>
                                <a:pt x="11301" y="9540"/>
                                <a:pt x="11323" y="9533"/>
                              </a:cubicBezTo>
                              <a:cubicBezTo>
                                <a:pt x="11356" y="9522"/>
                                <a:pt x="11388" y="9504"/>
                                <a:pt x="11415" y="9487"/>
                              </a:cubicBezTo>
                              <a:cubicBezTo>
                                <a:pt x="11442" y="9469"/>
                                <a:pt x="11464" y="9444"/>
                                <a:pt x="11480" y="9423"/>
                              </a:cubicBezTo>
                              <a:cubicBezTo>
                                <a:pt x="11491" y="9406"/>
                                <a:pt x="11502" y="9388"/>
                                <a:pt x="11502" y="9377"/>
                              </a:cubicBezTo>
                              <a:cubicBezTo>
                                <a:pt x="11507" y="9385"/>
                                <a:pt x="11518" y="9392"/>
                                <a:pt x="11529" y="9399"/>
                              </a:cubicBezTo>
                              <a:lnTo>
                                <a:pt x="11534" y="9402"/>
                              </a:lnTo>
                              <a:cubicBezTo>
                                <a:pt x="11551" y="9413"/>
                                <a:pt x="11562" y="9423"/>
                                <a:pt x="11572" y="9437"/>
                              </a:cubicBezTo>
                              <a:cubicBezTo>
                                <a:pt x="11578" y="9444"/>
                                <a:pt x="11583" y="9452"/>
                                <a:pt x="11583" y="9462"/>
                              </a:cubicBezTo>
                              <a:lnTo>
                                <a:pt x="11583" y="9466"/>
                              </a:lnTo>
                              <a:cubicBezTo>
                                <a:pt x="11583" y="9466"/>
                                <a:pt x="11583" y="9466"/>
                                <a:pt x="11583" y="9466"/>
                              </a:cubicBezTo>
                              <a:cubicBezTo>
                                <a:pt x="11578" y="9466"/>
                                <a:pt x="11578" y="9469"/>
                                <a:pt x="11572" y="9473"/>
                              </a:cubicBezTo>
                              <a:lnTo>
                                <a:pt x="11562" y="9480"/>
                              </a:lnTo>
                              <a:lnTo>
                                <a:pt x="11562" y="9490"/>
                              </a:lnTo>
                              <a:cubicBezTo>
                                <a:pt x="11562" y="9497"/>
                                <a:pt x="11567" y="9504"/>
                                <a:pt x="11567" y="9511"/>
                              </a:cubicBezTo>
                              <a:cubicBezTo>
                                <a:pt x="11572" y="9519"/>
                                <a:pt x="11572" y="9522"/>
                                <a:pt x="11572" y="9529"/>
                              </a:cubicBezTo>
                              <a:lnTo>
                                <a:pt x="11572" y="9547"/>
                              </a:lnTo>
                              <a:lnTo>
                                <a:pt x="11583" y="9533"/>
                              </a:lnTo>
                              <a:cubicBezTo>
                                <a:pt x="11589" y="9526"/>
                                <a:pt x="11599" y="9519"/>
                                <a:pt x="11605" y="9511"/>
                              </a:cubicBezTo>
                              <a:cubicBezTo>
                                <a:pt x="11616" y="9504"/>
                                <a:pt x="11621" y="9497"/>
                                <a:pt x="11627" y="9490"/>
                              </a:cubicBezTo>
                              <a:cubicBezTo>
                                <a:pt x="11632" y="9487"/>
                                <a:pt x="11632" y="9483"/>
                                <a:pt x="11637" y="9480"/>
                              </a:cubicBezTo>
                              <a:lnTo>
                                <a:pt x="11643" y="9476"/>
                              </a:lnTo>
                              <a:cubicBezTo>
                                <a:pt x="11643" y="9473"/>
                                <a:pt x="11648" y="9473"/>
                                <a:pt x="11648" y="9473"/>
                              </a:cubicBezTo>
                              <a:cubicBezTo>
                                <a:pt x="11648" y="9473"/>
                                <a:pt x="11654" y="9469"/>
                                <a:pt x="11654" y="9469"/>
                              </a:cubicBezTo>
                              <a:cubicBezTo>
                                <a:pt x="11659" y="9466"/>
                                <a:pt x="11670" y="9459"/>
                                <a:pt x="11675" y="9455"/>
                              </a:cubicBezTo>
                              <a:cubicBezTo>
                                <a:pt x="11692" y="9444"/>
                                <a:pt x="11713" y="9434"/>
                                <a:pt x="11735" y="9423"/>
                              </a:cubicBezTo>
                              <a:lnTo>
                                <a:pt x="11751" y="9416"/>
                              </a:lnTo>
                              <a:cubicBezTo>
                                <a:pt x="11773" y="9406"/>
                                <a:pt x="11795" y="9395"/>
                                <a:pt x="11811" y="9381"/>
                              </a:cubicBezTo>
                              <a:lnTo>
                                <a:pt x="11816" y="9377"/>
                              </a:lnTo>
                              <a:cubicBezTo>
                                <a:pt x="11838" y="9363"/>
                                <a:pt x="11871" y="9346"/>
                                <a:pt x="11887" y="9325"/>
                              </a:cubicBezTo>
                              <a:cubicBezTo>
                                <a:pt x="11887" y="9325"/>
                                <a:pt x="11892" y="9321"/>
                                <a:pt x="11892" y="9321"/>
                              </a:cubicBezTo>
                              <a:cubicBezTo>
                                <a:pt x="11898" y="9318"/>
                                <a:pt x="11903" y="9314"/>
                                <a:pt x="11903" y="9311"/>
                              </a:cubicBezTo>
                              <a:cubicBezTo>
                                <a:pt x="11903" y="9300"/>
                                <a:pt x="11908" y="9289"/>
                                <a:pt x="11908" y="9279"/>
                              </a:cubicBezTo>
                              <a:cubicBezTo>
                                <a:pt x="11919" y="9265"/>
                                <a:pt x="11925" y="9251"/>
                                <a:pt x="11930" y="9240"/>
                              </a:cubicBezTo>
                              <a:lnTo>
                                <a:pt x="11930" y="9240"/>
                              </a:lnTo>
                              <a:cubicBezTo>
                                <a:pt x="11936" y="9254"/>
                                <a:pt x="11946" y="9275"/>
                                <a:pt x="11957" y="9300"/>
                              </a:cubicBezTo>
                              <a:cubicBezTo>
                                <a:pt x="11973" y="9339"/>
                                <a:pt x="11973" y="9374"/>
                                <a:pt x="11963" y="9406"/>
                              </a:cubicBezTo>
                              <a:cubicBezTo>
                                <a:pt x="11957" y="9423"/>
                                <a:pt x="11946" y="9441"/>
                                <a:pt x="11930" y="9459"/>
                              </a:cubicBezTo>
                              <a:cubicBezTo>
                                <a:pt x="11925" y="9466"/>
                                <a:pt x="11914" y="9473"/>
                                <a:pt x="11903" y="9483"/>
                              </a:cubicBezTo>
                              <a:lnTo>
                                <a:pt x="11843" y="9533"/>
                              </a:lnTo>
                              <a:lnTo>
                                <a:pt x="12044" y="9515"/>
                              </a:lnTo>
                              <a:cubicBezTo>
                                <a:pt x="12087" y="9511"/>
                                <a:pt x="12125" y="9504"/>
                                <a:pt x="12142" y="9497"/>
                              </a:cubicBezTo>
                              <a:cubicBezTo>
                                <a:pt x="12174" y="9490"/>
                                <a:pt x="12201" y="9473"/>
                                <a:pt x="12223" y="9455"/>
                              </a:cubicBezTo>
                              <a:cubicBezTo>
                                <a:pt x="12245" y="9437"/>
                                <a:pt x="12261" y="9416"/>
                                <a:pt x="12266" y="9395"/>
                              </a:cubicBezTo>
                              <a:lnTo>
                                <a:pt x="12266" y="9392"/>
                              </a:lnTo>
                              <a:cubicBezTo>
                                <a:pt x="12272" y="9381"/>
                                <a:pt x="12277" y="9374"/>
                                <a:pt x="12277" y="9370"/>
                              </a:cubicBezTo>
                              <a:cubicBezTo>
                                <a:pt x="12282" y="9374"/>
                                <a:pt x="12293" y="9377"/>
                                <a:pt x="12304" y="9381"/>
                              </a:cubicBezTo>
                              <a:cubicBezTo>
                                <a:pt x="12320" y="9388"/>
                                <a:pt x="12342" y="9395"/>
                                <a:pt x="12358" y="9406"/>
                              </a:cubicBezTo>
                              <a:cubicBezTo>
                                <a:pt x="12402" y="9427"/>
                                <a:pt x="12440" y="9462"/>
                                <a:pt x="12467" y="9497"/>
                              </a:cubicBezTo>
                              <a:cubicBezTo>
                                <a:pt x="12483" y="9519"/>
                                <a:pt x="12488" y="9540"/>
                                <a:pt x="12494" y="9561"/>
                              </a:cubicBezTo>
                              <a:cubicBezTo>
                                <a:pt x="12499" y="9582"/>
                                <a:pt x="12499" y="9596"/>
                                <a:pt x="12494" y="9645"/>
                              </a:cubicBezTo>
                              <a:lnTo>
                                <a:pt x="12494" y="9656"/>
                              </a:lnTo>
                              <a:lnTo>
                                <a:pt x="12516" y="9645"/>
                              </a:lnTo>
                              <a:lnTo>
                                <a:pt x="12516" y="9645"/>
                              </a:lnTo>
                              <a:lnTo>
                                <a:pt x="12516" y="9645"/>
                              </a:lnTo>
                              <a:lnTo>
                                <a:pt x="12516" y="9645"/>
                              </a:lnTo>
                              <a:cubicBezTo>
                                <a:pt x="12526" y="9638"/>
                                <a:pt x="12537" y="9635"/>
                                <a:pt x="12548" y="9631"/>
                              </a:cubicBezTo>
                              <a:cubicBezTo>
                                <a:pt x="12553" y="9628"/>
                                <a:pt x="12559" y="9628"/>
                                <a:pt x="12559" y="9628"/>
                              </a:cubicBezTo>
                              <a:lnTo>
                                <a:pt x="12564" y="9628"/>
                              </a:lnTo>
                              <a:cubicBezTo>
                                <a:pt x="12570" y="9628"/>
                                <a:pt x="12570" y="9624"/>
                                <a:pt x="12575" y="9624"/>
                              </a:cubicBezTo>
                              <a:cubicBezTo>
                                <a:pt x="12591" y="9617"/>
                                <a:pt x="12613" y="9614"/>
                                <a:pt x="12629" y="9607"/>
                              </a:cubicBezTo>
                              <a:lnTo>
                                <a:pt x="12646" y="9603"/>
                              </a:lnTo>
                              <a:cubicBezTo>
                                <a:pt x="12678" y="9596"/>
                                <a:pt x="12705" y="9585"/>
                                <a:pt x="12732" y="9575"/>
                              </a:cubicBezTo>
                              <a:cubicBezTo>
                                <a:pt x="12759" y="9564"/>
                                <a:pt x="12787" y="9550"/>
                                <a:pt x="12803" y="9536"/>
                              </a:cubicBezTo>
                              <a:cubicBezTo>
                                <a:pt x="12819" y="9522"/>
                                <a:pt x="12830" y="9511"/>
                                <a:pt x="12835" y="9501"/>
                              </a:cubicBezTo>
                              <a:cubicBezTo>
                                <a:pt x="12852" y="9480"/>
                                <a:pt x="12868" y="9452"/>
                                <a:pt x="12879" y="9427"/>
                              </a:cubicBezTo>
                              <a:cubicBezTo>
                                <a:pt x="12890" y="9406"/>
                                <a:pt x="12900" y="9377"/>
                                <a:pt x="12900" y="9349"/>
                              </a:cubicBezTo>
                              <a:cubicBezTo>
                                <a:pt x="12900" y="9342"/>
                                <a:pt x="12900" y="9339"/>
                                <a:pt x="12895" y="9332"/>
                              </a:cubicBezTo>
                              <a:cubicBezTo>
                                <a:pt x="12922" y="9342"/>
                                <a:pt x="12955" y="9353"/>
                                <a:pt x="12987" y="9356"/>
                              </a:cubicBezTo>
                              <a:cubicBezTo>
                                <a:pt x="13030" y="9363"/>
                                <a:pt x="13079" y="9363"/>
                                <a:pt x="13123" y="9356"/>
                              </a:cubicBezTo>
                              <a:cubicBezTo>
                                <a:pt x="13166" y="9349"/>
                                <a:pt x="13209" y="9339"/>
                                <a:pt x="13253" y="9325"/>
                              </a:cubicBezTo>
                              <a:cubicBezTo>
                                <a:pt x="13274" y="9314"/>
                                <a:pt x="13301" y="9307"/>
                                <a:pt x="13318" y="9296"/>
                              </a:cubicBezTo>
                              <a:cubicBezTo>
                                <a:pt x="13334" y="9289"/>
                                <a:pt x="13345" y="9282"/>
                                <a:pt x="13361" y="9275"/>
                              </a:cubicBezTo>
                              <a:lnTo>
                                <a:pt x="13388" y="9261"/>
                              </a:lnTo>
                              <a:cubicBezTo>
                                <a:pt x="13399" y="9254"/>
                                <a:pt x="13404" y="9247"/>
                                <a:pt x="13415" y="9244"/>
                              </a:cubicBezTo>
                              <a:lnTo>
                                <a:pt x="13437" y="9229"/>
                              </a:lnTo>
                              <a:lnTo>
                                <a:pt x="13421" y="9229"/>
                              </a:lnTo>
                              <a:cubicBezTo>
                                <a:pt x="13345" y="9226"/>
                                <a:pt x="13334" y="9222"/>
                                <a:pt x="13301" y="9212"/>
                              </a:cubicBezTo>
                              <a:lnTo>
                                <a:pt x="13296" y="9212"/>
                              </a:lnTo>
                              <a:cubicBezTo>
                                <a:pt x="13269" y="9201"/>
                                <a:pt x="13242" y="9191"/>
                                <a:pt x="13220" y="9173"/>
                              </a:cubicBezTo>
                              <a:cubicBezTo>
                                <a:pt x="13198" y="9159"/>
                                <a:pt x="13188" y="9138"/>
                                <a:pt x="13177" y="9113"/>
                              </a:cubicBezTo>
                              <a:cubicBezTo>
                                <a:pt x="13171" y="9099"/>
                                <a:pt x="13166" y="9085"/>
                                <a:pt x="13161" y="9067"/>
                              </a:cubicBezTo>
                              <a:cubicBezTo>
                                <a:pt x="13155" y="9057"/>
                                <a:pt x="13155" y="9050"/>
                                <a:pt x="13150" y="9039"/>
                              </a:cubicBezTo>
                              <a:cubicBezTo>
                                <a:pt x="13133" y="8986"/>
                                <a:pt x="13101" y="8940"/>
                                <a:pt x="13063" y="8905"/>
                              </a:cubicBezTo>
                              <a:cubicBezTo>
                                <a:pt x="13079" y="8912"/>
                                <a:pt x="13095" y="8919"/>
                                <a:pt x="13112" y="8930"/>
                              </a:cubicBezTo>
                              <a:cubicBezTo>
                                <a:pt x="13161" y="8954"/>
                                <a:pt x="13204" y="8990"/>
                                <a:pt x="13242" y="9021"/>
                              </a:cubicBezTo>
                              <a:cubicBezTo>
                                <a:pt x="13258" y="9039"/>
                                <a:pt x="13280" y="9057"/>
                                <a:pt x="13296" y="9078"/>
                              </a:cubicBezTo>
                              <a:lnTo>
                                <a:pt x="13296" y="9078"/>
                              </a:lnTo>
                              <a:cubicBezTo>
                                <a:pt x="13301" y="9088"/>
                                <a:pt x="13307" y="9095"/>
                                <a:pt x="13318" y="9106"/>
                              </a:cubicBezTo>
                              <a:cubicBezTo>
                                <a:pt x="13323" y="9113"/>
                                <a:pt x="13323" y="9117"/>
                                <a:pt x="13329" y="9120"/>
                              </a:cubicBezTo>
                              <a:lnTo>
                                <a:pt x="13350" y="9155"/>
                              </a:lnTo>
                              <a:lnTo>
                                <a:pt x="13356" y="9152"/>
                              </a:lnTo>
                              <a:cubicBezTo>
                                <a:pt x="13361" y="9152"/>
                                <a:pt x="13361" y="9148"/>
                                <a:pt x="13367" y="9145"/>
                              </a:cubicBezTo>
                              <a:cubicBezTo>
                                <a:pt x="13372" y="9141"/>
                                <a:pt x="13377" y="9138"/>
                                <a:pt x="13383" y="9134"/>
                              </a:cubicBezTo>
                              <a:cubicBezTo>
                                <a:pt x="13394" y="9131"/>
                                <a:pt x="13394" y="9127"/>
                                <a:pt x="13399" y="9127"/>
                              </a:cubicBezTo>
                              <a:lnTo>
                                <a:pt x="13399" y="9127"/>
                              </a:lnTo>
                              <a:cubicBezTo>
                                <a:pt x="13410" y="9124"/>
                                <a:pt x="13415" y="9120"/>
                                <a:pt x="13426" y="9117"/>
                              </a:cubicBezTo>
                              <a:lnTo>
                                <a:pt x="13432" y="9113"/>
                              </a:lnTo>
                              <a:cubicBezTo>
                                <a:pt x="13448" y="9106"/>
                                <a:pt x="13470" y="9099"/>
                                <a:pt x="13486" y="9092"/>
                              </a:cubicBezTo>
                              <a:cubicBezTo>
                                <a:pt x="13524" y="9074"/>
                                <a:pt x="13540" y="9053"/>
                                <a:pt x="13551" y="9046"/>
                              </a:cubicBezTo>
                              <a:cubicBezTo>
                                <a:pt x="13572" y="9025"/>
                                <a:pt x="13583" y="9004"/>
                                <a:pt x="13589" y="8979"/>
                              </a:cubicBezTo>
                              <a:cubicBezTo>
                                <a:pt x="13594" y="8965"/>
                                <a:pt x="13594" y="8954"/>
                                <a:pt x="13589" y="8940"/>
                              </a:cubicBezTo>
                              <a:cubicBezTo>
                                <a:pt x="13589" y="8940"/>
                                <a:pt x="13589" y="8937"/>
                                <a:pt x="13589" y="8937"/>
                              </a:cubicBezTo>
                              <a:cubicBezTo>
                                <a:pt x="13600" y="8940"/>
                                <a:pt x="13616" y="8940"/>
                                <a:pt x="13643" y="8940"/>
                              </a:cubicBezTo>
                              <a:cubicBezTo>
                                <a:pt x="13654" y="8940"/>
                                <a:pt x="13659" y="8940"/>
                                <a:pt x="13670" y="8940"/>
                              </a:cubicBezTo>
                              <a:cubicBezTo>
                                <a:pt x="13697" y="8940"/>
                                <a:pt x="13730" y="8940"/>
                                <a:pt x="13762" y="8940"/>
                              </a:cubicBezTo>
                              <a:cubicBezTo>
                                <a:pt x="13778" y="8940"/>
                                <a:pt x="13795" y="8940"/>
                                <a:pt x="13811" y="8940"/>
                              </a:cubicBezTo>
                              <a:cubicBezTo>
                                <a:pt x="13844" y="8940"/>
                                <a:pt x="13871" y="8940"/>
                                <a:pt x="13892" y="8940"/>
                              </a:cubicBezTo>
                              <a:cubicBezTo>
                                <a:pt x="13903" y="8940"/>
                                <a:pt x="13919" y="8944"/>
                                <a:pt x="13936" y="8944"/>
                              </a:cubicBezTo>
                              <a:cubicBezTo>
                                <a:pt x="13941" y="8944"/>
                                <a:pt x="13952" y="8947"/>
                                <a:pt x="13952" y="8947"/>
                              </a:cubicBezTo>
                              <a:cubicBezTo>
                                <a:pt x="13952" y="8947"/>
                                <a:pt x="13952" y="8947"/>
                                <a:pt x="13952" y="8947"/>
                              </a:cubicBezTo>
                              <a:cubicBezTo>
                                <a:pt x="13952" y="8947"/>
                                <a:pt x="13957" y="8947"/>
                                <a:pt x="13963" y="8951"/>
                              </a:cubicBezTo>
                              <a:cubicBezTo>
                                <a:pt x="13968" y="8954"/>
                                <a:pt x="13974" y="8961"/>
                                <a:pt x="13979" y="8969"/>
                              </a:cubicBezTo>
                              <a:lnTo>
                                <a:pt x="13995" y="8983"/>
                              </a:lnTo>
                              <a:lnTo>
                                <a:pt x="13995" y="8972"/>
                              </a:lnTo>
                              <a:cubicBezTo>
                                <a:pt x="13995" y="8969"/>
                                <a:pt x="13995" y="8969"/>
                                <a:pt x="13995" y="8969"/>
                              </a:cubicBezTo>
                              <a:lnTo>
                                <a:pt x="13995" y="8958"/>
                              </a:lnTo>
                              <a:cubicBezTo>
                                <a:pt x="13995" y="8951"/>
                                <a:pt x="13995" y="8947"/>
                                <a:pt x="13995" y="8940"/>
                              </a:cubicBezTo>
                              <a:lnTo>
                                <a:pt x="13995" y="8926"/>
                              </a:lnTo>
                              <a:cubicBezTo>
                                <a:pt x="13995" y="8923"/>
                                <a:pt x="13995" y="8919"/>
                                <a:pt x="13995" y="8916"/>
                              </a:cubicBezTo>
                              <a:cubicBezTo>
                                <a:pt x="14001" y="8902"/>
                                <a:pt x="14001" y="8887"/>
                                <a:pt x="14006" y="8873"/>
                              </a:cubicBezTo>
                              <a:cubicBezTo>
                                <a:pt x="14017" y="8849"/>
                                <a:pt x="14022" y="8820"/>
                                <a:pt x="14022" y="8792"/>
                              </a:cubicBezTo>
                              <a:cubicBezTo>
                                <a:pt x="14022" y="8743"/>
                                <a:pt x="13995" y="8708"/>
                                <a:pt x="13974" y="8687"/>
                              </a:cubicBezTo>
                              <a:cubicBezTo>
                                <a:pt x="13957" y="8665"/>
                                <a:pt x="13930" y="8648"/>
                                <a:pt x="13903" y="8630"/>
                              </a:cubicBezTo>
                              <a:cubicBezTo>
                                <a:pt x="13876" y="8616"/>
                                <a:pt x="13849" y="8598"/>
                                <a:pt x="13816" y="8588"/>
                              </a:cubicBezTo>
                              <a:cubicBezTo>
                                <a:pt x="13800" y="8581"/>
                                <a:pt x="13784" y="8577"/>
                                <a:pt x="13773" y="8570"/>
                              </a:cubicBezTo>
                              <a:cubicBezTo>
                                <a:pt x="13778" y="8567"/>
                                <a:pt x="13784" y="8567"/>
                                <a:pt x="13789" y="8563"/>
                              </a:cubicBezTo>
                              <a:cubicBezTo>
                                <a:pt x="13816" y="8553"/>
                                <a:pt x="13838" y="8535"/>
                                <a:pt x="13860" y="8517"/>
                              </a:cubicBezTo>
                              <a:cubicBezTo>
                                <a:pt x="13881" y="8500"/>
                                <a:pt x="13898" y="8475"/>
                                <a:pt x="13909" y="8450"/>
                              </a:cubicBezTo>
                              <a:cubicBezTo>
                                <a:pt x="13919" y="8429"/>
                                <a:pt x="13925" y="8408"/>
                                <a:pt x="13930" y="8380"/>
                              </a:cubicBezTo>
                              <a:cubicBezTo>
                                <a:pt x="13930" y="8366"/>
                                <a:pt x="13936" y="8348"/>
                                <a:pt x="13936" y="8327"/>
                              </a:cubicBezTo>
                              <a:lnTo>
                                <a:pt x="13941" y="8211"/>
                              </a:lnTo>
                              <a:lnTo>
                                <a:pt x="13925" y="8225"/>
                              </a:lnTo>
                              <a:cubicBezTo>
                                <a:pt x="13919" y="8228"/>
                                <a:pt x="13914" y="8232"/>
                                <a:pt x="13914" y="8239"/>
                              </a:cubicBezTo>
                              <a:cubicBezTo>
                                <a:pt x="13903" y="8249"/>
                                <a:pt x="13892" y="8260"/>
                                <a:pt x="13887" y="8263"/>
                              </a:cubicBezTo>
                              <a:lnTo>
                                <a:pt x="13887" y="8263"/>
                              </a:lnTo>
                              <a:cubicBezTo>
                                <a:pt x="13887" y="8263"/>
                                <a:pt x="13881" y="8267"/>
                                <a:pt x="13881" y="8267"/>
                              </a:cubicBezTo>
                              <a:lnTo>
                                <a:pt x="13876" y="8271"/>
                              </a:lnTo>
                              <a:cubicBezTo>
                                <a:pt x="13876" y="8271"/>
                                <a:pt x="13871" y="8274"/>
                                <a:pt x="13865" y="8274"/>
                              </a:cubicBezTo>
                              <a:cubicBezTo>
                                <a:pt x="13854" y="8278"/>
                                <a:pt x="13844" y="8281"/>
                                <a:pt x="13827" y="8285"/>
                              </a:cubicBezTo>
                              <a:cubicBezTo>
                                <a:pt x="13795" y="8288"/>
                                <a:pt x="13768" y="8292"/>
                                <a:pt x="13735" y="8292"/>
                              </a:cubicBezTo>
                              <a:cubicBezTo>
                                <a:pt x="13713" y="8292"/>
                                <a:pt x="13686" y="8288"/>
                                <a:pt x="13665" y="8285"/>
                              </a:cubicBezTo>
                              <a:cubicBezTo>
                                <a:pt x="13686" y="8285"/>
                                <a:pt x="13713" y="8281"/>
                                <a:pt x="13741" y="8274"/>
                              </a:cubicBezTo>
                              <a:cubicBezTo>
                                <a:pt x="13789" y="8263"/>
                                <a:pt x="13849" y="8242"/>
                                <a:pt x="13909" y="8214"/>
                              </a:cubicBezTo>
                              <a:cubicBezTo>
                                <a:pt x="13925" y="8207"/>
                                <a:pt x="13941" y="8196"/>
                                <a:pt x="13952" y="8189"/>
                              </a:cubicBezTo>
                              <a:cubicBezTo>
                                <a:pt x="13963" y="8182"/>
                                <a:pt x="13974" y="8179"/>
                                <a:pt x="13984" y="8172"/>
                              </a:cubicBezTo>
                              <a:cubicBezTo>
                                <a:pt x="13995" y="8165"/>
                                <a:pt x="14006" y="8161"/>
                                <a:pt x="14022" y="8154"/>
                              </a:cubicBezTo>
                              <a:cubicBezTo>
                                <a:pt x="14028" y="8151"/>
                                <a:pt x="14033" y="8151"/>
                                <a:pt x="14044" y="8147"/>
                              </a:cubicBezTo>
                              <a:cubicBezTo>
                                <a:pt x="14044" y="8147"/>
                                <a:pt x="14049" y="8147"/>
                                <a:pt x="14049" y="8147"/>
                              </a:cubicBezTo>
                              <a:lnTo>
                                <a:pt x="14087" y="8140"/>
                              </a:lnTo>
                              <a:lnTo>
                                <a:pt x="14039" y="8094"/>
                              </a:lnTo>
                              <a:cubicBezTo>
                                <a:pt x="14033" y="8091"/>
                                <a:pt x="14033" y="8087"/>
                                <a:pt x="14028" y="8084"/>
                              </a:cubicBezTo>
                              <a:cubicBezTo>
                                <a:pt x="14022" y="8077"/>
                                <a:pt x="14017" y="8073"/>
                                <a:pt x="14012" y="8066"/>
                              </a:cubicBezTo>
                              <a:cubicBezTo>
                                <a:pt x="13995" y="8052"/>
                                <a:pt x="13979" y="8041"/>
                                <a:pt x="13963" y="8034"/>
                              </a:cubicBezTo>
                              <a:cubicBezTo>
                                <a:pt x="13936" y="8020"/>
                                <a:pt x="13898" y="8013"/>
                                <a:pt x="13871" y="8010"/>
                              </a:cubicBezTo>
                              <a:cubicBezTo>
                                <a:pt x="13865" y="8010"/>
                                <a:pt x="13854" y="8010"/>
                                <a:pt x="13849" y="8006"/>
                              </a:cubicBezTo>
                              <a:cubicBezTo>
                                <a:pt x="13849" y="8006"/>
                                <a:pt x="13849" y="8006"/>
                                <a:pt x="13849" y="8006"/>
                              </a:cubicBezTo>
                              <a:lnTo>
                                <a:pt x="13849" y="8003"/>
                              </a:lnTo>
                              <a:cubicBezTo>
                                <a:pt x="13844" y="8003"/>
                                <a:pt x="13838" y="8003"/>
                                <a:pt x="13838" y="7999"/>
                              </a:cubicBezTo>
                              <a:cubicBezTo>
                                <a:pt x="13838" y="7999"/>
                                <a:pt x="13838" y="7999"/>
                                <a:pt x="13838" y="7999"/>
                              </a:cubicBezTo>
                              <a:cubicBezTo>
                                <a:pt x="13838" y="7999"/>
                                <a:pt x="13838" y="7996"/>
                                <a:pt x="13844" y="7996"/>
                              </a:cubicBezTo>
                              <a:cubicBezTo>
                                <a:pt x="13849" y="7992"/>
                                <a:pt x="13849" y="7992"/>
                                <a:pt x="13854" y="7988"/>
                              </a:cubicBezTo>
                              <a:cubicBezTo>
                                <a:pt x="13860" y="7985"/>
                                <a:pt x="13865" y="7978"/>
                                <a:pt x="13871" y="7971"/>
                              </a:cubicBezTo>
                              <a:cubicBezTo>
                                <a:pt x="13881" y="7960"/>
                                <a:pt x="13887" y="7946"/>
                                <a:pt x="13892" y="7936"/>
                              </a:cubicBezTo>
                              <a:cubicBezTo>
                                <a:pt x="13892" y="7929"/>
                                <a:pt x="13898" y="7925"/>
                                <a:pt x="13898" y="7918"/>
                              </a:cubicBezTo>
                              <a:cubicBezTo>
                                <a:pt x="13898" y="7911"/>
                                <a:pt x="13903" y="7904"/>
                                <a:pt x="13909" y="7893"/>
                              </a:cubicBezTo>
                              <a:cubicBezTo>
                                <a:pt x="13919" y="7865"/>
                                <a:pt x="13952" y="7837"/>
                                <a:pt x="13995" y="7819"/>
                              </a:cubicBezTo>
                              <a:cubicBezTo>
                                <a:pt x="14017" y="7809"/>
                                <a:pt x="14044" y="7802"/>
                                <a:pt x="14066" y="7798"/>
                              </a:cubicBezTo>
                              <a:cubicBezTo>
                                <a:pt x="14071" y="7798"/>
                                <a:pt x="14077" y="7798"/>
                                <a:pt x="14087" y="7795"/>
                              </a:cubicBezTo>
                              <a:lnTo>
                                <a:pt x="14125" y="7791"/>
                              </a:lnTo>
                              <a:lnTo>
                                <a:pt x="14109" y="7777"/>
                              </a:lnTo>
                              <a:cubicBezTo>
                                <a:pt x="14104" y="7770"/>
                                <a:pt x="14093" y="7763"/>
                                <a:pt x="14087" y="7759"/>
                              </a:cubicBezTo>
                              <a:cubicBezTo>
                                <a:pt x="14082" y="7756"/>
                                <a:pt x="14077" y="7752"/>
                                <a:pt x="14071" y="7749"/>
                              </a:cubicBezTo>
                              <a:cubicBezTo>
                                <a:pt x="14033" y="7724"/>
                                <a:pt x="13990" y="7703"/>
                                <a:pt x="13936" y="7689"/>
                              </a:cubicBezTo>
                              <a:cubicBezTo>
                                <a:pt x="13854" y="7661"/>
                                <a:pt x="13768" y="7654"/>
                                <a:pt x="13719" y="7654"/>
                              </a:cubicBezTo>
                              <a:lnTo>
                                <a:pt x="13719" y="7654"/>
                              </a:lnTo>
                              <a:cubicBezTo>
                                <a:pt x="13686" y="7654"/>
                                <a:pt x="13643" y="7654"/>
                                <a:pt x="13600" y="7664"/>
                              </a:cubicBezTo>
                              <a:cubicBezTo>
                                <a:pt x="13578" y="7668"/>
                                <a:pt x="13562" y="7675"/>
                                <a:pt x="13540" y="7682"/>
                              </a:cubicBezTo>
                              <a:cubicBezTo>
                                <a:pt x="13540" y="7682"/>
                                <a:pt x="13540" y="7678"/>
                                <a:pt x="13540" y="7678"/>
                              </a:cubicBezTo>
                              <a:cubicBezTo>
                                <a:pt x="13545" y="7668"/>
                                <a:pt x="13545" y="7639"/>
                                <a:pt x="13540" y="7615"/>
                              </a:cubicBezTo>
                              <a:cubicBezTo>
                                <a:pt x="13540" y="7601"/>
                                <a:pt x="13540" y="7590"/>
                                <a:pt x="13540" y="7576"/>
                              </a:cubicBezTo>
                              <a:cubicBezTo>
                                <a:pt x="13540" y="7565"/>
                                <a:pt x="13540" y="7555"/>
                                <a:pt x="13545" y="7548"/>
                              </a:cubicBezTo>
                              <a:lnTo>
                                <a:pt x="13562" y="7544"/>
                              </a:lnTo>
                              <a:lnTo>
                                <a:pt x="13551" y="7544"/>
                              </a:lnTo>
                              <a:lnTo>
                                <a:pt x="13551" y="7544"/>
                              </a:lnTo>
                              <a:lnTo>
                                <a:pt x="13551" y="7541"/>
                              </a:lnTo>
                              <a:cubicBezTo>
                                <a:pt x="13556" y="7541"/>
                                <a:pt x="13562" y="7541"/>
                                <a:pt x="13567" y="7544"/>
                              </a:cubicBezTo>
                              <a:cubicBezTo>
                                <a:pt x="13572" y="7548"/>
                                <a:pt x="13583" y="7548"/>
                                <a:pt x="13589" y="7551"/>
                              </a:cubicBezTo>
                              <a:cubicBezTo>
                                <a:pt x="13600" y="7555"/>
                                <a:pt x="13610" y="7558"/>
                                <a:pt x="13621" y="7562"/>
                              </a:cubicBezTo>
                              <a:cubicBezTo>
                                <a:pt x="13627" y="7562"/>
                                <a:pt x="13632" y="7565"/>
                                <a:pt x="13638" y="7565"/>
                              </a:cubicBezTo>
                              <a:cubicBezTo>
                                <a:pt x="13643" y="7565"/>
                                <a:pt x="13648" y="7569"/>
                                <a:pt x="13654" y="7569"/>
                              </a:cubicBezTo>
                              <a:lnTo>
                                <a:pt x="13670" y="7583"/>
                              </a:lnTo>
                              <a:lnTo>
                                <a:pt x="13665" y="7544"/>
                              </a:lnTo>
                              <a:cubicBezTo>
                                <a:pt x="13665" y="7544"/>
                                <a:pt x="13665" y="7541"/>
                                <a:pt x="13665" y="7541"/>
                              </a:cubicBezTo>
                              <a:lnTo>
                                <a:pt x="13665" y="7537"/>
                              </a:lnTo>
                              <a:cubicBezTo>
                                <a:pt x="13665" y="7527"/>
                                <a:pt x="13659" y="7513"/>
                                <a:pt x="13654" y="7498"/>
                              </a:cubicBezTo>
                              <a:lnTo>
                                <a:pt x="13654" y="7498"/>
                              </a:lnTo>
                              <a:cubicBezTo>
                                <a:pt x="13638" y="7453"/>
                                <a:pt x="13610" y="7410"/>
                                <a:pt x="13572" y="7379"/>
                              </a:cubicBezTo>
                              <a:cubicBezTo>
                                <a:pt x="13529" y="7340"/>
                                <a:pt x="13464" y="7312"/>
                                <a:pt x="13399" y="7301"/>
                              </a:cubicBezTo>
                              <a:cubicBezTo>
                                <a:pt x="13367" y="7294"/>
                                <a:pt x="13334" y="7294"/>
                                <a:pt x="13307" y="7298"/>
                              </a:cubicBezTo>
                              <a:cubicBezTo>
                                <a:pt x="13307" y="7298"/>
                                <a:pt x="13301" y="7298"/>
                                <a:pt x="13296" y="7298"/>
                              </a:cubicBezTo>
                              <a:lnTo>
                                <a:pt x="13307" y="7287"/>
                              </a:lnTo>
                              <a:cubicBezTo>
                                <a:pt x="13339" y="7259"/>
                                <a:pt x="13377" y="7227"/>
                                <a:pt x="13404" y="7199"/>
                              </a:cubicBezTo>
                              <a:cubicBezTo>
                                <a:pt x="13421" y="7185"/>
                                <a:pt x="13437" y="7167"/>
                                <a:pt x="13448" y="7146"/>
                              </a:cubicBezTo>
                              <a:cubicBezTo>
                                <a:pt x="13459" y="7125"/>
                                <a:pt x="13459" y="7104"/>
                                <a:pt x="13459" y="7090"/>
                              </a:cubicBezTo>
                              <a:lnTo>
                                <a:pt x="13459" y="7090"/>
                              </a:lnTo>
                              <a:cubicBezTo>
                                <a:pt x="13459" y="7072"/>
                                <a:pt x="13459" y="7061"/>
                                <a:pt x="13464" y="7047"/>
                              </a:cubicBezTo>
                              <a:cubicBezTo>
                                <a:pt x="13464" y="7037"/>
                                <a:pt x="13470" y="7026"/>
                                <a:pt x="13480" y="7015"/>
                              </a:cubicBezTo>
                              <a:cubicBezTo>
                                <a:pt x="13486" y="7005"/>
                                <a:pt x="13497" y="6998"/>
                                <a:pt x="13502" y="6994"/>
                              </a:cubicBezTo>
                              <a:cubicBezTo>
                                <a:pt x="13507" y="6991"/>
                                <a:pt x="13507" y="6991"/>
                                <a:pt x="13507" y="6991"/>
                              </a:cubicBezTo>
                              <a:lnTo>
                                <a:pt x="13518" y="6991"/>
                              </a:lnTo>
                              <a:lnTo>
                                <a:pt x="13524" y="6991"/>
                              </a:lnTo>
                              <a:lnTo>
                                <a:pt x="13524" y="6984"/>
                              </a:lnTo>
                              <a:lnTo>
                                <a:pt x="13502" y="6984"/>
                              </a:lnTo>
                              <a:lnTo>
                                <a:pt x="13497" y="6984"/>
                              </a:lnTo>
                              <a:lnTo>
                                <a:pt x="13491" y="6984"/>
                              </a:lnTo>
                              <a:lnTo>
                                <a:pt x="13480" y="6980"/>
                              </a:lnTo>
                              <a:cubicBezTo>
                                <a:pt x="13453" y="6973"/>
                                <a:pt x="13404" y="6963"/>
                                <a:pt x="13350" y="6945"/>
                              </a:cubicBezTo>
                              <a:cubicBezTo>
                                <a:pt x="13339" y="6941"/>
                                <a:pt x="13323" y="6938"/>
                                <a:pt x="13312" y="6931"/>
                              </a:cubicBezTo>
                              <a:lnTo>
                                <a:pt x="13312" y="6931"/>
                              </a:lnTo>
                              <a:cubicBezTo>
                                <a:pt x="13301" y="6927"/>
                                <a:pt x="13291" y="6924"/>
                                <a:pt x="13285" y="6920"/>
                              </a:cubicBezTo>
                              <a:cubicBezTo>
                                <a:pt x="13253" y="6906"/>
                                <a:pt x="13220" y="6892"/>
                                <a:pt x="13182" y="6885"/>
                              </a:cubicBezTo>
                              <a:cubicBezTo>
                                <a:pt x="13150" y="6878"/>
                                <a:pt x="13106" y="6871"/>
                                <a:pt x="13068" y="6871"/>
                              </a:cubicBezTo>
                              <a:cubicBezTo>
                                <a:pt x="12993" y="6871"/>
                                <a:pt x="12938" y="6885"/>
                                <a:pt x="12917" y="6892"/>
                              </a:cubicBezTo>
                              <a:cubicBezTo>
                                <a:pt x="12890" y="6899"/>
                                <a:pt x="12868" y="6910"/>
                                <a:pt x="12846" y="6924"/>
                              </a:cubicBezTo>
                              <a:cubicBezTo>
                                <a:pt x="12835" y="6931"/>
                                <a:pt x="12819" y="6941"/>
                                <a:pt x="12808" y="6952"/>
                              </a:cubicBezTo>
                              <a:cubicBezTo>
                                <a:pt x="12808" y="6945"/>
                                <a:pt x="12808" y="6938"/>
                                <a:pt x="12808" y="6931"/>
                              </a:cubicBezTo>
                              <a:cubicBezTo>
                                <a:pt x="12808" y="6906"/>
                                <a:pt x="12803" y="6882"/>
                                <a:pt x="12792" y="6864"/>
                              </a:cubicBezTo>
                              <a:cubicBezTo>
                                <a:pt x="12776" y="6839"/>
                                <a:pt x="12749" y="6818"/>
                                <a:pt x="12716" y="6800"/>
                              </a:cubicBezTo>
                              <a:cubicBezTo>
                                <a:pt x="12694" y="6786"/>
                                <a:pt x="12678" y="6779"/>
                                <a:pt x="12667" y="6783"/>
                              </a:cubicBezTo>
                              <a:cubicBezTo>
                                <a:pt x="12667" y="6783"/>
                                <a:pt x="12662" y="6783"/>
                                <a:pt x="12662" y="6783"/>
                              </a:cubicBezTo>
                              <a:cubicBezTo>
                                <a:pt x="12651" y="6783"/>
                                <a:pt x="12646" y="6790"/>
                                <a:pt x="12640" y="6797"/>
                              </a:cubicBezTo>
                              <a:cubicBezTo>
                                <a:pt x="12640" y="6800"/>
                                <a:pt x="12635" y="6804"/>
                                <a:pt x="12635" y="6804"/>
                              </a:cubicBezTo>
                              <a:cubicBezTo>
                                <a:pt x="12624" y="6815"/>
                                <a:pt x="12608" y="6822"/>
                                <a:pt x="12591" y="6832"/>
                              </a:cubicBezTo>
                              <a:cubicBezTo>
                                <a:pt x="12553" y="6850"/>
                                <a:pt x="12516" y="6871"/>
                                <a:pt x="12488" y="6892"/>
                              </a:cubicBezTo>
                              <a:cubicBezTo>
                                <a:pt x="12461" y="6913"/>
                                <a:pt x="12440" y="6934"/>
                                <a:pt x="12423" y="6952"/>
                              </a:cubicBezTo>
                              <a:cubicBezTo>
                                <a:pt x="12402" y="6970"/>
                                <a:pt x="12391" y="6984"/>
                                <a:pt x="12385" y="6991"/>
                              </a:cubicBezTo>
                              <a:cubicBezTo>
                                <a:pt x="12385" y="6984"/>
                                <a:pt x="12385" y="6980"/>
                                <a:pt x="12380" y="6973"/>
                              </a:cubicBezTo>
                              <a:cubicBezTo>
                                <a:pt x="12375" y="6959"/>
                                <a:pt x="12369" y="6941"/>
                                <a:pt x="12364" y="6924"/>
                              </a:cubicBezTo>
                              <a:lnTo>
                                <a:pt x="12358" y="6913"/>
                              </a:lnTo>
                              <a:cubicBezTo>
                                <a:pt x="12342" y="6871"/>
                                <a:pt x="12337" y="6818"/>
                                <a:pt x="12353" y="6769"/>
                              </a:cubicBezTo>
                              <a:cubicBezTo>
                                <a:pt x="12358" y="6744"/>
                                <a:pt x="12369" y="6719"/>
                                <a:pt x="12380" y="6691"/>
                              </a:cubicBezTo>
                              <a:cubicBezTo>
                                <a:pt x="12385" y="6677"/>
                                <a:pt x="12391" y="6666"/>
                                <a:pt x="12396" y="6652"/>
                              </a:cubicBezTo>
                              <a:lnTo>
                                <a:pt x="12434" y="6575"/>
                              </a:lnTo>
                              <a:lnTo>
                                <a:pt x="12391" y="6596"/>
                              </a:lnTo>
                              <a:lnTo>
                                <a:pt x="12353" y="6607"/>
                              </a:lnTo>
                              <a:cubicBezTo>
                                <a:pt x="12364" y="6557"/>
                                <a:pt x="12391" y="6219"/>
                                <a:pt x="12391" y="6205"/>
                              </a:cubicBezTo>
                              <a:cubicBezTo>
                                <a:pt x="12391" y="6169"/>
                                <a:pt x="12391" y="6131"/>
                                <a:pt x="12391" y="6102"/>
                              </a:cubicBezTo>
                              <a:lnTo>
                                <a:pt x="12396" y="6053"/>
                              </a:lnTo>
                              <a:cubicBezTo>
                                <a:pt x="12418" y="6064"/>
                                <a:pt x="12445" y="6071"/>
                                <a:pt x="12467" y="6081"/>
                              </a:cubicBezTo>
                              <a:cubicBezTo>
                                <a:pt x="12570" y="6127"/>
                                <a:pt x="12646" y="6162"/>
                                <a:pt x="12716" y="6201"/>
                              </a:cubicBezTo>
                              <a:cubicBezTo>
                                <a:pt x="12797" y="6247"/>
                                <a:pt x="12879" y="6293"/>
                                <a:pt x="12944" y="6339"/>
                              </a:cubicBezTo>
                              <a:cubicBezTo>
                                <a:pt x="12998" y="6374"/>
                                <a:pt x="13052" y="6413"/>
                                <a:pt x="13101" y="6451"/>
                              </a:cubicBezTo>
                              <a:cubicBezTo>
                                <a:pt x="13209" y="6540"/>
                                <a:pt x="13323" y="6642"/>
                                <a:pt x="13432" y="6751"/>
                              </a:cubicBezTo>
                              <a:cubicBezTo>
                                <a:pt x="13480" y="6800"/>
                                <a:pt x="13524" y="6853"/>
                                <a:pt x="13572" y="6910"/>
                              </a:cubicBezTo>
                              <a:cubicBezTo>
                                <a:pt x="13648" y="6998"/>
                                <a:pt x="13703" y="7068"/>
                                <a:pt x="13719" y="7090"/>
                              </a:cubicBezTo>
                              <a:cubicBezTo>
                                <a:pt x="13838" y="7241"/>
                                <a:pt x="13963" y="7428"/>
                                <a:pt x="14066" y="7580"/>
                              </a:cubicBezTo>
                              <a:lnTo>
                                <a:pt x="14077" y="7594"/>
                              </a:lnTo>
                              <a:cubicBezTo>
                                <a:pt x="14136" y="7682"/>
                                <a:pt x="14180" y="7742"/>
                                <a:pt x="14212" y="7784"/>
                              </a:cubicBezTo>
                              <a:cubicBezTo>
                                <a:pt x="14266" y="7858"/>
                                <a:pt x="14272" y="7862"/>
                                <a:pt x="14277" y="7862"/>
                              </a:cubicBezTo>
                              <a:cubicBezTo>
                                <a:pt x="14288" y="7876"/>
                                <a:pt x="14293" y="7883"/>
                                <a:pt x="14293" y="7883"/>
                              </a:cubicBezTo>
                              <a:lnTo>
                                <a:pt x="14293" y="7886"/>
                              </a:lnTo>
                              <a:lnTo>
                                <a:pt x="14299" y="7886"/>
                              </a:lnTo>
                              <a:cubicBezTo>
                                <a:pt x="14304" y="7886"/>
                                <a:pt x="14310" y="7886"/>
                                <a:pt x="14310" y="7883"/>
                              </a:cubicBezTo>
                              <a:cubicBezTo>
                                <a:pt x="14320" y="7879"/>
                                <a:pt x="14342" y="7869"/>
                                <a:pt x="14364" y="7858"/>
                              </a:cubicBezTo>
                              <a:cubicBezTo>
                                <a:pt x="14402" y="7837"/>
                                <a:pt x="14434" y="7809"/>
                                <a:pt x="14440" y="7802"/>
                              </a:cubicBezTo>
                              <a:cubicBezTo>
                                <a:pt x="14456" y="7788"/>
                                <a:pt x="14472" y="7766"/>
                                <a:pt x="14467" y="7756"/>
                              </a:cubicBezTo>
                              <a:cubicBezTo>
                                <a:pt x="14467" y="7752"/>
                                <a:pt x="14461" y="7749"/>
                                <a:pt x="14461" y="7749"/>
                              </a:cubicBezTo>
                              <a:cubicBezTo>
                                <a:pt x="14456" y="7749"/>
                                <a:pt x="14451" y="7749"/>
                                <a:pt x="14451" y="7749"/>
                              </a:cubicBezTo>
                              <a:cubicBezTo>
                                <a:pt x="14445" y="7738"/>
                                <a:pt x="14429" y="7717"/>
                                <a:pt x="14413" y="7692"/>
                              </a:cubicBezTo>
                              <a:cubicBezTo>
                                <a:pt x="14386" y="7654"/>
                                <a:pt x="14342" y="7597"/>
                                <a:pt x="14293" y="7523"/>
                              </a:cubicBezTo>
                              <a:lnTo>
                                <a:pt x="13963" y="7079"/>
                              </a:lnTo>
                              <a:cubicBezTo>
                                <a:pt x="13936" y="7044"/>
                                <a:pt x="13903" y="6998"/>
                                <a:pt x="13871" y="6941"/>
                              </a:cubicBezTo>
                              <a:cubicBezTo>
                                <a:pt x="13838" y="6892"/>
                                <a:pt x="13795" y="6822"/>
                                <a:pt x="13762" y="6748"/>
                              </a:cubicBezTo>
                              <a:cubicBezTo>
                                <a:pt x="13708" y="6631"/>
                                <a:pt x="13643" y="6448"/>
                                <a:pt x="13643" y="6233"/>
                              </a:cubicBezTo>
                              <a:cubicBezTo>
                                <a:pt x="13638" y="6064"/>
                                <a:pt x="13665" y="5877"/>
                                <a:pt x="13730" y="5679"/>
                              </a:cubicBezTo>
                              <a:cubicBezTo>
                                <a:pt x="13751" y="5616"/>
                                <a:pt x="13773" y="5552"/>
                                <a:pt x="13800" y="5485"/>
                              </a:cubicBezTo>
                              <a:lnTo>
                                <a:pt x="13806" y="5482"/>
                              </a:lnTo>
                              <a:cubicBezTo>
                                <a:pt x="13806" y="5478"/>
                                <a:pt x="13811" y="5475"/>
                                <a:pt x="13811" y="5471"/>
                              </a:cubicBezTo>
                              <a:cubicBezTo>
                                <a:pt x="13816" y="5461"/>
                                <a:pt x="13833" y="5443"/>
                                <a:pt x="13844" y="5443"/>
                              </a:cubicBezTo>
                              <a:cubicBezTo>
                                <a:pt x="13849" y="5443"/>
                                <a:pt x="13854" y="5440"/>
                                <a:pt x="13871" y="5426"/>
                              </a:cubicBezTo>
                              <a:cubicBezTo>
                                <a:pt x="13876" y="5418"/>
                                <a:pt x="13881" y="5415"/>
                                <a:pt x="13892" y="5408"/>
                              </a:cubicBezTo>
                              <a:cubicBezTo>
                                <a:pt x="13898" y="5404"/>
                                <a:pt x="13903" y="5401"/>
                                <a:pt x="13909" y="5397"/>
                              </a:cubicBezTo>
                              <a:cubicBezTo>
                                <a:pt x="13925" y="5387"/>
                                <a:pt x="13941" y="5373"/>
                                <a:pt x="13957" y="5362"/>
                              </a:cubicBezTo>
                              <a:cubicBezTo>
                                <a:pt x="13963" y="5359"/>
                                <a:pt x="13963" y="5359"/>
                                <a:pt x="13968" y="5355"/>
                              </a:cubicBezTo>
                              <a:lnTo>
                                <a:pt x="13974" y="5351"/>
                              </a:lnTo>
                              <a:cubicBezTo>
                                <a:pt x="14055" y="5306"/>
                                <a:pt x="14147" y="5274"/>
                                <a:pt x="14223" y="5263"/>
                              </a:cubicBezTo>
                              <a:cubicBezTo>
                                <a:pt x="14223" y="5263"/>
                                <a:pt x="14228" y="5263"/>
                                <a:pt x="14228" y="5263"/>
                              </a:cubicBezTo>
                              <a:cubicBezTo>
                                <a:pt x="14228" y="5263"/>
                                <a:pt x="14234" y="5263"/>
                                <a:pt x="14234" y="5263"/>
                              </a:cubicBezTo>
                              <a:cubicBezTo>
                                <a:pt x="14255" y="5260"/>
                                <a:pt x="14277" y="5260"/>
                                <a:pt x="14293" y="5263"/>
                              </a:cubicBezTo>
                              <a:cubicBezTo>
                                <a:pt x="14315" y="5263"/>
                                <a:pt x="14337" y="5267"/>
                                <a:pt x="14358" y="5274"/>
                              </a:cubicBezTo>
                              <a:cubicBezTo>
                                <a:pt x="14413" y="5292"/>
                                <a:pt x="14413" y="5323"/>
                                <a:pt x="14413" y="5327"/>
                              </a:cubicBezTo>
                              <a:lnTo>
                                <a:pt x="14413" y="5337"/>
                              </a:lnTo>
                              <a:lnTo>
                                <a:pt x="14423" y="5330"/>
                              </a:lnTo>
                              <a:cubicBezTo>
                                <a:pt x="14423" y="5330"/>
                                <a:pt x="14483" y="5288"/>
                                <a:pt x="14423" y="5228"/>
                              </a:cubicBezTo>
                              <a:lnTo>
                                <a:pt x="14423" y="5225"/>
                              </a:lnTo>
                              <a:cubicBezTo>
                                <a:pt x="14413" y="5203"/>
                                <a:pt x="14375" y="5168"/>
                                <a:pt x="14315" y="5151"/>
                              </a:cubicBezTo>
                              <a:cubicBezTo>
                                <a:pt x="14261" y="5136"/>
                                <a:pt x="14190" y="5133"/>
                                <a:pt x="14115" y="5147"/>
                              </a:cubicBezTo>
                              <a:cubicBezTo>
                                <a:pt x="14033" y="5161"/>
                                <a:pt x="13974" y="5182"/>
                                <a:pt x="13930" y="5200"/>
                              </a:cubicBezTo>
                              <a:cubicBezTo>
                                <a:pt x="13887" y="5218"/>
                                <a:pt x="13800" y="5256"/>
                                <a:pt x="13719" y="5327"/>
                              </a:cubicBezTo>
                              <a:cubicBezTo>
                                <a:pt x="13643" y="5390"/>
                                <a:pt x="13578" y="5475"/>
                                <a:pt x="13540" y="5570"/>
                              </a:cubicBezTo>
                              <a:cubicBezTo>
                                <a:pt x="13502" y="5651"/>
                                <a:pt x="13475" y="5746"/>
                                <a:pt x="13459" y="5852"/>
                              </a:cubicBezTo>
                              <a:cubicBezTo>
                                <a:pt x="13459" y="5866"/>
                                <a:pt x="13453" y="5880"/>
                                <a:pt x="13453" y="5894"/>
                              </a:cubicBezTo>
                              <a:cubicBezTo>
                                <a:pt x="13442" y="5944"/>
                                <a:pt x="13442" y="5986"/>
                                <a:pt x="13437" y="6011"/>
                              </a:cubicBezTo>
                              <a:cubicBezTo>
                                <a:pt x="13437" y="6004"/>
                                <a:pt x="13432" y="5997"/>
                                <a:pt x="13432" y="5990"/>
                              </a:cubicBezTo>
                              <a:cubicBezTo>
                                <a:pt x="13410" y="5916"/>
                                <a:pt x="13361" y="5782"/>
                                <a:pt x="13339" y="5729"/>
                              </a:cubicBezTo>
                              <a:cubicBezTo>
                                <a:pt x="13334" y="5711"/>
                                <a:pt x="13323" y="5693"/>
                                <a:pt x="13318" y="5665"/>
                              </a:cubicBezTo>
                              <a:lnTo>
                                <a:pt x="13318" y="5662"/>
                              </a:lnTo>
                              <a:cubicBezTo>
                                <a:pt x="13307" y="5637"/>
                                <a:pt x="13296" y="5609"/>
                                <a:pt x="13285" y="5581"/>
                              </a:cubicBezTo>
                              <a:cubicBezTo>
                                <a:pt x="13258" y="5521"/>
                                <a:pt x="13215" y="5447"/>
                                <a:pt x="13166" y="5373"/>
                              </a:cubicBezTo>
                              <a:cubicBezTo>
                                <a:pt x="13096" y="5263"/>
                                <a:pt x="13014" y="5161"/>
                                <a:pt x="12944" y="5077"/>
                              </a:cubicBezTo>
                              <a:cubicBezTo>
                                <a:pt x="12944" y="5069"/>
                                <a:pt x="12944" y="5059"/>
                                <a:pt x="12949" y="5048"/>
                              </a:cubicBezTo>
                              <a:cubicBezTo>
                                <a:pt x="12960" y="5027"/>
                                <a:pt x="12976" y="4999"/>
                                <a:pt x="13009" y="4960"/>
                              </a:cubicBezTo>
                              <a:cubicBezTo>
                                <a:pt x="13058" y="4897"/>
                                <a:pt x="13155" y="4823"/>
                                <a:pt x="13264" y="4738"/>
                              </a:cubicBezTo>
                              <a:cubicBezTo>
                                <a:pt x="13296" y="4713"/>
                                <a:pt x="13329" y="4685"/>
                                <a:pt x="13367" y="4661"/>
                              </a:cubicBezTo>
                              <a:cubicBezTo>
                                <a:pt x="13383" y="4650"/>
                                <a:pt x="13394" y="4639"/>
                                <a:pt x="13410" y="4629"/>
                              </a:cubicBezTo>
                              <a:cubicBezTo>
                                <a:pt x="13426" y="4618"/>
                                <a:pt x="13437" y="4608"/>
                                <a:pt x="13453" y="4594"/>
                              </a:cubicBezTo>
                              <a:lnTo>
                                <a:pt x="13470" y="4583"/>
                              </a:lnTo>
                              <a:cubicBezTo>
                                <a:pt x="13502" y="4555"/>
                                <a:pt x="13551" y="4520"/>
                                <a:pt x="13605" y="4491"/>
                              </a:cubicBezTo>
                              <a:cubicBezTo>
                                <a:pt x="13681" y="4445"/>
                                <a:pt x="13778" y="4403"/>
                                <a:pt x="13881" y="4371"/>
                              </a:cubicBezTo>
                              <a:cubicBezTo>
                                <a:pt x="13974" y="4340"/>
                                <a:pt x="14060" y="4319"/>
                                <a:pt x="14136" y="4301"/>
                              </a:cubicBezTo>
                              <a:cubicBezTo>
                                <a:pt x="14196" y="4287"/>
                                <a:pt x="14245" y="4276"/>
                                <a:pt x="14283" y="4269"/>
                              </a:cubicBezTo>
                              <a:lnTo>
                                <a:pt x="14331" y="4259"/>
                              </a:lnTo>
                              <a:cubicBezTo>
                                <a:pt x="14396" y="4245"/>
                                <a:pt x="14467" y="4230"/>
                                <a:pt x="14537" y="4220"/>
                              </a:cubicBezTo>
                              <a:cubicBezTo>
                                <a:pt x="14624" y="4206"/>
                                <a:pt x="14700" y="4199"/>
                                <a:pt x="14770" y="4195"/>
                              </a:cubicBezTo>
                              <a:cubicBezTo>
                                <a:pt x="14873" y="4192"/>
                                <a:pt x="14955" y="4206"/>
                                <a:pt x="14993" y="4213"/>
                              </a:cubicBezTo>
                              <a:lnTo>
                                <a:pt x="14998" y="4213"/>
                              </a:lnTo>
                              <a:cubicBezTo>
                                <a:pt x="15009" y="4216"/>
                                <a:pt x="15014" y="4216"/>
                                <a:pt x="15020" y="4220"/>
                              </a:cubicBezTo>
                              <a:cubicBezTo>
                                <a:pt x="15041" y="4294"/>
                                <a:pt x="15063" y="4354"/>
                                <a:pt x="15079" y="4400"/>
                              </a:cubicBezTo>
                              <a:cubicBezTo>
                                <a:pt x="15101" y="4449"/>
                                <a:pt x="15123" y="4495"/>
                                <a:pt x="15155" y="4544"/>
                              </a:cubicBezTo>
                              <a:cubicBezTo>
                                <a:pt x="15155" y="4548"/>
                                <a:pt x="15161" y="4551"/>
                                <a:pt x="15161" y="4551"/>
                              </a:cubicBezTo>
                              <a:lnTo>
                                <a:pt x="15171" y="4565"/>
                              </a:lnTo>
                              <a:cubicBezTo>
                                <a:pt x="15199" y="4608"/>
                                <a:pt x="15237" y="4661"/>
                                <a:pt x="15274" y="4703"/>
                              </a:cubicBezTo>
                              <a:cubicBezTo>
                                <a:pt x="15280" y="4713"/>
                                <a:pt x="15291" y="4720"/>
                                <a:pt x="15296" y="4728"/>
                              </a:cubicBezTo>
                              <a:cubicBezTo>
                                <a:pt x="15312" y="4749"/>
                                <a:pt x="15323" y="4766"/>
                                <a:pt x="15340" y="4787"/>
                              </a:cubicBezTo>
                              <a:cubicBezTo>
                                <a:pt x="15323" y="4805"/>
                                <a:pt x="15312" y="4823"/>
                                <a:pt x="15307" y="4840"/>
                              </a:cubicBezTo>
                              <a:cubicBezTo>
                                <a:pt x="15307" y="4844"/>
                                <a:pt x="15307" y="4847"/>
                                <a:pt x="15302" y="4851"/>
                              </a:cubicBezTo>
                              <a:cubicBezTo>
                                <a:pt x="15296" y="4844"/>
                                <a:pt x="15285" y="4837"/>
                                <a:pt x="15280" y="4830"/>
                              </a:cubicBezTo>
                              <a:lnTo>
                                <a:pt x="15280" y="4830"/>
                              </a:lnTo>
                              <a:cubicBezTo>
                                <a:pt x="15280" y="4823"/>
                                <a:pt x="15237" y="4787"/>
                                <a:pt x="15182" y="4752"/>
                              </a:cubicBezTo>
                              <a:cubicBezTo>
                                <a:pt x="15117" y="4713"/>
                                <a:pt x="15025" y="4675"/>
                                <a:pt x="14944" y="4653"/>
                              </a:cubicBezTo>
                              <a:cubicBezTo>
                                <a:pt x="14879" y="4636"/>
                                <a:pt x="14814" y="4622"/>
                                <a:pt x="14749" y="4615"/>
                              </a:cubicBezTo>
                              <a:cubicBezTo>
                                <a:pt x="14651" y="4604"/>
                                <a:pt x="14548" y="4604"/>
                                <a:pt x="14451" y="4615"/>
                              </a:cubicBezTo>
                              <a:cubicBezTo>
                                <a:pt x="14348" y="4625"/>
                                <a:pt x="14239" y="4650"/>
                                <a:pt x="14147" y="4682"/>
                              </a:cubicBezTo>
                              <a:cubicBezTo>
                                <a:pt x="14104" y="4699"/>
                                <a:pt x="14060" y="4717"/>
                                <a:pt x="14033" y="4738"/>
                              </a:cubicBezTo>
                              <a:cubicBezTo>
                                <a:pt x="14001" y="4759"/>
                                <a:pt x="13979" y="4780"/>
                                <a:pt x="13963" y="4802"/>
                              </a:cubicBezTo>
                              <a:lnTo>
                                <a:pt x="13963" y="4802"/>
                              </a:lnTo>
                              <a:cubicBezTo>
                                <a:pt x="13952" y="4809"/>
                                <a:pt x="13946" y="4809"/>
                                <a:pt x="13946" y="4812"/>
                              </a:cubicBezTo>
                              <a:cubicBezTo>
                                <a:pt x="13952" y="4816"/>
                                <a:pt x="13952" y="4816"/>
                                <a:pt x="13957" y="4812"/>
                              </a:cubicBezTo>
                              <a:cubicBezTo>
                                <a:pt x="13957" y="4812"/>
                                <a:pt x="13957" y="4812"/>
                                <a:pt x="13957" y="4812"/>
                              </a:cubicBezTo>
                              <a:cubicBezTo>
                                <a:pt x="13963" y="4816"/>
                                <a:pt x="13968" y="4812"/>
                                <a:pt x="13968" y="4805"/>
                              </a:cubicBezTo>
                              <a:lnTo>
                                <a:pt x="13974" y="4802"/>
                              </a:lnTo>
                              <a:cubicBezTo>
                                <a:pt x="13990" y="4798"/>
                                <a:pt x="14006" y="4791"/>
                                <a:pt x="14028" y="4784"/>
                              </a:cubicBezTo>
                              <a:cubicBezTo>
                                <a:pt x="14071" y="4770"/>
                                <a:pt x="14185" y="4742"/>
                                <a:pt x="14331" y="4738"/>
                              </a:cubicBezTo>
                              <a:cubicBezTo>
                                <a:pt x="14456" y="4735"/>
                                <a:pt x="14592" y="4752"/>
                                <a:pt x="14689" y="4784"/>
                              </a:cubicBezTo>
                              <a:cubicBezTo>
                                <a:pt x="14787" y="4812"/>
                                <a:pt x="14857" y="4851"/>
                                <a:pt x="14890" y="4869"/>
                              </a:cubicBezTo>
                              <a:lnTo>
                                <a:pt x="14895" y="4872"/>
                              </a:lnTo>
                              <a:cubicBezTo>
                                <a:pt x="14922" y="4886"/>
                                <a:pt x="14955" y="4907"/>
                                <a:pt x="14987" y="4932"/>
                              </a:cubicBezTo>
                              <a:cubicBezTo>
                                <a:pt x="15009" y="4953"/>
                                <a:pt x="15031" y="4974"/>
                                <a:pt x="15052" y="5002"/>
                              </a:cubicBezTo>
                              <a:cubicBezTo>
                                <a:pt x="15063" y="5020"/>
                                <a:pt x="15074" y="5038"/>
                                <a:pt x="15079" y="5052"/>
                              </a:cubicBezTo>
                              <a:cubicBezTo>
                                <a:pt x="15085" y="5066"/>
                                <a:pt x="15090" y="5073"/>
                                <a:pt x="15096" y="5080"/>
                              </a:cubicBezTo>
                              <a:cubicBezTo>
                                <a:pt x="15101" y="5101"/>
                                <a:pt x="15101" y="5119"/>
                                <a:pt x="15101" y="5129"/>
                              </a:cubicBezTo>
                              <a:cubicBezTo>
                                <a:pt x="15085" y="5126"/>
                                <a:pt x="15074" y="5122"/>
                                <a:pt x="15058" y="5119"/>
                              </a:cubicBezTo>
                              <a:cubicBezTo>
                                <a:pt x="15020" y="5112"/>
                                <a:pt x="14976" y="5108"/>
                                <a:pt x="14938" y="5112"/>
                              </a:cubicBezTo>
                              <a:cubicBezTo>
                                <a:pt x="14928" y="5112"/>
                                <a:pt x="14917" y="5112"/>
                                <a:pt x="14906" y="5115"/>
                              </a:cubicBezTo>
                              <a:lnTo>
                                <a:pt x="14857" y="5115"/>
                              </a:lnTo>
                              <a:lnTo>
                                <a:pt x="14852" y="5119"/>
                              </a:lnTo>
                              <a:lnTo>
                                <a:pt x="14863" y="5182"/>
                              </a:lnTo>
                              <a:cubicBezTo>
                                <a:pt x="14863" y="5193"/>
                                <a:pt x="14868" y="5203"/>
                                <a:pt x="14868" y="5211"/>
                              </a:cubicBezTo>
                              <a:cubicBezTo>
                                <a:pt x="14846" y="5211"/>
                                <a:pt x="14819" y="5211"/>
                                <a:pt x="14797" y="5214"/>
                              </a:cubicBezTo>
                              <a:cubicBezTo>
                                <a:pt x="14776" y="5218"/>
                                <a:pt x="14749" y="5221"/>
                                <a:pt x="14711" y="5232"/>
                              </a:cubicBezTo>
                              <a:lnTo>
                                <a:pt x="14705" y="5232"/>
                              </a:lnTo>
                              <a:cubicBezTo>
                                <a:pt x="14689" y="5235"/>
                                <a:pt x="14673" y="5239"/>
                                <a:pt x="14651" y="5242"/>
                              </a:cubicBezTo>
                              <a:cubicBezTo>
                                <a:pt x="14646" y="5242"/>
                                <a:pt x="14640" y="5246"/>
                                <a:pt x="14635" y="5246"/>
                              </a:cubicBezTo>
                              <a:lnTo>
                                <a:pt x="14624" y="5246"/>
                              </a:lnTo>
                              <a:cubicBezTo>
                                <a:pt x="14624" y="5246"/>
                                <a:pt x="14619" y="5246"/>
                                <a:pt x="14619" y="5246"/>
                              </a:cubicBezTo>
                              <a:cubicBezTo>
                                <a:pt x="14613" y="5246"/>
                                <a:pt x="14613" y="5246"/>
                                <a:pt x="14608" y="5246"/>
                              </a:cubicBezTo>
                              <a:lnTo>
                                <a:pt x="14592" y="5249"/>
                              </a:lnTo>
                              <a:lnTo>
                                <a:pt x="14581" y="5253"/>
                              </a:lnTo>
                              <a:lnTo>
                                <a:pt x="14581" y="5256"/>
                              </a:lnTo>
                              <a:lnTo>
                                <a:pt x="14575" y="5256"/>
                              </a:lnTo>
                              <a:lnTo>
                                <a:pt x="14581" y="5263"/>
                              </a:lnTo>
                              <a:cubicBezTo>
                                <a:pt x="14581" y="5263"/>
                                <a:pt x="14581" y="5267"/>
                                <a:pt x="14586" y="5270"/>
                              </a:cubicBezTo>
                              <a:cubicBezTo>
                                <a:pt x="14586" y="5274"/>
                                <a:pt x="14592" y="5277"/>
                                <a:pt x="14597" y="5281"/>
                              </a:cubicBezTo>
                              <a:cubicBezTo>
                                <a:pt x="14613" y="5299"/>
                                <a:pt x="14635" y="5309"/>
                                <a:pt x="14651" y="5316"/>
                              </a:cubicBezTo>
                              <a:lnTo>
                                <a:pt x="14662" y="5320"/>
                              </a:lnTo>
                              <a:cubicBezTo>
                                <a:pt x="14678" y="5327"/>
                                <a:pt x="14694" y="5334"/>
                                <a:pt x="14705" y="5341"/>
                              </a:cubicBezTo>
                              <a:cubicBezTo>
                                <a:pt x="14732" y="5359"/>
                                <a:pt x="14749" y="5380"/>
                                <a:pt x="14754" y="5394"/>
                              </a:cubicBezTo>
                              <a:cubicBezTo>
                                <a:pt x="14727" y="5390"/>
                                <a:pt x="14700" y="5390"/>
                                <a:pt x="14673" y="5390"/>
                              </a:cubicBezTo>
                              <a:cubicBezTo>
                                <a:pt x="14657" y="5390"/>
                                <a:pt x="14629" y="5394"/>
                                <a:pt x="14608" y="5401"/>
                              </a:cubicBezTo>
                              <a:cubicBezTo>
                                <a:pt x="14608" y="5401"/>
                                <a:pt x="14602" y="5401"/>
                                <a:pt x="14597" y="5404"/>
                              </a:cubicBezTo>
                              <a:cubicBezTo>
                                <a:pt x="14597" y="5404"/>
                                <a:pt x="14592" y="5404"/>
                                <a:pt x="14592" y="5408"/>
                              </a:cubicBezTo>
                              <a:lnTo>
                                <a:pt x="14581" y="5411"/>
                              </a:lnTo>
                              <a:cubicBezTo>
                                <a:pt x="14575" y="5415"/>
                                <a:pt x="14575" y="5415"/>
                                <a:pt x="14575" y="5419"/>
                              </a:cubicBezTo>
                              <a:cubicBezTo>
                                <a:pt x="14570" y="5422"/>
                                <a:pt x="14570" y="5429"/>
                                <a:pt x="14575" y="5433"/>
                              </a:cubicBezTo>
                              <a:cubicBezTo>
                                <a:pt x="14575" y="5436"/>
                                <a:pt x="14581" y="5436"/>
                                <a:pt x="14586" y="5440"/>
                              </a:cubicBezTo>
                              <a:cubicBezTo>
                                <a:pt x="14586" y="5440"/>
                                <a:pt x="14592" y="5443"/>
                                <a:pt x="14592" y="5443"/>
                              </a:cubicBezTo>
                              <a:lnTo>
                                <a:pt x="14608" y="5457"/>
                              </a:lnTo>
                              <a:cubicBezTo>
                                <a:pt x="14613" y="5461"/>
                                <a:pt x="14619" y="5464"/>
                                <a:pt x="14624" y="5468"/>
                              </a:cubicBezTo>
                              <a:cubicBezTo>
                                <a:pt x="14657" y="5493"/>
                                <a:pt x="14684" y="5538"/>
                                <a:pt x="14694" y="5574"/>
                              </a:cubicBezTo>
                              <a:lnTo>
                                <a:pt x="14586" y="5574"/>
                              </a:lnTo>
                              <a:lnTo>
                                <a:pt x="14586" y="5574"/>
                              </a:lnTo>
                              <a:lnTo>
                                <a:pt x="14581" y="5574"/>
                              </a:lnTo>
                              <a:cubicBezTo>
                                <a:pt x="14570" y="5574"/>
                                <a:pt x="14570" y="5584"/>
                                <a:pt x="14564" y="5598"/>
                              </a:cubicBezTo>
                              <a:lnTo>
                                <a:pt x="14564" y="5605"/>
                              </a:lnTo>
                              <a:cubicBezTo>
                                <a:pt x="14564" y="5619"/>
                                <a:pt x="14559" y="5641"/>
                                <a:pt x="14548" y="5658"/>
                              </a:cubicBezTo>
                              <a:cubicBezTo>
                                <a:pt x="14548" y="5669"/>
                                <a:pt x="14537" y="5683"/>
                                <a:pt x="14532" y="5704"/>
                              </a:cubicBezTo>
                              <a:cubicBezTo>
                                <a:pt x="14526" y="5722"/>
                                <a:pt x="14516" y="5739"/>
                                <a:pt x="14510" y="5757"/>
                              </a:cubicBezTo>
                              <a:cubicBezTo>
                                <a:pt x="14499" y="5782"/>
                                <a:pt x="14494" y="5803"/>
                                <a:pt x="14494" y="5824"/>
                              </a:cubicBezTo>
                              <a:cubicBezTo>
                                <a:pt x="14494" y="5835"/>
                                <a:pt x="14494" y="5842"/>
                                <a:pt x="14494" y="5852"/>
                              </a:cubicBezTo>
                              <a:cubicBezTo>
                                <a:pt x="14478" y="5845"/>
                                <a:pt x="14456" y="5835"/>
                                <a:pt x="14423" y="5831"/>
                              </a:cubicBezTo>
                              <a:cubicBezTo>
                                <a:pt x="14413" y="5831"/>
                                <a:pt x="14402" y="5827"/>
                                <a:pt x="14391" y="5827"/>
                              </a:cubicBezTo>
                              <a:cubicBezTo>
                                <a:pt x="14386" y="5827"/>
                                <a:pt x="14380" y="5827"/>
                                <a:pt x="14375" y="5827"/>
                              </a:cubicBezTo>
                              <a:cubicBezTo>
                                <a:pt x="14364" y="5827"/>
                                <a:pt x="14358" y="5824"/>
                                <a:pt x="14348" y="5824"/>
                              </a:cubicBezTo>
                              <a:cubicBezTo>
                                <a:pt x="14342" y="5817"/>
                                <a:pt x="14342" y="5813"/>
                                <a:pt x="14342" y="5813"/>
                              </a:cubicBezTo>
                              <a:lnTo>
                                <a:pt x="14348" y="5799"/>
                              </a:lnTo>
                              <a:lnTo>
                                <a:pt x="14331" y="5806"/>
                              </a:lnTo>
                              <a:lnTo>
                                <a:pt x="14331" y="5806"/>
                              </a:lnTo>
                              <a:cubicBezTo>
                                <a:pt x="14331" y="5806"/>
                                <a:pt x="14326" y="5806"/>
                                <a:pt x="14320" y="5806"/>
                              </a:cubicBezTo>
                              <a:cubicBezTo>
                                <a:pt x="14304" y="5810"/>
                                <a:pt x="14288" y="5845"/>
                                <a:pt x="14288" y="5852"/>
                              </a:cubicBezTo>
                              <a:cubicBezTo>
                                <a:pt x="14283" y="5863"/>
                                <a:pt x="14283" y="5873"/>
                                <a:pt x="14277" y="5884"/>
                              </a:cubicBezTo>
                              <a:cubicBezTo>
                                <a:pt x="14277" y="5884"/>
                                <a:pt x="14277" y="5887"/>
                                <a:pt x="14277" y="5887"/>
                              </a:cubicBezTo>
                              <a:cubicBezTo>
                                <a:pt x="14277" y="5891"/>
                                <a:pt x="14277" y="5894"/>
                                <a:pt x="14277" y="5901"/>
                              </a:cubicBezTo>
                              <a:cubicBezTo>
                                <a:pt x="14277" y="5919"/>
                                <a:pt x="14272" y="5947"/>
                                <a:pt x="14283" y="5979"/>
                              </a:cubicBezTo>
                              <a:cubicBezTo>
                                <a:pt x="14288" y="5997"/>
                                <a:pt x="14293" y="6014"/>
                                <a:pt x="14299" y="6032"/>
                              </a:cubicBezTo>
                              <a:lnTo>
                                <a:pt x="14299" y="6035"/>
                              </a:lnTo>
                              <a:cubicBezTo>
                                <a:pt x="14299" y="6043"/>
                                <a:pt x="14304" y="6050"/>
                                <a:pt x="14304" y="6057"/>
                              </a:cubicBezTo>
                              <a:cubicBezTo>
                                <a:pt x="14304" y="6057"/>
                                <a:pt x="14304" y="6057"/>
                                <a:pt x="14304" y="6057"/>
                              </a:cubicBezTo>
                              <a:cubicBezTo>
                                <a:pt x="14293" y="6057"/>
                                <a:pt x="14288" y="6053"/>
                                <a:pt x="14283" y="6053"/>
                              </a:cubicBezTo>
                              <a:cubicBezTo>
                                <a:pt x="14277" y="6050"/>
                                <a:pt x="14272" y="6050"/>
                                <a:pt x="14272" y="6046"/>
                              </a:cubicBezTo>
                              <a:cubicBezTo>
                                <a:pt x="14277" y="6035"/>
                                <a:pt x="14277" y="6032"/>
                                <a:pt x="14272" y="6028"/>
                              </a:cubicBezTo>
                              <a:cubicBezTo>
                                <a:pt x="14272" y="6028"/>
                                <a:pt x="14266" y="6028"/>
                                <a:pt x="14261" y="6028"/>
                              </a:cubicBezTo>
                              <a:cubicBezTo>
                                <a:pt x="14250" y="6032"/>
                                <a:pt x="14234" y="6046"/>
                                <a:pt x="14223" y="6060"/>
                              </a:cubicBezTo>
                              <a:cubicBezTo>
                                <a:pt x="14212" y="6078"/>
                                <a:pt x="14201" y="6102"/>
                                <a:pt x="14196" y="6127"/>
                              </a:cubicBezTo>
                              <a:cubicBezTo>
                                <a:pt x="14190" y="6148"/>
                                <a:pt x="14190" y="6198"/>
                                <a:pt x="14212" y="6247"/>
                              </a:cubicBezTo>
                              <a:cubicBezTo>
                                <a:pt x="14223" y="6268"/>
                                <a:pt x="14234" y="6293"/>
                                <a:pt x="14255" y="6314"/>
                              </a:cubicBezTo>
                              <a:cubicBezTo>
                                <a:pt x="14272" y="6342"/>
                                <a:pt x="14299" y="6370"/>
                                <a:pt x="14331" y="6395"/>
                              </a:cubicBezTo>
                              <a:lnTo>
                                <a:pt x="14315" y="6420"/>
                              </a:lnTo>
                              <a:cubicBezTo>
                                <a:pt x="14288" y="6420"/>
                                <a:pt x="14255" y="6420"/>
                                <a:pt x="14234" y="6423"/>
                              </a:cubicBezTo>
                              <a:cubicBezTo>
                                <a:pt x="14201" y="6427"/>
                                <a:pt x="14136" y="6441"/>
                                <a:pt x="14082" y="6469"/>
                              </a:cubicBezTo>
                              <a:cubicBezTo>
                                <a:pt x="14055" y="6483"/>
                                <a:pt x="14033" y="6504"/>
                                <a:pt x="14017" y="6525"/>
                              </a:cubicBezTo>
                              <a:cubicBezTo>
                                <a:pt x="14006" y="6536"/>
                                <a:pt x="14001" y="6550"/>
                                <a:pt x="14001" y="6564"/>
                              </a:cubicBezTo>
                              <a:cubicBezTo>
                                <a:pt x="14001" y="6568"/>
                                <a:pt x="14001" y="6571"/>
                                <a:pt x="14001" y="6578"/>
                              </a:cubicBezTo>
                              <a:lnTo>
                                <a:pt x="14001" y="6578"/>
                              </a:lnTo>
                              <a:cubicBezTo>
                                <a:pt x="13995" y="6578"/>
                                <a:pt x="13995" y="6582"/>
                                <a:pt x="13995" y="6582"/>
                              </a:cubicBezTo>
                              <a:cubicBezTo>
                                <a:pt x="13995" y="6589"/>
                                <a:pt x="14001" y="6589"/>
                                <a:pt x="14012" y="6596"/>
                              </a:cubicBezTo>
                              <a:cubicBezTo>
                                <a:pt x="14017" y="6600"/>
                                <a:pt x="14028" y="6603"/>
                                <a:pt x="14033" y="6607"/>
                              </a:cubicBezTo>
                              <a:cubicBezTo>
                                <a:pt x="14055" y="6617"/>
                                <a:pt x="14082" y="6635"/>
                                <a:pt x="14098" y="6649"/>
                              </a:cubicBezTo>
                              <a:cubicBezTo>
                                <a:pt x="14115" y="6663"/>
                                <a:pt x="14163" y="6695"/>
                                <a:pt x="14207" y="6737"/>
                              </a:cubicBezTo>
                              <a:cubicBezTo>
                                <a:pt x="14228" y="6755"/>
                                <a:pt x="14245" y="6776"/>
                                <a:pt x="14266" y="6797"/>
                              </a:cubicBezTo>
                              <a:cubicBezTo>
                                <a:pt x="14277" y="6808"/>
                                <a:pt x="14288" y="6822"/>
                                <a:pt x="14310" y="6832"/>
                              </a:cubicBezTo>
                              <a:cubicBezTo>
                                <a:pt x="14293" y="6832"/>
                                <a:pt x="14272" y="6836"/>
                                <a:pt x="14255" y="6839"/>
                              </a:cubicBezTo>
                              <a:cubicBezTo>
                                <a:pt x="14234" y="6843"/>
                                <a:pt x="14212" y="6853"/>
                                <a:pt x="14190" y="6864"/>
                              </a:cubicBezTo>
                              <a:cubicBezTo>
                                <a:pt x="14174" y="6874"/>
                                <a:pt x="14163" y="6885"/>
                                <a:pt x="14163" y="6896"/>
                              </a:cubicBezTo>
                              <a:cubicBezTo>
                                <a:pt x="14158" y="6899"/>
                                <a:pt x="14152" y="6899"/>
                                <a:pt x="14152" y="6903"/>
                              </a:cubicBezTo>
                              <a:cubicBezTo>
                                <a:pt x="14152" y="6910"/>
                                <a:pt x="14163" y="6910"/>
                                <a:pt x="14174" y="6913"/>
                              </a:cubicBezTo>
                              <a:cubicBezTo>
                                <a:pt x="14180" y="6913"/>
                                <a:pt x="14190" y="6917"/>
                                <a:pt x="14196" y="6920"/>
                              </a:cubicBezTo>
                              <a:cubicBezTo>
                                <a:pt x="14218" y="6927"/>
                                <a:pt x="14239" y="6941"/>
                                <a:pt x="14250" y="6952"/>
                              </a:cubicBezTo>
                              <a:cubicBezTo>
                                <a:pt x="14255" y="6956"/>
                                <a:pt x="14266" y="6966"/>
                                <a:pt x="14283" y="6984"/>
                              </a:cubicBezTo>
                              <a:lnTo>
                                <a:pt x="14288" y="6994"/>
                              </a:lnTo>
                              <a:cubicBezTo>
                                <a:pt x="14299" y="7008"/>
                                <a:pt x="14310" y="7023"/>
                                <a:pt x="14326" y="7040"/>
                              </a:cubicBezTo>
                              <a:cubicBezTo>
                                <a:pt x="14348" y="7061"/>
                                <a:pt x="14369" y="7079"/>
                                <a:pt x="14396" y="7100"/>
                              </a:cubicBezTo>
                              <a:cubicBezTo>
                                <a:pt x="14413" y="7118"/>
                                <a:pt x="14434" y="7132"/>
                                <a:pt x="14440" y="7142"/>
                              </a:cubicBezTo>
                              <a:cubicBezTo>
                                <a:pt x="14423" y="7142"/>
                                <a:pt x="14402" y="7142"/>
                                <a:pt x="14386" y="7149"/>
                              </a:cubicBezTo>
                              <a:cubicBezTo>
                                <a:pt x="14358" y="7153"/>
                                <a:pt x="14337" y="7164"/>
                                <a:pt x="14320" y="7171"/>
                              </a:cubicBezTo>
                              <a:cubicBezTo>
                                <a:pt x="14310" y="7178"/>
                                <a:pt x="14299" y="7185"/>
                                <a:pt x="14293" y="7195"/>
                              </a:cubicBezTo>
                              <a:cubicBezTo>
                                <a:pt x="14283" y="7206"/>
                                <a:pt x="14266" y="7220"/>
                                <a:pt x="14266" y="7231"/>
                              </a:cubicBezTo>
                              <a:cubicBezTo>
                                <a:pt x="14261" y="7234"/>
                                <a:pt x="14261" y="7234"/>
                                <a:pt x="14261" y="7238"/>
                              </a:cubicBezTo>
                              <a:cubicBezTo>
                                <a:pt x="14261" y="7245"/>
                                <a:pt x="14272" y="7245"/>
                                <a:pt x="14288" y="7248"/>
                              </a:cubicBezTo>
                              <a:cubicBezTo>
                                <a:pt x="14299" y="7248"/>
                                <a:pt x="14310" y="7252"/>
                                <a:pt x="14326" y="7255"/>
                              </a:cubicBezTo>
                              <a:cubicBezTo>
                                <a:pt x="14353" y="7262"/>
                                <a:pt x="14391" y="7273"/>
                                <a:pt x="14423" y="7290"/>
                              </a:cubicBezTo>
                              <a:cubicBezTo>
                                <a:pt x="14434" y="7294"/>
                                <a:pt x="14456" y="7305"/>
                                <a:pt x="14483" y="7326"/>
                              </a:cubicBezTo>
                              <a:cubicBezTo>
                                <a:pt x="14494" y="7333"/>
                                <a:pt x="14505" y="7340"/>
                                <a:pt x="14516" y="7347"/>
                              </a:cubicBezTo>
                              <a:cubicBezTo>
                                <a:pt x="14532" y="7357"/>
                                <a:pt x="14554" y="7372"/>
                                <a:pt x="14570" y="7382"/>
                              </a:cubicBezTo>
                              <a:cubicBezTo>
                                <a:pt x="14608" y="7407"/>
                                <a:pt x="14646" y="7424"/>
                                <a:pt x="14684" y="7435"/>
                              </a:cubicBezTo>
                              <a:cubicBezTo>
                                <a:pt x="14711" y="7442"/>
                                <a:pt x="14738" y="7449"/>
                                <a:pt x="14765" y="7449"/>
                              </a:cubicBezTo>
                              <a:cubicBezTo>
                                <a:pt x="14700" y="7520"/>
                                <a:pt x="14657" y="7594"/>
                                <a:pt x="14629" y="7668"/>
                              </a:cubicBezTo>
                              <a:cubicBezTo>
                                <a:pt x="14619" y="7699"/>
                                <a:pt x="14613" y="7731"/>
                                <a:pt x="14608" y="7766"/>
                              </a:cubicBezTo>
                              <a:cubicBezTo>
                                <a:pt x="14597" y="7840"/>
                                <a:pt x="14608" y="7914"/>
                                <a:pt x="14640" y="7985"/>
                              </a:cubicBezTo>
                              <a:lnTo>
                                <a:pt x="14640" y="7992"/>
                              </a:lnTo>
                              <a:cubicBezTo>
                                <a:pt x="14640" y="7996"/>
                                <a:pt x="14646" y="7999"/>
                                <a:pt x="14646" y="8003"/>
                              </a:cubicBezTo>
                              <a:cubicBezTo>
                                <a:pt x="14689" y="8094"/>
                                <a:pt x="14765" y="8182"/>
                                <a:pt x="14863" y="8242"/>
                              </a:cubicBezTo>
                              <a:cubicBezTo>
                                <a:pt x="14884" y="8256"/>
                                <a:pt x="14884" y="8256"/>
                                <a:pt x="14890" y="8253"/>
                              </a:cubicBezTo>
                              <a:cubicBezTo>
                                <a:pt x="14890" y="8253"/>
                                <a:pt x="14890" y="8253"/>
                                <a:pt x="14890" y="8253"/>
                              </a:cubicBezTo>
                              <a:cubicBezTo>
                                <a:pt x="14890" y="8253"/>
                                <a:pt x="14890" y="8253"/>
                                <a:pt x="14890" y="8253"/>
                              </a:cubicBezTo>
                              <a:lnTo>
                                <a:pt x="14895" y="8256"/>
                              </a:lnTo>
                              <a:lnTo>
                                <a:pt x="14900" y="8253"/>
                              </a:lnTo>
                              <a:cubicBezTo>
                                <a:pt x="14922" y="8228"/>
                                <a:pt x="14949" y="8207"/>
                                <a:pt x="14976" y="8186"/>
                              </a:cubicBezTo>
                              <a:cubicBezTo>
                                <a:pt x="15009" y="8165"/>
                                <a:pt x="15047" y="8147"/>
                                <a:pt x="15085" y="8130"/>
                              </a:cubicBezTo>
                              <a:cubicBezTo>
                                <a:pt x="15134" y="8108"/>
                                <a:pt x="15188" y="8087"/>
                                <a:pt x="15242" y="8070"/>
                              </a:cubicBezTo>
                              <a:cubicBezTo>
                                <a:pt x="15307" y="8052"/>
                                <a:pt x="15372" y="8038"/>
                                <a:pt x="15448" y="8027"/>
                              </a:cubicBezTo>
                              <a:cubicBezTo>
                                <a:pt x="15529" y="8017"/>
                                <a:pt x="15627" y="8010"/>
                                <a:pt x="15741" y="8006"/>
                              </a:cubicBezTo>
                              <a:cubicBezTo>
                                <a:pt x="15735" y="8048"/>
                                <a:pt x="15741" y="8098"/>
                                <a:pt x="15751" y="8168"/>
                              </a:cubicBezTo>
                              <a:cubicBezTo>
                                <a:pt x="15757" y="8235"/>
                                <a:pt x="15768" y="8299"/>
                                <a:pt x="15773" y="8359"/>
                              </a:cubicBezTo>
                              <a:cubicBezTo>
                                <a:pt x="15789" y="8461"/>
                                <a:pt x="15811" y="8577"/>
                                <a:pt x="15838" y="8683"/>
                              </a:cubicBezTo>
                              <a:cubicBezTo>
                                <a:pt x="15860" y="8778"/>
                                <a:pt x="15887" y="8856"/>
                                <a:pt x="15898" y="8895"/>
                              </a:cubicBezTo>
                              <a:cubicBezTo>
                                <a:pt x="15919" y="8965"/>
                                <a:pt x="15952" y="9050"/>
                                <a:pt x="15985" y="9117"/>
                              </a:cubicBezTo>
                              <a:cubicBezTo>
                                <a:pt x="16006" y="9162"/>
                                <a:pt x="16022" y="9201"/>
                                <a:pt x="16039" y="9222"/>
                              </a:cubicBezTo>
                              <a:cubicBezTo>
                                <a:pt x="15952" y="9205"/>
                                <a:pt x="15876" y="9187"/>
                                <a:pt x="15806" y="9170"/>
                              </a:cubicBezTo>
                              <a:cubicBezTo>
                                <a:pt x="15708" y="9145"/>
                                <a:pt x="15616" y="9113"/>
                                <a:pt x="15540" y="9081"/>
                              </a:cubicBezTo>
                              <a:cubicBezTo>
                                <a:pt x="15448" y="9043"/>
                                <a:pt x="15367" y="9004"/>
                                <a:pt x="15291" y="8962"/>
                              </a:cubicBezTo>
                              <a:cubicBezTo>
                                <a:pt x="15220" y="8919"/>
                                <a:pt x="15155" y="8873"/>
                                <a:pt x="15090" y="8828"/>
                              </a:cubicBezTo>
                              <a:lnTo>
                                <a:pt x="15079" y="8821"/>
                              </a:lnTo>
                              <a:cubicBezTo>
                                <a:pt x="15036" y="8789"/>
                                <a:pt x="14982" y="8750"/>
                                <a:pt x="14933" y="8715"/>
                              </a:cubicBezTo>
                              <a:cubicBezTo>
                                <a:pt x="14841" y="8641"/>
                                <a:pt x="14781" y="8577"/>
                                <a:pt x="14765" y="8553"/>
                              </a:cubicBezTo>
                              <a:cubicBezTo>
                                <a:pt x="14814" y="8535"/>
                                <a:pt x="14879" y="8521"/>
                                <a:pt x="14944" y="8514"/>
                              </a:cubicBezTo>
                              <a:cubicBezTo>
                                <a:pt x="14966" y="8510"/>
                                <a:pt x="14987" y="8510"/>
                                <a:pt x="15003" y="8507"/>
                              </a:cubicBezTo>
                              <a:lnTo>
                                <a:pt x="15036" y="8503"/>
                              </a:lnTo>
                              <a:lnTo>
                                <a:pt x="15036" y="8503"/>
                              </a:lnTo>
                              <a:lnTo>
                                <a:pt x="15063" y="8500"/>
                              </a:lnTo>
                              <a:lnTo>
                                <a:pt x="15052" y="8500"/>
                              </a:lnTo>
                              <a:cubicBezTo>
                                <a:pt x="15058" y="8500"/>
                                <a:pt x="15058" y="8496"/>
                                <a:pt x="15058" y="8496"/>
                              </a:cubicBezTo>
                              <a:cubicBezTo>
                                <a:pt x="15058" y="8493"/>
                                <a:pt x="15052" y="8493"/>
                                <a:pt x="15052" y="8489"/>
                              </a:cubicBezTo>
                              <a:lnTo>
                                <a:pt x="15052" y="8489"/>
                              </a:lnTo>
                              <a:cubicBezTo>
                                <a:pt x="15052" y="8479"/>
                                <a:pt x="15047" y="8454"/>
                                <a:pt x="15025" y="8422"/>
                              </a:cubicBezTo>
                              <a:cubicBezTo>
                                <a:pt x="14998" y="8387"/>
                                <a:pt x="14949" y="8359"/>
                                <a:pt x="14890" y="8341"/>
                              </a:cubicBezTo>
                              <a:cubicBezTo>
                                <a:pt x="14825" y="8323"/>
                                <a:pt x="14743" y="8313"/>
                                <a:pt x="14662" y="8316"/>
                              </a:cubicBezTo>
                              <a:cubicBezTo>
                                <a:pt x="14619" y="8320"/>
                                <a:pt x="14575" y="8323"/>
                                <a:pt x="14537" y="8334"/>
                              </a:cubicBezTo>
                              <a:cubicBezTo>
                                <a:pt x="14499" y="8345"/>
                                <a:pt x="14461" y="8359"/>
                                <a:pt x="14429" y="8380"/>
                              </a:cubicBezTo>
                              <a:cubicBezTo>
                                <a:pt x="14386" y="8405"/>
                                <a:pt x="14353" y="8436"/>
                                <a:pt x="14331" y="8471"/>
                              </a:cubicBezTo>
                              <a:cubicBezTo>
                                <a:pt x="14320" y="8486"/>
                                <a:pt x="14315" y="8500"/>
                                <a:pt x="14310" y="8514"/>
                              </a:cubicBezTo>
                              <a:cubicBezTo>
                                <a:pt x="14299" y="8542"/>
                                <a:pt x="14293" y="8574"/>
                                <a:pt x="14293" y="8605"/>
                              </a:cubicBezTo>
                              <a:cubicBezTo>
                                <a:pt x="14293" y="8616"/>
                                <a:pt x="14293" y="8630"/>
                                <a:pt x="14299" y="8641"/>
                              </a:cubicBezTo>
                              <a:cubicBezTo>
                                <a:pt x="14304" y="8669"/>
                                <a:pt x="14310" y="8694"/>
                                <a:pt x="14326" y="8722"/>
                              </a:cubicBezTo>
                              <a:cubicBezTo>
                                <a:pt x="14342" y="8757"/>
                                <a:pt x="14364" y="8792"/>
                                <a:pt x="14391" y="8824"/>
                              </a:cubicBezTo>
                              <a:cubicBezTo>
                                <a:pt x="14418" y="8856"/>
                                <a:pt x="14445" y="8884"/>
                                <a:pt x="14478" y="8916"/>
                              </a:cubicBezTo>
                              <a:cubicBezTo>
                                <a:pt x="14516" y="8951"/>
                                <a:pt x="14581" y="9004"/>
                                <a:pt x="14597" y="9004"/>
                              </a:cubicBezTo>
                              <a:lnTo>
                                <a:pt x="14602" y="9004"/>
                              </a:lnTo>
                              <a:lnTo>
                                <a:pt x="14602" y="9004"/>
                              </a:lnTo>
                              <a:cubicBezTo>
                                <a:pt x="14602" y="9004"/>
                                <a:pt x="14602" y="9004"/>
                                <a:pt x="14602" y="9004"/>
                              </a:cubicBezTo>
                              <a:cubicBezTo>
                                <a:pt x="14608" y="9007"/>
                                <a:pt x="14619" y="9014"/>
                                <a:pt x="14629" y="9018"/>
                              </a:cubicBezTo>
                              <a:lnTo>
                                <a:pt x="14624" y="9018"/>
                              </a:lnTo>
                              <a:lnTo>
                                <a:pt x="14640" y="9021"/>
                              </a:lnTo>
                              <a:cubicBezTo>
                                <a:pt x="14684" y="9046"/>
                                <a:pt x="14732" y="9071"/>
                                <a:pt x="14787" y="9095"/>
                              </a:cubicBezTo>
                              <a:cubicBezTo>
                                <a:pt x="14835" y="9124"/>
                                <a:pt x="14928" y="9173"/>
                                <a:pt x="15031" y="9219"/>
                              </a:cubicBezTo>
                              <a:cubicBezTo>
                                <a:pt x="15090" y="9244"/>
                                <a:pt x="15155" y="9268"/>
                                <a:pt x="15220" y="9289"/>
                              </a:cubicBezTo>
                              <a:cubicBezTo>
                                <a:pt x="15150" y="9296"/>
                                <a:pt x="15074" y="9311"/>
                                <a:pt x="14998" y="9332"/>
                              </a:cubicBezTo>
                              <a:cubicBezTo>
                                <a:pt x="14928" y="9349"/>
                                <a:pt x="14868" y="9367"/>
                                <a:pt x="14814" y="9385"/>
                              </a:cubicBezTo>
                              <a:cubicBezTo>
                                <a:pt x="14765" y="9402"/>
                                <a:pt x="14716" y="9423"/>
                                <a:pt x="14678" y="9441"/>
                              </a:cubicBezTo>
                              <a:cubicBezTo>
                                <a:pt x="14662" y="9452"/>
                                <a:pt x="14640" y="9462"/>
                                <a:pt x="14624" y="9473"/>
                              </a:cubicBezTo>
                              <a:cubicBezTo>
                                <a:pt x="14592" y="9490"/>
                                <a:pt x="14570" y="9501"/>
                                <a:pt x="14564" y="9504"/>
                              </a:cubicBezTo>
                              <a:cubicBezTo>
                                <a:pt x="14526" y="9497"/>
                                <a:pt x="14472" y="9487"/>
                                <a:pt x="14407" y="9476"/>
                              </a:cubicBezTo>
                              <a:lnTo>
                                <a:pt x="14364" y="9469"/>
                              </a:lnTo>
                              <a:lnTo>
                                <a:pt x="14283" y="9462"/>
                              </a:lnTo>
                              <a:cubicBezTo>
                                <a:pt x="14266" y="9462"/>
                                <a:pt x="14250" y="9462"/>
                                <a:pt x="14234" y="9462"/>
                              </a:cubicBezTo>
                              <a:cubicBezTo>
                                <a:pt x="14228" y="9462"/>
                                <a:pt x="14223" y="9462"/>
                                <a:pt x="14218" y="9462"/>
                              </a:cubicBezTo>
                              <a:cubicBezTo>
                                <a:pt x="14212" y="9462"/>
                                <a:pt x="14207" y="9462"/>
                                <a:pt x="14201" y="9462"/>
                              </a:cubicBezTo>
                              <a:cubicBezTo>
                                <a:pt x="14185" y="9462"/>
                                <a:pt x="14169" y="9462"/>
                                <a:pt x="14152" y="9462"/>
                              </a:cubicBezTo>
                              <a:cubicBezTo>
                                <a:pt x="14077" y="9466"/>
                                <a:pt x="13995" y="9480"/>
                                <a:pt x="13898" y="9504"/>
                              </a:cubicBezTo>
                              <a:cubicBezTo>
                                <a:pt x="13892" y="9508"/>
                                <a:pt x="13887" y="9508"/>
                                <a:pt x="13876" y="9511"/>
                              </a:cubicBezTo>
                              <a:cubicBezTo>
                                <a:pt x="13865" y="9515"/>
                                <a:pt x="13849" y="9519"/>
                                <a:pt x="13833" y="9526"/>
                              </a:cubicBezTo>
                              <a:cubicBezTo>
                                <a:pt x="13827" y="9529"/>
                                <a:pt x="13816" y="9533"/>
                                <a:pt x="13806" y="9536"/>
                              </a:cubicBezTo>
                              <a:cubicBezTo>
                                <a:pt x="13789" y="9543"/>
                                <a:pt x="13773" y="9547"/>
                                <a:pt x="13757" y="9557"/>
                              </a:cubicBezTo>
                              <a:cubicBezTo>
                                <a:pt x="13751" y="9561"/>
                                <a:pt x="13741" y="9564"/>
                                <a:pt x="13735" y="9568"/>
                              </a:cubicBezTo>
                              <a:cubicBezTo>
                                <a:pt x="13713" y="9575"/>
                                <a:pt x="13697" y="9586"/>
                                <a:pt x="13675" y="9596"/>
                              </a:cubicBezTo>
                              <a:lnTo>
                                <a:pt x="13632" y="9617"/>
                              </a:lnTo>
                              <a:lnTo>
                                <a:pt x="13589" y="9642"/>
                              </a:lnTo>
                              <a:cubicBezTo>
                                <a:pt x="13475" y="9705"/>
                                <a:pt x="13356" y="9794"/>
                                <a:pt x="13215" y="9899"/>
                              </a:cubicBezTo>
                              <a:cubicBezTo>
                                <a:pt x="13215" y="9899"/>
                                <a:pt x="13215" y="9899"/>
                                <a:pt x="13215" y="9899"/>
                              </a:cubicBezTo>
                              <a:cubicBezTo>
                                <a:pt x="13215" y="9899"/>
                                <a:pt x="13209" y="9903"/>
                                <a:pt x="13209" y="9903"/>
                              </a:cubicBezTo>
                              <a:lnTo>
                                <a:pt x="13171" y="9938"/>
                              </a:lnTo>
                              <a:cubicBezTo>
                                <a:pt x="13161" y="9952"/>
                                <a:pt x="13144" y="9963"/>
                                <a:pt x="13133" y="9977"/>
                              </a:cubicBezTo>
                              <a:cubicBezTo>
                                <a:pt x="13117" y="9991"/>
                                <a:pt x="13106" y="10002"/>
                                <a:pt x="13090" y="10012"/>
                              </a:cubicBezTo>
                              <a:lnTo>
                                <a:pt x="13085" y="10016"/>
                              </a:lnTo>
                              <a:lnTo>
                                <a:pt x="13047" y="10054"/>
                              </a:lnTo>
                              <a:cubicBezTo>
                                <a:pt x="13014" y="10090"/>
                                <a:pt x="12987" y="10128"/>
                                <a:pt x="12960" y="10164"/>
                              </a:cubicBezTo>
                              <a:cubicBezTo>
                                <a:pt x="12944" y="10181"/>
                                <a:pt x="12927" y="10202"/>
                                <a:pt x="12917" y="10220"/>
                              </a:cubicBezTo>
                              <a:cubicBezTo>
                                <a:pt x="12879" y="10266"/>
                                <a:pt x="12841" y="10305"/>
                                <a:pt x="12808" y="10340"/>
                              </a:cubicBezTo>
                              <a:cubicBezTo>
                                <a:pt x="12776" y="10368"/>
                                <a:pt x="12743" y="10393"/>
                                <a:pt x="12716" y="10407"/>
                              </a:cubicBezTo>
                              <a:cubicBezTo>
                                <a:pt x="12694" y="10421"/>
                                <a:pt x="12673" y="10432"/>
                                <a:pt x="12656" y="10446"/>
                              </a:cubicBezTo>
                              <a:cubicBezTo>
                                <a:pt x="12646" y="10449"/>
                                <a:pt x="12640" y="10456"/>
                                <a:pt x="12629" y="10463"/>
                              </a:cubicBezTo>
                              <a:cubicBezTo>
                                <a:pt x="12619" y="10470"/>
                                <a:pt x="12613" y="10477"/>
                                <a:pt x="12613" y="10477"/>
                              </a:cubicBezTo>
                              <a:lnTo>
                                <a:pt x="12613" y="10477"/>
                              </a:lnTo>
                              <a:lnTo>
                                <a:pt x="12613" y="10481"/>
                              </a:lnTo>
                              <a:cubicBezTo>
                                <a:pt x="12613" y="10481"/>
                                <a:pt x="12608" y="10484"/>
                                <a:pt x="12608" y="10484"/>
                              </a:cubicBezTo>
                              <a:cubicBezTo>
                                <a:pt x="12602" y="10488"/>
                                <a:pt x="12602" y="10492"/>
                                <a:pt x="12597" y="10492"/>
                              </a:cubicBezTo>
                              <a:lnTo>
                                <a:pt x="12597" y="10495"/>
                              </a:lnTo>
                              <a:lnTo>
                                <a:pt x="12602" y="10502"/>
                              </a:lnTo>
                              <a:lnTo>
                                <a:pt x="12613" y="10502"/>
                              </a:lnTo>
                              <a:cubicBezTo>
                                <a:pt x="12678" y="10502"/>
                                <a:pt x="12743" y="10499"/>
                                <a:pt x="12814" y="10488"/>
                              </a:cubicBezTo>
                              <a:cubicBezTo>
                                <a:pt x="12862" y="10484"/>
                                <a:pt x="12906" y="10477"/>
                                <a:pt x="12944" y="10470"/>
                              </a:cubicBezTo>
                              <a:cubicBezTo>
                                <a:pt x="12987" y="10463"/>
                                <a:pt x="13020" y="10453"/>
                                <a:pt x="13041" y="10449"/>
                              </a:cubicBezTo>
                              <a:cubicBezTo>
                                <a:pt x="13074" y="10439"/>
                                <a:pt x="13112" y="10425"/>
                                <a:pt x="13133" y="10410"/>
                              </a:cubicBezTo>
                              <a:cubicBezTo>
                                <a:pt x="13139" y="10407"/>
                                <a:pt x="13144" y="10403"/>
                                <a:pt x="13150" y="10400"/>
                              </a:cubicBezTo>
                              <a:cubicBezTo>
                                <a:pt x="13150" y="10400"/>
                                <a:pt x="13150" y="10403"/>
                                <a:pt x="13150" y="10403"/>
                              </a:cubicBezTo>
                              <a:cubicBezTo>
                                <a:pt x="13112" y="10470"/>
                                <a:pt x="13079" y="10527"/>
                                <a:pt x="13030" y="10576"/>
                              </a:cubicBezTo>
                              <a:cubicBezTo>
                                <a:pt x="12993" y="10618"/>
                                <a:pt x="12944" y="10661"/>
                                <a:pt x="12879" y="10703"/>
                              </a:cubicBezTo>
                              <a:cubicBezTo>
                                <a:pt x="12873" y="10707"/>
                                <a:pt x="12873" y="10707"/>
                                <a:pt x="12868" y="10710"/>
                              </a:cubicBezTo>
                              <a:lnTo>
                                <a:pt x="12862" y="10714"/>
                              </a:lnTo>
                              <a:cubicBezTo>
                                <a:pt x="12830" y="10735"/>
                                <a:pt x="12797" y="10752"/>
                                <a:pt x="12770" y="10767"/>
                              </a:cubicBezTo>
                              <a:cubicBezTo>
                                <a:pt x="12716" y="10798"/>
                                <a:pt x="12705" y="10805"/>
                                <a:pt x="12705" y="10812"/>
                              </a:cubicBezTo>
                              <a:lnTo>
                                <a:pt x="12705" y="10816"/>
                              </a:lnTo>
                              <a:lnTo>
                                <a:pt x="12705" y="10816"/>
                              </a:lnTo>
                              <a:cubicBezTo>
                                <a:pt x="12705" y="10816"/>
                                <a:pt x="12711" y="10819"/>
                                <a:pt x="12722" y="10816"/>
                              </a:cubicBezTo>
                              <a:cubicBezTo>
                                <a:pt x="12722" y="10819"/>
                                <a:pt x="12722" y="10819"/>
                                <a:pt x="12732" y="10816"/>
                              </a:cubicBezTo>
                              <a:lnTo>
                                <a:pt x="12732" y="10816"/>
                              </a:lnTo>
                              <a:cubicBezTo>
                                <a:pt x="12732" y="10816"/>
                                <a:pt x="12732" y="10816"/>
                                <a:pt x="12732" y="10816"/>
                              </a:cubicBezTo>
                              <a:cubicBezTo>
                                <a:pt x="12749" y="10812"/>
                                <a:pt x="12787" y="10805"/>
                                <a:pt x="12890" y="10777"/>
                              </a:cubicBezTo>
                              <a:lnTo>
                                <a:pt x="12895" y="10777"/>
                              </a:lnTo>
                              <a:cubicBezTo>
                                <a:pt x="12960" y="10759"/>
                                <a:pt x="13041" y="10738"/>
                                <a:pt x="13133" y="10714"/>
                              </a:cubicBezTo>
                              <a:lnTo>
                                <a:pt x="13280" y="10675"/>
                              </a:lnTo>
                              <a:cubicBezTo>
                                <a:pt x="13312" y="10664"/>
                                <a:pt x="13345" y="10657"/>
                                <a:pt x="13377" y="10647"/>
                              </a:cubicBezTo>
                              <a:cubicBezTo>
                                <a:pt x="13361" y="10664"/>
                                <a:pt x="13350" y="10689"/>
                                <a:pt x="13345" y="10710"/>
                              </a:cubicBezTo>
                              <a:cubicBezTo>
                                <a:pt x="13339" y="10724"/>
                                <a:pt x="13339" y="10745"/>
                                <a:pt x="13345" y="10770"/>
                              </a:cubicBezTo>
                              <a:cubicBezTo>
                                <a:pt x="13350" y="10798"/>
                                <a:pt x="13367" y="10826"/>
                                <a:pt x="13388" y="10855"/>
                              </a:cubicBezTo>
                              <a:cubicBezTo>
                                <a:pt x="13410" y="10879"/>
                                <a:pt x="13442" y="10908"/>
                                <a:pt x="13475" y="10929"/>
                              </a:cubicBezTo>
                              <a:cubicBezTo>
                                <a:pt x="13480" y="10932"/>
                                <a:pt x="13491" y="10939"/>
                                <a:pt x="13497" y="10943"/>
                              </a:cubicBezTo>
                              <a:cubicBezTo>
                                <a:pt x="13502" y="10946"/>
                                <a:pt x="13513" y="10953"/>
                                <a:pt x="13518" y="10957"/>
                              </a:cubicBezTo>
                              <a:cubicBezTo>
                                <a:pt x="13529" y="10960"/>
                                <a:pt x="13535" y="10967"/>
                                <a:pt x="13540" y="10971"/>
                              </a:cubicBezTo>
                              <a:lnTo>
                                <a:pt x="13540" y="10971"/>
                              </a:lnTo>
                              <a:cubicBezTo>
                                <a:pt x="13545" y="10975"/>
                                <a:pt x="13545" y="10975"/>
                                <a:pt x="13551" y="10978"/>
                              </a:cubicBezTo>
                              <a:cubicBezTo>
                                <a:pt x="13551" y="10985"/>
                                <a:pt x="13556" y="10996"/>
                                <a:pt x="13562" y="10996"/>
                              </a:cubicBezTo>
                              <a:lnTo>
                                <a:pt x="13562" y="10996"/>
                              </a:lnTo>
                              <a:lnTo>
                                <a:pt x="13567" y="10996"/>
                              </a:lnTo>
                              <a:cubicBezTo>
                                <a:pt x="13572" y="10996"/>
                                <a:pt x="13578" y="10992"/>
                                <a:pt x="13578" y="10982"/>
                              </a:cubicBezTo>
                              <a:cubicBezTo>
                                <a:pt x="13578" y="10975"/>
                                <a:pt x="13578" y="10964"/>
                                <a:pt x="13583" y="10950"/>
                              </a:cubicBezTo>
                              <a:cubicBezTo>
                                <a:pt x="13583" y="10939"/>
                                <a:pt x="13589" y="10929"/>
                                <a:pt x="13600" y="10915"/>
                              </a:cubicBezTo>
                              <a:cubicBezTo>
                                <a:pt x="13605" y="10911"/>
                                <a:pt x="13610" y="10904"/>
                                <a:pt x="13610" y="10897"/>
                              </a:cubicBezTo>
                              <a:cubicBezTo>
                                <a:pt x="13621" y="10883"/>
                                <a:pt x="13627" y="10865"/>
                                <a:pt x="13643" y="10848"/>
                              </a:cubicBezTo>
                              <a:cubicBezTo>
                                <a:pt x="13654" y="10833"/>
                                <a:pt x="13659" y="10819"/>
                                <a:pt x="13670" y="10809"/>
                              </a:cubicBezTo>
                              <a:cubicBezTo>
                                <a:pt x="13681" y="10809"/>
                                <a:pt x="13686" y="10805"/>
                                <a:pt x="13692" y="10798"/>
                              </a:cubicBezTo>
                              <a:cubicBezTo>
                                <a:pt x="13697" y="10791"/>
                                <a:pt x="13703" y="10784"/>
                                <a:pt x="13697" y="10774"/>
                              </a:cubicBezTo>
                              <a:cubicBezTo>
                                <a:pt x="13708" y="10763"/>
                                <a:pt x="13719" y="10752"/>
                                <a:pt x="13730" y="10742"/>
                              </a:cubicBezTo>
                              <a:cubicBezTo>
                                <a:pt x="13746" y="10745"/>
                                <a:pt x="13757" y="10742"/>
                                <a:pt x="13768" y="10735"/>
                              </a:cubicBezTo>
                              <a:cubicBezTo>
                                <a:pt x="13778" y="10728"/>
                                <a:pt x="13778" y="10717"/>
                                <a:pt x="13773" y="10710"/>
                              </a:cubicBezTo>
                              <a:cubicBezTo>
                                <a:pt x="13789" y="10703"/>
                                <a:pt x="13800" y="10692"/>
                                <a:pt x="13822" y="10682"/>
                              </a:cubicBezTo>
                              <a:cubicBezTo>
                                <a:pt x="13822" y="10682"/>
                                <a:pt x="13822" y="10682"/>
                                <a:pt x="13822" y="10682"/>
                              </a:cubicBezTo>
                              <a:cubicBezTo>
                                <a:pt x="13833" y="10682"/>
                                <a:pt x="13844" y="10678"/>
                                <a:pt x="13849" y="10675"/>
                              </a:cubicBezTo>
                              <a:cubicBezTo>
                                <a:pt x="13854" y="10671"/>
                                <a:pt x="13854" y="10668"/>
                                <a:pt x="13860" y="10664"/>
                              </a:cubicBezTo>
                              <a:lnTo>
                                <a:pt x="13881" y="10654"/>
                              </a:lnTo>
                              <a:cubicBezTo>
                                <a:pt x="13898" y="10647"/>
                                <a:pt x="13909" y="10640"/>
                                <a:pt x="13925" y="10633"/>
                              </a:cubicBezTo>
                              <a:lnTo>
                                <a:pt x="13936" y="10626"/>
                              </a:lnTo>
                              <a:lnTo>
                                <a:pt x="13941" y="10626"/>
                              </a:lnTo>
                              <a:lnTo>
                                <a:pt x="13946" y="10622"/>
                              </a:lnTo>
                              <a:cubicBezTo>
                                <a:pt x="13963" y="10611"/>
                                <a:pt x="13984" y="10601"/>
                                <a:pt x="14012" y="10590"/>
                              </a:cubicBezTo>
                              <a:cubicBezTo>
                                <a:pt x="14022" y="10597"/>
                                <a:pt x="14033" y="10597"/>
                                <a:pt x="14049" y="10597"/>
                              </a:cubicBezTo>
                              <a:cubicBezTo>
                                <a:pt x="14060" y="10597"/>
                                <a:pt x="14066" y="10590"/>
                                <a:pt x="14071" y="10587"/>
                              </a:cubicBezTo>
                              <a:cubicBezTo>
                                <a:pt x="14077" y="10580"/>
                                <a:pt x="14077" y="10573"/>
                                <a:pt x="14077" y="10569"/>
                              </a:cubicBezTo>
                              <a:cubicBezTo>
                                <a:pt x="14077" y="10566"/>
                                <a:pt x="14077" y="10566"/>
                                <a:pt x="14071" y="10562"/>
                              </a:cubicBezTo>
                              <a:cubicBezTo>
                                <a:pt x="14082" y="10555"/>
                                <a:pt x="14098" y="10548"/>
                                <a:pt x="14109" y="10541"/>
                              </a:cubicBezTo>
                              <a:cubicBezTo>
                                <a:pt x="14109" y="10544"/>
                                <a:pt x="14115" y="10548"/>
                                <a:pt x="14120" y="10551"/>
                              </a:cubicBezTo>
                              <a:cubicBezTo>
                                <a:pt x="14136" y="10562"/>
                                <a:pt x="14158" y="10562"/>
                                <a:pt x="14174" y="10551"/>
                              </a:cubicBezTo>
                              <a:cubicBezTo>
                                <a:pt x="14190" y="10541"/>
                                <a:pt x="14190" y="10527"/>
                                <a:pt x="14174" y="10516"/>
                              </a:cubicBezTo>
                              <a:cubicBezTo>
                                <a:pt x="14169" y="10513"/>
                                <a:pt x="14169" y="10513"/>
                                <a:pt x="14163" y="10513"/>
                              </a:cubicBezTo>
                              <a:cubicBezTo>
                                <a:pt x="14169" y="10509"/>
                                <a:pt x="14180" y="10506"/>
                                <a:pt x="14185" y="10499"/>
                              </a:cubicBezTo>
                              <a:cubicBezTo>
                                <a:pt x="14190" y="10495"/>
                                <a:pt x="14196" y="10492"/>
                                <a:pt x="14201" y="10492"/>
                              </a:cubicBezTo>
                              <a:lnTo>
                                <a:pt x="14201" y="10492"/>
                              </a:lnTo>
                              <a:lnTo>
                                <a:pt x="14201" y="10492"/>
                              </a:lnTo>
                              <a:cubicBezTo>
                                <a:pt x="14223" y="10495"/>
                                <a:pt x="14245" y="10488"/>
                                <a:pt x="14250" y="10477"/>
                              </a:cubicBezTo>
                              <a:cubicBezTo>
                                <a:pt x="14255" y="10474"/>
                                <a:pt x="14255" y="10467"/>
                                <a:pt x="14250" y="10463"/>
                              </a:cubicBezTo>
                              <a:cubicBezTo>
                                <a:pt x="14353" y="10400"/>
                                <a:pt x="14440" y="10333"/>
                                <a:pt x="14510" y="10266"/>
                              </a:cubicBezTo>
                              <a:cubicBezTo>
                                <a:pt x="14613" y="10167"/>
                                <a:pt x="14684" y="10058"/>
                                <a:pt x="14716" y="9956"/>
                              </a:cubicBezTo>
                              <a:cubicBezTo>
                                <a:pt x="14732" y="9913"/>
                                <a:pt x="14738" y="9868"/>
                                <a:pt x="14738" y="9818"/>
                              </a:cubicBezTo>
                              <a:cubicBezTo>
                                <a:pt x="14749" y="9734"/>
                                <a:pt x="14743" y="9674"/>
                                <a:pt x="14743" y="9663"/>
                              </a:cubicBezTo>
                              <a:cubicBezTo>
                                <a:pt x="14749" y="9656"/>
                                <a:pt x="14754" y="9645"/>
                                <a:pt x="14765" y="9638"/>
                              </a:cubicBezTo>
                              <a:lnTo>
                                <a:pt x="14770" y="9638"/>
                              </a:lnTo>
                              <a:lnTo>
                                <a:pt x="14770" y="9635"/>
                              </a:lnTo>
                              <a:cubicBezTo>
                                <a:pt x="14770" y="9635"/>
                                <a:pt x="14770" y="9631"/>
                                <a:pt x="14770" y="9631"/>
                              </a:cubicBezTo>
                              <a:cubicBezTo>
                                <a:pt x="14776" y="9624"/>
                                <a:pt x="14787" y="9617"/>
                                <a:pt x="14792" y="9610"/>
                              </a:cubicBezTo>
                              <a:lnTo>
                                <a:pt x="14797" y="9607"/>
                              </a:lnTo>
                              <a:cubicBezTo>
                                <a:pt x="14814" y="9593"/>
                                <a:pt x="14868" y="9557"/>
                                <a:pt x="14938" y="9522"/>
                              </a:cubicBezTo>
                              <a:cubicBezTo>
                                <a:pt x="14993" y="9494"/>
                                <a:pt x="15096" y="9448"/>
                                <a:pt x="15269" y="9402"/>
                              </a:cubicBezTo>
                              <a:cubicBezTo>
                                <a:pt x="15291" y="9395"/>
                                <a:pt x="15318" y="9388"/>
                                <a:pt x="15345" y="9381"/>
                              </a:cubicBezTo>
                              <a:cubicBezTo>
                                <a:pt x="15388" y="9370"/>
                                <a:pt x="15432" y="9356"/>
                                <a:pt x="15459" y="9349"/>
                              </a:cubicBezTo>
                              <a:cubicBezTo>
                                <a:pt x="15497" y="9356"/>
                                <a:pt x="15529" y="9363"/>
                                <a:pt x="15540" y="9363"/>
                              </a:cubicBezTo>
                              <a:cubicBezTo>
                                <a:pt x="15578" y="9370"/>
                                <a:pt x="15616" y="9374"/>
                                <a:pt x="15648" y="9378"/>
                              </a:cubicBezTo>
                              <a:cubicBezTo>
                                <a:pt x="15686" y="9381"/>
                                <a:pt x="15724" y="9381"/>
                                <a:pt x="15757" y="9385"/>
                              </a:cubicBezTo>
                              <a:cubicBezTo>
                                <a:pt x="15806" y="9385"/>
                                <a:pt x="15854" y="9381"/>
                                <a:pt x="15871" y="9378"/>
                              </a:cubicBezTo>
                              <a:lnTo>
                                <a:pt x="15914" y="9381"/>
                              </a:lnTo>
                              <a:cubicBezTo>
                                <a:pt x="15876" y="9392"/>
                                <a:pt x="15838" y="9406"/>
                                <a:pt x="15806" y="9420"/>
                              </a:cubicBezTo>
                              <a:cubicBezTo>
                                <a:pt x="15757" y="9441"/>
                                <a:pt x="15714" y="9462"/>
                                <a:pt x="15670" y="9487"/>
                              </a:cubicBezTo>
                              <a:cubicBezTo>
                                <a:pt x="15627" y="9511"/>
                                <a:pt x="15567" y="9554"/>
                                <a:pt x="15513" y="9610"/>
                              </a:cubicBezTo>
                              <a:cubicBezTo>
                                <a:pt x="15448" y="9677"/>
                                <a:pt x="15399" y="9755"/>
                                <a:pt x="15383" y="9829"/>
                              </a:cubicBezTo>
                              <a:cubicBezTo>
                                <a:pt x="15372" y="9868"/>
                                <a:pt x="15367" y="9910"/>
                                <a:pt x="15372" y="9952"/>
                              </a:cubicBezTo>
                              <a:cubicBezTo>
                                <a:pt x="15372" y="9956"/>
                                <a:pt x="15367" y="9959"/>
                                <a:pt x="15367" y="9963"/>
                              </a:cubicBezTo>
                              <a:cubicBezTo>
                                <a:pt x="15356" y="9984"/>
                                <a:pt x="15350" y="10016"/>
                                <a:pt x="15383" y="10023"/>
                              </a:cubicBezTo>
                              <a:cubicBezTo>
                                <a:pt x="15388" y="10040"/>
                                <a:pt x="15394" y="10061"/>
                                <a:pt x="15399" y="10079"/>
                              </a:cubicBezTo>
                              <a:cubicBezTo>
                                <a:pt x="15399" y="10079"/>
                                <a:pt x="15399" y="10083"/>
                                <a:pt x="15399" y="10083"/>
                              </a:cubicBezTo>
                              <a:lnTo>
                                <a:pt x="15399" y="10086"/>
                              </a:lnTo>
                              <a:cubicBezTo>
                                <a:pt x="15410" y="10125"/>
                                <a:pt x="15426" y="10157"/>
                                <a:pt x="15448" y="10188"/>
                              </a:cubicBezTo>
                              <a:lnTo>
                                <a:pt x="15448" y="10188"/>
                              </a:lnTo>
                              <a:cubicBezTo>
                                <a:pt x="15453" y="10192"/>
                                <a:pt x="15453" y="10199"/>
                                <a:pt x="15459" y="10202"/>
                              </a:cubicBezTo>
                              <a:cubicBezTo>
                                <a:pt x="15475" y="10220"/>
                                <a:pt x="15491" y="10238"/>
                                <a:pt x="15508" y="10252"/>
                              </a:cubicBezTo>
                              <a:cubicBezTo>
                                <a:pt x="15513" y="10259"/>
                                <a:pt x="15518" y="10262"/>
                                <a:pt x="15524" y="10269"/>
                              </a:cubicBezTo>
                              <a:cubicBezTo>
                                <a:pt x="15535" y="10280"/>
                                <a:pt x="15535" y="10284"/>
                                <a:pt x="15545" y="10280"/>
                              </a:cubicBezTo>
                              <a:cubicBezTo>
                                <a:pt x="15545" y="10280"/>
                                <a:pt x="15545" y="10280"/>
                                <a:pt x="15545" y="10280"/>
                              </a:cubicBezTo>
                              <a:cubicBezTo>
                                <a:pt x="15551" y="10284"/>
                                <a:pt x="15551" y="10284"/>
                                <a:pt x="15551" y="10284"/>
                              </a:cubicBezTo>
                              <a:lnTo>
                                <a:pt x="15562" y="10287"/>
                              </a:lnTo>
                              <a:lnTo>
                                <a:pt x="15562" y="10276"/>
                              </a:lnTo>
                              <a:cubicBezTo>
                                <a:pt x="15562" y="10262"/>
                                <a:pt x="15562" y="10248"/>
                                <a:pt x="15562" y="10234"/>
                              </a:cubicBezTo>
                              <a:cubicBezTo>
                                <a:pt x="15562" y="10231"/>
                                <a:pt x="15562" y="10231"/>
                                <a:pt x="15562" y="10224"/>
                              </a:cubicBezTo>
                              <a:lnTo>
                                <a:pt x="15562" y="10220"/>
                              </a:lnTo>
                              <a:cubicBezTo>
                                <a:pt x="15562" y="10213"/>
                                <a:pt x="15562" y="10206"/>
                                <a:pt x="15567" y="10202"/>
                              </a:cubicBezTo>
                              <a:cubicBezTo>
                                <a:pt x="15567" y="10199"/>
                                <a:pt x="15573" y="10192"/>
                                <a:pt x="15573" y="10185"/>
                              </a:cubicBezTo>
                              <a:cubicBezTo>
                                <a:pt x="15573" y="10178"/>
                                <a:pt x="15578" y="10174"/>
                                <a:pt x="15578" y="10167"/>
                              </a:cubicBezTo>
                              <a:cubicBezTo>
                                <a:pt x="15583" y="10150"/>
                                <a:pt x="15600" y="10111"/>
                                <a:pt x="15632" y="10061"/>
                              </a:cubicBezTo>
                              <a:cubicBezTo>
                                <a:pt x="15676" y="9994"/>
                                <a:pt x="15746" y="9913"/>
                                <a:pt x="15849" y="9804"/>
                              </a:cubicBezTo>
                              <a:cubicBezTo>
                                <a:pt x="15860" y="9794"/>
                                <a:pt x="15871" y="9779"/>
                                <a:pt x="15887" y="9765"/>
                              </a:cubicBezTo>
                              <a:cubicBezTo>
                                <a:pt x="15995" y="9674"/>
                                <a:pt x="16104" y="9603"/>
                                <a:pt x="16158" y="9571"/>
                              </a:cubicBezTo>
                              <a:cubicBezTo>
                                <a:pt x="16174" y="9564"/>
                                <a:pt x="16185" y="9557"/>
                                <a:pt x="16201" y="9550"/>
                              </a:cubicBezTo>
                              <a:cubicBezTo>
                                <a:pt x="16201" y="9557"/>
                                <a:pt x="16207" y="9571"/>
                                <a:pt x="16207" y="9582"/>
                              </a:cubicBezTo>
                              <a:cubicBezTo>
                                <a:pt x="16207" y="9586"/>
                                <a:pt x="16207" y="9593"/>
                                <a:pt x="16212" y="9596"/>
                              </a:cubicBezTo>
                              <a:cubicBezTo>
                                <a:pt x="16212" y="9600"/>
                                <a:pt x="16212" y="9603"/>
                                <a:pt x="16212" y="9607"/>
                              </a:cubicBezTo>
                              <a:lnTo>
                                <a:pt x="16212" y="9617"/>
                              </a:lnTo>
                              <a:cubicBezTo>
                                <a:pt x="16223" y="9652"/>
                                <a:pt x="16234" y="9705"/>
                                <a:pt x="16261" y="9762"/>
                              </a:cubicBezTo>
                              <a:cubicBezTo>
                                <a:pt x="16321" y="9913"/>
                                <a:pt x="16418" y="10076"/>
                                <a:pt x="16429" y="10093"/>
                              </a:cubicBezTo>
                              <a:cubicBezTo>
                                <a:pt x="16467" y="10157"/>
                                <a:pt x="16521" y="10238"/>
                                <a:pt x="16554" y="10273"/>
                              </a:cubicBezTo>
                              <a:cubicBezTo>
                                <a:pt x="16559" y="10284"/>
                                <a:pt x="16565" y="10291"/>
                                <a:pt x="16570" y="10298"/>
                              </a:cubicBezTo>
                              <a:cubicBezTo>
                                <a:pt x="16516" y="10298"/>
                                <a:pt x="16462" y="10301"/>
                                <a:pt x="16407" y="10305"/>
                              </a:cubicBezTo>
                              <a:cubicBezTo>
                                <a:pt x="16321" y="10312"/>
                                <a:pt x="16228" y="10326"/>
                                <a:pt x="16142" y="10347"/>
                              </a:cubicBezTo>
                              <a:cubicBezTo>
                                <a:pt x="16066" y="10365"/>
                                <a:pt x="15990" y="10389"/>
                                <a:pt x="15914" y="10414"/>
                              </a:cubicBezTo>
                              <a:cubicBezTo>
                                <a:pt x="15833" y="10442"/>
                                <a:pt x="15784" y="10470"/>
                                <a:pt x="15751" y="10499"/>
                              </a:cubicBezTo>
                              <a:cubicBezTo>
                                <a:pt x="15751" y="10502"/>
                                <a:pt x="15746" y="10502"/>
                                <a:pt x="15746" y="10506"/>
                              </a:cubicBezTo>
                              <a:cubicBezTo>
                                <a:pt x="15746" y="10506"/>
                                <a:pt x="15746" y="10502"/>
                                <a:pt x="15746" y="10502"/>
                              </a:cubicBezTo>
                              <a:cubicBezTo>
                                <a:pt x="15735" y="10474"/>
                                <a:pt x="15719" y="10446"/>
                                <a:pt x="15703" y="10428"/>
                              </a:cubicBezTo>
                              <a:cubicBezTo>
                                <a:pt x="15692" y="10418"/>
                                <a:pt x="15670" y="10400"/>
                                <a:pt x="15638" y="10386"/>
                              </a:cubicBezTo>
                              <a:cubicBezTo>
                                <a:pt x="15605" y="10372"/>
                                <a:pt x="15567" y="10361"/>
                                <a:pt x="15518" y="10351"/>
                              </a:cubicBezTo>
                              <a:cubicBezTo>
                                <a:pt x="15464" y="10340"/>
                                <a:pt x="15421" y="10336"/>
                                <a:pt x="15388" y="10336"/>
                              </a:cubicBezTo>
                              <a:cubicBezTo>
                                <a:pt x="15367" y="10336"/>
                                <a:pt x="15345" y="10336"/>
                                <a:pt x="15329" y="10336"/>
                              </a:cubicBezTo>
                              <a:cubicBezTo>
                                <a:pt x="15318" y="10336"/>
                                <a:pt x="15312" y="10336"/>
                                <a:pt x="15302" y="10340"/>
                              </a:cubicBezTo>
                              <a:lnTo>
                                <a:pt x="15302" y="10336"/>
                              </a:lnTo>
                              <a:lnTo>
                                <a:pt x="15285" y="10336"/>
                              </a:lnTo>
                              <a:lnTo>
                                <a:pt x="15285" y="10340"/>
                              </a:lnTo>
                              <a:cubicBezTo>
                                <a:pt x="15285" y="10340"/>
                                <a:pt x="15285" y="10340"/>
                                <a:pt x="15285" y="10340"/>
                              </a:cubicBezTo>
                              <a:lnTo>
                                <a:pt x="15285" y="10340"/>
                              </a:lnTo>
                              <a:cubicBezTo>
                                <a:pt x="15274" y="10343"/>
                                <a:pt x="15258" y="10361"/>
                                <a:pt x="15220" y="10481"/>
                              </a:cubicBezTo>
                              <a:lnTo>
                                <a:pt x="15215" y="10488"/>
                              </a:lnTo>
                              <a:cubicBezTo>
                                <a:pt x="15209" y="10502"/>
                                <a:pt x="15204" y="10523"/>
                                <a:pt x="15188" y="10544"/>
                              </a:cubicBezTo>
                              <a:cubicBezTo>
                                <a:pt x="15177" y="10559"/>
                                <a:pt x="15171" y="10573"/>
                                <a:pt x="15155" y="10583"/>
                              </a:cubicBezTo>
                              <a:cubicBezTo>
                                <a:pt x="15150" y="10590"/>
                                <a:pt x="15139" y="10601"/>
                                <a:pt x="15134" y="10608"/>
                              </a:cubicBezTo>
                              <a:cubicBezTo>
                                <a:pt x="15128" y="10615"/>
                                <a:pt x="15123" y="10622"/>
                                <a:pt x="15112" y="10626"/>
                              </a:cubicBezTo>
                              <a:cubicBezTo>
                                <a:pt x="15079" y="10657"/>
                                <a:pt x="15058" y="10692"/>
                                <a:pt x="15052" y="10728"/>
                              </a:cubicBezTo>
                              <a:cubicBezTo>
                                <a:pt x="15052" y="10731"/>
                                <a:pt x="15052" y="10731"/>
                                <a:pt x="15052" y="10735"/>
                              </a:cubicBezTo>
                              <a:lnTo>
                                <a:pt x="15052" y="10738"/>
                              </a:lnTo>
                              <a:cubicBezTo>
                                <a:pt x="15047" y="10759"/>
                                <a:pt x="15047" y="10781"/>
                                <a:pt x="15047" y="10798"/>
                              </a:cubicBezTo>
                              <a:cubicBezTo>
                                <a:pt x="15041" y="10795"/>
                                <a:pt x="15031" y="10791"/>
                                <a:pt x="15025" y="10788"/>
                              </a:cubicBezTo>
                              <a:cubicBezTo>
                                <a:pt x="14998" y="10777"/>
                                <a:pt x="14949" y="10767"/>
                                <a:pt x="14911" y="10763"/>
                              </a:cubicBezTo>
                              <a:cubicBezTo>
                                <a:pt x="14873" y="10759"/>
                                <a:pt x="14792" y="10759"/>
                                <a:pt x="14700" y="10777"/>
                              </a:cubicBezTo>
                              <a:cubicBezTo>
                                <a:pt x="14651" y="10788"/>
                                <a:pt x="14608" y="10805"/>
                                <a:pt x="14586" y="10826"/>
                              </a:cubicBezTo>
                              <a:cubicBezTo>
                                <a:pt x="14575" y="10837"/>
                                <a:pt x="14564" y="10848"/>
                                <a:pt x="14559" y="10858"/>
                              </a:cubicBezTo>
                              <a:cubicBezTo>
                                <a:pt x="14543" y="10876"/>
                                <a:pt x="14543" y="10893"/>
                                <a:pt x="14548" y="10908"/>
                              </a:cubicBezTo>
                              <a:lnTo>
                                <a:pt x="14548" y="10908"/>
                              </a:lnTo>
                              <a:cubicBezTo>
                                <a:pt x="14543" y="10911"/>
                                <a:pt x="14548" y="10922"/>
                                <a:pt x="14554" y="10929"/>
                              </a:cubicBezTo>
                              <a:cubicBezTo>
                                <a:pt x="14559" y="10943"/>
                                <a:pt x="14575" y="10957"/>
                                <a:pt x="14586" y="10967"/>
                              </a:cubicBezTo>
                              <a:lnTo>
                                <a:pt x="14592" y="10975"/>
                              </a:lnTo>
                              <a:cubicBezTo>
                                <a:pt x="14602" y="10985"/>
                                <a:pt x="14613" y="10999"/>
                                <a:pt x="14624" y="11013"/>
                              </a:cubicBezTo>
                              <a:cubicBezTo>
                                <a:pt x="14635" y="11031"/>
                                <a:pt x="14635" y="11049"/>
                                <a:pt x="14640" y="11063"/>
                              </a:cubicBezTo>
                              <a:cubicBezTo>
                                <a:pt x="14640" y="11070"/>
                                <a:pt x="14640" y="11080"/>
                                <a:pt x="14640" y="11091"/>
                              </a:cubicBezTo>
                              <a:cubicBezTo>
                                <a:pt x="14640" y="11133"/>
                                <a:pt x="14646" y="11193"/>
                                <a:pt x="14657" y="11260"/>
                              </a:cubicBezTo>
                              <a:cubicBezTo>
                                <a:pt x="14667" y="11302"/>
                                <a:pt x="14678" y="11348"/>
                                <a:pt x="14700" y="11383"/>
                              </a:cubicBezTo>
                              <a:cubicBezTo>
                                <a:pt x="14716" y="11415"/>
                                <a:pt x="14738" y="11443"/>
                                <a:pt x="14765" y="11468"/>
                              </a:cubicBezTo>
                              <a:cubicBezTo>
                                <a:pt x="14760" y="11468"/>
                                <a:pt x="14760" y="11468"/>
                                <a:pt x="14754" y="11468"/>
                              </a:cubicBezTo>
                              <a:cubicBezTo>
                                <a:pt x="14738" y="11468"/>
                                <a:pt x="14722" y="11468"/>
                                <a:pt x="14705" y="11472"/>
                              </a:cubicBezTo>
                              <a:cubicBezTo>
                                <a:pt x="14689" y="11475"/>
                                <a:pt x="14673" y="11479"/>
                                <a:pt x="14657" y="11486"/>
                              </a:cubicBezTo>
                              <a:cubicBezTo>
                                <a:pt x="14640" y="11493"/>
                                <a:pt x="14624" y="11500"/>
                                <a:pt x="14602" y="11517"/>
                              </a:cubicBezTo>
                              <a:cubicBezTo>
                                <a:pt x="14581" y="11535"/>
                                <a:pt x="14564" y="11560"/>
                                <a:pt x="14564" y="11581"/>
                              </a:cubicBezTo>
                              <a:cubicBezTo>
                                <a:pt x="14559" y="11602"/>
                                <a:pt x="14564" y="11630"/>
                                <a:pt x="14575" y="11651"/>
                              </a:cubicBezTo>
                              <a:cubicBezTo>
                                <a:pt x="14586" y="11665"/>
                                <a:pt x="14597" y="11680"/>
                                <a:pt x="14608" y="11687"/>
                              </a:cubicBezTo>
                              <a:lnTo>
                                <a:pt x="14608" y="11687"/>
                              </a:lnTo>
                              <a:lnTo>
                                <a:pt x="14619" y="11694"/>
                              </a:lnTo>
                              <a:lnTo>
                                <a:pt x="14624" y="11697"/>
                              </a:lnTo>
                              <a:lnTo>
                                <a:pt x="14624" y="11697"/>
                              </a:lnTo>
                              <a:cubicBezTo>
                                <a:pt x="14624" y="11697"/>
                                <a:pt x="14624" y="11701"/>
                                <a:pt x="14629" y="11701"/>
                              </a:cubicBezTo>
                              <a:lnTo>
                                <a:pt x="14635" y="11704"/>
                              </a:lnTo>
                              <a:lnTo>
                                <a:pt x="14640" y="11704"/>
                              </a:lnTo>
                              <a:lnTo>
                                <a:pt x="14640" y="11701"/>
                              </a:lnTo>
                              <a:cubicBezTo>
                                <a:pt x="14640" y="11701"/>
                                <a:pt x="14640" y="11697"/>
                                <a:pt x="14640" y="11694"/>
                              </a:cubicBezTo>
                              <a:cubicBezTo>
                                <a:pt x="14689" y="11690"/>
                                <a:pt x="14743" y="11694"/>
                                <a:pt x="14792" y="11704"/>
                              </a:cubicBezTo>
                              <a:cubicBezTo>
                                <a:pt x="14835" y="11711"/>
                                <a:pt x="14879" y="11725"/>
                                <a:pt x="14922" y="11747"/>
                              </a:cubicBezTo>
                              <a:cubicBezTo>
                                <a:pt x="14966" y="11768"/>
                                <a:pt x="15009" y="11792"/>
                                <a:pt x="15052" y="11824"/>
                              </a:cubicBezTo>
                              <a:cubicBezTo>
                                <a:pt x="15079" y="11845"/>
                                <a:pt x="15106" y="11866"/>
                                <a:pt x="15134" y="11895"/>
                              </a:cubicBezTo>
                              <a:cubicBezTo>
                                <a:pt x="15182" y="11940"/>
                                <a:pt x="15226" y="11993"/>
                                <a:pt x="15274" y="12046"/>
                              </a:cubicBezTo>
                              <a:lnTo>
                                <a:pt x="15285" y="12057"/>
                              </a:lnTo>
                              <a:cubicBezTo>
                                <a:pt x="15356" y="12138"/>
                                <a:pt x="15432" y="12222"/>
                                <a:pt x="15529" y="12297"/>
                              </a:cubicBezTo>
                              <a:cubicBezTo>
                                <a:pt x="15583" y="12335"/>
                                <a:pt x="15638" y="12367"/>
                                <a:pt x="15697" y="12395"/>
                              </a:cubicBezTo>
                              <a:cubicBezTo>
                                <a:pt x="15757" y="12423"/>
                                <a:pt x="15817" y="12445"/>
                                <a:pt x="15876" y="12466"/>
                              </a:cubicBezTo>
                              <a:lnTo>
                                <a:pt x="16012" y="12515"/>
                              </a:lnTo>
                              <a:cubicBezTo>
                                <a:pt x="16185" y="12579"/>
                                <a:pt x="16321" y="12628"/>
                                <a:pt x="16391" y="12653"/>
                              </a:cubicBezTo>
                              <a:cubicBezTo>
                                <a:pt x="16494" y="12688"/>
                                <a:pt x="16586" y="12716"/>
                                <a:pt x="16673" y="12741"/>
                              </a:cubicBezTo>
                              <a:cubicBezTo>
                                <a:pt x="16776" y="12769"/>
                                <a:pt x="16873" y="12790"/>
                                <a:pt x="16966" y="12804"/>
                              </a:cubicBezTo>
                              <a:cubicBezTo>
                                <a:pt x="17052" y="12818"/>
                                <a:pt x="17134" y="12825"/>
                                <a:pt x="17199" y="12825"/>
                              </a:cubicBezTo>
                              <a:cubicBezTo>
                                <a:pt x="17204" y="12825"/>
                                <a:pt x="17269" y="12825"/>
                                <a:pt x="17291" y="12825"/>
                              </a:cubicBezTo>
                              <a:cubicBezTo>
                                <a:pt x="17285" y="12829"/>
                                <a:pt x="17285" y="12829"/>
                                <a:pt x="17280" y="12832"/>
                              </a:cubicBezTo>
                              <a:cubicBezTo>
                                <a:pt x="17258" y="12850"/>
                                <a:pt x="17231" y="12868"/>
                                <a:pt x="17210" y="12885"/>
                              </a:cubicBezTo>
                              <a:cubicBezTo>
                                <a:pt x="17188" y="12903"/>
                                <a:pt x="17161" y="12924"/>
                                <a:pt x="17139" y="12942"/>
                              </a:cubicBezTo>
                              <a:cubicBezTo>
                                <a:pt x="17128" y="12949"/>
                                <a:pt x="17112" y="12956"/>
                                <a:pt x="17101" y="12956"/>
                              </a:cubicBezTo>
                              <a:cubicBezTo>
                                <a:pt x="17090" y="12956"/>
                                <a:pt x="17079" y="12956"/>
                                <a:pt x="17069" y="12949"/>
                              </a:cubicBezTo>
                              <a:lnTo>
                                <a:pt x="17069" y="12949"/>
                              </a:lnTo>
                              <a:cubicBezTo>
                                <a:pt x="17069" y="12945"/>
                                <a:pt x="17063" y="12942"/>
                                <a:pt x="17058" y="12942"/>
                              </a:cubicBezTo>
                              <a:cubicBezTo>
                                <a:pt x="17058" y="12942"/>
                                <a:pt x="17052" y="12942"/>
                                <a:pt x="17052" y="12945"/>
                              </a:cubicBezTo>
                              <a:cubicBezTo>
                                <a:pt x="17041" y="12952"/>
                                <a:pt x="17041" y="12973"/>
                                <a:pt x="17047" y="12995"/>
                              </a:cubicBezTo>
                              <a:cubicBezTo>
                                <a:pt x="17052" y="13009"/>
                                <a:pt x="17058" y="13023"/>
                                <a:pt x="17063" y="13037"/>
                              </a:cubicBezTo>
                              <a:cubicBezTo>
                                <a:pt x="17069" y="13051"/>
                                <a:pt x="17079" y="13062"/>
                                <a:pt x="17096" y="13076"/>
                              </a:cubicBezTo>
                              <a:cubicBezTo>
                                <a:pt x="17107" y="13086"/>
                                <a:pt x="17128" y="13104"/>
                                <a:pt x="17161" y="13121"/>
                              </a:cubicBezTo>
                              <a:cubicBezTo>
                                <a:pt x="17193" y="13143"/>
                                <a:pt x="17237" y="13157"/>
                                <a:pt x="17280" y="13171"/>
                              </a:cubicBezTo>
                              <a:cubicBezTo>
                                <a:pt x="17350" y="13188"/>
                                <a:pt x="17421" y="13196"/>
                                <a:pt x="17470" y="13196"/>
                              </a:cubicBezTo>
                              <a:cubicBezTo>
                                <a:pt x="17513" y="13199"/>
                                <a:pt x="17551" y="13199"/>
                                <a:pt x="17573" y="13199"/>
                              </a:cubicBezTo>
                              <a:cubicBezTo>
                                <a:pt x="17567" y="13203"/>
                                <a:pt x="17562" y="13206"/>
                                <a:pt x="17551" y="13213"/>
                              </a:cubicBezTo>
                              <a:cubicBezTo>
                                <a:pt x="17518" y="13234"/>
                                <a:pt x="17437" y="13298"/>
                                <a:pt x="17394" y="13386"/>
                              </a:cubicBezTo>
                              <a:cubicBezTo>
                                <a:pt x="17378" y="13425"/>
                                <a:pt x="17367" y="13463"/>
                                <a:pt x="17361" y="13506"/>
                              </a:cubicBezTo>
                              <a:cubicBezTo>
                                <a:pt x="17361" y="13548"/>
                                <a:pt x="17367" y="13587"/>
                                <a:pt x="17378" y="13622"/>
                              </a:cubicBezTo>
                              <a:cubicBezTo>
                                <a:pt x="17405" y="13696"/>
                                <a:pt x="17453" y="13749"/>
                                <a:pt x="17470" y="13770"/>
                              </a:cubicBezTo>
                              <a:cubicBezTo>
                                <a:pt x="17497" y="13795"/>
                                <a:pt x="17524" y="13819"/>
                                <a:pt x="17551" y="13837"/>
                              </a:cubicBezTo>
                              <a:cubicBezTo>
                                <a:pt x="17589" y="13858"/>
                                <a:pt x="17621" y="13876"/>
                                <a:pt x="17659" y="13886"/>
                              </a:cubicBezTo>
                              <a:cubicBezTo>
                                <a:pt x="17692" y="13897"/>
                                <a:pt x="17730" y="13901"/>
                                <a:pt x="17762" y="13897"/>
                              </a:cubicBezTo>
                              <a:cubicBezTo>
                                <a:pt x="17784" y="13897"/>
                                <a:pt x="17800" y="13890"/>
                                <a:pt x="17806" y="13886"/>
                              </a:cubicBezTo>
                              <a:lnTo>
                                <a:pt x="17806" y="13883"/>
                              </a:lnTo>
                              <a:lnTo>
                                <a:pt x="17806" y="13879"/>
                              </a:lnTo>
                              <a:cubicBezTo>
                                <a:pt x="17806" y="13876"/>
                                <a:pt x="17795" y="13876"/>
                                <a:pt x="17784" y="13876"/>
                              </a:cubicBezTo>
                              <a:cubicBezTo>
                                <a:pt x="17779" y="13876"/>
                                <a:pt x="17779" y="13876"/>
                                <a:pt x="17773" y="13876"/>
                              </a:cubicBezTo>
                              <a:lnTo>
                                <a:pt x="17773" y="13876"/>
                              </a:lnTo>
                              <a:lnTo>
                                <a:pt x="17773" y="13876"/>
                              </a:lnTo>
                              <a:lnTo>
                                <a:pt x="17773" y="13876"/>
                              </a:lnTo>
                              <a:cubicBezTo>
                                <a:pt x="17773" y="13876"/>
                                <a:pt x="17773" y="13876"/>
                                <a:pt x="17773" y="13872"/>
                              </a:cubicBezTo>
                              <a:cubicBezTo>
                                <a:pt x="17773" y="13872"/>
                                <a:pt x="17773" y="13869"/>
                                <a:pt x="17773" y="13869"/>
                              </a:cubicBezTo>
                              <a:lnTo>
                                <a:pt x="17773" y="13869"/>
                              </a:lnTo>
                              <a:cubicBezTo>
                                <a:pt x="17773" y="13865"/>
                                <a:pt x="17773" y="13862"/>
                                <a:pt x="17768" y="13855"/>
                              </a:cubicBezTo>
                              <a:cubicBezTo>
                                <a:pt x="17762" y="13819"/>
                                <a:pt x="17768" y="13781"/>
                                <a:pt x="17779" y="13749"/>
                              </a:cubicBezTo>
                              <a:lnTo>
                                <a:pt x="17779" y="13745"/>
                              </a:lnTo>
                              <a:cubicBezTo>
                                <a:pt x="17779" y="13745"/>
                                <a:pt x="17779" y="13742"/>
                                <a:pt x="17779" y="13742"/>
                              </a:cubicBezTo>
                              <a:lnTo>
                                <a:pt x="17779" y="13738"/>
                              </a:lnTo>
                              <a:cubicBezTo>
                                <a:pt x="17790" y="13707"/>
                                <a:pt x="17811" y="13675"/>
                                <a:pt x="17838" y="13647"/>
                              </a:cubicBezTo>
                              <a:cubicBezTo>
                                <a:pt x="17892" y="13590"/>
                                <a:pt x="17985" y="13537"/>
                                <a:pt x="18088" y="13502"/>
                              </a:cubicBezTo>
                              <a:cubicBezTo>
                                <a:pt x="18164" y="13478"/>
                                <a:pt x="18239" y="13463"/>
                                <a:pt x="18277" y="13456"/>
                              </a:cubicBezTo>
                              <a:cubicBezTo>
                                <a:pt x="18283" y="13456"/>
                                <a:pt x="18288" y="13453"/>
                                <a:pt x="18294" y="13453"/>
                              </a:cubicBezTo>
                              <a:lnTo>
                                <a:pt x="18299" y="13453"/>
                              </a:lnTo>
                              <a:cubicBezTo>
                                <a:pt x="18337" y="13446"/>
                                <a:pt x="18375" y="13439"/>
                                <a:pt x="18413" y="13432"/>
                              </a:cubicBezTo>
                              <a:cubicBezTo>
                                <a:pt x="18456" y="13421"/>
                                <a:pt x="18494" y="13411"/>
                                <a:pt x="18527" y="13396"/>
                              </a:cubicBezTo>
                              <a:cubicBezTo>
                                <a:pt x="18548" y="13386"/>
                                <a:pt x="18570" y="13375"/>
                                <a:pt x="18592" y="13361"/>
                              </a:cubicBezTo>
                              <a:cubicBezTo>
                                <a:pt x="18597" y="13358"/>
                                <a:pt x="18597" y="13354"/>
                                <a:pt x="18603" y="13354"/>
                              </a:cubicBezTo>
                              <a:cubicBezTo>
                                <a:pt x="18608" y="13351"/>
                                <a:pt x="18619" y="13347"/>
                                <a:pt x="18619" y="13347"/>
                              </a:cubicBezTo>
                              <a:lnTo>
                                <a:pt x="18619" y="13347"/>
                              </a:lnTo>
                              <a:cubicBezTo>
                                <a:pt x="18619" y="13351"/>
                                <a:pt x="18624" y="13351"/>
                                <a:pt x="18624" y="13354"/>
                              </a:cubicBezTo>
                              <a:lnTo>
                                <a:pt x="18624" y="13358"/>
                              </a:lnTo>
                              <a:cubicBezTo>
                                <a:pt x="18624" y="13358"/>
                                <a:pt x="18624" y="13361"/>
                                <a:pt x="18624" y="13361"/>
                              </a:cubicBezTo>
                              <a:cubicBezTo>
                                <a:pt x="18635" y="13389"/>
                                <a:pt x="18657" y="13411"/>
                                <a:pt x="18684" y="13428"/>
                              </a:cubicBezTo>
                              <a:cubicBezTo>
                                <a:pt x="18716" y="13449"/>
                                <a:pt x="18760" y="13463"/>
                                <a:pt x="18787" y="13470"/>
                              </a:cubicBezTo>
                              <a:cubicBezTo>
                                <a:pt x="18819" y="13481"/>
                                <a:pt x="18879" y="13495"/>
                                <a:pt x="18949" y="13499"/>
                              </a:cubicBezTo>
                              <a:cubicBezTo>
                                <a:pt x="19031" y="13506"/>
                                <a:pt x="19117" y="13499"/>
                                <a:pt x="19193" y="13481"/>
                              </a:cubicBezTo>
                              <a:cubicBezTo>
                                <a:pt x="19275" y="13463"/>
                                <a:pt x="19351" y="13428"/>
                                <a:pt x="19410" y="13386"/>
                              </a:cubicBezTo>
                              <a:cubicBezTo>
                                <a:pt x="19475" y="13340"/>
                                <a:pt x="19508" y="13294"/>
                                <a:pt x="19519" y="13270"/>
                              </a:cubicBezTo>
                              <a:cubicBezTo>
                                <a:pt x="19524" y="13266"/>
                                <a:pt x="19529" y="13259"/>
                                <a:pt x="19540" y="13255"/>
                              </a:cubicBezTo>
                              <a:cubicBezTo>
                                <a:pt x="19562" y="13252"/>
                                <a:pt x="19578" y="13252"/>
                                <a:pt x="19594" y="13248"/>
                              </a:cubicBezTo>
                              <a:cubicBezTo>
                                <a:pt x="19611" y="13245"/>
                                <a:pt x="19627" y="13241"/>
                                <a:pt x="19638" y="13238"/>
                              </a:cubicBezTo>
                              <a:lnTo>
                                <a:pt x="19643" y="13238"/>
                              </a:lnTo>
                              <a:cubicBezTo>
                                <a:pt x="19643" y="13238"/>
                                <a:pt x="19654" y="13234"/>
                                <a:pt x="19649" y="13231"/>
                              </a:cubicBezTo>
                              <a:cubicBezTo>
                                <a:pt x="19649" y="13224"/>
                                <a:pt x="19638" y="13227"/>
                                <a:pt x="19605" y="13231"/>
                              </a:cubicBezTo>
                              <a:lnTo>
                                <a:pt x="19589" y="13234"/>
                              </a:lnTo>
                              <a:cubicBezTo>
                                <a:pt x="19557" y="13238"/>
                                <a:pt x="19513" y="13241"/>
                                <a:pt x="19470" y="13234"/>
                              </a:cubicBezTo>
                              <a:cubicBezTo>
                                <a:pt x="19448" y="13231"/>
                                <a:pt x="19426" y="13224"/>
                                <a:pt x="19410" y="13213"/>
                              </a:cubicBezTo>
                              <a:cubicBezTo>
                                <a:pt x="19394" y="13203"/>
                                <a:pt x="19378" y="13188"/>
                                <a:pt x="19372" y="13171"/>
                              </a:cubicBezTo>
                              <a:cubicBezTo>
                                <a:pt x="19356" y="13132"/>
                                <a:pt x="19378" y="13093"/>
                                <a:pt x="19388" y="13072"/>
                              </a:cubicBezTo>
                              <a:cubicBezTo>
                                <a:pt x="19399" y="13058"/>
                                <a:pt x="19443" y="13002"/>
                                <a:pt x="19535" y="12949"/>
                              </a:cubicBezTo>
                              <a:cubicBezTo>
                                <a:pt x="19567" y="12931"/>
                                <a:pt x="19600" y="12913"/>
                                <a:pt x="19643" y="12896"/>
                              </a:cubicBezTo>
                              <a:cubicBezTo>
                                <a:pt x="19681" y="12903"/>
                                <a:pt x="19730" y="12917"/>
                                <a:pt x="19795" y="12945"/>
                              </a:cubicBezTo>
                              <a:lnTo>
                                <a:pt x="19817" y="12959"/>
                              </a:lnTo>
                              <a:cubicBezTo>
                                <a:pt x="19871" y="12988"/>
                                <a:pt x="19947" y="13026"/>
                                <a:pt x="20028" y="13072"/>
                              </a:cubicBezTo>
                              <a:cubicBezTo>
                                <a:pt x="20191" y="13164"/>
                                <a:pt x="20370" y="13273"/>
                                <a:pt x="20424" y="13308"/>
                              </a:cubicBezTo>
                              <a:cubicBezTo>
                                <a:pt x="20451" y="13326"/>
                                <a:pt x="20483" y="13344"/>
                                <a:pt x="20511" y="13365"/>
                              </a:cubicBezTo>
                              <a:cubicBezTo>
                                <a:pt x="20565" y="13400"/>
                                <a:pt x="20603" y="13425"/>
                                <a:pt x="20630" y="13439"/>
                              </a:cubicBezTo>
                              <a:cubicBezTo>
                                <a:pt x="20630" y="13439"/>
                                <a:pt x="20630" y="13442"/>
                                <a:pt x="20630" y="13446"/>
                              </a:cubicBezTo>
                              <a:cubicBezTo>
                                <a:pt x="20630" y="13449"/>
                                <a:pt x="20624" y="13449"/>
                                <a:pt x="20624" y="13453"/>
                              </a:cubicBezTo>
                              <a:cubicBezTo>
                                <a:pt x="20619" y="13460"/>
                                <a:pt x="20613" y="13467"/>
                                <a:pt x="20608" y="13478"/>
                              </a:cubicBezTo>
                              <a:cubicBezTo>
                                <a:pt x="20597" y="13495"/>
                                <a:pt x="20565" y="13527"/>
                                <a:pt x="20511" y="13566"/>
                              </a:cubicBezTo>
                              <a:cubicBezTo>
                                <a:pt x="20467" y="13597"/>
                                <a:pt x="20413" y="13629"/>
                                <a:pt x="20348" y="13664"/>
                              </a:cubicBezTo>
                              <a:cubicBezTo>
                                <a:pt x="20283" y="13696"/>
                                <a:pt x="20218" y="13724"/>
                                <a:pt x="20164" y="13749"/>
                              </a:cubicBezTo>
                              <a:cubicBezTo>
                                <a:pt x="20153" y="13753"/>
                                <a:pt x="20137" y="13760"/>
                                <a:pt x="20120" y="13767"/>
                              </a:cubicBezTo>
                              <a:cubicBezTo>
                                <a:pt x="20104" y="13774"/>
                                <a:pt x="20088" y="13781"/>
                                <a:pt x="20071" y="13788"/>
                              </a:cubicBezTo>
                              <a:cubicBezTo>
                                <a:pt x="20082" y="13777"/>
                                <a:pt x="20088" y="13767"/>
                                <a:pt x="20099" y="13753"/>
                              </a:cubicBezTo>
                              <a:cubicBezTo>
                                <a:pt x="20137" y="13696"/>
                                <a:pt x="20153" y="13629"/>
                                <a:pt x="20158" y="13601"/>
                              </a:cubicBezTo>
                              <a:cubicBezTo>
                                <a:pt x="20164" y="13562"/>
                                <a:pt x="20169" y="13523"/>
                                <a:pt x="20164" y="13488"/>
                              </a:cubicBezTo>
                              <a:cubicBezTo>
                                <a:pt x="20158" y="13428"/>
                                <a:pt x="20147" y="13372"/>
                                <a:pt x="20120" y="13322"/>
                              </a:cubicBezTo>
                              <a:cubicBezTo>
                                <a:pt x="20093" y="13266"/>
                                <a:pt x="20044" y="13210"/>
                                <a:pt x="19985" y="13167"/>
                              </a:cubicBezTo>
                              <a:cubicBezTo>
                                <a:pt x="19958" y="13146"/>
                                <a:pt x="19925" y="13129"/>
                                <a:pt x="19893" y="13114"/>
                              </a:cubicBezTo>
                              <a:cubicBezTo>
                                <a:pt x="19860" y="13097"/>
                                <a:pt x="19828" y="13086"/>
                                <a:pt x="19800" y="13083"/>
                              </a:cubicBezTo>
                              <a:cubicBezTo>
                                <a:pt x="19790" y="13079"/>
                                <a:pt x="19784" y="13079"/>
                                <a:pt x="19779" y="13083"/>
                              </a:cubicBezTo>
                              <a:cubicBezTo>
                                <a:pt x="19773" y="13083"/>
                                <a:pt x="19773" y="13083"/>
                                <a:pt x="19768" y="13083"/>
                              </a:cubicBezTo>
                              <a:cubicBezTo>
                                <a:pt x="19763" y="13086"/>
                                <a:pt x="19763" y="13090"/>
                                <a:pt x="19773" y="13104"/>
                              </a:cubicBezTo>
                              <a:cubicBezTo>
                                <a:pt x="19784" y="13118"/>
                                <a:pt x="19800" y="13143"/>
                                <a:pt x="19817" y="13171"/>
                              </a:cubicBezTo>
                              <a:cubicBezTo>
                                <a:pt x="19838" y="13213"/>
                                <a:pt x="19844" y="13277"/>
                                <a:pt x="19838" y="13344"/>
                              </a:cubicBezTo>
                              <a:cubicBezTo>
                                <a:pt x="19838" y="13368"/>
                                <a:pt x="19833" y="13411"/>
                                <a:pt x="19822" y="13470"/>
                              </a:cubicBezTo>
                              <a:cubicBezTo>
                                <a:pt x="19817" y="13499"/>
                                <a:pt x="19811" y="13534"/>
                                <a:pt x="19806" y="13566"/>
                              </a:cubicBezTo>
                              <a:cubicBezTo>
                                <a:pt x="19773" y="13714"/>
                                <a:pt x="19719" y="13858"/>
                                <a:pt x="19681" y="13953"/>
                              </a:cubicBezTo>
                              <a:cubicBezTo>
                                <a:pt x="19670" y="13975"/>
                                <a:pt x="19660" y="13992"/>
                                <a:pt x="19649" y="14010"/>
                              </a:cubicBezTo>
                              <a:cubicBezTo>
                                <a:pt x="19643" y="14017"/>
                                <a:pt x="19643" y="14020"/>
                                <a:pt x="19649" y="14024"/>
                              </a:cubicBezTo>
                              <a:cubicBezTo>
                                <a:pt x="19616" y="14052"/>
                                <a:pt x="19584" y="14077"/>
                                <a:pt x="19557" y="14105"/>
                              </a:cubicBezTo>
                              <a:cubicBezTo>
                                <a:pt x="19502" y="14158"/>
                                <a:pt x="19459" y="14207"/>
                                <a:pt x="19426" y="14253"/>
                              </a:cubicBezTo>
                              <a:cubicBezTo>
                                <a:pt x="19388" y="14306"/>
                                <a:pt x="19367" y="14362"/>
                                <a:pt x="19356" y="14415"/>
                              </a:cubicBezTo>
                              <a:cubicBezTo>
                                <a:pt x="19351" y="14447"/>
                                <a:pt x="19351" y="14482"/>
                                <a:pt x="19356" y="14525"/>
                              </a:cubicBezTo>
                              <a:cubicBezTo>
                                <a:pt x="19356" y="14539"/>
                                <a:pt x="19361" y="14556"/>
                                <a:pt x="19361" y="14570"/>
                              </a:cubicBezTo>
                              <a:cubicBezTo>
                                <a:pt x="19372" y="14616"/>
                                <a:pt x="19383" y="14655"/>
                                <a:pt x="19394" y="14697"/>
                              </a:cubicBezTo>
                              <a:lnTo>
                                <a:pt x="19394" y="14701"/>
                              </a:lnTo>
                              <a:cubicBezTo>
                                <a:pt x="19394" y="14747"/>
                                <a:pt x="19378" y="14775"/>
                                <a:pt x="19372" y="14785"/>
                              </a:cubicBezTo>
                              <a:cubicBezTo>
                                <a:pt x="19367" y="14785"/>
                                <a:pt x="19356" y="14796"/>
                                <a:pt x="19329" y="14838"/>
                              </a:cubicBezTo>
                              <a:cubicBezTo>
                                <a:pt x="19280" y="14877"/>
                                <a:pt x="19237" y="14958"/>
                                <a:pt x="19199" y="15057"/>
                              </a:cubicBezTo>
                              <a:close/>
                              <a:moveTo>
                                <a:pt x="16505" y="8828"/>
                              </a:moveTo>
                              <a:cubicBezTo>
                                <a:pt x="16489" y="8828"/>
                                <a:pt x="16478" y="8821"/>
                                <a:pt x="16478" y="8810"/>
                              </a:cubicBezTo>
                              <a:cubicBezTo>
                                <a:pt x="16478" y="8799"/>
                                <a:pt x="16489" y="8792"/>
                                <a:pt x="16505" y="8792"/>
                              </a:cubicBezTo>
                              <a:cubicBezTo>
                                <a:pt x="16510" y="8792"/>
                                <a:pt x="16521" y="8796"/>
                                <a:pt x="16527" y="8799"/>
                              </a:cubicBezTo>
                              <a:lnTo>
                                <a:pt x="16532" y="8821"/>
                              </a:lnTo>
                              <a:cubicBezTo>
                                <a:pt x="16527" y="8824"/>
                                <a:pt x="16516" y="8828"/>
                                <a:pt x="16505" y="8828"/>
                              </a:cubicBezTo>
                              <a:close/>
                              <a:moveTo>
                                <a:pt x="16548" y="8880"/>
                              </a:moveTo>
                              <a:cubicBezTo>
                                <a:pt x="16548" y="8884"/>
                                <a:pt x="16548" y="8891"/>
                                <a:pt x="16554" y="8895"/>
                              </a:cubicBezTo>
                              <a:cubicBezTo>
                                <a:pt x="16548" y="8902"/>
                                <a:pt x="16543" y="8905"/>
                                <a:pt x="16532" y="8905"/>
                              </a:cubicBezTo>
                              <a:cubicBezTo>
                                <a:pt x="16516" y="8905"/>
                                <a:pt x="16505" y="8898"/>
                                <a:pt x="16505" y="8887"/>
                              </a:cubicBezTo>
                              <a:cubicBezTo>
                                <a:pt x="16505" y="8877"/>
                                <a:pt x="16516" y="8870"/>
                                <a:pt x="16532" y="8870"/>
                              </a:cubicBezTo>
                              <a:cubicBezTo>
                                <a:pt x="16532" y="8873"/>
                                <a:pt x="16543" y="8877"/>
                                <a:pt x="16548" y="8880"/>
                              </a:cubicBezTo>
                              <a:close/>
                              <a:moveTo>
                                <a:pt x="16483" y="8746"/>
                              </a:moveTo>
                              <a:cubicBezTo>
                                <a:pt x="16467" y="8746"/>
                                <a:pt x="16451" y="8739"/>
                                <a:pt x="16451" y="8725"/>
                              </a:cubicBezTo>
                              <a:cubicBezTo>
                                <a:pt x="16451" y="8715"/>
                                <a:pt x="16462" y="8704"/>
                                <a:pt x="16483" y="8704"/>
                              </a:cubicBezTo>
                              <a:cubicBezTo>
                                <a:pt x="16494" y="8704"/>
                                <a:pt x="16505" y="8708"/>
                                <a:pt x="16510" y="8715"/>
                              </a:cubicBezTo>
                              <a:lnTo>
                                <a:pt x="16516" y="8729"/>
                              </a:lnTo>
                              <a:cubicBezTo>
                                <a:pt x="16505" y="8739"/>
                                <a:pt x="16494" y="8746"/>
                                <a:pt x="16483" y="8746"/>
                              </a:cubicBezTo>
                              <a:close/>
                              <a:moveTo>
                                <a:pt x="16711" y="11644"/>
                              </a:moveTo>
                              <a:cubicBezTo>
                                <a:pt x="16711" y="11637"/>
                                <a:pt x="16705" y="11634"/>
                                <a:pt x="16705" y="11627"/>
                              </a:cubicBezTo>
                              <a:cubicBezTo>
                                <a:pt x="16711" y="11630"/>
                                <a:pt x="16716" y="11634"/>
                                <a:pt x="16722" y="11634"/>
                              </a:cubicBezTo>
                              <a:cubicBezTo>
                                <a:pt x="16733" y="11641"/>
                                <a:pt x="16743" y="11648"/>
                                <a:pt x="16754" y="11655"/>
                              </a:cubicBezTo>
                              <a:cubicBezTo>
                                <a:pt x="16776" y="11673"/>
                                <a:pt x="16792" y="11690"/>
                                <a:pt x="16803" y="11711"/>
                              </a:cubicBezTo>
                              <a:cubicBezTo>
                                <a:pt x="16814" y="11729"/>
                                <a:pt x="16814" y="11747"/>
                                <a:pt x="16814" y="11754"/>
                              </a:cubicBezTo>
                              <a:cubicBezTo>
                                <a:pt x="16814" y="11768"/>
                                <a:pt x="16819" y="11782"/>
                                <a:pt x="16819" y="11799"/>
                              </a:cubicBezTo>
                              <a:cubicBezTo>
                                <a:pt x="16819" y="11817"/>
                                <a:pt x="16819" y="11828"/>
                                <a:pt x="16830" y="11831"/>
                              </a:cubicBezTo>
                              <a:cubicBezTo>
                                <a:pt x="16830" y="11835"/>
                                <a:pt x="16830" y="11838"/>
                                <a:pt x="16830" y="11842"/>
                              </a:cubicBezTo>
                              <a:lnTo>
                                <a:pt x="16830" y="11842"/>
                              </a:lnTo>
                              <a:lnTo>
                                <a:pt x="16830" y="11845"/>
                              </a:lnTo>
                              <a:cubicBezTo>
                                <a:pt x="16830" y="11849"/>
                                <a:pt x="16836" y="11849"/>
                                <a:pt x="16846" y="11849"/>
                              </a:cubicBezTo>
                              <a:cubicBezTo>
                                <a:pt x="16857" y="11849"/>
                                <a:pt x="16890" y="11845"/>
                                <a:pt x="16922" y="11838"/>
                              </a:cubicBezTo>
                              <a:cubicBezTo>
                                <a:pt x="16955" y="11831"/>
                                <a:pt x="16998" y="11817"/>
                                <a:pt x="17041" y="11792"/>
                              </a:cubicBezTo>
                              <a:cubicBezTo>
                                <a:pt x="17085" y="11768"/>
                                <a:pt x="17123" y="11736"/>
                                <a:pt x="17150" y="11701"/>
                              </a:cubicBezTo>
                              <a:cubicBezTo>
                                <a:pt x="17210" y="11630"/>
                                <a:pt x="17237" y="11539"/>
                                <a:pt x="17226" y="11461"/>
                              </a:cubicBezTo>
                              <a:cubicBezTo>
                                <a:pt x="17226" y="11461"/>
                                <a:pt x="17226" y="11461"/>
                                <a:pt x="17226" y="11461"/>
                              </a:cubicBezTo>
                              <a:cubicBezTo>
                                <a:pt x="17231" y="11461"/>
                                <a:pt x="17237" y="11465"/>
                                <a:pt x="17247" y="11465"/>
                              </a:cubicBezTo>
                              <a:cubicBezTo>
                                <a:pt x="17258" y="11468"/>
                                <a:pt x="17269" y="11468"/>
                                <a:pt x="17285" y="11468"/>
                              </a:cubicBezTo>
                              <a:lnTo>
                                <a:pt x="17296" y="11475"/>
                              </a:lnTo>
                              <a:lnTo>
                                <a:pt x="17313" y="11475"/>
                              </a:lnTo>
                              <a:lnTo>
                                <a:pt x="17323" y="11468"/>
                              </a:lnTo>
                              <a:cubicBezTo>
                                <a:pt x="17329" y="11468"/>
                                <a:pt x="17329" y="11468"/>
                                <a:pt x="17334" y="11465"/>
                              </a:cubicBezTo>
                              <a:cubicBezTo>
                                <a:pt x="17340" y="11465"/>
                                <a:pt x="17340" y="11465"/>
                                <a:pt x="17340" y="11465"/>
                              </a:cubicBezTo>
                              <a:cubicBezTo>
                                <a:pt x="17367" y="11465"/>
                                <a:pt x="17388" y="11461"/>
                                <a:pt x="17416" y="11457"/>
                              </a:cubicBezTo>
                              <a:lnTo>
                                <a:pt x="17426" y="11457"/>
                              </a:lnTo>
                              <a:cubicBezTo>
                                <a:pt x="17453" y="11454"/>
                                <a:pt x="17481" y="11450"/>
                                <a:pt x="17508" y="11443"/>
                              </a:cubicBezTo>
                              <a:lnTo>
                                <a:pt x="17513" y="11440"/>
                              </a:lnTo>
                              <a:cubicBezTo>
                                <a:pt x="17529" y="11436"/>
                                <a:pt x="17546" y="11429"/>
                                <a:pt x="17556" y="11422"/>
                              </a:cubicBezTo>
                              <a:cubicBezTo>
                                <a:pt x="17621" y="11489"/>
                                <a:pt x="17676" y="11539"/>
                                <a:pt x="17703" y="11560"/>
                              </a:cubicBezTo>
                              <a:cubicBezTo>
                                <a:pt x="17762" y="11616"/>
                                <a:pt x="17844" y="11680"/>
                                <a:pt x="17903" y="11725"/>
                              </a:cubicBezTo>
                              <a:cubicBezTo>
                                <a:pt x="17936" y="11750"/>
                                <a:pt x="17963" y="11771"/>
                                <a:pt x="17990" y="11785"/>
                              </a:cubicBezTo>
                              <a:cubicBezTo>
                                <a:pt x="17952" y="11792"/>
                                <a:pt x="17914" y="11796"/>
                                <a:pt x="17876" y="11799"/>
                              </a:cubicBezTo>
                              <a:lnTo>
                                <a:pt x="17871" y="11799"/>
                              </a:lnTo>
                              <a:cubicBezTo>
                                <a:pt x="17860" y="11799"/>
                                <a:pt x="17849" y="11803"/>
                                <a:pt x="17838" y="11803"/>
                              </a:cubicBezTo>
                              <a:cubicBezTo>
                                <a:pt x="17784" y="11807"/>
                                <a:pt x="17703" y="11807"/>
                                <a:pt x="17632" y="11782"/>
                              </a:cubicBezTo>
                              <a:cubicBezTo>
                                <a:pt x="17573" y="11764"/>
                                <a:pt x="17529" y="11729"/>
                                <a:pt x="17535" y="11701"/>
                              </a:cubicBezTo>
                              <a:cubicBezTo>
                                <a:pt x="17535" y="11697"/>
                                <a:pt x="17535" y="11694"/>
                                <a:pt x="17535" y="11690"/>
                              </a:cubicBezTo>
                              <a:cubicBezTo>
                                <a:pt x="17540" y="11687"/>
                                <a:pt x="17540" y="11683"/>
                                <a:pt x="17540" y="11680"/>
                              </a:cubicBezTo>
                              <a:cubicBezTo>
                                <a:pt x="17540" y="11680"/>
                                <a:pt x="17535" y="11676"/>
                                <a:pt x="17535" y="11676"/>
                              </a:cubicBezTo>
                              <a:cubicBezTo>
                                <a:pt x="17524" y="11673"/>
                                <a:pt x="17497" y="11683"/>
                                <a:pt x="17481" y="11694"/>
                              </a:cubicBezTo>
                              <a:cubicBezTo>
                                <a:pt x="17453" y="11704"/>
                                <a:pt x="17426" y="11725"/>
                                <a:pt x="17410" y="11743"/>
                              </a:cubicBezTo>
                              <a:cubicBezTo>
                                <a:pt x="17399" y="11757"/>
                                <a:pt x="17383" y="11771"/>
                                <a:pt x="17378" y="11789"/>
                              </a:cubicBezTo>
                              <a:cubicBezTo>
                                <a:pt x="17367" y="11810"/>
                                <a:pt x="17356" y="11838"/>
                                <a:pt x="17356" y="11859"/>
                              </a:cubicBezTo>
                              <a:cubicBezTo>
                                <a:pt x="17356" y="11888"/>
                                <a:pt x="17361" y="11912"/>
                                <a:pt x="17378" y="11937"/>
                              </a:cubicBezTo>
                              <a:cubicBezTo>
                                <a:pt x="17383" y="11944"/>
                                <a:pt x="17388" y="11951"/>
                                <a:pt x="17394" y="11958"/>
                              </a:cubicBezTo>
                              <a:cubicBezTo>
                                <a:pt x="17399" y="11969"/>
                                <a:pt x="17399" y="11979"/>
                                <a:pt x="17405" y="11983"/>
                              </a:cubicBezTo>
                              <a:cubicBezTo>
                                <a:pt x="17394" y="11986"/>
                                <a:pt x="17378" y="11990"/>
                                <a:pt x="17356" y="11997"/>
                              </a:cubicBezTo>
                              <a:lnTo>
                                <a:pt x="17350" y="11997"/>
                              </a:lnTo>
                              <a:cubicBezTo>
                                <a:pt x="17345" y="11997"/>
                                <a:pt x="17340" y="12000"/>
                                <a:pt x="17334" y="12000"/>
                              </a:cubicBezTo>
                              <a:cubicBezTo>
                                <a:pt x="17302" y="12007"/>
                                <a:pt x="17264" y="12022"/>
                                <a:pt x="17226" y="12036"/>
                              </a:cubicBezTo>
                              <a:cubicBezTo>
                                <a:pt x="17199" y="12046"/>
                                <a:pt x="17150" y="12067"/>
                                <a:pt x="17079" y="12099"/>
                              </a:cubicBezTo>
                              <a:lnTo>
                                <a:pt x="16857" y="12205"/>
                              </a:lnTo>
                              <a:cubicBezTo>
                                <a:pt x="16792" y="12237"/>
                                <a:pt x="16722" y="12272"/>
                                <a:pt x="16646" y="12286"/>
                              </a:cubicBezTo>
                              <a:cubicBezTo>
                                <a:pt x="16554" y="12304"/>
                                <a:pt x="16472" y="12297"/>
                                <a:pt x="16429" y="12289"/>
                              </a:cubicBezTo>
                              <a:cubicBezTo>
                                <a:pt x="16418" y="12286"/>
                                <a:pt x="16413" y="12286"/>
                                <a:pt x="16407" y="12289"/>
                              </a:cubicBezTo>
                              <a:cubicBezTo>
                                <a:pt x="16407" y="12293"/>
                                <a:pt x="16413" y="12297"/>
                                <a:pt x="16418" y="12297"/>
                              </a:cubicBezTo>
                              <a:cubicBezTo>
                                <a:pt x="16402" y="12297"/>
                                <a:pt x="16386" y="12293"/>
                                <a:pt x="16386" y="12293"/>
                              </a:cubicBezTo>
                              <a:cubicBezTo>
                                <a:pt x="16380" y="12293"/>
                                <a:pt x="16375" y="12289"/>
                                <a:pt x="16364" y="12282"/>
                              </a:cubicBezTo>
                              <a:cubicBezTo>
                                <a:pt x="16331" y="12251"/>
                                <a:pt x="16299" y="12219"/>
                                <a:pt x="16266" y="12187"/>
                              </a:cubicBezTo>
                              <a:cubicBezTo>
                                <a:pt x="16218" y="12134"/>
                                <a:pt x="16180" y="12089"/>
                                <a:pt x="16153" y="12043"/>
                              </a:cubicBezTo>
                              <a:cubicBezTo>
                                <a:pt x="16120" y="11990"/>
                                <a:pt x="16098" y="11940"/>
                                <a:pt x="16088" y="11891"/>
                              </a:cubicBezTo>
                              <a:cubicBezTo>
                                <a:pt x="16082" y="11859"/>
                                <a:pt x="16088" y="11838"/>
                                <a:pt x="16098" y="11824"/>
                              </a:cubicBezTo>
                              <a:cubicBezTo>
                                <a:pt x="16098" y="11821"/>
                                <a:pt x="16104" y="11821"/>
                                <a:pt x="16104" y="11817"/>
                              </a:cubicBezTo>
                              <a:cubicBezTo>
                                <a:pt x="16120" y="11799"/>
                                <a:pt x="16147" y="11792"/>
                                <a:pt x="16174" y="11796"/>
                              </a:cubicBezTo>
                              <a:cubicBezTo>
                                <a:pt x="16201" y="11799"/>
                                <a:pt x="16223" y="11817"/>
                                <a:pt x="16234" y="11835"/>
                              </a:cubicBezTo>
                              <a:cubicBezTo>
                                <a:pt x="16234" y="11835"/>
                                <a:pt x="16234" y="11838"/>
                                <a:pt x="16234" y="11838"/>
                              </a:cubicBezTo>
                              <a:lnTo>
                                <a:pt x="16234" y="11842"/>
                              </a:lnTo>
                              <a:cubicBezTo>
                                <a:pt x="16239" y="11856"/>
                                <a:pt x="16239" y="11870"/>
                                <a:pt x="16239" y="11891"/>
                              </a:cubicBezTo>
                              <a:cubicBezTo>
                                <a:pt x="16239" y="11898"/>
                                <a:pt x="16239" y="11902"/>
                                <a:pt x="16239" y="11902"/>
                              </a:cubicBezTo>
                              <a:lnTo>
                                <a:pt x="16239" y="11909"/>
                              </a:lnTo>
                              <a:lnTo>
                                <a:pt x="16250" y="11909"/>
                              </a:lnTo>
                              <a:lnTo>
                                <a:pt x="16256" y="11912"/>
                              </a:lnTo>
                              <a:lnTo>
                                <a:pt x="16261" y="11909"/>
                              </a:lnTo>
                              <a:lnTo>
                                <a:pt x="16261" y="11912"/>
                              </a:lnTo>
                              <a:cubicBezTo>
                                <a:pt x="16261" y="11912"/>
                                <a:pt x="16266" y="11912"/>
                                <a:pt x="16266" y="11912"/>
                              </a:cubicBezTo>
                              <a:cubicBezTo>
                                <a:pt x="16272" y="11912"/>
                                <a:pt x="16294" y="11912"/>
                                <a:pt x="16310" y="11912"/>
                              </a:cubicBezTo>
                              <a:cubicBezTo>
                                <a:pt x="16369" y="11909"/>
                                <a:pt x="16424" y="11902"/>
                                <a:pt x="16472" y="11891"/>
                              </a:cubicBezTo>
                              <a:cubicBezTo>
                                <a:pt x="16537" y="11877"/>
                                <a:pt x="16597" y="11849"/>
                                <a:pt x="16635" y="11817"/>
                              </a:cubicBezTo>
                              <a:cubicBezTo>
                                <a:pt x="16662" y="11792"/>
                                <a:pt x="16684" y="11768"/>
                                <a:pt x="16695" y="11740"/>
                              </a:cubicBezTo>
                              <a:cubicBezTo>
                                <a:pt x="16722" y="11708"/>
                                <a:pt x="16722" y="11673"/>
                                <a:pt x="16711" y="11644"/>
                              </a:cubicBezTo>
                              <a:close/>
                              <a:moveTo>
                                <a:pt x="17540" y="9737"/>
                              </a:moveTo>
                              <a:cubicBezTo>
                                <a:pt x="17481" y="9748"/>
                                <a:pt x="17421" y="9772"/>
                                <a:pt x="17378" y="9804"/>
                              </a:cubicBezTo>
                              <a:cubicBezTo>
                                <a:pt x="17334" y="9836"/>
                                <a:pt x="17302" y="9875"/>
                                <a:pt x="17280" y="9920"/>
                              </a:cubicBezTo>
                              <a:cubicBezTo>
                                <a:pt x="17258" y="9963"/>
                                <a:pt x="17258" y="10002"/>
                                <a:pt x="17258" y="10026"/>
                              </a:cubicBezTo>
                              <a:cubicBezTo>
                                <a:pt x="17258" y="10033"/>
                                <a:pt x="17258" y="10037"/>
                                <a:pt x="17264" y="10037"/>
                              </a:cubicBezTo>
                              <a:cubicBezTo>
                                <a:pt x="17269" y="10037"/>
                                <a:pt x="17269" y="10037"/>
                                <a:pt x="17269" y="10033"/>
                              </a:cubicBezTo>
                              <a:cubicBezTo>
                                <a:pt x="17269" y="10037"/>
                                <a:pt x="17269" y="10037"/>
                                <a:pt x="17269" y="10040"/>
                              </a:cubicBezTo>
                              <a:lnTo>
                                <a:pt x="17275" y="10047"/>
                              </a:lnTo>
                              <a:lnTo>
                                <a:pt x="17280" y="10040"/>
                              </a:lnTo>
                              <a:lnTo>
                                <a:pt x="17280" y="10040"/>
                              </a:lnTo>
                              <a:cubicBezTo>
                                <a:pt x="17280" y="10040"/>
                                <a:pt x="17280" y="10040"/>
                                <a:pt x="17280" y="10040"/>
                              </a:cubicBezTo>
                              <a:lnTo>
                                <a:pt x="17291" y="10040"/>
                              </a:lnTo>
                              <a:lnTo>
                                <a:pt x="17291" y="10040"/>
                              </a:lnTo>
                              <a:lnTo>
                                <a:pt x="17291" y="10040"/>
                              </a:lnTo>
                              <a:cubicBezTo>
                                <a:pt x="17291" y="10040"/>
                                <a:pt x="17291" y="10037"/>
                                <a:pt x="17291" y="10033"/>
                              </a:cubicBezTo>
                              <a:cubicBezTo>
                                <a:pt x="17318" y="10005"/>
                                <a:pt x="17350" y="9984"/>
                                <a:pt x="17383" y="9966"/>
                              </a:cubicBezTo>
                              <a:cubicBezTo>
                                <a:pt x="17416" y="9956"/>
                                <a:pt x="17453" y="9945"/>
                                <a:pt x="17491" y="9942"/>
                              </a:cubicBezTo>
                              <a:cubicBezTo>
                                <a:pt x="17556" y="9935"/>
                                <a:pt x="17632" y="9938"/>
                                <a:pt x="17708" y="9949"/>
                              </a:cubicBezTo>
                              <a:cubicBezTo>
                                <a:pt x="17773" y="9959"/>
                                <a:pt x="17844" y="9980"/>
                                <a:pt x="17925" y="10009"/>
                              </a:cubicBezTo>
                              <a:cubicBezTo>
                                <a:pt x="18006" y="10037"/>
                                <a:pt x="18066" y="10065"/>
                                <a:pt x="18115" y="10090"/>
                              </a:cubicBezTo>
                              <a:cubicBezTo>
                                <a:pt x="18223" y="10146"/>
                                <a:pt x="18283" y="10210"/>
                                <a:pt x="18304" y="10238"/>
                              </a:cubicBezTo>
                              <a:lnTo>
                                <a:pt x="18304" y="10241"/>
                              </a:lnTo>
                              <a:cubicBezTo>
                                <a:pt x="18304" y="10245"/>
                                <a:pt x="18310" y="10245"/>
                                <a:pt x="18310" y="10248"/>
                              </a:cubicBezTo>
                              <a:lnTo>
                                <a:pt x="18310" y="10252"/>
                              </a:lnTo>
                              <a:cubicBezTo>
                                <a:pt x="18348" y="10298"/>
                                <a:pt x="18391" y="10361"/>
                                <a:pt x="18429" y="10435"/>
                              </a:cubicBezTo>
                              <a:lnTo>
                                <a:pt x="18440" y="10456"/>
                              </a:lnTo>
                              <a:cubicBezTo>
                                <a:pt x="18462" y="10492"/>
                                <a:pt x="18472" y="10520"/>
                                <a:pt x="18483" y="10534"/>
                              </a:cubicBezTo>
                              <a:cubicBezTo>
                                <a:pt x="18467" y="10537"/>
                                <a:pt x="18451" y="10541"/>
                                <a:pt x="18440" y="10544"/>
                              </a:cubicBezTo>
                              <a:cubicBezTo>
                                <a:pt x="18380" y="10555"/>
                                <a:pt x="18321" y="10569"/>
                                <a:pt x="18261" y="10576"/>
                              </a:cubicBezTo>
                              <a:lnTo>
                                <a:pt x="18256" y="10576"/>
                              </a:lnTo>
                              <a:cubicBezTo>
                                <a:pt x="18250" y="10576"/>
                                <a:pt x="18239" y="10580"/>
                                <a:pt x="18234" y="10580"/>
                              </a:cubicBezTo>
                              <a:cubicBezTo>
                                <a:pt x="18169" y="10587"/>
                                <a:pt x="18104" y="10583"/>
                                <a:pt x="18055" y="10573"/>
                              </a:cubicBezTo>
                              <a:cubicBezTo>
                                <a:pt x="18044" y="10569"/>
                                <a:pt x="18033" y="10569"/>
                                <a:pt x="18033" y="10569"/>
                              </a:cubicBezTo>
                              <a:cubicBezTo>
                                <a:pt x="18028" y="10569"/>
                                <a:pt x="18023" y="10566"/>
                                <a:pt x="18012" y="10566"/>
                              </a:cubicBezTo>
                              <a:cubicBezTo>
                                <a:pt x="18012" y="10566"/>
                                <a:pt x="18006" y="10566"/>
                                <a:pt x="18006" y="10566"/>
                              </a:cubicBezTo>
                              <a:cubicBezTo>
                                <a:pt x="18006" y="10566"/>
                                <a:pt x="18001" y="10566"/>
                                <a:pt x="18001" y="10566"/>
                              </a:cubicBezTo>
                              <a:lnTo>
                                <a:pt x="17985" y="10562"/>
                              </a:lnTo>
                              <a:lnTo>
                                <a:pt x="17990" y="10569"/>
                              </a:lnTo>
                              <a:cubicBezTo>
                                <a:pt x="17995" y="10576"/>
                                <a:pt x="18001" y="10587"/>
                                <a:pt x="18006" y="10597"/>
                              </a:cubicBezTo>
                              <a:cubicBezTo>
                                <a:pt x="18006" y="10601"/>
                                <a:pt x="18006" y="10604"/>
                                <a:pt x="18023" y="10625"/>
                              </a:cubicBezTo>
                              <a:cubicBezTo>
                                <a:pt x="18033" y="10640"/>
                                <a:pt x="18066" y="10671"/>
                                <a:pt x="18115" y="10700"/>
                              </a:cubicBezTo>
                              <a:cubicBezTo>
                                <a:pt x="18158" y="10724"/>
                                <a:pt x="18212" y="10745"/>
                                <a:pt x="18266" y="10759"/>
                              </a:cubicBezTo>
                              <a:cubicBezTo>
                                <a:pt x="18315" y="10774"/>
                                <a:pt x="18359" y="10777"/>
                                <a:pt x="18380" y="10777"/>
                              </a:cubicBezTo>
                              <a:cubicBezTo>
                                <a:pt x="18418" y="10781"/>
                                <a:pt x="18467" y="10781"/>
                                <a:pt x="18505" y="10774"/>
                              </a:cubicBezTo>
                              <a:cubicBezTo>
                                <a:pt x="18516" y="10774"/>
                                <a:pt x="18527" y="10770"/>
                                <a:pt x="18532" y="10770"/>
                              </a:cubicBezTo>
                              <a:cubicBezTo>
                                <a:pt x="18543" y="10770"/>
                                <a:pt x="18554" y="10770"/>
                                <a:pt x="18565" y="10770"/>
                              </a:cubicBezTo>
                              <a:lnTo>
                                <a:pt x="18131" y="10996"/>
                              </a:lnTo>
                              <a:lnTo>
                                <a:pt x="18126" y="10999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1" y="11003"/>
                              </a:lnTo>
                              <a:lnTo>
                                <a:pt x="18136" y="11006"/>
                              </a:lnTo>
                              <a:lnTo>
                                <a:pt x="18142" y="11006"/>
                              </a:lnTo>
                              <a:cubicBezTo>
                                <a:pt x="18147" y="11010"/>
                                <a:pt x="18158" y="11010"/>
                                <a:pt x="18169" y="11013"/>
                              </a:cubicBezTo>
                              <a:lnTo>
                                <a:pt x="18174" y="11013"/>
                              </a:lnTo>
                              <a:lnTo>
                                <a:pt x="18174" y="11013"/>
                              </a:lnTo>
                              <a:cubicBezTo>
                                <a:pt x="18180" y="11013"/>
                                <a:pt x="18180" y="11013"/>
                                <a:pt x="18185" y="11017"/>
                              </a:cubicBezTo>
                              <a:cubicBezTo>
                                <a:pt x="18207" y="11020"/>
                                <a:pt x="18234" y="11027"/>
                                <a:pt x="18261" y="11031"/>
                              </a:cubicBezTo>
                              <a:cubicBezTo>
                                <a:pt x="18315" y="11038"/>
                                <a:pt x="18391" y="11041"/>
                                <a:pt x="18467" y="11045"/>
                              </a:cubicBezTo>
                              <a:cubicBezTo>
                                <a:pt x="18505" y="11045"/>
                                <a:pt x="18548" y="11045"/>
                                <a:pt x="18592" y="11045"/>
                              </a:cubicBezTo>
                              <a:cubicBezTo>
                                <a:pt x="18575" y="11049"/>
                                <a:pt x="18559" y="11059"/>
                                <a:pt x="18543" y="11066"/>
                              </a:cubicBezTo>
                              <a:cubicBezTo>
                                <a:pt x="18527" y="11073"/>
                                <a:pt x="18505" y="11084"/>
                                <a:pt x="18489" y="11098"/>
                              </a:cubicBezTo>
                              <a:cubicBezTo>
                                <a:pt x="18445" y="11123"/>
                                <a:pt x="18413" y="11154"/>
                                <a:pt x="18391" y="11183"/>
                              </a:cubicBezTo>
                              <a:cubicBezTo>
                                <a:pt x="18369" y="11214"/>
                                <a:pt x="18369" y="11242"/>
                                <a:pt x="18369" y="11253"/>
                              </a:cubicBezTo>
                              <a:cubicBezTo>
                                <a:pt x="18369" y="11278"/>
                                <a:pt x="18386" y="11309"/>
                                <a:pt x="18407" y="11327"/>
                              </a:cubicBezTo>
                              <a:cubicBezTo>
                                <a:pt x="18418" y="11338"/>
                                <a:pt x="18429" y="11341"/>
                                <a:pt x="18440" y="11345"/>
                              </a:cubicBezTo>
                              <a:cubicBezTo>
                                <a:pt x="18456" y="11359"/>
                                <a:pt x="18467" y="11366"/>
                                <a:pt x="18467" y="11366"/>
                              </a:cubicBezTo>
                              <a:lnTo>
                                <a:pt x="18472" y="11369"/>
                              </a:lnTo>
                              <a:lnTo>
                                <a:pt x="18478" y="11362"/>
                              </a:lnTo>
                              <a:cubicBezTo>
                                <a:pt x="18478" y="11359"/>
                                <a:pt x="18483" y="11355"/>
                                <a:pt x="18483" y="11352"/>
                              </a:cubicBezTo>
                              <a:lnTo>
                                <a:pt x="18494" y="11345"/>
                              </a:lnTo>
                              <a:cubicBezTo>
                                <a:pt x="18500" y="11341"/>
                                <a:pt x="18505" y="11338"/>
                                <a:pt x="18510" y="11334"/>
                              </a:cubicBezTo>
                              <a:lnTo>
                                <a:pt x="18510" y="11334"/>
                              </a:lnTo>
                              <a:lnTo>
                                <a:pt x="18516" y="11331"/>
                              </a:lnTo>
                              <a:cubicBezTo>
                                <a:pt x="18538" y="11316"/>
                                <a:pt x="18559" y="11306"/>
                                <a:pt x="18581" y="11295"/>
                              </a:cubicBezTo>
                              <a:cubicBezTo>
                                <a:pt x="18630" y="11271"/>
                                <a:pt x="18684" y="11249"/>
                                <a:pt x="18743" y="11228"/>
                              </a:cubicBezTo>
                              <a:cubicBezTo>
                                <a:pt x="18743" y="11228"/>
                                <a:pt x="18743" y="11228"/>
                                <a:pt x="18743" y="11228"/>
                              </a:cubicBezTo>
                              <a:cubicBezTo>
                                <a:pt x="18743" y="11257"/>
                                <a:pt x="18749" y="11295"/>
                                <a:pt x="18771" y="11348"/>
                              </a:cubicBezTo>
                              <a:cubicBezTo>
                                <a:pt x="18776" y="11369"/>
                                <a:pt x="18781" y="11391"/>
                                <a:pt x="18787" y="11412"/>
                              </a:cubicBezTo>
                              <a:cubicBezTo>
                                <a:pt x="18798" y="11454"/>
                                <a:pt x="18814" y="11496"/>
                                <a:pt x="18830" y="11542"/>
                              </a:cubicBezTo>
                              <a:cubicBezTo>
                                <a:pt x="18819" y="11535"/>
                                <a:pt x="18798" y="11524"/>
                                <a:pt x="18771" y="11517"/>
                              </a:cubicBezTo>
                              <a:cubicBezTo>
                                <a:pt x="18733" y="11507"/>
                                <a:pt x="18673" y="11503"/>
                                <a:pt x="18624" y="11507"/>
                              </a:cubicBezTo>
                              <a:cubicBezTo>
                                <a:pt x="18603" y="11510"/>
                                <a:pt x="18565" y="11514"/>
                                <a:pt x="18521" y="11532"/>
                              </a:cubicBezTo>
                              <a:cubicBezTo>
                                <a:pt x="18510" y="11535"/>
                                <a:pt x="18494" y="11542"/>
                                <a:pt x="18478" y="11549"/>
                              </a:cubicBezTo>
                              <a:cubicBezTo>
                                <a:pt x="18445" y="11517"/>
                                <a:pt x="18375" y="11457"/>
                                <a:pt x="18299" y="11398"/>
                              </a:cubicBezTo>
                              <a:cubicBezTo>
                                <a:pt x="18277" y="11376"/>
                                <a:pt x="18250" y="11359"/>
                                <a:pt x="18229" y="11338"/>
                              </a:cubicBezTo>
                              <a:cubicBezTo>
                                <a:pt x="18212" y="11324"/>
                                <a:pt x="18196" y="11309"/>
                                <a:pt x="18169" y="11288"/>
                              </a:cubicBezTo>
                              <a:cubicBezTo>
                                <a:pt x="18098" y="11228"/>
                                <a:pt x="17985" y="11137"/>
                                <a:pt x="17882" y="11041"/>
                              </a:cubicBezTo>
                              <a:cubicBezTo>
                                <a:pt x="17903" y="11024"/>
                                <a:pt x="17920" y="10999"/>
                                <a:pt x="17925" y="10964"/>
                              </a:cubicBezTo>
                              <a:cubicBezTo>
                                <a:pt x="17930" y="10950"/>
                                <a:pt x="17930" y="10936"/>
                                <a:pt x="17930" y="10922"/>
                              </a:cubicBezTo>
                              <a:cubicBezTo>
                                <a:pt x="17930" y="10918"/>
                                <a:pt x="17930" y="10911"/>
                                <a:pt x="17930" y="10908"/>
                              </a:cubicBezTo>
                              <a:cubicBezTo>
                                <a:pt x="17930" y="10897"/>
                                <a:pt x="17930" y="10886"/>
                                <a:pt x="17930" y="10886"/>
                              </a:cubicBezTo>
                              <a:lnTo>
                                <a:pt x="17930" y="10886"/>
                              </a:lnTo>
                              <a:cubicBezTo>
                                <a:pt x="17898" y="10837"/>
                                <a:pt x="17855" y="10788"/>
                                <a:pt x="17806" y="10735"/>
                              </a:cubicBezTo>
                              <a:cubicBezTo>
                                <a:pt x="17795" y="10724"/>
                                <a:pt x="17790" y="10714"/>
                                <a:pt x="17779" y="10703"/>
                              </a:cubicBezTo>
                              <a:cubicBezTo>
                                <a:pt x="17670" y="10587"/>
                                <a:pt x="17573" y="10506"/>
                                <a:pt x="17481" y="10453"/>
                              </a:cubicBezTo>
                              <a:cubicBezTo>
                                <a:pt x="17453" y="10439"/>
                                <a:pt x="17416" y="10421"/>
                                <a:pt x="17372" y="10403"/>
                              </a:cubicBezTo>
                              <a:cubicBezTo>
                                <a:pt x="17361" y="10396"/>
                                <a:pt x="17345" y="10389"/>
                                <a:pt x="17334" y="10382"/>
                              </a:cubicBezTo>
                              <a:cubicBezTo>
                                <a:pt x="17334" y="10372"/>
                                <a:pt x="17313" y="10347"/>
                                <a:pt x="17237" y="10248"/>
                              </a:cubicBezTo>
                              <a:cubicBezTo>
                                <a:pt x="17204" y="10210"/>
                                <a:pt x="17172" y="10167"/>
                                <a:pt x="17144" y="10128"/>
                              </a:cubicBezTo>
                              <a:lnTo>
                                <a:pt x="17144" y="10125"/>
                              </a:lnTo>
                              <a:cubicBezTo>
                                <a:pt x="17101" y="10068"/>
                                <a:pt x="17020" y="9956"/>
                                <a:pt x="16944" y="9829"/>
                              </a:cubicBezTo>
                              <a:cubicBezTo>
                                <a:pt x="16906" y="9765"/>
                                <a:pt x="16873" y="9695"/>
                                <a:pt x="16846" y="9631"/>
                              </a:cubicBezTo>
                              <a:cubicBezTo>
                                <a:pt x="16819" y="9564"/>
                                <a:pt x="16798" y="9504"/>
                                <a:pt x="16787" y="9462"/>
                              </a:cubicBezTo>
                              <a:cubicBezTo>
                                <a:pt x="16781" y="9452"/>
                                <a:pt x="16781" y="9448"/>
                                <a:pt x="16776" y="9448"/>
                              </a:cubicBezTo>
                              <a:cubicBezTo>
                                <a:pt x="16765" y="9448"/>
                                <a:pt x="16765" y="9448"/>
                                <a:pt x="16781" y="9515"/>
                              </a:cubicBezTo>
                              <a:cubicBezTo>
                                <a:pt x="16781" y="9515"/>
                                <a:pt x="16781" y="9515"/>
                                <a:pt x="16781" y="9515"/>
                              </a:cubicBezTo>
                              <a:cubicBezTo>
                                <a:pt x="16754" y="9448"/>
                                <a:pt x="16765" y="9430"/>
                                <a:pt x="16765" y="9427"/>
                              </a:cubicBezTo>
                              <a:cubicBezTo>
                                <a:pt x="16770" y="9423"/>
                                <a:pt x="16776" y="9420"/>
                                <a:pt x="16781" y="9416"/>
                              </a:cubicBezTo>
                              <a:cubicBezTo>
                                <a:pt x="16830" y="9420"/>
                                <a:pt x="16873" y="9423"/>
                                <a:pt x="16917" y="9427"/>
                              </a:cubicBezTo>
                              <a:cubicBezTo>
                                <a:pt x="16949" y="9430"/>
                                <a:pt x="16982" y="9437"/>
                                <a:pt x="17014" y="9444"/>
                              </a:cubicBezTo>
                              <a:cubicBezTo>
                                <a:pt x="17123" y="9473"/>
                                <a:pt x="17247" y="9515"/>
                                <a:pt x="17307" y="9543"/>
                              </a:cubicBezTo>
                              <a:cubicBezTo>
                                <a:pt x="17313" y="9547"/>
                                <a:pt x="17318" y="9547"/>
                                <a:pt x="17318" y="9547"/>
                              </a:cubicBezTo>
                              <a:cubicBezTo>
                                <a:pt x="17340" y="9557"/>
                                <a:pt x="17367" y="9568"/>
                                <a:pt x="17399" y="9586"/>
                              </a:cubicBezTo>
                              <a:cubicBezTo>
                                <a:pt x="17481" y="9635"/>
                                <a:pt x="17551" y="9670"/>
                                <a:pt x="17594" y="9691"/>
                              </a:cubicBezTo>
                              <a:cubicBezTo>
                                <a:pt x="17605" y="9695"/>
                                <a:pt x="17611" y="9698"/>
                                <a:pt x="17616" y="9702"/>
                              </a:cubicBezTo>
                              <a:cubicBezTo>
                                <a:pt x="17627" y="9705"/>
                                <a:pt x="17638" y="9712"/>
                                <a:pt x="17643" y="9716"/>
                              </a:cubicBezTo>
                              <a:cubicBezTo>
                                <a:pt x="17643" y="9716"/>
                                <a:pt x="17643" y="9716"/>
                                <a:pt x="17643" y="9716"/>
                              </a:cubicBezTo>
                              <a:lnTo>
                                <a:pt x="17643" y="9716"/>
                              </a:lnTo>
                              <a:cubicBezTo>
                                <a:pt x="17649" y="9727"/>
                                <a:pt x="17600" y="9727"/>
                                <a:pt x="17540" y="9737"/>
                              </a:cubicBezTo>
                              <a:close/>
                              <a:moveTo>
                                <a:pt x="18857" y="11553"/>
                              </a:moveTo>
                              <a:cubicBezTo>
                                <a:pt x="18857" y="11553"/>
                                <a:pt x="18857" y="11553"/>
                                <a:pt x="18857" y="11553"/>
                              </a:cubicBezTo>
                              <a:lnTo>
                                <a:pt x="18857" y="11553"/>
                              </a:lnTo>
                              <a:cubicBezTo>
                                <a:pt x="18857" y="11549"/>
                                <a:pt x="18857" y="11549"/>
                                <a:pt x="18857" y="11553"/>
                              </a:cubicBezTo>
                              <a:cubicBezTo>
                                <a:pt x="18868" y="11567"/>
                                <a:pt x="18874" y="11581"/>
                                <a:pt x="18879" y="11595"/>
                              </a:cubicBezTo>
                              <a:cubicBezTo>
                                <a:pt x="18906" y="11655"/>
                                <a:pt x="18928" y="11697"/>
                                <a:pt x="18939" y="11715"/>
                              </a:cubicBezTo>
                              <a:cubicBezTo>
                                <a:pt x="18966" y="11764"/>
                                <a:pt x="19004" y="11821"/>
                                <a:pt x="19036" y="11859"/>
                              </a:cubicBezTo>
                              <a:cubicBezTo>
                                <a:pt x="19031" y="11859"/>
                                <a:pt x="19031" y="11859"/>
                                <a:pt x="19025" y="11856"/>
                              </a:cubicBezTo>
                              <a:cubicBezTo>
                                <a:pt x="19014" y="11849"/>
                                <a:pt x="18998" y="11845"/>
                                <a:pt x="18987" y="11842"/>
                              </a:cubicBezTo>
                              <a:cubicBezTo>
                                <a:pt x="18982" y="11842"/>
                                <a:pt x="18977" y="11838"/>
                                <a:pt x="18971" y="11835"/>
                              </a:cubicBezTo>
                              <a:cubicBezTo>
                                <a:pt x="18955" y="11828"/>
                                <a:pt x="18928" y="11817"/>
                                <a:pt x="18906" y="11803"/>
                              </a:cubicBezTo>
                              <a:cubicBezTo>
                                <a:pt x="18863" y="11782"/>
                                <a:pt x="18836" y="11761"/>
                                <a:pt x="18825" y="11732"/>
                              </a:cubicBezTo>
                              <a:cubicBezTo>
                                <a:pt x="18809" y="11701"/>
                                <a:pt x="18814" y="11665"/>
                                <a:pt x="18825" y="11637"/>
                              </a:cubicBezTo>
                              <a:cubicBezTo>
                                <a:pt x="18830" y="11613"/>
                                <a:pt x="18841" y="11584"/>
                                <a:pt x="18857" y="11556"/>
                              </a:cubicBezTo>
                              <a:cubicBezTo>
                                <a:pt x="18857" y="11560"/>
                                <a:pt x="18857" y="11556"/>
                                <a:pt x="18857" y="11553"/>
                              </a:cubicBezTo>
                              <a:close/>
                              <a:moveTo>
                                <a:pt x="20944" y="13619"/>
                              </a:moveTo>
                              <a:cubicBezTo>
                                <a:pt x="20955" y="13626"/>
                                <a:pt x="20977" y="13643"/>
                                <a:pt x="21004" y="13661"/>
                              </a:cubicBezTo>
                              <a:cubicBezTo>
                                <a:pt x="20987" y="13664"/>
                                <a:pt x="20966" y="13671"/>
                                <a:pt x="20950" y="13675"/>
                              </a:cubicBezTo>
                              <a:cubicBezTo>
                                <a:pt x="20950" y="13657"/>
                                <a:pt x="20944" y="13640"/>
                                <a:pt x="20944" y="13626"/>
                              </a:cubicBezTo>
                              <a:cubicBezTo>
                                <a:pt x="20944" y="13626"/>
                                <a:pt x="20944" y="13622"/>
                                <a:pt x="20944" y="13619"/>
                              </a:cubicBezTo>
                              <a:close/>
                              <a:moveTo>
                                <a:pt x="21031" y="10707"/>
                              </a:moveTo>
                              <a:cubicBezTo>
                                <a:pt x="21107" y="10738"/>
                                <a:pt x="21204" y="10774"/>
                                <a:pt x="21237" y="10781"/>
                              </a:cubicBezTo>
                              <a:cubicBezTo>
                                <a:pt x="21231" y="10795"/>
                                <a:pt x="21204" y="10841"/>
                                <a:pt x="21172" y="10900"/>
                              </a:cubicBezTo>
                              <a:lnTo>
                                <a:pt x="21172" y="10904"/>
                              </a:lnTo>
                              <a:cubicBezTo>
                                <a:pt x="21166" y="10908"/>
                                <a:pt x="21166" y="10915"/>
                                <a:pt x="21161" y="10918"/>
                              </a:cubicBezTo>
                              <a:cubicBezTo>
                                <a:pt x="21150" y="10939"/>
                                <a:pt x="21080" y="11056"/>
                                <a:pt x="21020" y="11190"/>
                              </a:cubicBezTo>
                              <a:cubicBezTo>
                                <a:pt x="21009" y="11211"/>
                                <a:pt x="21004" y="11232"/>
                                <a:pt x="20993" y="11253"/>
                              </a:cubicBezTo>
                              <a:cubicBezTo>
                                <a:pt x="20971" y="11306"/>
                                <a:pt x="20950" y="11362"/>
                                <a:pt x="20933" y="11415"/>
                              </a:cubicBezTo>
                              <a:cubicBezTo>
                                <a:pt x="20928" y="11362"/>
                                <a:pt x="20917" y="11228"/>
                                <a:pt x="20890" y="11084"/>
                              </a:cubicBezTo>
                              <a:cubicBezTo>
                                <a:pt x="20863" y="10932"/>
                                <a:pt x="20825" y="10784"/>
                                <a:pt x="20798" y="10700"/>
                              </a:cubicBezTo>
                              <a:lnTo>
                                <a:pt x="20787" y="10647"/>
                              </a:lnTo>
                              <a:cubicBezTo>
                                <a:pt x="20819" y="10647"/>
                                <a:pt x="20922" y="10671"/>
                                <a:pt x="21031" y="10707"/>
                              </a:cubicBezTo>
                              <a:close/>
                              <a:moveTo>
                                <a:pt x="20787" y="14472"/>
                              </a:moveTo>
                              <a:lnTo>
                                <a:pt x="20803" y="14458"/>
                              </a:lnTo>
                              <a:cubicBezTo>
                                <a:pt x="20814" y="14447"/>
                                <a:pt x="20825" y="14440"/>
                                <a:pt x="20836" y="14429"/>
                              </a:cubicBezTo>
                              <a:lnTo>
                                <a:pt x="20836" y="14436"/>
                              </a:lnTo>
                              <a:cubicBezTo>
                                <a:pt x="20857" y="14518"/>
                                <a:pt x="20885" y="14588"/>
                                <a:pt x="20906" y="14651"/>
                              </a:cubicBezTo>
                              <a:lnTo>
                                <a:pt x="20922" y="14701"/>
                              </a:lnTo>
                              <a:cubicBezTo>
                                <a:pt x="20928" y="14708"/>
                                <a:pt x="20928" y="14718"/>
                                <a:pt x="20933" y="14726"/>
                              </a:cubicBezTo>
                              <a:cubicBezTo>
                                <a:pt x="20792" y="14736"/>
                                <a:pt x="20651" y="14761"/>
                                <a:pt x="20527" y="14793"/>
                              </a:cubicBezTo>
                              <a:cubicBezTo>
                                <a:pt x="20397" y="14828"/>
                                <a:pt x="20305" y="14863"/>
                                <a:pt x="20245" y="14891"/>
                              </a:cubicBezTo>
                              <a:cubicBezTo>
                                <a:pt x="20218" y="14884"/>
                                <a:pt x="20164" y="14874"/>
                                <a:pt x="20082" y="14877"/>
                              </a:cubicBezTo>
                              <a:cubicBezTo>
                                <a:pt x="20050" y="14877"/>
                                <a:pt x="20017" y="14877"/>
                                <a:pt x="19990" y="14881"/>
                              </a:cubicBezTo>
                              <a:cubicBezTo>
                                <a:pt x="19952" y="14884"/>
                                <a:pt x="19909" y="14891"/>
                                <a:pt x="19871" y="14902"/>
                              </a:cubicBezTo>
                              <a:cubicBezTo>
                                <a:pt x="19833" y="14912"/>
                                <a:pt x="19779" y="14937"/>
                                <a:pt x="19730" y="14965"/>
                              </a:cubicBezTo>
                              <a:cubicBezTo>
                                <a:pt x="19670" y="15000"/>
                                <a:pt x="19611" y="15039"/>
                                <a:pt x="19557" y="15078"/>
                              </a:cubicBezTo>
                              <a:cubicBezTo>
                                <a:pt x="19502" y="15117"/>
                                <a:pt x="19448" y="15159"/>
                                <a:pt x="19399" y="15201"/>
                              </a:cubicBezTo>
                              <a:cubicBezTo>
                                <a:pt x="19383" y="15212"/>
                                <a:pt x="19361" y="15226"/>
                                <a:pt x="19345" y="15244"/>
                              </a:cubicBezTo>
                              <a:cubicBezTo>
                                <a:pt x="19345" y="15244"/>
                                <a:pt x="19345" y="15247"/>
                                <a:pt x="19340" y="15247"/>
                              </a:cubicBezTo>
                              <a:cubicBezTo>
                                <a:pt x="19351" y="15216"/>
                                <a:pt x="19367" y="15177"/>
                                <a:pt x="19388" y="15134"/>
                              </a:cubicBezTo>
                              <a:cubicBezTo>
                                <a:pt x="19416" y="15078"/>
                                <a:pt x="19448" y="15025"/>
                                <a:pt x="19486" y="14983"/>
                              </a:cubicBezTo>
                              <a:cubicBezTo>
                                <a:pt x="19513" y="14951"/>
                                <a:pt x="19540" y="14923"/>
                                <a:pt x="19578" y="14895"/>
                              </a:cubicBezTo>
                              <a:cubicBezTo>
                                <a:pt x="19600" y="14877"/>
                                <a:pt x="19616" y="14867"/>
                                <a:pt x="19638" y="14852"/>
                              </a:cubicBezTo>
                              <a:cubicBezTo>
                                <a:pt x="19654" y="14842"/>
                                <a:pt x="19676" y="14831"/>
                                <a:pt x="19697" y="14821"/>
                              </a:cubicBezTo>
                              <a:cubicBezTo>
                                <a:pt x="19730" y="14803"/>
                                <a:pt x="19757" y="14796"/>
                                <a:pt x="19768" y="14793"/>
                              </a:cubicBezTo>
                              <a:lnTo>
                                <a:pt x="19773" y="14793"/>
                              </a:lnTo>
                              <a:cubicBezTo>
                                <a:pt x="19784" y="14793"/>
                                <a:pt x="19800" y="14793"/>
                                <a:pt x="19811" y="14793"/>
                              </a:cubicBezTo>
                              <a:cubicBezTo>
                                <a:pt x="19947" y="14800"/>
                                <a:pt x="20082" y="14785"/>
                                <a:pt x="20212" y="14750"/>
                              </a:cubicBezTo>
                              <a:cubicBezTo>
                                <a:pt x="20256" y="14740"/>
                                <a:pt x="20294" y="14729"/>
                                <a:pt x="20332" y="14718"/>
                              </a:cubicBezTo>
                              <a:cubicBezTo>
                                <a:pt x="20424" y="14690"/>
                                <a:pt x="20511" y="14651"/>
                                <a:pt x="20586" y="14609"/>
                              </a:cubicBezTo>
                              <a:cubicBezTo>
                                <a:pt x="20662" y="14570"/>
                                <a:pt x="20727" y="14525"/>
                                <a:pt x="20787" y="14472"/>
                              </a:cubicBezTo>
                              <a:close/>
                              <a:moveTo>
                                <a:pt x="20700" y="13745"/>
                              </a:moveTo>
                              <a:cubicBezTo>
                                <a:pt x="20657" y="13756"/>
                                <a:pt x="20613" y="13767"/>
                                <a:pt x="20576" y="13781"/>
                              </a:cubicBezTo>
                              <a:cubicBezTo>
                                <a:pt x="20576" y="13777"/>
                                <a:pt x="20581" y="13777"/>
                                <a:pt x="20581" y="13774"/>
                              </a:cubicBezTo>
                              <a:cubicBezTo>
                                <a:pt x="20597" y="13756"/>
                                <a:pt x="20613" y="13731"/>
                                <a:pt x="20624" y="13703"/>
                              </a:cubicBezTo>
                              <a:cubicBezTo>
                                <a:pt x="20635" y="13682"/>
                                <a:pt x="20651" y="13629"/>
                                <a:pt x="20662" y="13573"/>
                              </a:cubicBezTo>
                              <a:cubicBezTo>
                                <a:pt x="20668" y="13530"/>
                                <a:pt x="20662" y="13485"/>
                                <a:pt x="20641" y="13428"/>
                              </a:cubicBezTo>
                              <a:cubicBezTo>
                                <a:pt x="20657" y="13435"/>
                                <a:pt x="20662" y="13442"/>
                                <a:pt x="20668" y="13442"/>
                              </a:cubicBezTo>
                              <a:cubicBezTo>
                                <a:pt x="20668" y="13513"/>
                                <a:pt x="20679" y="13587"/>
                                <a:pt x="20689" y="13661"/>
                              </a:cubicBezTo>
                              <a:cubicBezTo>
                                <a:pt x="20695" y="13689"/>
                                <a:pt x="20695" y="13717"/>
                                <a:pt x="20700" y="13745"/>
                              </a:cubicBezTo>
                              <a:close/>
                              <a:moveTo>
                                <a:pt x="20592" y="10717"/>
                              </a:moveTo>
                              <a:cubicBezTo>
                                <a:pt x="20597" y="10774"/>
                                <a:pt x="20608" y="10848"/>
                                <a:pt x="20619" y="10929"/>
                              </a:cubicBezTo>
                              <a:cubicBezTo>
                                <a:pt x="20630" y="11006"/>
                                <a:pt x="20641" y="11098"/>
                                <a:pt x="20646" y="11193"/>
                              </a:cubicBezTo>
                              <a:cubicBezTo>
                                <a:pt x="20657" y="11306"/>
                                <a:pt x="20662" y="11391"/>
                                <a:pt x="20662" y="11408"/>
                              </a:cubicBezTo>
                              <a:lnTo>
                                <a:pt x="20662" y="11426"/>
                              </a:lnTo>
                              <a:cubicBezTo>
                                <a:pt x="20651" y="11415"/>
                                <a:pt x="20641" y="11408"/>
                                <a:pt x="20630" y="11398"/>
                              </a:cubicBezTo>
                              <a:cubicBezTo>
                                <a:pt x="20619" y="11387"/>
                                <a:pt x="20603" y="11376"/>
                                <a:pt x="20586" y="11362"/>
                              </a:cubicBezTo>
                              <a:cubicBezTo>
                                <a:pt x="20576" y="11355"/>
                                <a:pt x="20565" y="11348"/>
                                <a:pt x="20554" y="11341"/>
                              </a:cubicBezTo>
                              <a:cubicBezTo>
                                <a:pt x="20532" y="11324"/>
                                <a:pt x="20505" y="11302"/>
                                <a:pt x="20489" y="11278"/>
                              </a:cubicBezTo>
                              <a:cubicBezTo>
                                <a:pt x="20483" y="11274"/>
                                <a:pt x="20483" y="11267"/>
                                <a:pt x="20478" y="11260"/>
                              </a:cubicBezTo>
                              <a:cubicBezTo>
                                <a:pt x="20473" y="11257"/>
                                <a:pt x="20473" y="11249"/>
                                <a:pt x="20473" y="11246"/>
                              </a:cubicBezTo>
                              <a:lnTo>
                                <a:pt x="20473" y="11242"/>
                              </a:lnTo>
                              <a:cubicBezTo>
                                <a:pt x="20473" y="11239"/>
                                <a:pt x="20473" y="11239"/>
                                <a:pt x="20473" y="11235"/>
                              </a:cubicBezTo>
                              <a:cubicBezTo>
                                <a:pt x="20473" y="11232"/>
                                <a:pt x="20473" y="11228"/>
                                <a:pt x="20467" y="11221"/>
                              </a:cubicBezTo>
                              <a:cubicBezTo>
                                <a:pt x="20462" y="11214"/>
                                <a:pt x="20456" y="11211"/>
                                <a:pt x="20451" y="11207"/>
                              </a:cubicBezTo>
                              <a:cubicBezTo>
                                <a:pt x="20445" y="11204"/>
                                <a:pt x="20435" y="11200"/>
                                <a:pt x="20424" y="11200"/>
                              </a:cubicBezTo>
                              <a:lnTo>
                                <a:pt x="20424" y="11200"/>
                              </a:lnTo>
                              <a:cubicBezTo>
                                <a:pt x="20408" y="11200"/>
                                <a:pt x="20397" y="11204"/>
                                <a:pt x="20391" y="11207"/>
                              </a:cubicBezTo>
                              <a:cubicBezTo>
                                <a:pt x="20391" y="11207"/>
                                <a:pt x="20386" y="11211"/>
                                <a:pt x="20386" y="11211"/>
                              </a:cubicBezTo>
                              <a:cubicBezTo>
                                <a:pt x="20380" y="11214"/>
                                <a:pt x="20375" y="11214"/>
                                <a:pt x="20370" y="11218"/>
                              </a:cubicBezTo>
                              <a:cubicBezTo>
                                <a:pt x="20353" y="11225"/>
                                <a:pt x="20342" y="11232"/>
                                <a:pt x="20332" y="11235"/>
                              </a:cubicBezTo>
                              <a:cubicBezTo>
                                <a:pt x="20310" y="11249"/>
                                <a:pt x="20294" y="11264"/>
                                <a:pt x="20288" y="11267"/>
                              </a:cubicBezTo>
                              <a:cubicBezTo>
                                <a:pt x="20272" y="11285"/>
                                <a:pt x="20256" y="11302"/>
                                <a:pt x="20245" y="11320"/>
                              </a:cubicBezTo>
                              <a:cubicBezTo>
                                <a:pt x="20234" y="11338"/>
                                <a:pt x="20229" y="11359"/>
                                <a:pt x="20229" y="11376"/>
                              </a:cubicBezTo>
                              <a:cubicBezTo>
                                <a:pt x="20229" y="11380"/>
                                <a:pt x="20229" y="11387"/>
                                <a:pt x="20229" y="11391"/>
                              </a:cubicBezTo>
                              <a:cubicBezTo>
                                <a:pt x="20229" y="11394"/>
                                <a:pt x="20229" y="11398"/>
                                <a:pt x="20229" y="11401"/>
                              </a:cubicBezTo>
                              <a:cubicBezTo>
                                <a:pt x="20207" y="11398"/>
                                <a:pt x="20147" y="11387"/>
                                <a:pt x="20082" y="11387"/>
                              </a:cubicBezTo>
                              <a:cubicBezTo>
                                <a:pt x="20077" y="11387"/>
                                <a:pt x="20071" y="11387"/>
                                <a:pt x="20066" y="11387"/>
                              </a:cubicBezTo>
                              <a:lnTo>
                                <a:pt x="20044" y="11387"/>
                              </a:lnTo>
                              <a:cubicBezTo>
                                <a:pt x="20001" y="11387"/>
                                <a:pt x="19952" y="11391"/>
                                <a:pt x="19914" y="11383"/>
                              </a:cubicBezTo>
                              <a:cubicBezTo>
                                <a:pt x="19871" y="11376"/>
                                <a:pt x="19838" y="11366"/>
                                <a:pt x="19828" y="11359"/>
                              </a:cubicBezTo>
                              <a:cubicBezTo>
                                <a:pt x="19800" y="11348"/>
                                <a:pt x="19773" y="11334"/>
                                <a:pt x="19746" y="11320"/>
                              </a:cubicBezTo>
                              <a:cubicBezTo>
                                <a:pt x="19741" y="11316"/>
                                <a:pt x="19735" y="11313"/>
                                <a:pt x="19730" y="11309"/>
                              </a:cubicBezTo>
                              <a:cubicBezTo>
                                <a:pt x="19714" y="11299"/>
                                <a:pt x="19703" y="11292"/>
                                <a:pt x="19697" y="11295"/>
                              </a:cubicBezTo>
                              <a:cubicBezTo>
                                <a:pt x="19697" y="11295"/>
                                <a:pt x="19697" y="11295"/>
                                <a:pt x="19697" y="11295"/>
                              </a:cubicBezTo>
                              <a:lnTo>
                                <a:pt x="19697" y="11274"/>
                              </a:lnTo>
                              <a:lnTo>
                                <a:pt x="19681" y="11316"/>
                              </a:lnTo>
                              <a:cubicBezTo>
                                <a:pt x="19676" y="11320"/>
                                <a:pt x="19676" y="11324"/>
                                <a:pt x="19670" y="11331"/>
                              </a:cubicBezTo>
                              <a:cubicBezTo>
                                <a:pt x="19660" y="11345"/>
                                <a:pt x="19632" y="11383"/>
                                <a:pt x="19622" y="11429"/>
                              </a:cubicBezTo>
                              <a:cubicBezTo>
                                <a:pt x="19611" y="11468"/>
                                <a:pt x="19611" y="11514"/>
                                <a:pt x="19622" y="11553"/>
                              </a:cubicBezTo>
                              <a:cubicBezTo>
                                <a:pt x="19632" y="11595"/>
                                <a:pt x="19654" y="11623"/>
                                <a:pt x="19660" y="11634"/>
                              </a:cubicBezTo>
                              <a:cubicBezTo>
                                <a:pt x="19676" y="11658"/>
                                <a:pt x="19708" y="11680"/>
                                <a:pt x="19752" y="11697"/>
                              </a:cubicBezTo>
                              <a:cubicBezTo>
                                <a:pt x="19757" y="11701"/>
                                <a:pt x="19763" y="11697"/>
                                <a:pt x="19768" y="11697"/>
                              </a:cubicBezTo>
                              <a:cubicBezTo>
                                <a:pt x="19768" y="11697"/>
                                <a:pt x="19773" y="11701"/>
                                <a:pt x="19773" y="11701"/>
                              </a:cubicBezTo>
                              <a:cubicBezTo>
                                <a:pt x="19773" y="11701"/>
                                <a:pt x="19773" y="11704"/>
                                <a:pt x="19768" y="11708"/>
                              </a:cubicBezTo>
                              <a:cubicBezTo>
                                <a:pt x="19768" y="11708"/>
                                <a:pt x="19768" y="11711"/>
                                <a:pt x="19768" y="11711"/>
                              </a:cubicBezTo>
                              <a:lnTo>
                                <a:pt x="19763" y="11718"/>
                              </a:lnTo>
                              <a:lnTo>
                                <a:pt x="19757" y="11718"/>
                              </a:lnTo>
                              <a:lnTo>
                                <a:pt x="19757" y="11722"/>
                              </a:lnTo>
                              <a:cubicBezTo>
                                <a:pt x="19757" y="11725"/>
                                <a:pt x="19752" y="11725"/>
                                <a:pt x="19752" y="11729"/>
                              </a:cubicBezTo>
                              <a:cubicBezTo>
                                <a:pt x="19746" y="11736"/>
                                <a:pt x="19741" y="11740"/>
                                <a:pt x="19730" y="11750"/>
                              </a:cubicBezTo>
                              <a:lnTo>
                                <a:pt x="19730" y="11743"/>
                              </a:lnTo>
                              <a:lnTo>
                                <a:pt x="19714" y="11768"/>
                              </a:lnTo>
                              <a:cubicBezTo>
                                <a:pt x="19697" y="11799"/>
                                <a:pt x="19697" y="11828"/>
                                <a:pt x="19714" y="11856"/>
                              </a:cubicBezTo>
                              <a:lnTo>
                                <a:pt x="19714" y="11856"/>
                              </a:lnTo>
                              <a:cubicBezTo>
                                <a:pt x="19719" y="11866"/>
                                <a:pt x="19719" y="11873"/>
                                <a:pt x="19725" y="11881"/>
                              </a:cubicBezTo>
                              <a:lnTo>
                                <a:pt x="19725" y="11884"/>
                              </a:lnTo>
                              <a:cubicBezTo>
                                <a:pt x="19730" y="11891"/>
                                <a:pt x="19735" y="11898"/>
                                <a:pt x="19741" y="11902"/>
                              </a:cubicBezTo>
                              <a:lnTo>
                                <a:pt x="19746" y="11905"/>
                              </a:lnTo>
                              <a:cubicBezTo>
                                <a:pt x="19746" y="11905"/>
                                <a:pt x="19752" y="11909"/>
                                <a:pt x="19752" y="11909"/>
                              </a:cubicBezTo>
                              <a:lnTo>
                                <a:pt x="19773" y="11930"/>
                              </a:lnTo>
                              <a:lnTo>
                                <a:pt x="19779" y="11926"/>
                              </a:lnTo>
                              <a:cubicBezTo>
                                <a:pt x="19784" y="11923"/>
                                <a:pt x="19795" y="11916"/>
                                <a:pt x="19800" y="11912"/>
                              </a:cubicBezTo>
                              <a:cubicBezTo>
                                <a:pt x="19806" y="11909"/>
                                <a:pt x="19806" y="11909"/>
                                <a:pt x="19811" y="11909"/>
                              </a:cubicBezTo>
                              <a:cubicBezTo>
                                <a:pt x="19817" y="11905"/>
                                <a:pt x="19828" y="11905"/>
                                <a:pt x="19833" y="11902"/>
                              </a:cubicBezTo>
                              <a:cubicBezTo>
                                <a:pt x="19844" y="11898"/>
                                <a:pt x="19855" y="11898"/>
                                <a:pt x="19865" y="11898"/>
                              </a:cubicBezTo>
                              <a:cubicBezTo>
                                <a:pt x="19882" y="11898"/>
                                <a:pt x="19898" y="11898"/>
                                <a:pt x="19914" y="11902"/>
                              </a:cubicBezTo>
                              <a:cubicBezTo>
                                <a:pt x="19931" y="11905"/>
                                <a:pt x="19947" y="11912"/>
                                <a:pt x="19958" y="11919"/>
                              </a:cubicBezTo>
                              <a:cubicBezTo>
                                <a:pt x="19968" y="11926"/>
                                <a:pt x="19979" y="11933"/>
                                <a:pt x="19990" y="11940"/>
                              </a:cubicBezTo>
                              <a:cubicBezTo>
                                <a:pt x="19990" y="11940"/>
                                <a:pt x="19996" y="11944"/>
                                <a:pt x="19996" y="11944"/>
                              </a:cubicBezTo>
                              <a:lnTo>
                                <a:pt x="19996" y="11944"/>
                              </a:lnTo>
                              <a:cubicBezTo>
                                <a:pt x="19996" y="11944"/>
                                <a:pt x="19990" y="11944"/>
                                <a:pt x="19990" y="11944"/>
                              </a:cubicBezTo>
                              <a:cubicBezTo>
                                <a:pt x="19985" y="11948"/>
                                <a:pt x="19974" y="11951"/>
                                <a:pt x="19963" y="11955"/>
                              </a:cubicBezTo>
                              <a:cubicBezTo>
                                <a:pt x="19936" y="11969"/>
                                <a:pt x="19909" y="11997"/>
                                <a:pt x="19898" y="12029"/>
                              </a:cubicBezTo>
                              <a:cubicBezTo>
                                <a:pt x="19887" y="12060"/>
                                <a:pt x="19882" y="12096"/>
                                <a:pt x="19887" y="12127"/>
                              </a:cubicBezTo>
                              <a:cubicBezTo>
                                <a:pt x="19893" y="12163"/>
                                <a:pt x="19914" y="12187"/>
                                <a:pt x="19920" y="12191"/>
                              </a:cubicBezTo>
                              <a:cubicBezTo>
                                <a:pt x="19936" y="12212"/>
                                <a:pt x="19963" y="12233"/>
                                <a:pt x="19996" y="12244"/>
                              </a:cubicBezTo>
                              <a:cubicBezTo>
                                <a:pt x="20012" y="12251"/>
                                <a:pt x="20028" y="12254"/>
                                <a:pt x="20039" y="12258"/>
                              </a:cubicBezTo>
                              <a:cubicBezTo>
                                <a:pt x="20044" y="12261"/>
                                <a:pt x="20050" y="12261"/>
                                <a:pt x="20050" y="12261"/>
                              </a:cubicBezTo>
                              <a:lnTo>
                                <a:pt x="20055" y="12261"/>
                              </a:lnTo>
                              <a:lnTo>
                                <a:pt x="20061" y="12258"/>
                              </a:lnTo>
                              <a:lnTo>
                                <a:pt x="20061" y="12258"/>
                              </a:lnTo>
                              <a:cubicBezTo>
                                <a:pt x="20061" y="12258"/>
                                <a:pt x="20066" y="12254"/>
                                <a:pt x="20071" y="12247"/>
                              </a:cubicBezTo>
                              <a:cubicBezTo>
                                <a:pt x="20077" y="12244"/>
                                <a:pt x="20088" y="12237"/>
                                <a:pt x="20093" y="12233"/>
                              </a:cubicBezTo>
                              <a:lnTo>
                                <a:pt x="20099" y="12237"/>
                              </a:lnTo>
                              <a:cubicBezTo>
                                <a:pt x="20126" y="12222"/>
                                <a:pt x="20158" y="12215"/>
                                <a:pt x="20196" y="12212"/>
                              </a:cubicBezTo>
                              <a:cubicBezTo>
                                <a:pt x="20223" y="12208"/>
                                <a:pt x="20250" y="12208"/>
                                <a:pt x="20283" y="12212"/>
                              </a:cubicBezTo>
                              <a:cubicBezTo>
                                <a:pt x="20332" y="12215"/>
                                <a:pt x="20386" y="12226"/>
                                <a:pt x="20440" y="12240"/>
                              </a:cubicBezTo>
                              <a:cubicBezTo>
                                <a:pt x="20489" y="12254"/>
                                <a:pt x="20538" y="12272"/>
                                <a:pt x="20586" y="12289"/>
                              </a:cubicBezTo>
                              <a:cubicBezTo>
                                <a:pt x="20619" y="12300"/>
                                <a:pt x="20646" y="12311"/>
                                <a:pt x="20679" y="12321"/>
                              </a:cubicBezTo>
                              <a:cubicBezTo>
                                <a:pt x="20679" y="12321"/>
                                <a:pt x="20679" y="12321"/>
                                <a:pt x="20679" y="12321"/>
                              </a:cubicBezTo>
                              <a:cubicBezTo>
                                <a:pt x="20673" y="12335"/>
                                <a:pt x="20673" y="12381"/>
                                <a:pt x="20668" y="12508"/>
                              </a:cubicBezTo>
                              <a:cubicBezTo>
                                <a:pt x="20651" y="12494"/>
                                <a:pt x="20624" y="12476"/>
                                <a:pt x="20597" y="12462"/>
                              </a:cubicBezTo>
                              <a:cubicBezTo>
                                <a:pt x="20581" y="12452"/>
                                <a:pt x="20565" y="12441"/>
                                <a:pt x="20543" y="12434"/>
                              </a:cubicBezTo>
                              <a:cubicBezTo>
                                <a:pt x="20456" y="12392"/>
                                <a:pt x="20332" y="12371"/>
                                <a:pt x="20267" y="12360"/>
                              </a:cubicBezTo>
                              <a:cubicBezTo>
                                <a:pt x="20250" y="12356"/>
                                <a:pt x="20229" y="12353"/>
                                <a:pt x="20202" y="12349"/>
                              </a:cubicBezTo>
                              <a:cubicBezTo>
                                <a:pt x="20164" y="12342"/>
                                <a:pt x="20115" y="12335"/>
                                <a:pt x="20061" y="12328"/>
                              </a:cubicBezTo>
                              <a:cubicBezTo>
                                <a:pt x="20034" y="12325"/>
                                <a:pt x="20012" y="12318"/>
                                <a:pt x="19990" y="12314"/>
                              </a:cubicBezTo>
                              <a:cubicBezTo>
                                <a:pt x="19909" y="12297"/>
                                <a:pt x="19844" y="12272"/>
                                <a:pt x="19795" y="12240"/>
                              </a:cubicBezTo>
                              <a:cubicBezTo>
                                <a:pt x="19752" y="12215"/>
                                <a:pt x="19719" y="12187"/>
                                <a:pt x="19687" y="12159"/>
                              </a:cubicBezTo>
                              <a:cubicBezTo>
                                <a:pt x="19670" y="12145"/>
                                <a:pt x="19654" y="12134"/>
                                <a:pt x="19643" y="12120"/>
                              </a:cubicBezTo>
                              <a:cubicBezTo>
                                <a:pt x="19622" y="12103"/>
                                <a:pt x="19605" y="12089"/>
                                <a:pt x="19594" y="12074"/>
                              </a:cubicBezTo>
                              <a:cubicBezTo>
                                <a:pt x="19567" y="12043"/>
                                <a:pt x="19546" y="12014"/>
                                <a:pt x="19540" y="11986"/>
                              </a:cubicBezTo>
                              <a:cubicBezTo>
                                <a:pt x="19535" y="11976"/>
                                <a:pt x="19535" y="11969"/>
                                <a:pt x="19535" y="11955"/>
                              </a:cubicBezTo>
                              <a:cubicBezTo>
                                <a:pt x="19535" y="11937"/>
                                <a:pt x="19535" y="11919"/>
                                <a:pt x="19540" y="11905"/>
                              </a:cubicBezTo>
                              <a:cubicBezTo>
                                <a:pt x="19546" y="11895"/>
                                <a:pt x="19546" y="11891"/>
                                <a:pt x="19540" y="11891"/>
                              </a:cubicBezTo>
                              <a:lnTo>
                                <a:pt x="19540" y="11891"/>
                              </a:lnTo>
                              <a:cubicBezTo>
                                <a:pt x="19540" y="11891"/>
                                <a:pt x="19540" y="11891"/>
                                <a:pt x="19540" y="11891"/>
                              </a:cubicBezTo>
                              <a:cubicBezTo>
                                <a:pt x="19546" y="11863"/>
                                <a:pt x="19551" y="11842"/>
                                <a:pt x="19529" y="11831"/>
                              </a:cubicBezTo>
                              <a:cubicBezTo>
                                <a:pt x="19524" y="11828"/>
                                <a:pt x="19508" y="11828"/>
                                <a:pt x="19464" y="11828"/>
                              </a:cubicBezTo>
                              <a:cubicBezTo>
                                <a:pt x="19459" y="11828"/>
                                <a:pt x="19459" y="11828"/>
                                <a:pt x="19454" y="11828"/>
                              </a:cubicBezTo>
                              <a:cubicBezTo>
                                <a:pt x="19426" y="11824"/>
                                <a:pt x="19394" y="11821"/>
                                <a:pt x="19372" y="11821"/>
                              </a:cubicBezTo>
                              <a:cubicBezTo>
                                <a:pt x="19356" y="11821"/>
                                <a:pt x="19334" y="11821"/>
                                <a:pt x="19313" y="11828"/>
                              </a:cubicBezTo>
                              <a:cubicBezTo>
                                <a:pt x="19302" y="11828"/>
                                <a:pt x="19291" y="11831"/>
                                <a:pt x="19280" y="11835"/>
                              </a:cubicBezTo>
                              <a:lnTo>
                                <a:pt x="19264" y="11817"/>
                              </a:lnTo>
                              <a:cubicBezTo>
                                <a:pt x="19264" y="11810"/>
                                <a:pt x="19253" y="11792"/>
                                <a:pt x="19220" y="11736"/>
                              </a:cubicBezTo>
                              <a:cubicBezTo>
                                <a:pt x="19199" y="11704"/>
                                <a:pt x="19177" y="11669"/>
                                <a:pt x="19161" y="11637"/>
                              </a:cubicBezTo>
                              <a:cubicBezTo>
                                <a:pt x="19139" y="11606"/>
                                <a:pt x="19090" y="11517"/>
                                <a:pt x="19058" y="11426"/>
                              </a:cubicBezTo>
                              <a:cubicBezTo>
                                <a:pt x="19042" y="11383"/>
                                <a:pt x="19025" y="11334"/>
                                <a:pt x="19009" y="11288"/>
                              </a:cubicBezTo>
                              <a:cubicBezTo>
                                <a:pt x="18998" y="11249"/>
                                <a:pt x="18987" y="11214"/>
                                <a:pt x="18982" y="11186"/>
                              </a:cubicBezTo>
                              <a:cubicBezTo>
                                <a:pt x="18982" y="11186"/>
                                <a:pt x="18982" y="11183"/>
                                <a:pt x="18982" y="11183"/>
                              </a:cubicBezTo>
                              <a:cubicBezTo>
                                <a:pt x="18982" y="11179"/>
                                <a:pt x="18982" y="11179"/>
                                <a:pt x="18982" y="11175"/>
                              </a:cubicBezTo>
                              <a:cubicBezTo>
                                <a:pt x="18982" y="11175"/>
                                <a:pt x="18982" y="11172"/>
                                <a:pt x="18982" y="11168"/>
                              </a:cubicBezTo>
                              <a:cubicBezTo>
                                <a:pt x="19009" y="11165"/>
                                <a:pt x="19052" y="11154"/>
                                <a:pt x="19101" y="11144"/>
                              </a:cubicBezTo>
                              <a:lnTo>
                                <a:pt x="19128" y="11140"/>
                              </a:lnTo>
                              <a:cubicBezTo>
                                <a:pt x="19215" y="11126"/>
                                <a:pt x="19302" y="11119"/>
                                <a:pt x="19388" y="11108"/>
                              </a:cubicBezTo>
                              <a:lnTo>
                                <a:pt x="19394" y="11108"/>
                              </a:lnTo>
                              <a:cubicBezTo>
                                <a:pt x="19508" y="11098"/>
                                <a:pt x="19594" y="11080"/>
                                <a:pt x="19665" y="11059"/>
                              </a:cubicBezTo>
                              <a:cubicBezTo>
                                <a:pt x="19725" y="11045"/>
                                <a:pt x="19784" y="11024"/>
                                <a:pt x="19844" y="11003"/>
                              </a:cubicBezTo>
                              <a:cubicBezTo>
                                <a:pt x="19898" y="10982"/>
                                <a:pt x="19947" y="10957"/>
                                <a:pt x="20001" y="10922"/>
                              </a:cubicBezTo>
                              <a:cubicBezTo>
                                <a:pt x="20012" y="10915"/>
                                <a:pt x="20023" y="10911"/>
                                <a:pt x="20028" y="10908"/>
                              </a:cubicBezTo>
                              <a:cubicBezTo>
                                <a:pt x="20055" y="10890"/>
                                <a:pt x="20082" y="10876"/>
                                <a:pt x="20104" y="10858"/>
                              </a:cubicBezTo>
                              <a:cubicBezTo>
                                <a:pt x="20131" y="10837"/>
                                <a:pt x="20153" y="10816"/>
                                <a:pt x="20169" y="10798"/>
                              </a:cubicBezTo>
                              <a:lnTo>
                                <a:pt x="20202" y="10763"/>
                              </a:lnTo>
                              <a:cubicBezTo>
                                <a:pt x="20212" y="10752"/>
                                <a:pt x="20223" y="10742"/>
                                <a:pt x="20234" y="10728"/>
                              </a:cubicBezTo>
                              <a:cubicBezTo>
                                <a:pt x="20250" y="10710"/>
                                <a:pt x="20267" y="10692"/>
                                <a:pt x="20283" y="10678"/>
                              </a:cubicBezTo>
                              <a:cubicBezTo>
                                <a:pt x="20310" y="10654"/>
                                <a:pt x="20348" y="10633"/>
                                <a:pt x="20386" y="10615"/>
                              </a:cubicBezTo>
                              <a:cubicBezTo>
                                <a:pt x="20391" y="10611"/>
                                <a:pt x="20402" y="10608"/>
                                <a:pt x="20408" y="10604"/>
                              </a:cubicBezTo>
                              <a:cubicBezTo>
                                <a:pt x="20413" y="10601"/>
                                <a:pt x="20418" y="10601"/>
                                <a:pt x="20424" y="10597"/>
                              </a:cubicBezTo>
                              <a:cubicBezTo>
                                <a:pt x="20505" y="10583"/>
                                <a:pt x="20597" y="10604"/>
                                <a:pt x="20613" y="10608"/>
                              </a:cubicBezTo>
                              <a:cubicBezTo>
                                <a:pt x="20581" y="10629"/>
                                <a:pt x="20586" y="10654"/>
                                <a:pt x="20592" y="10717"/>
                              </a:cubicBezTo>
                              <a:close/>
                              <a:moveTo>
                                <a:pt x="20082" y="9381"/>
                              </a:moveTo>
                              <a:lnTo>
                                <a:pt x="20082" y="9381"/>
                              </a:lnTo>
                              <a:cubicBezTo>
                                <a:pt x="20088" y="9381"/>
                                <a:pt x="20093" y="9378"/>
                                <a:pt x="20093" y="9378"/>
                              </a:cubicBezTo>
                              <a:lnTo>
                                <a:pt x="20099" y="9378"/>
                              </a:lnTo>
                              <a:cubicBezTo>
                                <a:pt x="20104" y="9381"/>
                                <a:pt x="20104" y="9385"/>
                                <a:pt x="20109" y="9388"/>
                              </a:cubicBezTo>
                              <a:lnTo>
                                <a:pt x="20169" y="9501"/>
                              </a:lnTo>
                              <a:cubicBezTo>
                                <a:pt x="20185" y="9533"/>
                                <a:pt x="20223" y="9617"/>
                                <a:pt x="20267" y="9723"/>
                              </a:cubicBezTo>
                              <a:cubicBezTo>
                                <a:pt x="20332" y="9878"/>
                                <a:pt x="20386" y="10058"/>
                                <a:pt x="20413" y="10135"/>
                              </a:cubicBezTo>
                              <a:lnTo>
                                <a:pt x="20424" y="10164"/>
                              </a:lnTo>
                              <a:cubicBezTo>
                                <a:pt x="20489" y="10365"/>
                                <a:pt x="20511" y="10425"/>
                                <a:pt x="20521" y="10442"/>
                              </a:cubicBezTo>
                              <a:lnTo>
                                <a:pt x="20310" y="10460"/>
                              </a:lnTo>
                              <a:cubicBezTo>
                                <a:pt x="20283" y="10460"/>
                                <a:pt x="20261" y="10463"/>
                                <a:pt x="20245" y="10463"/>
                              </a:cubicBezTo>
                              <a:cubicBezTo>
                                <a:pt x="20245" y="10463"/>
                                <a:pt x="20239" y="10463"/>
                                <a:pt x="20239" y="10463"/>
                              </a:cubicBezTo>
                              <a:cubicBezTo>
                                <a:pt x="20234" y="10460"/>
                                <a:pt x="20223" y="10453"/>
                                <a:pt x="20191" y="10435"/>
                              </a:cubicBezTo>
                              <a:cubicBezTo>
                                <a:pt x="20126" y="10396"/>
                                <a:pt x="20050" y="10365"/>
                                <a:pt x="19974" y="10340"/>
                              </a:cubicBezTo>
                              <a:cubicBezTo>
                                <a:pt x="19936" y="10326"/>
                                <a:pt x="19898" y="10315"/>
                                <a:pt x="19865" y="10308"/>
                              </a:cubicBezTo>
                              <a:cubicBezTo>
                                <a:pt x="19790" y="10291"/>
                                <a:pt x="19714" y="10280"/>
                                <a:pt x="19649" y="10280"/>
                              </a:cubicBezTo>
                              <a:cubicBezTo>
                                <a:pt x="19643" y="10280"/>
                                <a:pt x="19632" y="10280"/>
                                <a:pt x="19627" y="10280"/>
                              </a:cubicBezTo>
                              <a:cubicBezTo>
                                <a:pt x="19600" y="10280"/>
                                <a:pt x="19562" y="10280"/>
                                <a:pt x="19513" y="10287"/>
                              </a:cubicBezTo>
                              <a:cubicBezTo>
                                <a:pt x="19470" y="10291"/>
                                <a:pt x="19421" y="10301"/>
                                <a:pt x="19367" y="10312"/>
                              </a:cubicBezTo>
                              <a:cubicBezTo>
                                <a:pt x="19128" y="10343"/>
                                <a:pt x="18933" y="10414"/>
                                <a:pt x="18879" y="10435"/>
                              </a:cubicBezTo>
                              <a:cubicBezTo>
                                <a:pt x="18879" y="10435"/>
                                <a:pt x="18879" y="10435"/>
                                <a:pt x="18879" y="10432"/>
                              </a:cubicBezTo>
                              <a:cubicBezTo>
                                <a:pt x="18890" y="10396"/>
                                <a:pt x="18901" y="10365"/>
                                <a:pt x="18917" y="10329"/>
                              </a:cubicBezTo>
                              <a:cubicBezTo>
                                <a:pt x="18939" y="10269"/>
                                <a:pt x="18971" y="10213"/>
                                <a:pt x="19009" y="10157"/>
                              </a:cubicBezTo>
                              <a:cubicBezTo>
                                <a:pt x="19025" y="10132"/>
                                <a:pt x="19047" y="10104"/>
                                <a:pt x="19069" y="10076"/>
                              </a:cubicBezTo>
                              <a:cubicBezTo>
                                <a:pt x="19101" y="10037"/>
                                <a:pt x="19139" y="9998"/>
                                <a:pt x="19183" y="9956"/>
                              </a:cubicBezTo>
                              <a:lnTo>
                                <a:pt x="19183" y="9952"/>
                              </a:lnTo>
                              <a:cubicBezTo>
                                <a:pt x="19258" y="9878"/>
                                <a:pt x="19356" y="9808"/>
                                <a:pt x="19426" y="9755"/>
                              </a:cubicBezTo>
                              <a:cubicBezTo>
                                <a:pt x="19524" y="9684"/>
                                <a:pt x="19605" y="9628"/>
                                <a:pt x="19687" y="9578"/>
                              </a:cubicBezTo>
                              <a:cubicBezTo>
                                <a:pt x="19876" y="9459"/>
                                <a:pt x="20050" y="9392"/>
                                <a:pt x="20082" y="9381"/>
                              </a:cubicBezTo>
                              <a:close/>
                              <a:moveTo>
                                <a:pt x="19584" y="8591"/>
                              </a:moveTo>
                              <a:lnTo>
                                <a:pt x="19594" y="8588"/>
                              </a:lnTo>
                              <a:cubicBezTo>
                                <a:pt x="19594" y="8588"/>
                                <a:pt x="19600" y="8588"/>
                                <a:pt x="19600" y="8584"/>
                              </a:cubicBezTo>
                              <a:cubicBezTo>
                                <a:pt x="19611" y="8605"/>
                                <a:pt x="19660" y="8669"/>
                                <a:pt x="19735" y="8771"/>
                              </a:cubicBezTo>
                              <a:cubicBezTo>
                                <a:pt x="19752" y="8796"/>
                                <a:pt x="19763" y="8817"/>
                                <a:pt x="19779" y="8842"/>
                              </a:cubicBezTo>
                              <a:lnTo>
                                <a:pt x="19779" y="8845"/>
                              </a:lnTo>
                              <a:cubicBezTo>
                                <a:pt x="19811" y="8902"/>
                                <a:pt x="19838" y="8944"/>
                                <a:pt x="19849" y="8962"/>
                              </a:cubicBezTo>
                              <a:cubicBezTo>
                                <a:pt x="19876" y="9004"/>
                                <a:pt x="19914" y="9050"/>
                                <a:pt x="19941" y="9081"/>
                              </a:cubicBezTo>
                              <a:cubicBezTo>
                                <a:pt x="19958" y="9103"/>
                                <a:pt x="19979" y="9120"/>
                                <a:pt x="19990" y="9131"/>
                              </a:cubicBezTo>
                              <a:cubicBezTo>
                                <a:pt x="19920" y="9148"/>
                                <a:pt x="19849" y="9173"/>
                                <a:pt x="19784" y="9198"/>
                              </a:cubicBezTo>
                              <a:cubicBezTo>
                                <a:pt x="19746" y="9212"/>
                                <a:pt x="19697" y="9233"/>
                                <a:pt x="19649" y="9258"/>
                              </a:cubicBezTo>
                              <a:cubicBezTo>
                                <a:pt x="19616" y="9275"/>
                                <a:pt x="19584" y="9293"/>
                                <a:pt x="19551" y="9314"/>
                              </a:cubicBezTo>
                              <a:cubicBezTo>
                                <a:pt x="19540" y="9321"/>
                                <a:pt x="19529" y="9325"/>
                                <a:pt x="19519" y="9332"/>
                              </a:cubicBezTo>
                              <a:cubicBezTo>
                                <a:pt x="19497" y="9342"/>
                                <a:pt x="19481" y="9353"/>
                                <a:pt x="19464" y="9367"/>
                              </a:cubicBezTo>
                              <a:cubicBezTo>
                                <a:pt x="19378" y="9420"/>
                                <a:pt x="19296" y="9480"/>
                                <a:pt x="19220" y="9543"/>
                              </a:cubicBezTo>
                              <a:cubicBezTo>
                                <a:pt x="19161" y="9589"/>
                                <a:pt x="19101" y="9645"/>
                                <a:pt x="19042" y="9709"/>
                              </a:cubicBezTo>
                              <a:cubicBezTo>
                                <a:pt x="19009" y="9744"/>
                                <a:pt x="18977" y="9779"/>
                                <a:pt x="18949" y="9815"/>
                              </a:cubicBezTo>
                              <a:cubicBezTo>
                                <a:pt x="18922" y="9850"/>
                                <a:pt x="18901" y="9885"/>
                                <a:pt x="18879" y="9924"/>
                              </a:cubicBezTo>
                              <a:cubicBezTo>
                                <a:pt x="18868" y="9942"/>
                                <a:pt x="18857" y="9963"/>
                                <a:pt x="18846" y="9987"/>
                              </a:cubicBezTo>
                              <a:cubicBezTo>
                                <a:pt x="18760" y="10135"/>
                                <a:pt x="18716" y="10259"/>
                                <a:pt x="18700" y="10322"/>
                              </a:cubicBezTo>
                              <a:cubicBezTo>
                                <a:pt x="18700" y="10298"/>
                                <a:pt x="18700" y="10269"/>
                                <a:pt x="18695" y="10245"/>
                              </a:cubicBezTo>
                              <a:cubicBezTo>
                                <a:pt x="18695" y="10227"/>
                                <a:pt x="18700" y="10210"/>
                                <a:pt x="18700" y="10188"/>
                              </a:cubicBezTo>
                              <a:cubicBezTo>
                                <a:pt x="18700" y="10164"/>
                                <a:pt x="18706" y="10139"/>
                                <a:pt x="18706" y="10111"/>
                              </a:cubicBezTo>
                              <a:cubicBezTo>
                                <a:pt x="18711" y="10019"/>
                                <a:pt x="18722" y="9913"/>
                                <a:pt x="18733" y="9825"/>
                              </a:cubicBezTo>
                              <a:lnTo>
                                <a:pt x="18733" y="9808"/>
                              </a:lnTo>
                              <a:cubicBezTo>
                                <a:pt x="18738" y="9758"/>
                                <a:pt x="18749" y="9691"/>
                                <a:pt x="18765" y="9610"/>
                              </a:cubicBezTo>
                              <a:cubicBezTo>
                                <a:pt x="18906" y="9081"/>
                                <a:pt x="19226" y="8799"/>
                                <a:pt x="19399" y="8683"/>
                              </a:cubicBezTo>
                              <a:cubicBezTo>
                                <a:pt x="19464" y="8641"/>
                                <a:pt x="19524" y="8613"/>
                                <a:pt x="19584" y="8591"/>
                              </a:cubicBezTo>
                              <a:close/>
                              <a:moveTo>
                                <a:pt x="17356" y="8260"/>
                              </a:moveTo>
                              <a:cubicBezTo>
                                <a:pt x="17388" y="8242"/>
                                <a:pt x="17421" y="8218"/>
                                <a:pt x="17443" y="8197"/>
                              </a:cubicBezTo>
                              <a:cubicBezTo>
                                <a:pt x="17459" y="8179"/>
                                <a:pt x="17470" y="8161"/>
                                <a:pt x="17470" y="8151"/>
                              </a:cubicBezTo>
                              <a:cubicBezTo>
                                <a:pt x="17481" y="8165"/>
                                <a:pt x="17497" y="8182"/>
                                <a:pt x="17508" y="8193"/>
                              </a:cubicBezTo>
                              <a:lnTo>
                                <a:pt x="17508" y="8193"/>
                              </a:lnTo>
                              <a:cubicBezTo>
                                <a:pt x="17518" y="8204"/>
                                <a:pt x="17540" y="8221"/>
                                <a:pt x="17573" y="8239"/>
                              </a:cubicBezTo>
                              <a:cubicBezTo>
                                <a:pt x="17600" y="8253"/>
                                <a:pt x="17638" y="8274"/>
                                <a:pt x="17692" y="8288"/>
                              </a:cubicBezTo>
                              <a:cubicBezTo>
                                <a:pt x="17735" y="8302"/>
                                <a:pt x="17790" y="8309"/>
                                <a:pt x="17838" y="8309"/>
                              </a:cubicBezTo>
                              <a:cubicBezTo>
                                <a:pt x="17838" y="8309"/>
                                <a:pt x="17844" y="8309"/>
                                <a:pt x="17844" y="8309"/>
                              </a:cubicBezTo>
                              <a:lnTo>
                                <a:pt x="17849" y="8309"/>
                              </a:lnTo>
                              <a:cubicBezTo>
                                <a:pt x="17930" y="8320"/>
                                <a:pt x="17985" y="8316"/>
                                <a:pt x="17985" y="8316"/>
                              </a:cubicBezTo>
                              <a:lnTo>
                                <a:pt x="17995" y="8316"/>
                              </a:lnTo>
                              <a:lnTo>
                                <a:pt x="17995" y="8313"/>
                              </a:lnTo>
                              <a:cubicBezTo>
                                <a:pt x="17995" y="8309"/>
                                <a:pt x="17995" y="8306"/>
                                <a:pt x="17995" y="8299"/>
                              </a:cubicBezTo>
                              <a:cubicBezTo>
                                <a:pt x="17990" y="8292"/>
                                <a:pt x="17990" y="8281"/>
                                <a:pt x="17990" y="8271"/>
                              </a:cubicBezTo>
                              <a:cubicBezTo>
                                <a:pt x="17990" y="8249"/>
                                <a:pt x="18001" y="8225"/>
                                <a:pt x="18017" y="8200"/>
                              </a:cubicBezTo>
                              <a:cubicBezTo>
                                <a:pt x="18023" y="8189"/>
                                <a:pt x="18039" y="8172"/>
                                <a:pt x="18061" y="8151"/>
                              </a:cubicBezTo>
                              <a:cubicBezTo>
                                <a:pt x="18066" y="8144"/>
                                <a:pt x="18071" y="8137"/>
                                <a:pt x="18077" y="8133"/>
                              </a:cubicBezTo>
                              <a:cubicBezTo>
                                <a:pt x="18120" y="8101"/>
                                <a:pt x="18147" y="8055"/>
                                <a:pt x="18158" y="7992"/>
                              </a:cubicBezTo>
                              <a:lnTo>
                                <a:pt x="18158" y="7989"/>
                              </a:lnTo>
                              <a:cubicBezTo>
                                <a:pt x="18158" y="7985"/>
                                <a:pt x="18158" y="7985"/>
                                <a:pt x="18158" y="7981"/>
                              </a:cubicBezTo>
                              <a:cubicBezTo>
                                <a:pt x="18164" y="7957"/>
                                <a:pt x="18164" y="7936"/>
                                <a:pt x="18164" y="7918"/>
                              </a:cubicBezTo>
                              <a:cubicBezTo>
                                <a:pt x="18180" y="7925"/>
                                <a:pt x="18201" y="7932"/>
                                <a:pt x="18234" y="7939"/>
                              </a:cubicBezTo>
                              <a:cubicBezTo>
                                <a:pt x="18239" y="7939"/>
                                <a:pt x="18250" y="7939"/>
                                <a:pt x="18261" y="7943"/>
                              </a:cubicBezTo>
                              <a:cubicBezTo>
                                <a:pt x="18283" y="7943"/>
                                <a:pt x="18304" y="7943"/>
                                <a:pt x="18321" y="7939"/>
                              </a:cubicBezTo>
                              <a:cubicBezTo>
                                <a:pt x="18321" y="7943"/>
                                <a:pt x="18326" y="7943"/>
                                <a:pt x="18332" y="7943"/>
                              </a:cubicBezTo>
                              <a:cubicBezTo>
                                <a:pt x="18332" y="7943"/>
                                <a:pt x="18332" y="7943"/>
                                <a:pt x="18332" y="7943"/>
                              </a:cubicBezTo>
                              <a:cubicBezTo>
                                <a:pt x="18342" y="7943"/>
                                <a:pt x="18342" y="7936"/>
                                <a:pt x="18348" y="7925"/>
                              </a:cubicBezTo>
                              <a:cubicBezTo>
                                <a:pt x="18353" y="7918"/>
                                <a:pt x="18353" y="7911"/>
                                <a:pt x="18359" y="7904"/>
                              </a:cubicBezTo>
                              <a:cubicBezTo>
                                <a:pt x="18364" y="7886"/>
                                <a:pt x="18375" y="7865"/>
                                <a:pt x="18386" y="7847"/>
                              </a:cubicBezTo>
                              <a:cubicBezTo>
                                <a:pt x="18397" y="7833"/>
                                <a:pt x="18407" y="7823"/>
                                <a:pt x="18418" y="7809"/>
                              </a:cubicBezTo>
                              <a:cubicBezTo>
                                <a:pt x="18424" y="7802"/>
                                <a:pt x="18435" y="7795"/>
                                <a:pt x="18445" y="7784"/>
                              </a:cubicBezTo>
                              <a:cubicBezTo>
                                <a:pt x="18456" y="7773"/>
                                <a:pt x="18467" y="7766"/>
                                <a:pt x="18478" y="7756"/>
                              </a:cubicBezTo>
                              <a:cubicBezTo>
                                <a:pt x="18516" y="7721"/>
                                <a:pt x="18538" y="7675"/>
                                <a:pt x="18538" y="7640"/>
                              </a:cubicBezTo>
                              <a:lnTo>
                                <a:pt x="18630" y="7706"/>
                              </a:lnTo>
                              <a:lnTo>
                                <a:pt x="18630" y="7706"/>
                              </a:lnTo>
                              <a:cubicBezTo>
                                <a:pt x="18630" y="7706"/>
                                <a:pt x="18630" y="7706"/>
                                <a:pt x="18630" y="7706"/>
                              </a:cubicBezTo>
                              <a:cubicBezTo>
                                <a:pt x="18662" y="7735"/>
                                <a:pt x="18689" y="7759"/>
                                <a:pt x="18700" y="7770"/>
                              </a:cubicBezTo>
                              <a:cubicBezTo>
                                <a:pt x="18716" y="7784"/>
                                <a:pt x="18787" y="7840"/>
                                <a:pt x="18825" y="7858"/>
                              </a:cubicBezTo>
                              <a:cubicBezTo>
                                <a:pt x="18814" y="7858"/>
                                <a:pt x="18803" y="7862"/>
                                <a:pt x="18787" y="7862"/>
                              </a:cubicBezTo>
                              <a:lnTo>
                                <a:pt x="18781" y="7862"/>
                              </a:lnTo>
                              <a:cubicBezTo>
                                <a:pt x="18776" y="7862"/>
                                <a:pt x="18776" y="7862"/>
                                <a:pt x="18771" y="7862"/>
                              </a:cubicBezTo>
                              <a:cubicBezTo>
                                <a:pt x="18716" y="7865"/>
                                <a:pt x="18673" y="7872"/>
                                <a:pt x="18624" y="7883"/>
                              </a:cubicBezTo>
                              <a:cubicBezTo>
                                <a:pt x="18565" y="7897"/>
                                <a:pt x="18500" y="7925"/>
                                <a:pt x="18440" y="7957"/>
                              </a:cubicBezTo>
                              <a:cubicBezTo>
                                <a:pt x="18380" y="7989"/>
                                <a:pt x="18326" y="8027"/>
                                <a:pt x="18288" y="8066"/>
                              </a:cubicBezTo>
                              <a:cubicBezTo>
                                <a:pt x="18250" y="8101"/>
                                <a:pt x="18223" y="8144"/>
                                <a:pt x="18212" y="8179"/>
                              </a:cubicBezTo>
                              <a:cubicBezTo>
                                <a:pt x="18212" y="8186"/>
                                <a:pt x="18207" y="8189"/>
                                <a:pt x="18212" y="8189"/>
                              </a:cubicBezTo>
                              <a:cubicBezTo>
                                <a:pt x="18207" y="8200"/>
                                <a:pt x="18207" y="8207"/>
                                <a:pt x="18218" y="8211"/>
                              </a:cubicBezTo>
                              <a:cubicBezTo>
                                <a:pt x="18218" y="8211"/>
                                <a:pt x="18223" y="8211"/>
                                <a:pt x="18223" y="8211"/>
                              </a:cubicBezTo>
                              <a:cubicBezTo>
                                <a:pt x="18229" y="8211"/>
                                <a:pt x="18239" y="8211"/>
                                <a:pt x="18256" y="8207"/>
                              </a:cubicBezTo>
                              <a:lnTo>
                                <a:pt x="18256" y="8207"/>
                              </a:lnTo>
                              <a:cubicBezTo>
                                <a:pt x="18277" y="8204"/>
                                <a:pt x="18294" y="8200"/>
                                <a:pt x="18310" y="8197"/>
                              </a:cubicBezTo>
                              <a:cubicBezTo>
                                <a:pt x="18326" y="8193"/>
                                <a:pt x="18369" y="8189"/>
                                <a:pt x="18413" y="8186"/>
                              </a:cubicBezTo>
                              <a:lnTo>
                                <a:pt x="18483" y="8182"/>
                              </a:lnTo>
                              <a:cubicBezTo>
                                <a:pt x="18483" y="8182"/>
                                <a:pt x="18489" y="8182"/>
                                <a:pt x="18489" y="8182"/>
                              </a:cubicBezTo>
                              <a:lnTo>
                                <a:pt x="18489" y="8182"/>
                              </a:lnTo>
                              <a:cubicBezTo>
                                <a:pt x="18510" y="8182"/>
                                <a:pt x="18527" y="8186"/>
                                <a:pt x="18538" y="8186"/>
                              </a:cubicBezTo>
                              <a:cubicBezTo>
                                <a:pt x="18554" y="8189"/>
                                <a:pt x="18559" y="8189"/>
                                <a:pt x="18559" y="8189"/>
                              </a:cubicBezTo>
                              <a:cubicBezTo>
                                <a:pt x="18554" y="8189"/>
                                <a:pt x="18548" y="8193"/>
                                <a:pt x="18538" y="8197"/>
                              </a:cubicBezTo>
                              <a:cubicBezTo>
                                <a:pt x="18538" y="8197"/>
                                <a:pt x="18532" y="8197"/>
                                <a:pt x="18532" y="8197"/>
                              </a:cubicBezTo>
                              <a:cubicBezTo>
                                <a:pt x="18532" y="8197"/>
                                <a:pt x="18532" y="8197"/>
                                <a:pt x="18532" y="8197"/>
                              </a:cubicBezTo>
                              <a:cubicBezTo>
                                <a:pt x="18521" y="8197"/>
                                <a:pt x="18500" y="8204"/>
                                <a:pt x="18483" y="8221"/>
                              </a:cubicBezTo>
                              <a:cubicBezTo>
                                <a:pt x="18462" y="8239"/>
                                <a:pt x="18445" y="8263"/>
                                <a:pt x="18445" y="8292"/>
                              </a:cubicBezTo>
                              <a:cubicBezTo>
                                <a:pt x="18445" y="8302"/>
                                <a:pt x="18440" y="8320"/>
                                <a:pt x="18451" y="8345"/>
                              </a:cubicBezTo>
                              <a:cubicBezTo>
                                <a:pt x="18456" y="8369"/>
                                <a:pt x="18472" y="8394"/>
                                <a:pt x="18494" y="8415"/>
                              </a:cubicBezTo>
                              <a:cubicBezTo>
                                <a:pt x="18516" y="8436"/>
                                <a:pt x="18543" y="8457"/>
                                <a:pt x="18581" y="8475"/>
                              </a:cubicBezTo>
                              <a:cubicBezTo>
                                <a:pt x="18608" y="8489"/>
                                <a:pt x="18640" y="8500"/>
                                <a:pt x="18673" y="8503"/>
                              </a:cubicBezTo>
                              <a:cubicBezTo>
                                <a:pt x="18673" y="8503"/>
                                <a:pt x="18678" y="8503"/>
                                <a:pt x="18678" y="8503"/>
                              </a:cubicBezTo>
                              <a:lnTo>
                                <a:pt x="18684" y="8503"/>
                              </a:lnTo>
                              <a:lnTo>
                                <a:pt x="18689" y="8500"/>
                              </a:lnTo>
                              <a:cubicBezTo>
                                <a:pt x="18922" y="8278"/>
                                <a:pt x="19275" y="8352"/>
                                <a:pt x="19345" y="8369"/>
                              </a:cubicBezTo>
                              <a:cubicBezTo>
                                <a:pt x="19334" y="8376"/>
                                <a:pt x="19313" y="8394"/>
                                <a:pt x="19275" y="8440"/>
                              </a:cubicBezTo>
                              <a:cubicBezTo>
                                <a:pt x="19242" y="8471"/>
                                <a:pt x="19210" y="8510"/>
                                <a:pt x="19177" y="8546"/>
                              </a:cubicBezTo>
                              <a:lnTo>
                                <a:pt x="19161" y="8563"/>
                              </a:lnTo>
                              <a:cubicBezTo>
                                <a:pt x="19112" y="8616"/>
                                <a:pt x="19031" y="8715"/>
                                <a:pt x="18955" y="8813"/>
                              </a:cubicBezTo>
                              <a:cubicBezTo>
                                <a:pt x="18879" y="8912"/>
                                <a:pt x="18792" y="9039"/>
                                <a:pt x="18743" y="9117"/>
                              </a:cubicBezTo>
                              <a:lnTo>
                                <a:pt x="18749" y="9081"/>
                              </a:lnTo>
                              <a:cubicBezTo>
                                <a:pt x="18754" y="9060"/>
                                <a:pt x="18760" y="9029"/>
                                <a:pt x="18760" y="8993"/>
                              </a:cubicBezTo>
                              <a:cubicBezTo>
                                <a:pt x="18765" y="8937"/>
                                <a:pt x="18760" y="8891"/>
                                <a:pt x="18754" y="8849"/>
                              </a:cubicBezTo>
                              <a:cubicBezTo>
                                <a:pt x="18743" y="8810"/>
                                <a:pt x="18722" y="8750"/>
                                <a:pt x="18673" y="8701"/>
                              </a:cubicBezTo>
                              <a:cubicBezTo>
                                <a:pt x="18657" y="8687"/>
                                <a:pt x="18646" y="8679"/>
                                <a:pt x="18630" y="8672"/>
                              </a:cubicBezTo>
                              <a:cubicBezTo>
                                <a:pt x="18608" y="8665"/>
                                <a:pt x="18586" y="8665"/>
                                <a:pt x="18570" y="8669"/>
                              </a:cubicBezTo>
                              <a:cubicBezTo>
                                <a:pt x="18559" y="8672"/>
                                <a:pt x="18548" y="8676"/>
                                <a:pt x="18538" y="8687"/>
                              </a:cubicBezTo>
                              <a:cubicBezTo>
                                <a:pt x="18538" y="8690"/>
                                <a:pt x="18532" y="8690"/>
                                <a:pt x="18532" y="8694"/>
                              </a:cubicBezTo>
                              <a:cubicBezTo>
                                <a:pt x="18527" y="8697"/>
                                <a:pt x="18527" y="8704"/>
                                <a:pt x="18527" y="8708"/>
                              </a:cubicBezTo>
                              <a:cubicBezTo>
                                <a:pt x="18521" y="8690"/>
                                <a:pt x="18510" y="8672"/>
                                <a:pt x="18494" y="8655"/>
                              </a:cubicBezTo>
                              <a:cubicBezTo>
                                <a:pt x="18478" y="8634"/>
                                <a:pt x="18462" y="8616"/>
                                <a:pt x="18440" y="8598"/>
                              </a:cubicBezTo>
                              <a:cubicBezTo>
                                <a:pt x="18418" y="8581"/>
                                <a:pt x="18386" y="8553"/>
                                <a:pt x="18337" y="8528"/>
                              </a:cubicBezTo>
                              <a:cubicBezTo>
                                <a:pt x="18304" y="8510"/>
                                <a:pt x="18234" y="8479"/>
                                <a:pt x="18142" y="8468"/>
                              </a:cubicBezTo>
                              <a:cubicBezTo>
                                <a:pt x="18066" y="8457"/>
                                <a:pt x="17985" y="8461"/>
                                <a:pt x="17914" y="8479"/>
                              </a:cubicBezTo>
                              <a:cubicBezTo>
                                <a:pt x="17882" y="8486"/>
                                <a:pt x="17855" y="8496"/>
                                <a:pt x="17822" y="8510"/>
                              </a:cubicBezTo>
                              <a:cubicBezTo>
                                <a:pt x="17795" y="8521"/>
                                <a:pt x="17773" y="8535"/>
                                <a:pt x="17757" y="8549"/>
                              </a:cubicBezTo>
                              <a:cubicBezTo>
                                <a:pt x="17752" y="8553"/>
                                <a:pt x="17746" y="8556"/>
                                <a:pt x="17752" y="8560"/>
                              </a:cubicBezTo>
                              <a:cubicBezTo>
                                <a:pt x="17752" y="8560"/>
                                <a:pt x="17757" y="8560"/>
                                <a:pt x="17757" y="8560"/>
                              </a:cubicBezTo>
                              <a:cubicBezTo>
                                <a:pt x="17752" y="8563"/>
                                <a:pt x="17752" y="8563"/>
                                <a:pt x="17752" y="8567"/>
                              </a:cubicBezTo>
                              <a:lnTo>
                                <a:pt x="17746" y="8574"/>
                              </a:lnTo>
                              <a:lnTo>
                                <a:pt x="17757" y="8574"/>
                              </a:lnTo>
                              <a:cubicBezTo>
                                <a:pt x="17849" y="8570"/>
                                <a:pt x="17936" y="8577"/>
                                <a:pt x="18012" y="8591"/>
                              </a:cubicBezTo>
                              <a:cubicBezTo>
                                <a:pt x="18071" y="8605"/>
                                <a:pt x="18131" y="8627"/>
                                <a:pt x="18180" y="8655"/>
                              </a:cubicBezTo>
                              <a:cubicBezTo>
                                <a:pt x="18261" y="8701"/>
                                <a:pt x="18332" y="8768"/>
                                <a:pt x="18380" y="8842"/>
                              </a:cubicBezTo>
                              <a:cubicBezTo>
                                <a:pt x="18424" y="8909"/>
                                <a:pt x="18451" y="8990"/>
                                <a:pt x="18462" y="9085"/>
                              </a:cubicBezTo>
                              <a:cubicBezTo>
                                <a:pt x="18472" y="9155"/>
                                <a:pt x="18472" y="9222"/>
                                <a:pt x="18472" y="9289"/>
                              </a:cubicBezTo>
                              <a:lnTo>
                                <a:pt x="18472" y="9325"/>
                              </a:lnTo>
                              <a:cubicBezTo>
                                <a:pt x="18472" y="9476"/>
                                <a:pt x="18472" y="9600"/>
                                <a:pt x="18478" y="9652"/>
                              </a:cubicBezTo>
                              <a:cubicBezTo>
                                <a:pt x="18478" y="9776"/>
                                <a:pt x="18483" y="9903"/>
                                <a:pt x="18489" y="9998"/>
                              </a:cubicBezTo>
                              <a:cubicBezTo>
                                <a:pt x="18494" y="10093"/>
                                <a:pt x="18494" y="10139"/>
                                <a:pt x="18500" y="10164"/>
                              </a:cubicBezTo>
                              <a:cubicBezTo>
                                <a:pt x="18500" y="10164"/>
                                <a:pt x="18500" y="10160"/>
                                <a:pt x="18500" y="10160"/>
                              </a:cubicBezTo>
                              <a:cubicBezTo>
                                <a:pt x="18478" y="10104"/>
                                <a:pt x="18445" y="10044"/>
                                <a:pt x="18402" y="9980"/>
                              </a:cubicBezTo>
                              <a:cubicBezTo>
                                <a:pt x="18369" y="9927"/>
                                <a:pt x="18337" y="9882"/>
                                <a:pt x="18299" y="9836"/>
                              </a:cubicBezTo>
                              <a:cubicBezTo>
                                <a:pt x="18250" y="9772"/>
                                <a:pt x="18196" y="9716"/>
                                <a:pt x="18142" y="9670"/>
                              </a:cubicBezTo>
                              <a:cubicBezTo>
                                <a:pt x="18109" y="9642"/>
                                <a:pt x="18017" y="9561"/>
                                <a:pt x="17860" y="9459"/>
                              </a:cubicBezTo>
                              <a:cubicBezTo>
                                <a:pt x="17822" y="9434"/>
                                <a:pt x="17784" y="9409"/>
                                <a:pt x="17752" y="9388"/>
                              </a:cubicBezTo>
                              <a:cubicBezTo>
                                <a:pt x="17643" y="9311"/>
                                <a:pt x="17546" y="9251"/>
                                <a:pt x="17481" y="9212"/>
                              </a:cubicBezTo>
                              <a:cubicBezTo>
                                <a:pt x="17459" y="9198"/>
                                <a:pt x="17437" y="9184"/>
                                <a:pt x="17416" y="9170"/>
                              </a:cubicBezTo>
                              <a:cubicBezTo>
                                <a:pt x="17356" y="9124"/>
                                <a:pt x="17280" y="9064"/>
                                <a:pt x="17226" y="8993"/>
                              </a:cubicBezTo>
                              <a:cubicBezTo>
                                <a:pt x="17199" y="8958"/>
                                <a:pt x="17188" y="8926"/>
                                <a:pt x="17188" y="8895"/>
                              </a:cubicBezTo>
                              <a:lnTo>
                                <a:pt x="17188" y="8884"/>
                              </a:lnTo>
                              <a:cubicBezTo>
                                <a:pt x="17188" y="8863"/>
                                <a:pt x="17188" y="8842"/>
                                <a:pt x="17193" y="8821"/>
                              </a:cubicBezTo>
                              <a:cubicBezTo>
                                <a:pt x="17220" y="8771"/>
                                <a:pt x="17269" y="8739"/>
                                <a:pt x="17296" y="8725"/>
                              </a:cubicBezTo>
                              <a:cubicBezTo>
                                <a:pt x="17296" y="8725"/>
                                <a:pt x="17296" y="8725"/>
                                <a:pt x="17302" y="8725"/>
                              </a:cubicBezTo>
                              <a:cubicBezTo>
                                <a:pt x="17302" y="8725"/>
                                <a:pt x="17302" y="8725"/>
                                <a:pt x="17302" y="8725"/>
                              </a:cubicBezTo>
                              <a:cubicBezTo>
                                <a:pt x="17318" y="8718"/>
                                <a:pt x="17340" y="8715"/>
                                <a:pt x="17356" y="8715"/>
                              </a:cubicBezTo>
                              <a:cubicBezTo>
                                <a:pt x="17361" y="8715"/>
                                <a:pt x="17361" y="8715"/>
                                <a:pt x="17367" y="8715"/>
                              </a:cubicBezTo>
                              <a:cubicBezTo>
                                <a:pt x="17627" y="8715"/>
                                <a:pt x="17670" y="8817"/>
                                <a:pt x="17670" y="8821"/>
                              </a:cubicBezTo>
                              <a:lnTo>
                                <a:pt x="17676" y="8835"/>
                              </a:lnTo>
                              <a:lnTo>
                                <a:pt x="17681" y="8824"/>
                              </a:lnTo>
                              <a:lnTo>
                                <a:pt x="17681" y="8824"/>
                              </a:lnTo>
                              <a:cubicBezTo>
                                <a:pt x="17692" y="8824"/>
                                <a:pt x="17703" y="8813"/>
                                <a:pt x="17714" y="8803"/>
                              </a:cubicBezTo>
                              <a:cubicBezTo>
                                <a:pt x="17724" y="8789"/>
                                <a:pt x="17730" y="8768"/>
                                <a:pt x="17730" y="8739"/>
                              </a:cubicBezTo>
                              <a:lnTo>
                                <a:pt x="17730" y="8736"/>
                              </a:lnTo>
                              <a:cubicBezTo>
                                <a:pt x="17730" y="8711"/>
                                <a:pt x="17730" y="8683"/>
                                <a:pt x="17719" y="8655"/>
                              </a:cubicBezTo>
                              <a:cubicBezTo>
                                <a:pt x="17714" y="8641"/>
                                <a:pt x="17703" y="8627"/>
                                <a:pt x="17687" y="8613"/>
                              </a:cubicBezTo>
                              <a:cubicBezTo>
                                <a:pt x="17676" y="8602"/>
                                <a:pt x="17659" y="8591"/>
                                <a:pt x="17638" y="8581"/>
                              </a:cubicBezTo>
                              <a:cubicBezTo>
                                <a:pt x="17621" y="8574"/>
                                <a:pt x="17556" y="8549"/>
                                <a:pt x="17453" y="8549"/>
                              </a:cubicBezTo>
                              <a:cubicBezTo>
                                <a:pt x="17367" y="8549"/>
                                <a:pt x="17275" y="8570"/>
                                <a:pt x="17199" y="8605"/>
                              </a:cubicBezTo>
                              <a:cubicBezTo>
                                <a:pt x="17128" y="8641"/>
                                <a:pt x="17063" y="8690"/>
                                <a:pt x="17025" y="8750"/>
                              </a:cubicBezTo>
                              <a:cubicBezTo>
                                <a:pt x="16993" y="8799"/>
                                <a:pt x="16982" y="8849"/>
                                <a:pt x="16976" y="8884"/>
                              </a:cubicBezTo>
                              <a:cubicBezTo>
                                <a:pt x="16971" y="8887"/>
                                <a:pt x="16971" y="8891"/>
                                <a:pt x="16966" y="8916"/>
                              </a:cubicBezTo>
                              <a:cubicBezTo>
                                <a:pt x="16955" y="8940"/>
                                <a:pt x="16955" y="8965"/>
                                <a:pt x="16955" y="8993"/>
                              </a:cubicBezTo>
                              <a:cubicBezTo>
                                <a:pt x="16955" y="9018"/>
                                <a:pt x="16949" y="9060"/>
                                <a:pt x="16966" y="9103"/>
                              </a:cubicBezTo>
                              <a:cubicBezTo>
                                <a:pt x="16976" y="9141"/>
                                <a:pt x="17004" y="9184"/>
                                <a:pt x="17042" y="9240"/>
                              </a:cubicBezTo>
                              <a:cubicBezTo>
                                <a:pt x="17079" y="9296"/>
                                <a:pt x="17117" y="9342"/>
                                <a:pt x="17139" y="9367"/>
                              </a:cubicBezTo>
                              <a:cubicBezTo>
                                <a:pt x="17096" y="9356"/>
                                <a:pt x="17052" y="9342"/>
                                <a:pt x="17009" y="9335"/>
                              </a:cubicBezTo>
                              <a:cubicBezTo>
                                <a:pt x="16976" y="9328"/>
                                <a:pt x="16944" y="9325"/>
                                <a:pt x="16895" y="9318"/>
                              </a:cubicBezTo>
                              <a:cubicBezTo>
                                <a:pt x="16852" y="9311"/>
                                <a:pt x="16798" y="9303"/>
                                <a:pt x="16733" y="9296"/>
                              </a:cubicBezTo>
                              <a:cubicBezTo>
                                <a:pt x="16733" y="9286"/>
                                <a:pt x="16727" y="9272"/>
                                <a:pt x="16716" y="9247"/>
                              </a:cubicBezTo>
                              <a:cubicBezTo>
                                <a:pt x="16711" y="9222"/>
                                <a:pt x="16700" y="9194"/>
                                <a:pt x="16684" y="9159"/>
                              </a:cubicBezTo>
                              <a:cubicBezTo>
                                <a:pt x="16662" y="9103"/>
                                <a:pt x="16640" y="9036"/>
                                <a:pt x="16624" y="8983"/>
                              </a:cubicBezTo>
                              <a:cubicBezTo>
                                <a:pt x="16608" y="8930"/>
                                <a:pt x="16565" y="8796"/>
                                <a:pt x="16527" y="8641"/>
                              </a:cubicBezTo>
                              <a:cubicBezTo>
                                <a:pt x="16483" y="8440"/>
                                <a:pt x="16456" y="8249"/>
                                <a:pt x="16445" y="8179"/>
                              </a:cubicBezTo>
                              <a:lnTo>
                                <a:pt x="16440" y="8147"/>
                              </a:lnTo>
                              <a:cubicBezTo>
                                <a:pt x="16440" y="8147"/>
                                <a:pt x="16440" y="8144"/>
                                <a:pt x="16440" y="8144"/>
                              </a:cubicBezTo>
                              <a:cubicBezTo>
                                <a:pt x="16516" y="8168"/>
                                <a:pt x="16662" y="8140"/>
                                <a:pt x="16716" y="8126"/>
                              </a:cubicBezTo>
                              <a:cubicBezTo>
                                <a:pt x="16705" y="8147"/>
                                <a:pt x="16695" y="8165"/>
                                <a:pt x="16689" y="8186"/>
                              </a:cubicBezTo>
                              <a:cubicBezTo>
                                <a:pt x="16689" y="8189"/>
                                <a:pt x="16684" y="8197"/>
                                <a:pt x="16684" y="8204"/>
                              </a:cubicBezTo>
                              <a:lnTo>
                                <a:pt x="16684" y="8207"/>
                              </a:lnTo>
                              <a:cubicBezTo>
                                <a:pt x="16678" y="8228"/>
                                <a:pt x="16678" y="8246"/>
                                <a:pt x="16678" y="8263"/>
                              </a:cubicBezTo>
                              <a:cubicBezTo>
                                <a:pt x="16678" y="8278"/>
                                <a:pt x="16678" y="8288"/>
                                <a:pt x="16684" y="8299"/>
                              </a:cubicBezTo>
                              <a:cubicBezTo>
                                <a:pt x="16695" y="8338"/>
                                <a:pt x="16722" y="8362"/>
                                <a:pt x="16733" y="8369"/>
                              </a:cubicBezTo>
                              <a:cubicBezTo>
                                <a:pt x="16754" y="8387"/>
                                <a:pt x="16787" y="8408"/>
                                <a:pt x="16825" y="8422"/>
                              </a:cubicBezTo>
                              <a:cubicBezTo>
                                <a:pt x="16841" y="8429"/>
                                <a:pt x="16852" y="8433"/>
                                <a:pt x="16863" y="8436"/>
                              </a:cubicBezTo>
                              <a:cubicBezTo>
                                <a:pt x="16863" y="8440"/>
                                <a:pt x="16863" y="8443"/>
                                <a:pt x="16868" y="8443"/>
                              </a:cubicBezTo>
                              <a:cubicBezTo>
                                <a:pt x="16873" y="8443"/>
                                <a:pt x="16873" y="8440"/>
                                <a:pt x="16879" y="8440"/>
                              </a:cubicBezTo>
                              <a:cubicBezTo>
                                <a:pt x="16879" y="8440"/>
                                <a:pt x="16884" y="8440"/>
                                <a:pt x="16884" y="8440"/>
                              </a:cubicBezTo>
                              <a:lnTo>
                                <a:pt x="16890" y="8440"/>
                              </a:lnTo>
                              <a:lnTo>
                                <a:pt x="16890" y="8436"/>
                              </a:lnTo>
                              <a:lnTo>
                                <a:pt x="16890" y="8436"/>
                              </a:lnTo>
                              <a:lnTo>
                                <a:pt x="16890" y="8433"/>
                              </a:lnTo>
                              <a:cubicBezTo>
                                <a:pt x="16895" y="8383"/>
                                <a:pt x="17058" y="8345"/>
                                <a:pt x="17058" y="8345"/>
                              </a:cubicBezTo>
                              <a:cubicBezTo>
                                <a:pt x="17112" y="8330"/>
                                <a:pt x="17161" y="8316"/>
                                <a:pt x="17204" y="8299"/>
                              </a:cubicBezTo>
                              <a:lnTo>
                                <a:pt x="17210" y="8295"/>
                              </a:lnTo>
                              <a:cubicBezTo>
                                <a:pt x="17215" y="8295"/>
                                <a:pt x="17220" y="8292"/>
                                <a:pt x="17220" y="8292"/>
                              </a:cubicBezTo>
                              <a:cubicBezTo>
                                <a:pt x="17291" y="8292"/>
                                <a:pt x="17334" y="8274"/>
                                <a:pt x="17356" y="8260"/>
                              </a:cubicBezTo>
                              <a:close/>
                              <a:moveTo>
                                <a:pt x="17860" y="927"/>
                              </a:moveTo>
                              <a:cubicBezTo>
                                <a:pt x="17838" y="920"/>
                                <a:pt x="17817" y="910"/>
                                <a:pt x="17795" y="902"/>
                              </a:cubicBezTo>
                              <a:cubicBezTo>
                                <a:pt x="17773" y="895"/>
                                <a:pt x="17746" y="892"/>
                                <a:pt x="17724" y="888"/>
                              </a:cubicBezTo>
                              <a:cubicBezTo>
                                <a:pt x="17687" y="881"/>
                                <a:pt x="17654" y="881"/>
                                <a:pt x="17621" y="881"/>
                              </a:cubicBezTo>
                              <a:cubicBezTo>
                                <a:pt x="17600" y="881"/>
                                <a:pt x="17584" y="881"/>
                                <a:pt x="17562" y="885"/>
                              </a:cubicBezTo>
                              <a:cubicBezTo>
                                <a:pt x="17551" y="885"/>
                                <a:pt x="17535" y="888"/>
                                <a:pt x="17524" y="892"/>
                              </a:cubicBezTo>
                              <a:cubicBezTo>
                                <a:pt x="17497" y="899"/>
                                <a:pt x="17470" y="913"/>
                                <a:pt x="17459" y="927"/>
                              </a:cubicBezTo>
                              <a:cubicBezTo>
                                <a:pt x="17459" y="931"/>
                                <a:pt x="17453" y="934"/>
                                <a:pt x="17453" y="934"/>
                              </a:cubicBezTo>
                              <a:cubicBezTo>
                                <a:pt x="17453" y="938"/>
                                <a:pt x="17448" y="941"/>
                                <a:pt x="17453" y="945"/>
                              </a:cubicBezTo>
                              <a:cubicBezTo>
                                <a:pt x="17459" y="948"/>
                                <a:pt x="17464" y="945"/>
                                <a:pt x="17464" y="941"/>
                              </a:cubicBezTo>
                              <a:cubicBezTo>
                                <a:pt x="17464" y="941"/>
                                <a:pt x="17464" y="941"/>
                                <a:pt x="17464" y="941"/>
                              </a:cubicBezTo>
                              <a:cubicBezTo>
                                <a:pt x="17464" y="945"/>
                                <a:pt x="17470" y="945"/>
                                <a:pt x="17475" y="948"/>
                              </a:cubicBezTo>
                              <a:cubicBezTo>
                                <a:pt x="17475" y="952"/>
                                <a:pt x="17481" y="952"/>
                                <a:pt x="17491" y="959"/>
                              </a:cubicBezTo>
                              <a:lnTo>
                                <a:pt x="17535" y="977"/>
                              </a:lnTo>
                              <a:cubicBezTo>
                                <a:pt x="17562" y="987"/>
                                <a:pt x="17589" y="1001"/>
                                <a:pt x="17616" y="1019"/>
                              </a:cubicBezTo>
                              <a:cubicBezTo>
                                <a:pt x="17632" y="1029"/>
                                <a:pt x="17649" y="1040"/>
                                <a:pt x="17659" y="1051"/>
                              </a:cubicBezTo>
                              <a:cubicBezTo>
                                <a:pt x="17670" y="1061"/>
                                <a:pt x="17681" y="1075"/>
                                <a:pt x="17692" y="1086"/>
                              </a:cubicBezTo>
                              <a:cubicBezTo>
                                <a:pt x="17724" y="1139"/>
                                <a:pt x="17719" y="1202"/>
                                <a:pt x="17714" y="1259"/>
                              </a:cubicBezTo>
                              <a:lnTo>
                                <a:pt x="17714" y="1266"/>
                              </a:lnTo>
                              <a:cubicBezTo>
                                <a:pt x="17708" y="1318"/>
                                <a:pt x="17697" y="1364"/>
                                <a:pt x="17692" y="1385"/>
                              </a:cubicBezTo>
                              <a:lnTo>
                                <a:pt x="17692" y="1389"/>
                              </a:lnTo>
                              <a:cubicBezTo>
                                <a:pt x="17687" y="1421"/>
                                <a:pt x="17676" y="1460"/>
                                <a:pt x="17665" y="1495"/>
                              </a:cubicBezTo>
                              <a:cubicBezTo>
                                <a:pt x="17659" y="1512"/>
                                <a:pt x="17654" y="1530"/>
                                <a:pt x="17654" y="1544"/>
                              </a:cubicBezTo>
                              <a:cubicBezTo>
                                <a:pt x="17654" y="1548"/>
                                <a:pt x="17643" y="1572"/>
                                <a:pt x="17643" y="1583"/>
                              </a:cubicBezTo>
                              <a:cubicBezTo>
                                <a:pt x="17578" y="1615"/>
                                <a:pt x="17513" y="1657"/>
                                <a:pt x="17459" y="1703"/>
                              </a:cubicBezTo>
                              <a:cubicBezTo>
                                <a:pt x="17426" y="1731"/>
                                <a:pt x="17394" y="1763"/>
                                <a:pt x="17367" y="1801"/>
                              </a:cubicBezTo>
                              <a:lnTo>
                                <a:pt x="17367" y="1801"/>
                              </a:lnTo>
                              <a:cubicBezTo>
                                <a:pt x="17361" y="1805"/>
                                <a:pt x="17296" y="1886"/>
                                <a:pt x="17285" y="1950"/>
                              </a:cubicBezTo>
                              <a:cubicBezTo>
                                <a:pt x="17280" y="1957"/>
                                <a:pt x="17275" y="1967"/>
                                <a:pt x="17275" y="1974"/>
                              </a:cubicBezTo>
                              <a:cubicBezTo>
                                <a:pt x="17188" y="1872"/>
                                <a:pt x="17090" y="1766"/>
                                <a:pt x="16982" y="1660"/>
                              </a:cubicBezTo>
                              <a:cubicBezTo>
                                <a:pt x="16949" y="1629"/>
                                <a:pt x="16917" y="1597"/>
                                <a:pt x="16884" y="1569"/>
                              </a:cubicBezTo>
                              <a:lnTo>
                                <a:pt x="16873" y="1558"/>
                              </a:lnTo>
                              <a:cubicBezTo>
                                <a:pt x="16863" y="1548"/>
                                <a:pt x="16846" y="1534"/>
                                <a:pt x="16830" y="1523"/>
                              </a:cubicBezTo>
                              <a:lnTo>
                                <a:pt x="16624" y="1371"/>
                              </a:lnTo>
                              <a:cubicBezTo>
                                <a:pt x="16640" y="1364"/>
                                <a:pt x="16657" y="1354"/>
                                <a:pt x="16667" y="1343"/>
                              </a:cubicBezTo>
                              <a:cubicBezTo>
                                <a:pt x="16700" y="1315"/>
                                <a:pt x="16760" y="1297"/>
                                <a:pt x="16922" y="1262"/>
                              </a:cubicBezTo>
                              <a:cubicBezTo>
                                <a:pt x="16933" y="1259"/>
                                <a:pt x="16939" y="1259"/>
                                <a:pt x="16949" y="1259"/>
                              </a:cubicBezTo>
                              <a:cubicBezTo>
                                <a:pt x="16966" y="1259"/>
                                <a:pt x="16976" y="1259"/>
                                <a:pt x="16987" y="1255"/>
                              </a:cubicBezTo>
                              <a:cubicBezTo>
                                <a:pt x="16998" y="1259"/>
                                <a:pt x="17009" y="1262"/>
                                <a:pt x="17020" y="1266"/>
                              </a:cubicBezTo>
                              <a:cubicBezTo>
                                <a:pt x="17025" y="1266"/>
                                <a:pt x="17031" y="1266"/>
                                <a:pt x="17031" y="1266"/>
                              </a:cubicBezTo>
                              <a:cubicBezTo>
                                <a:pt x="17031" y="1266"/>
                                <a:pt x="17031" y="1262"/>
                                <a:pt x="17031" y="1262"/>
                              </a:cubicBezTo>
                              <a:cubicBezTo>
                                <a:pt x="17031" y="1262"/>
                                <a:pt x="17031" y="1262"/>
                                <a:pt x="17031" y="1262"/>
                              </a:cubicBezTo>
                              <a:cubicBezTo>
                                <a:pt x="17036" y="1266"/>
                                <a:pt x="17041" y="1269"/>
                                <a:pt x="17047" y="1266"/>
                              </a:cubicBezTo>
                              <a:cubicBezTo>
                                <a:pt x="17047" y="1266"/>
                                <a:pt x="17047" y="1266"/>
                                <a:pt x="17047" y="1266"/>
                              </a:cubicBezTo>
                              <a:lnTo>
                                <a:pt x="17047" y="1269"/>
                              </a:lnTo>
                              <a:lnTo>
                                <a:pt x="17052" y="1269"/>
                              </a:lnTo>
                              <a:cubicBezTo>
                                <a:pt x="17058" y="1269"/>
                                <a:pt x="17074" y="1269"/>
                                <a:pt x="17085" y="1259"/>
                              </a:cubicBezTo>
                              <a:cubicBezTo>
                                <a:pt x="17096" y="1252"/>
                                <a:pt x="17112" y="1234"/>
                                <a:pt x="17112" y="1209"/>
                              </a:cubicBezTo>
                              <a:cubicBezTo>
                                <a:pt x="17112" y="1185"/>
                                <a:pt x="17096" y="1163"/>
                                <a:pt x="17079" y="1149"/>
                              </a:cubicBezTo>
                              <a:cubicBezTo>
                                <a:pt x="17063" y="1132"/>
                                <a:pt x="17041" y="1121"/>
                                <a:pt x="17020" y="1107"/>
                              </a:cubicBezTo>
                              <a:lnTo>
                                <a:pt x="17014" y="1103"/>
                              </a:lnTo>
                              <a:cubicBezTo>
                                <a:pt x="17004" y="1096"/>
                                <a:pt x="16993" y="1089"/>
                                <a:pt x="16971" y="1079"/>
                              </a:cubicBezTo>
                              <a:cubicBezTo>
                                <a:pt x="16955" y="1072"/>
                                <a:pt x="16928" y="1061"/>
                                <a:pt x="16895" y="1054"/>
                              </a:cubicBezTo>
                              <a:cubicBezTo>
                                <a:pt x="16863" y="1047"/>
                                <a:pt x="16830" y="1051"/>
                                <a:pt x="16792" y="1058"/>
                              </a:cubicBezTo>
                              <a:cubicBezTo>
                                <a:pt x="16765" y="1065"/>
                                <a:pt x="16733" y="1072"/>
                                <a:pt x="16700" y="1086"/>
                              </a:cubicBezTo>
                              <a:cubicBezTo>
                                <a:pt x="16646" y="1110"/>
                                <a:pt x="16592" y="1142"/>
                                <a:pt x="16548" y="1177"/>
                              </a:cubicBezTo>
                              <a:cubicBezTo>
                                <a:pt x="16516" y="1202"/>
                                <a:pt x="16489" y="1234"/>
                                <a:pt x="16472" y="1262"/>
                              </a:cubicBezTo>
                              <a:lnTo>
                                <a:pt x="16445" y="1241"/>
                              </a:lnTo>
                              <a:lnTo>
                                <a:pt x="16445" y="1241"/>
                              </a:lnTo>
                              <a:cubicBezTo>
                                <a:pt x="16445" y="1241"/>
                                <a:pt x="16445" y="1237"/>
                                <a:pt x="16445" y="1237"/>
                              </a:cubicBezTo>
                              <a:cubicBezTo>
                                <a:pt x="16456" y="1237"/>
                                <a:pt x="16456" y="1227"/>
                                <a:pt x="16467" y="1206"/>
                              </a:cubicBezTo>
                              <a:cubicBezTo>
                                <a:pt x="16467" y="1202"/>
                                <a:pt x="16472" y="1199"/>
                                <a:pt x="16472" y="1192"/>
                              </a:cubicBezTo>
                              <a:cubicBezTo>
                                <a:pt x="16483" y="1167"/>
                                <a:pt x="16499" y="1139"/>
                                <a:pt x="16510" y="1118"/>
                              </a:cubicBezTo>
                              <a:cubicBezTo>
                                <a:pt x="16516" y="1110"/>
                                <a:pt x="16527" y="1089"/>
                                <a:pt x="16554" y="1058"/>
                              </a:cubicBezTo>
                              <a:cubicBezTo>
                                <a:pt x="16554" y="1058"/>
                                <a:pt x="16597" y="1015"/>
                                <a:pt x="16624" y="991"/>
                              </a:cubicBezTo>
                              <a:cubicBezTo>
                                <a:pt x="16646" y="969"/>
                                <a:pt x="16754" y="885"/>
                                <a:pt x="16787" y="860"/>
                              </a:cubicBezTo>
                              <a:cubicBezTo>
                                <a:pt x="16792" y="857"/>
                                <a:pt x="16798" y="853"/>
                                <a:pt x="16808" y="846"/>
                              </a:cubicBezTo>
                              <a:cubicBezTo>
                                <a:pt x="16846" y="825"/>
                                <a:pt x="16890" y="804"/>
                                <a:pt x="16949" y="793"/>
                              </a:cubicBezTo>
                              <a:cubicBezTo>
                                <a:pt x="16993" y="786"/>
                                <a:pt x="17041" y="779"/>
                                <a:pt x="17085" y="772"/>
                              </a:cubicBezTo>
                              <a:cubicBezTo>
                                <a:pt x="17188" y="758"/>
                                <a:pt x="17291" y="740"/>
                                <a:pt x="17388" y="726"/>
                              </a:cubicBezTo>
                              <a:cubicBezTo>
                                <a:pt x="17459" y="712"/>
                                <a:pt x="17573" y="691"/>
                                <a:pt x="17697" y="645"/>
                              </a:cubicBezTo>
                              <a:cubicBezTo>
                                <a:pt x="17719" y="638"/>
                                <a:pt x="17741" y="628"/>
                                <a:pt x="17768" y="617"/>
                              </a:cubicBezTo>
                              <a:cubicBezTo>
                                <a:pt x="17768" y="624"/>
                                <a:pt x="17773" y="635"/>
                                <a:pt x="17773" y="642"/>
                              </a:cubicBezTo>
                              <a:lnTo>
                                <a:pt x="17773" y="645"/>
                              </a:lnTo>
                              <a:cubicBezTo>
                                <a:pt x="17773" y="649"/>
                                <a:pt x="17773" y="656"/>
                                <a:pt x="17773" y="659"/>
                              </a:cubicBezTo>
                              <a:cubicBezTo>
                                <a:pt x="17773" y="673"/>
                                <a:pt x="17784" y="687"/>
                                <a:pt x="17795" y="709"/>
                              </a:cubicBezTo>
                              <a:cubicBezTo>
                                <a:pt x="17800" y="716"/>
                                <a:pt x="17806" y="726"/>
                                <a:pt x="17806" y="737"/>
                              </a:cubicBezTo>
                              <a:cubicBezTo>
                                <a:pt x="17833" y="793"/>
                                <a:pt x="17855" y="864"/>
                                <a:pt x="17860" y="881"/>
                              </a:cubicBezTo>
                              <a:cubicBezTo>
                                <a:pt x="17860" y="888"/>
                                <a:pt x="17865" y="895"/>
                                <a:pt x="17865" y="902"/>
                              </a:cubicBezTo>
                              <a:cubicBezTo>
                                <a:pt x="17871" y="917"/>
                                <a:pt x="17871" y="931"/>
                                <a:pt x="17876" y="941"/>
                              </a:cubicBezTo>
                              <a:cubicBezTo>
                                <a:pt x="17876" y="934"/>
                                <a:pt x="17865" y="931"/>
                                <a:pt x="17860" y="92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pic:pic xmlns:pic="http://schemas.openxmlformats.org/drawingml/2006/picture">
                      <pic:nvPicPr>
                        <pic:cNvPr id="4" name="Picture 4">
                          <a:extLst>
                            <a:ext uri="{FF2B5EF4-FFF2-40B4-BE49-F238E27FC236}">
                              <a16:creationId xmlns:a16="http://schemas.microsoft.com/office/drawing/2014/main" id="{E73F1E01-D7DE-B44D-B654-3B8BF13E5F7D}"/>
                            </a:ex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"/>
                          <a:ext cx="5029200" cy="77724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Rectangle">
                        <a:extLst>
                          <a:ext uri="{FF2B5EF4-FFF2-40B4-BE49-F238E27FC236}">
                            <a16:creationId xmlns:a16="http://schemas.microsoft.com/office/drawing/2014/main" id="{9983F456-B4AF-5C45-ADC4-FA137072C2FF}"/>
                          </a:ext>
                        </a:extLst>
                      </wps:cNvPr>
                      <wps:cNvSpPr/>
                      <wps:spPr>
                        <a:xfrm>
                          <a:off x="863596" y="2743200"/>
                          <a:ext cx="3327400" cy="150622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2E9A1606" id="Group 4" o:spid="_x0000_s1026" style="position:absolute;margin-left:-72.5pt;margin-top:-34.45pt;width:399.5pt;height:612.7pt;z-index:-251657216" coordsize="50736,77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">
              <v:rect id="Rectangle" o:spid="_x0000_s1027" style="position:absolute;left:126;width:50292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" fillcolor="#f0e3e0 [3214]" stroked="f" strokeweight="1pt">
                <v:stroke miterlimit="4"/>
                <v:textbox inset="3pt,3pt,3pt,3pt"/>
              </v:rect>
              <v:shape id="Shape" o:spid="_x0000_s1028" style="position:absolute;left:126;width:50610;height:7781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" path="m10391,21480r,l10391,21480v-11,-3,-16,,-16,4c10369,21487,10364,21494,10358,21498v,-4,,-4,-5,-7c10347,21487,10347,21487,10342,21487v-22,-3,-38,11,-60,43c10277,21533,10272,21533,10266,21537v-16,3,-32,7,-49,10c10163,21558,10103,21565,10044,21575r-11,l10396,21575v6,-31,,-63,-5,-84c10391,21491,10396,21484,10391,21480xm114,16932v11,7,27,15,38,25c157,16961,163,16964,168,16968r5,7c173,16978,184,16982,190,16985v11,7,32,4,43,-3c238,16982,244,16975,255,16964v5,-7,16,-14,21,-21c287,16932,298,16922,304,16911v10,-14,21,-31,32,-46c347,16848,352,16830,352,16813v,-18,-5,-32,-16,-43c331,16763,320,16760,314,16760v-16,-11,-48,-18,-81,-21c222,16739,211,16735,201,16735v-38,-4,-82,,-125,11c60,16742,49,16746,43,16749r,l43,16749v-10,4,-21,7,-32,11l11,16939v16,-21,27,-31,38,-38c70,16911,98,16918,114,16932xm14358,20817v-10,-28,-21,-56,-38,-81c14304,20712,14288,20687,14266,20662v-16,-24,-32,-46,-43,-70c14212,20567,14207,20546,14201,20521v,-24,,-46,6,-67c14207,20451,14207,20447,14212,20444v11,-18,22,-32,27,-39l14239,20405v-5,7,-11,25,27,32l14272,20440v16,7,43,14,70,7c14375,20440,14396,20419,14402,20401v5,-21,,-42,-6,-60c14386,20324,14364,20296,14320,20274v-21,-10,-48,-21,-81,-24c14207,20246,14174,20246,14142,20250v-65,10,-120,39,-158,74c13963,20341,13952,20359,13936,20377v-17,14,-27,24,-33,31c13892,20391,13881,20370,13871,20352v-44,-78,-76,-148,-98,-211c13762,20116,13757,20098,13757,20098r,4l13757,20105r-6,-3l13751,20102v-10,17,-59,102,-119,218c13632,20324,13632,20324,13627,20327r-60,110c13567,20433,13562,20419,13551,20387v,-10,,-21,-6,-35c13545,20334,13535,20310,13518,20289v-11,-11,-21,-22,-32,-29c13470,20253,13459,20246,13442,20243v-32,-7,-81,-14,-146,-14c13236,20232,13155,20246,13101,20282v-27,17,-49,42,-54,67c13036,20373,13036,20398,13052,20423v11,21,38,38,60,52c13123,20482,13133,20486,13144,20493v11,4,17,7,22,11c13166,20504,13171,20504,13171,20507v,,,,,l13171,20507r,l13177,20507v16,7,11,4,-11,-7c13150,20482,13139,20458,13166,20437v5,-4,11,-7,16,-7c13188,20430,13193,20426,13198,20426v22,,38,4,60,11c13264,20440,13264,20440,13269,20444r,c13274,20447,13274,20447,13280,20451v21,24,21,56,,88c13258,20567,13226,20595,13193,20627v-27,32,-60,67,-81,102c13063,20800,13030,20881,13014,20958v-16,81,-11,159,11,230c13030,21209,13036,21226,13047,21244v16,35,32,67,49,99c13101,21353,13106,21360,13112,21371v32,49,70,84,92,106c13236,21508,13274,21540,13323,21572r835,c14185,21544,14207,21519,14234,21494v32,-39,97,-106,135,-197c14391,21251,14402,21202,14402,21149v5,-53,,-110,-11,-166c14386,20930,14375,20874,14358,20817xm7561,21441v-32,-3,-65,-3,-103,c7426,21445,7388,21452,7355,21466v-59,28,-108,60,-151,92c7198,21561,7187,21568,7182,21575r363,c7556,21568,7567,21561,7578,21558v10,-7,16,-7,16,-11c7659,21512,7708,21494,7708,21494v-22,-14,-44,-24,-65,-31c7621,21459,7594,21459,7567,21455v,,,,,c7561,21455,7561,21455,7556,21455v-54,-3,-114,,-163,22c7393,21477,7393,21477,7393,21477v49,-18,114,-22,163,-22c7588,21455,7616,21459,7643,21463v21,3,43,7,65,7c7746,21473,7767,21477,7767,21473v,-3,-21,-7,-59,-14c7675,21455,7626,21445,7561,21441xm7621,21530v11,,16,-4,22,-4c7637,21526,7632,21530,7621,21530v-11,,-16,3,-27,7c7605,21533,7616,21533,7621,21530xm3214,21011v-5,,-11,,-27,39c3182,21050,3182,21054,3176,21057r-5,c3155,21061,3111,21085,3090,21103v-22,14,-38,32,-60,53c3014,21173,2997,21195,2987,21216v-22,31,-33,60,-44,91c2927,21350,2922,21399,2922,21445v,42,5,85,10,134l3182,21579v,-25,-6,-53,-6,-74c3176,21494,3176,21477,3171,21459v,-120,11,-243,16,-321c3193,21103,3203,21068,3214,21025v6,-7,6,-10,,-14xm4147,21498v-49,-28,-120,-53,-196,-50c3913,21448,3876,21455,3843,21470v-33,14,-60,31,-76,52c3756,21540,3751,21561,3751,21579r488,c4239,21575,4239,21575,4233,21572v-11,-21,-38,-50,-86,-74xm22,5281v54,18,54,53,54,53l76,5344r11,-7c87,5337,146,5295,87,5235r,-3c76,5211,49,5186,,5168r,109c11,5281,16,5281,22,5281r,xm7317,476v33,14,76,32,109,32l7426,508v32,,54,-7,59,-11c7507,497,7529,497,7551,494v10,,27,-4,37,-4c7583,490,7583,494,7578,494v-17,3,-22,3,-22,3c7556,497,7561,497,7572,497v6,,16,-3,27,-7c7822,462,8201,374,8385,99r,c8391,92,8396,85,8407,78v22,-25,43,-50,60,-74l8055,4v-71,63,-147,105,-179,126c7843,152,7800,169,7762,190v-33,18,-71,32,-98,50c7572,275,7475,310,7361,342v-11,-14,-22,-28,-27,-42c7323,279,7317,261,7317,247v,-4,,-4,,-4c7317,233,7317,226,7312,222v,,,,5,c7323,222,7323,222,7317,222v-5,,-5,,-16,c7296,222,7290,226,7279,229v-10,7,-21,21,-32,35c7236,279,7231,296,7225,314v-11,35,-5,74,17,106c7269,444,7301,469,7317,476xm9643,3666v,-7,-6,-10,-6,-17c9632,3638,9621,3628,9605,3614v-16,-15,-33,-29,-65,-36c9529,3575,9524,3571,9513,3571v-33,-7,-71,-7,-109,-3c9366,3575,9334,3585,9301,3599v-65,29,-119,64,-157,99c9101,3733,9047,3797,9009,3885v-38,85,-60,187,-71,296c8933,4287,8938,4400,8944,4498v,14,,32,5,46c8949,4590,8954,4632,8954,4661v,17,,35,,52c8841,4608,8678,4089,8651,4005r,3c8656,4008,8651,3991,8645,3959v-5,-32,-5,-74,,-120c8656,3740,8710,3624,8754,3525v22,-49,59,-130,87,-232c8841,3279,8846,3268,8846,3254v,-7,,-14,5,-21c8851,3226,8851,3219,8851,3212v,-14,,-29,,-43c8851,3155,8846,3141,8846,3127v,-14,-5,-28,-11,-46c8830,3067,8824,3049,8819,3035v-16,-28,-33,-60,-54,-88c8694,2856,8618,2764,8542,2676v-16,-18,-32,-35,-48,-53c8445,2574,8402,2524,8369,2478v-16,-24,-27,-49,-33,-70c8331,2387,8331,2366,8342,2344v11,-21,11,-21,,-3c8336,2348,8331,2362,8331,2380r,3c8326,2337,8358,2316,8358,2316r,l8358,2316v,-3,-11,-10,-38,-17c8293,2291,8261,2281,8206,2281v-10,,-21,,-32,c8152,2281,8120,2284,8082,2295v-11,4,-27,7,-38,14c8022,2320,8006,2330,7990,2344v-6,4,-6,7,-11,11c7952,2383,7941,2415,7941,2443v,28,,49,11,71c7881,2464,7805,2418,7724,2387v-119,-50,-244,-71,-347,-74c7274,2295,7209,2295,7252,2309v-5,7,17,14,22,21c7285,2337,7296,2344,7307,2351v21,18,43,36,59,57c7420,2471,7442,2538,7480,2605v-11,-7,-22,-14,-27,-21c7453,2584,7453,2584,7453,2581v-11,-11,-16,-18,-33,-18l7420,2563v-5,,-5,,-10,c7388,2556,7366,2552,7339,2549v-38,-4,-81,-7,-119,c7182,2552,7155,2559,7144,2566v-22,8,-49,22,-65,39c7079,2605,7074,2609,7074,2609v-6,3,-6,3,-11,7c7041,2637,7036,2658,7036,2672v,4,,4,,4l7036,2676v21,10,38,21,48,31l7084,2707v11,15,22,32,38,53c7133,2782,7144,2806,7155,2834v5,25,16,50,22,78c7182,2944,7187,2975,7193,3007v5,32,11,64,16,99c7225,3176,7252,3247,7290,3310v38,67,87,127,147,180c7491,3543,7556,3585,7610,3617v54,32,103,53,136,63c7865,3730,8028,3765,8152,3800v16,4,27,7,44,14c8212,3822,8228,3825,8233,3832v28,14,82,81,136,166c8374,4008,8380,4015,8385,4026v27,49,54,102,82,159c8494,4241,8521,4301,8548,4357v27,57,59,113,87,163c8694,4622,8748,4699,8776,4735v27,35,54,74,86,109c8857,4844,8846,4844,8841,4844v,,,,-6,c8835,4844,8841,4844,8841,4844v,-4,-65,-18,-131,-60c8678,4763,8645,4738,8613,4710v-33,-28,-60,-56,-87,-85c8499,4597,8456,4551,8391,4505v-65,-49,-158,-98,-261,-137c8076,4347,8022,4333,7962,4322v-59,-10,-124,-10,-178,4c7762,4329,7746,4336,7729,4343v-59,11,-113,28,-157,39l7578,4379v5,-8,,-4,-22,3c7545,4382,7513,4386,7485,4400v-21,7,-37,21,-54,35c7415,4449,7404,4467,7393,4481v-11,14,-16,42,-21,70c7372,4562,7372,4572,7372,4587v,21,,42,10,59c7388,4661,7393,4668,7404,4675v22,31,54,56,98,74c7534,4763,7567,4770,7594,4777r5,c7637,4791,7697,4798,7708,4784v5,-14,-44,-32,-71,-42c7626,4738,7610,4731,7594,4724v-49,-85,-38,-155,32,-204c7637,4516,7648,4509,7664,4502v22,-11,49,-21,71,-32c7756,4467,7784,4463,7805,4463v71,,147,14,217,39c8093,4527,8158,4562,8212,4604v54,42,108,88,157,134c8418,4784,8472,4830,8532,4872v119,85,244,159,363,222c9014,5158,9122,5218,9209,5267v87,49,157,88,195,113c9567,5478,9757,5609,9919,5701v82,45,157,84,212,109c10185,5835,10223,5849,10223,5845v,-3,-33,-18,-82,-46c10120,5789,10098,5775,10071,5760v-27,-14,-49,-28,-81,-45c10017,5732,10044,5739,10071,5753v81,46,141,71,163,74c10234,5831,10228,5835,10228,5838r,l10234,5842r,c10234,5842,10239,5842,10239,5838v5,-3,11,-7,16,-14c10266,5813,10277,5799,10277,5796v,3,-11,17,-22,28c10250,5831,10244,5835,10239,5838v38,4,54,-39,60,-46c10293,5782,10277,5764,10250,5739v-6,-3,-6,-3,-11,-7c10217,5718,10190,5697,10147,5676v-27,-14,-60,-28,-92,-46c10011,5609,9968,5588,9925,5563v43,25,86,46,130,67c10087,5644,10120,5662,10147,5676v5,3,16,7,22,10c10196,5701,10217,5718,10239,5732v5,4,5,4,11,7c10277,5764,10288,5782,10299,5792v5,4,5,7,5,7c10304,5799,10304,5792,10299,5782v-6,-7,-6,-11,-11,-22c10282,5753,10277,5743,10266,5736v-16,-18,-43,-39,-76,-57c10158,5658,10120,5641,10076,5619v-43,-21,-86,-42,-124,-67c9914,5528,9870,5500,9838,5468v-71,-60,-136,-124,-195,-183c9616,5253,9578,5214,9534,5165v-48,-71,-103,-148,-173,-233c9290,4819,9225,4689,9187,4551v-37,-137,-43,-285,-21,-419c9171,4111,9171,4093,9177,4072v5,-14,5,-25,10,-39c9204,3970,9225,3910,9252,3853v,-3,6,-7,6,-7c9269,3839,9280,3829,9290,3818v22,-18,44,-32,71,-42c9426,3744,9496,3723,9556,3709v5,,11,-4,22,-4c9583,3702,9594,3702,9599,3698v17,-3,27,-10,27,-10c9626,3691,9626,3695,9605,3698v32,-7,65,-10,65,-10l9670,3688v,,-11,-4,-11,-8c9659,3680,9659,3680,9659,3680v,-3,,-3,,-7c9648,3673,9643,3670,9643,3666xm8445,370v-11,4,-16,4,-16,7c8429,381,8434,381,8445,381v5,,16,,22,-4l8467,377v5,4,10,4,21,11c8494,391,8504,395,8515,398v22,7,49,18,82,22c8613,420,8624,420,8640,420v108,7,244,-4,336,-75c8981,353,8992,360,8998,367v16,10,27,24,38,35c9068,437,9117,472,9160,508v27,21,55,45,76,67c9269,603,9296,635,9328,666v60,64,103,127,147,187c9491,874,9502,892,9513,913v21,35,32,67,32,92c9551,1029,9545,1047,9545,1058v,7,,10,,10c9545,1068,9551,1065,9551,1058v70,14,244,28,287,-187c9838,871,9887,931,9925,991v,7,5,10,5,17c9935,1022,9941,1033,9941,1047v-6,7,-11,11,-11,18l9930,1068v,18,16,32,16,42c9946,1125,9946,1135,9946,1142v,4,,7,,7c9946,1149,9946,1149,9946,1149v,,,,,c9946,1149,9946,1149,9946,1149v,,,,,c9952,1149,9957,1149,9963,1146v5,-11,10,-18,16,-25c9979,1125,9979,1125,9979,1125v,,,-4,,-7c9979,1118,9979,1118,9979,1118v,-4,5,-8,5,-11c9984,1107,9984,1107,9984,1103v60,-42,195,-169,174,-303c10158,800,10418,885,10526,769v6,,11,,11,c10537,769,10537,765,10532,765v,-4,5,-4,5,-7c10537,758,10494,737,10445,705v-5,-7,-11,-14,-16,-21c10418,670,10402,652,10385,638v-16,-14,-27,-32,-43,-49c10326,571,10315,553,10304,536v-5,-18,-11,-42,-16,-71c10277,412,10266,342,10255,286v-5,-29,-11,-74,-21,-131c10228,113,10217,67,10206,18r-1463,c8743,21,8743,21,8743,25v,17,5,35,11,49c8743,102,8732,134,8721,159v-5,10,-16,21,-21,31c8689,204,8673,222,8656,236v-5,7,-16,14,-21,21c8624,264,8618,271,8613,275v-33,25,-60,42,-71,49c8521,338,8488,360,8461,370r,c8456,374,8450,374,8445,377v11,-10,5,-10,,-7xm18592,21v32,11,76,4,97,-7c18695,11,18706,7,18711,4r-152,c18565,11,18575,18,18592,21xm19356,137v,,,4,,4c19356,155,19361,187,19388,201v11,7,22,7,33,7c19481,204,19486,141,19486,134v5,-7,27,-49,76,-120c19567,11,19573,7,19573,4r-195,c19367,28,19356,49,19351,71v-6,17,-6,35,-6,49c19356,127,19356,130,19356,137xm5426,120v,,,3,,3c5426,145,5426,212,5453,233v5,3,11,7,22,7c5529,240,5550,134,5556,123v,,22,-45,70,-116l5442,7v-11,18,-16,35,-16,49c5420,74,5420,92,5420,106v,3,,7,6,14xm130,7819v16,-14,33,-35,27,-46c157,7770,152,7770,152,7766v-6,,-11,,-11,c136,7756,119,7738,103,7710,81,7678,49,7636,11,7583r,317c22,7897,38,7886,60,7876v27,-21,65,-46,70,-57xm17551,20997v-5,,-11,,-27,50l17524,21047r-6,-4l17513,21043v-11,,-54,21,-87,46c17405,21103,17388,21124,17367,21142v-17,17,-33,38,-44,60c17302,21233,17291,21262,17280,21293v-16,43,-22,92,-22,138c17258,21484,17264,21537,17275,21582r249,c17524,21579,17524,21579,17524,21575v-6,-28,-6,-56,-6,-84c17518,21480,17518,21463,17513,21445v,-127,11,-257,16,-321c17535,21089,17546,21054,17556,21011v,-10,,-14,-5,-14xm4737,4r-86,c4651,4,4651,4,4656,4v22,10,54,7,81,xm16,14870r,c16,14867,11,14863,5,14859r,15c5,14874,5,14874,5,14874r11,-4xm21269,18385v,-7,-21,-28,-38,-64c21215,18283,21199,18233,21183,18191v-17,-42,-44,-138,-60,-240c21107,17849,21101,17740,21096,17673v11,-11,16,-18,16,-18c21107,17652,21074,17669,21036,17701v-38,28,-81,70,-103,106c20928,17814,20928,17821,20922,17828v-5,-4,-10,-11,-16,-18c20901,17807,20901,17803,20895,17796v-16,-28,-32,-67,-43,-106c20847,17655,20852,17620,20857,17585v11,-46,33,-92,49,-134c20922,17408,20960,17341,20971,17253v11,-88,,-190,-43,-296c20906,16904,20879,16855,20847,16805v-33,-49,-71,-95,-98,-141c20738,16643,20727,16619,20722,16597v-6,-24,-6,-45,-6,-66c20716,16513,20722,16495,20733,16481v11,-21,27,-39,49,-53c20792,16421,20809,16418,20814,16414v5,4,5,4,11,4c20830,16418,20830,16411,20825,16404v-6,-7,-16,-18,-38,-29c20771,16368,20749,16361,20727,16358v-21,-4,-43,-7,-65,-11c20641,16344,20608,16340,20565,16344v-44,3,-92,14,-136,35c20391,16404,20370,16439,20359,16467v-6,18,-11,39,-11,53l20342,16516v-37,-45,-54,-95,-59,-141c20277,16351,20277,16326,20277,16305v,-21,,-46,6,-67l20283,16238v5,-42,16,-81,32,-113c20321,16118,20321,16115,20321,16111r,l20321,16111v21,-14,21,-14,5,-4c20305,16118,20267,16136,20223,16171v-43,32,-97,77,-141,134c20034,16361,19990,16425,19952,16492v-21,35,-38,74,-54,113c19898,16605,19893,16601,19887,16597v-5,-3,-11,-7,-16,-10c19844,16566,19795,16552,19757,16545v-22,-4,-54,-11,-97,-11c19611,16534,19567,16552,19529,16576v-38,25,-59,57,-70,88c19454,16686,19454,16703,19454,16721v,,,,,c19454,16739,19443,16749,19443,16746r,c19486,16753,19513,16760,19551,16784v-22,-10,-49,-21,-70,-24c19459,16753,19459,16756,19475,16760v16,7,49,14,87,35c19600,16816,19638,16848,19660,16890v27,42,43,92,59,145c19757,17140,19806,17250,19887,17334v38,43,81,78,125,103c20055,17461,20088,17479,20109,17489v87,43,206,82,288,120c20456,17637,20500,17669,20516,17680v5,3,11,10,22,14c20565,17715,20608,17750,20641,17793v38,38,70,84,97,123c20765,17955,20792,17986,20803,18001v22,28,54,60,82,84c20901,18099,20917,18110,20928,18117v5,35,43,106,59,144c20993,18269,20993,18276,20998,18283v,3,6,3,6,7l21004,18290v-54,-14,-174,17,-239,38c20765,18328,20771,18328,20771,18332v11,4,21,7,32,11c20847,18353,20901,18378,20960,18413v22,14,38,28,60,46c21063,18494,21101,18536,21145,18579v21,21,43,46,65,67c21231,18667,21259,18688,21280,18709v49,43,103,81,152,113c21443,18829,21459,18840,21470,18847r,-321c21443,18501,21410,18480,21383,18459v-38,-28,-76,-53,-114,-74xm20012,16418v16,-29,38,-57,54,-81c20104,16287,20142,16241,20185,16203r6,-4c20126,16263,20061,16344,20012,16418xm20521,17680r,l20521,17680r,xm21389,12649v-22,64,-22,123,-11,176c21383,12854,21389,12885,21399,12913r,4c21399,12931,21399,12928,21405,12917v,4,,,,-4c21405,12903,21405,12889,21405,12868v,-25,5,-57,16,-92c21427,12758,21432,12744,21443,12727v,-4,,-4,5,-7l21448,12720v6,-11,16,-22,22,-32l21470,12508v-16,21,-33,42,-49,67c21410,12603,21399,12628,21389,12649xm21399,8126v-5,,-10,4,-16,7c21372,8137,21367,8140,21361,8144v-5,3,-5,10,-5,17c21356,8161,21356,8165,21356,8165r,c21356,8165,21356,8165,21356,8165v,,,,,c21356,8165,21356,8168,21361,8175v,7,6,14,11,22c21378,8204,21378,8211,21383,8218v,3,6,10,6,14c21394,8239,21394,8246,21399,8256v11,39,28,92,22,149c21416,8461,21378,8521,21345,8588v-16,32,-27,67,-32,102c21307,8725,21307,8761,21318,8796v6,35,22,67,38,99c21367,8919,21378,8940,21394,8958v5,11,11,18,16,28c21432,9014,21454,9043,21475,9067r,-945c21470,8122,21464,8122,21459,8122v-22,-3,-43,,-60,4xm21432,11313v,3,,3,,7c21432,11320,21432,11327,21437,11327v,,,,,c21437,11327,21437,11331,21437,11331v-10,7,-21,17,-21,21l21416,11355r,c21421,11359,21427,11355,21437,11348v6,-3,11,-7,22,-10c21459,11338,21464,11338,21464,11334r,-166c21459,11175,21454,11179,21454,11186v-27,53,-22,106,-22,127xm21177,15907v-97,10,-173,28,-222,42c20917,15959,20879,15970,20847,15984v-38,14,-71,28,-98,46c20700,16055,20662,16083,20657,16093r,4l20657,16097v5,3,5,3,11,l20662,16104r22,-7c20706,16090,20733,16086,20760,16079v54,-7,157,-21,282,-17c21145,16065,21264,16079,21367,16104v38,7,70,18,97,25l21464,15903v-92,-7,-195,-7,-287,4xm21199,2330v32,11,60,32,87,57l21291,2390v11,11,22,21,33,32c21356,2457,21389,2503,21410,2559v6,18,11,36,17,57c21427,2616,21427,2619,21427,2619v-22,-17,-55,-38,-93,-45c21318,2570,21296,2566,21275,2563v-38,-4,-82,-7,-119,c21118,2566,21090,2574,21080,2581v-22,7,-49,21,-65,38c21015,2619,21009,2623,21009,2623v-5,3,-5,3,-11,7c20977,2651,20971,2672,20971,2686v,4,,4,,4l20971,2690v22,10,38,21,49,32c21031,2736,21042,2753,21058,2774v11,22,22,46,32,75c21101,2894,21107,2947,21123,3021v5,32,11,64,16,99c21156,3190,21183,3261,21221,3324v38,67,86,127,146,180c21399,3532,21432,3561,21464,3585r,-1237c21410,2337,21361,2330,21313,2330v-103,-17,-168,-17,-114,xm20998,2693r,c20998,2693,21004,2697,21004,2700v,-3,-6,-7,-6,-7xm18088,21512v-27,-14,-98,-49,-196,-49c17887,21463,17887,21463,17882,21463v-44,,-82,10,-114,21c17730,21498,17703,21519,17692,21540v-5,11,-11,25,-16,39l18164,21579v-6,-14,-33,-39,-76,-67xm21421,16516v-5,7,-5,18,,25c21427,16548,21437,16552,21443,16555v5,,5,4,11,4c21459,16562,21464,16566,21470,16569r,-81c21459,16492,21448,16499,21437,16502v-5,4,-10,7,-16,14xm21356,4456v-16,14,-27,32,-38,46c21307,4516,21302,4544,21296,4572v,11,,22,,36c21296,4629,21296,4650,21307,4668v6,14,11,21,22,28c21351,4728,21383,4752,21427,4770v16,7,32,10,48,17l21475,4403v-16,,-38,7,-59,18c21394,4428,21372,4442,21356,4456xm21112,5697v-22,4,-49,4,-70,4c20966,5701,20895,5690,20841,5669r,c20776,5627,20787,5567,20787,5567v,,,,-16,45c20765,5623,20765,5641,20771,5658v,4,,11,,14c20771,5697,20776,5732,20803,5768v22,35,65,70,103,95c20944,5887,20982,5905,20998,5912v22,7,49,18,71,25c21139,5961,21199,5983,21210,5986v-76,28,-147,57,-228,78c20944,6074,20906,6081,20874,6092v-6,-4,-11,-4,-22,-4c20841,6088,20836,6095,20830,6099v-21,3,-48,7,-70,10c20754,6102,20738,6095,20727,6099r,c20711,6102,20706,6109,20700,6117v-5,,-16,,-21,c20581,6120,20505,6113,20467,6109r,c20489,6113,20516,6117,20554,6120v-6,,-11,,-22,c20500,6117,20473,6113,20456,6109v-11,-3,-16,-3,-16,-3c20456,6113,20483,6120,20521,6124v-10,,-21,-4,-32,-4c20451,6113,20451,6117,20478,6120v33,7,92,18,173,28c20792,6169,21004,6198,21242,6212v-5,,-5,3,-5,3c21226,6215,21204,6219,21188,6229v-32,14,-60,36,-76,57c21101,6296,21090,6314,21069,6332v-16,21,-38,45,-38,77c21025,6437,21036,6469,21042,6494v5,24,16,49,21,67c21063,6564,21063,6564,21069,6561v27,84,124,123,108,74c21161,6582,21177,6543,21177,6543v,-18,6,-35,16,-53c21199,6483,21204,6476,21210,6469v21,-25,59,-60,114,-85c21367,6363,21427,6349,21486,6339r,-723c21454,5627,21421,5634,21389,5644v-114,25,-206,42,-277,53xm21416,19654v-11,14,-22,28,-27,39c21378,19710,21378,19728,21378,19735v-11,-3,-6,-3,,l21378,19739r,l21378,19739v5,3,11,7,16,10c21416,19774,21437,19806,21464,19837r,-222c21459,19615,21459,19619,21454,19619v-11,14,-27,24,-38,35xm21215,21145v-32,,-49,4,-49,4l21166,21145v17,-7,27,-17,38,-28c21215,21106,21237,21078,21253,21050v22,-32,16,-63,38,-78c21296,20969,21291,20969,21291,20972r-5,c21324,20895,21345,20817,21291,20782v,-3,,-3,,-3c21286,20775,21259,20793,21248,20814v-17,21,11,49,-49,74l21199,20888v,10,-6,28,-22,49c21161,20958,21145,20983,21118,21008v-28,24,-49,49,-82,67c21020,21085,21004,21092,20993,21099v-11,4,-16,7,-27,7c20960,21106,20955,21110,20944,21110v-5,,-5,,,l20944,21110r,c20939,21110,20933,21110,20928,21114v-71,7,-298,84,-564,222c20359,21276,20353,21230,20353,21230v17,-71,22,-138,22,-194c20375,21029,20375,21018,20375,21011v,-28,,-56,-5,-88c20364,20909,20364,20891,20353,20877v,-10,-5,-31,-5,-38c20348,20839,20348,20839,20348,20839v,7,,10,,17c20348,20863,20348,20863,20348,20856v,-7,,-17,5,-32c20359,20793,20391,20747,20435,20705v10,-15,27,-29,43,-46c20483,20652,20494,20641,20500,20634v21,-25,43,-46,65,-63c20608,20532,20646,20500,20662,20490v33,-25,82,-53,120,-75c20825,20398,20857,20387,20857,20384v,-4,-16,,-38,3c20819,20387,20819,20387,20819,20384v,,,,,c20819,20384,20641,20179,20272,20366r-5,4c20245,20377,20229,20387,20207,20394v-16,11,-38,18,-54,29c20137,20433,20120,20444,20115,20458v-6,3,-6,7,-6,10c20104,20472,20099,20475,20093,20479v-59,-60,-238,-155,-336,-226c19757,20257,19757,20257,19757,20257v,,,,,c19757,20257,19757,20253,19757,20253v,-3,-5,-10,-11,-21c19741,20218,19730,20204,19725,20190v-6,-14,-17,-46,-11,-81c19714,20102,19714,20095,19719,20088v,-11,6,-22,11,-32c19735,20042,19746,20028,19757,20021v,,6,,6,c19773,20017,19779,20017,19779,20014v,-4,-27,-7,-60,-4c19687,20014,19638,20017,19605,20028v-16,3,-43,14,-76,28c19513,20063,19497,20074,19481,20084v-11,11,-27,21,-33,32c19448,20119,19443,20119,19443,20123v-17,25,-27,53,-27,77c19416,20229,19421,20253,19426,20271r,c19421,20267,19416,20267,19416,20264v-33,-18,-71,-32,-103,-42c19264,20204,19215,20186,19172,20169v-17,-7,-33,-14,-49,-21c19074,20126,19025,20109,18998,20084v,-3,,-3,,-7c18993,20059,18993,20049,18987,20049r,c18982,20049,18977,20063,18977,20081v,17,5,38,10,56c18987,20144,18993,20155,18993,20169v,3,,7,,10c18998,20197,18998,20218,18998,20239v,7,,11,,18c18998,20278,18998,20303,19004,20324v,10,5,21,10,32c19009,20352,19004,20349,18998,20345v-5,-4,-11,-7,-16,-11c18960,20324,18939,20317,18912,20313v-17,-3,-44,-7,-76,c18819,20317,18803,20320,18787,20324v-16,7,-33,14,-44,25c18700,20384,18695,20433,18711,20465v-5,21,-5,35,-5,35c18706,20500,18733,20486,18771,20472v,,5,,5,3l18781,20475v6,,11,,11,-3c18792,20472,18792,20472,18792,20472v54,-4,114,21,141,127c18960,20705,19014,20828,19085,20927v-11,,-27,,-38,c19042,20927,19036,20927,19031,20927v,,,,,c19014,20927,18998,20927,18982,20927v,,,,,c18912,20916,18814,20920,18743,20930v-37,4,-97,14,-168,35c18505,20987,18435,21025,18380,21075v-54,49,-97,105,-119,158c18245,21269,18239,21300,18234,21329v,3,,3,,3c18234,21346,18234,21364,18234,21374v,11,,11,,4c18234,21371,18234,21353,18239,21332r,l18239,21332r,c18239,21353,18239,21367,18239,21378v,3,-5,7,-5,10c18229,21399,18234,21399,18234,21392v,-4,,-4,5,-7c18239,21392,18239,21392,18239,21392v65,-63,174,-99,299,-123c18543,21269,18554,21265,18559,21265v125,-14,260,-18,374,-10c18987,21258,19042,21262,19085,21265v43,4,76,7,98,7c19204,21272,19226,21276,19248,21279v21,,43,4,65,7c19356,21293,19399,21304,19443,21307v38,4,76,7,103,4c19573,21307,19584,21304,19584,21300v,-3,-17,,-38,c19524,21300,19486,21297,19448,21290v-32,-7,-70,-14,-108,-21c19410,21276,19491,21279,19557,21283v81,35,168,67,173,60c19735,21339,19714,21329,19681,21311v206,56,418,92,418,92c20115,21420,20137,21441,20153,21459v-16,11,-33,21,-49,32c20077,21501,20044,21519,20023,21533v-17,11,-49,32,-87,56l20169,21589v,-3,5,-3,,-7l20169,21582v16,-10,33,-21,49,-31c20212,21537,20202,21526,20196,21512v-5,-7,-11,-14,-16,-21c20185,21498,20191,21505,20196,21512v6,10,16,25,22,39c20223,21561,20229,21575,20234,21586r217,c20440,21568,20435,21554,20429,21547v-27,-32,-11,-21,-21,-74c20424,21463,20445,21455,20462,21445v,,,,5,c20478,21441,20500,21434,20521,21420v49,-24,130,-60,217,-88c20830,21300,20933,21272,21020,21258v87,-14,163,-18,195,-18c21291,21240,21394,21244,21459,21247r,-21c21416,21223,21362,21216,21313,21216v48,,97,,146,l21459,21121v,,-5,,-5,c21372,21124,21286,21135,21215,21145xm21296,360v-10,-15,-21,-29,-27,-43c21259,296,21253,279,21253,264v,-7,,-3,-5,7c21242,264,21237,257,21231,257v-5,,-10,,-10,c21226,250,21237,240,21253,243v6,,6,,,c21248,243,21248,243,21237,243v-6,,-11,4,-22,7c21204,257,21193,271,21183,286v-11,14,-17,31,-22,49c21150,370,21156,409,21177,441v22,31,54,49,71,56c21280,511,21324,518,21356,518r,c21389,518,21410,518,21416,515v,,,,,c21416,518,21389,522,21356,518v33,4,65,7,103,4l21459,303v-43,18,-98,35,-163,57xm21394,21459v-33,4,-70,11,-103,25c21231,21512,21183,21544,21139,21575v,,,,,l21464,21575r,-120c21448,21455,21421,21455,21394,21459xm21334,16813r-48,67l21296,16880v6,,11,,22,c21334,16880,21351,16880,21356,16880v16,,27,3,38,3c21416,16887,21437,16894,21459,16904v5,4,11,4,11,7l21470,16693v-16,7,-33,14,-43,24c21389,16746,21356,16777,21334,16813xm21437,17052v-5,21,-5,43,6,57c21448,17116,21454,17119,21459,17123v-22,,-49,,-81,7c21334,17137,21286,17155,21248,17179v-17,11,-38,21,-55,35c21183,17221,21177,17229,21166,17232r-43,35l21166,17278v,,6,,6,c21172,17278,21172,17278,21172,17278r,c21177,17281,21183,17281,21188,17285v11,3,16,11,27,14c21226,17310,21237,17317,21242,17324r6,3c21269,17352,21307,17384,21345,17398r6,c21302,17408,21259,17429,21221,17451v-22,14,-38,28,-55,42l21161,17496v-5,8,-11,15,-16,22c21139,17521,21134,17528,21134,17535r-22,28l21123,17560v11,,22,-4,33,-4l21172,17553r11,c21193,17553,21204,17553,21215,17553v16,3,33,7,54,14c21291,17578,21313,17585,21324,17592v5,3,10,3,10,7c21351,17606,21372,17616,21389,17623v-6,4,-17,14,-33,29c21334,17676,21329,17708,21329,17715v,11,5,25,16,35c21318,17764,21296,17778,21275,17789v-16,11,-33,21,-54,32c21221,17821,21204,17831,21204,17831r-5,4c21193,17838,21188,17838,21188,17845v,4,5,4,5,8l21226,17870v60,32,130,60,195,81l21427,17955v,,,,5,c21427,17962,21421,17969,21416,17976v-6,7,-11,14,-17,25c21394,18015,21394,18032,21394,18046v,15,,29,,53l21394,18103r5,c21405,18103,21410,18103,21410,18103v6,,11,,11,c21421,18103,21427,18103,21427,18103v,,5,,5,c21437,18103,21437,18103,21443,18103r,-1104c21443,16999,21443,17003,21437,17003v17,14,6,32,,49xm20933,19203v-81,24,-168,53,-244,98c20613,19347,20565,19411,20532,19478v-32,67,-59,134,-76,201c20445,19714,20440,19746,20429,19781v-5,32,-16,67,-16,99c20413,19894,20418,19908,20424,19922v-22,144,76,155,189,159c20624,20084,20635,20088,20646,20088r5,c20657,20088,20657,20088,20657,20091v22,4,38,4,38,4l20695,20095v21,,38,,54,-4c20765,20091,20782,20091,20792,20091v33,7,71,4,103,-7c20944,20066,20966,20031,20960,20003r,c20966,19996,20966,19989,20966,19985r,-3l20966,19982r,l20966,19982v,,-6,,-6,l20933,19978v-27,18,-54,25,-81,29c20847,20007,20847,20007,20841,20007v-16,-4,-32,-8,-49,-18c20776,19978,20765,19964,20749,19954v-11,-7,-22,-18,-27,-21c20722,19915,20722,19897,20722,19880v32,-92,97,-184,184,-275c20955,19559,21009,19513,21074,19474v65,-39,141,-70,217,-99c21351,19354,21410,19340,21470,19326r,-215c21421,19115,21372,19118,21324,19125v-87,11,-228,28,-391,78xm20960,20003v,11,-5,25,-16,42c20933,20056,20922,20066,20906,20074v-16,7,-32,10,-54,10c20912,20077,20944,20031,20960,20003xm20754,19968v6,3,6,7,11,14c20744,19971,20727,19961,20727,19961v,-11,-5,-21,-5,-28c20727,19940,20738,19954,20754,19968xm20727,20084v6,,6,,11,c20733,20088,20727,20088,20727,20084v-11,,-16,,-27,c20695,20084,20689,20084,20684,20084v-5,-3,-11,-3,-22,-7l20662,20077v6,,17,,22,c20700,20081,20716,20084,20727,20084xm21437,1742v-27,-39,-54,-78,-86,-113c21324,1593,21291,1565,21259,1541v-11,-7,-22,-18,-33,-25c21204,1502,21177,1488,21150,1477v-22,-10,-49,-14,-70,-14c21074,1460,21058,1456,21058,1452v,,,,,-3c21074,1452,21107,1445,21134,1442v43,-11,92,-28,125,-46c21269,1393,21280,1385,21291,1375v16,-11,22,-25,27,-42c21324,1304,21318,1273,21291,1241v-11,-18,-27,-32,-49,-42c21237,1195,21226,1192,21221,1188v-22,-7,-49,-14,-82,-14c21123,1174,21107,1174,21090,1174v,,6,-4,6,-4c21107,1163,21118,1160,21128,1153v17,-11,28,-21,44,-35c21188,1100,21204,1079,21210,1058v11,-29,16,-60,11,-92c21215,899,21172,832,21145,800v,,,,,c21150,793,21156,790,21150,786v-5,-3,-11,,-27,7c21118,797,21112,800,21101,804v-16,7,-48,21,-97,32c20917,853,20809,857,20706,857v-44,,-125,,-223,-7c20483,850,20478,850,20478,850r-5,c20451,846,20429,843,20402,839v27,-28,49,-63,76,-95c20494,719,20516,691,20532,659r22,-35c20651,501,20727,381,20776,261r22,-46c20830,148,20868,74,20906,r-249,c20641,134,20554,296,20494,402v44,-99,87,-236,87,-381c20581,14,20581,7,20581,r-206,c20375,67,20364,141,20337,236v-16,60,-32,109,-43,141c20294,384,20288,391,20288,395r-5,14c20267,458,20245,515,20234,564v-5,14,-11,42,-16,64c20223,585,20223,532,20223,490v,-14,,-53,-5,-106c20218,338,20207,282,20196,229r-16,-81c20180,141,20174,134,20174,127v-5,-18,-5,-35,-10,-56c20158,46,20147,25,20137,4r-282,c19860,21,19865,35,19871,56v5,25,11,50,16,74l19909,236v22,109,27,198,27,243c19936,494,19936,511,19936,529r,14c19936,561,19936,582,19936,610v,14,,25,,39c19936,680,19941,712,19941,740v,14,,32,-5,43l19936,790v-27,3,-54,7,-87,14c19752,818,19676,846,19622,871v10,-11,16,-21,21,-35c19654,818,19660,797,19660,776v,-18,-6,-50,-33,-85c19611,673,19594,656,19573,642v-22,-14,-54,-25,-87,-36c19416,585,19340,585,19291,589v-65,3,-119,14,-157,21c19128,610,19123,613,19123,617v-22,3,-38,7,-38,7l19080,624r,4c19085,649,19085,666,19085,687v-5,22,-5,57,-33,99c19036,818,19004,853,18971,881v-32,29,-76,57,-125,78c18819,973,18743,1008,18624,1040v-32,11,-65,18,-103,28c18467,1082,18418,1093,18364,1110v11,-10,27,-24,38,-35c18451,1026,18500,959,18532,913r27,-35c18695,733,18809,613,18906,522v33,-32,71,-60,98,-88c19042,398,19080,367,19107,342v21,-14,38,-25,48,-28l19150,307v,,-5,3,-16,7c19128,310,19123,314,19112,321v-32,10,-76,28,-135,53c18982,370,18987,370,18993,367v157,-74,168,-81,162,-88l19155,275r-5,c19150,275,19150,275,19150,275v-27,,-260,99,-390,166c18716,462,18657,494,18592,536v-33,21,-65,42,-98,63c18451,631,18407,659,18369,691v-75,60,-140,127,-195,187c18142,917,18115,955,18088,991v,-14,,-29,-6,-39c18082,941,18077,934,18077,924v-6,-29,-27,-99,-60,-173l18012,740v-11,-24,-22,-49,-33,-74l17979,666v,-7,-5,-14,-5,-17c17974,645,17968,642,17968,635r,-4c17968,617,17968,599,17958,582r,c17958,578,17958,578,17952,578v,,,,,c17952,578,17952,575,17947,575v,-4,,-4,,-7l17947,564v,-3,,-3,,-7c17947,557,17947,553,17947,553r,l17947,550r,c17947,550,17947,546,17947,546r-6,l17941,546r,l17947,546v-6,-7,-6,-14,-6,-21c17985,497,18028,465,18071,430v55,-42,109,-88,158,-137c18256,268,18272,240,18288,215v11,-21,22,-42,33,-63l18326,137v11,-24,27,-49,43,-70c18386,46,18407,25,18429,7v6,-3,6,-3,11,-7l16814,r,c16787,28,16765,60,16743,92v-5,10,-10,17,-16,28c16705,159,16689,197,16678,236v-11,43,-21,88,-21,138c16651,416,16657,455,16662,487r5,38c16667,536,16673,550,16673,561r,3c16673,575,16678,582,16678,592v-5,11,-11,21,-16,36c16640,649,16581,702,16554,730v-6,3,-6,7,-11,10c16532,747,16521,758,16510,769r,c16494,783,16478,800,16462,814v-22,25,-44,50,-66,67c16396,881,16396,878,16396,878v,-4,6,-7,6,-11c16418,839,16429,804,16424,772v-6,-25,-11,-46,-22,-67c16396,695,16386,684,16380,673v-5,-7,-16,-14,-27,-21c16337,642,16321,631,16304,624v-48,-21,-114,-28,-168,-18c16082,617,16044,645,16033,666v,,,,,c16033,666,16033,666,16033,666v,,,,,4c16033,670,16033,673,16028,673r-6,4l16077,698v5,4,11,4,16,7c16115,716,16147,740,16169,769v21,35,27,74,27,91c16196,885,16190,910,16185,920r,4c16180,941,16174,969,16158,987v-5,7,-11,11,-11,18l16147,1005v,,,,-5,c16131,998,16120,987,16109,980v6,-11,6,-21,-5,-28c16093,941,16077,938,16060,941v-10,-7,-21,-14,-27,-21c16044,910,16039,899,16028,888v-11,-10,-33,-14,-49,-10c15968,871,15963,864,15952,857v11,-11,11,-25,,-36c15947,814,15936,811,15925,811v-11,,-22,,-27,3c15887,807,15882,800,15871,797v16,-11,21,-28,5,-39c15860,747,15833,744,15816,751v,-7,,-18,-5,-28c15849,670,16088,286,16266,4r-357,c15833,120,15762,240,15735,307,15714,201,15697,95,15676,4r-277,c15426,120,15453,254,15459,356v-22,4,-44,11,-60,18c15372,381,15323,402,15280,437r,c15280,437,15280,437,15280,441v-33,21,-43,46,-43,63c15226,494,15215,483,15199,469v-44,-35,-120,-71,-201,-95c14960,360,14900,345,14830,331v-33,-7,-65,-14,-103,-24c14667,286,14619,264,14554,233v-17,-11,-33,-21,-49,-29c14489,194,14472,183,14456,173v,-4,,-7,,-14c14456,141,14461,123,14461,106v6,-21,11,-43,17,-64c14483,32,14489,21,14494,7r-222,c14261,11,14250,14,14234,18r,c14212,25,14185,35,14158,49v-22,11,-49,25,-71,43c14082,95,14082,99,14077,99v,,,,,c14077,99,14071,95,14071,95v-5,-10,-16,-24,-22,-39c14039,42,14028,25,14022,7v,,,-3,,-3l13703,4v5,28,10,52,21,74c13741,127,13768,166,13778,183v33,46,87,103,125,127c13914,321,13919,328,13925,335v-6,28,-6,56,,81c13925,420,13925,423,13925,427v,-4,,-4,-6,-4l13919,423v-5,-3,-233,-173,-504,-416l13052,7v43,46,98,99,152,141c13258,190,13301,219,13323,229v125,106,255,205,385,293c13692,522,13675,525,13659,525v-21,4,-43,4,-65,7c13583,532,13578,536,13567,536v-65,-21,-125,-49,-184,-78c13350,437,13301,412,13253,381v-6,-4,-17,-11,-22,-14l13215,356v,,-6,-3,-6,-3c13171,328,13139,300,13095,268v-21,-21,-43,-53,-70,-88c13030,166,13009,145,12987,113v-11,-18,-27,-32,-38,-50c12944,53,12927,28,12917,l10586,v,,,,,c10586,14,10591,28,10591,42v,7,,14,6,18c10597,85,10597,99,10597,106v-6,3,-11,3,-6,10c10597,123,10618,123,10673,123v21,,43,-3,65,-3l10738,120v10,,38,,59,c10814,120,10824,123,10835,123v11,4,22,7,33,14c10895,152,10922,169,10949,180v27,10,54,14,81,14c11030,197,11036,197,11057,194v22,,33,,44,l11106,194v6,,17,,22,3c11193,212,11263,236,11339,279v33,21,71,45,103,74c11502,398,11567,458,11654,532v16,14,32,29,43,43c11751,628,11811,680,11860,733v43,46,76,95,108,145l11984,899v,,,3,,3c11984,910,11990,913,12001,913v5,11,16,21,21,28c12076,1012,12136,1072,12174,1110v54,53,98,89,114,103c12347,1262,12413,1304,12472,1336v71,35,147,67,222,88c12770,1445,12841,1460,12884,1463v11,,27,4,33,4l12933,1470v,,,,5,c12927,1481,12911,1495,12900,1505v-16,21,-32,46,-43,67c12846,1604,12835,1639,12841,1678v,78,38,148,59,187c12895,1872,12895,1883,12895,1886r,4l12895,1890v5,,11,-4,22,-11c12922,1872,12933,1861,12949,1854v27,-14,71,-31,119,-38c13074,1816,13079,1812,13085,1812v5,,5,,10,c13101,1812,13106,1809,13106,1809v22,-4,38,-8,60,-11c13209,1791,13258,1787,13312,1784v6,,11,,11,l13318,1805v-6,11,-11,21,-17,35c13296,1840,13296,1844,13291,1851r,c13285,1851,13280,1854,13274,1865v-5,14,-16,35,-38,60c13215,1950,13188,1974,13161,1995v-33,25,-71,53,-120,78c12955,2122,12846,2175,12738,2225r-17,7c12662,2260,12602,2281,12553,2302v-81,25,-162,49,-249,71c12261,2383,12207,2390,12131,2404r-22,4c12017,2422,11908,2440,11800,2475v-103,35,-217,88,-341,158c11345,2700,11236,2771,11133,2849v-200,151,-379,327,-509,511c10564,3444,10510,3529,10467,3614v-27,52,-49,98,-65,137c10374,3550,10651,2919,10667,2873v613,-84,943,-539,1030,-677c11811,2013,11805,1780,11805,1780v,,-32,-109,-32,-144c11773,1502,11871,1100,11876,1093r,-11l11865,1086v-5,3,-16,7,-27,10c11827,1093,11816,1093,11811,1096v-11,4,-16,11,-16,22c11778,1128,11762,1139,11746,1149v-11,-3,-27,-3,-38,4c11702,1156,11697,1163,11697,1167v,3,5,7,5,10c11692,1188,11681,1199,11665,1213v-17,-4,-33,,-38,10c11621,1227,11621,1234,11627,1241v,3,5,7,10,11c11627,1266,11616,1280,11605,1294v-11,3,-22,7,-22,17c11583,1315,11583,1322,11589,1326v-17,31,-33,59,-44,77c11540,1315,11529,1237,11513,1167v,-4,,-7,,-7c11513,1156,11507,1149,11507,1146v-5,-18,-10,-32,-16,-46c11502,1093,11502,1086,11502,1079v,-11,-16,-21,-33,-25c11469,1051,11464,1047,11464,1044v,-8,-5,-11,-5,-15c11469,1026,11475,1022,11480,1019v6,-7,11,-14,11,-21c11491,991,11486,984,11475,980v-11,-3,-22,-7,-33,-7c11415,977,11399,991,11404,1005v,3,6,10,11,14c11404,1075,11372,1139,11328,1209v,,-5,4,-5,4c11318,1216,11318,1220,11318,1227v-11,14,-22,32,-33,46c11274,1273,11258,1273,11253,1280v-6,3,-6,10,-6,14c11247,1297,11253,1301,11258,1304v-11,11,-22,25,-33,36c11225,1340,11225,1340,11225,1340v-16,-7,-32,-4,-43,7c11193,1301,11198,1248,11198,1195v6,-3,6,-7,6,-10c11204,1177,11204,1170,11198,1167v,-14,,-28,,-46c11209,1114,11215,1107,11215,1100v,-11,-6,-18,-22,-25c11193,1061,11188,1051,11188,1040v10,-7,21,-18,16,-28c11204,1001,11193,991,11177,987v-6,-21,-11,-35,-11,-35l11160,941r-38,43l11122,984v,3,,7,,10l11122,998v-5,7,-10,14,-10,21c11112,1022,11112,1026,11117,1029v-11,32,-27,64,-54,92c11063,1121,11063,1121,11063,1121v-16,,-33,4,-38,14c11020,1142,11014,1153,11020,1160v-11,10,-28,21,-44,32c10965,1195,10960,1199,10954,1202v-5,4,-5,7,-5,11c10889,1252,10819,1287,10748,1326v-162,84,-341,183,-487,320c10255,1646,10244,1650,10244,1653v-10,7,-10,15,-10,22c10223,1685,10212,1699,10196,1713v-11,4,-22,11,-27,18c10169,1734,10169,1738,10169,1745v-22,28,-44,60,-60,88c10000,2020,9990,2217,10082,2425v,4,,8,,11c10082,2461,10103,2496,10125,2531v22,43,44,81,60,106c10206,2669,10228,2693,10239,2707v22,25,49,50,76,67c10320,2778,10320,2778,10326,2782v16,21,48,42,59,49c10380,2863,10369,2944,10353,3078v-6,17,-11,35,-11,53c10337,3148,10337,3159,10331,3166v,,-22,95,-5,109c10326,3275,10326,3275,10326,3275v-11,85,-22,169,-27,243c10293,3557,10293,3589,10288,3621v,-39,-6,-85,-11,-131c10277,3416,10272,3342,10272,3282v-6,-70,-17,-141,-28,-211c10223,2968,10201,2866,10141,2767v-65,-102,-173,-193,-281,-275c9822,2464,9784,2436,9746,2408v-22,-18,-49,-32,-71,-50c9654,2344,9632,2330,9616,2316v-65,-53,-103,-123,-114,-218c9502,2055,9502,2013,9502,1971v5,-57,16,-106,27,-148c9534,1798,9545,1770,9551,1742v43,-96,108,-194,135,-230c9686,1512,9686,1512,9686,1512r6,-3l9692,1505v,-3,-6,-3,-17,l9643,1509v-11,,-22,3,-33,7l9599,1519v-43,11,-86,29,-124,46c9426,1586,9383,1618,9350,1650v-38,35,-70,74,-87,113c9252,1787,9242,1819,9236,1847v-21,95,11,187,98,275c9355,2147,9383,2172,9410,2193v38,28,70,49,92,56l9502,2253v16,70,49,141,87,204c9632,2528,9697,2598,9757,2662r10,10l9795,2707v54,75,108,142,151,201c9968,2951,9984,2993,9995,3042v16,67,27,138,33,201c10055,3483,10060,3680,10066,3786r,25c10076,4001,10082,4238,10087,4407v6,81,6,165,11,225c10098,4650,10098,4664,10103,4678v-10,-3,-16,-7,-27,-7c10049,4664,10011,4657,9973,4661v-48,3,-81,21,-97,31c9849,4710,9832,4728,9827,4738v,4,,4,,4l9827,4745r5,c9838,4745,9843,4749,9843,4749v,3,,3,17,10c9876,4766,9919,4784,9963,4816v48,35,92,81,124,134c10125,5010,10147,5080,10169,5140v21,78,48,148,75,212c10272,5411,10299,5478,10337,5552v10,22,21,39,32,60c10396,5665,10423,5715,10445,5753v32,50,60,89,81,103c10586,5933,10651,6014,10716,6081v60,64,119,120,135,127l10857,6215v,,,,,c10851,6219,10830,6212,10776,6187v-11,-14,-65,-49,-87,-63c10635,6092,10564,6050,10499,6018v-27,-14,-184,-92,-368,-166c10049,5820,9968,5789,9881,5764v-70,-21,-146,-46,-211,-63l9670,5701v-65,-22,-130,-43,-190,-60c9475,5634,9453,5619,9431,5605v-32,-17,-81,-45,-151,-74c9209,5503,9133,5482,9057,5461v-76,-18,-157,-32,-244,-42c8748,5411,8613,5401,8450,5408v-65,3,-141,11,-211,18c8217,5429,8201,5429,8179,5433v-86,14,-168,28,-244,45c7849,5500,7762,5524,7681,5549v-55,18,-114,32,-174,49c7469,5609,7442,5616,7420,5619v-59,15,-119,25,-173,29c7220,5651,7198,5651,7177,5651v-76,,-141,-10,-196,-32c6916,5581,6927,5521,6927,5521r-16,l6895,5567v-6,10,-6,28,,45c6895,5616,6895,5623,6895,5630v,11,,53,32,99c6949,5764,6987,5799,7030,5827v27,18,60,36,98,50c7149,5884,7171,5894,7198,5901v54,22,109,39,130,46c7247,5979,7182,6004,7117,6021v-38,11,-71,18,-109,25c7003,6043,6992,6043,6987,6043v-11,,-22,3,-27,10c6938,6057,6916,6060,6900,6064v-11,-7,-22,-14,-38,-11c6846,6057,6835,6064,6835,6071v-5,,-11,,-16,c6721,6074,6645,6067,6607,6064r-5,l6602,6064r,c6591,6060,6586,6060,6586,6060r,4l6580,6064r,3c6580,6071,6575,6074,6580,6074r,4l6586,6078v,,,,5,c6591,6078,6597,6078,6602,6078v,3,5,3,27,7c6645,6088,6705,6099,6802,6113v196,28,385,49,564,63c7355,6180,7345,6184,7334,6187v-38,18,-71,46,-82,56c7242,6254,7225,6272,7209,6289v-16,21,-38,50,-43,78c7160,6392,7171,6420,7176,6441r6,10c7187,6480,7198,6501,7204,6518v,4,,4,5,7c7231,6578,7274,6614,7301,6617v11,4,16,,22,-3c7328,6610,7334,6603,7328,6589v-16,-49,,-88,,-92c7328,6480,7334,6462,7345,6444v5,-7,10,-14,16,-21c7372,6409,7404,6370,7475,6339v54,-25,130,-46,211,-50c7756,6282,7832,6282,7925,6289v37,4,81,7,146,14l8098,6307v54,3,114,10,179,14c8353,6325,8439,6321,8526,6314v98,-7,184,-21,266,-39c8971,6236,9144,6173,9274,6099v65,-39,125,-78,174,-116c9491,5947,9529,5916,9561,5884v44,-32,71,-32,71,-32c9643,5852,9654,5856,9664,5856r11,3c9729,5873,9854,5901,9984,5944v98,32,201,70,288,113c10369,6102,10434,6138,10445,6145v16,10,38,21,54,31c10510,6184,10521,6187,10532,6194v11,7,21,14,32,21c10580,6226,10602,6236,10613,6247r65,39c10694,6296,10700,6300,10705,6300v6,3,6,7,6,10c10689,6303,10667,6296,10651,6293v-33,-7,-92,-25,-174,-39c10402,6240,10309,6229,10212,6222v-114,-7,-206,-10,-282,-7c9849,6219,9773,6229,9713,6247v,,,,,c9708,6243,9697,6243,9670,6243v-11,,-33,,-49,c9610,6243,9599,6243,9589,6243v-44,,-93,-3,-136,4c9442,6247,9426,6251,9399,6254v-16,4,-44,11,-65,25c9290,6303,9258,6342,9242,6384v-11,39,-6,85,21,124c9274,6525,9290,6543,9307,6557v16,14,32,25,54,32c9366,6592,9372,6596,9377,6592v6,-3,,-7,,-7l9377,6582v,-4,,-4,,-7c9377,6571,9377,6568,9377,6561v,-11,6,-46,33,-81c9426,6451,9453,6423,9486,6399v5,-7,16,-11,21,-15l9507,6384v11,-3,22,-7,33,-10c9589,6360,9648,6349,9713,6346v65,-4,136,-7,228,c10147,6356,10299,6377,10412,6402v120,28,212,71,261,92c10678,6497,10683,6501,10689,6501v43,21,92,46,135,67l10857,6585v38,18,70,36,103,53c11009,6663,11041,6688,11063,6702v11,7,16,10,22,14c11079,6730,11074,6744,11068,6755v,7,-5,10,-5,14c11047,6811,11041,6864,11052,6903v,10,5,24,11,31c11063,6941,11068,6949,11068,6956v,,,,,3c11068,6959,11063,6956,11063,6956v-33,-15,-60,-29,-81,-43c10965,6903,10954,6892,10949,6882v-5,-11,-11,-25,-16,-36l10933,6839v-6,-17,-11,-31,-22,-53l10911,6786v-5,-3,-5,-10,-11,-14l10895,6765r-16,7c10868,6779,10857,6783,10851,6786v-5,4,-16,7,-27,11c10819,6800,10814,6800,10808,6804v-16,7,-32,18,-49,25c10732,6846,10716,6871,10705,6896v,3,-5,10,-5,14c10689,6906,10673,6896,10651,6882v-27,-18,-54,-39,-71,-60c10564,6800,10543,6769,10537,6730v,-4,,-11,,-14c10537,6712,10537,6709,10537,6705v,-7,-5,-14,-11,-21c10515,6677,10499,6677,10488,6677v-11,,-16,4,-27,7l10407,6705v-49,21,-98,43,-130,64c10190,6822,10152,6878,10147,6889v-11,17,-27,45,-27,77c10120,6987,10120,7012,10131,7033v-6,,-11,,-17,l10114,7033v-27,-3,-54,-3,-86,c9984,7033,9946,7037,9908,7044r,c9903,7044,9892,7047,9876,7047r-11,c9854,7047,9854,7051,9854,7051r,3l9865,7072r11,18c9876,7093,9881,7100,9881,7107v11,21,11,46,17,64c9903,7216,9908,7248,9914,7262v5,18,11,39,21,53c9930,7312,9919,7305,9914,7298v-33,-25,-60,-57,-71,-82c9838,7202,9832,7192,9832,7181v,-7,-5,-14,-5,-17l9827,7164r,c9827,7164,9822,7164,9816,7167v-5,,-5,4,-11,4c9795,7167,9773,7171,9762,7181v-22,11,-70,39,-108,81c9616,7298,9594,7343,9583,7382v-11,42,,74,6,88c9594,7481,9599,7495,9610,7509v,4,6,7,6,11c9616,7520,9610,7520,9610,7520v-38,-4,-92,10,-130,21c9431,7555,9383,7573,9350,7590v-43,21,-70,42,-76,46c9252,7654,9231,7678,9220,7699v-5,15,-11,25,-11,32l9209,7735v,3,6,7,11,7l9220,7742r5,l9231,7742v5,,11,3,21,7c9274,7759,9301,7777,9328,7802r87,74c9437,7897,9458,7911,9469,7918v17,11,27,18,44,21c9518,7939,9518,7943,9523,7943v-21,10,-54,31,-86,63c9421,8024,9410,8045,9404,8066v-5,25,-5,49,,74c9410,8161,9421,8186,9442,8211r11,17l9502,8288v,4,5,4,5,4c9507,8292,9507,8295,9513,8295r10,14l9523,8263v,-3,,-7,,-7l9523,8253v,,,-4,,-4c9523,8249,9523,8246,9523,8246r6,-7c9529,8239,9529,8239,9529,8235r,c9529,8235,9529,8232,9534,8232r,-4c9540,8221,9551,8214,9561,8207v22,-14,49,-21,65,-28c9659,8168,9692,8161,9729,8158v38,-4,87,,131,c9892,8161,9919,8161,9952,8161v32,,65,-3,86,-10c10044,8151,10044,8147,10049,8147v22,,33,,49,c10087,8151,10076,8154,10066,8161v-11,7,-28,14,-38,21l10017,8189v-22,15,-44,29,-65,36c9914,8239,9865,8242,9822,8246r-22,3c9773,8253,9746,8253,9724,8253v-11,,-27,,-38,l9681,8253v-6,,-11,,-17,c9659,8253,9648,8253,9637,8249r-16,l9616,8256r,4c9616,8263,9616,8267,9616,8267v,4,,11,,11c9616,8281,9616,8281,9616,8285v,7,5,14,10,24c9637,8323,9654,8338,9659,8345v22,17,43,31,60,38c9746,8397,9778,8412,9816,8422v22,7,49,14,82,21l9892,8447v-27,14,-70,42,-119,74c9740,8546,9681,8598,9659,8662v-5,25,-11,49,-16,84l9643,8754v,10,,17,,28c9632,8785,9621,8792,9605,8799v-16,7,-38,18,-60,32l9534,8838v-27,14,-59,32,-92,49c9323,8954,9171,9050,9041,9145v-49,35,-146,106,-266,201c8673,9430,8553,9526,8439,9628v-32,24,-54,46,-70,56c8369,9681,8369,9677,8369,9674v,-4,,-11,,-14c8369,9649,8369,9610,8369,9571v,-10,,-21,,-31c8385,9497,8401,9462,8407,9459v70,-39,130,-89,190,-152c8607,9296,8613,9289,8624,9279v38,-39,70,-81,97,-127c8743,9120,8786,9050,8819,8958v32,-88,54,-194,65,-296c8889,8567,8889,8457,8873,8345v,-25,-5,-50,-11,-71c8857,8249,8857,8225,8851,8204v-5,-32,,-60,6,-85c8857,8115,8857,8112,8862,8108v,-7,6,-14,11,-21c8878,8080,8878,8077,8884,8073v,-3,5,-3,5,-7c8895,8063,8906,8063,8900,8056v,,,-4,-5,-4c8884,8048,8857,8048,8841,8052v-28,4,-66,11,-93,18c8738,8073,8667,8094,8602,8137v-27,17,-49,35,-70,56c8532,8197,8526,8197,8526,8200r,c8504,8218,8488,8232,8472,8242v-43,-88,-98,-179,-146,-261c8315,7960,8299,7943,8288,7922v-22,-32,-44,-64,-60,-96c8228,7823,8223,7819,8223,7816r,-4c8217,7798,8206,7788,8201,7773v-16,-28,-27,-52,-33,-77c8163,7685,8163,7682,8163,7678v70,-10,146,-21,233,-24c8445,7654,8494,7654,8548,7657v97,4,173,11,206,18c8792,7678,8824,7685,8857,7696v32,10,59,21,87,35c8971,7749,8987,7766,8998,7777v5,7,11,14,16,14l9014,7791v,,,4,,4l9030,7826r,-38c9030,7788,9030,7784,9030,7784v6,-3,6,-7,6,-7c9041,7766,9057,7749,9057,7724v,-21,,-46,-10,-67c9036,7636,9019,7615,8998,7597v-11,-10,-54,-39,-120,-63c8819,7513,8748,7498,8667,7495v-76,-4,-157,-4,-228,c8380,7498,8331,7502,8293,7509v,,,,,c8353,7474,8407,7442,8461,7410v49,-28,98,-49,141,-70c8651,7319,8700,7301,8754,7283v92,-28,195,-52,303,-67c9144,7206,9231,7199,9312,7199v6,,6,,11,c9361,7199,9361,7199,9361,7195r,c9388,7202,9399,7202,9399,7199r,-4l9399,7192v-6,-11,-87,-39,-98,-43c9231,7125,9155,7107,9090,7107v-38,-3,-98,,-157,7c8878,7121,8797,7128,8710,7142v-81,15,-162,32,-233,53c8450,7202,8429,7209,8401,7220v11,-7,22,-14,33,-21l8439,7195r6,-3c8467,7178,8488,7167,8515,7153v17,-7,27,-14,44,-25c8575,7121,8591,7111,8607,7104v76,-39,152,-78,234,-113c8857,6984,8878,6977,8895,6966v70,-28,135,-49,162,-60c9068,6906,9074,6906,9079,6906r5,l9090,6903r,-4c9084,6896,9074,6896,9068,6896v-5,,-11,-4,-16,-4l9052,6892r,c9047,6889,9003,6885,8965,6889v-54,3,-124,14,-206,35c8727,6931,8700,6938,8667,6949v-11,3,-22,7,-32,7c8732,6903,8808,6808,8851,6733v6,,11,-3,17,-7c8878,6719,8878,6709,8873,6702v33,-57,49,-95,49,-95l8933,6582r-22,21c8906,6607,8900,6610,8884,6621v-16,10,-43,31,-76,53c8759,6705,8700,6741,8624,6769v-98,35,-185,60,-277,74c8293,6850,8239,6860,8185,6867v-55,7,-103,18,-158,25c8000,6896,7979,6899,7946,6903v6,-4,16,-7,22,-11c7995,6878,8022,6853,8049,6825v27,-35,49,-67,65,-102c8130,6684,8141,6645,8147,6610v,-56,-17,-113,-60,-159c8082,6441,8071,6434,8065,6427v,-4,-5,-4,-10,-7c8055,6420,8049,6416,8049,6416v-5,-3,-11,-10,-16,-14c8027,6399,8027,6399,8022,6395v-5,-3,-5,-3,-11,-7c8000,6377,7990,6370,7979,6374v-6,3,-6,10,-6,18l7979,6437v,39,-6,78,-22,117c7919,6642,7849,6719,7789,6769v-70,60,-152,113,-206,151c7578,6924,7572,6927,7572,6931v-38,3,-76,7,-108,10c7453,6941,7442,6945,7431,6945v-21,4,-43,4,-65,7c7350,6956,7339,6956,7328,6959v-11,4,-21,4,-27,7c7177,6998,7036,7051,6905,7104v-10,3,-27,10,-37,14c6873,7107,6884,7097,6889,7082v6,-3,11,-10,11,-17c6922,7037,6938,7001,6943,6970v6,-18,11,-43,11,-74c6954,6871,6949,6829,6922,6790v-22,-35,-54,-71,-98,-95c6803,6681,6775,6666,6743,6659v-16,-14,-22,-17,-33,-14c6710,6645,6705,6649,6705,6649v-5,-4,-11,-4,-16,-4c6678,6631,6672,6631,6667,6631r-5,l6662,6631v-11,4,-6,7,,25c6667,6667,6672,6684,6678,6705v5,36,5,85,-6,127c6667,6846,6662,6878,6634,6924v-16,32,-32,63,-54,99c6575,7033,6569,7044,6559,7054v-22,39,-55,95,-71,148c6472,7248,6472,7294,6477,7329v,4,,7,6,7c6456,7361,6434,7389,6418,7417v-17,25,-38,67,-65,134c6342,7580,6326,7611,6309,7643v-16,32,-43,63,-76,92c6185,7784,6120,7826,6060,7869v-16,10,-27,21,-43,28c5946,7946,5892,7989,5854,8027v-5,4,-11,7,-11,11c5832,8024,5816,8006,5805,7989v-32,-39,-70,-89,-97,-145c5675,7791,5659,7735,5653,7682v-5,-64,6,-113,17,-138c5670,7537,5675,7534,5670,7534v5,-11,10,-18,10,-18l5686,7509r-11,c5632,7509,5583,7520,5534,7537v-5,,-11,4,-22,4c5485,7548,5447,7562,5420,7576v-11,7,-81,39,-130,92c5279,7678,5274,7685,5263,7696r-5,-7c5241,7661,5182,7597,5155,7573v-6,-8,-22,-22,-33,-36c5101,7516,5079,7491,5052,7463v-27,-31,-54,-60,-76,-84c4960,7365,4949,7350,4938,7336v5,7,16,14,32,18c4976,7357,4981,7361,4992,7365v27,10,65,17,103,17c5101,7382,5111,7382,5117,7382v27,,70,-3,108,-7c5241,7372,5263,7368,5279,7368v27,-3,60,-11,93,-14c5431,7347,5485,7350,5523,7357v49,11,82,32,98,46c5621,7407,5621,7410,5626,7414v,,6,3,11,3c5653,7414,5675,7396,5686,7382v,-3,16,-28,11,-56c5697,7308,5686,7290,5675,7276v,-3,-5,-7,-5,-10c5718,7255,5778,7241,5821,7220v28,-11,93,-42,152,-95l5984,7114v22,-21,49,-42,76,-56c6076,7051,6098,7044,6120,7044v10,,21,,27,l6152,7044v,,5,,5,3l6163,7047v5,4,16,7,22,11l6195,7061r6,-7l6201,7044v,-4,,-7,,-11l6201,7030v,-11,,-14,-6,-18l6195,7008v-5,-10,-10,-21,-21,-31c6157,6959,6141,6941,6120,6934v,,,,,c6125,6931,6125,6931,6130,6927v17,-10,44,-24,71,-35c6217,6885,6239,6882,6260,6878v22,-3,44,,55,c6320,6878,6326,6878,6326,6878v5,,10,,16,4c6342,6889,6347,6892,6353,6896v10,,21,-7,27,-21c6385,6864,6385,6843,6369,6829v-11,-14,-49,-36,-92,-46c6250,6776,6223,6772,6201,6772v,,-6,,-6,c6195,6769,6195,6765,6195,6762v,-14,-16,-29,-32,-36c6147,6719,6114,6709,6076,6705v,,-5,,-5,c6082,6702,6092,6698,6103,6698v27,-7,60,-7,103,-7c6206,6698,6212,6702,6217,6705v6,,11,,11,c6239,6698,6255,6677,6255,6659v,-10,,-35,-27,-59c6217,6589,6201,6578,6185,6575v-6,,-6,-4,-11,-4c6168,6568,6168,6568,6163,6564v,,5,-3,5,-3l6168,6561v22,-7,44,-18,60,-21c6255,6533,6304,6522,6347,6522v27,,54,,81,3c6439,6525,6450,6529,6456,6529v10,4,21,11,27,14l6494,6550r5,-10l6499,6540v,-11,,-22,,-32c6499,6504,6499,6501,6499,6494v5,-28,-16,-71,-65,-102c6396,6367,6342,6346,6260,6328v-59,-14,-108,-21,-130,-21c6120,6307,6109,6307,6098,6307v11,-7,22,-14,32,-21c6147,6275,6163,6258,6168,6243v11,-14,17,-35,27,-59l6195,6180v6,-21,22,-49,49,-85c6255,6081,6266,6067,6282,6053r38,-32l6326,6014r-22,-7c6298,6004,6288,6004,6282,6000v-43,-10,-87,-10,-114,-7c6174,5983,6174,5976,6179,5965v,-7,6,-14,6,-21c6195,5926,6206,5905,6223,5887v10,-14,27,-24,37,-31c6266,5852,6277,5849,6282,5842r6,-4l6288,5838v,,5,,5,-3l6298,5835v,,,,6,c6309,5835,6320,5831,6326,5831v5,,5,,10,l6347,5831r-5,-7l6331,5813v-5,-3,-11,-10,-16,-10c6309,5799,6309,5799,6304,5799r-6,-3c6293,5792,6288,5792,6282,5792v-16,-7,-38,-10,-59,-10c6206,5782,6190,5782,6174,5785v16,-10,27,-21,38,-28c6217,5753,6233,5739,6250,5725v5,-3,10,-7,10,-14c6271,5701,6282,5690,6298,5679v22,-17,44,-31,65,-38c6374,5637,6391,5634,6407,5630r27,-3c6445,5627,6456,5627,6461,5627r22,l6477,5619v-5,-3,-5,-7,-11,-14l6445,5588v-11,-7,-17,-14,-27,-18c6401,5560,6385,5549,6369,5542v,,-6,,-6,-4c6391,5528,6412,5517,6434,5507v16,-7,43,-25,76,-50c6526,5447,6537,5433,6553,5419v6,-8,16,-15,22,-22l6591,5383v11,-3,,-10,,-14c6591,5369,6591,5369,6591,5366v-5,-4,-5,-7,-11,-7c6559,5344,6537,5334,6504,5327v-10,-4,-27,-7,-38,-7c6477,5313,6499,5292,6526,5256v33,-35,76,-84,114,-123c6662,5112,6716,5055,6786,4988v195,-155,407,-285,412,-285l7214,4692r-21,4c7193,4696,7187,4696,7182,4696r,c7171,4696,7149,4699,7128,4706v-54,11,-109,22,-163,32c6965,4738,6971,4738,6971,4735v5,-4,16,-4,21,-7c6998,4724,7008,4724,7014,4720v11,-3,27,-7,32,-10c7074,4703,7084,4699,7079,4692v,-7,-11,-7,-43,-3c7025,4689,7014,4692,6998,4696v-11,,-22,3,-33,7l6954,4706v-27,4,-54,14,-81,22l6851,4735r-21,7c6803,4752,6775,4759,6748,4770v-27,10,-124,49,-222,109c6472,4907,6428,4936,6407,4953v-27,25,-60,53,-76,81c6320,5048,6304,5059,6298,5073v-38,46,-65,88,-81,116c6190,5189,6168,5193,6147,5200v-17,3,-33,7,-44,14c6109,5196,6120,5168,6125,5136v,-17,5,-31,5,-49l6130,5084v6,-29,11,-53,11,-64c6141,5013,6141,5013,6141,5013r-11,-7l6125,5013v,,,4,,4c6120,5017,6109,5020,6092,5024v-27,,-75,,-135,7c5914,5038,5865,5045,5821,5055v-43,11,-86,25,-130,39c5680,5098,5670,5101,5659,5108v,,,,,c5653,5098,5653,5084,5664,5070v,,,,6,c5686,5066,5708,5034,5718,5013v,-3,6,-18,11,-32c5729,4971,5729,4953,5718,4936v-5,-8,-5,-11,-16,-18l5702,4914v6,-10,11,-24,16,-35c5729,4847,5729,4812,5729,4784r,-11c5729,4759,5729,4742,5729,4717r,-4c5729,4710,5729,4706,5729,4706r6,-35c5735,4664,5735,4664,5735,4661r-6,l5686,4671r-11,4c5670,4675,5664,4678,5653,4682v-10,3,-27,7,-38,14c5567,4717,5529,4745,5502,4777v-6,7,-11,18,-17,25c5464,4833,5464,4869,5464,4876v-6,3,-27,14,-44,21c5420,4879,5420,4865,5415,4851v,-11,-6,-21,-11,-28c5404,4816,5399,4809,5399,4805v,-7,-6,-14,-6,-18c5393,4777,5399,4766,5404,4759v11,-3,22,-7,22,-14c5426,4742,5426,4742,5420,4738v-16,-7,-65,-3,-92,7c5306,4749,5263,4763,5231,4777v-27,10,-55,28,-71,42c5160,4816,5160,4812,5160,4809v,-18,,-57,-11,-106c5149,4685,5144,4661,5144,4639r,-3c5144,4625,5144,4611,5149,4604v22,-10,33,-14,27,-21c5171,4576,5160,4576,5155,4576r-11,3c5138,4579,5128,4583,5122,4583r,c5122,4572,5122,4548,5111,4537v,-3,-5,-3,-10,-3c5095,4534,5090,4534,5084,4558r-21,-38c5063,4520,5068,4520,5073,4516v11,-4,22,-7,38,-14c5117,4498,5122,4495,5133,4491v22,-14,43,-31,60,-56l5198,4428v33,-32,54,-64,60,-74c5344,4248,5437,4156,5534,4072v44,-39,87,-67,136,-92c5718,3955,5773,3931,5832,3917v125,-36,250,-57,358,-64c6298,3846,6401,3850,6488,3867v81,18,136,43,168,60c6683,3941,6716,3963,6737,3987v17,21,22,46,11,81c6737,4121,6705,4178,6662,4227v-44,46,-93,77,-131,99c6526,4329,6521,4333,6515,4336v-11,7,-16,11,-27,14c6483,4354,6477,4357,6472,4357v-33,-10,-49,-21,-65,-24c6396,4326,6391,4326,6385,4326r-5,l6380,4329v,7,27,25,70,46c6515,4400,6602,4414,6683,4410v60,-3,109,-14,152,-28c6878,4364,6911,4340,6949,4304v65,-66,97,-137,92,-197c7036,4061,7014,4019,6976,3987v-22,-21,-54,-39,-98,-53c6846,3920,6808,3906,6754,3892v-92,-28,-190,-56,-293,-74c6434,3814,6407,3807,6380,3804v11,-4,11,-7,11,-11c6391,3786,6374,3779,6239,3783v-11,,-16,,-27,c6179,3779,6147,3779,6120,3779v-120,,-228,25,-337,50l5773,3832v-17,4,-33,7,-49,11c5670,3853,5610,3867,5561,3885v-38,14,-76,25,-103,39c5361,3970,5290,4026,5236,4068v-32,25,-60,53,-81,74c5144,4149,5138,4160,5128,4171v,-11,5,-22,5,-32l5138,4114v6,-32,17,-95,33,-159c5182,3920,5193,3881,5209,3850v5,-7,5,-14,11,-21c5225,3814,5231,3800,5241,3790v6,-7,11,-11,17,-14l5263,3772v6,-3,11,-3,11,-7c5279,3762,5285,3762,5285,3758v21,4,49,4,70,4l5361,3762v16,,32,,59,l5437,3762v16,,32,,48,c5578,3758,5680,3747,5773,3730v92,-18,184,-42,271,-74l6109,3628r38,-18c6163,3603,6174,3596,6190,3589v60,-32,125,-71,179,-113c6385,3465,6401,3451,6418,3437v21,-7,43,-17,76,-24c6559,3395,6645,3381,6716,3381v54,,114,3,162,10c6889,3391,6900,3395,6916,3398v6,,11,4,17,4l6960,3409v5,,11,4,11,4l7014,3427r11,3l7036,3409v,-3,,-3,,-7l7036,3395v,-4,,-7,,-11l7036,3381v,-14,,-32,-11,-50c6998,3275,6922,3226,6830,3201v-38,-11,-82,-18,-125,-18c6689,3183,6672,3183,6645,3187v-5,,-16,,-21,3c6645,3166,6656,3148,6672,3131v49,-53,76,-113,103,-170c6813,2880,6846,2803,6933,2746v16,-10,32,-24,48,-35l7008,2693r38,-24c7046,2669,7052,2669,7052,2665r16,-10l7057,2651r-222,32c6813,2679,6786,2679,6765,2679v-49,-3,-93,,-136,4c6591,2686,6559,2697,6531,2711r-5,c6526,2711,6526,2711,6521,2711v21,-39,43,-74,70,-109c6618,2563,6645,2531,6672,2507v11,-4,17,-8,22,-11c6732,2489,6737,2489,6732,2485v,-3,,-7,-76,-3c6597,2489,6537,2496,6483,2507v-71,14,-147,31,-217,52c6255,2563,6239,2566,6228,2570v,-4,5,-4,5,-7c6250,2549,6277,2524,6282,2514v16,-18,76,-89,109,-138c6396,2373,6401,2373,6396,2366v,,,,,c6396,2362,6401,2358,6401,2355v,-4,,-7,-5,-7c6391,2344,6385,2348,6363,2369v-37,7,-119,28,-211,53c6033,2450,5919,2489,5811,2528v-44,14,-82,28,-114,42c5643,2591,5523,2637,5399,2707v-136,75,-255,170,-347,265c4987,3039,4932,3116,4895,3194v,-14,-6,-28,-6,-39c4884,3092,4873,3014,4873,2975r-16,-137c4846,2778,4840,2707,4802,2633v-21,-38,-43,-70,-75,-102c4689,2499,4651,2475,4602,2457v-16,-7,-33,-10,-49,-17c4526,2429,4488,2422,4461,2422r-5,c4412,2418,4363,2422,4325,2429v-16,4,-21,4,-16,11c4309,2440,4309,2440,4309,2440v-5,,-11,3,-16,3c4277,2447,4266,2450,4255,2457r,c4244,2464,4233,2471,4222,2478v-16,11,-32,25,-43,39c4163,2538,4157,2556,4163,2559v,15,5,29,16,43l4179,2605v,,,4,,4c4184,2619,4190,2626,4195,2633v,4,6,4,6,8c4206,2644,4206,2648,4212,2651r,c4217,2655,4222,2662,4233,2665r6,4l4244,2662v6,-7,6,-11,11,-18l4255,2644v,-3,5,-3,5,-7l4266,2633v5,-3,11,-10,16,-14c4293,2612,4309,2605,4325,2598v33,-10,60,-10,71,-10c4423,2588,4456,2588,4488,2595v5,,5,,11,3c4521,2619,4537,2644,4542,2665v6,18,11,46,16,78l4618,3180v11,63,16,127,38,190c4667,3427,4694,3480,4727,3532v5,11,16,22,27,36c4759,3575,4759,3578,4764,3582v6,7,11,14,22,21c4808,3624,4830,3642,4851,3656v27,21,49,35,65,46c4900,3730,4873,3786,4857,3836v-6,14,-33,91,-49,179c4802,4030,4802,4047,4797,4065v-5,24,-11,49,-16,70c4770,4086,4748,4033,4716,3991v-17,-28,-49,-74,-103,-120c4569,3832,4493,3776,4390,3730v-103,-46,-216,-67,-319,-60c4054,3670,4044,3673,4022,3673v-16,,-33,4,-49,11c3951,3688,3935,3695,3924,3698v-38,14,-70,32,-97,53c3821,3755,3821,3758,3816,3758v-6,,-6,4,-11,4c3789,3769,3773,3779,3767,3793v-5,14,-5,25,-5,36c3762,3839,3762,3850,3767,3860v6,21,6,43,11,60c3789,3955,3800,3991,3810,4022v6,15,6,18,17,15c3827,4037,3827,4037,3827,4037v,3,,7,,7c3827,4047,3827,4051,3832,4054v,4,,7,11,7c3848,4061,3848,4058,3848,4033v,-14,-5,-46,6,-81c3865,3920,3881,3888,3908,3867v16,-14,38,-28,65,-38c4000,3818,4033,3811,4060,3807v5,,5,,11,c4114,3822,4157,3839,4190,3860v65,36,125,78,168,124c4445,4068,4477,4149,4493,4188r,4c4510,4223,4521,4266,4537,4312v11,38,27,81,49,119c4596,4449,4607,4467,4624,4481v5,7,16,14,21,17c4651,4505,4661,4509,4672,4512v6,4,17,4,22,8c4705,4527,4710,4534,4710,4541v-27,7,-49,14,-70,21c4629,4565,4586,4583,4548,4611v-6,-3,-6,-7,-11,-10c4521,4587,4493,4576,4483,4572v-11,-3,-22,-7,-38,-14c4428,4551,4407,4544,4385,4534v-22,-11,-38,-22,-49,-29c4331,4498,4325,4495,4325,4488v,-4,,-7,,-11c4325,4477,4331,4474,4331,4470v,-3,-6,-3,-11,-3c4315,4467,4309,4470,4304,4470v-6,4,-17,4,-22,7c4277,4474,4277,4474,4271,4474r,c4260,4474,4239,4484,4228,4491v-6,7,-22,21,-22,39c4206,4537,4206,4544,4206,4551v-11,-3,-27,-7,-49,-14l4157,4537v-21,-7,-48,-14,-75,-25c4044,4495,4011,4470,3984,4453v-5,-4,-16,-11,-22,-15c3968,4435,3973,4431,3973,4428v,-4,,-4,-5,-7c3957,4417,3941,4417,3930,4421v-17,3,-33,14,-49,25c3870,4456,3843,4477,3827,4505v-6,15,-11,29,-11,39c3816,4544,3810,4541,3810,4541v,-4,,-4,-5,-7l3805,4530v,-3,,-10,-5,-14c3800,4512,3794,4509,3789,4502v-6,-11,-27,-39,-60,-56c3718,4442,3713,4435,3702,4431v-16,-7,-32,-10,-43,-14c3642,4414,3632,4410,3621,4407v-6,-4,-11,-7,-22,-11c3594,4393,3588,4389,3577,4386v-16,-7,-32,-15,-54,-22c3518,4364,3507,4361,3502,4361v-11,,-17,3,-22,10l3447,4417v-5,-3,-5,-3,-11,-7c3420,4403,3399,4400,3371,4400v,-4,6,-7,6,-11c3382,4382,3393,4361,3426,4294v10,-21,16,-46,27,-71c3458,4213,3464,4199,3464,4188v5,-14,10,-28,10,-42c3474,4139,3480,4132,3480,4121v,-7,5,-14,5,-21l3496,4065v6,-4,6,-7,11,-14c3539,4026,3567,3980,3588,3917v33,-71,60,-152,76,-237c3680,3592,3697,3490,3697,3381v32,-116,76,-310,103,-504c3810,2789,3821,2697,3832,2609v,-25,6,-50,6,-74c3843,2471,3848,2411,3859,2355v6,-28,17,-56,22,-81c3979,2066,4152,1932,4222,1883v65,-39,136,-64,206,-71c4504,1801,4580,1816,4618,1833v11,4,22,11,33,18c4645,1861,4640,1868,4634,1876v-38,52,-86,91,-113,112c4510,1995,4504,2002,4504,2002r-11,l4499,2009v,,,,,l4488,2013r5,4c4493,2017,4493,2017,4493,2020r,4l4493,2024r,3l4499,2027r5,l4504,2024v,,6,,6,3l4521,2031v16,7,32,10,43,17c4569,2052,4575,2059,4580,2059v11,3,22,7,33,3l4613,2062v32,11,70,18,108,25c4759,2091,4802,2091,4840,2091v38,,76,,114,-4c4992,2084,5025,2073,5046,2066v22,-7,38,-14,55,-21c5144,2024,5187,1992,5209,1964v5,-7,11,-14,11,-22c5225,1939,5225,1935,5231,1932v,42,5,77,21,113c5269,2080,5301,2115,5328,2147v6,7,16,14,22,21c5382,2203,5399,2235,5409,2246v17,28,33,60,28,84c5431,2344,5431,2351,5426,2358v-6,4,-6,8,-6,11c5399,2373,5388,2373,5377,2373v-5,,-11,,-11,3c5366,2380,5372,2380,5377,2383v5,,11,4,16,7c5393,2390,5393,2390,5393,2390r,4l5393,2397v6,7,54,18,125,18c5605,2415,5702,2390,5740,2380v49,-14,103,-32,146,-50c5930,2313,5989,2284,6049,2242v22,4,43,,54,-14c6109,2221,6109,2210,6103,2200v44,-39,82,-81,98,-120c6212,2055,6217,2027,6217,1999v,-4,,-7,,-11c6239,2006,6260,2020,6282,2031v27,14,60,28,92,38c6396,2076,6418,2084,6445,2091v21,7,49,10,81,14c6580,2112,6634,2119,6678,2136v27,11,54,22,76,39c6775,2196,6786,2214,6786,2214r6,7l6797,2217v11,-7,27,-14,38,-21c6851,2189,6868,2182,6878,2175v22,-14,49,-35,65,-63c6954,2098,6960,2080,6954,2062v,-7,,-10,-5,-17c6976,2052,7025,2059,7090,2066v65,10,168,21,292,14c7382,2080,7388,2084,7388,2084v5,,11,,16,c7415,2087,7426,2091,7442,2094v16,7,38,11,65,18c7572,2129,7632,2140,7686,2147v103,14,195,14,282,c8065,2133,8152,2101,8223,2076r5,c8228,2076,8233,2076,8233,2073v11,,22,-4,28,-7c8266,2062,8266,2062,8266,2059v81,-35,152,-71,201,-109c8515,1911,8564,1868,8597,1819v27,-35,43,-67,54,-88l8651,1727v5,-14,16,-28,22,-42c8689,1657,8700,1629,8716,1604v11,-18,22,-39,43,-56c8776,1534,8797,1519,8824,1502v44,-25,87,-42,120,-57l8954,1442v11,-7,22,-11,27,-11c8981,1431,8987,1431,8987,1431v,,,,,c8992,1431,9003,1428,9009,1424v10,-7,21,-17,27,-28c9041,1382,9041,1368,9041,1354v-5,-14,-11,-25,-22,-39c9009,1297,8992,1280,8976,1266v-32,-29,-65,-46,-103,-57c8830,1199,8781,1199,8732,1199v-27,,-43,3,-59,3c8673,1202,8667,1202,8667,1202v,,-5,,-5,c8651,1202,8640,1206,8635,1209v,,,,,c8635,1209,8635,1209,8635,1209v-6,-3,-6,-7,-11,-10c8613,1188,8602,1170,8591,1153v-5,-7,-27,-46,-38,-95c8553,1047,8548,1033,8548,1019v11,-32,27,-57,32,-67c8580,952,8580,952,8580,952v27,7,55,17,82,32c8683,998,8710,1012,8727,1029v21,18,32,32,38,43c8775,1082,8781,1089,8786,1089v6,,6,-7,11,-10c8808,1068,8830,1047,8851,1015v17,-24,27,-49,33,-70c8889,917,8889,892,8878,867v-10,-28,-43,-67,-108,-91c8738,761,8694,751,8656,747v-43,-3,-86,-3,-130,7c8483,761,8434,776,8391,797r,c8277,839,8190,917,8130,1033r,c8114,1051,8103,1065,8098,1082v-16,28,-22,60,-22,88c8076,1181,8071,1188,8071,1195v-6,-3,-11,-3,-16,-7c8017,1177,7962,1167,7919,1167v-22,,-60,-4,-103,10c7773,1188,7735,1213,7708,1248v-22,28,-44,63,-55,95c7648,1361,7653,1378,7653,1396v,7,,11,-5,18l7643,1438r5,c7653,1442,7659,1442,7664,1438v11,,22,,44,c7735,1438,7784,1445,7849,1467v16,7,32,14,54,24c7930,1505,7957,1523,7973,1544r6,7c7990,1569,8000,1590,8006,1608v11,28,11,63,5,95c8006,1734,7995,1770,7979,1798v-11,21,-44,67,-103,113c7854,1921,7827,1925,7789,1925v-33,,-70,-4,-108,-7c7648,1914,7616,1900,7588,1883v-54,-36,-86,-82,-119,-127l7453,1731v-27,-39,-54,-78,-87,-113c7339,1583,7307,1555,7274,1530v-11,-7,-22,-18,-32,-25c7220,1491,7193,1477,7166,1467v-22,-11,-49,-15,-71,-15c7090,1449,7074,1445,7074,1442v,,,,,-4c7090,1442,7122,1435,7149,1431v44,-10,93,-28,125,-46c7285,1382,7296,1375,7307,1364v16,-10,21,-24,27,-42c7339,1294,7334,1262,7307,1230v-11,-17,-28,-31,-49,-42c7252,1185,7242,1181,7236,1177v-22,-7,-49,-14,-81,-14c7139,1163,7122,1163,7106,1163v,,5,-3,5,-3c7122,1153,7133,1149,7144,1142v16,-10,27,-21,43,-35c7204,1089,7220,1068,7225,1047v11,-28,17,-60,11,-92c7231,888,7187,821,7160,790v,,,,,c7166,783,7171,779,7166,776v-6,-4,-11,,-27,7c7133,786,7128,790,7117,793v-16,7,-49,21,-98,32c6933,843,6824,846,6721,846v-43,,-124,,-222,-7l6488,839v-22,-3,-43,-7,-70,-11c6445,800,6466,765,6494,733v16,-24,37,-53,54,-84l6569,613v98,-123,174,-243,223,-363l6813,204c6846,145,6878,74,6916,7r-249,c6645,137,6564,289,6504,395v44,-99,87,-236,87,-381c6591,14,6591,11,6591,11r-211,c6380,74,6369,145,6347,229v-16,60,-32,109,-43,141c6304,377,6298,384,6298,388r-5,17c6277,455,6260,511,6244,557v-5,14,-11,42,-16,63c6233,578,6233,525,6233,483v,-14,,-53,-5,-106c6228,331,6217,275,6206,222r-16,-81c6190,134,6185,127,6185,120v-6,-18,-6,-39,-17,-57c6163,46,6157,28,6152,11r-287,c5870,21,5870,32,5876,46v5,25,10,49,16,74l5914,226v21,105,27,197,27,243c5941,483,5941,501,5941,515r,17c5941,557,5941,582,5941,599v,14,,25,,39c5941,670,5946,702,5946,730v,14,-5,31,-5,46l5941,783v-27,3,-60,7,-87,14c5756,811,5680,839,5626,864v11,-11,17,-21,22,-36c5659,811,5664,790,5664,769v,-18,-5,-50,-32,-85c5615,666,5599,649,5578,635v-22,-15,-55,-25,-87,-36c5420,578,5344,578,5296,582v-65,3,-120,14,-158,21c5133,603,5128,606,5128,610v-22,3,-38,7,-38,7l5084,617r,3c5090,642,5090,659,5090,680v-6,22,-6,57,-33,99c5041,811,5008,846,4976,874v-33,28,-76,57,-125,78c4824,966,4748,1001,4629,1033v-33,11,-65,18,-103,28c4472,1075,4423,1086,4369,1103v11,-10,27,-24,38,-35c4450,1022,4493,962,4537,906r27,-35c4699,726,4813,606,4911,515v32,-32,70,-60,97,-88c5046,391,5084,360,5111,335v6,-7,11,-11,17,-14l5133,317v,,,-3,5,-3c5138,314,5138,314,5138,310r33,-24l5133,303r,c5128,303,5128,307,5122,307r33,3c5138,317,5122,324,5101,331r-33,11c4932,395,4727,469,4645,518v-27,18,-59,39,-97,64c4504,613,4461,642,4423,673v-76,60,-141,127,-195,187c4195,899,4168,938,4141,977v,-15,,-29,-5,-39c4136,927,4130,920,4130,910v-5,-29,-27,-99,-59,-173l4071,730v-11,-25,-22,-53,-33,-78l4038,649v-5,-25,-16,-57,-27,-88c4011,553,4011,550,4011,543v,-4,,-7,-5,-7l4006,532r-6,c3995,525,3995,518,3995,511v43,-28,87,-60,135,-99c4184,370,4239,324,4287,275v17,-25,38,-49,55,-74c4353,180,4363,159,4374,137r6,-14c4390,99,4407,74,4423,53v16,-18,33,-32,49,-49l2846,4v-22,21,-38,52,-49,77c2791,92,2786,99,2781,109v-22,39,-38,78,-49,117c2721,264,2716,314,2716,363v-6,42,,81,5,113l2726,515v,10,6,24,6,35l2732,553v,11,5,18,5,29c2732,606,2716,635,2694,656v-11,10,-16,21,-27,31l2661,691v-10,7,-10,11,-10,14c2651,709,2645,709,2645,712r,c2645,709,2640,709,2634,709v-5,,-11,3,-16,7c2613,719,2613,723,2607,726r-5,4c2580,751,2548,779,2520,807v-21,21,-43,43,-65,67c2455,874,2455,871,2455,871v,-4,6,-7,6,-11c2477,832,2488,797,2483,765v-6,-25,-11,-46,-22,-70c2455,684,2445,673,2439,663v-5,-7,-16,-14,-27,-21c2396,631,2380,620,2363,613v-49,-21,-114,-28,-168,-17c2141,606,2103,635,2092,656v,3,-5,7,,10c2098,670,2103,663,2103,659v6,,11,4,22,11c2125,670,2119,670,2119,673v-5,4,,7,11,11c2136,687,2141,691,2152,695v22,10,54,35,76,63c2249,793,2255,832,2255,850v,24,-6,49,-11,60l2244,913v-5,18,-11,46,-27,64c2211,984,2206,987,2206,994v,,,,-5,l2168,969v6,-10,6,-21,-5,-28c2152,931,2136,927,2119,931r-27,-21c2103,899,2098,888,2087,878v-11,-11,-33,-14,-49,-11c2027,860,2022,853,2011,846v11,-10,11,-25,,-35c2006,804,1995,800,1984,800v-11,,-22,,-27,4c1946,797,1940,790,1930,786v16,-10,21,-28,5,-39c1930,740,1919,737,1903,737v-11,,-22,,-33,7c1870,744,1865,747,1865,747r,c1854,740,1848,737,1843,733v,,-6,-3,-6,-3c1843,730,1848,726,1854,726v11,-3,16,-10,16,-17c1870,702,1870,695,1859,687v-5,-7,-16,-10,-32,-10c1816,677,1805,677,1794,684v-5,3,-11,7,-16,14c1772,695,1772,691,1767,691v-5,-7,-16,-11,-22,-18c1756,673,1762,670,1772,666v11,-3,17,-10,17,-21c1789,638,1789,631,1778,624v-16,-14,-43,-14,-65,-4c1707,624,1702,628,1697,635v-11,-7,-17,-18,-28,-29c1675,606,1680,603,1691,599v22,-10,22,-28,6,-42c1686,550,1669,546,1659,546,1783,324,1881,141,1957,4r-298,c1626,74,1594,145,1556,215v-33,74,-55,130,-55,130l1501,349v-10,4,-21,4,-32,7c1463,356,1463,360,1458,360v-11,3,-27,7,-43,14c1404,250,1388,127,1361,l1052,v16,99,32,197,48,293c1106,317,1106,338,1111,363v-11,-3,-22,-7,-32,-10l1068,349c1030,338,970,321,900,307r-6,c862,300,829,293,797,282r,c743,261,688,240,623,208,607,197,591,187,575,180,558,169,542,159,526,148v,-3,,-7,,-14c526,116,531,99,531,81v6,-21,11,-42,16,-63c547,11,553,7,553,l293,c271,11,249,21,222,32,201,46,173,60,152,74v-6,4,-11,7,-16,11c130,74,119,60,114,42,103,32,92,18,87,4l5,4r,2626c11,2633,16,2637,22,2641v,,5,3,5,3c16,2644,11,2648,5,2655r,134c5,2789,11,2789,11,2789v22,,70,,114,14c163,2817,201,2841,222,2873v27,32,38,67,54,102c287,3011,298,3046,309,3078v16,63,27,112,32,141l341,3222v11,43,22,99,28,152c385,3423,385,3441,390,3448v,3,-5,3,-5,7l385,3462v-54,53,-109,106,-168,155c152,3673,76,3726,5,3776r,268l201,3948v5,-3,16,-7,21,-10c255,3920,287,3906,325,3899v11,-3,22,-3,38,-3c385,3896,407,3899,428,3899v11,,22,4,33,4c488,3906,526,3906,575,3910r21,49l607,3991v5,7,5,17,11,28c607,4019,591,4015,575,4015v,,,-3,,-3c575,4008,569,4001,455,4012v-38,,-86,,-124,3c304,4015,179,4026,38,4054v-11,4,-22,4,-33,7l5,4259v60,-14,120,-25,179,-36c271,4209,347,4202,417,4199v103,-4,185,10,223,17l645,4216v11,4,16,4,22,7c688,4301,710,4357,726,4403v22,50,44,95,76,145l818,4569v6,7,6,10,11,18c818,4583,808,4583,797,4583v-98,-11,-201,-11,-298,c396,4594,287,4618,195,4650v-43,18,-87,35,-114,56c49,4728,27,4749,11,4770r,c11,4770,11,4770,11,4770r,14c11,4784,11,4784,11,4784v5,3,11,,11,-7l27,4773v16,-3,33,-10,54,-17c125,4742,238,4713,385,4710v125,-4,260,14,358,46c840,4784,911,4823,943,4840r6,4c976,4858,1008,4879,1041,4904v21,21,43,42,65,70c1117,4992,1127,5010,1133,5024v5,14,11,21,16,28c1155,5073,1155,5091,1155,5101v-17,-3,-28,-7,-44,-10c1073,5084,1030,5080,992,5084v-11,,-22,,-33,3l921,5091r-5,3l927,5144v,3,,10,5,14c932,5168,938,5179,938,5186v-22,,-49,,-71,3c851,5193,818,5196,781,5207r-6,c759,5211,743,5214,721,5218v-6,,-11,3,-16,3l694,5221v,,-6,,-6,c683,5221,683,5221,678,5221r-17,4l650,5228r,4l645,5232r5,7c650,5239,650,5242,656,5246v,3,5,7,11,10c683,5270,699,5281,721,5292r11,3c748,5302,764,5309,775,5320v27,17,43,39,49,53c797,5369,770,5369,743,5369v-17,,-44,4,-65,11c678,5380,672,5380,667,5383r-17,7c645,5394,645,5394,645,5397v-5,4,-5,11,,14c645,5415,650,5415,656,5419v,,5,3,5,3l678,5433v5,3,10,7,16,10c737,5475,759,5517,770,5545v,4,,7,11,7c781,5556,781,5560,786,5563v-16,,-27,-3,-43,-3c737,5560,726,5560,721,5560v-6,,-11,,-11,c699,5560,688,5560,678,5560v,,,,,c672,5552,667,5549,661,5549v-11,,-11,11,-16,25l645,5581v,14,-5,35,-16,53c623,5644,618,5658,612,5679v-5,18,-16,36,-21,53c580,5757,575,5778,575,5799v,7,,18,,28c558,5820,537,5810,504,5806v-11,,-22,-3,-32,-3c466,5803,461,5803,455,5803v-11,,-16,-4,-27,-4c423,5792,423,5789,423,5789r5,-14l412,5782r,c412,5782,407,5782,401,5782v-16,3,-32,38,-32,45c363,5838,358,5849,358,5859v,4,,11,-6,18c352,5894,347,5923,358,5954v5,18,11,36,16,53l374,6011v,7,5,14,5,21c379,6032,379,6032,379,6032v-10,,-16,-4,-21,-4c352,6025,347,6025,347,6021v5,-10,5,-14,,-17c347,6004,341,6004,336,6004v-11,3,-27,17,-38,31c287,6053,276,6078,271,6102v-5,22,-5,71,16,120c309,6275,352,6321,385,6346v5,3,5,7,11,3c401,6349,401,6346,396,6342v5,,5,4,11,4c407,6349,407,6353,407,6360r-17,35c363,6395,336,6395,309,6399v-33,3,-98,17,-152,45c130,6458,108,6480,92,6501v-11,10,-16,24,-16,39c76,6543,76,6547,76,6554r,c70,6554,70,6557,70,6557v,7,6,7,17,14c92,6575,103,6578,108,6582v22,10,49,28,65,42c190,6635,238,6670,282,6712v22,18,38,39,59,60c358,6790,379,6815,407,6822v-6,,-11,,-11,c379,6822,358,6818,336,6825r-11,4c304,6832,287,6836,271,6846v-16,11,-27,21,-27,32c238,6878,233,6882,233,6885v,7,11,7,22,11c260,6896,271,6899,276,6903v22,7,44,21,55,31c336,6938,347,6949,363,6966r6,7c379,6987,396,7001,407,7019v21,21,43,39,70,60c493,7097,515,7111,520,7121v-16,,-38,,-54,7c439,7132,417,7142,401,7149v-11,8,-22,15,-27,25c363,7185,347,7199,347,7209v-6,4,-6,4,-6,7c341,7224,352,7224,369,7227v10,,21,4,38,7c434,7241,472,7252,504,7269v11,4,33,14,60,36c575,7312,585,7319,596,7326v16,10,38,24,54,35c688,7386,726,7403,764,7414v27,7,54,14,82,14c781,7498,737,7573,710,7647v-11,31,-16,63,-22,98c678,7819,688,7893,721,7964v,3,,3,,7c721,7974,726,7978,726,7981v44,92,120,180,217,240c965,8235,965,8235,970,8232r,c970,8232,970,8232,970,8232r6,3l981,8232v22,-25,49,-46,76,-67c1089,8144,1127,8126,1165,8108v49,-21,103,-42,158,-60c1388,8031,1453,8017,1529,8006v81,-10,178,-17,292,-21c1816,8027,1821,8077,1832,8147v5,64,16,131,22,191c1870,8440,1892,8556,1919,8662v21,95,49,173,59,211c2000,8944,2033,9028,2065,9095v22,46,38,85,54,106c2033,9184,1957,9166,1886,9148v-97,-24,-189,-56,-265,-88c1529,9025,1447,8983,1371,8940v-70,-42,-135,-88,-200,-134l1160,8799v-54,-38,-103,-70,-146,-105c921,8620,862,8556,846,8531v48,-17,113,-31,178,-38c1046,8489,1068,8489,1084,8486v43,-4,60,-7,60,-15c1144,8468,1138,8468,1138,8464r,c1138,8454,1133,8429,1111,8397v-27,-35,-76,-63,-135,-81c911,8299,829,8288,748,8292v-43,3,-87,7,-125,17c585,8320,547,8334,515,8355v-43,25,-76,57,-98,92c379,8486,369,8531,374,8584v,11,,25,5,36c385,8648,390,8672,407,8701v16,35,37,70,65,102c499,8835,526,8863,558,8895v38,35,103,88,120,88l683,8983r,c683,8983,683,8983,683,8983v49,28,108,63,179,95c911,9106,1003,9155,1111,9201v60,25,125,50,190,71c1230,9279,1155,9293,1079,9314v-71,18,-130,35,-185,53c846,9385,797,9406,759,9423v-16,11,-38,21,-54,32c672,9473,650,9483,640,9487v-6,,-11,-4,-17,-4c591,9476,542,9462,488,9455v-44,-7,-87,-11,-125,-11c320,9444,276,9444,228,9448v-76,7,-158,18,-228,39l,10615r,l5,10611v17,-10,38,-21,65,-31c81,10587,92,10587,108,10587v22,-4,33,-18,28,-32c136,10551,136,10551,130,10548v11,-7,27,-14,38,-21c168,10530,173,10534,179,10537v5,4,16,7,27,7l206,10544v11,,22,-3,27,-7c249,10527,249,10513,233,10502v-5,-3,-5,-3,-11,-7c228,10492,238,10488,244,10481v5,-4,11,-4,11,-7l260,10470r,c282,10474,304,10467,309,10456v5,-3,5,-10,,-14c412,10379,499,10312,569,10245v103,-99,174,-208,206,-310c791,9892,797,9846,797,9797v11,-85,5,-145,5,-155c808,9635,813,9624,824,9617r5,l829,9614v,,,-4,,-4c835,9603,846,9596,851,9589r5,-3c873,9571,927,9536,997,9501v55,-28,158,-74,331,-120c1350,9374,1377,9367,1404,9360v43,-11,87,-25,114,-32c1556,9335,1588,9342,1599,9342v38,7,76,11,108,14c1745,9360,1783,9360,1816,9363v49,,103,-3,114,-7l1973,9360v-38,10,-76,25,-108,39c1816,9420,1772,9441,1729,9466v-43,24,-103,67,-157,123c1507,9656,1458,9734,1442,9808v-11,38,-16,81,-11,123c1431,9935,1426,9938,1426,9942v-11,21,-17,52,16,60c1447,10019,1453,10040,1458,10058r,7c1469,10104,1485,10135,1507,10167r,c1512,10171,1512,10178,1518,10181v16,21,32,36,48,50c1572,10238,1577,10241,1583,10248v11,11,11,14,21,11c1604,10259,1604,10259,1604,10259v6,3,6,3,6,3l1621,10266r,-11c1621,10241,1621,10227,1621,10213v,-3,,-3,,-11l1621,10199v,-7,,-14,5,-18c1626,10178,1632,10171,1632,10164v,-7,5,-11,5,-18c1642,10128,1659,10090,1691,10040v44,-67,114,-148,217,-257c1919,9772,1930,9758,1946,9744v32,-32,87,-81,163,-130c2141,9589,2179,9568,2222,9550v17,-7,27,-14,44,-21c2266,9536,2271,9550,2271,9561v,3,,10,6,14l2282,9593v11,35,22,88,49,144c2390,9889,2488,10051,2499,10068v38,64,92,145,124,180c2629,10259,2634,10266,2640,10273v-55,,-109,3,-163,7c2390,10287,2298,10301,2211,10322v-75,18,-151,43,-227,67c1903,10418,1854,10446,1821,10474v,3,-5,3,-5,7c1816,10481,1816,10477,1816,10477v-11,-28,-27,-56,-44,-74c1762,10393,1740,10375,1707,10361v-32,-14,-70,-25,-119,-35c1534,10315,1491,10312,1458,10312v-22,,-43,,-60,c1388,10312,1382,10312,1371,10315r,c1366,10315,1361,10315,1355,10319r,c1344,10319,1333,10333,1290,10460r-5,7c1279,10481,1274,10502,1258,10523v-11,14,-17,28,-33,39c1220,10569,1209,10580,1198,10587v-6,7,-11,14,-22,17c1144,10636,1122,10671,1117,10707v,3,,7,,7l1117,10717v-6,21,-6,42,-6,60c1106,10774,1095,10770,1089,10767v-27,-11,-75,-22,-113,-25c938,10738,851,10738,764,10756v-49,11,-92,28,-114,49c640,10816,629,10826,623,10837v-16,18,-16,35,-11,49l612,10886v-5,4,,14,6,22c623,10922,640,10936,650,10946r6,7c667,10964,678,10978,688,10992v11,18,11,35,17,49c705,11049,705,11059,705,11070v,42,5,102,16,169c732,11281,743,11327,764,11362v17,32,38,60,65,85c824,11447,824,11447,818,11447v-16,,-32,,-48,3c753,11454,737,11457,721,11465v-16,7,-33,14,-54,31c645,11514,629,11539,629,11560v-6,21,,49,11,70c650,11648,667,11662,678,11673r,l683,11676r,c683,11676,688,11680,688,11680r6,3l699,11683r,-3c699,11680,699,11676,699,11673v49,-4,103,,152,10c894,11690,938,11704,981,11725v43,22,87,46,130,78c1138,11824,1165,11845,1192,11873v49,46,93,99,141,152l1344,12036v71,81,147,165,244,239c1642,12314,1697,12346,1756,12374v60,28,119,49,179,71l2065,12494v174,63,315,113,385,137c2553,12667,2645,12695,2732,12720v103,28,200,49,293,63c3111,12797,3193,12804,3258,12804v5,,70,,92,c3344,12808,3344,12808,3339,12811v-22,18,-49,35,-71,53c3247,12882,3220,12903,3198,12921v-11,7,-27,14,-38,14c3149,12935,3138,12935,3128,12928r,c3128,12924,3122,12921,3117,12921v,,-6,,-6,3c3100,12931,3100,12952,3106,12973v5,15,11,29,16,43c3128,13030,3138,13040,3155,13054v5,8,27,29,65,46c3252,13121,3296,13136,3339,13150v70,17,141,24,190,24c3572,13178,3610,13178,3632,13178v-6,3,-11,7,-22,14c3577,13213,3496,13277,3453,13365v-17,38,-27,77,-33,120c3420,13527,3426,13566,3436,13601v28,74,76,127,93,148c3556,13774,3583,13798,3610,13816v38,21,70,39,108,49c3724,13865,3729,13869,3729,13869v-65,53,-130,109,-184,166c3458,14126,3393,14221,3344,14317v-38,70,-59,141,-70,211c3263,14599,3258,14676,3258,14768v5,173,32,349,54,483c3323,15328,3339,15409,3355,15501v-43,-53,-119,-137,-233,-250c3095,15223,3068,15198,3041,15170v-141,-138,-293,-279,-401,-374l2580,14736v-16,-18,-32,-35,-49,-53c2520,14673,2510,14662,2499,14651v-11,-10,-16,-21,-27,-31c2455,14599,2434,14577,2412,14553v-60,-67,-114,-145,-163,-229c2244,14313,2239,14299,2233,14288v-16,-31,-32,-63,-43,-95c2174,14151,2157,14105,2141,14056v-22,-81,-38,-170,-60,-286c2071,13714,2065,13657,2065,13601v6,-141,22,-254,33,-307c2103,13280,2109,13262,2114,13252v11,-7,22,-14,38,-21c2174,13224,2201,13220,2233,13220v33,,65,4,114,11c2390,13238,2434,13245,2466,13255v38,11,65,29,92,46c2591,13326,2618,13358,2629,13393v11,32,11,74,,109c2623,13516,2618,13530,2618,13537v,4,-5,11,-5,15l2607,13555r,c2607,13555,2607,13559,2607,13559r-5,10l2618,13566v5,,11,,11,-4c2634,13562,2640,13559,2640,13559v11,3,27,-4,32,-7c2688,13548,2710,13537,2732,13520v27,-18,49,-46,59,-74c2802,13421,2808,13396,2808,13365v,-28,,-67,-22,-117c2775,13220,2759,13196,2743,13171v-11,-11,-22,-25,-38,-39c2688,13118,2672,13107,2661,13097v-38,-28,-70,-46,-103,-60c2526,13019,2483,13009,2428,13002v-48,-7,-97,-7,-151,c2249,13002,2222,13005,2195,13009v,-4,-5,-4,-32,3c2141,13016,2098,13026,2049,13051v-16,7,-27,14,-38,21l2006,13072v-38,21,-71,46,-98,74c1881,13174,1854,13210,1832,13252v-43,85,-60,180,-70,264c1740,13710,1767,13915,1832,14077v43,120,119,236,217,345c2098,14479,2157,14539,2206,14592r33,31c2271,14655,2304,14687,2336,14722r38,35c2396,14778,2412,14796,2428,14814v-38,-22,-81,-43,-119,-67l2309,14747v-119,-71,-293,-173,-412,-247c1854,14468,1816,14440,1783,14408v-76,-67,-151,-141,-200,-201c1529,14147,1469,14084,1442,14035v-6,-11,-11,-15,-16,-15c1420,14020,1420,14024,1420,14027v,-3,-5,-3,-5,-7c1431,14010,1453,13982,1458,13978v16,-21,49,-63,71,-123c1550,13802,1561,13745,1566,13686v6,-53,,-113,-10,-173c1545,13449,1523,13361,1496,13266v-16,-46,-38,-106,-70,-169c1393,13037,1350,12977,1301,12921v-43,-50,-98,-99,-163,-152c1106,12744,1079,12720,1052,12695v-11,-7,-17,-14,-28,-21c997,12649,976,12628,959,12607v-38,-50,-65,-106,-70,-162c884,12413,889,12378,894,12342v17,-42,38,-70,38,-70l938,12265r-11,c916,12265,905,12265,894,12265v-5,,-10,,-38,-4c824,12261,775,12258,726,12261v-54,4,-108,14,-151,32c537,12307,510,12328,493,12342v-16,14,-27,32,-32,53c450,12416,439,12434,434,12448r-6,-7c417,12420,396,12392,363,12356v-32,-45,-70,-102,-97,-158c238,12141,228,12089,233,12043v5,-21,5,-25,,-25c233,12014,233,12014,228,12014v-6,,-6,,-11,22c217,12039,217,12043,217,12046v-11,39,-22,120,-33,236c179,12349,173,12427,168,12519v-5,-7,-11,-14,-16,-18c152,12501,152,12501,152,12501v5,-4,,-7,-6,-11c141,12487,141,12487,136,12480v-6,-4,-11,-7,-17,-11l114,12466v-11,-4,-22,-7,-27,-11c65,12445,38,12438,16,12434r,709l43,13273v11,53,27,95,49,134c114,13442,141,13481,173,13523v28,32,55,64,82,92l260,13622v27,28,54,56,81,85c396,13763,444,13802,466,13819v60,50,136,96,212,134c715,13971,753,13989,802,14006v44,14,82,29,125,39c1014,14066,1089,14080,1138,14084v27,3,49,3,65,3c1214,14087,1220,14087,1220,14087v,4,,4,,7c1214,14098,1214,14102,1247,14144v11,14,21,32,38,46c1301,14207,1317,14225,1328,14243v38,42,81,84,125,123c1496,14405,1529,14433,1545,14443v54,43,141,96,173,106c1729,14560,1735,14567,1729,14574v,3,-5,7,-11,7c1702,14567,1632,14518,1529,14475v-125,-56,-304,-102,-423,-134c1089,14338,1073,14334,1057,14331v-71,-18,-163,-43,-276,-67c694,14246,623,14232,547,14221v-103,-14,-184,-21,-265,-17c201,14207,114,14221,16,14250r-5,l11,14429v5,-3,11,-7,16,-14c27,14415,33,14412,33,14412v59,-7,124,-14,189,-14c336,14398,461,14412,602,14436v173,29,352,71,525,120c1290,14602,1447,14655,1599,14718v108,43,217,89,325,138c2548,15149,3014,15462,3030,15473v16,10,27,18,27,21l3057,15494v5,4,5,7,11,7c3014,15483,2916,15452,2781,15424v-136,-29,-298,-60,-477,-60c2211,15364,2125,15367,2043,15374v-10,,-21,,-27,c1984,15378,1951,15378,1919,15381v-44,4,-87,14,-119,28c1789,15413,1783,15416,1778,15420v-43,14,-92,39,-146,67l1615,15494v-27,14,-59,25,-81,42c1523,15543,1512,15550,1507,15561v-16,11,-22,14,-22,21c1485,15586,1485,15586,1491,15589v,,,4,,4c1491,15600,1491,15603,1491,15610r,l1496,15614r,c1496,15617,1491,15621,1485,15624v-16,18,-27,39,-22,57c1463,15688,1463,15691,1463,15699v,14,6,24,17,35c1491,15744,1501,15751,1518,15758v11,4,21,11,32,15c1566,15783,1588,15790,1599,15794v5,3,5,3,11,7c1610,15801,1615,15804,1615,15804r6,4l1626,15804v,,,,,l1632,15804r5,c1637,15804,1637,15804,1637,15804r5,l1642,15797v,-3,6,-3,6,-10c1653,15773,1669,15741,1697,15709v27,-35,75,-67,146,-102c1848,15603,1859,15600,1870,15593v33,-14,65,-32,81,-43c1957,15550,1968,15547,1973,15547v70,-4,141,-4,206,c2277,15550,2380,15561,2483,15579v184,28,325,67,390,84l2878,15663v65,18,136,39,190,67c3111,15751,3149,15783,3187,15808v11,7,22,14,27,21c3268,15868,3323,15899,3361,15917v-82,18,-158,42,-233,71c3057,16016,2981,16051,2905,16093v-59,32,-108,60,-130,78c2770,16174,2770,16174,2764,16178v,-4,-5,-4,-5,-7c2759,16171,2759,16167,2759,16167v5,-3,,-7,-5,-14c2754,16150,2748,16146,2748,16143v-5,-11,-11,-21,-16,-36c2726,16097,2721,16069,2716,16037v,-32,5,-63,10,-85c2726,15945,2721,15945,2721,15945v,,,,,c2721,15942,2721,15942,2721,15942r5,-7l2721,15935v,,,,,c2710,15931,2683,15931,2651,15938v-38,11,-76,32,-98,50c2531,16005,2483,16051,2455,16115v-16,38,-21,84,-16,123c2439,16238,2439,16238,2439,16241v-32,-17,-125,-52,-190,-74c2228,16160,2119,16129,1989,16107v-54,-10,-114,-17,-173,-21c1767,16083,1713,16079,1669,16079v,,-5,,-5,c1659,16076,1659,16072,1653,16065r,l1653,16062v6,-7,-21,-39,-32,-50c1604,15995,1566,15952,1512,15907v-54,-43,-114,-82,-184,-117c1290,15769,1247,15748,1198,15730v-38,-21,-71,-46,-81,-53c1117,15674,1106,15663,1084,15642v-11,-10,-27,-21,-38,-35c1008,15572,959,15522,921,15480r-5,-4c905,15466,894,15452,884,15438v-44,-60,-82,-117,-103,-163c775,15261,770,15244,770,15230v-6,-36,-6,-74,11,-110c786,15117,791,15113,791,15110v6,,6,-4,11,-4l808,15106v32,-10,54,-17,70,-21c894,15082,949,15067,1014,15060v27,-3,59,-3,92,-3c1111,15057,1117,15057,1122,15057v11,,22,,27,c1155,15057,1165,15057,1171,15053v21,-3,32,-10,32,-17l1203,15032v,-7,-5,-17,-16,-32c1176,14990,1155,14969,1106,14948v-44,-18,-92,-29,-141,-29c916,14916,862,14923,813,14937v-27,7,-108,32,-173,85c580,15067,537,15134,515,15208v-22,67,-27,145,-16,212c510,15480,531,15540,564,15589v,,,4,,4c537,15593,515,15593,493,15589v-103,,-200,4,-287,18c190,15607,179,15610,163,15614r-6,c146,15614,136,15614,125,15614v-11,-4,-22,-7,-33,-11c81,15600,70,15596,60,15593v-6,-4,-17,-4,-22,-7l38,16509v16,4,32,4,54,7c152,16523,217,16531,276,16534v87,7,168,7,250,c542,16534,558,16534,580,16531v152,-11,309,-36,455,-71c1111,16439,1171,16418,1214,16389v38,-21,65,-42,92,-63c1317,16319,1328,16312,1333,16305v38,-28,71,-46,103,-60c1453,16238,1463,16234,1474,16231r6,-4c1485,16227,1491,16224,1496,16224v11,-4,16,-4,27,-7c1610,16196,1718,16196,1837,16217v109,17,212,56,293,84c2228,16337,2298,16361,2352,16379v49,14,76,21,82,21l2439,16404r,c2434,16407,2434,16407,2428,16411v-59,45,-108,91,-146,134c2271,16559,2266,16562,2266,16566v-6,3,-6,3,-6,7l2233,16583v-5,,-27,4,-108,43c2109,16633,2092,16640,2071,16650v-22,-3,-55,-7,-103,-7c1886,16636,1756,16633,1599,16643v-16,,-38,,-54,4c1491,16650,1398,16654,1290,16672v-135,17,-255,49,-352,88c878,16784,824,16813,781,16844v-44,32,-82,71,-114,110c656,16968,650,16978,640,16996v-22,28,-38,60,-49,92c585,17095,585,17098,580,17105v,4,,7,,7c564,17158,564,17190,564,17190r,3l564,17204r11,-7c580,17193,596,17186,629,17162v65,-43,141,-82,206,-113c921,17010,1024,16978,1117,16954v16,-4,27,-7,43,-11c1165,16943,1176,16939,1182,16939v21,-3,38,-7,59,-10c1274,16922,1301,16918,1323,16918v21,-3,48,-7,75,-7c1409,16911,1420,16908,1431,16908v11,,27,,38,-4c1496,16904,1518,16901,1539,16901v6,,17,,22,c1572,16901,1577,16901,1588,16901v11,,22,,27,c1599,16911,1588,16918,1572,16929v-87,53,-174,116,-277,194l1258,17151v-82,60,-201,155,-337,268c867,17468,813,17518,759,17567v,-4,-6,-4,-6,-7c748,17553,743,17546,737,17532v-11,-21,-16,-50,-11,-78c726,17451,726,17444,732,17437r11,-50l688,17394r-27,4c650,17401,629,17405,607,17412v-22,7,-76,28,-87,63c510,17500,515,17525,520,17546v,3,,7,6,10c531,17567,531,17581,537,17592v-11,-7,-22,-14,-33,-18l461,17560v-17,-11,-49,-25,-76,-42c347,17496,309,17468,276,17440v-38,-28,-75,-56,-103,-88l168,17352v-11,-11,-16,-18,-22,-28c141,17313,136,17306,136,17299r,-7c136,17285,141,17281,130,17278v,-4,,-4,,-7c130,17267,130,17260,125,17260v-6,,-11,4,-11,7c114,17271,108,17281,108,17299v,,,4,,4l108,17303v,7,-5,14,-5,24c98,17348,87,17419,125,17496r5,8c146,17532,163,17560,163,17592v,3,,10,,14c163,17606,157,17602,157,17602r,c152,17599,141,17595,136,17588v-17,-7,-33,-14,-49,-14c70,17571,43,17571,22,17574v-6,,-17,4,-22,7l,17747v,3,5,3,5,7c16,17768,27,17782,33,17800v5,10,5,28,10,45c43,17856,49,17867,49,17877v5,39,16,78,32,117c114,18078,173,18163,217,18209v,,,3,5,3c206,18230,184,18265,157,18307v-21,36,-54,78,-76,120c54,18473,27,18512,5,18554r,339c146,18618,325,18438,358,18406v11,11,43,28,108,71c477,18484,493,18494,510,18505v37,24,86,53,135,84c678,18607,715,18632,764,18653v44,21,92,39,147,53c954,18716,997,18727,1035,18737r17,4c1068,18744,1089,18752,1100,18755v11,4,27,7,33,14c1155,18780,1171,18790,1187,18804v27,22,49,46,65,71c1258,18882,1263,18889,1274,18896v21,28,49,56,81,88c1409,19048,1485,19129,1550,19189v16,14,27,28,33,38c1626,19277,1659,19319,1686,19361v27,43,49,89,70,141c1772,19545,1789,19583,1794,19612v6,21,11,35,16,38c1810,19654,1810,19658,1810,19661v-16,-3,-32,-3,-54,-3c1691,19647,1621,19650,1550,19665v-92,17,-168,56,-200,105c1328,19795,1317,19823,1323,19848v,25,10,49,32,74c1361,19929,1371,19936,1377,19943v43,46,108,42,141,39l1523,19982v6,,11,,11,-4l1556,19996r-11,-21l1556,19971r-11,-3l1550,19968r-5,-4c1545,19961,1545,19957,1550,19954v6,-7,6,-14,6,-21l1556,19922r-17,-4l1534,19918v,,,-3,,-3c1534,19915,1534,19911,1534,19911v5,-10,5,-24,16,-35l1556,19873v5,-4,5,-11,10,-15c1594,19841,1621,19830,1653,19830v,,,,6,c1745,19830,1865,19894,2000,20014v43,45,81,91,103,137c2103,20155,2109,20158,2109,20162r,3c2201,20408,2282,20948,2298,21054v-108,-99,-217,-194,-325,-286c1881,20690,1789,20613,1697,20539v-55,-46,-114,-92,-174,-138c1480,20366,1431,20331,1382,20292v-43,-35,-81,-67,-114,-99c1241,20165,1214,20133,1187,20109v-27,-28,-49,-60,-76,-92c1068,19957,1024,19894,981,19834v-22,-35,-49,-74,-76,-109c873,19679,840,19636,808,19594r-6,-11c743,19495,699,19435,678,19400v-33,-63,-49,-123,-44,-176c634,19210,640,19203,640,19199v48,7,86,21,119,35c764,19238,770,19242,775,19242v6,3,16,7,16,7c797,19259,802,19263,813,19259v11,,16,-3,-16,-77c797,19175,791,19171,791,19164v-5,-18,-16,-32,-27,-49c753,19101,743,19090,726,19079v-16,-7,-32,-14,-54,-21c634,19048,575,19044,504,19051v-32,4,-76,7,-114,18c352,19079,320,19101,293,19125v-22,25,-38,53,-49,81c238,19231,238,19259,238,19287v11,53,33,96,49,131c287,19421,293,19425,293,19425v11,25,27,49,43,77c347,19524,363,19545,379,19569v28,39,55,81,87,120c526,19767,602,19848,678,19918v75,71,146,124,195,159c878,20084,889,20088,894,20095r-48,-18c802,20059,753,20045,710,20031v-103,-35,-341,-106,-607,-165c98,19866,92,19862,87,19862r-11,-4l65,19844v,-3,-11,-17,-49,-56c38,19781,22,19763,5,19746r,359c5,20105,5,20105,5,20105v38,43,82,92,125,148c92,20267,60,20289,33,20310v-11,10,-17,17,-28,28l5,21579r217,c249,21551,282,21519,304,21491r,-4c341,21448,396,21378,439,21290v22,-46,33,-99,33,-152c477,21089,472,21036,461,20972v-6,-56,-17,-112,-38,-169c412,20772,401,20747,385,20722v,-3,-6,-3,-6,-7c379,20715,379,20715,379,20715v17,-10,33,-14,38,-17c417,20698,417,20701,423,20701r27,39c482,20789,526,20860,564,20927v86,144,168,320,189,373c759,21318,770,21336,775,21353v-49,25,-92,57,-130,85c618,21459,596,21484,575,21508v-17,22,-33,43,-49,71c526,21579,526,21582,526,21582r645,c1165,21568,1160,21554,1155,21540v10,-7,16,-10,21,-14c1187,21519,1192,21515,1203,21512v38,-21,87,-49,147,-67c1415,21424,1474,21413,1518,21410v65,-7,119,-11,151,-11c1675,21399,1680,21399,1686,21399v5,11,11,25,11,35c1697,21441,1697,21448,1697,21452v,14,,21,10,21l1707,21473r6,-3c1713,21480,1713,21487,1713,21498v,7,,10,,17c1713,21515,1713,21519,1707,21519v-5,3,-5,7,-5,10c1702,21529,1702,21529,1702,21533v,4,-5,4,,7c1702,21540,1702,21544,1702,21544v11,17,27,24,54,21c1848,21558,1924,21491,1946,21403v,-7,,-15,5,-22c1951,21374,1951,21367,1951,21360v,-7,,-14,,-21c1951,21332,1946,21325,1946,21318v-6,-21,-16,-39,-38,-56c1903,21258,1897,21251,1886,21247v-49,-35,-114,-52,-162,-59c1669,21177,1626,21173,1615,21173v-5,,-16,,-21,l1588,21173v-5,,-16,,-22,4l1561,21177v-5,,-16,3,-22,3l1539,21180v-5,,-10,4,-21,8l1512,21188v-5,3,-11,3,-21,7l1485,21195v-5,3,-11,3,-16,7l1469,21202v-6,3,-11,3,-11,3c1426,21202,1398,21198,1377,21202r-49,3c1312,21205,1274,21209,1225,21216v-54,7,-114,17,-173,31l1046,21230v-5,-21,-38,-78,-92,-173c932,21011,905,20969,884,20930v-76,-130,-152,-250,-206,-317c775,20599,889,20599,1003,20613v130,18,271,49,428,99c1496,20733,1556,20757,1626,20786v49,21,114,49,174,81c2011,20976,2157,21089,2217,21138v32,28,70,57,108,92c2320,21233,2320,21237,2314,21244v-10,7,-21,18,-37,32c2249,21290,2152,21381,2098,21441v-27,29,-71,81,-125,141l2336,21582v11,-14,27,-31,38,-45c2396,21512,2412,21491,2428,21473v55,-60,60,-67,55,-70c2483,21403,2488,21399,2488,21399v27,28,49,53,70,78c2591,21515,2623,21554,2651,21582r195,c2770,21505,2683,21410,2580,21311v5,-4,5,-11,5,-18l2602,21265v5,-7,16,-25,38,-46c2683,21177,2754,21117,2829,21057v65,-49,147,-106,223,-151c3111,20870,3176,20835,3247,20800v11,-7,21,-11,32,-14c3355,20750,3436,20726,3502,20712v10,-4,16,-4,27,-4l3550,20715v,4,6,4,44,11c3626,20729,3680,20733,3740,20722v22,-3,54,-14,76,-35c3838,20669,3848,20648,3843,20631v,-18,-11,-36,-33,-50c3794,20571,3778,20564,3773,20564v-22,-8,-44,-11,-65,-11c3680,20553,3659,20556,3648,20560v-6,,-11,4,-16,4l3632,20564v,-4,-6,-4,-6,-8c3621,20553,3615,20549,3610,20546r-33,-28c3572,20514,3567,20507,3561,20504v,,,-4,6,-4c3583,20486,3615,20461,3653,20433v65,-56,195,-173,309,-317c4060,19999,4147,19866,4212,19739v,3,5,3,5,7c4217,19760,4255,19795,4282,19813v5,3,11,7,16,10l4353,19851v5,4,10,4,10,4l4369,19855r32,-46c4423,19781,4456,19753,4477,19732v11,10,27,21,49,31c4531,19767,4537,19767,4542,19770v11,7,22,11,33,18c4580,19791,4586,19795,4586,19802v,18,,32,10,32c4602,19834,4607,19834,4613,19830v11,,16,-3,27,-14l4640,19813v11,-7,21,-18,32,-25c4672,19784,4678,19784,4683,19781v11,-11,33,-25,49,-42c4743,19725,4748,19707,4748,19696v,-3,,-7,,-10c4775,19700,4813,19710,4846,19721v11,4,21,4,32,7c4895,19732,4916,19739,4943,19746r11,3l4954,19742v,-3,,-7,,-14c4954,19725,4954,19717,4954,19714v,,,-4,,-4c4954,19707,4954,19707,4954,19703r,-7c4954,19689,4954,19686,4954,19679v,,6,,6,c4960,19679,4960,19679,4965,19682v16,4,49,,70,-3c5041,19679,5073,19668,5106,19654v27,-14,54,-32,65,-46l5171,19608v5,-3,11,-10,16,-14c5198,19601,5214,19608,5225,19612v22,7,44,14,65,17c5312,19633,5344,19633,5388,19629r11,c5415,19629,5431,19626,5447,19626v6,,11,,17,c5469,19626,5475,19626,5485,19626v6,,6,,11,l5507,19626r,-35c5507,19573,5507,19555,5507,19541r,c5512,19541,5518,19545,5529,19552v,7,11,17,27,28c5572,19587,5588,19594,5605,19601v5,4,10,4,16,7c5626,19612,5637,19615,5643,19619v5,3,5,7,10,7c5653,19626,5659,19629,5659,19636r,c5659,19636,5659,19643,5659,19647r,42l5675,19672v16,-14,33,-32,49,-53c5735,19605,5740,19594,5746,19580v10,-21,16,-46,10,-67c5756,19513,5756,19513,5762,19513v16,4,38,4,54,c5832,19513,5849,19506,5865,19502v16,-3,38,-14,54,-24l5952,19460r16,-7c5973,19450,5979,19450,5984,19446r22,-11c6011,19435,6011,19432,6011,19432r27,-14l6017,19418v-11,,-17,,-22,c5979,19418,5968,19418,5962,19418v,,,,,c5962,19418,5962,19418,5962,19418r-10,-4c5946,19411,5941,19407,5930,19404r-38,-25c5865,19361,5838,19351,5821,19340r,c5816,19333,5811,19330,5811,19326v,,,-3,5,-3c5821,19326,5827,19326,5832,19330v27,10,76,14,114,14c5973,19344,6000,19340,6027,19333v17,-3,33,-7,55,-14l6087,19316v16,-4,27,-11,43,-11c6136,19305,6136,19305,6141,19305r6,c6152,19305,6157,19305,6163,19305v11,,22,-7,22,-14c6185,19284,6185,19277,6185,19277v-6,-11,-11,-18,-17,-28c6168,19245,6163,19242,6163,19238v-6,-7,-11,-18,-22,-21l6141,19217v,-4,,-4,-5,-7l6136,19213r-16,-28c6147,19185,6174,19182,6195,19175v17,-4,49,-15,76,-36c6277,19132,6288,19129,6293,19122v5,-4,11,-11,16,-14c6315,19104,6320,19101,6326,19097r5,c6331,19097,6336,19097,6342,19093v5,,16,,21,l6385,19093r-11,-10l6298,19026v-16,-10,-27,-17,-38,-28l6250,18988v10,-4,21,-11,32,-14c6293,18967,6309,18959,6320,18952v6,-3,6,-7,11,-10c6331,18938,6336,18938,6336,18935v,-4,6,-4,6,-4c6342,18931,6342,18931,6347,18931v6,,16,-3,16,-7c6374,18917,6374,18910,6369,18903v-6,-7,-6,-10,-11,-14l6358,18889v-5,-7,-16,-11,-22,-18c6320,18861,6298,18850,6277,18843v-22,-7,-49,-14,-76,-17c6206,18826,6212,18822,6217,18818v16,-7,43,-21,71,-35l6293,18780v27,-14,54,-32,92,-43c6385,18737,6396,18734,6401,18734r6,c6412,18734,6412,18734,6412,18730v6,-3,,-7,,-7c6412,18723,6412,18723,6412,18720r-5,-11c6401,18699,6401,18695,6396,18688v-11,-14,-22,-28,-38,-39c6331,18628,6304,18618,6288,18610v16,-7,32,-14,48,-21c6347,18586,6363,18572,6385,18554v6,-3,11,-7,11,-10c6401,18540,6407,18533,6412,18529v6,-3,11,-7,17,-7l6434,18522r5,-3c6445,18519,6456,18519,6477,18526v6,,17,3,27,7l6531,18536r-32,-24l6445,18480r-16,-7c6407,18462,6385,18452,6363,18445v-27,-11,-65,-14,-92,-11c6271,18434,6277,18431,6277,18427r,c6293,18417,6304,18406,6315,18392r16,-25c6336,18364,6336,18360,6342,18357r5,-4c6347,18353,6347,18350,6353,18350r,c6358,18346,6358,18346,6363,18343r11,-7l6369,18332v-38,-18,-49,-21,-71,-28c6277,18297,6255,18293,6233,18290v-38,-4,-76,-7,-113,-4c6120,18286,6114,18286,6114,18286v,,,,-5,c6130,18272,6147,18258,6157,18244v6,-7,22,-25,33,-46l6195,18191v6,-7,6,-14,11,-21c6212,18166,6212,18159,6217,18156r11,-11l6255,18128r-49,-11c6201,18117,6201,18117,6195,18113r-10,c6179,18113,6179,18113,6174,18113v-22,-3,-33,-3,-49,-3c6092,18106,6060,18106,6027,18110v-32,3,-59,7,-92,10c5924,18124,5908,18128,5897,18131v,,-5,,-5,4c5892,18135,5886,18135,5886,18135v17,-18,33,-39,44,-60c5935,18064,5946,18053,5952,18043r5,-11c5957,18032,5957,18032,5957,18029v,-4,5,-7,,-11c5957,18015,5952,18015,5946,18015v-5,-4,-11,-4,-16,-4c5924,18011,5919,18008,5919,18008v-27,-4,-49,-7,-65,-7c5865,17990,5870,17979,5876,17969v5,-7,5,-14,10,-25l5892,17930v5,-7,11,-14,16,-25c5914,17902,5914,17898,5919,17895r,c5919,17895,5919,17895,5919,17891r11,-14l5941,17874r-6,-4l5935,17867r-5,-4c5886,17849,5876,17849,5849,17845v-22,-3,-49,-3,-71,-7c5740,17838,5702,17842,5670,17849v,-11,,-18,,-28c5670,17817,5664,17803,5653,17789v-5,-7,-16,-14,-21,-18c5626,17764,5621,17761,5610,17757v-5,-3,-5,-3,-11,-7c5588,17743,5588,17736,5583,17726v,-7,,-14,,-22c5583,17701,5583,17697,5588,17694r11,-25l5588,17669v-5,,-16,,-21,l5556,17669v,,-6,,-6,l5550,17669v-10,,-16,,-27,c5507,17669,5485,17673,5469,17676v-16,4,-32,7,-43,11l5420,17690v-11,4,-21,7,-27,18c5393,17708,5393,17712,5393,17712v,,,,,c5393,17694,5388,17676,5382,17662v,-3,-5,-10,-10,-21c5366,17634,5361,17627,5350,17620r-6,-4c5339,17609,5328,17602,5328,17592v,-4,,-7,,-11l5328,17578r6,-4c5334,17571,5344,17567,5350,17563v5,-3,5,-3,11,-7l5372,17549r-11,c5355,17549,5355,17549,5355,17549v,,-5,,-11,l5328,17549v-5,,-11,,-16,c5306,17549,5301,17549,5296,17549v-17,,-27,4,-44,7c5231,17563,5209,17574,5193,17585v-6,3,-17,7,-22,10c5166,17585,5155,17574,5144,17567v-11,-7,-27,-18,-54,-25c5079,17539,5068,17539,5052,17539r,l5052,17539v,,-6,,-6,c5041,17539,5035,17539,5030,17542v-5,,-11,4,-16,4c5008,17546,5008,17546,5003,17549r-5,l5003,17560v,3,5,3,5,7l5008,17571r,3c5008,17578,5008,17581,5008,17585v,7,,17,-5,28c4998,17627,4987,17645,4981,17659v-5,10,-11,17,-16,28c4938,17733,4905,17796,4889,17838v-5,,-5,-3,-5,-3c4884,17831,4884,17824,4878,17817v-5,-10,-5,-24,-11,-38c4862,17754,4862,17715,4873,17669r5,-56c4878,17606,4878,17599,4878,17592v,-7,,-14,,-21c4878,17567,4878,17563,4873,17560v,-4,-6,-4,-6,-7l4867,17549v,-3,,-3,,-7c4867,17535,4873,17528,4862,17521v,,,,,-3c4862,17518,4862,17514,4857,17511r,c4857,17511,4851,17507,4846,17507v-11,-3,-22,-3,-27,-3c4808,17504,4797,17507,4792,17511v-6,,-6,3,-11,3c4764,17518,4743,17521,4721,17518v-22,-4,-38,-11,-54,-18c4661,17496,4656,17489,4651,17486v,-4,,-7,,-7c4651,17475,4656,17468,4656,17461r5,-3l4656,17458v-11,-4,-38,,-49,3c4607,17454,4607,17447,4613,17437v5,-43,11,-124,43,-223c4678,17137,4716,17056,4754,16982v16,-28,32,-60,54,-92c4835,16848,4867,16809,4895,16774v10,-11,16,-25,27,-35c4976,16672,5068,16573,5204,16456v146,-126,346,-260,552,-380c5783,16058,5811,16044,5838,16026v81,-45,168,-95,238,-148c6163,15818,6228,15741,6293,15635v22,-39,43,-81,65,-116l6363,15515v17,-32,38,-74,49,-113l6412,15399v,,,-4,,-4l6412,15392v,-7,6,-14,6,-21c6418,15357,6418,15346,6418,15335v,-17,-11,-35,-27,-56c6385,15272,6374,15265,6369,15254v-33,-28,-71,-49,-103,-63c6260,15187,6255,15187,6250,15184v-6,-4,-6,-4,-11,-4l6239,15180r-6,l6228,15184v-5,3,-5,3,16,28c6260,15233,6277,15265,6282,15300v6,42,-11,85,-22,106c6244,15434,6228,15459,6223,15473r,3c6217,15483,6212,15487,6212,15494v-11,18,-27,39,-33,53c6163,15575,6163,15586,6163,15589v-49,28,-98,53,-146,81c5973,15695,5924,15716,5881,15741v-81,42,-168,84,-238,123c5529,15928,5447,15988,5415,16009v-65,46,-125,95,-168,134c5176,16199,5122,16252,5101,16266v-17,-7,-33,-14,-49,-21c5025,16234,4987,16224,4960,16217v-28,-7,-55,-11,-65,-11c4873,16203,4846,16203,4819,16203v-22,-4,-38,-7,-55,-11c4830,16160,4884,16132,4927,16115v38,-18,71,-29,92,-36c5052,16076,5084,16072,5111,16069v93,-11,93,-14,87,-18c5198,16044,5193,16044,5117,16051v-16,,-33,4,-54,4c5063,16055,5057,16055,5057,16055v-59,3,-108,7,-162,7c4867,16062,4830,16065,4792,16065v-11,,-22,,-33,c4775,16058,4786,16051,4797,16048v11,-4,65,-32,114,-74c4943,15949,4976,15914,4998,15885v21,-7,27,-14,32,-17l5030,15864r,c5025,15861,5019,15861,5003,15868r,c5003,15864,4998,15864,4998,15864r-28,-7l4987,15868r,3l4987,15871v,,,,,l4987,15871v-6,,-11,4,-17,4c4965,15878,4954,15882,4943,15882v-5,,-11,3,-21,7c4911,15892,4895,15899,4878,15899v-5,-38,,-95,6,-133l4884,15766v,,,,,c4889,15741,4900,15720,4911,15695v38,-85,108,-176,195,-257c5155,15388,5220,15335,5301,15279v33,-25,65,-42,92,-63c5420,15198,5447,15180,5475,15163v16,-11,32,-21,48,-32c5578,15096,5632,15060,5691,15032v38,-17,87,-28,136,-35c5876,14990,5930,14990,5979,14990v216,-4,406,-4,580,18c6591,15011,6618,15015,6651,15018v59,7,114,14,168,18c6889,15039,6960,15039,7046,15036v44,-4,82,-7,131,-11c7187,15050,7204,15071,7209,15089r,c7274,15198,7345,15314,7426,15416v38,53,81,110,130,163l7588,15617v6,7,17,18,22,25c7616,15646,7621,15649,7621,15656r65,71c7773,15818,7859,15899,7919,15949r,3c7952,15984,7979,16009,7995,16026v-16,-7,-33,-14,-49,-21c7941,16002,7919,15995,7881,15981v-38,-15,-146,-46,-276,-64c7496,15903,7366,15903,7258,15914v-98,10,-174,28,-222,42c6998,15966,6960,15981,6927,15991v-38,14,-70,28,-97,46c6781,16062,6743,16090,6737,16100r,4l6737,16104v6,3,6,3,11,l6743,16111r22,-7c6786,16097,6813,16093,6840,16086v55,-7,158,-21,282,-17c7225,16072,7345,16086,7448,16111v97,21,168,46,200,56c7708,16189,7784,16220,7843,16248v16,8,27,15,38,18c7897,16273,7914,16284,7925,16287v,,,,-6,4c7897,16301,7881,16315,7865,16330v-11,14,-27,35,-27,60c7838,16404,7838,16414,7843,16425v,3,,7,6,10l7849,16435r,c7832,16435,7816,16435,7805,16435v-27,,-59,4,-92,11c7659,16456,7605,16471,7551,16495v-11,4,-22,11,-38,18c7507,16516,7502,16520,7496,16527v-5,7,-5,18,,25c7502,16559,7513,16562,7518,16566v5,,5,3,11,3c7540,16573,7545,16580,7556,16587v32,25,49,53,54,70c7610,16672,7610,16679,7610,16686v,,-5,,-5,c7594,16689,7551,16700,7507,16731v-32,25,-65,57,-92,92l7366,16890r11,c7382,16890,7393,16890,7399,16890v16,,32,,38,c7453,16890,7464,16894,7475,16894v21,3,43,10,65,21c7551,16918,7561,16925,7572,16932r6,c7583,16936,7583,16936,7588,16939v6,4,6,4,11,4c7605,16947,7605,16947,7610,16950v,,,,,4c7578,16982,7561,17003,7551,17013v-11,15,-22,32,-28,50c7518,17084,7518,17105,7529,17119v5,7,11,11,16,14c7523,17133,7496,17133,7464,17140v-44,7,-92,25,-130,50c7317,17200,7296,17211,7279,17225v-10,7,-16,14,-27,18l7209,17278r43,10c7252,17288,7258,17288,7258,17288r,c7263,17292,7269,17292,7274,17296v11,3,16,10,27,14c7312,17320,7323,17327,7328,17334r6,4c7355,17363,7393,17394,7431,17408r6,c7388,17419,7345,17440,7307,17461v-22,14,-38,28,-55,43l7247,17507v-5,7,-11,14,-16,21c7225,17532,7220,17539,7220,17546r-16,28l7269,17567r10,c7290,17567,7301,17567,7312,17567v16,4,33,7,54,14c7388,17592,7410,17599,7420,17606v6,3,11,3,11,7c7448,17620,7469,17630,7485,17637v-5,4,-16,15,-32,29c7431,17690,7426,17722,7426,17729v,11,5,25,16,35c7415,17779,7393,17793,7372,17803v-17,11,-33,21,-55,32c7317,17835,7301,17845,7301,17845r-5,4c7290,17853,7285,17853,7285,17860v,3,5,7,5,7l7323,17884v59,32,130,60,195,81c7523,17965,7523,17965,7523,17969v,,,,,c7518,17976,7502,18001,7496,18018v-5,14,-5,28,-5,43c7491,18075,7491,18085,7491,18110r,3l7540,18110v11,,21,,27,c7578,18110,7588,18110,7594,18113v5,,11,,16,4c7610,18117,7610,18120,7610,18120v-11,15,-22,29,-32,39c7567,18177,7556,18205,7556,18240v,18,,36,11,57l7578,18325v,3,5,7,5,14l7583,18343v,3,,3,,7c7583,18353,7588,18360,7588,18364r,3c7588,18371,7588,18371,7588,18374r11,14l7605,18378v,,,,5,-4l7610,18374v6,-7,11,-14,22,-21l7632,18353v,-3,5,-3,5,-7l7643,18343v5,-4,10,-11,21,-15c7675,18321,7691,18314,7713,18311v33,-7,60,-4,76,-4c7762,18325,7740,18350,7729,18371v-10,14,-21,35,-27,63c7702,18441,7702,18448,7702,18455v,4,,7,,11l7702,18477v,3,,3,,7c7702,18484,7702,18487,7702,18487r6,28l7719,18512v5,,10,-4,21,-7c7746,18505,7746,18501,7751,18501r22,-7c7778,18494,7778,18491,7784,18491r5,c7832,18480,7881,18477,7925,18480v43,4,75,14,97,25c8033,18508,8038,18512,8038,18515v-5,7,-16,11,-21,18c7973,18565,7930,18582,7914,18589v-6,4,-11,4,-17,7c7892,18600,7887,18600,7881,18600r-5,3c7870,18607,7859,18607,7865,18614v,4,5,4,11,4l7876,18625r5,3c7892,18639,7908,18649,7930,18660v22,10,54,17,81,17c8038,18681,8060,18677,8065,18677v6,,17,,22,-3c8065,18692,8044,18716,8033,18748v-11,39,-11,78,5,109c8055,18889,8076,18910,8093,18921r,c8114,18938,8147,18959,8174,18970v11,4,43,21,59,18c8239,18988,8239,18988,8239,18984v5,-7,,-10,-22,-25c8212,18945,8223,18921,8250,18900v21,-18,49,-29,81,-43c8336,18854,8342,18850,8353,18850v32,-14,59,-32,70,-39c8429,18808,8429,18808,8434,18804v11,18,22,36,43,46c8515,18878,8575,18893,8618,18903v38,7,71,11,87,14l8743,18921v27,3,54,7,76,10c8824,18931,8830,18935,8835,18935v22,3,33,3,43,l8878,18935r,-35c8878,18896,8878,18893,8868,18885v,-3,,-7,-6,-10c8857,18861,8862,18836,8878,18811r6,-7c8895,18783,8911,18766,8916,18744v6,,17,,28,l8949,18744v22,4,38,15,60,25c9019,18776,9030,18787,9047,18794v10,7,16,14,27,21c9106,18836,9144,18857,9193,18871v22,7,54,18,92,22c9328,18900,9366,18907,9383,18907r,c9431,18910,9480,18917,9524,18917v16,,27,,43,-3c9567,18914,9567,18914,9567,18914v-6,3,-11,7,-11,7c9529,18942,9513,18984,9496,19023v-16,42,-21,92,-10,127c9491,19192,9513,19224,9518,19234v22,29,49,57,81,75c9626,19323,9659,19333,9670,19330v,,,,,c9675,19333,9681,19333,9686,19330r6,-4l9692,19323v,,,,,-4c9692,19319,9692,19316,9686,19316v,,,-4,,-7c9686,19301,9686,19294,9686,19284v,-18,11,-32,22,-42c9724,19231,9740,19220,9762,19206v5,-3,11,-7,16,-10c9800,19185,9816,19175,9838,19164r5,21c9843,19203,9849,19242,9854,19287v11,67,38,145,49,166c9908,19464,9914,19478,9919,19492v11,28,16,49,22,56c9946,19555,9946,19566,9952,19573v-22,7,-38,14,-54,21c9865,19608,9822,19633,9784,19672v-33,31,-55,67,-65,105c9719,19788,9713,19799,9713,19809v,7,,14,,21c9708,19827,9702,19823,9702,19820r-5,-4c9686,19809,9681,19806,9670,19802v-22,-11,-49,-18,-76,-25c9578,19774,9561,19774,9540,19774v-16,,-38,,-54,-4c9448,19767,9415,19753,9399,19739v-22,-18,-22,-39,-16,-50c9383,19686,9388,19682,9383,19679v-6,,-6,,-6,c9377,19672,9377,19668,9377,19668r6,-14l9366,19661v-5,,-5,4,-11,4l9350,19668v-11,4,-38,11,-60,21c9258,19703,9220,19728,9193,19749v-16,11,-33,32,-54,57c9122,19827,9106,19858,9101,19897v-6,35,5,71,21,102c9139,20024,9160,20045,9182,20063v-60,,-114,7,-152,21c8992,20095,8949,20116,8906,20140v-17,11,-33,22,-55,36c8819,20197,8792,20218,8754,20236v-65,38,-119,67,-174,88c8559,20334,8532,20341,8504,20348v-5,-3,-16,-3,-21,-3c8467,20345,8450,20352,8445,20363v-11,,-16,3,-27,3c8418,20366,8418,20366,8412,20366v-16,-28,-27,-53,-38,-81c8364,20253,8358,20190,8396,20123v33,-57,92,-106,168,-134c8629,19964,8710,19954,8781,19961v5,,11,,16,c8808,19961,8808,19961,8813,19961v,,6,,11,c8835,19957,8851,19940,8857,19911v11,-28,5,-67,-11,-95c8841,19802,8824,19777,8792,19756v-33,-24,-76,-49,-125,-60c8607,19679,8548,19679,8504,19679v-16,,-27,,-43,3c8429,19682,8402,19686,8380,19686v5,-18,11,-32,22,-43c8423,19601,8450,19569,8472,19555v22,-17,43,-31,70,-42c8564,19506,8591,19499,8618,19499v6,,11,,11,-4c8629,19495,8629,19492,8629,19492v,,,,,c8635,19492,8635,19488,8635,19488v38,14,70,18,103,21c8754,19513,8765,19513,8781,19517v130,24,211,35,271,38l9068,19555v33,4,60,4,76,4l9144,19559r6,c9166,19562,9182,19559,9182,19555r,-3l9177,19548v,-3,-6,,-11,c9160,19548,9160,19548,9155,19548r-5,c9144,19548,9139,19545,9133,19538v-5,-4,-5,-7,-11,-14l9122,19520v,,,-3,,-3c9117,19506,9117,19495,9117,19481v,-10,,-21,,-35c9112,19428,9112,19414,9090,19400v-22,-10,-43,-14,-65,-17l9014,19379v-11,,-16,-4,-27,-4l8981,19375v-48,-10,-113,-21,-189,-35l8710,19326v-37,-7,-70,-14,-108,-17c8532,19294,8461,19284,8396,19270v-49,-11,-114,-25,-184,-43c8147,19210,8071,19182,7979,19143v-206,-88,-374,-187,-504,-300c7415,18794,7366,18741,7317,18685v-16,-15,-27,-32,-43,-46c7209,18565,7133,18501,7052,18448v-33,-24,-71,-46,-114,-70c6938,18374,6933,18371,6927,18360v-5,-10,-22,-28,-27,-49c6884,18279,6868,18233,6857,18198r-6,-18c6840,18152,6808,18053,6792,17941v-17,-99,-22,-205,-27,-279c6775,17652,6781,17645,6775,17641r-5,l6765,17641v-17,,-55,28,-82,46c6651,17712,6602,17754,6580,17796v,4,-5,7,-5,14c6575,17807,6569,17803,6564,17800v-5,-4,-5,-7,-11,-14c6542,17768,6521,17740,6515,17704v,-7,-5,-17,-5,-24c6504,17645,6510,17609,6515,17574v11,-46,33,-92,49,-130l6564,17444v5,-7,5,-15,11,-25c6597,17377,6618,17317,6629,17243v11,-92,,-194,-43,-296c6564,16897,6537,16844,6504,16795v-10,-21,-27,-39,-38,-60c6445,16707,6429,16679,6412,16654v-11,-25,-21,-46,-27,-67c6380,16538,6391,16495,6396,16471v11,-22,27,-39,43,-50c6450,16418,6461,16414,6466,16411v6,3,6,3,11,3c6477,16414,6483,16414,6483,16411v5,-4,,-11,,-18c6477,16382,6461,16372,6445,16365v-16,-7,-38,-14,-65,-18c6358,16344,6336,16340,6315,16337v-17,-4,-55,-7,-103,-4c6179,16337,6120,16344,6071,16372v-38,25,-60,56,-71,92c5995,16478,5989,16488,5989,16502v-27,-35,-43,-81,-48,-130c5935,16347,5935,16323,5935,16301v,-21,,-42,6,-63c5962,16181,6000,16139,6006,16132v81,-49,70,-56,70,-56c6071,16072,6060,16069,6006,16093v-6,-3,-11,,-22,7c5962,16111,5924,16129,5876,16164v-38,25,-87,70,-147,134c5686,16351,5643,16414,5599,16485v-21,35,-38,70,-49,105c5550,16590,5550,16590,5550,16590v-5,-3,-10,-7,-16,-10c5507,16562,5464,16545,5415,16534v-16,-3,-54,-11,-98,-11c5317,16523,5317,16523,5312,16523v-43,,-92,18,-130,43c5149,16590,5122,16622,5111,16654v-10,35,-10,63,-5,81c5106,16739,5106,16739,5111,16742r,c5111,16742,5111,16742,5111,16742v-5,4,,7,17,11l5133,16756v16,7,49,14,81,35c5252,16816,5290,16848,5312,16887v22,35,38,77,49,123l5366,17031v49,134,103,229,168,303c5578,17384,5626,17419,5659,17440v38,25,76,42,97,53l5762,17493v43,21,92,39,135,56c5952,17571,6006,17592,6049,17613v49,24,87,49,108,63c6163,17680,6168,17683,6168,17683v6,4,11,11,22,14c6206,17712,6250,17747,6293,17793v38,42,70,88,98,123c6423,17958,6445,17986,6456,18001v27,31,54,63,81,84c6553,18099,6564,18110,6580,18117v6,35,44,106,60,144c6645,18269,6645,18276,6651,18279v-82,-10,-255,49,-255,49l6401,18336v33,-11,114,10,217,74c6640,18424,6656,18438,6678,18455v43,36,81,78,125,120c6824,18596,6846,18618,6868,18642r,c6889,18663,6916,18685,6938,18706v49,38,103,81,157,112c7193,18882,7285,18931,7328,18952r6,4c7431,19005,7561,19065,7653,19104v-48,-3,-113,-3,-184,-3c7399,19097,7334,19097,7269,19097v-92,,-190,7,-282,18c6851,19129,6721,19157,6597,19192v-82,25,-168,53,-244,99c6288,19333,6233,19390,6195,19467v-32,57,-54,120,-75,205c6109,19703,6103,19739,6092,19770r,4c6082,19813,6076,19841,6076,19876v,14,6,28,11,42c6087,19918,6087,19918,6087,19922v,,,3,,3c6092,19943,6103,19957,6114,19971v16,18,27,32,49,46c6174,20028,6185,20038,6195,20045v11,7,17,11,22,14c6223,20063,6228,20063,6233,20063v17,7,33,14,44,18c6288,20084,6298,20088,6309,20088r6,c6320,20088,6320,20088,6326,20091v16,4,32,7,43,4c6369,20095,6369,20095,6369,20095v16,,32,,49,-4c6434,20091,6450,20091,6461,20091v38,7,76,4,108,-7c6624,20066,6640,20028,6634,19999v6,-7,6,-14,6,-17l6640,19978v,,,-3,,-7c6634,19968,6629,19968,6624,19968v,,-6,,-6,l6597,19936r10,32c6602,19968,6597,19971,6591,19971v-16,4,-32,11,-49,11c6537,19982,6526,19985,6515,19982v-5,,-5,,-11,c6488,19978,6472,19975,6461,19964v-11,-7,-22,-17,-32,-24c6423,19936,6423,19932,6418,19929v-11,-7,-17,-14,-27,-21c6391,19890,6391,19876,6391,19858v32,-84,92,-179,184,-271c6624,19538,6683,19492,6743,19457v60,-36,130,-71,217,-96c7030,19337,7111,19319,7198,19298v81,-18,163,-28,239,-32c7513,19263,7583,19263,7653,19270v71,7,136,17,190,28c7930,19316,8017,19333,8098,19354v38,7,70,18,108,29c8136,19386,8000,19397,7865,19439v-81,25,-157,60,-217,102c7610,19569,7578,19601,7561,19629v,4,-5,7,-5,11c7556,19640,7556,19643,7556,19643v,4,,4,-5,7c7551,19650,7545,19654,7545,19654v,,,-4,-5,-4c7523,19629,7485,19594,7426,19576v-27,-10,-65,-14,-98,-14c7301,19562,7269,19566,7236,19573v-54,14,-97,32,-108,39c7117,19619,7095,19629,7079,19643v-11,11,-22,25,-27,39c7046,19696,7041,19707,7041,19717v,,-5,,-5,4c7030,19724,7036,19728,7041,19732v,,5,3,5,3l7046,19735v6,4,11,7,17,11c7090,19760,7111,19781,7128,19802v27,28,43,67,70,113l7214,19943v28,49,71,99,114,152l7350,20119v27,32,49,64,70,92c7426,20218,7426,20225,7431,20229v17,24,33,53,54,77c7534,20366,7605,20419,7686,20465v60,35,130,63,217,91c7973,20578,8028,20588,8055,20595v75,14,151,25,216,32c8336,20634,8412,20638,8494,20634v65,,130,-3,173,-7c8667,20627,8662,20631,8662,20631v-22,14,-33,35,-38,56c8613,20729,8635,20768,8656,20796v,,,,,c8640,20810,8618,20824,8591,20842v-16,11,-32,25,-49,35c8526,20888,8510,20902,8494,20913v-33,21,-71,42,-114,59c8320,21001,8255,21018,8190,21032v-76,18,-184,29,-309,29c7838,21061,7789,21061,7746,21064v-71,,-141,,-206,4c7437,21075,7345,21082,7290,21092r-32,c7269,21085,7279,21078,7285,21071v11,-10,32,-39,49,-67c7345,20990,7345,20976,7350,20962v5,-14,5,-28,16,-35c7366,20927,7372,20923,7366,20920v,,,,,c7410,20828,7410,20764,7366,20736v,-3,,-3,-5,-7c7361,20729,7355,20729,7355,20729v-10,4,-27,25,-32,39l7317,20779v-16,21,-32,45,-32,67c7285,20853,7274,20867,7263,20881v-5,3,-5,10,-11,14c7236,20916,7209,20941,7187,20965v-27,29,-54,50,-81,67c7095,21039,7079,21047,7063,21054v-11,3,-17,7,-27,7c7030,21061,7025,21064,7019,21064v-5,,-11,,-11,4c7008,21068,7008,21068,7003,21068v-76,7,-303,91,-553,218c6445,21230,6439,21188,6439,21188v17,-67,22,-134,22,-194c6461,20987,6461,20976,6461,20969v,-32,,-60,-5,-88c6450,20863,6445,20849,6439,20831v27,-52,71,-134,125,-211l6569,20613v6,-7,11,-11,17,-18l6597,20585v16,-21,37,-39,54,-57c6700,20482,6737,20454,6748,20447v38,-28,82,-53,120,-70c6884,20370,6905,20363,6916,20356v22,-8,27,-11,27,-18l6943,20334r-5,c6933,20334,6922,20334,6905,20338v-10,-11,-75,-78,-205,-95c6591,20229,6477,20253,6353,20320r-6,4c6326,20331,6309,20341,6288,20352v-17,11,-38,18,-55,28c6212,20394,6201,20405,6195,20415v,4,-5,8,-5,11c6185,20430,6185,20430,6179,20433v-43,-42,-130,-95,-217,-148c5919,20260,5881,20236,5849,20215v,-4,-6,-11,-11,-22c5832,20179,5821,20165,5816,20151v-5,-7,-16,-39,-11,-81c5805,20063,5805,20056,5811,20049v5,-11,5,-21,10,-32c5827,20003,5838,19992,5843,19985v,,6,,6,c5859,19982,5870,19982,5870,19975v,,,-4,-5,-4c5854,19964,5811,19968,5800,19968v-38,3,-82,7,-114,17c5670,19989,5643,19996,5610,20014v-16,7,-32,17,-49,31c5545,20056,5534,20066,5529,20077v,,,4,-6,4c5523,20081,5523,20081,5523,20084v-16,18,-21,39,-27,64c5491,20148,5485,20151,5485,20155r,14c5485,20179,5491,20193,5491,20204v,3,,11,5,14c5464,20204,5431,20190,5399,20179r-22,-7c5334,20158,5296,20140,5258,20126v-22,-7,-38,-14,-49,-21l5198,20102v-43,-18,-87,-36,-114,-57l5079,20035v-6,-18,-6,-25,-16,-28c5063,20007,5057,20007,5057,20010v-11,4,-11,21,-11,32c5046,20059,5052,20084,5057,20102r,7c5057,20116,5063,20123,5063,20133v,4,,7,,11c5063,20158,5068,20179,5068,20204v,7,,11,,18c5068,20250,5068,20271,5073,20289v,7,,10,6,17c5073,20303,5068,20299,5063,20296v-22,-11,-49,-18,-71,-22c4965,20271,4938,20271,4916,20274v-16,4,-38,8,-49,15c4851,20296,4835,20303,4824,20313v-43,39,-49,88,-32,120c4786,20454,4786,20468,4786,20468r,14l4797,20472v,,27,-25,60,-28c4862,20444,4862,20444,4867,20447r6,c4878,20447,4884,20447,4889,20444v,,6,,6,c4954,20444,4998,20486,5019,20567v27,109,82,229,147,324c5149,20891,5138,20891,5122,20888v-11,,-21,,-32,l5090,20888v-6,,-11,-4,-17,-4c5008,20874,4911,20877,4830,20888v-38,7,-103,14,-169,39c4586,20951,4515,20990,4466,21036v-54,46,-92,102,-119,162c4336,21230,4325,21262,4320,21293v,4,,4,,7l4320,21300v,14,,29,,43c4320,21350,4320,21353,4325,21357v,10,-5,14,6,14c4331,21371,4336,21371,4336,21371r,3l4347,21364v60,-57,157,-95,293,-120l4645,21244v6,,11,,16,c4786,21230,4922,21226,5035,21233v44,,82,7,114,7c5160,21240,5176,21244,5187,21244r163,14c5372,21258,5393,21262,5415,21265v16,4,27,4,43,7c5491,21279,5518,21283,5545,21286v43,7,81,7,103,4c5670,21286,5686,21283,5691,21279r,c5827,21336,5838,21325,5838,21325v5,-3,,-7,-17,-18c6000,21353,6168,21385,6190,21388v16,18,33,36,49,53c6223,21452,6206,21459,6190,21470v-27,10,-60,28,-81,42c6087,21526,6044,21551,6000,21582r255,c6266,21575,6271,21568,6271,21565v11,-7,22,-14,38,-25c6315,21554,6326,21568,6331,21579r233,c6553,21558,6542,21540,6537,21529v-16,-21,-16,-24,-16,-35c6521,21487,6521,21477,6515,21459v11,-4,16,-11,27,-14c6548,21441,6559,21438,6564,21431v,,5,,5,c6580,21427,6602,21420,6629,21406v49,-28,130,-60,217,-88c6916,21293,7025,21262,7128,21244v86,-14,157,-18,189,-18l7323,21226v65,,146,4,211,7c7637,21237,7659,21237,7659,21230r,-4l7659,21226v-6,-7,-54,-14,-114,-17c7708,21216,7865,21244,8022,21297v11,7,174,123,260,285l8591,21582v-5,-7,-11,-17,-16,-24c8542,21508,8504,21463,8461,21417v-5,-7,-16,-14,-22,-21l8439,21396v-32,-36,-70,-75,-113,-110c8336,21286,8347,21286,8358,21290v,,11,3,27,3l8391,21293v32,4,103,7,189,28c8640,21336,8754,21371,8862,21445v22,14,44,32,60,53c8938,21515,8949,21537,8960,21561r,4c8960,21572,8965,21579,8965,21586r607,c9572,21586,9567,21586,9567,21586v-27,-4,-54,-7,-81,-11l9469,21575v-32,-3,-70,-7,-103,-14c9339,21558,9301,21551,9263,21537v-16,-8,-32,-15,-54,-22c9182,21498,9160,21484,9133,21473v-11,-7,-21,-14,-32,-21c9068,21431,9036,21410,9003,21388v-16,-7,-32,-17,-49,-24c8949,21360,8944,21360,8938,21357v-11,-4,-22,-7,-32,-14l8813,21300v-32,-14,-65,-28,-92,-35c8710,21262,8700,21258,8689,21255v-6,,-11,-4,-16,-4l8629,21237v-27,-11,-59,-18,-87,-25c8515,21205,8483,21202,8456,21205v-6,,-6,,-11,4c8456,21205,8467,21198,8477,21191v27,-11,60,-21,87,-35l8570,21156v16,-7,48,-21,81,-39c8689,21092,8721,21064,8743,21036v11,-18,22,-35,22,-53c8765,20972,8765,20962,8759,20948v,-7,-5,-14,-5,-18l8748,20916v-5,-18,-16,-35,-16,-49c8732,20860,8732,20856,8732,20853r,c8732,20849,8732,20849,8732,20846v,,,-4,,-4c8738,20842,8748,20839,8754,20839v11,-4,27,-4,38,-8l8792,20831r5,c8803,20831,8813,20831,8819,20831r,c8841,20831,8862,20839,8889,20842v38,7,76,21,114,32c9025,20881,9041,20888,9057,20891v55,18,103,25,120,29c9198,20923,9225,20927,9247,20927r5,c9263,20927,9274,20927,9280,20927v-22,17,-33,42,-44,63c9231,21001,9225,21025,9231,21057v5,32,16,64,38,92c9290,21180,9318,21212,9355,21233v17,11,38,25,60,32c9442,21283,9464,21293,9480,21300r,l9486,21300v,,5,,5,l9507,21304r,-14c9507,21290,9507,21290,9507,21290v6,-4,6,-7,6,-11l9513,21279v,-3,-6,-7,-6,-14c9507,21230,9518,21202,9545,21184v33,-21,81,-32,147,-32c9719,21152,9746,21152,9767,21149v17,,33,,44,c9822,21149,9838,21149,9849,21149v11,,16,,27,c9898,21149,9919,21145,9946,21138v11,-3,22,-7,27,-10c9979,21145,9990,21166,10006,21188v11,17,49,67,114,91c10125,21283,10136,21283,10141,21279v11,,17,-3,28,18l10169,21300r10,c10196,21300,10212,21300,10223,21304v16,3,32,3,43,c10299,21304,10320,21300,10320,21300r6,l10326,21297v,-4,,-7,,-11c10326,21286,10331,21286,10331,21286v6,,6,-3,,-17c10331,21265,10326,21258,10326,21251v5,-32,11,-56,27,-81c10364,21156,10374,21138,10391,21124v16,-18,32,-32,49,-42c10450,21078,10456,21075,10461,21068r,c10467,21064,10467,21061,10472,21061v5,-4,16,-11,22,-14c10505,21039,10521,21032,10537,21029v38,-18,81,-28,130,-39c10689,20987,10711,20983,10738,20980v5,,11,,11,l10754,20980v11,,16,,22,c10792,20990,10819,21011,10857,21050v81,88,287,296,526,525l11388,21582v-32,-7,-60,-14,-92,-17l11285,21561v-27,-3,-87,-10,-152,-10c11074,21551,11009,21561,10954,21575v-21,7,-43,11,-59,18l12640,21593v,,,,,c12640,21593,12640,21593,12640,21593r266,c12906,21593,12906,21593,12906,21589v-54,-77,-114,-179,-190,-313c12635,21131,12581,21015,12548,20913v-16,-43,-27,-85,-32,-127c12510,20715,12510,20645,12521,20581v27,28,60,57,76,64c12613,20652,12635,20662,12662,20659v16,,32,-7,32,-11c12694,20645,12694,20641,12694,20641v,,,,,c12700,20638,12711,20634,12716,20631r,l12721,20631v11,-4,17,-22,17,-39c12738,20571,12732,20535,12705,20504v-16,-18,-43,-32,-70,-43c12608,20454,12575,20451,12537,20451v-59,3,-119,24,-162,56c12353,20525,12331,20546,12315,20567v-11,14,-22,28,-27,42c12282,20616,12277,20623,12277,20634v,4,-5,7,-5,14l12266,20659v,3,,3,,7c12266,20733,12277,20814,12299,20906v21,88,43,176,76,250c12413,21247,12445,21311,12488,21357v11,10,11,14,22,10c12510,21367,12510,21367,12510,21367v,4,6,7,6,7c12478,21378,12440,21381,12407,21388v-43,11,-81,25,-108,39c12277,21438,12261,21452,12250,21466v-5,4,-11,7,-16,11c12228,21480,12217,21487,12212,21491v,-7,-5,-25,-5,-43c12207,21445,12207,21441,12207,21438r,c12212,21438,12212,21434,12217,21420v,-14,6,-46,,-99c12212,21265,12201,21209,12179,21152v-21,-67,-54,-137,-97,-208c11990,20789,11849,20641,11746,20542v-54,-52,-109,-102,-152,-141l11583,20394v-43,-35,-81,-70,-108,-95c11421,20253,11345,20186,11258,20119v-70,-53,-141,-105,-201,-144c11052,19968,11041,19961,11025,19957v-22,-35,-43,-74,-65,-109l10949,19827v-27,-46,-70,-120,-119,-205c10824,19601,10803,19566,10781,19534r-11,-21c10754,19488,10721,19435,10689,19379v-16,-28,-33,-56,-49,-85c10624,19266,10608,19238,10597,19220v,,,-3,,-3l10597,19217v,-4,-6,-7,-6,-11c10591,19206,10591,19206,10591,19206v17,,38,-3,55,-7c10700,19185,10754,19164,10792,19143v22,-11,38,-25,49,-39c10846,19101,10857,19097,10862,19093v11,11,22,18,33,25c10917,19132,10944,19153,10976,19164v22,7,38,11,49,11l11025,19175v5,,11,,16,-4l11041,19171v,-4,-5,-7,-11,-11c11030,19160,11025,19157,11025,19157v,-4,-5,-7,-5,-14l11020,19139v-6,-14,-11,-38,,-56c11030,19069,11057,19055,11085,19044v5,-3,10,-3,16,-7c11133,19023,11160,19012,11166,19009v11,-7,27,-14,38,-21c11204,18995,11204,19005,11204,19012v,18,5,39,16,60c11242,19111,11274,19153,11312,19182v38,31,87,49,98,56c11437,19249,11491,19266,11540,19266v,,,,5,c11567,19266,11583,19263,11599,19256v6,,11,-4,17,-7c11616,19249,11616,19249,11616,19249v5,-4,5,-4,-6,-25c11605,19210,11589,19189,11605,19164v11,-18,27,-35,49,-49c11659,19111,11665,19108,11670,19101v22,-18,38,-36,49,-46c11730,19044,11735,19030,11740,19016v,3,6,3,6,7c11751,19030,11757,19037,11762,19044v11,14,16,28,22,39c11784,19093,11784,19104,11784,19108v,7,-6,17,-11,28l11773,19139v,4,,4,,7c11773,19150,11773,19150,11773,19153v,4,,7,5,7c11778,19160,11784,19164,11789,19164v,,,,,c11795,19164,11805,19160,11811,19157r,l11811,19157v,,,,5,l11816,19164v6,,11,,22,c11838,19164,11843,19164,11843,19164v,,6,,6,c11871,19164,11898,19164,11930,19164v6,,16,,22,c11973,19160,12001,19157,12022,19153v22,-7,44,-14,60,-24c12114,19108,12131,19086,12136,19079v11,-14,22,-35,27,-56c12169,19019,12169,19012,12169,19009r,c12190,19023,12228,19034,12266,19044r6,c12310,19051,12353,19062,12391,19065v49,4,87,-3,92,-3c12510,19055,12543,19044,12564,19030v11,-7,27,-21,27,-28c12591,18998,12591,18998,12586,18998v-5,-3,-16,,-27,4c12559,19002,12559,18998,12559,18998v-11,-10,-33,-39,-43,-74c12510,18900,12505,18871,12510,18847v,-21,6,-39,11,-46l12521,18797v,-7,5,-14,5,-24c12526,18773,12532,18776,12537,18776v11,4,22,7,33,11c12575,18787,12586,18790,12591,18790v28,4,60,7,87,7c12694,18797,12711,18797,12727,18794v11,,22,-4,32,-4l12792,18787v,,5,,5,l12819,18783r-32,-10c12776,18769,12765,18766,12759,18766v,,-5,-4,-5,-4c12749,18762,12749,18759,12743,18759r-5,-4c12732,18752,12727,18744,12721,18741v-5,-11,-10,-18,-10,-21c12705,18709,12711,18695,12711,18677v,-3,,-10,,-14c12711,18663,12711,18663,12711,18663v21,18,43,32,65,50c12938,18836,13112,18970,13258,19086r6,4c13415,19206,13529,19301,13583,19340v125,99,239,198,326,272c13925,19629,13941,19643,13957,19658v38,38,65,63,71,70l14028,19770v-65,-10,-130,-21,-190,-28c13811,19739,13784,19732,13778,19732v,-4,,-15,-37,-50c13719,19658,13681,19619,13627,19576v-55,-45,-114,-88,-179,-123c13383,19414,13307,19379,13231,19354v-33,-10,-81,-28,-146,-42c13009,19294,12938,19284,12868,19280v-81,-7,-174,-3,-266,7c12499,19298,12396,19316,12320,19330v-43,7,-81,17,-124,24c12142,19365,12087,19375,12033,19386v-97,18,-190,32,-282,39c11654,19432,11567,19432,11491,19425v-38,-4,-70,-7,-108,-14c11318,19397,11274,19379,11258,19372v-5,-11,-5,-18,-16,-18c11242,19354,11236,19354,11231,19358v-16,10,-16,63,-6,99c11231,19481,11247,19524,11296,19566v22,21,54,39,81,49c11394,19622,11415,19629,11431,19633v,,,,6,c11361,19647,11291,19658,11231,19665v-87,3,-174,7,-217,7c11003,19672,10992,19672,10992,19672r,l10982,19675r,4c10982,19679,10982,19679,10982,19679v,,,,,l10982,19682r10,c10992,19682,10992,19682,10998,19686v,3,5,3,16,10c11036,19707,11079,19728,11139,19753v5,7,16,14,32,14c11225,19788,11296,19816,11377,19841v17,3,33,10,49,14c11415,19858,11404,19866,11388,19873r-5,c11366,19876,11350,19883,11339,19890v-5,4,-16,7,-27,18c11301,19915,11285,19925,11280,19943v-6,18,-6,35,5,53c11291,20007,11307,20031,11318,20042r,c11318,20045,11323,20045,11345,20045v11,,38,-3,76,-3c11497,20042,11583,20045,11686,20059v16,4,27,4,44,7c11822,20081,11914,20102,12017,20123r11,3c12136,20151,12245,20172,12353,20197v135,28,238,42,325,42c12781,20243,12868,20232,12955,20222v75,-7,135,-18,173,-25c13220,20183,13291,20162,13350,20133v60,-28,119,-67,168,-112c13551,19989,13583,19957,13610,19918v11,-14,22,-28,22,-35c13654,19866,13708,19855,13719,19851v5,,27,4,54,4l13903,19866v27,3,60,7,87,10c13984,19887,13979,19908,13974,19929v-6,39,-11,81,-11,95c13963,20035,13968,20074,13979,20084r-5,4l13984,20088v,,,3,6,3c13990,20091,13990,20091,13984,20095v,3,,7,33,14c14033,20112,14044,20116,14060,20116v11,,17,3,27,3c14093,20119,14098,20119,14104,20119r27,l14131,20112r,-14c14131,20098,14131,20091,14131,20088v,-4,5,-7,5,-14c14136,20070,14136,20066,14136,20063r,-4c14136,20049,14142,20038,14142,20031v5,-17,5,-35,10,-46l14158,19968v5,-25,11,-53,11,-67c14185,19904,14201,19908,14218,19911v10,7,27,14,43,29c14261,19943,14272,19954,14293,19978v27,32,71,74,120,127c14505,20204,14592,20324,14619,20363v10,17,27,35,43,56c14694,20461,14722,20504,14743,20521v,4,6,4,6,7c14738,20535,14727,20539,14716,20546v-49,32,-87,67,-103,109c14597,20690,14597,20726,14602,20772v6,35,17,67,27,95c14629,20874,14635,20877,14635,20877r11,18l14651,20874v,,,,,-4c14657,20870,14657,20867,14657,20863v,-3,,-7,,-10c14678,20772,14814,20712,14841,20701v,,,4,5,4l14873,20743v33,50,76,120,114,187c15063,21064,15139,21216,15161,21265v-22,4,-44,11,-71,14c15031,21290,14938,21311,14868,21346v-22,11,-38,21,-60,35c14754,21410,14711,21441,14667,21473v-27,21,-48,46,-70,71c14581,21561,14570,21579,14554,21600r580,c15171,21575,15204,21554,15226,21544r,c15242,21533,15258,21526,15274,21515v,4,6,11,6,14c15280,21540,15285,21551,15291,21565v5,10,11,24,11,35l15600,21600v-17,-53,-33,-95,-49,-134c15556,21466,15562,21459,15551,21434v60,-7,108,-7,141,-7c15697,21427,15703,21427,15708,21427v6,11,11,25,11,36c15719,21470,15719,21477,15719,21480v,11,,18,11,21c15724,21515,15724,21533,15724,21547v,21,6,32,22,42c15757,21596,15773,21596,15789,21596v87,-7,168,-74,190,-162c15979,21427,15985,21420,15985,21413v,-7,,-14,,-21c15985,21385,15985,21378,15985,21371v,-7,-6,-14,-6,-21c15952,21265,15827,21230,15751,21216v-48,-11,-92,-11,-103,-11c15643,21205,15638,21205,15632,21205r-5,c15621,21205,15616,21205,15616,21205r-5,c15605,21205,15600,21205,15594,21209r-5,c15583,21209,15578,21212,15573,21212r-6,c15562,21212,15556,21216,15556,21216r-5,c15545,21216,15540,21219,15540,21219r-5,c15524,21223,15518,21226,15508,21230v-6,,-11,,-17,c15486,21230,15486,21230,15480,21230r,l15480,21230v-5,-21,-38,-78,-92,-173c15361,21011,15340,20969,15318,20930v-76,-130,-152,-250,-206,-317c15209,20599,15323,20599,15437,20613v130,18,271,49,428,99c15930,20733,15990,20757,16060,20786v55,24,114,49,174,81c16445,20976,16592,21089,16651,21138v38,28,76,60,119,99c16770,21237,16770,21237,16770,21237v-5,3,-21,18,-48,42c16700,21290,16602,21378,16543,21441v-27,29,-76,88,-136,155l16754,21596v16,-21,38,-42,54,-63c16873,21459,16922,21406,16922,21403v-5,-4,-43,28,-92,77c16819,21491,16808,21501,16798,21515v10,-10,21,-24,32,-35c16873,21434,16906,21399,16922,21385v27,32,54,60,82,88c17047,21522,17079,21565,17107,21596v,,,,,l17302,21596v-6,-3,-11,-10,-17,-14c17210,21501,17117,21410,17020,21311v5,-11,5,-25,16,-35c17041,21276,17041,21272,17041,21269v6,-7,17,-25,38,-46c17123,21180,17193,21121,17269,21061v65,-50,147,-106,222,-152c17567,20863,17638,20828,17687,20803v10,-7,21,-10,32,-14c17795,20754,17876,20729,17941,20715v11,-3,17,-3,27,-3c17974,20715,17979,20715,17990,20719v,3,5,3,43,10c18066,20733,18120,20736,18180,20726v21,-4,54,-14,76,-36c18277,20673,18288,20652,18283,20634v,-18,-11,-35,-33,-49c18234,20574,18218,20567,18212,20567v-16,-7,-43,-11,-65,-11l18147,20556v-27,,-49,4,-59,8c18082,20564,18077,20567,18071,20567v,,,,,c18071,20564,18071,20560,18066,20556v-5,-3,-11,-7,-16,-10c18039,20539,18033,20528,18017,20518v-5,-4,-11,-11,-16,-14c18001,20504,18001,20500,18006,20500v17,-14,49,-39,87,-67c18158,20377,18288,20260,18402,20116v98,-117,184,-250,249,-377c18651,19742,18657,19742,18657,19746v,14,38,49,65,67c18727,19816,18733,19820,18738,19823r54,28c18798,19855,18803,19855,18803,19855r6,l18841,19809v22,-28,54,-56,76,-77c18928,19742,18944,19753,18966,19763v5,4,11,4,11,7c18987,19777,18998,19781,19009,19788v5,3,11,7,11,14c19020,19816,19020,19834,19031,19834v5,,11,,16,-4c19058,19830,19063,19823,19074,19816r,c19080,19809,19096,19799,19107,19791v,-3,5,-3,10,-7c19128,19774,19150,19760,19166,19742v11,-14,17,-32,17,-42c19183,19696,19183,19693,19183,19689v27,14,65,25,97,35c19291,19728,19302,19728,19313,19732v16,3,38,10,65,17l19389,19753r,-7c19389,19742,19389,19739,19389,19732v,-4,,-11,,-15c19389,19717,19389,19714,19389,19714v,-4,,-4,,-7l19389,19700v,-7,,-11,,-18c19389,19682,19394,19682,19394,19682v,,,,5,4c19416,19689,19448,19686,19470,19682v5,,38,-10,70,-24c19567,19643,19594,19626,19605,19612r,c19611,19608,19616,19601,19622,19598v10,7,21,14,38,17c19681,19622,19703,19629,19725,19633v21,3,54,3,97,l19833,19633v16,,32,-4,49,-4c19887,19629,19893,19629,19898,19629v5,,11,,16,c19920,19629,19920,19629,19925,19629r11,l19936,19594v,-18,,-35,,-49l19936,19545v5,,11,3,22,10c19958,19562,19968,19573,19985,19583v16,8,32,15,49,22c20039,19608,20044,19608,20050,19612v5,3,16,7,21,10c20077,19626,20082,19629,20082,19629v,,6,4,6,11l20088,19640v,,,7,,10l20088,19693r16,-18c20120,19661,20137,19643,20153,19622v11,-14,16,-24,21,-39c20185,19562,20185,19538,20185,19516r22,c20218,19516,20229,19516,20239,19516v22,-3,38,-7,49,-10c20305,19502,20326,19492,20342,19481r33,-17l20391,19457v6,-4,11,-4,17,-7l20429,19439v6,,6,-4,6,-4l20462,19421r-22,c20429,19421,20424,19421,20418,19421v-16,,-27,,-32,c20386,19421,20386,19421,20386,19421v,,,,,l20375,19418v-5,-4,-11,-7,-16,-11l20315,19383v-27,-18,-54,-29,-70,-39l20245,19344v-6,-7,-11,-11,-11,-14c20234,19330,20234,19326,20239,19326v6,4,11,4,17,7c20288,19344,20332,19347,20370,19347v16,,48,-3,81,-10c20467,19333,20483,19330,20505,19323r6,-4c20527,19316,20538,19309,20554,19309v5,,5,,11,l20570,19309v6,,11,,16,c20597,19309,20608,19301,20608,19294v,-7,,-14,,-14c20603,19266,20597,19256,20592,19242v-16,-25,-33,-43,-44,-57l20548,19182v28,,55,-4,76,-11c20646,19164,20673,19153,20700,19136v6,-7,16,-11,22,-18c20727,19115,20733,19108,20738,19104v6,-3,11,-7,16,-11l20760,19090v,,5,,11,-4c20776,19086,20787,19086,20792,19086r22,l20803,19076r-76,-57c20711,19009,20700,19002,20689,18991r-10,-10c20689,18977,20700,18970,20711,18967v11,-8,27,-15,38,-22c20754,18942,20754,18938,20760,18935v,-4,5,-4,5,-7c20771,18924,20771,18924,20771,18924v,,,,5,c20782,18924,20792,18921,20792,18917v11,-7,11,-14,11,-21c20798,18889,20798,18885,20792,18882r,c20787,18875,20776,18871,20771,18864v-17,-10,-38,-21,-60,-28c20689,18829,20662,18822,20635,18818v6,,11,-3,16,-7c20668,18804,20695,18790,20722,18776r5,-3c20754,18759,20782,18741,20819,18730v,,11,-3,17,-3l20841,18727v6,,6,,6,-4c20852,18720,20847,18716,20847,18716v,,,,,-3l20841,18702v-5,-10,-5,-14,-11,-21c20819,18667,20809,18653,20792,18642v-21,-17,-43,-32,-70,-39c20738,18596,20754,18589,20771,18582v11,-3,27,-17,48,-35c20825,18544,20830,18540,20830,18536v6,-3,11,-10,17,-14c20852,18519,20857,18515,20863,18515r5,l20874,18512v5,,16,,38,7c20917,18519,20928,18522,20939,18526r27,3l20933,18505r-54,-32l20863,18466v-22,-11,-44,-21,-65,-28c20771,18427,20733,18424,20706,18427v,,5,-3,5,-7l20711,18420v16,-10,27,-21,38,-35l20765,18360v6,-3,6,-7,11,-10l20782,18346v,,,-3,5,-3l20787,18339v5,-3,5,-3,11,-7l20809,18325r-6,-4c20765,18304,20754,18300,20733,18293v-22,-7,-44,-10,-65,-14c20630,18276,20586,18272,20554,18276v,,-6,,-6,c20548,18276,20548,18276,20543,18276v22,-15,38,-29,49,-43c20597,18226,20613,18209,20624,18187r6,-7c20635,18173,20635,18166,20641,18159v5,-7,5,-10,10,-14l20657,18142r11,-7l20695,18117r-54,-11c20635,18106,20635,18106,20630,18103r-11,c20619,18103,20613,18103,20613,18103v-16,-4,-32,-4,-48,-4c20532,18096,20500,18096,20467,18099v-32,4,-59,7,-92,11c20364,18113,20348,18117,20337,18120v,,-5,,-5,4c20332,18124,20326,18124,20326,18124v16,-18,33,-39,44,-60c20375,18053,20386,18043,20391,18032r6,-10c20397,18022,20397,18022,20397,18018v,-3,5,-7,,-10c20397,18004,20391,18004,20386,18004v-6,-3,-11,-3,-16,-7c20364,17997,20359,17994,20359,17994v-27,-4,-49,-8,-65,-8c20305,17976,20310,17965,20315,17955v6,-7,6,-14,11,-25l20332,17920v5,-8,10,-15,16,-25c20348,17891,20353,17888,20359,17884r,c20359,17884,20359,17884,20359,17881r11,-14l20380,17863r-5,-3l20375,17856r-5,-3c20326,17838,20315,17838,20288,17835v-21,-4,-49,-4,-70,-7c20180,17828,20142,17831,20109,17838v,-10,,-17,,-28c20109,17803,20104,17789,20093,17778v-5,-7,-16,-14,-22,-17c20066,17754,20061,17750,20050,17747v-6,-4,-6,-4,-11,-7c20028,17733,20023,17726,20023,17715v,-7,,-14,,-21c20023,17690,20023,17687,20028,17683r11,-24l20028,17659v-5,,-16,,-22,l19996,17659v-6,,-6,,-6,l19990,17659v-11,,-22,,-27,c19947,17659,19925,17662,19909,17666v-16,3,-33,7,-44,10l19860,17680v-11,3,-22,7,-27,17c19833,17697,19833,17701,19833,17701v,,,,,c19833,17683,19828,17666,19822,17652v,-4,-5,-11,-11,-22c19806,17623,19800,17616,19790,17609r-6,-3c19779,17599,19768,17592,19768,17581v,-3,,-7,,-10l19768,17567r5,-4c19773,17560,19784,17556,19790,17553v5,-4,5,-4,10,-7l19811,17539r-11,c19800,17539,19795,17539,19795,17539v,,-5,,-11,l19768,17539v-5,,-11,,-16,c19746,17539,19741,17539,19735,17539v-16,,-27,3,-43,7c19670,17553,19649,17563,19632,17574v-5,4,-16,7,-21,11c19605,17574,19594,17563,19584,17556v-11,-7,-27,-17,-55,-24c19519,17528,19508,17528,19491,17528r,l19491,17528v,,-5,,-5,c19481,17528,19475,17528,19470,17532v-6,,-11,3,-16,3c19448,17535,19448,17535,19443,17539r-6,l19443,17549v,4,5,7,5,7c19448,17556,19448,17560,19448,17560r,3c19448,17567,19448,17571,19448,17574v,7,,18,-5,28c19437,17616,19426,17634,19421,17652v-5,10,-11,17,-16,28c19367,17747,19345,17796,19329,17831v,,-6,-3,-6,-3c19323,17824,19323,17817,19318,17810v-5,-10,-5,-24,-11,-39c19302,17747,19302,17708,19313,17662r5,-56c19318,17592,19318,17578,19323,17567r,-18c19329,17532,19318,17511,19302,17507v-6,-3,-6,-3,-11,-3c19280,17500,19269,17500,19258,17500v-10,,-21,4,-32,7c19220,17507,19220,17511,19215,17511v-16,3,-38,7,-60,3c19134,17511,19112,17504,19101,17496v-5,-3,-11,-10,-16,-17c19085,17475,19085,17472,19085,17472v,-4,5,-11,5,-18l19096,17451r-6,c19080,17447,19052,17451,19042,17454v,-7,,-14,5,-25c19052,17387,19058,17306,19090,17207v22,-77,60,-155,98,-232c19204,16947,19220,16918,19242,16883v27,-42,60,-81,87,-116c19340,16756,19345,16742,19356,16731v54,-67,146,-165,282,-282c19784,16323,19985,16189,20191,16069v27,-18,54,-32,86,-50c20359,15974,20445,15924,20516,15871v87,-60,152,-137,217,-243c20760,15586,20782,15547,20798,15508r,-3c20814,15473,20836,15431,20847,15392r,-4c20847,15388,20847,15385,20847,15385r,-4c20847,15374,20852,15367,20852,15360v,-14,,-25,,-35c20852,15307,20841,15290,20825,15268v-6,-7,-16,-17,-22,-24c20771,15216,20733,15194,20700,15180v-5,-3,-11,-3,-16,-7c20679,15173,20679,15170,20673,15170r-5,l20662,15173v-5,4,-5,4,17,28c20695,15223,20716,15254,20716,15290v6,42,-10,84,-21,105c20679,15424,20662,15448,20657,15462r,4c20651,15473,20646,15480,20646,15487v-11,18,-27,35,-33,53c20597,15568,20597,15579,20597,15582v-49,28,-97,53,-146,81c20408,15688,20359,15709,20315,15734v-81,42,-168,84,-238,123c19963,15921,19882,15981,19849,16002v-49,35,-108,81,-168,134c19611,16192,19557,16241,19535,16259v-16,-7,-33,-14,-49,-21c19459,16227,19421,16217,19394,16210v-27,-7,-54,-11,-65,-11c19307,16196,19280,16196,19253,16196v-22,-4,-38,-7,-54,-11c19264,16153,19318,16125,19361,16107v38,-17,71,-28,93,-35c19486,16069,19519,16065,19546,16062v92,-11,92,-14,86,-18c19632,16037,19627,16037,19551,16044v-16,,-32,4,-54,4c19497,16048,19491,16048,19491,16048v-59,3,-108,7,-162,7c19302,16055,19264,16058,19226,16058v-11,,-22,,-33,c19210,16051,19220,16044,19231,16040v11,-3,65,-31,114,-74c19378,15942,19410,15907,19432,15878r5,-3l19437,15871v,-3,,-3,6,-7l19443,15857r,c19443,15857,19443,15857,19443,15857r,-3l19432,15854r,3c19432,15857,19432,15857,19432,15861v,,,,,3c19426,15864,19426,15868,19421,15868v-11,3,-22,7,-38,10c19361,15885,19340,15889,19313,15892r-11,c19307,15889,19313,15885,19318,15882r,l19318,15882v-5,-28,,-67,5,-106l19323,15773v,-4,,-8,,-11c19329,15737,19340,15716,19351,15691v38,-84,108,-176,195,-257c19594,15385,19660,15332,19741,15275v32,-21,65,-42,92,-63c19860,15194,19887,15177,19914,15159v17,-10,33,-21,49,-35c20017,15089,20071,15053,20131,15025v38,-17,87,-28,136,-35c20315,14983,20370,14983,20418,14983v217,-4,407,-4,580,17c21031,15004,21058,15008,21090,15011v38,4,71,11,103,14c21215,15060,21231,15092,21242,15117v65,109,136,225,217,328c21497,15498,21540,15554,21589,15607r11,14l21600,15208v-38,-56,-70,-116,-103,-176c21535,15029,21567,15025,21600,15022r,-254l21530,14761v-55,-4,-109,-7,-163,-11c21307,14606,21253,14451,21204,14299v44,-21,87,-42,130,-60c21389,14218,21448,14197,21513,14179v33,-10,60,-18,87,-25l21600,13365v-33,-21,-65,-46,-98,-71c21443,13252,21383,13210,21324,13167r-82,-60c21242,13104,21242,13100,21242,13090v6,-7,11,-21,11,-39c21253,13030,21253,12998,21248,12973v,-10,-17,-70,-65,-130c21172,12829,21161,12815,21145,12797v-27,-35,-60,-70,-98,-102l21058,12409v,-14,,-24,,-28c21107,12381,21150,12381,21199,12374v43,-7,92,-18,135,-32c21394,12325,21454,12297,21497,12268v38,-24,70,-53,103,-81l21600,11503v-11,-10,-22,-17,-38,-28c21557,11472,21551,11468,21551,11465v,,-5,-4,-5,-4c21540,11457,21535,11450,21524,11440v,,,-4,-5,-4l21513,11433v,,,-4,-5,-4l21502,11422v,,,,,-3c21502,11415,21497,11412,21497,11405v,-4,,-4,-5,-7l21492,11394r,-3l21481,11394v,,-6,,-11,4l21454,11405r-22,7c21421,11415,21410,11419,21394,11426v-22,10,-49,21,-65,35c21307,11475,21286,11489,21269,11507v,3,-5,3,-5,7c21264,11514,21264,11517,21259,11517v16,-56,65,-186,119,-317c21416,11123,21448,11063,21464,11041v28,-45,66,-98,98,-144l21562,10893v5,4,16,11,33,22l21595,9970v-6,-21,-17,-43,-22,-64c21551,9860,21524,9818,21497,9779v-27,-38,-54,-77,-76,-119c21399,9624,21389,9586,21372,9543v-21,-63,-27,-130,-21,-197c21356,9321,21356,9303,21351,9296r,l21351,9296v-6,-3,-17,,-27,7l21324,9303v-11,8,-22,15,-38,25c21264,9346,21226,9381,21193,9434v-27,42,-43,99,-54,155c21134,9635,21128,9688,21128,9748r,17c21128,9815,21134,9889,21145,9980v11,60,21,113,43,159c21210,10192,21237,10248,21275,10308v65,102,141,198,217,293l21508,10622r-49,63c21448,10675,21437,10664,21421,10654v-11,-11,-32,-28,-70,-46c21302,10580,21231,10551,21172,10534v-44,-14,-92,-28,-141,-39c20966,10481,20912,10470,20890,10467v,-18,,-60,-11,-106c20868,10298,20852,10217,20830,10150v-21,-82,-65,-230,-119,-374c20657,9628,20581,9459,20527,9353r-33,-60l20494,9293r,c20521,9286,20548,9282,20576,9275v27,-3,48,-7,75,-10c20668,9261,20684,9261,20700,9258v11,,22,-4,27,-4l20727,9254v6,4,11,4,22,7c20754,9261,20765,9265,20776,9268v11,4,22,7,27,14c20809,9289,20809,9296,20809,9307v,11,-11,25,-22,42l20787,9353v-5,10,-11,21,-16,35c20771,9395,20771,9406,20782,9416r5,4c20809,9441,20852,9441,20852,9441v65,4,125,-14,163,-49c21015,9392,21020,9388,21031,9378v11,-11,22,-25,27,-46c21063,9318,21069,9289,21053,9258v-11,-21,-28,-43,-55,-71c20998,9180,20987,9173,20977,9170v-6,-4,-11,-8,-17,-15c20950,9148,20939,9141,20928,9138v-22,-11,-43,-21,-71,-28c20830,9099,20803,9092,20782,9085v-28,-7,-55,-11,-87,-11c20586,9071,20478,9078,20370,9095v-6,-7,-11,-17,-17,-28c20348,9043,20310,8972,20283,8919v-16,-32,-60,-102,-109,-180c20142,8690,20109,8641,20077,8598v-43,-84,-43,-105,-43,-109c20039,8482,20044,8475,20061,8468v27,-11,70,-32,124,-49c20202,8412,20223,8405,20245,8397v11,-3,22,-7,38,-10c20283,8387,20288,8387,20288,8387v6,,17,3,22,3c20315,8390,20321,8390,20326,8394v22,3,44,3,71,3c20424,8397,20456,8397,20489,8401v65,4,130,21,168,39c20706,8461,20722,8489,20727,8496v17,21,22,53,11,74c20733,8584,20727,8591,20722,8598v,4,-6,4,-6,7c20679,8627,20668,8634,20679,8641v,,,,5,3l20668,8655r32,-14c20711,8637,20722,8634,20733,8627v11,-4,16,-7,27,-14c20809,8591,20847,8563,20874,8538v16,-17,38,-42,43,-74c20922,8447,20922,8426,20912,8408v-6,-21,-22,-39,-44,-56c20847,8338,20825,8323,20792,8313v-27,-11,-54,-18,-86,-21c20679,8288,20651,8288,20619,8288v-22,,-43,,-54,4c20559,8292,20559,8292,20554,8292v-11,-7,-33,-14,-54,-21c20467,8260,20418,8246,20370,8235r-6,c20321,8225,20229,8207,20126,8207v,,-6,,-6,c20061,8207,20006,8214,19958,8228v-22,7,-38,11,-55,18c19887,8253,19876,8256,19871,8260v,-4,-6,-7,-6,-11l19865,8249r,c19887,8228,19920,8197,19963,8165v38,-28,81,-60,125,-88c20131,8052,20164,8031,20174,8024v17,-11,38,-25,60,-35c20294,7953,20315,7943,20315,7932v,,,,6,c20326,7936,20332,7943,20337,7946v38,28,108,53,211,81c20592,8038,20635,8048,20679,8056v,3,,10,,17c20679,8073,20679,8077,20679,8080v,,,,,c20689,8098,20706,8115,20733,8130v16,10,38,17,54,24c20809,8161,20836,8165,20863,8172v16,3,32,3,49,7c20944,8186,20982,8204,21015,8225v16,7,27,17,43,31l21107,8295r11,4l21150,8263v6,-7,11,-10,11,-17c21172,8235,21177,8225,21183,8214v10,-21,16,-39,21,-46c21210,8147,21210,8122,21199,8101v-6,-17,-22,-35,-38,-49c21166,8052,21172,8048,21177,8048v6,,11,-3,16,-3l21199,8045v92,-18,249,-81,379,-138l21578,6938v-21,18,-48,32,-65,46c21502,6991,21492,6998,21481,7005v,,-6,3,-6,3c21437,7012,21405,7016,21372,7019v-11,,-21,4,-32,4c21318,7026,21296,7026,21275,7030v-16,3,-27,3,-38,7c21226,7040,21215,7040,21204,7044v-124,31,-265,84,-395,137c20798,7185,20782,7192,20771,7195v5,-10,11,-21,21,-35c20798,7157,20803,7149,20803,7142v22,-28,38,-63,44,-95c20852,7030,20857,7005,20857,6973v,-24,-5,-67,-32,-106c20803,6832,20771,6797,20727,6772v-21,-14,-48,-28,-81,-35c20630,6723,20624,6719,20613,6723v,,-5,3,-5,3c20603,6723,20597,6723,20592,6723v-11,-14,-16,-14,-22,-14l20565,6709r,c20554,6712,20559,6716,20565,6733v5,11,11,29,16,50c20586,6818,20586,6867,20576,6910v-6,14,-11,46,-38,91c20521,7030,20505,7065,20483,7100v-5,11,-10,21,-21,35c20440,7174,20408,7231,20391,7283v-16,46,-16,103,-11,141c20380,7424,20380,7424,20380,7424v-21,25,-43,50,-59,78c20305,7527,20283,7569,20256,7636v-11,28,-27,60,-44,92c20196,7759,20169,7791,20137,7819v-49,50,-114,92,-174,134c19947,7964,19936,7974,19920,7981v-71,50,-125,92,-163,131l19746,8122v-11,-14,-27,-31,-38,-49c19676,8031,19638,7985,19611,7929v-33,-53,-49,-110,-54,-163c19551,7703,19562,7654,19573,7629v,-7,5,-11,,-11c19578,7608,19584,7601,19584,7601r5,-7l19578,7594v-43,,-92,10,-141,28c19432,7622,19426,7625,19416,7625v-28,7,-65,22,-93,36c19313,7668,19242,7699,19193,7752v-10,11,-16,18,-27,29l19161,7773v-16,-28,-81,-95,-103,-116c19052,7650,19036,7636,19025,7622v-21,-21,-43,-46,-70,-71c18928,7520,18901,7491,18879,7467v-11,-14,-22,-28,-33,-43c18852,7432,18863,7435,18874,7442v5,4,10,7,21,11c18922,7463,18960,7470,18998,7470v6,,16,,22,c19047,7470,19090,7467,19128,7463v17,-3,38,-7,55,-7c19210,7453,19242,7446,19275,7442v59,-7,113,-3,151,4c19475,7456,19508,7477,19524,7491v,4,,7,5,11c19529,7502,19535,7506,19540,7506v17,-4,38,-22,49,-36c19589,7467,19605,7442,19600,7414v,-18,-11,-35,-22,-49c19578,7361,19573,7357,19573,7354v49,-11,108,-25,152,-46c19752,7298,19822,7266,19876,7213r11,-11c19909,7181,19931,7160,19963,7146v16,-7,38,-14,60,-14c20034,7132,20044,7132,20050,7132r5,c20055,7132,20061,7132,20061,7135v,,5,,5,c20071,7139,20082,7142,20088,7146r11,3l20104,7142r,-10c20104,7128,20104,7125,20104,7121r,-3c20104,7107,20104,7104,20099,7100r,-3c20093,7086,20088,7075,20077,7065v-11,-14,-27,-21,-43,-28l20023,7030v,,,,-6,-4c20023,7023,20028,7019,20034,7016v16,-11,43,-25,70,-36c20126,6973,20147,6966,20164,6966v16,-3,38,-3,54,c20223,6966,20229,6966,20229,6966v5,,10,,16,4c20245,6973,20250,6980,20256,6984v,,5,,11,c20277,6980,20283,6966,20283,6963v5,-11,5,-32,-11,-46c20261,6903,20223,6882,20180,6871v-27,-7,-54,-11,-76,-11c20104,6860,20099,6860,20099,6860v,-3,,-7,,-10c20099,6836,20082,6822,20066,6815v-16,-7,-49,-18,-87,-22c19979,6793,19974,6793,19974,6793v11,-3,22,-7,32,-7c20034,6779,20066,6779,20109,6779v,7,6,11,11,14c20126,6793,20131,6793,20131,6793v11,-7,27,-28,27,-45c20158,6737,20158,6712,20131,6688v-11,-11,-27,-21,-43,-25c20082,6663,20082,6659,20077,6659v-6,-3,-6,-3,-11,-7c20071,6652,20071,6649,20077,6649v22,-7,43,-18,59,-21c20164,6621,20212,6610,20256,6610v27,,54,,81,4c20348,6614,20359,6617,20364,6617v11,4,22,11,27,14l20402,6638r6,-10l20408,6628v,-11,,-21,,-32c20408,6592,20408,6589,20408,6582v5,-28,-17,-71,-66,-102c20305,6455,20250,6434,20169,6416v-60,-14,-108,-21,-130,-21c20028,6395,20017,6395,20006,6395v11,-7,22,-14,33,-21c20055,6363,20071,6346,20077,6332v11,-15,16,-36,27,-64l20104,6268v5,-21,22,-49,49,-84c20164,6169,20174,6155,20191,6141r38,-32l20234,6102r-22,-7c20207,6092,20196,6092,20191,6088v-44,-10,-87,-10,-114,-7c20082,6071,20082,6064,20088,6053v,-7,5,-14,5,-21c20104,6014,20115,5993,20131,5976v11,-15,27,-25,38,-32c20174,5940,20185,5937,20191,5930r5,-4c20196,5926,20202,5926,20202,5923r5,c20207,5923,20207,5923,20212,5923v6,,17,-4,22,-4c20239,5919,20239,5919,20245,5919r11,l20250,5912r-11,-11c20234,5898,20229,5891,20223,5891v-5,-4,-5,-4,-11,-4l20207,5884v-5,-4,-11,-4,-16,-4c20174,5873,20153,5870,20131,5870v-16,,-32,,-49,3c20099,5863,20109,5852,20120,5845v6,-3,22,-18,38,-32c20164,5810,20169,5806,20169,5803v11,-11,22,-21,38,-32c20229,5753,20250,5739,20272,5732v11,-3,27,-7,43,-10l20342,5718v11,,22,,28,l20391,5718r-5,-7c20380,5708,20375,5704,20375,5697r-22,-18c20342,5672,20337,5665,20326,5662v-16,-11,-32,-21,-49,-28c20277,5634,20272,5634,20272,5630v27,-11,49,-21,70,-32c20359,5591,20386,5574,20418,5549v17,-11,27,-25,44,-39c20467,5503,20478,5496,20483,5489r17,-14c20505,5471,20505,5471,20505,5468v,-4,-5,-4,-5,-4c20500,5464,20500,5464,20500,5461v-6,-4,-6,-7,-11,-7c20467,5440,20445,5429,20413,5422v-11,-3,-27,-7,-38,-7c20386,5408,20408,5387,20435,5352v48,-53,86,-92,119,-124c20576,5207,20630,5151,20700,5084v195,-156,407,-286,412,-286l21128,4787r-21,4c21107,4791,21101,4791,21096,4791r,c21085,4791,21063,4795,21042,4802v-55,10,-109,21,-163,31c20879,4833,20885,4833,20885,4830v5,-4,16,-4,21,-7c20912,4819,20922,4819,20928,4816v11,-4,27,-7,32,-11c20987,4798,20998,4795,20993,4787v,-7,-11,-7,-43,-3c20939,4784,20928,4787,20912,4791v-11,,-22,4,-33,7l20868,4802v-27,3,-54,14,-81,21l20765,4830r-21,7c20716,4847,20689,4854,20662,4865v-27,11,-124,49,-222,109c20386,5003,20342,5031,20321,5048v-27,25,-60,53,-76,81c20234,5144,20223,5154,20212,5168v-38,46,-65,88,-81,117c20104,5285,20082,5288,20061,5295v-17,4,-33,11,-44,14c20023,5292,20034,5263,20039,5232v,-7,,-18,5,-25l20044,5200v11,-28,17,-56,17,-85l20061,5115r,l20055,5115v-5,-3,-11,,-11,c20034,5115,20017,5119,19996,5122v-17,,-60,,-120,7c19833,5136,19784,5144,19735,5154v-43,11,-86,25,-130,39c19594,5196,19584,5200,19573,5207v,,,,,c19567,5196,19567,5182,19578,5168v,,,,6,c19600,5165,19622,5133,19632,5112v,-4,6,-18,11,-32c19643,5070,19643,5052,19632,5034v-5,-7,-5,-10,-16,-17l19616,5013v6,-10,11,-25,16,-35c19643,4950,19643,4911,19643,4883v,-4,,-7,,-11c19643,4858,19643,4840,19643,4819r,-3c19643,4812,19643,4812,19643,4809r6,-36c19649,4766,19649,4766,19643,4763r-5,l19594,4773r-10,4c19578,4777,19573,4780,19562,4784v-11,3,-27,7,-38,14c19475,4819,19437,4847,19410,4879v-5,7,-11,18,-16,25c19372,4936,19372,4971,19372,4978v-5,3,-27,14,-43,21c19329,4981,19329,4967,19323,4953v,-10,-5,-21,-10,-32c19313,4914,19307,4907,19307,4904v,-7,-5,-14,-5,-18c19302,4872,19307,4862,19313,4858v10,-4,21,-7,21,-14c19334,4840,19334,4840,19329,4837v-16,-7,-65,-4,-98,7c19210,4847,19166,4862,19134,4876v-27,10,-49,28,-71,42c19063,4914,19063,4911,19063,4907v,-17,,-56,-11,-105c19052,4784,19047,4759,19047,4738r,-3c19047,4724,19047,4710,19052,4703v22,-11,33,-14,28,-21c19074,4675,19063,4675,19058,4675r-11,3c19042,4678,19031,4682,19025,4682r,c19025,4671,19025,4646,19014,4636v,-4,-5,-4,-10,-4c18998,4632,18993,4632,18982,4661r-22,-39c18971,4618,18987,4615,19004,4604r,c19009,4601,19020,4597,19025,4594v22,-15,44,-32,60,-57l19090,4530v27,-32,49,-63,60,-74c19237,4350,19329,4259,19426,4174v44,-39,87,-67,136,-92c19611,4058,19665,4033,19725,4019v124,-35,249,-56,357,-64c20191,3948,20294,3952,20380,3970v82,17,136,42,168,60c20576,4044,20608,4065,20630,4089v16,22,21,46,11,82c20630,4223,20597,4280,20554,4329v-43,46,-92,78,-130,99c20418,4431,20413,4435,20408,4438v-11,4,-17,11,-28,15c20375,4456,20370,4460,20364,4460v-32,-11,-49,-22,-65,-25c20288,4428,20283,4428,20277,4428r-5,l20272,4431v,7,27,25,70,46c20408,4502,20494,4516,20576,4512v59,-3,108,-14,151,-28c20771,4467,20803,4442,20841,4407v65,-67,98,-138,92,-198c20928,4163,20906,4121,20868,4089v-21,-21,-54,-38,-97,-52c20738,4022,20700,4008,20646,3994v-92,-28,-190,-56,-293,-74c20321,3913,20288,3910,20250,3903v-21,-4,-38,-7,-59,-11c20158,3889,20131,3885,20109,3885v-32,-4,-65,-4,-92,-4c19898,3881,19790,3906,19681,3931r-11,3c19654,3938,19638,3941,19622,3945v-55,10,-114,25,-163,42c19421,4001,19383,4012,19356,4026v-98,46,-168,102,-222,145c19101,4195,19074,4223,19052,4245v-10,7,-16,17,-27,28c19025,4262,19031,4248,19031,4238r5,-18c19042,4188,19052,4125,19069,4061v11,-35,21,-74,38,-106c19112,3948,19112,3941,19117,3934v6,-14,11,-28,22,-38c19145,3889,19150,3885,19155,3881r6,-3c19166,3874,19172,3874,19172,3871v5,-4,11,-4,11,-7c19204,3867,19231,3867,19258,3867r,c19280,3867,19302,3867,19318,3867r16,c19351,3867,19367,3867,19383,3867v92,-3,195,-14,287,-31c19763,3818,19855,3793,19941,3762r65,-29l20044,3716v17,-7,27,-14,44,-21c20147,3663,20212,3624,20267,3582v16,-11,32,-25,48,-39c20332,3536,20359,3529,20391,3518v65,-17,152,-31,222,-31c20668,3487,20727,3490,20776,3497v11,,22,4,38,7c20819,3504,20825,3508,20830,3508r27,7c20863,3515,20868,3518,20868,3518r44,14l20922,3536r11,-21c20933,3511,20933,3511,20933,3508r,-7c20933,3497,20933,3494,20933,3490r,-3c20933,3473,20933,3455,20922,3437v-27,-56,-103,-106,-195,-130c20689,3296,20646,3289,20603,3289v-17,,-33,,-60,4c20538,3293,20527,3293,20521,3296v17,-21,33,-42,49,-60c20619,3183,20646,3123,20673,3067v38,-81,71,-159,157,-215c20847,2841,20863,2827,20879,2817r65,-43c20944,2774,20950,2774,20950,2771r16,-11l20955,2757r-70,-7c20863,2746,20836,2746,20814,2746v-49,-3,-92,,-135,4c20646,2753,20613,2764,20586,2774v17,-35,33,-63,49,-88l20641,2683v,-4,5,-7,5,-11c20668,2637,20695,2609,20727,2581v,-4,6,-4,6,-7l20738,2574v38,-8,44,-8,44,-15c20782,2556,20776,2552,20738,2556v,,-5,,-5,c20722,2556,20716,2556,20700,2559v-59,7,-119,15,-173,25c20456,2598,20380,2616,20310,2637v-11,4,-27,7,-38,11c20272,2644,20277,2644,20277,2641v17,-15,44,-39,49,-50c20342,2574,20391,2514,20429,2464r,-3c20429,2461,20429,2461,20429,2461v6,-7,6,-11,11,-18c20440,2443,20440,2443,20440,2440r5,-7l20445,2429v,-4,,-7,,-7c20440,2418,20435,2422,20413,2443v-38,7,-119,28,-211,53c20082,2524,19968,2563,19860,2602v-43,14,-81,28,-114,42c19692,2665,19573,2711,19448,2782v-135,74,-255,169,-347,264c19036,3113,18982,3190,18944,3268v,-14,-5,-28,-5,-39c18933,3166,18922,3092,18922,3049r-16,-137c18895,2852,18890,2782,18852,2708v-22,-39,-43,-71,-76,-103c18738,2574,18700,2549,18651,2531v-16,-7,-32,-10,-48,-17c18575,2503,18538,2492,18510,2496r-5,c18462,2492,18413,2496,18375,2503v-16,4,-22,4,-16,11c18359,2514,18359,2514,18359,2514v-6,,-11,3,-17,3c18326,2521,18315,2524,18304,2531r,c18294,2538,18283,2542,18272,2552v-16,11,-33,25,-43,39c18212,2612,18207,2630,18212,2633v,15,6,29,17,43l18229,2679v,,,4,,4c18234,2693,18239,2700,18245,2708v,,5,3,5,3l18250,2711v6,4,6,7,11,11l18261,2722v5,7,16,10,22,14l18288,2739r6,-7c18299,2725,18299,2722,18304,2715r,c18304,2711,18310,2711,18310,2708r5,-4c18321,2700,18326,2693,18332,2690v10,-7,27,-14,43,-21c18407,2658,18435,2658,18445,2658v27,,60,,93,7c18543,2665,18543,2665,18548,2669v22,21,38,46,44,67c18597,2753,18603,2782,18608,2813r49,367l18668,3250v10,64,16,127,38,191c18716,3497,18743,3550,18776,3603v5,11,16,21,27,32c18809,3642,18809,3645,18814,3649v5,7,11,14,22,21c18857,3691,18879,3709,18901,3723v27,21,48,35,65,46c18949,3797,18922,3853,18906,3903v-5,14,-32,91,-49,179c18852,4100,18852,4118,18846,4132v-5,24,-10,49,-16,70c18819,4153,18798,4100,18765,4058v-16,-28,-49,-74,-103,-120c18619,3899,18543,3843,18440,3797v-103,-46,-217,-64,-320,-60c18104,3737,18093,3740,18071,3740v-16,,-32,4,-48,11c18001,3755,17985,3762,17974,3765v-38,14,-71,32,-98,53c17871,3822,17871,3825,17865,3825v,,,,,c17865,3825,17860,3825,17860,3829v-16,7,-33,17,-38,31c17817,3874,17817,3885,17817,3896v,10,,21,5,31c17827,3948,17827,3970,17833,3987v11,35,22,71,32,102c17871,4104,17871,4107,17882,4104v,,,,,c17882,4107,17882,4111,17882,4111v,3,,7,5,10c17887,4125,17887,4128,17898,4128v5,,5,-3,5,-28c17903,4086,17898,4054,17909,4019v11,-32,27,-64,54,-85c17990,3910,18023,3899,18028,3896v27,-11,60,-18,87,-22c18120,3874,18120,3874,18126,3874v43,15,86,32,119,53c18310,3963,18369,4005,18413,4051v87,84,119,165,135,204l18548,4259v17,31,27,74,44,120c18603,4417,18619,4460,18641,4498v10,18,21,36,37,50c18684,4555,18695,4562,18700,4565v6,7,16,11,27,14c18733,4583,18743,4583,18749,4587v11,7,16,14,16,21c18738,4615,18716,4622,18695,4629v-11,3,-54,21,-92,49c18597,4675,18597,4671,18592,4668v-17,-11,-44,-25,-54,-29c18527,4636,18516,4632,18500,4625v-17,-7,-38,-14,-60,-24c18418,4590,18402,4579,18391,4572v-5,-7,-11,-10,-11,-17c18380,4551,18380,4548,18380,4544v,,6,-3,6,-7c18386,4534,18380,4534,18375,4534v-6,,-11,3,-16,3c18353,4541,18342,4541,18337,4544v-5,-3,-5,-3,-11,-3l18326,4541v-11,,-32,10,-43,17c18277,4565,18261,4579,18261,4597v,7,,14,,21c18250,4615,18234,4611,18212,4604r-5,c18185,4597,18158,4590,18131,4579v-38,-17,-70,-42,-98,-59c18028,4512,18017,4509,18012,4505v5,-3,11,-7,11,-10c18023,4491,18023,4491,18017,4488v-11,-4,-27,-4,-38,c17963,4491,17947,4502,17930,4512v-10,11,-38,32,-54,60c17871,4587,17865,4601,17865,4611v,,-5,-3,-5,-3c17860,4604,17860,4604,17855,4601r,-4c17855,4594,17855,4587,17849,4583v,-4,-5,-7,-11,-14c17833,4558,17811,4530,17779,4512v-6,-3,-17,-10,-27,-14c17741,4495,17724,4488,17708,4484v-16,-3,-27,-7,-38,-10c17665,4470,17659,4467,17649,4463v-6,-3,-11,-7,-22,-10c17611,4446,17594,4438,17573,4431r,l17573,4431v-6,-3,-17,-3,-22,-3c17540,4428,17535,4431,17529,4438r-5,11l17524,4449v-11,11,-22,25,-27,35c17491,4484,17491,4481,17486,4481v-16,-7,-38,-11,-65,-11c17421,4467,17426,4463,17426,4456r,-3l17426,4453v,,,,,c17437,4442,17464,4382,17475,4361v11,-25,22,-49,33,-78l17518,4255v6,-14,11,-28,17,-42c17535,4206,17540,4199,17540,4192v,-7,6,-11,6,-18l17546,4167v,-7,5,-18,5,-25l17551,4142v,,,-3,5,-3c17562,4135,17562,4132,17567,4125r6,-7c17578,4107,17589,4097,17600,4086v5,-11,11,-18,16,-28c17621,4054,17621,4047,17627,4040v5,-14,16,-28,27,-49c17687,3920,17714,3839,17730,3755v16,-89,32,-191,32,-300c17795,3339,17838,3145,17865,2951v11,-88,22,-177,33,-268c17898,2658,17903,2633,17903,2609v6,-64,11,-124,22,-180c17930,2401,17941,2373,17947,2348v97,-208,271,-342,341,-391c18353,1918,18424,1893,18494,1886v76,-10,152,4,190,21c18695,1911,18706,1918,18716,1925v-5,10,-16,25,-21,35c18668,1999,18630,2027,18603,2052r-6,3c18592,2062,18581,2066,18575,2073v-10,7,-21,14,-21,18c18554,2091,18554,2091,18554,2091v,,,3,,7c18554,2098,18554,2098,18559,2098r,l18559,2098r,3l18565,2101r5,l18570,2098v,,5,,5,3l18581,2101v,,5,,5,4c18603,2112,18619,2115,18630,2122v5,4,11,11,16,11c18657,2136,18668,2140,18678,2136r,c18711,2147,18749,2154,18787,2161v43,4,81,4,119,4c18944,2165,18982,2165,19020,2161v38,-3,70,-14,92,-21c19134,2133,19150,2126,19166,2119v44,-21,87,-53,109,-81c19280,2031,19286,2024,19286,2017v5,-4,5,-8,10,-11c19296,2048,19302,2084,19318,2119v16,35,49,70,76,102c19399,2228,19410,2235,19416,2242v32,35,48,67,59,78c19491,2348,19508,2380,19502,2404v,11,-11,18,-16,25c19486,2433,19481,2433,19481,2436v-6,4,-6,7,-11,7c19464,2447,19459,2447,19464,2450v,,-10,,-16,c19443,2450,19432,2450,19432,2454v,3,5,7,32,17l19464,2471r,4c19470,2482,19519,2492,19589,2492v87,,184,-24,222,-35c19865,2443,19909,2425,19958,2408v43,-18,103,-46,162,-88c20142,2323,20164,2320,20174,2306v6,-7,6,-18,,-29c20218,2239,20256,2196,20272,2158v11,-25,16,-53,16,-82c20288,2073,20288,2069,20288,2066v22,18,44,32,65,42c20380,2122,20413,2136,20445,2147v22,7,44,14,71,21c20538,2175,20565,2179,20597,2182v54,7,109,14,152,32c20776,2225,20803,2235,20825,2253v22,21,32,39,32,39l20863,2299r5,-4c20879,2288,20895,2281,20906,2274v16,-7,33,-14,44,-21c20971,2239,20998,2217,21015,2189v10,-14,10,-31,10,-49c21025,2133,21025,2129,21020,2122v27,7,76,14,141,21c21226,2154,21329,2165,21454,2158v,,5,3,5,3c21464,2161,21470,2161,21475,2161v11,4,22,7,38,11c21524,2175,21540,2179,21551,2182r,-349c21546,1826,21540,1823,21540,1816r-103,-74xm553,2436v,,-6,,-6,c526,2440,488,2471,472,2492v-6,7,-33,39,-49,82c417,2591,407,2612,407,2630v-6,7,-6,14,-6,21c379,2637,352,2626,325,2619v-32,-10,-87,-21,-135,-21c168,2598,141,2598,119,2605v-11,,-16,4,-21,7c92,2616,81,2619,60,2623v,-4,,-7,-6,-11c54,2605,60,2598,60,2591v,-14,10,-35,27,-60c103,2510,125,2485,157,2464v49,-35,125,-67,222,-91c401,2366,423,2362,444,2355v17,-4,28,-7,38,-11c515,2337,537,2327,553,2323v5,,5,-3,11,-3c564,2320,569,2320,569,2316v27,35,43,60,43,60l612,2376v,,6,4,6,11c612,2401,602,2415,553,2436xm309,20542v-11,4,-16,11,-22,18c282,20542,276,20528,276,20511v,-21,,-43,6,-60c304,20479,325,20507,336,20521r5,7c325,20532,314,20535,309,20542xm954,20423r,c916,20423,878,20423,840,20423v-49,3,-114,3,-173,14c640,20440,612,20444,585,20451v-5,-25,-54,-92,-86,-131c482,20303,434,20236,374,20165v-33,-35,-65,-70,-98,-106l255,20035v,,,-4,,-4c374,20070,504,20112,618,20162r22,10c878,20274,1155,20405,1285,20468v-87,-31,-201,-45,-331,-45xm5632,21269v-6,,-17,,-22,c5583,21269,5550,21265,5518,21258v-11,-3,-22,-3,-33,-7c5529,21255,5572,21258,5621,21258v5,7,11,7,11,11c5637,21269,5632,21269,5632,21269xm20050,19471v5,,5,,11,c20066,19471,20077,19471,20088,19471v,,,,,c20115,19471,20142,19467,20164,19460v,,,,,c20158,19460,20153,19464,20147,19467v-16,7,-32,11,-48,14l20077,19485r,l20077,19481v,,,,,l20071,19474r-5,4c20066,19478,20066,19478,20061,19478v,-4,-6,-4,-11,-7c20050,19471,20050,19471,20050,19471r,xm21221,13816v27,21,103,74,200,145c21405,13957,21389,13950,21378,13946v-44,-10,-82,-10,-92,-10c21275,13936,21264,13936,21253,13936v-49,,-103,7,-114,14c21139,13950,21139,13950,21139,13950v-11,,-16,,-21,-4c21150,13908,21183,13862,21221,13816xm15844,2496v,-25,5,-71,21,-120c15876,2337,15892,2291,15909,2253v16,-32,27,-57,38,-74l15957,2158v11,-25,28,-50,44,-71c16006,2080,16012,2073,16017,2069r5,c16039,2069,16055,2069,16077,2073v59,3,119,11,168,18c16304,2098,16359,2108,16413,2122v16,4,38,11,59,18c16499,2179,16527,2217,16554,2256r5,11c16630,2383,16727,2563,16803,2760v22,57,43,117,60,180c16944,3243,16955,3511,16949,3684v-5,28,-5,60,-10,88c16928,3846,16911,3917,16890,3984v-22,70,-49,141,-76,204c16781,4259,16749,4319,16727,4357v-5,11,-11,22,-16,29c16700,4382,16689,4379,16673,4371r-6,-28c16678,4336,16673,4290,16662,4252v-11,-53,-27,-120,-38,-170l16592,3945v-11,-49,-27,-106,-49,-166c16521,3712,16494,3645,16467,3592v-27,-53,-60,-105,-98,-148c16364,3441,16364,3437,16359,3434v-6,-4,-6,-7,-6,-11c16434,3370,16499,3335,16570,3314v38,-14,81,-21,125,-28c16722,3282,16749,3282,16776,3282v16,,27,,38,c16852,3286,16852,3286,16852,3282r11,l16857,3275r,-3l16852,3272v,,-6,-4,-11,-7c16852,3268,16857,3268,16863,3265v5,-11,-33,-60,-65,-89c16787,3169,16770,3159,16743,3145v-27,-14,-65,-22,-108,-25c16592,3116,16548,3123,16510,3131v27,-18,55,-32,82,-43l16597,3085v,,5,,5,-4c16608,3078,16613,3078,16613,3074r6,-3c16651,3057,16689,3042,16727,3032v16,-4,33,-11,49,-14l16776,3018v22,3,27,3,32,3l16814,3021r5,-3l16819,3014v,,,-3,-16,-7c16803,3007,16803,3007,16803,3004v,-4,-5,-4,-16,-4c16765,2993,16689,2975,16586,2968v-54,-3,-114,-3,-173,c16413,2968,16413,2968,16413,2968v11,-17,16,-38,16,-60c16434,2877,16429,2845,16418,2813v-11,-39,-32,-77,-65,-109c16353,2704,16348,2700,16348,2697r-27,-25l16315,2676r-54,42c16234,2736,16212,2753,16191,2767v-55,39,-109,67,-158,92c16022,2863,16017,2870,16006,2873v,-7,,-14,-5,-21l16001,2845v,,,,,c16001,2841,16001,2838,16001,2827v,-7,,-17,,-28c16001,2771,16006,2715,16039,2658v27,-53,70,-109,124,-148c16201,2482,16245,2457,16293,2440v28,-11,55,-22,82,-29c16391,2408,16407,2404,16424,2401v10,-4,21,-4,38,-7l16467,2394v16,-4,32,-11,38,-21c16510,2366,16516,2355,16516,2348v,-4,,-7,-6,-11c16510,2334,16505,2327,16499,2323v-16,-17,-48,-32,-81,-35c16391,2284,16359,2284,16326,2288v-11,,-22,3,-33,3c16288,2291,16283,2295,16272,2295r,c16250,2299,16228,2306,16201,2313v-38,10,-97,35,-157,70c15995,2411,15952,2450,15925,2489v-16,21,-27,42,-38,67c15887,2559,15887,2563,15882,2566v-11,-17,-22,-38,-38,-59c15838,2514,15838,2507,15844,2496xm15535,2129v16,-7,32,-10,48,-14l15594,2112v54,-11,98,-21,141,-25c15741,2087,15751,2087,15757,2084v-11,10,-16,21,-27,35c15719,2136,15697,2175,15686,2210v-5,15,-5,25,-10,43c15670,2270,15665,2288,15659,2299v-32,-36,-65,-74,-97,-110l15513,2129v16,,22,,22,xm15589,3825v76,-25,152,-53,233,-88c15822,3737,15827,3733,15827,3733r,c15892,3790,15952,3920,15979,3973v16,49,27,102,38,152c16022,4142,16022,4163,16028,4181r32,145c16077,4393,16098,4481,16115,4527v-17,-4,-38,-15,-71,-22l16001,4495v-6,,-11,-4,-16,-4c15979,4491,15974,4491,15968,4495v-11,3,-21,14,-21,17c15947,4516,15947,4520,15941,4520r-5,24c15930,4576,15925,4608,15925,4643v,3,,7,,7c15925,4654,15925,4657,15925,4657r,c15925,4657,15919,4657,15903,4657v-11,,-21,,-32,-3l15860,4654r-43,-11l15817,4650v,4,,11,,14l15822,4745v-11,,-22,,-33,l15784,4745v-11,,-27,,-38,-3c15741,4742,15730,4738,15730,4738r-6,l15719,4735v-5,-4,-11,-7,-16,-11l15697,4720r-21,22c15665,4724,15654,4706,15643,4689v-11,-25,-27,-46,-38,-67c15594,4604,15583,4583,15567,4555v-11,-18,-16,-35,-27,-50l15426,4287v,,6,,6,3c15453,4301,15491,4312,15535,4322v65,14,124,42,162,60c15703,4386,15708,4389,15714,4389v10,4,21,7,32,14c15762,4410,15773,4417,15789,4421v6,3,11,7,17,10c15817,4435,15822,4438,15827,4442v6,7,6,11,17,11l15844,4453v10,,16,-7,21,-29c15871,4421,15882,4417,15892,4410v6,-7,11,-17,17,-28c15919,4343,15930,4297,15919,4255v-5,-14,-10,-28,-16,-39c15892,4199,15876,4181,15854,4167v-21,-14,-54,-28,-81,-39c15741,4114,15708,4104,15681,4089v-130,-49,-282,-81,-374,-95l15285,3994r-11,-24l15258,3913v71,-14,185,-42,331,-88xm15090,2662r,c15096,2637,15106,2609,15117,2584v6,-18,17,-35,22,-49l15144,2528v,,6,3,6,7c15155,2538,15161,2545,15166,2552v27,25,54,67,76,106c15264,2690,15280,2725,15296,2757v6,10,11,25,16,35l15361,2880v22,39,65,110,87,131c15432,3014,15421,3014,15410,3018v-60,14,-125,31,-184,60c15182,3095,15139,3116,15101,3138v-11,7,-22,10,-27,17c15074,3155,15074,3155,15074,3152r,-21l15074,3134v,-7,,-14,,-25c15074,3092,15068,3071,15068,3049v-10,-112,-5,-271,22,-387xm14928,3948r10,32c14944,3987,14944,3998,14949,4008r-38,-10c14906,3994,14890,3991,14792,4001v-43,,-87,,-125,4c14640,4005,14516,4015,14375,4044v-27,7,-55,10,-82,17c14288,4061,14283,4065,14277,4065v11,-4,22,-11,27,-14l14543,3938v5,-4,16,-7,21,-11c14597,3910,14629,3896,14667,3888v11,-3,22,-3,38,-3c14727,3885,14749,3888,14770,3888v11,,22,4,33,4c14841,3896,14879,3899,14917,3899r11,49xm10938,5556v-32,35,-59,74,-81,116c10808,5771,10797,5863,10803,5926v,42,5,88,16,131c10819,6057,10819,6057,10819,6057v-16,-25,-27,-53,-43,-81c10732,5901,10689,5820,10651,5750v-22,-39,-49,-95,-76,-169c10548,5493,10521,5404,10505,5327v-6,-50,-11,-99,-6,-141c10505,5062,10548,4936,10618,4833v65,-95,163,-179,277,-239c10917,4579,10922,4579,10917,4576v,,,,,c10922,4572,10927,4569,10927,4569r,c10933,4565,10933,4562,10927,4558v-5,-7,-16,-14,-38,-21l10889,4537r,c10884,4537,10884,4537,10879,4537v-11,-3,-28,-3,-44,-3c10792,4534,10749,4537,10743,4537v-11,4,-22,4,-32,7c10700,4548,10689,4548,10678,4551v-70,14,-146,46,-206,81c10434,4657,10396,4682,10369,4710v-32,28,-60,67,-81,95c10282,4809,10282,4816,10282,4819v-5,11,-10,18,-16,25c10261,4833,10261,4823,10261,4809v,,,,,l10261,4809v,,,,,-4c10261,4795,10266,4773,10272,4720r10,-91c10293,4544,10304,4453,10320,4347v27,-131,60,-243,103,-349c10445,3941,10477,3881,10515,3818v33,-56,76,-116,125,-176c10732,3529,10830,3420,10922,3324r,c11025,3215,11117,3138,11198,3085v87,-57,168,-92,217,-117l11426,2965v49,-25,103,-46,163,-71c11648,2870,11708,2845,11762,2817v98,-46,206,-102,314,-166c12152,2609,12223,2563,12299,2514v86,-57,86,-60,81,-64c12396,2440,12407,2433,12413,2429v21,4,135,14,341,-18c12814,2404,12879,2397,12944,2387v70,-14,130,-32,179,-57c13166,2309,13198,2281,13231,2249v22,-28,38,-49,43,-63c13301,2140,13318,2073,13312,2006v,-25,,-49,-5,-67c13307,1876,13301,1830,13301,1826r-5,-21c13345,1801,13399,1801,13437,1801r,c13507,1805,13562,1809,13589,1812v-27,28,-49,56,-60,85c13513,1932,13497,1964,13491,1995v-5,32,-16,85,-11,148c13486,2172,13486,2207,13497,2246v10,38,27,77,43,109c13562,2390,13589,2425,13621,2457v33,28,71,57,114,85l13741,2545v70,53,140,88,189,110c13936,2658,13941,2662,13952,2665v11,7,16,11,22,7c13974,2672,13974,2672,13974,2672v,,5,,5,l13990,2676r,-11l13990,2665r5,l13995,2665v6,,6,-3,6,-10l14001,2655v,-7,,-18,,-36c14001,2598,14012,2577,14022,2559v17,-24,38,-45,65,-67c14136,2457,14212,2425,14310,2401v21,-7,43,-11,65,-18c14391,2380,14402,2376,14413,2373v38,-11,59,-18,70,-18c14516,2344,14548,2330,14570,2316v27,-17,54,-35,65,-56c14640,2256,14640,2249,14646,2242v11,18,16,32,27,46c14678,2295,14684,2302,14689,2309v11,14,22,25,33,35c14722,2348,14727,2348,14727,2351r,4c14754,2380,14781,2404,14808,2422v17,7,27,14,38,21c14830,2454,14808,2475,14797,2489v-5,7,-32,39,-48,81c14743,2588,14732,2609,14732,2626v-5,7,-5,15,-5,22c14705,2633,14678,2623,14651,2616v-65,-21,-135,-25,-200,-14c14413,2609,14380,2619,14353,2637v-27,18,-49,35,-65,49c14266,2707,14255,2725,14250,2743v-5,17,,39,11,53c14266,2799,14266,2806,14277,2803v6,-4,6,-7,,-7c14277,2796,14277,2796,14277,2796v,,6,,11,-4l14293,2792v,,6,,6,-3c14304,2789,14310,2785,14320,2785v6,,17,,22,-3c14364,2782,14413,2782,14456,2796v38,14,76,38,98,70c14575,2898,14592,2933,14608,2968v11,36,21,71,32,103c14657,3134,14667,3187,14673,3212v11,42,22,95,27,151c14711,3416,14711,3437,14716,3444v,4,-5,7,-5,11c14657,3508,14602,3561,14543,3614v-65,59,-147,112,-223,165c14288,3800,14255,3825,14223,3846v-54,39,-108,78,-152,109c14060,3966,14039,3977,14033,3984r-32,24c13968,4030,13941,4054,13909,4075v-93,71,-190,141,-293,205c13540,4329,13464,4371,13388,4410r6,-3c13437,4357,13480,4304,13524,4255v54,-74,103,-144,135,-211c13675,4008,13692,3970,13703,3927v10,-35,16,-70,27,-113c13735,3779,13741,3733,13746,3673r,-14c13751,3606,13757,3547,13762,3480v11,-156,6,-325,-54,-490c13670,2884,13616,2806,13540,2743v-22,-21,-49,-36,-70,-50c13442,2679,13410,2665,13383,2658v-54,-17,-119,-28,-195,-32c13155,2626,13123,2626,13090,2630v-38,3,-65,7,-92,14c12965,2651,12944,2665,12922,2679v,,-5,4,-5,4l12917,2683v-6,,-6,3,-6,3l12911,2686r-5,7c12895,2704,12884,2718,12879,2729v-11,21,-17,42,-17,63c12857,2834,12868,2870,12895,2898v,7,,14,5,14c12906,2933,12927,2968,12944,2972v5,,11,,11,c12965,2968,12965,2961,12960,2947v,,5,,5,c12965,2947,12965,2947,12965,2947r,21l12976,2933v,-7,6,-18,11,-28c12993,2894,13003,2877,13025,2859v22,-18,49,-32,76,-46c13128,2803,13166,2789,13204,2782v5,,11,-4,11,-4c13215,2778,13220,2782,13220,2785v11,14,44,53,65,113c13307,2954,13329,3028,13334,3109v5,32,5,64,5,103c13323,3303,13329,3314,13339,3314v,,,,,c13339,3339,13339,3360,13334,3381v-16,190,-65,395,-108,571c13198,4051,13182,4125,13161,4181v-17,49,-33,99,-49,145c13085,4396,13063,4463,13036,4523v-27,64,-65,127,-98,187c12922,4735,12906,4763,12884,4791v-43,53,-70,88,-92,109c12792,4883,12792,4854,12797,4826v6,-28,11,-56,22,-84c12824,4724,12830,4706,12835,4685v11,-46,17,-98,17,-148c12852,4484,12835,4407,12814,4326r-6,-22c12797,4266,12787,4223,12770,4181v-5,-25,-16,-42,-27,-63c12749,4093,12749,4054,12754,4026r,-14c12754,3984,12759,3931,12770,3878v,-14,6,-28,11,-42c12787,3818,12792,3800,12792,3786v,-14,,-31,-5,-42c12787,3737,12787,3733,12781,3726v11,-3,22,-7,22,-10c12803,3716,12803,3712,12797,3709v-5,-4,-27,-7,-48,-7c12749,3702,12749,3702,12749,3702v-27,,-65,3,-93,14c12640,3719,12619,3726,12597,3737v-27,14,-49,32,-65,49c12516,3804,12499,3829,12494,3850v-6,14,-6,28,,42c12434,3857,12380,3818,12331,3786r-11,-7c12272,3744,12223,3709,12185,3677v-38,-39,-60,-78,-65,-113l12120,3557v,-7,,-10,5,-10c12136,3543,12163,3536,12196,3515v11,-7,21,-14,32,-25c12239,3483,12250,3469,12245,3451v-6,-14,-22,-24,-33,-28c12212,3423,12207,3420,12207,3420v-11,-7,-22,-14,-38,-22c12152,3391,12136,3384,12120,3377v-22,-7,-44,-17,-76,-24c12011,3349,11979,3353,11946,3356r-5,c11908,3360,11871,3363,11833,3374v-38,10,-71,28,-93,49c11719,3448,11713,3476,11708,3494v-6,35,-6,67,,91c11708,3592,11708,3599,11708,3606v-27,-21,-49,-35,-71,-52c11572,3501,11518,3448,11480,3398v-16,-21,-27,-45,-43,-74c11415,3265,11410,3226,11410,3222r,-10l11404,3215v,-3,,-3,-5,-3l11394,3212r-6,c11377,3215,11356,3243,11345,3272v-22,38,-44,95,-54,151c11285,3451,11280,3483,11269,3522v-6,35,-11,67,-16,106c11253,3638,11253,3649,11253,3659v,11,-6,21,-6,29c11242,3684,11231,3680,11225,3673v-10,-7,-32,-21,-54,-24c11155,3642,11133,3638,11106,3635v-16,,-49,-4,-92,-4c10987,3631,10965,3635,10949,3642v-22,7,-43,14,-65,28c10851,3691,10824,3723,10819,3755v-5,21,-5,45,,67c10814,3825,10819,3829,10824,3832v,4,,4,,4l10830,3839v5,4,11,11,21,14c10873,3871,10917,3888,10954,3910v38,21,87,42,120,74c11101,4008,11117,4040,11128,4082v5,14,5,36,5,60c11139,4171,11139,4206,11144,4245v11,67,27,151,76,236c11242,4520,11274,4562,11307,4601v-6,,-6,,-11,c11274,4597,11253,4597,11236,4594v-11,,-27,,-48,c11160,4594,11133,4597,11117,4604v-27,7,-49,18,-60,32c11047,4643,11047,4654,11041,4661v-16,10,-21,17,-11,24c11036,4689,11041,4689,11047,4689v5,,10,,21,c11085,4689,11112,4692,11144,4699v44,11,92,25,136,43c11334,4763,11388,4791,11437,4816v54,28,114,56,173,81c11665,4918,11724,4939,11795,4960v113,32,211,53,260,60l12055,5020v135,25,320,46,395,53c12494,5080,12526,5084,12548,5084v-22,17,-43,42,-60,67c12483,5158,12450,5207,12423,5260v-16,32,-27,67,-38,99c12385,5362,12380,5366,12380,5369v-5,-17,-16,-35,-27,-53c12342,5302,12326,5288,12304,5281v-22,-11,-54,-21,-92,-28c12174,5246,12136,5246,12104,5253v-17,3,-33,10,-49,17c12055,5270,12055,5270,12049,5270v-10,-3,-21,-3,-27,-3c12022,5267,12017,5263,12017,5263r-6,l12011,5267v-5,7,17,28,17,32c12028,5302,12033,5302,12033,5306v,3,6,7,6,10c12044,5320,12044,5323,12049,5327r6,7c12066,5348,12082,5366,12093,5383v11,14,21,32,27,53c12131,5454,12142,5482,12147,5514v11,35,16,77,16,120c12163,5697,12158,5764,12152,5817v,21,-5,39,-5,53l12147,5877v-33,,-65,,-98,3c11963,5887,11892,5894,11827,5909v-70,14,-135,35,-184,59c11594,5993,11551,6021,11524,6053v-11,11,-11,14,-11,18c11507,6078,11502,6081,11502,6088v-43,43,-65,92,-60,141c11442,6236,11442,6243,11448,6251r,c11448,6261,11453,6268,11453,6272v6,7,6,7,6,10l11459,6282v,35,10,35,16,35c11475,6317,11475,6317,11475,6317v11,,16,-7,16,-14c11491,6303,11491,6303,11491,6303r,c11491,6300,11497,6296,11502,6289v5,-3,11,-10,16,-17c11534,6258,11572,6219,11632,6180v49,-28,103,-60,168,-85c11849,6078,11892,6060,11914,6053r11,-3c11941,6043,11957,6039,11979,6032v49,-18,103,-35,130,-46l12114,5986r6,4c12120,5993,12125,6000,12125,6014v-11,11,-11,60,-5,177l12125,6434v,74,6,148,11,197l12136,6649v-5,,-11,3,-16,3c12049,6670,11973,6705,11930,6744v,-7,,-14,-5,-21c11919,6705,11903,6684,11871,6659v-22,-17,-49,-42,-71,-74c11789,6571,11784,6557,11778,6543v,-3,,-10,-5,-18l11773,6518v,-3,,-7,,-14l11773,6497v,-3,-5,-7,-5,-10l11768,6487v,-4,-6,-7,-11,-7c11751,6476,11746,6476,11740,6476v-5,,-10,4,-16,4l11621,6515v-43,14,-76,28,-103,39c11491,6568,11469,6578,11459,6585v-17,11,-44,32,-65,57c11377,6663,11366,6688,11361,6709v,10,,24,,35c11356,6741,11350,6737,11339,6733v-11,-7,-21,-14,-32,-21c11296,6705,11280,6695,11263,6684v-10,-7,-21,-14,-38,-21c11220,6656,11209,6652,11209,6649v-11,-14,-27,-32,-43,-53c11150,6571,11123,6533,11101,6483v-22,-46,-38,-99,-49,-148c11025,6219,11036,6095,11047,6011v10,-102,32,-184,43,-212c11112,5718,11144,5637,11182,5584v22,-35,54,-67,71,-84c11258,5493,11263,5489,11269,5485v5,,5,,11,c11318,5489,11356,5496,11388,5510v11,4,22,7,33,11c11431,5524,11437,5528,11442,5531v6,4,11,7,22,11c11475,5549,11486,5552,11497,5560v21,10,48,10,59,7l11556,5567v16,,27,-4,33,-15c11589,5552,11589,5549,11589,5549r,c11594,5542,11594,5528,11589,5510v-6,-17,-17,-49,-49,-81c11524,5411,11502,5397,11475,5390v-27,-10,-60,-17,-92,-21c11318,5366,11258,5376,11204,5390v-27,7,-60,14,-98,29c11057,5436,11020,5454,10982,5471v27,18,-17,50,-44,85xm12927,5411v33,57,71,117,103,184c13063,5672,13101,5757,13133,5852v11,25,17,46,22,60c13171,5961,13188,6021,13204,6074v16,46,27,92,38,124c13215,6176,13182,6159,13144,6138v-48,-29,-97,-53,-135,-74l12993,6057v-55,-25,-131,-57,-234,-96c12646,5919,12543,5891,12445,5877v,-4,,-11,5,-18c12456,5824,12472,5753,12499,5676r,c12521,5616,12548,5552,12575,5496v81,-141,168,-271,190,-296c12770,5200,12770,5203,12776,5207v38,42,97,116,151,204xm8125,10107v5,25,11,71,33,120c8196,10343,8271,10467,8277,10474v32,56,87,130,108,144c8396,10629,8402,10640,8407,10647r,c8407,10647,8407,10650,8407,10650v-22,-14,-54,-32,-92,-56c8271,10555,8228,10513,8228,10509v-5,-3,-5,-7,-11,-10c8179,10460,8163,10446,8147,10449v,,-6,,-6,4c8136,10460,8152,10484,8163,10499v-5,7,-5,21,,38c8163,10562,8174,10590,8179,10618v6,11,27,74,82,134c8282,10781,8309,10805,8336,10830v17,18,38,32,60,46c8402,10879,8407,10883,8412,10886v11,7,27,14,38,22c8467,10946,8488,10985,8510,11020v38,60,81,117,135,170c8662,11204,8678,11218,8694,11232v33,28,65,53,98,70c8792,11302,8797,11306,8797,11306v6,3,6,3,11,7c8808,11313,8813,11316,8813,11316v-10,4,-32,8,-54,15c8727,11338,8673,11355,8629,11380v-27,18,-54,39,-76,60c8548,11447,8537,11457,8532,11465v-17,-18,-38,-36,-60,-57c8423,11362,8364,11316,8309,11267v-65,-56,-135,-116,-195,-173l8109,11091v-54,-53,-103,-106,-147,-155c7925,10893,7892,10844,7859,10791v-27,-39,-48,-81,-86,-141c7767,10633,7762,10618,7756,10608v11,-25,299,-406,369,-501xm9263,12191v11,39,44,67,49,70c9318,12265,9318,12265,9323,12268v16,11,32,21,54,29c9393,12304,9404,12307,9415,12307v27,7,60,7,71,l9502,12307r-11,-7c9491,12297,9486,12293,9480,12293v-5,-4,-11,-11,-16,-18c9464,12268,9469,12261,9480,12251v6,-4,11,-4,16,-7c9513,12237,9540,12233,9578,12230r5,c9626,12226,9670,12226,9719,12226v92,4,195,21,287,46c10033,12279,10060,12286,10082,12297v11,3,21,7,27,10c10136,12321,10158,12332,10163,12339v22,14,43,32,65,56c10244,12413,10261,12430,10277,12448r5,7c10309,12487,10320,12501,10331,12508v-27,21,-114,32,-200,25l10125,12533v-11,,-22,-4,-32,-4l10076,12526v-21,-4,-38,-7,-59,-7c10006,12519,10000,12515,9990,12515v-22,,-38,-3,-55,-3c9919,12512,9908,12512,9892,12515v-16,,-27,4,-43,7c9843,12522,9838,12522,9838,12522v,-3,,-3,,-7c9849,12505,9865,12476,9865,12455v5,-21,5,-53,-11,-84c9843,12353,9832,12335,9811,12325v-16,-11,-33,-18,-49,-25c9762,12293,9757,12293,9751,12293v-11,,-11,4,-22,14c9724,12311,9719,12318,9713,12325v-11,14,-38,28,-59,42c9648,12371,9626,12381,9594,12392v-11,3,-27,10,-43,14c9534,12409,9518,12416,9502,12423v-38,15,-71,29,-98,43c9399,12469,9393,12476,9383,12480v,-4,-6,-7,-6,-11c9372,12462,9361,12452,9345,12441v-11,-7,-17,-11,-27,-18c9312,12420,9301,12416,9296,12409v-11,-7,-27,-21,-33,-35c9258,12364,9258,12349,9269,12346v,,11,-4,5,-7c9274,12335,9269,12335,9263,12335v,,,,-5,l9258,12335r-6,c9247,12332,9236,12335,9225,12339v-10,3,-21,3,-38,7c9171,12349,9160,12349,9144,12353r-5,c9139,12342,9133,12328,9133,12314v,-7,-5,-14,-5,-21c9122,12275,9117,12261,9112,12244v-6,-11,-33,-74,-76,-141c9003,12046,8954,11986,8916,11948r,-4c8944,11948,8971,11951,8998,11958v11,4,27,7,43,14c9198,12025,9296,12025,9345,12022v-17,10,-38,24,-49,45c9263,12113,9252,12156,9263,12191xm8949,12413v,,,,,c8922,12427,8900,12441,8884,12455v-27,25,-49,57,-60,85c8824,12540,8824,12543,8824,12543r,4c8824,12550,8824,12554,8819,12557v,,,4,,4l8819,12561v,3,,11,,14c8819,12575,8819,12579,8819,12579v,7,,10,,17c8813,12593,8813,12589,8808,12589v5,-7,5,-25,,-42c8803,12529,8792,12490,8754,12448v-33,-39,-81,-74,-141,-106c8559,12314,8488,12289,8423,12279v-43,-11,-157,-28,-309,-18c7962,12272,7816,12314,7702,12374v-65,32,-119,74,-162,120c7518,12515,7502,12540,7485,12564v-16,25,-27,50,-32,74c7437,12695,7431,12755,7442,12815v6,31,11,63,22,88l7464,12906v,11,,15,11,15c7480,12921,7480,12917,7480,12910v,-4,,-4,,-7l7480,12889v,-11,,-21,,-32c7480,12832,7485,12801,7496,12769v6,-18,11,-32,22,-49c7518,12716,7518,12716,7518,12713v,-8,11,-18,22,-25c7545,12684,7545,12681,7551,12677v,,5,-3,5,-3c7556,12674,7556,12670,7561,12670v38,-32,92,-56,136,-77c7708,12589,7713,12586,7724,12582v43,-18,87,-39,130,-39l7854,12543r,c7870,12536,7881,12529,7897,12526v,,,,,c7897,12526,7897,12526,7897,12526r,c7930,12515,7962,12519,7990,12519v10,,21,,32,l8033,12519v22,,43,-4,54,c8163,12519,8261,12533,8331,12554v38,10,65,21,87,28l8402,12589v-38,11,-71,21,-87,28c8304,12614,8299,12614,8293,12617v,,-5,4,-5,4c8288,12624,8293,12628,8299,12635v5,3,16,11,27,21c8342,12670,8347,12698,8347,12720v,7,,24,-11,52c8331,12790,8320,12808,8309,12825v-5,7,-5,14,-10,21c8282,12882,8271,12910,8271,12935v,10,,21,,31l8271,12970v,10,6,18,11,25c8277,12995,8266,12995,8255,12991v-22,-3,-49,-7,-70,-7c8152,12984,8120,12988,8093,12995v,,-6,,-6,l8093,12984r-11,11c8071,12998,8065,13002,8055,13009v-11,7,-17,17,-17,24c8038,13037,8038,13040,8044,13040v,,5,,5,-3l8049,13037v6,3,11,10,27,21l8082,13062v16,17,43,38,65,67c8168,13157,8185,13192,8190,13227v6,39,,78,,110c8190,13347,8185,13358,8185,13372v-11,77,-33,211,-33,352l8152,13735v,18,,35,,53c8152,13798,8152,13809,8152,13819r-97,-74c8033,13721,7881,13601,7778,13527v-59,-42,-195,-145,-347,-250c7372,13234,7307,13192,7252,13150r-81,-60c7171,13086,7171,13083,7171,13072v6,-7,11,-21,11,-39c7182,13012,7182,12980,7177,12956v,-11,-17,-71,-66,-131c7101,12811,7090,12797,7074,12780v-28,-36,-60,-71,-98,-103l6987,12392v,-14,,-25,,-28c7036,12364,7079,12364,7128,12356v43,-7,92,-17,135,-31c7323,12307,7382,12279,7426,12251v65,-43,119,-92,162,-152c7599,12081,7610,12067,7621,12050v11,-25,22,-46,27,-64c7648,11983,7648,11983,7648,11979v,,,-3,,-3c7659,11951,7664,11923,7670,11898v5,-21,11,-46,16,-67c7697,11803,7708,11778,7719,11757v5,-10,16,-21,27,-35l7746,11722v5,,5,-4,5,-4c7756,11715,7756,11715,7756,11711v6,-3,11,-7,11,-10c7778,11694,7789,11687,7800,11676v5,,11,-3,16,-7c7822,11665,7822,11662,7822,11658v16,-10,37,-24,54,-35l7881,11620r6,-4c7903,11606,7914,11598,7925,11595v16,-11,27,-14,27,-18c7957,11574,7962,11570,7962,11567r,-4l7962,11563v,,,,,c7968,11556,7973,11542,7973,11528v,-4,,-7,,-11c7973,11510,7973,11507,7968,11503v,-3,,-7,-6,-10l7962,11489v,-3,-5,-7,-5,-10l7952,11475v-6,-3,-6,-3,-11,-7c7935,11465,7930,11461,7925,11457v-11,-3,-22,-10,-33,-14c7887,11443,7887,11440,7881,11440v-16,-4,-27,-11,-43,-14c7832,11426,7827,11422,7822,11422v-11,-3,-22,-3,-33,-3c7784,11419,7784,11419,7778,11422v,,,,,l7778,11422r-5,4c7746,11426,7719,11429,7691,11436v-59,11,-97,32,-113,43l7578,11479v-11,7,-22,14,-38,21c7540,11496,7534,11493,7534,11489v-11,-14,-32,-28,-49,-39c7480,11447,7475,11443,7469,11440v-5,-7,-21,-18,-32,-32l7437,11405v,,,-4,-6,-4l7426,11394v,,,,,-3c7426,11387,7420,11383,7420,11376v,-3,,-3,-5,-7l7415,11366r,-4l7404,11366v,,-5,,-11,3l7377,11376r-22,7c7345,11387,7334,11391,7317,11398v-21,10,-48,21,-65,35c7231,11447,7209,11461,7193,11479v,3,-6,3,-6,7l7193,11489r-6,l7187,11493v17,-57,65,-187,120,-318c7345,11098,7377,11038,7393,11017r,c7420,10971,7458,10918,7491,10872r,c7491,10872,7491,10872,7491,10872v27,14,130,74,200,127c7708,11010,7719,11020,7724,11027r11,11c7740,11045,7746,11049,7751,11056r,c7735,11056,7713,11056,7697,11059v-16,4,-38,7,-54,14c7616,11084,7594,11094,7578,11105v-27,18,-49,42,-65,67c7480,11225,7485,11278,7491,11299v,3,,3,,7c7491,11306,7491,11313,7496,11313v,,,,,l7496,11316v-11,8,-21,18,-21,22l7475,11341r,c7480,11345,7485,11341,7496,11334v6,-3,11,-7,22,-10c7534,11316,7556,11309,7578,11302v92,-14,227,-31,352,-21c7962,11285,8017,11295,8076,11316v27,11,49,22,76,36c8217,11391,8282,11436,8342,11496v43,43,81,88,119,138c8504,11690,8553,11747,8591,11789v,3,6,3,6,7c8591,11799,8580,11810,8564,11828v-11,10,-16,17,-27,28c8521,11881,8510,11905,8504,11933r,4c8504,11940,8504,11940,8504,11944r,4l8504,11951v,7,,14,,18c8504,11976,8510,11983,8510,11990v,7,5,10,5,17c8515,12007,8515,12011,8515,12011r,3c8515,12018,8521,12018,8521,12022v-6,7,-11,10,-6,14c8521,12039,8532,12036,8553,12025v11,-3,27,-11,44,-18c8629,11997,8667,11986,8700,11976v,,,,,3c8705,11983,8705,11990,8710,11997r,c8721,12014,8743,12043,8759,12074r6,11c8765,12089,8770,12092,8770,12099v22,39,33,81,49,116l8851,12304v38,3,76,88,98,109xm6960,11063v-27,-152,-65,-300,-92,-385l6857,10625v32,8,135,32,244,67c7177,10724,7274,10759,7307,10767v-6,14,-33,59,-65,119c7236,10893,7236,10897,7231,10904v-11,21,-82,137,-141,271c7079,11197,7074,11218,7063,11239v-22,53,-44,109,-60,162c6998,11341,6981,11207,6960,11063xm8808,11704v-22,4,-43,11,-70,21l8721,11704v-5,-10,-16,-24,-32,-49c8673,11630,8651,11602,8618,11567v-11,-14,-27,-32,-43,-46c8597,11524,8613,11528,8629,11535v11,4,27,11,49,18c8705,11567,8738,11588,8765,11606v16,14,38,28,54,45c8835,11669,8851,11683,8857,11697v-6,4,-27,4,-49,7xm5816,8221v22,-17,54,-53,98,-84c5952,8108,5995,8077,6038,8048v44,-24,76,-45,87,-52c6141,7985,6163,7971,6185,7960v59,-35,81,-46,81,-56l6271,7904v6,3,11,10,17,14c6326,7943,6396,7971,6499,7999v43,11,87,21,130,28c6629,8031,6629,8038,6634,8045v,,,3,,7l6634,8052v11,18,28,35,55,49c6705,8112,6727,8119,6743,8126v22,7,49,11,76,18c6835,8147,6851,8147,6868,8151v32,7,70,24,103,46c6987,8204,6998,8214,7014,8228r49,39l7074,8271r32,-36c7111,8228,7117,8225,7117,8218v11,-11,16,-21,22,-32c7149,8165,7155,8147,7160,8140v6,-21,6,-46,-5,-67c7149,8055,7133,8038,7117,8024v5,,11,-4,16,-4c7139,8020,7144,8017,7149,8017r6,c7328,7985,7729,7788,7746,7781v,,113,-36,292,-64c8038,7721,8038,7724,8038,7728v,,-5,,-5,3l8033,7731r,4c8033,7738,8033,7742,8033,7745r,7c8033,7770,8038,7802,8038,7837v,35,-5,95,-32,162l8000,8010v,3,,7,-5,10l7995,8024v-11,28,-22,53,-33,77c7946,8133,7930,8168,7908,8200v-27,42,-54,88,-86,130c7822,8320,7816,8306,7816,8292v6,-4,6,-11,,-25c7816,8263,7816,8260,7816,8253r,-7c7816,8225,7811,8200,7800,8182v-11,-21,-27,-35,-49,-49c7724,8119,7686,8108,7637,8101v-43,-7,-86,-7,-124,-3c7496,8101,7475,8101,7458,8108v-21,4,-32,14,-38,25c7420,8137,7415,8140,7420,8140v,4,,7,,7c7420,8151,7420,8154,7426,8161v,4,5,11,5,18c7437,8197,7448,8218,7453,8246v16,42,27,92,22,148c7469,8440,7442,8489,7420,8538v-5,11,-10,25,-16,36c7388,8602,7377,8637,7372,8676v-6,32,-6,70,5,106c7382,8813,7399,8849,7415,8880v11,22,22,43,38,64c7458,8954,7464,8962,7469,8972v33,46,71,88,103,123l7588,9117v33,35,60,67,76,91c7697,9247,7724,9293,7751,9335r5,7c7778,9385,7805,9427,7838,9466v27,35,65,67,103,88c7968,9568,7995,9578,8000,9578r6,l8006,9578v,8,5,15,5,22c8011,9603,8011,9607,8011,9607r,3c8011,9621,8011,9635,8011,9652v6,32,16,75,27,124c8038,9783,8044,9794,8044,9801v5,14,5,28,11,35l8055,9836v5,28,16,53,16,63c8022,9942,7973,9987,7925,10030v-71,63,-120,113,-158,155c7735,10224,7708,10259,7686,10294v-27,32,-49,57,-60,71c7616,10343,7610,10322,7605,10305v-17,-60,-22,-120,-33,-180c7567,10093,7567,10058,7561,10026v-10,-53,-21,-99,-38,-137c7502,9843,7475,9801,7448,9762v-28,-39,-55,-78,-76,-120c7350,9607,7339,9568,7323,9526v-22,-64,-27,-131,-22,-198c7307,9303,7307,9286,7301,9279r,l7301,9279v-5,-4,-16,,-27,7l7274,9286v-11,7,-22,14,-38,25c7214,9328,7177,9363,7144,9416v-27,43,-43,99,-54,155c7084,9617,7079,9670,7079,9730r,14c7079,9794,7084,9871,7095,9959v11,60,22,113,44,159c7160,10171,7187,10227,7225,10287v65,102,141,197,217,293l7458,10601r-48,63c7399,10654,7388,10643,7372,10633v-11,-11,-33,-29,-71,-46c7252,10559,7182,10530,7122,10513v-43,-14,-92,-29,-141,-39c6916,10460,6862,10449,6840,10446v,-18,,-60,-10,-106c6819,10276,6803,10195,6781,10128v-22,-81,-65,-229,-119,-373c6607,9607,6531,9437,6477,9332v-5,-11,-5,-14,-11,-14c6456,9289,6445,9272,6445,9272r,l6445,9272v27,-7,54,-11,81,-18c6553,9251,6575,9247,6602,9244v16,-4,32,-4,49,-7c6662,9237,6672,9233,6678,9233r,c6683,9237,6689,9237,6700,9240v5,,16,4,27,7c6737,9251,6748,9254,6754,9261v5,7,5,14,5,25c6759,9296,6748,9311,6737,9328r,4c6732,9342,6727,9353,6721,9367v,7,,18,11,28l6737,9399v22,21,66,21,66,21c6868,9423,6927,9406,6965,9370v,,6,-3,16,-14c6992,9346,7003,9332,7008,9311v6,-15,11,-43,-5,-74c6992,9215,6976,9194,6949,9166v,-7,-11,-14,-22,-21c6922,9141,6916,9138,6911,9131v-11,-7,-22,-14,-33,-18c6857,9103,6835,9092,6808,9085v-27,-11,-54,-18,-76,-25c6705,9053,6678,9050,6645,9050v-108,-4,-216,3,-325,21c6315,9064,6309,9053,6304,9043v-6,-25,-44,-96,-71,-148c6217,8863,6174,8792,6125,8715v-33,-50,-65,-99,-98,-141c5984,8489,5984,8468,5984,8464v5,-7,11,-14,27,-21c6038,8433,6082,8412,6136,8394v16,-7,38,-14,59,-21c6206,8369,6217,8366,6233,8362v,,6,,6,4c6244,8366,6250,8369,6260,8369v6,,11,,17,4c6298,8376,6320,8376,6347,8376v27,,60,,92,4c6504,8383,6569,8401,6607,8419v49,21,65,49,71,56c6694,8496,6700,8528,6689,8549v-6,14,-11,21,-17,28c6672,8581,6667,8581,6667,8584v-38,21,-49,29,-38,36c6629,8620,6629,8620,6634,8623r-16,11l6656,8620v11,-4,22,-7,33,-15c6700,8602,6705,8598,6716,8591v49,-21,87,-49,114,-74c6846,8500,6868,8475,6873,8443v5,-17,5,-38,-5,-56c6862,8366,6846,8348,6824,8330v-21,-14,-43,-28,-76,-38c6721,8281,6694,8274,6662,8271v-28,-4,-55,-4,-87,-4c6553,8267,6531,8267,6521,8271v-6,,-6,,-11,c6499,8264,6477,8256,6456,8249v-44,-14,-103,-28,-130,-35l6320,8214v-43,-10,-135,-28,-238,-28c6082,8186,6076,8186,6076,8186v-59,,-114,7,-162,21c5892,8214,5876,8218,5865,8225v-16,7,-27,10,-33,14c5832,8239,5832,8235,5827,8235r-11,-14l5816,8221r,xm6298,13446v,-7,6,-14,-5,-14c6293,13432,6293,13432,6293,13432v,,-5,-4,-5,-4c6282,13428,6282,13432,6282,13439v,3,-5,3,-5,7c6271,13453,6266,13460,6260,13470v-10,18,-43,50,-97,89c6120,13590,6065,13622,6000,13657v-65,32,-135,64,-184,85c5805,13749,5789,13753,5773,13760v-17,7,-33,14,-49,21c5735,13770,5740,13760,5751,13745v38,-56,54,-123,60,-151c5816,13555,5821,13516,5816,13481v-5,-60,-16,-116,-43,-166c5756,13277,5729,13241,5697,13210r,c5697,13210,5708,13206,5702,13203v,-4,-11,-4,-22,-4c5664,13185,5653,13174,5637,13164v-27,-21,-59,-39,-92,-53c5512,13093,5480,13083,5453,13079v-11,-3,-16,-3,-22,c5426,13079,5426,13079,5420,13079v-5,4,-5,7,6,21c5437,13114,5453,13139,5469,13167v6,7,6,14,11,25c5469,13188,5464,13185,5458,13181v-16,-10,-32,-24,-38,-42c5404,13100,5426,13062,5437,13040v10,-14,54,-70,146,-123c5615,12899,5648,12882,5691,12864v38,7,87,21,152,49l5865,12924v54,28,130,67,211,113c6239,13125,6418,13238,6472,13273v27,18,59,35,87,56c6672,13403,6710,13425,6727,13428v,53,10,106,16,155c6748,13608,6748,13629,6754,13654v-109,32,-228,63,-336,91l6380,13756v-38,11,-87,25,-147,39c6233,13791,6239,13791,6239,13788v16,-18,32,-43,43,-71c6293,13696,6309,13643,6320,13587v6,-39,,-85,-22,-141xm5258,11729v-22,-32,-44,-67,-60,-99c5176,11599,5128,11510,5095,11419v-16,-43,-32,-92,-49,-138c5041,11260,5035,11242,5030,11225v,-32,,-53,,-60c5046,11161,5101,11151,5160,11137r,l5166,11137v81,-14,173,-21,260,-32l5437,11105v113,-11,200,-28,271,-49c5773,11041,5827,11024,5886,10999v55,-21,103,-46,158,-81c6055,10911,6065,10908,6071,10904v27,-18,54,-32,76,-49c6174,10833,6195,10812,6212,10795r11,-11c6228,10777,6239,10767,6244,10759v11,-10,22,-21,33,-31c6293,10710,6315,10692,6331,10675v27,-25,65,-46,103,-64c6439,10608,6450,10604,6456,10601v5,-4,10,-4,16,-7c6553,10580,6645,10601,6662,10604v,11,5,36,10,96c6678,10756,6689,10833,6700,10915v10,77,21,165,27,264c6737,11288,6743,11376,6743,11394r,18c6732,11401,6721,11394,6710,11383v-10,-10,-27,-21,-43,-35c6656,11341,6645,11334,6634,11324v-21,-18,-48,-39,-65,-64c6564,11257,6564,11249,6559,11242v-6,-3,-6,-10,-6,-14l6553,11225v,-4,,-4,,-7c6553,11214,6553,11211,6548,11204v-6,-7,-11,-11,-17,-14c6526,11186,6515,11183,6504,11183v-16,,-27,3,-32,7c6472,11190,6466,11193,6466,11193v-5,4,-10,4,-16,7c6434,11207,6423,11214,6412,11218v-21,14,-38,28,-43,31c6353,11267,6336,11285,6326,11302v-11,18,-17,39,-17,57c6309,11362,6309,11369,6309,11373v,3,,7,,10c6288,11376,6239,11362,6163,11373r-6,c6152,11373,6152,11373,6147,11373r-22,c6082,11373,6033,11376,5995,11369v-43,-7,-76,-17,-87,-24c5881,11334,5854,11320,5827,11306v-6,-4,-11,-7,-16,-11c5794,11285,5783,11278,5778,11281v-5,,-5,4,-5,7l5773,11292v,,,,,c5767,11292,5767,11295,5762,11299r,3c5756,11306,5756,11309,5751,11316v-11,15,-38,53,-49,99c5691,11454,5691,11500,5702,11539v11,38,27,70,38,81c5756,11644,5789,11673,5827,11687r,7l5832,11694v,,,,,c5821,11704,5811,11715,5805,11729v-5,7,-5,14,-11,25c5794,11754,5794,11754,5794,11754v-16,31,-16,60,,88l5794,11842v6,10,6,17,11,24l5805,11870v6,7,11,11,11,18l5821,11891v,,6,4,6,4l5849,11916r5,-4c5859,11909,5870,11902,5876,11898v5,-3,5,-3,10,-3c5892,11891,5903,11891,5908,11888v11,-4,22,-4,33,-4c5957,11884,5973,11884,5989,11888v17,3,33,10,44,17c6044,11912,6055,11919,6065,11926v,,6,4,6,4c6071,11930,6065,11930,6065,11930v-5,3,-16,7,-27,10c6011,11955,5984,11983,5973,12015v-11,31,-16,66,-11,98c5968,12148,5989,12173,5995,12177v16,21,43,42,76,53c6087,12237,6098,12240,6109,12240v,,,,,4l6109,12251r16,l6130,12254r6,-3l6136,12251v,,5,-4,11,-7c6152,12240,6190,12212,6271,12205v27,-4,55,-4,87,c6407,12208,6461,12219,6515,12233v49,14,98,32,147,49c6694,12293,6721,12304,6754,12314v,,,,,c6748,12328,6748,12374,6743,12501v-16,-14,-43,-32,-71,-46c6656,12445,6640,12434,6618,12427v-87,-42,-211,-63,-276,-74c6326,12349,6304,12346,6277,12342v-38,-7,-87,-14,-141,-21c6109,12318,6087,12311,6065,12307v-81,-18,-146,-42,-195,-74c5827,12208,5794,12180,5762,12152v-16,-14,-33,-25,-44,-39c5697,12096,5680,12081,5670,12067v-27,-31,-49,-60,-55,-88c5610,11969,5610,11962,5610,11948v,-18,,-36,5,-50c5621,11888,5621,11884,5615,11884r,c5615,11884,5615,11884,5615,11884v6,-28,11,-49,-10,-60c5599,11821,5583,11821,5540,11821v-6,,-6,,-11,c5502,11817,5469,11814,5447,11814v-16,,-38,,-59,7c5377,11821,5366,11824,5355,11828v-5,-4,-11,-11,-16,-14c5306,11810,5301,11796,5258,11729xm4266,11274v-71,-60,-184,-151,-287,-247c4000,11010,4016,10985,4022,10950v5,-14,5,-28,5,-42c4027,10904,4027,10897,4027,10893v-5,-14,-11,-28,-21,-42c4000,10848,4000,10841,3995,10837v,-4,-11,-14,-33,-42c3941,10770,3919,10745,3897,10721v-11,-11,-16,-21,-27,-32c3762,10573,3664,10492,3572,10439v-27,-14,-65,-32,-108,-50c3453,10382,3436,10375,3426,10368v,-10,-22,-35,-98,-134c3296,10195,3263,10153,3236,10114r,-3c3193,10054,3111,9942,3035,9815v-38,-64,-70,-134,-97,-198c2911,9550,2889,9490,2878,9448v-5,-11,-5,-14,-11,-14c2857,9434,2857,9434,2873,9501v,,,,,c2846,9434,2857,9416,2857,9413v5,-4,10,-7,16,-11c2922,9406,2965,9409,3008,9413v33,3,65,10,98,17c3214,9459,3339,9501,3399,9529v5,4,10,4,10,4c3431,9543,3458,9554,3491,9571v81,50,151,85,195,106c3697,9681,3702,9684,3708,9688v10,3,21,10,27,14c3735,9702,3735,9702,3735,9702v-27,-4,-76,-4,-136,7c3539,9719,3480,9744,3436,9776v-43,32,-75,70,-97,116c3328,9913,3323,9938,3317,9963v-5,24,-11,39,-11,46l3306,10012v,,,,,l3312,10012r5,4c3317,10016,3323,10012,3328,10009v,3,,3,,3l3333,10019r6,-7l3339,10012v,,,-3,5,-7c3350,9994,3366,9973,3399,9956v10,-7,27,-14,43,-18c3474,9927,3512,9917,3550,9913v65,-7,141,-3,217,7c3832,9931,3903,9952,3984,9980v81,29,141,57,190,81c4282,10118,4342,10181,4363,10210r,3c4363,10217,4369,10217,4369,10220r5,4c4412,10269,4456,10333,4493,10407r11,21c4526,10463,4537,10492,4548,10506v-17,3,-33,7,-44,10c4434,10530,4380,10541,4325,10548r-5,c4315,10548,4304,10551,4298,10551v-65,8,-130,4,-179,-7c4109,10541,4103,10541,4103,10541r,c4103,10541,4098,10541,4098,10537r-6,c4076,10534,4065,10537,4060,10541r-6,3l4054,10548v6,7,11,14,17,21c4071,10573,4071,10576,4087,10597v11,14,43,46,92,74c4222,10696,4277,10717,4331,10731v49,14,92,18,114,18c4483,10752,4531,10752,4569,10745v11,,22,-3,27,-3c4607,10742,4618,10742,4629,10742r-428,225l4195,10967r,l4190,10971r5,4l4195,10975r6,3l4206,10978r,c4217,10982,4228,10985,4250,10989v21,3,48,10,75,14c4380,11010,4456,11013,4531,11017v38,,82,,125,c4645,11020,4629,11027,4607,11038v-16,7,-32,18,-54,32c4510,11094,4477,11126,4456,11154v-22,32,-22,60,-22,71c4434,11249,4450,11281,4472,11299v11,10,21,14,32,17c4521,11331,4531,11338,4531,11338r6,3l4542,11334v,-3,6,-7,6,-10l4558,11316v6,-3,11,-7,17,-10l4575,11306r5,-4c4602,11288,4624,11278,4645,11267v49,-25,103,-46,163,-67c4808,11200,4808,11200,4808,11200v,28,5,67,27,120c4840,11341,4846,11362,4851,11383v11,43,27,85,44,131c4884,11507,4862,11496,4835,11489v-43,-10,-98,-14,-146,-10c4667,11482,4629,11486,4586,11503v-11,4,-28,11,-44,18c4510,11489,4439,11429,4363,11369v-21,-21,-48,-38,-70,-60c4315,11309,4293,11295,4266,11274xm4315,11362v,7,-11,14,-22,14c4282,11376,4271,11369,4271,11362v,-7,11,-14,22,-14c4293,11348,4298,11348,4298,11348r17,14l4315,11362xm4239,11302v,11,-11,18,-27,18c4195,11320,4184,11313,4184,11302v,-10,11,-17,28,-17c4217,11285,4217,11285,4222,11288r11,11c4239,11299,4239,11302,4239,11302xm4163,11242v,11,-11,18,-27,18c4119,11260,4109,11253,4109,11242v,-10,10,-17,27,-17c4141,11225,4152,11228,4157,11232r6,3c4163,11235,4163,11239,4163,11242xm3258,11348v-17,-24,-33,-46,-44,-56c3171,11249,3128,11214,3079,11190v-17,-11,-33,-18,-49,-22c3019,11165,3014,11161,3003,11161v11,,27,-3,38,-7c3046,11154,3052,11151,3057,11151r5,c3090,11140,3117,11130,3138,11119r17,-7c3160,11108,3171,11105,3187,11098r11,-4c3198,11094,3198,11094,3203,11094r33,-10l3220,11059v-6,-7,-11,-14,-17,-21c3187,11017,3165,10996,3144,10982v-33,-29,-76,-50,-119,-60c2992,10911,2954,10908,2922,10911v21,-14,59,-35,103,-56c3046,10844,3068,10837,3090,10826v5,-3,16,-3,21,-7l3122,10833v,4,11,18,71,92c3220,10960,3285,11034,3366,11126r22,21c3426,11190,3464,11232,3502,11274r5,7c3507,11285,3502,11288,3496,11295v-5,,-16,11,-27,21c3464,11320,3464,11324,3458,11327v-5,7,-16,14,-22,25c3404,11376,3377,11401,3350,11419r-54,28c3296,11443,3296,11443,3296,11440v,-4,,-7,,-11c3279,11387,3268,11366,3258,11348xm4889,11627v6,-25,16,-53,33,-81c4922,11542,4927,11542,4922,11539v,,,,,-4l4922,11535v,,,,,c4927,11549,4932,11567,4943,11581v27,60,49,102,60,120c5030,11750,5073,11814,5101,11849v-6,-4,-11,-4,-17,-7c5073,11835,5057,11831,5046,11828v-5,-4,-11,-4,-16,-7c5014,11814,4987,11803,4965,11792v-43,-21,-70,-42,-81,-70c4873,11690,4884,11655,4889,11627xm6233,9483v17,32,55,117,98,222c6396,9860,6450,10044,6477,10121r11,29c6548,10343,6575,10407,6586,10428r-212,18c6347,10446,6326,10449,6309,10449v,,-5,,-5,c6298,10446,6288,10439,6255,10421v-65,-39,-141,-70,-217,-95c6000,10312,5962,10301,5930,10294v-76,-18,-152,-28,-217,-28c5708,10266,5697,10266,5691,10266v-27,,-65,,-113,7c5534,10276,5485,10287,5431,10298r-5,c5415,10301,5409,10301,5399,10305v-120,28,-255,63,-396,102l4976,10414v-11,4,-22,7,-33,7c4943,10418,4943,10410,4949,10407r,-4c4960,10372,4970,10343,4981,10308v22,-60,54,-116,92,-173c5090,10111,5111,10083,5133,10054v33,-38,71,-77,114,-119l5247,9931v76,-74,173,-145,244,-197c5588,9663,5670,9607,5751,9557v190,-120,363,-187,396,-197l6147,9360v5,,10,-4,10,-4l6163,9356v5,4,5,7,11,11c6185,9378,6190,9395,6201,9413v-6,3,,7,32,70xm5475,8662v59,-35,119,-67,173,-88c5653,8570,5664,8570,5664,8567v11,21,60,84,136,190c5816,8782,5832,8806,5843,8828v33,56,60,98,71,116c5941,8986,5979,9032,6006,9064v16,21,38,39,49,49c5984,9131,5914,9155,5849,9180v-38,14,-87,35,-136,60c5680,9258,5648,9275,5610,9296v-11,7,-22,11,-32,18c5556,9325,5540,9335,5523,9349r-5,4c5518,9353,5512,9356,5512,9356v-16,11,-27,22,-43,32c5464,9392,5458,9399,5447,9402v-27,18,-48,35,-81,57c5350,9469,5334,9480,5317,9490v-16,11,-32,25,-48,36c5209,9571,5149,9628,5090,9691v-33,36,-65,71,-92,106c4970,9832,4949,9868,4927,9906v-11,18,-22,39,-32,64c4808,10118,4764,10241,4748,10305v,-25,,-53,-5,-78c4743,10210,4748,10192,4748,10171v,-25,6,-50,6,-78c4759,10002,4770,9899,4781,9811r,-17c4786,9744,4797,9677,4813,9596v6,-14,6,-32,11,-46c4846,9448,4895,9321,4976,9180v76,-141,173,-268,282,-363c5334,8754,5404,8704,5475,8662xm2515,1220v11,,11,-11,22,-32c2537,1185,2542,1181,2542,1174v11,-25,27,-53,38,-74c2591,1079,2629,1026,2678,973v10,-11,21,-21,32,-32l2721,927v11,-7,22,-14,33,-21c2781,888,2808,871,2824,846v5,,16,-7,49,-25c2900,807,2949,786,3014,772v48,-7,103,-14,162,-25c3268,733,3366,723,3453,705r11,-3c3534,687,3642,670,3762,624v21,-7,43,-18,65,-25c3832,606,3832,613,3838,620v,4,,11,,18c3838,652,3848,666,3859,687v6,8,11,18,11,29c3897,772,3919,843,3924,860v,7,6,14,6,25c3935,899,3935,913,3941,924v-11,-4,-17,-11,-28,-14c3892,902,3870,892,3848,885v-21,-7,-48,-11,-70,-14c3740,864,3708,864,3675,864v-22,,-38,,-60,3c3605,867,3588,871,3577,874v-27,7,-54,21,-65,36c3512,913,3507,917,3507,917v,3,-5,7,,10c3512,931,3518,924,3518,924v,,,,,c3523,927,3523,927,3529,931v,3,5,3,16,10l3545,941v,,5,4,5,4c3561,948,3567,955,3577,959v44,21,93,46,136,74c3724,1044,3735,1058,3745,1068v33,53,28,117,22,173l3767,1248v-5,53,-16,99,-22,120l3745,1371v-5,32,-16,71,-27,106c3713,1495,3708,1512,3708,1526v,4,-6,11,-6,22l3702,1548r6,10c3632,1593,3567,1636,3512,1685v-92,78,-141,159,-162,212c3339,1897,3328,1904,3323,1911v-11,10,-6,28,10,35c3333,1950,3333,1953,3328,1957v-87,-103,-184,-208,-293,-314c3003,1611,2970,1579,2938,1551r-6,-3c2922,1537,2911,1526,2894,1516v-27,-28,-65,-56,-113,-85l2678,1354v16,-7,32,-18,43,-28c2754,1297,2813,1280,2976,1244v11,-3,16,-3,27,-3c3019,1241,3030,1241,3041,1237v11,4,21,7,32,11c3079,1248,3084,1248,3084,1248v,,,-4,,-4c3084,1244,3084,1244,3084,1244v6,4,11,4,16,4c3100,1248,3100,1248,3100,1248r,4l3106,1252v5,,22,,32,-11c3149,1234,3165,1216,3165,1192v,-25,-16,-46,-32,-60c3117,1114,3095,1103,3073,1089r,c3062,1082,3052,1075,3030,1065v-16,-7,-43,-18,-76,-25c2922,1033,2889,1036,2851,1044v-27,7,-60,14,-92,28c2705,1096,2651,1128,2607,1160v-32,25,-59,56,-76,84l2504,1223v11,,11,-3,11,-3xm759,3152v-11,3,-16,10,-27,14c732,3166,732,3166,732,3162r11,-28l732,3148v,-7,,-17,,-28c732,3102,726,3081,726,3060v-5,-113,,-268,27,-388l753,2669v6,-25,17,-50,28,-78c786,2574,797,2556,802,2542r,-7c802,2535,802,2535,802,2535v,,,3,6,3c813,2542,818,2549,824,2556v27,25,54,67,76,106c921,2693,938,2729,954,2760v5,11,11,22,16,36l1019,2884v22,39,65,109,87,130c1089,3018,1079,3018,1068,3021v-60,14,-125,32,-184,60c840,3109,797,3131,759,3152xm1816,4724v-6,,-16,-4,-16,-4l1794,4720r-5,-3c1783,4713,1778,4710,1772,4706r-5,-3l1745,4728v,3,-5,3,-5,3l1735,4738v-6,7,-11,14,-17,21c1707,4773,1702,4791,1691,4805v-11,21,-16,42,-16,60c1664,4854,1648,4844,1632,4833v-17,-10,-38,-17,-55,-28l1566,4798v-10,-7,-32,-14,-43,-25c1512,4766,1507,4756,1507,4749v,,,-4,,-4l1512,4742r11,-4l1523,4731v,-3,,-7,,-11c1523,4717,1518,4713,1523,4710v,-4,,-11,,-14c1523,4692,1523,4689,1523,4685r6,-10l1507,4682r-11,3c1491,4685,1491,4689,1485,4689v-5,,-5,3,-11,3c1463,4696,1458,4699,1453,4706v-6,4,-6,4,-11,7l1436,4713v,,-5,4,-5,4l1420,4728v-5,3,-5,7,-11,10c1409,4738,1404,4742,1404,4742v-16,14,-27,31,-38,49c1350,4763,1333,4728,1312,4696v-11,-25,-27,-46,-38,-71c1263,4608,1252,4587,1236,4558r-22,-46l1095,4287v,,5,,5,3c1122,4301,1160,4312,1203,4322v65,14,125,42,163,60c1371,4386,1377,4389,1382,4389v11,4,22,7,33,14c1431,4410,1442,4417,1458,4421v5,3,11,7,16,10c1485,4435,1491,4438,1496,4442v5,7,11,11,16,11c1523,4453,1529,4446,1534,4424v5,-3,16,-7,27,-14c1566,4403,1572,4393,1577,4382v11,-39,22,-88,11,-127c1583,4241,1577,4227,1572,4216v-11,-17,-27,-35,-49,-49c1501,4153,1469,4139,1442,4128v-33,-14,-60,-24,-92,-39c1214,4037,1062,4005,976,3994v-11,,-17,-3,-17,c959,3994,954,3994,954,3994r-16,-28l921,3910v87,,201,-25,347,-74c1344,3811,1420,3783,1501,3747v,,6,-3,6,-3c1507,3744,1507,3744,1507,3744v65,60,125,187,152,240c1675,4033,1686,4086,1697,4135v5,18,5,39,10,57l1740,4336v43,180,65,222,76,233c1832,4632,1843,4689,1848,4724v-21,,-27,,-32,xm2472,4438v-22,-3,-49,-3,-71,-7c2390,4428,2380,4428,2363,4424r-32,-7l2320,4364v11,-10,5,-60,-6,-91c2304,4216,2287,4149,2277,4104r-33,-134c2233,3920,2217,3864,2195,3804v-21,-67,-49,-134,-76,-187c2092,3564,2060,3511,2022,3469v-6,-4,-6,-7,-11,-11c2006,3455,2006,3451,2006,3448v81,-53,146,-88,216,-109c2260,3324,2304,3317,2347,3310v27,-3,54,-3,81,-3c2445,3307,2455,3307,2466,3307r6,l2472,3310r38,c2515,3310,2515,3310,2515,3307v5,-11,-27,-67,-65,-99c2439,3201,2423,3183,2396,3173v-33,-14,-71,-25,-109,-28c2249,3141,2206,3145,2163,3152v27,-18,59,-32,86,-46l2255,3102v11,-3,16,-7,27,-10c2314,3078,2352,3064,2385,3053v43,-7,81,-7,81,-7l2488,3046r-16,-7c2472,3039,2472,3035,2455,3032v,,,,,-4c2455,3025,2450,3025,2439,3025v-22,-7,-97,-25,-200,-32c2184,2990,2125,2990,2065,2993v,,,,,c2076,2975,2081,2954,2081,2933v6,-28,,-63,-10,-95c2060,2799,2038,2760,2006,2729v,,-6,-4,-6,-7l1973,2693r-60,46c1886,2757,1865,2774,1843,2789v-54,38,-108,67,-157,91c1675,2884,1669,2891,1659,2894v,-7,,-14,-6,-21l1653,2866v,,,,,c1653,2863,1653,2859,1653,2849v,-8,,-18,,-29c1653,2792,1659,2736,1691,2679v27,-53,71,-109,125,-148c1854,2503,1897,2478,1946,2461v27,-11,54,-21,81,-28c2043,2429,2060,2425,2076,2422v11,-4,22,-4,38,-7l2119,2415v17,-4,33,-11,38,-21c2163,2387,2168,2376,2168,2369v,-3,,-7,-5,-11c2163,2355,2157,2348,2152,2344v-16,-17,-49,-31,-81,-35c2043,2306,2011,2306,1978,2309v-10,,-21,4,-32,4c1940,2313,1935,2316,1924,2316r,c1903,2320,1881,2327,1854,2334v-38,10,-98,35,-157,70c1648,2433,1604,2471,1577,2510v-16,21,-27,42,-38,67c1539,2581,1539,2584,1534,2588v-11,-18,-22,-39,-38,-60c1496,2524,1496,2521,1501,2507v,-25,6,-71,22,-120c1534,2348,1550,2302,1566,2263v17,-31,28,-56,38,-74l1615,2172v17,-25,27,-50,44,-71c1664,2094,1669,2087,1675,2084v49,-11,92,-18,135,-25c1913,2048,2022,2045,2136,2052v59,3,119,10,168,17c2363,2076,2417,2091,2472,2101v21,4,38,11,59,18c2558,2158,2585,2196,2613,2235r5,11c2688,2362,2786,2542,2862,2739v22,57,43,117,60,180c3003,3222,3014,3490,3008,3663v,28,-5,60,-11,88c2987,3825,2970,3899,2949,3963v-22,70,-49,141,-76,204c2840,4238,2808,4297,2786,4336v-5,11,-11,21,-16,28c2759,4361,2743,4354,2721,4347v-11,-4,-27,-7,-38,-11l2661,4329v-10,-3,-16,-3,-21,c2634,4329,2629,4336,2623,4340r,c2607,4354,2585,4371,2575,4393v-11,17,-22,31,-22,45c2548,4438,2542,4435,2537,4435v-11,-4,-27,-4,-44,-4c2483,4438,2477,4438,2472,4438xm2515,8711v,-10,11,-21,33,-21c2558,8690,2569,8694,2575,8701r5,14c2575,8722,2564,8729,2553,8729v-22,,-38,-7,-38,-18xm2537,8792v,-10,11,-17,27,-17c2569,8775,2580,8778,2585,8782r6,21c2585,8810,2575,8813,2564,8813v-11,-3,-27,-10,-27,-21xm2591,8891v-16,,-27,-7,-27,-18c2564,8863,2575,8856,2591,8856v5,,16,3,22,7l2618,8877v-5,10,-16,14,-27,14xm2602,8641v-38,-194,-71,-374,-82,-462l2515,8147v,-3,,-7,,-7l2515,8140v16,4,33,4,43,4c2602,8147,2640,8144,2661,8140v33,-3,60,-10,93,-18c2775,8115,2791,8108,2813,8101v-5,4,-5,11,-11,18c2786,8140,2775,8165,2770,8189v,8,-6,11,-6,18l2764,8211v-5,21,-5,38,-5,56c2759,8281,2759,8292,2764,8302v11,39,38,64,49,71c2835,8390,2867,8412,2905,8426v6,3,11,3,17,7c2927,8433,2927,8436,2932,8436r,7l2949,8443r5,c2959,8443,2965,8443,2965,8443r5,4l2970,8443r27,l2997,8429r-5,c2987,8429,2981,8429,2976,8429v,,,,,l2976,8429v,-3,,-3,,-7c2976,8419,2976,8419,2976,8415v11,-10,21,-21,49,-35c3046,8369,3073,8359,3111,8352r,c3133,8345,3149,8341,3171,8334v38,-11,81,-21,114,-32l3290,8302v6,,11,-3,16,-3c3361,8281,3409,8260,3431,8249v33,-17,65,-42,87,-63c3518,8186,3518,8186,3518,8182v16,-17,27,-31,27,-45c3556,8151,3572,8168,3583,8179r,c3594,8189,3615,8207,3648,8225v27,14,65,35,119,49c3810,8288,3865,8295,3913,8295v,,6,,6,l3924,8295v82,11,136,7,136,7l4071,8302r,-3c4071,8295,4071,8292,4071,8285v-6,-7,-6,-18,-6,-29c4065,8235,4076,8211,4092,8186v6,-11,22,-28,44,-49c4141,8130,4147,8122,4152,8115v16,-21,32,-38,43,-60c4212,8031,4222,8003,4228,7974r,-3c4228,7967,4228,7967,4228,7964v5,-25,5,-46,5,-64c4250,7907,4271,7914,4304,7922v5,,16,,27,3c4353,7925,4374,7925,4390,7922v,3,6,3,11,3c4401,7925,4401,7925,4401,7925v11,,11,-7,17,-18c4423,7900,4423,7893,4428,7886v6,-17,17,-39,28,-56c4466,7816,4477,7805,4488,7791v5,-7,16,-14,27,-25c4526,7756,4537,7749,4548,7738v43,-39,54,-84,59,-106l4607,7632v,,,-3,,-3c4613,7622,4618,7618,4618,7615r16,14c4656,7650,4678,7671,4699,7692v33,29,60,53,71,64c4786,7770,4857,7826,4895,7844v-11,,-28,3,-38,3l4851,7847v-5,,-5,,-11,c4786,7851,4743,7858,4694,7869v-60,14,-125,42,-184,74c4450,7974,4396,8013,4358,8052v-38,35,-65,78,-76,113c4282,8172,4277,8175,4282,8175v-5,11,-5,18,5,22c4287,8197,4293,8197,4293,8197v5,,16,,32,-4l4325,8193v22,-4,38,-7,55,-11c4396,8179,4439,8175,4483,8172r70,-4c4553,8168,4558,8168,4558,8168r,c4580,8168,4596,8172,4607,8172v17,3,22,3,22,3c4624,8175,4618,8179,4607,8182v,,-5,,-5,c4591,8182,4569,8189,4548,8207v-22,18,-38,42,-38,71c4510,8288,4510,8306,4515,8330v6,25,22,50,43,71c4580,8422,4607,8443,4645,8461v38,18,76,25,92,28c4737,8489,4743,8489,4743,8489r5,l4754,8486v233,-223,585,-148,655,-131c5399,8362,5377,8380,5339,8426v-33,31,-65,70,-98,105l5225,8549v-49,53,-130,152,-206,250c4938,8902,4857,9018,4808,9092v,,,-4,,-4l4813,9067v6,-21,11,-49,11,-88c4830,8923,4830,8877,4819,8835v-11,-39,-33,-99,-82,-148c4727,8672,4710,8665,4694,8658v-22,-7,-43,-7,-60,-3c4624,8658,4613,8662,4602,8672v,4,-6,4,-6,7c4591,8683,4591,8690,4591,8694v-5,-18,-16,-36,-33,-53c4542,8620,4526,8602,4504,8584v-21,-17,-54,-46,-103,-70c4369,8496,4298,8464,4206,8454v-76,-11,-157,-7,-227,10c3946,8471,3919,8482,3886,8496v-27,11,-48,25,-65,39c3816,8538,3810,8542,3816,8546v,,5,,5,c3816,8549,3816,8553,3816,8553r-11,7l3821,8560v92,-4,179,3,255,17c4136,8591,4195,8613,4244,8641v81,46,152,113,201,187c4488,8895,4515,8976,4526,9071v11,70,11,141,11,208l4542,9642v,120,6,250,11,345c4558,10083,4558,10128,4564,10153v,,,-3,,-3c4542,10093,4510,10033,4466,9970v-32,-53,-65,-99,-103,-145c4315,9762,4260,9705,4206,9660v-32,-29,-124,-110,-282,-212c3886,9423,3848,9399,3816,9378v-108,-78,-206,-138,-271,-177c3523,9184,3502,9170,3480,9159v-11,-7,-22,-18,-33,-25c3382,9088,3317,9039,3274,8983v-6,-4,-6,-7,-11,-14c3241,8940,3220,8912,3220,8880v,-31,11,-67,32,-98c3274,8754,3306,8729,3350,8711v,,5,,5,c3355,8711,3361,8711,3361,8711v16,-7,38,-10,59,-10c3420,8701,3420,8701,3420,8701r,c3637,8697,3708,8764,3729,8796v,,-5,3,-5,3c3718,8799,3713,8803,3713,8806r,4l3718,8810v6,,17,,22,-4l3745,8820r11,-14c3756,8806,3756,8803,3762,8799r,c3767,8796,3767,8796,3773,8792v5,-10,27,-31,21,-63c3794,8722,3794,8718,3794,8711v,-21,,-42,-11,-63c3778,8630,3767,8616,3756,8605v-11,-10,-27,-21,-49,-31c3691,8567,3626,8542,3529,8542r,c3442,8542,3350,8563,3274,8598v-71,36,-136,85,-174,145c3068,8792,3052,8842,3052,8877v-6,,-6,7,-11,32c3030,8933,3030,8958,3030,8986v,25,-5,67,11,109c3052,9134,3079,9177,3117,9233v38,56,76,102,97,127c3171,9349,3128,9335,3084,9328v-32,-7,-70,-14,-114,-17c2922,9303,2873,9296,2808,9289v,-10,-6,-24,-17,-49c2786,9215,2775,9187,2764,9155v-21,-56,-43,-123,-59,-179c2672,8916,2634,8785,2602,8641xm3702,11768v-60,-18,-103,-53,-97,-81c3605,11683,3605,11680,3605,11676v5,-3,5,-7,5,-11c3610,11665,3605,11662,3605,11662v-11,,-38,7,-55,18c3523,11690,3496,11711,3480,11729v-11,14,-27,28,-33,46c3436,11796,3426,11824,3426,11845v,28,5,53,21,78c3453,11930,3458,11937,3464,11944v10,11,21,18,32,25c3474,11972,3447,11976,3426,11979r-6,c3415,11979,3409,11983,3404,11983v-33,7,-71,21,-108,35c3263,12029,3220,12050,3149,12081r-206,99l2927,12187v-65,32,-136,67,-211,81c2623,12286,2542,12279,2499,12272v-11,-4,-16,-4,-22,c2477,12275,2483,12279,2488,12279v-16,,-33,-4,-33,-4c2450,12275,2445,12272,2434,12265v-33,-32,-65,-64,-98,-95c2287,12117,2249,12071,2222,12025v-32,-53,-54,-102,-65,-152c2152,11842,2157,11821,2168,11807v,-4,6,-4,6,-8c2190,11785,2217,11775,2244,11778r,c2271,11782,2293,11799,2304,11817v,,,4,,4l2304,11824v5,14,5,28,5,49c2309,11881,2309,11884,2309,11884r,l2309,11884r5,7l2320,11888r,l2320,11891v,,5,,11,l2336,11891v6,,16,,49,c2445,11888,2499,11881,2548,11870v65,-14,124,-42,162,-74c2737,11775,2759,11747,2770,11718v11,-28,11,-63,,-91c2770,11620,2764,11616,2764,11609v6,4,11,7,17,7c2791,11623,2802,11630,2813,11637v22,18,38,36,49,57c2873,11711,2873,11725,2873,11736r,c2873,11747,2878,11764,2878,11782v,17,,28,11,32c2889,11817,2889,11821,2889,11824r,l2889,11828v,3,5,3,16,3c2916,11831,2949,11828,2981,11821v33,-7,76,-22,119,-46c3144,11750,3182,11718,3209,11683v70,-84,70,-187,65,-240c3274,11443,3274,11440,3274,11440r5,c3290,11440,3306,11440,3317,11440v11,,22,,33,l3350,11440r11,-4l3366,11436r11,4l3377,11440v5,,5,,11,c3393,11440,3393,11440,3399,11440v27,,54,-4,86,-7c3507,11429,3539,11426,3567,11419r5,c3588,11415,3605,11408,3615,11401v65,67,120,116,147,138c3821,11595,3903,11658,3962,11704v33,25,60,46,87,60c4011,11771,3973,11775,3935,11778r-5,c3919,11778,3908,11782,3897,11782v-43,7,-124,7,-195,-14xm3979,13633r-6,7c3973,13643,3968,13650,3962,13657v-11,14,-21,29,-32,39c3897,13728,3854,13756,3810,13788r-5,3c3805,13763,3810,13735,3816,13707v11,-32,32,-64,60,-92c3903,13587,3935,13559,3979,13534v,3,,3,,7c3979,13545,3979,13548,3979,13552v16,24,10,52,,81xm3209,16894v,3,5,7,11,14l3361,17084r-28,-14c3317,17059,3301,17049,3285,17042v-6,-4,-82,-50,-174,-99c3068,16918,3019,16894,2976,16872r233,22xm3686,20024v-87,102,-190,215,-309,335l3317,20415v-65,60,-119,110,-184,159c3128,20578,3128,20581,3122,20585r-11,7c3073,20623,3035,20648,2997,20673v-21,14,-43,32,-70,46l2922,20722v,,-6,4,-6,4l2862,20768v-22,18,-43,35,-65,53c2743,20867,2688,20913,2634,20955v-32,28,-59,53,-86,77l2531,21043r,-7c2531,21025,2531,21004,2531,20983v,-35,,-134,33,-254c2585,20645,2618,20546,2667,20433v114,-247,255,-462,271,-486c2949,19947,2959,19947,2965,19947v22,10,32,24,43,42c3008,19992,3014,19999,3014,20003v,,,4,,4l3014,20007v5,14,5,28,,42c3014,20052,3014,20052,3014,20056v-6,7,-11,10,-6,14c3014,20074,3014,20070,3019,20070v,,,4,,4l3019,20095r16,-18c3041,20070,3046,20059,3052,20049r5,-4c3073,20028,3100,19996,3100,19961v,-21,-5,-43,-16,-60c3073,19880,3052,19862,3030,19848v-22,-11,-43,-21,-65,-28c2954,19816,2949,19816,2943,19816v-27,-3,-65,-3,-97,4c2840,19820,2829,19823,2824,19827v-27,7,-54,17,-76,31c2716,19876,2683,19901,2645,19933v-32,28,-70,59,-103,95c2510,20063,2483,20102,2466,20148v-16,35,-27,74,-38,109l2423,20274v-16,46,-27,89,-38,124c2385,20408,2380,20423,2380,20433v,-18,,-32,-6,-49c2369,20317,2358,20193,2320,20091v-11,-21,-22,-53,-43,-88c2266,19989,2255,19975,2244,19957v-43,-56,-92,-95,-103,-106c2141,19851,2141,19848,2141,19844v,-3,,-7,,-17c2136,19809,2125,19770,2114,19725v-5,-22,-16,-50,-22,-75l2087,19626v-22,-71,-44,-148,-49,-229c2033,19365,2033,19337,2038,19305v,-4,,-4,,-7l2038,19294v,-67,11,-134,16,-201c2054,19079,2060,19062,2060,19048v11,-106,16,-180,11,-247c2065,18727,2054,18660,2038,18596r-27,-130c2000,18410,1984,18350,1978,18290v-10,-60,-10,-120,-10,-173l1968,18078v,-7,,-10,,-17c1968,18057,1973,18050,1973,18046v5,-10,11,-17,16,-28c1989,18018,1989,18018,1989,18015r,c2011,17990,2033,17976,2043,17972r28,11l2081,17986v6,4,6,4,11,8c2119,18011,2141,18018,2152,18018r11,4l2163,18018r,l2163,18015v,-4,,-18,5,-29l2174,17983v5,-14,16,-28,16,-49c2190,17923,2184,17912,2174,17902v-11,-11,-28,-18,-44,-21c2060,17863,1978,17881,1930,17905v-38,18,-71,39,-93,64c1816,17990,1794,18018,1783,18050v-32,39,-65,85,-86,141c1686,18212,1675,18244,1664,18283v-11,45,-16,88,-11,130c1653,18438,1659,18466,1664,18494v5,25,11,46,11,71c1680,18596,1680,18628,1686,18660v,25,5,46,5,70c1702,18829,1729,18928,1756,19023v6,14,11,32,11,46c1789,19153,1810,19224,1832,19284v-16,-21,-38,-50,-65,-81c1756,19189,1745,19171,1735,19157v-11,-14,-22,-28,-33,-46c1659,19051,1507,18854,1431,18737v-22,-49,-38,-105,-49,-165c1371,18519,1366,18466,1361,18413v,-14,-6,-32,-6,-46l1328,18166v-5,-21,-11,-42,-11,-63c1317,18092,1312,18082,1312,18071r-11,-46c1301,18022,1301,18022,1301,18018v,-3,,-10,-6,-14c1290,17997,1290,17990,1285,17983v-27,-42,-71,-74,-103,-99c1144,17856,1117,17835,1117,17835r,l1144,17821v27,-14,48,-28,76,-39l1263,17761v11,-4,16,-7,27,-11c1295,17747,1301,17747,1306,17743v11,-3,17,-7,27,-10c1350,17726,1366,17719,1382,17715r65,-21c1458,17690,1474,17687,1485,17683v6,,11,-3,16,-3c1632,17645,1778,17623,1935,17613v141,-11,293,-11,439,c2537,17623,2651,17641,2705,17652v21,3,38,7,54,10l2802,17669v17,4,27,4,33,4l2857,17676r-6,-7l2857,17669r-11,-7c2846,17659,2840,17655,2835,17648v-11,-18,-44,-49,-98,-85c2705,17542,2672,17525,2640,17507v-38,-18,-82,-39,-130,-53c2396,17415,2282,17394,2168,17394v-5,,-11,,-11,c2043,17394,1913,17408,1778,17437v-130,28,-255,63,-342,88c1339,17553,1247,17588,1165,17620v-76,32,-130,56,-162,74c992,17697,986,17701,976,17708r-6,4c970,17712,970,17712,965,17712v-6,-8,-11,-15,-22,-22c932,17683,905,17669,884,17659r,-4c884,17652,889,17648,889,17645v32,-29,65,-60,92,-89l992,17546v92,-81,217,-187,363,-293c1388,17229,1420,17207,1447,17190v109,-71,217,-134,325,-187c1843,16971,1897,16947,1919,16939r,l1930,16939v444,46,856,163,1230,349c3182,17299,3198,17310,3209,17317v65,38,141,91,206,137c3431,17465,3442,17475,3458,17486v38,25,71,46,103,60c3572,17549,3583,17556,3588,17560v17,14,27,21,33,25c3621,17599,3621,17616,3621,17645v,21,,42,,63c3621,17733,3632,17757,3648,17775v,11,5,21,5,28c3653,17803,3653,17800,3648,17800v-38,-39,-98,-74,-125,-85c3512,17708,3491,17701,3474,17690v-21,-10,-43,-21,-70,-31c3382,17648,3355,17634,3333,17616v-5,-3,-10,-10,-10,-17c3317,17592,3317,17581,3312,17574v,,,,,-3l3312,17567v,-4,,-4,,-7l3312,17560v,-4,,-4,5,-7l3339,17514r-16,7c3317,17521,3317,17525,3317,17525v,,,,-5,l3296,17532v-11,3,-17,7,-28,10l3263,17546v-5,3,-11,3,-11,7l3241,17560v-5,3,-5,3,-10,7l3225,17571v-22,14,-38,31,-49,49c3160,17637,3155,17659,3149,17680v-5,10,-11,17,-16,24c3106,17690,3068,17676,3046,17666v-16,-11,-32,-21,-54,-36c2992,17630,2992,17630,2992,17627v,,,-4,,-4l2992,17620r-11,-7l2981,17613r-5,-4c2970,17609,2965,17606,2965,17606r-6,-4l2932,17627r-16,18c2905,17655,2894,17666,2889,17676v-22,21,-32,46,-43,67c2824,17778,2819,17821,2824,17856r,7l2829,17863v,,,4,,4c2829,17870,2829,17870,2829,17874v-5,3,-10,3,-16,7c2802,17877,2791,17870,2775,17867v-11,-4,-27,-7,-43,-11c2710,17849,2683,17842,2667,17838v-11,-3,-27,-10,-38,-17c2623,17817,2613,17810,2607,17807r-5,-7c2602,17800,2596,17796,2596,17796v-5,-3,-11,-10,-16,-18l2569,17764r-27,29c2537,17796,2537,17800,2531,17803r-5,7c2520,17817,2515,17828,2504,17838v-11,18,-21,39,-21,60c2477,17930,2477,17962,2488,17994v,14,,28,,35c2466,18025,2450,18025,2434,18029v-17,3,-33,7,-49,17c2369,18057,2358,18071,2352,18089v-5,7,-5,14,-5,21c2331,18149,2352,18187,2352,18187r,4l2358,18187v11,-3,27,-7,43,-10c2401,18180,2396,18180,2401,18184v,,6,3,11,c2417,18184,2423,18180,2428,18180v17,-3,55,,87,7c2548,18194,2580,18205,2607,18219v22,11,44,21,49,28l2661,18251v6,3,17,7,22,14l2678,18265v-44,-14,-76,-21,-103,-21l2553,18244v-11,,-16,,-27,c2504,18247,2483,18251,2461,18254v-33,7,-65,18,-98,29c2347,18290,2331,18293,2314,18300v-16,4,-27,7,-37,11c2271,18311,2266,18314,2266,18314v,,-6,,-6,c2255,18314,2249,18318,2244,18318r-27,3l2222,18339r6,14c2233,18364,2239,18371,2239,18381v10,18,27,36,48,46c2304,18438,2331,18445,2352,18448r,c2358,18452,2363,18452,2363,18455r,4c2325,18466,2287,18480,2255,18494v-11,4,-27,14,-54,32l2195,18529v,,-5,4,-5,4c2179,18540,2163,18551,2152,18561r-22,18l2103,18603v,,,4,-5,4l2087,18614r49,-4c2136,18610,2141,18610,2141,18610v5,,5,,5,c2152,18610,2152,18614,2157,18614v6,4,11,11,17,18l2174,18632v10,14,27,31,48,42c2255,18695,2287,18706,2309,18716v,,,,,c2282,18723,2255,18734,2233,18748v-5,4,-16,11,-22,14c2195,18776,2179,18794,2168,18811r,4c2163,18826,2163,18833,2157,18843r-5,11l2157,18861r33,-11l2244,18833v5,-4,11,-4,16,-7c2266,18826,2271,18826,2277,18826v5,,10,7,16,10c2309,18847,2325,18857,2342,18864v16,7,38,14,59,18c2407,18882,2407,18882,2407,18882v-22,14,-44,28,-55,46c2347,18938,2331,18956,2325,18981v-5,14,-5,24,-5,38c2320,19026,2320,19034,2325,19041r6,17c2331,19058,2331,19062,2331,19062v,3,5,10,5,10l2342,19079r10,-7c2358,19072,2358,19069,2363,19069v6,-4,6,-4,11,-4l2380,19062r10,c2396,19062,2407,19062,2417,19062v17,,33,3,49,7l2472,19069v21,3,43,7,70,7c2548,19076,2553,19076,2558,19076v-5,3,-5,10,-10,17c2548,19097,2542,19101,2542,19104v,7,-5,11,-5,14c2526,19129,2520,19132,2510,19132v-17,,-27,-3,-27,-3l2450,19111r16,18c2466,19129,2461,19129,2461,19129v,,-6,3,-6,7c2455,19150,2499,19178,2531,19192v38,21,82,35,125,39c2683,19234,2716,19238,2743,19234v,,5,,5,l2748,19234v22,,38,,49,-3c2797,19234,2791,19242,2791,19249v-10,28,-27,60,-43,84c2743,19340,2737,19347,2726,19358v,,-5,3,-10,7c2716,19365,2716,19365,2716,19365v-6,3,-11,3,-17,7c2688,19375,2678,19379,2672,19390r-5,7l2672,19400v16,4,33,7,49,14c2754,19421,2781,19428,2808,19432v27,3,54,7,76,10c2922,19446,2965,19442,2997,19439r6,c3019,19435,3035,19435,3052,19428v5,,5,-3,10,-3c3062,19425,3068,19425,3068,19425v,3,,7,,7c3068,19450,3073,19471,3084,19488v6,7,16,25,38,46c3133,19541,3144,19552,3160,19559v5,3,16,7,22,10l3187,19573v6,3,6,3,11,3c3209,19580,3220,19580,3225,19576v16,-3,16,-17,22,-24c3247,19552,3247,19552,3247,19548v,-7,5,-10,5,-17c3258,19520,3263,19509,3274,19499v5,-4,5,-7,11,-11c3290,19481,3296,19478,3301,19474v5,-7,16,-7,22,-10c3323,19464,3323,19464,3328,19464v,14,-5,31,-5,45c3323,19513,3323,19520,3323,19524r,3c3323,19538,3323,19552,3317,19569v-5,11,-11,18,-16,22c3296,19594,3290,19594,3285,19594r,c3274,19594,3268,19598,3268,19601v-5,4,,11,11,21l3279,19622v38,11,82,18,120,18c3404,19640,3415,19640,3420,19640v49,3,92,-4,109,-4c3529,19658,3534,19679,3545,19696v5,11,11,18,11,29c3567,19739,3572,19749,3583,19753v11,7,27,17,49,21c3642,19777,3653,19777,3659,19774r,c3664,19770,3670,19770,3670,19767v,-4,,-7,-6,-7c3670,19753,3680,19742,3702,19739v22,-4,43,-4,60,c3767,19739,3773,19739,3778,19739v27,,49,,60,-4c3859,19732,3881,19721,3897,19714v6,-4,6,-4,11,-7l3924,19700v-27,25,-124,176,-238,324xm4038,17461v,,-5,-3,-5,-3c4016,17451,3995,17444,3968,17444v,,-6,,-6,c3941,17444,3919,17447,3897,17451v-16,3,-32,3,-49,3c3838,17380,3789,17296,3713,17197v-27,-39,-54,-71,-87,-102c3594,17056,3556,17021,3512,16985v-32,-28,-65,-56,-97,-77c3518,16904,3816,16820,3848,16809v11,4,17,7,28,11c3876,16823,3881,16830,3886,16841v17,28,49,84,82,148c3989,17038,4006,17095,4022,17147v11,50,16,89,16,106c4038,17260,4038,17267,4038,17278v6,28,6,63,16,92c4054,17377,4060,17384,4060,17391v5,28,5,49,5,53l4038,17461xm4531,16538v-5,59,-21,186,-38,327l4493,16876v-5,49,-16,99,-21,141c4461,17095,4456,17155,4456,17183v,24,,53,,81l4456,17285v,25,5,49,5,74c4461,17366,4461,17373,4466,17377v,45,6,77,17,98l4477,17507v-21,-18,-76,-46,-114,-63c4363,17444,4363,17444,4363,17444r-21,-15c4304,17405,4282,17380,4282,17359r,-4l4277,17355v-6,,-11,,-11,-3c4271,17324,4271,17243,4255,17183v-5,-18,-22,-103,-65,-198l4190,16985v-33,-95,-76,-172,-136,-232c4071,16746,4114,16724,4168,16696v125,-49,222,-99,282,-130c4477,16552,4499,16538,4521,16527v10,-4,10,4,10,11xm4813,16365v,,,,,l4813,16365r,c4835,16354,4851,16347,4867,16344r11,-4c4927,16319,4981,16298,5025,16294r-228,307l4786,16615v-11,14,-22,28,-27,35c4748,16664,4737,16682,4727,16700r-6,10l4813,16365xm4857,15071v-17,39,-82,176,-125,331c4710,15473,4689,15550,4678,15621v-11,63,-22,127,-27,183c4651,15811,4651,15815,4651,15818v,11,-6,18,-6,22c4634,15829,4613,15808,4586,15783v-6,-7,-11,-10,-22,-17c4569,15762,4569,15758,4548,15730v-17,-24,-49,-63,-76,-109c4445,15579,4423,15529,4412,15483v-16,-45,-27,-95,-32,-141c4374,15314,4374,15240,4396,15134v5,-17,5,-38,11,-56c4423,15000,4445,14916,4434,14824v-6,-98,-38,-197,-71,-292l4353,14496v-6,-21,-11,-42,-17,-63c4347,14426,4358,14408,4374,14380v6,-11,16,-25,22,-35c4407,14327,4434,14285,4477,14243v6,-4,6,-8,11,-11l4493,14228v6,-3,17,-10,22,-14c4521,14211,4531,14207,4537,14204v5,,11,-4,16,-4c4586,14193,4618,14186,4640,14190v,,5,,11,l4661,14193r,-3c4661,14190,4661,14190,4661,14190v6,-7,6,-21,,-39c4651,14130,4624,14105,4591,14094v-16,-7,-43,-14,-81,-14c4466,14080,4423,14087,4396,14102v-27,14,-54,35,-81,59c4298,14179,4287,14200,4287,14218r,c4282,14225,4250,14257,4222,14310v-43,88,-103,229,-140,384c4060,14775,4049,14856,4049,14930v-5,78,,155,11,229c4071,15219,4082,15279,4109,15346v16,49,38,92,48,116c4179,15501,4201,15543,4222,15586v33,63,71,127,93,183c4336,15822,4353,15871,4358,15899v-33,-3,-65,-7,-103,-7c4217,15889,4179,15885,4141,15882v-65,-4,-152,-11,-249,-11c3838,15871,3778,15871,3713,15878v-11,,-27,4,-38,4l3670,15882v-6,-18,-17,-39,-22,-60c3648,15815,3648,15808,3642,15801v,-14,-5,-28,-5,-43c3632,15723,3626,15677,3621,15628v-6,-46,-11,-95,-16,-152c3599,15395,3599,15311,3599,15230v,-88,,-177,-5,-251c3594,14934,3599,14884,3605,14838v5,-67,10,-148,27,-229c3648,14510,3675,14433,3713,14362v38,-70,92,-148,173,-236c3924,14084,3962,14045,3989,14017v38,-39,71,-74,98,-109c4119,13865,4141,13830,4157,13795v11,-21,11,-42,17,-60c4174,13714,4174,13696,4174,13678v-6,-24,-11,-45,-27,-67c4125,13566,4087,13537,4054,13523v33,-14,60,-24,93,-35c4222,13463,4298,13449,4336,13442v6,,17,-3,17,-3l4358,13439v38,-7,76,-14,114,-21c4515,13407,4553,13396,4586,13382v21,-10,43,-21,59,-31c4661,13344,4672,13340,4678,13337v,,5,3,5,3l4683,13344r,c4683,13344,4683,13347,4683,13347v11,28,33,49,60,67c4775,13435,4819,13449,4846,13456v32,11,92,25,162,29c5090,13492,5176,13485,5252,13467v82,-18,157,-53,217,-95c5480,13365,5491,13358,5496,13351v,,,3,,3c5496,13379,5491,13421,5480,13481v-5,28,-11,64,-16,95c5431,13724,5377,13869,5339,13964v-11,21,-22,39,-33,56c5301,14027,5301,14031,5306,14035v-32,28,-65,52,-92,81c5160,14169,5117,14218,5084,14264v-38,53,-59,109,-70,162c5008,14458,5008,14493,5014,14535v,14,5,32,5,46c5030,14627,5041,14669,5052,14708v,3,,3,,3c5052,14757,5035,14785,5030,14796v-5,,-16,11,-43,53c4943,14895,4900,14976,4857,15071xm6634,14740v-146,10,-303,35,-439,70c6065,14845,5973,14881,5914,14909v-28,-7,-82,-18,-163,-14c5718,14895,5686,14895,5659,14898v-38,4,-81,11,-119,21c5502,14930,5447,14955,5399,14983v-60,35,-120,74,-174,113c5171,15134,5117,15177,5068,15219v-16,11,-38,25,-54,42c5014,15261,5014,15265,5008,15265v11,-32,27,-71,49,-113c5084,15096,5117,15043,5155,15000v27,-31,59,-59,92,-88c5269,14898,5285,14884,5306,14870v17,-11,38,-21,60,-32c5399,14821,5426,14814,5437,14810r5,c5453,14810,5469,14810,5480,14810v135,7,271,-7,401,-42c5924,14757,5962,14747,6000,14736v92,-28,179,-67,255,-109c6326,14588,6391,14542,6450,14489r22,-17c6521,14433,6559,14398,6597,14369v32,-24,70,-45,108,-67c6748,14278,6803,14253,6857,14232v16,67,32,134,48,190c6927,14503,6954,14574,6976,14637r16,50c6998,14697,7003,14708,7003,14718v,8,5,11,5,18l7014,14747v-125,-14,-255,-18,-380,-7xm8987,15688v-11,,-27,3,-38,3c8916,15699,8884,15709,8857,15720v-22,10,-44,28,-54,42c8803,15766,8797,15769,8803,15769v,,,,5,c8803,15776,8803,15783,8803,15787v-6,3,-17,10,-33,21c8765,15811,8759,15815,8748,15818v-10,4,-16,11,-27,18c8705,15847,8689,15861,8678,15875v-5,3,-5,10,-11,14c8662,15882,8651,15875,8645,15871v-16,-10,-27,-21,-43,-35c8586,15825,8570,15811,8553,15801r-86,-57l8461,15794r,24c8461,15832,8461,15847,8467,15857v,11,5,21,5,32l8472,15896v,3,,3,,7l8472,15903v,,,,-5,c8461,15903,8456,15899,8456,15899v-11,-3,-22,-7,-33,-10c8412,15885,8402,15882,8385,15878v,,-5,,-5,c8380,15878,8380,15878,8374,15878v-5,-7,-5,-17,-10,-28c8358,15840,8353,15829,8353,15815v,-7,-6,-14,-6,-18c8347,15790,8342,15787,8342,15780v-6,-14,-6,-29,-11,-39c8326,15716,8315,15632,8342,15540v11,-42,32,-85,54,-124c8423,15378,8450,15342,8472,15321v5,-3,5,-3,5,-7l8483,15307r-11,c8472,15307,8271,15311,8136,15448v-6,7,-11,14,-22,21l8114,15473v-5,3,-5,7,-11,10l8093,15498r,c8087,15508,8082,15515,8076,15526v-5,7,-11,14,-11,21l8065,15547v-10,18,-16,32,-21,46c8038,15607,8033,15617,8033,15635v-11,46,-16,95,-22,148c8006,15780,8000,15773,7995,15769v-11,-14,-27,-28,-38,-46c7946,15713,7941,15702,7930,15691v-5,-7,-11,-14,-16,-21l7794,15508r-27,-35c7751,15452,7729,15431,7713,15409r-5,-7c7670,15357,7632,15307,7594,15251v-60,-88,-119,-184,-174,-279c7496,14965,7567,14965,7626,14969v114,24,163,91,190,141c7832,15156,7838,15198,7838,15219v,18,-6,28,-16,39c7816,15265,7805,15268,7800,15272v-6,,-16,3,-22,3l7670,15297r76,l7746,15300v,,10,,21,-3l7784,15297v16,,32,-4,48,-11c7849,15286,7892,15279,7952,15261v32,-10,81,-24,124,-49c8087,15205,8098,15198,8109,15187v5,-10,11,-21,11,-35c8120,15131,8109,15113,8087,15089v-32,-39,-87,-71,-146,-96c7903,14976,7854,14962,7805,14955v-27,-11,-65,-29,-114,-53l7686,14898v-22,-10,-43,-24,-70,-35c7605,14856,7588,14852,7572,14845v-11,-3,-21,-7,-32,-10l7507,14824v-27,-7,-54,-17,-81,-24l7377,14789v-16,-4,-32,-7,-43,-11l7323,14775v-81,-198,-168,-430,-228,-642c7128,14126,7160,14119,7182,14112v49,-10,60,-14,54,-18c7236,14087,7225,14091,7204,14091v,-4,,-4,,-4c7204,14084,7204,14080,7204,14077v-6,-18,-22,-46,-55,-71c7128,13989,7095,13975,7057,13964v-5,-32,-11,-63,-16,-95c7036,13837,7030,13802,7025,13770v-6,-46,-17,-95,-22,-141c7008,13622,7014,13611,7019,13604v33,22,87,64,158,113c7198,13735,7220,13749,7242,13767v59,45,216,158,379,271c7811,14176,7919,14260,7946,14288v-21,18,-152,120,-130,201c7816,14496,7822,14500,7822,14503r5,15l7832,14510v6,-7,27,-24,71,-28c7930,14486,7962,14489,7990,14493v48,10,108,28,162,49c8212,14570,8282,14609,8353,14655v16,11,27,21,43,32l8402,14690v108,88,189,198,249,286c8667,14997,8678,15018,8694,15039v76,120,141,215,163,244c8916,15367,8976,15462,9019,15540v22,35,38,70,49,92c9079,15653,9084,15663,9090,15670v-16,14,-54,11,-103,18xm9388,14595v-5,49,-22,88,-27,106l9361,14701v-11,28,-22,63,-38,95c9318,14810,9312,14821,9307,14831v,7,-6,11,-6,14l9290,14824v-43,-70,-97,-137,-146,-201c9090,14553,9036,14500,9003,14468v,-3,-5,-10,-5,-17c8998,14440,8992,14429,8998,14419v11,-28,21,-50,38,-67c9041,14348,9041,14345,9047,14338v37,-32,92,-57,151,-71c9209,14264,9220,14260,9231,14257r,c9236,14253,9242,14253,9247,14253r5,l9252,14253v,4,6,7,11,7c9269,14260,9274,14264,9274,14267v11,14,22,28,33,46c9318,14324,9323,14338,9334,14348r5,l9339,14348v11,25,22,53,33,81c9383,14461,9388,14489,9393,14514v-5,28,-5,53,-5,81xm9496,14250v-10,-7,-16,-11,-27,-15c9442,14221,9410,14214,9377,14211v-5,,-5,,-11,l9361,14211v-11,,-16,-4,-27,-4c9312,14207,9290,14211,9274,14218v-16,10,-27,21,-27,39l9247,14250v,-4,,-4,,-7c9247,14239,9242,14232,9236,14228v-5,-7,-11,-10,-16,-17c9215,14204,9204,14200,9193,14193v-16,-10,-33,-17,-54,-28c9133,14161,9122,14158,9117,14158v-11,-4,-43,-14,-87,-25c8981,14123,8938,14123,8895,14126v-33,4,-71,11,-98,25c8786,14158,8770,14161,8765,14169v-6,3,-6,3,-11,7c8754,14172,8754,14169,8759,14165v6,-25,22,-74,65,-127l8824,14035v6,-4,6,-8,11,-11c8857,13996,8889,13971,8916,13953v,,6,-3,6,-3l8927,13946v27,-14,49,-28,76,-35l9009,13911v5,,10,-3,10,-3c9052,13901,9084,13894,9117,13897v27,,49,4,65,7c9209,13911,9236,13922,9252,13932v22,14,33,32,44,50c9301,13999,9301,14017,9301,14024v-5,14,,21,6,25l9312,14049r6,-4l9318,14042v,,,-4,5,-4c9323,14038,9323,14038,9323,14038r,11l9334,14042v11,-4,21,-7,32,-7l9372,14035v5,,11,,16,-4c9410,14027,9431,14027,9453,14020v22,-3,38,-10,54,-17l9518,13999v27,-10,49,-21,65,-31c9599,13961,9616,13950,9626,13939v11,-10,22,-17,38,-31c9702,13865,9724,13830,9735,13791v,-7,,-10,5,-17c9757,13731,9805,13717,9908,13717v,,6,,6,c9914,13717,9914,13721,9914,13721r,3c9914,13724,9914,13728,9908,13728r-5,3c9903,13735,9898,13735,9898,13738r-6,4l9892,13742v,,,3,,3l9887,13749v-11,7,-17,18,-27,28c9832,13805,9800,13848,9767,13890v-21,35,-65,95,-103,162c9654,14070,9643,14087,9632,14105v-27,46,-49,88,-60,130l9567,14246v-6,21,-11,42,-16,64c9551,14313,9551,14317,9551,14324v,,,,,-4c9545,14313,9545,14306,9540,14299r,-4c9529,14278,9513,14264,9496,14250xm9935,19160v-10,7,-27,7,-32,c9898,19157,9898,19153,9898,19150v10,-4,27,-11,37,-14c9935,19136,9935,19136,9935,19136v6,3,6,7,6,10c9941,19153,9941,19157,9935,19160xm10011,19566v,-4,-5,-4,-5,-7c10006,19555,10006,19552,10011,19548v6,-3,11,-3,17,-3c10033,19545,10038,19545,10044,19548v5,4,5,4,5,7c10044,19559,10028,19562,10011,19566xm11242,14056v-49,56,-76,120,-92,176c11117,14331,11074,14475,11090,14606v5,84,38,169,81,239c11182,14867,11198,14888,11209,14909v-21,10,-65,60,-81,84c11101,15032,11079,15071,11068,15106v-11,28,-16,53,-21,74c11047,15201,11047,15226,11052,15240v,,-5,,-5,c10987,15254,10933,15293,10917,15342v-6,11,-6,25,-6,36l10884,15353v11,-32,-22,-268,-43,-395c10835,14916,10824,14852,10808,14771r-22,-109l10776,14623v-11,-39,-17,-81,-38,-123c10721,14458,10689,14422,10662,14384v-6,-7,-11,-15,-16,-22c10613,14320,10586,14274,10570,14228v-17,-42,-27,-88,-27,-126c10543,14098,10543,14091,10543,14087v5,-24,10,-49,21,-70c10570,14010,10575,14003,10580,13999v17,-14,17,-14,11,-17c10591,13982,10591,13982,10591,13982v33,-25,71,-46,109,-67c10770,13883,10851,13858,10927,13844v60,-10,125,-10,196,-7c11128,13837,11133,13837,11139,13837r5,c11150,13841,11160,13841,11166,13844v5,,11,4,16,4c11182,13848,11188,13848,11188,13848v16,,21,-4,27,-7c11220,13837,11215,13830,11209,13827v,-4,6,-11,6,-22c11215,13788,11198,13760,11160,13735v-16,-11,-43,-21,-65,-28c11074,13700,11047,13696,11014,13696v-54,,-103,4,-152,11l10846,13710v-43,7,-114,18,-195,39c10597,13763,10553,13781,10515,13802v-43,21,-81,53,-108,88c10347,13964,10326,14045,10315,14105v-6,32,-11,67,-11,99c10299,14260,10304,14313,10326,14362v,,,25,,67l10326,14433v,3,,3,,7c10326,14496,10331,14560,10347,14634v6,21,6,39,11,60c10380,14800,10407,14888,10445,14958v5,11,5,18,11,28c10461,15000,10472,15015,10477,15029r22,35c10515,15085,10526,15103,10532,15113v5,11,16,21,21,32c10564,15159,10575,15173,10580,15187v33,53,55,103,71,141c10656,15350,10656,15350,10667,15350v,,,,,c10667,15353,10667,15353,10667,15357v-11,3,-21,3,-27,7c10624,15367,10608,15374,10597,15381v5,-21,5,-49,,-67l10591,15286v,-7,-5,-14,-5,-35l10586,15247r-43,4c10537,15251,10532,15251,10526,15254r-5,c10505,15258,10494,15261,10477,15265v-27,7,-54,21,-75,35c10402,15300,10396,15304,10396,15304r,3c10374,15321,10353,15339,10342,15360v,4,-5,7,-5,7c10331,15364,10331,15360,10326,15357v-6,-4,-6,-4,-11,-7c10304,15339,10288,15328,10272,15318v-22,-11,-38,-25,-55,-39c10217,15279,10217,15275,10212,15275r,-3c10206,15268,10206,15265,10201,15261r-5,-3c10196,15258,10196,15254,10190,15254v-5,-3,-5,-10,-5,-14c10185,15240,10185,15237,10185,15237r,-4c10185,15233,10185,15230,10185,15230r,-32l10125,15216r-27,10c10082,15233,10060,15240,10044,15247v-38,18,-71,36,-98,57c9919,15325,9898,15350,9887,15374v-6,11,-11,25,-11,35c9849,15385,9811,15357,9751,15353r-11,l9740,15353v,-3,,-11,-5,-25c9735,15321,9735,15311,9729,15300v-5,-70,-5,-137,6,-197c9746,15046,9762,14986,9784,14926v5,-17,16,-35,27,-52c9816,14863,9822,14852,9827,14842v5,-7,5,-11,11,-14c9849,14814,9854,14800,9865,14785v16,-24,33,-42,38,-56c9914,14711,9930,14697,9941,14680v5,-7,11,-14,16,-21c9963,14651,9973,14641,9979,14634v16,-18,27,-32,43,-46c10028,14585,10033,14577,10038,14574v22,-14,38,-28,55,-39l10098,14532r-5,-4c10093,14528,10087,14525,10087,14525v11,-11,11,-15,6,-18c10087,14503,10082,14507,10060,14518v-11,-4,-27,-8,-54,-4c9963,14518,9892,14535,9827,14570v-54,29,-108,74,-146,117c9648,14729,9632,14764,9621,14778v-22,50,-43,131,-38,156c9572,14937,9556,14941,9545,14941v6,-29,11,-53,16,-78c9567,14845,9567,14831,9572,14814v27,-78,82,-237,157,-402c9784,14310,9827,14232,9854,14193v33,-53,60,-99,87,-137c9968,14013,10006,13968,10044,13925v16,-17,32,-35,43,-49c10098,13865,10103,13855,10114,13848v6,-7,17,-14,22,-21c10141,13834,10147,13844,10152,13851v,4,6,7,6,11l10163,13869v6,10,11,14,11,17l10179,13894r6,-4c10190,13890,10190,13886,10196,13883v10,-11,27,-25,43,-42c10244,13834,10255,13827,10261,13819v11,-14,27,-28,32,-45c10304,13756,10309,13742,10315,13724v5,-10,11,-28,11,-53c10326,13661,10326,13650,10326,13640v16,-14,184,-177,439,-321c10862,13273,10971,13227,11095,13181v82,-28,168,-56,244,-74c11410,13090,11475,13076,11540,13065v32,-3,65,-11,97,-11l11648,13054v6,,6,,11,c11697,13051,11735,13051,11773,13051v76,,146,3,217,14l12001,13069v21,3,38,7,59,10l12076,13083v158,24,239,28,271,28c12347,13111,12347,13111,12347,13111v,7,,25,-5,42c12342,13167,12342,13188,12337,13206v-6,56,-11,120,-17,145l12320,13361v-5,28,-5,64,-5,85c12282,13435,12212,13411,12201,13414v,,,,,l12201,13414v,,-5,,-5,c12196,13414,12196,13414,12196,13414r,l12190,13414v-5,,-11,4,-11,14c12179,13432,12179,13439,12174,13442v-5,14,-16,32,-32,53c12125,13516,12098,13541,12066,13562v-27,18,-60,35,-87,53c11979,13601,11984,13587,11984,13573v,-7,6,-14,6,-18c12001,13516,12011,13453,12001,13400v-6,-39,-28,-78,-55,-109c11925,13266,11903,13241,11876,13224v-33,-21,-71,-39,-114,-53c11713,13157,11665,13150,11621,13153v-54,,-103,11,-135,21c11469,13181,11448,13185,11431,13192r,c11415,13199,11394,13206,11383,13217v-6,3,-11,10,-17,14c11345,13241,11339,13255,11350,13262r,c11350,13270,11350,13273,11350,13280v,7,,11,11,11l11366,13291v,,,3,,3c11366,13298,11377,13298,11383,13298v16,-4,32,-4,48,-4c11453,13294,11480,13301,11524,13312v27,7,65,14,97,28c11643,13351,11659,13361,11675,13375v11,11,17,21,27,32c11713,13432,11724,13456,11730,13481r,4c11746,13537,11751,13576,11751,13594v6,42,,84,-5,113c11740,13724,11735,13738,11730,13749v,7,-6,11,-6,14l11692,13781v-60,28,-185,88,-293,169c11345,13964,11285,14006,11242,14056xm10873,13083v6,-4,6,-7,11,-11c10917,13040,10960,12998,11009,12959v173,-130,450,-317,661,-444c11719,12490,11762,12466,11800,12448v33,-14,60,-25,81,-35c11903,12402,11914,12399,11925,12395r,c11941,12406,11979,12413,12039,12420r5,c12049,12420,12049,12420,12055,12420v49,7,124,14,222,14l12277,12434v11,4,16,7,16,7c12315,12466,12315,12635,12315,12702v-152,3,-309,21,-455,46l11849,12748v-11,3,-27,3,-38,7c11724,12769,11637,12790,11551,12811v-17,4,-38,11,-60,18c11426,12850,11361,12871,11280,12903v-71,25,-125,46,-147,56c11117,12966,11101,12973,11085,12980v-38,15,-87,36,-131,57c10927,13058,10900,13069,10873,13083xm15291,20405r,c15253,20405,15215,20405,15177,20405v-54,3,-114,3,-174,14c14976,20423,14949,20426,14922,20433v-5,-25,-54,-92,-87,-130c14819,20285,14770,20218,14711,20148v-33,-36,-65,-71,-98,-106l14592,20017v,,,-3,,-3c14711,20052,14841,20095,14955,20144v11,4,16,7,21,11c15215,20257,15491,20387,15621,20451v-86,-32,-200,-46,-330,-46xm16331,20750v-92,-77,-184,-155,-276,-229c16001,20475,15941,20430,15882,20384v-44,-36,-93,-71,-141,-110c15697,20239,15659,20207,15627,20176v-33,-32,-60,-60,-82,-85c15518,20063,15497,20031,15470,19999v-44,-59,-87,-123,-130,-183c15318,19781,15291,19742,15264,19707v-33,-46,-65,-88,-98,-131l15161,19566v-60,-88,-103,-148,-125,-183c15003,19319,14987,19259,14993,19206v,-14,5,-21,5,-24c15047,19189,15085,19203,15117,19217v6,3,11,3,17,7c15139,19227,15150,19231,15155,19231v6,7,11,14,22,11c15188,19242,15193,19238,15161,19164v,-7,-6,-11,-6,-18c15150,19129,15139,19115,15128,19097v-11,-14,-22,-25,-38,-35c15074,19055,15058,19048,15036,19041v-38,-11,-98,-11,-168,-7c14835,19037,14792,19041,14754,19051v-38,11,-70,32,-97,57c14635,19132,14619,19157,14608,19189v-6,24,-6,53,-6,81c14613,19323,14635,19365,14651,19400v,4,6,7,6,7c14667,19432,14684,19457,14700,19485v11,21,27,42,43,67c14770,19591,14797,19633,14830,19672v60,77,136,158,211,229c15117,19971,15188,20028,15237,20059v5,7,16,11,21,18l15209,20059v-43,-17,-92,-35,-135,-45c14971,19978,14732,19908,14467,19848v-6,,-16,-4,-22,-4l14440,19844r-11,-10c14434,19830,14434,19827,14386,19774v-33,-32,-76,-74,-131,-127c14223,19615,14190,19583,14152,19548v,-3,,-7,,-21l14152,19513v6,-35,11,-92,22,-162c14196,19238,14239,19065,14331,18875v141,-279,320,-458,353,-490c14694,18395,14727,18413,14792,18455r38,25c14873,18505,14917,18536,14971,18568v32,18,70,42,119,64c15134,18653,15182,18670,15237,18685v43,10,86,21,124,31l15377,18720v17,3,38,10,49,14c15437,18737,15453,18741,15459,18748v21,11,38,21,54,35c15540,18804,15562,18829,15578,18854v5,7,11,14,16,21c15627,18910,15654,18942,15676,18963v54,63,130,145,195,204c15887,19182,15898,19196,15903,19206v44,50,76,92,103,134c16033,19383,16055,19428,16077,19481v16,43,32,81,38,110c16120,19612,16125,19626,16131,19629v,4,,7,,11c16115,19636,16098,19636,16077,19636v-65,-10,-136,-7,-206,7c15779,19661,15703,19700,15670,19749v-22,25,-27,53,-27,78c15643,19851,15654,19880,15676,19901v5,7,16,14,21,21c15741,19968,15806,19964,15838,19961r6,c15849,19961,15854,19961,15854,19957r17,18l15865,19954r11,-4l15860,19947v,,,,-6,l15854,19947r,-4c15854,19940,15854,19933,15854,19925v,-3,,-7,,-14l15854,19908r,l15854,19904v,,,-3,,-3c15854,19901,15854,19897,15854,19897v6,-14,11,-24,17,-35c15876,19855,15882,19851,15887,19844v16,-17,27,-24,49,-31c15968,19802,16012,19806,16050,19820v38,14,75,35,113,56c16201,19897,16239,19925,16272,19950v16,14,32,28,49,46c16364,20042,16402,20088,16424,20133v,4,5,8,5,11l16429,20148v92,243,173,782,190,884c16548,20937,16440,20839,16331,20750xm18023,20007v-87,102,-190,215,-309,334l17654,20398v-60,53,-125,109,-201,173c17415,20602,17378,20627,17340,20652v-22,14,-49,31,-71,46l17264,20701v,,-6,4,-6,4l17264,20708r-6,l17204,20750v-22,18,-43,36,-65,53c17079,20849,17025,20895,16976,20937v-32,28,-59,53,-86,78l16873,21025r,-7c16873,21004,16873,20987,16873,20965v,-35,,-134,33,-253c16928,20627,16960,20528,17009,20415v114,-246,255,-461,271,-486c17291,19929,17302,19929,17307,19929v16,11,33,25,43,42c17350,19975,17356,19982,17356,19985v,,,4,,7c17361,20007,17361,20021,17356,20035v,3,,3,,7c17350,20049,17345,20052,17350,20056v6,3,11,,22,-7c17378,20045,17383,20042,17394,20035r5,-4c17415,20014,17443,19982,17443,19947v,-22,-6,-43,-17,-60c17415,19866,17394,19848,17372,19834v-22,-11,-43,-21,-65,-28c17296,19802,17291,19802,17285,19802v-27,-3,-65,-3,-97,4c17182,19806,17172,19809,17166,19813v-27,7,-54,17,-76,31c17058,19862,17025,19887,16987,19918v-32,29,-70,60,-103,96c16852,20049,16825,20088,16808,20133v-16,36,-27,74,-38,110l16765,20264v-16,46,-27,88,-38,123c16727,20398,16722,20412,16722,20423v,-18,,-32,-6,-50c16711,20306,16700,20183,16662,20081v-11,-22,-22,-53,-43,-89c16608,19978,16597,19964,16586,19947v-43,-57,-92,-96,-103,-106c16483,19841,16483,19837,16483,19834v,,,-7,,-21c16478,19795,16467,19760,16456,19710v-5,-21,-11,-45,-22,-74l16424,19608v-22,-70,-44,-148,-49,-229c16375,19347,16375,19316,16375,19277v,-67,11,-134,16,-201c16391,19062,16396,19044,16396,19030v11,-106,17,-180,11,-247c16402,18706,16391,18639,16375,18579v-11,-57,-22,-102,-27,-131c16337,18388,16321,18332,16315,18272v-11,-60,-11,-120,-11,-173l16304,18061v,-8,,-11,,-18c16304,18039,16310,18032,16310,18029v5,-11,11,-18,16,-28c16326,18001,16326,17997,16326,17997r,c16348,17972,16369,17958,16380,17955r27,10l16413,17969v5,3,11,7,16,7c16456,17994,16478,18001,16489,18001r10,3l16499,18001r,l16499,17997v,-3,,-14,6,-28c16505,17969,16505,17965,16510,17965v6,-14,17,-28,17,-49c16527,17905,16521,17895,16510,17884v-11,-10,-27,-17,-43,-21c16396,17845,16315,17863,16266,17888v-38,17,-70,39,-92,63c16153,17972,16131,18001,16120,18032v-32,39,-65,85,-87,141c16022,18194,16012,18226,16001,18265v-11,46,-16,88,-11,130c15990,18420,15995,18448,16001,18477v5,24,11,45,11,70c16017,18579,16017,18610,16022,18642v,25,6,46,6,71c16039,18811,16066,18910,16093,19005v5,14,11,29,11,43c16125,19129,16147,19203,16169,19263v-16,-21,-38,-50,-65,-81c16093,19167,16082,19150,16071,19136v-11,-14,-21,-28,-38,-46c15990,19030,15838,18833,15762,18716v-21,-49,-38,-106,-48,-165c15703,18498,15697,18445,15692,18392v,-14,-6,-32,-6,-46l15659,18145v-5,-21,-11,-42,-11,-63c15648,18071,15643,18061,15643,18050r-11,-46c15632,18001,15632,18001,15632,17997v,-3,,-11,-5,-14c15621,17976,15621,17969,15616,17962v-27,-42,-71,-74,-103,-99c15475,17835,15448,17814,15448,17814r,l15475,17800v27,-14,49,-29,76,-39l15594,17740v11,-4,17,-7,27,-11c15627,17726,15632,17726,15638,17722v10,-3,16,-7,27,-10c15681,17704,15697,17697,15714,17694r65,-21c15795,17669,15806,17666,15816,17662v6,,11,-3,17,-3c15963,17623,16109,17602,16266,17592v141,-11,293,-11,439,c16868,17602,16982,17620,17036,17630v16,4,38,7,54,11l17134,17648v16,4,27,4,32,4l17188,17655r-6,-3l17188,17652r-11,-7c17177,17641,17172,17637,17166,17630v-11,-17,-43,-49,-97,-84c17036,17525,17004,17507,16971,17489v-38,-17,-81,-38,-130,-52c16727,17398,16613,17377,16505,17377v-6,,-11,,-11,c16380,17377,16250,17391,16115,17419v-130,28,-255,63,-342,88c15676,17535,15583,17571,15502,17602v-76,32,-130,57,-162,74c15329,17680,15318,17687,15312,17690r,c15312,17690,15312,17690,15307,17690v-5,-7,-16,-17,-22,-21l15285,17669v-11,-7,-38,-21,-59,-32l15226,17634v,-4,5,-7,5,-11c15264,17595,15296,17567,15323,17539v44,-35,92,-74,147,-113c15556,17359,15648,17285,15697,17239v33,-25,65,-46,92,-63c15898,17105,16006,17042,16115,16989v81,-35,146,-64,146,-64l16261,16925r11,c16716,16971,17128,17088,17502,17274v22,11,38,22,49,29c17616,17341,17692,17394,17757,17440v16,11,27,21,43,28c17838,17493,17871,17514,17903,17528v11,4,22,11,27,14c17947,17556,17958,17563,17963,17567v,14,,32,,60c17963,17648,17963,17669,17963,17690v,25,11,50,27,67c17990,17768,17995,17778,17995,17786v,,,-4,-5,-4c17952,17743,17892,17708,17865,17697v-10,-7,-32,-14,-48,-24c17795,17662,17773,17652,17752,17641v-22,-11,-49,-25,-71,-42c17676,17595,17670,17588,17670,17581v-5,-7,-5,-18,-11,-25c17659,17556,17659,17556,17659,17553r,-4c17659,17546,17659,17546,17659,17542r,c17659,17539,17659,17539,17665,17535r22,-39l17670,17504v-5,,-5,3,-5,3c17665,17507,17665,17507,17659,17507r-16,7c17632,17518,17627,17521,17616,17528r-5,4c17605,17535,17600,17535,17600,17539r-11,7c17584,17549,17584,17549,17578,17553r-5,3c17551,17571,17535,17588,17524,17606v-16,17,-22,39,-27,60c17497,17676,17491,17687,17491,17694v,,-5,-4,-5,-4c17453,17676,17421,17662,17394,17652v-11,-4,-16,-7,-22,-11c17372,17641,17372,17641,17367,17641r-6,c17350,17637,17345,17634,17334,17630v-5,-3,-16,-14,-16,-21l17318,17609v,-3,,-3,-5,-7l17313,17599r-11,-4l17275,17620r-17,17c17247,17648,17237,17659,17231,17669v-21,21,-32,46,-43,67c17166,17771,17161,17814,17166,17849v,4,,4,,4l17166,17856r6,c17172,17856,17172,17860,17172,17860v,3,,3,,7c17166,17870,17161,17870,17150,17874v-11,-4,-22,-11,-38,-14c17101,17856,17085,17853,17069,17849v-22,-7,-49,-14,-65,-18c16993,17828,16976,17821,16966,17814v-6,-4,-17,-11,-22,-14l16939,17793v,,-6,-4,-6,-4c16928,17786,16922,17779,16917,17771r-11,-14l16879,17786v-6,3,-6,7,-11,10l16863,17803v-6,7,-11,18,-22,28c16830,17849,16819,17870,16819,17891v-5,32,-5,64,6,95c16825,17997,16825,18011,16825,18022v-22,-4,-38,-4,-55,c16754,18025,16738,18032,16722,18039v-17,11,-27,25,-33,43c16684,18089,16684,18096,16684,18103v-17,39,5,77,5,77l16689,18184r6,-4c16705,18177,16722,18173,16738,18170v,3,-5,3,,7c16743,18180,16743,18177,16749,18177v5,,11,-4,16,-4c16787,18170,16819,18173,16852,18180v32,7,65,18,92,32c16966,18223,16987,18233,16998,18240r6,4c17009,18247,17020,18251,17025,18258v,,,,-5,c16976,18244,16944,18237,16917,18237r-22,c16884,18237,16879,18237,16868,18237v-22,3,-43,7,-65,10c16770,18254,16738,18265,16705,18276v-16,7,-32,10,-48,17c16646,18297,16630,18300,16619,18304v-6,,-6,3,-11,3c16608,18307,16602,18307,16602,18307v-5,,-10,4,-16,4l16559,18314r11,36c16575,18360,16581,18367,16581,18378v11,17,27,35,49,46c16646,18434,16667,18441,16689,18445v,,,,,l16695,18452v-33,7,-76,21,-109,35c16575,18491,16559,18501,16532,18519r,c16532,18519,16527,18522,16527,18522v-11,7,-28,18,-38,29l16467,18572v-11,3,-16,7,-16,10l16451,18582r,l16440,18589v,,,4,-6,7l16424,18603r48,-3c16472,18600,16478,18600,16478,18600v,,5,,5,c16489,18600,16489,18603,16494,18603v5,4,11,11,16,18l16510,18621v11,14,27,32,49,42c16592,18685,16624,18695,16646,18706v,,,,,c16619,18713,16592,18723,16570,18737v-5,4,-16,11,-22,15c16532,18766,16516,18783,16505,18801r,3c16499,18815,16499,18822,16494,18833r-5,10l16494,18850r38,-10l16581,18826v5,-4,11,-4,16,-8c16602,18818,16608,18818,16613,18818v6,,11,8,17,11c16646,18840,16662,18850,16678,18857v17,7,38,14,60,18c16738,18875,16743,18875,16743,18875v-21,14,-43,28,-54,46c16684,18931,16667,18949,16662,18974v-5,14,-5,24,-5,38c16657,19019,16657,19026,16662,19034r5,17c16667,19051,16667,19055,16667,19055v,3,6,10,6,10l16678,19072r11,-7l16695,19069r5,-7c16700,19062,16705,19058,16711,19055r5,l16727,19055v6,,16,,27,c16770,19055,16787,19058,16803,19062r5,c16830,19065,16852,19069,16879,19069v5,,11,,16,3c16890,19076,16890,19083,16884,19086v,4,-5,7,-5,11c16879,19104,16873,19108,16873,19111v-10,11,-16,14,-27,14c16830,19125,16819,19122,16819,19122r-32,-18l16803,19118v,,-5,,-5,c16798,19118,16792,19122,16792,19125v,14,44,42,76,57c16906,19203,16949,19217,16993,19220v27,4,59,7,86,4c17079,19224,17085,19224,17085,19224r,c17107,19224,17123,19224,17134,19220r,c17134,19224,17128,19231,17128,19238v-11,28,-27,60,-43,85c17079,19330,17074,19337,17063,19347v-11,7,-27,14,-38,7l17014,19354r,4l16998,19379r6,l17004,19379v16,4,32,11,54,14c17090,19400,17117,19407,17144,19411v28,3,55,7,76,10c17258,19425,17302,19421,17334,19418r6,c17356,19414,17372,19414,17388,19407v6,,6,-3,11,-3c17399,19404,17405,19404,17405,19404v,3,,7,,7c17405,19428,17410,19450,17421,19467v5,7,16,25,38,46c17470,19520,17481,19531,17497,19538v5,3,16,7,21,10l17524,19552v5,3,5,3,11,3c17546,19559,17556,19559,17562,19555v16,-3,16,-17,22,-24c17584,19531,17584,19531,17584,19527v,-3,5,-10,5,-18c17594,19499,17600,19488,17611,19478v5,-4,5,-7,10,-11c17638,19457,17654,19450,17659,19442v,,,,,c17659,19457,17654,19474,17654,19488v,4,,11,,14l17654,19506v,11,,25,-5,42c17643,19559,17638,19566,17632,19569v,,-5,4,-5,4l17621,19573v,,,,,c17621,19573,17616,19573,17616,19573v-5,,-5,,-11,3l17605,19576v,,-5,,-5,4c17600,19583,17600,19587,17600,19591v,,,,,3l17600,19598r,3l17605,19601r,l17605,19601v38,11,82,18,125,21c17735,19622,17746,19622,17752,19622r,c17800,19626,17844,19619,17860,19619v,21,5,42,16,60c17882,19689,17887,19696,17887,19707v11,14,16,25,27,28c17925,19742,17941,19753,17963,19756v11,4,22,4,27,l17990,19756v5,,11,-3,11,-7c18001,19746,18001,19742,17995,19742v6,-7,17,-18,38,-21c18055,19717,18077,19717,18098,19721v6,,11,,17,c18142,19721,18163,19721,18174,19717v22,-3,44,-14,60,-21c18239,19693,18239,19693,18245,19689r16,-7c18239,19703,18142,19855,18023,20007xm17323,16858r228,22c17551,16883,17556,16887,17562,16894r141,176l17676,17056v-17,-11,-33,-21,-49,-28c17589,17006,17524,16968,17453,16929v-37,-25,-86,-49,-130,-71xm18375,17447v,,-6,-3,-6,-3c18359,17437,18332,17429,18304,17429v-5,,-5,,-10,c18272,17429,18250,17433,18229,17433v-17,4,-33,4,-49,4c18169,17363,18120,17278,18039,17179v-27,-39,-54,-70,-87,-102c17920,17038,17882,17003,17838,16968v-32,-29,-65,-57,-97,-78c17844,16887,18142,16802,18174,16791v11,4,17,7,27,11c18201,16805,18207,16813,18212,16823v17,28,49,85,82,148c18315,17021,18332,17077,18348,17130v11,49,16,88,16,106c18364,17243,18364,17250,18364,17260v5,28,5,64,16,92c18380,17359,18386,17366,18386,17373v5,28,5,49,5,53l18375,17447xm18868,16520v-5,49,-22,180,-38,328l18830,16865v-5,50,-11,92,-16,134c18803,17077,18798,17137,18798,17165v,25,,53,,81l18798,17264v,24,5,49,5,74c18803,17345,18803,17352,18809,17355v,46,5,78,16,99l18819,17486v-21,-18,-76,-46,-113,-64c18695,17419,18684,17412,18673,17408v-49,-35,-65,-56,-70,-67c18603,17341,18603,17341,18603,17341v16,-10,10,-120,-6,-179c18592,17144,18575,17059,18532,16964v-32,-95,-76,-173,-135,-233c18413,16724,18456,16703,18510,16675v125,-49,223,-99,282,-130c18819,16531,18841,16516,18863,16506v5,3,5,7,5,14xm19155,16347r,c19166,16344,19172,16337,19183,16333v10,-7,21,-14,37,-18c19253,16301,19291,16291,19323,16284v17,-4,28,-7,44,-14l19128,16594r,c19128,16594,19128,16597,19128,16597v-11,15,-21,29,-27,36c19090,16647,19080,16664,19069,16682r-6,11l19155,16347xm19199,15057v-16,39,-82,176,-125,331c19052,15459,19031,15536,19020,15607v-11,63,-22,127,-27,183c18993,15797,18993,15801,18993,15804v,11,-6,18,-6,21c18977,15815,18955,15794,18928,15769v-6,-7,-11,-11,-22,-18c18912,15748,18912,15744,18890,15716v-16,-25,-49,-63,-76,-109c18787,15565,18765,15515,18754,15469v-16,-45,-27,-95,-32,-141c18716,15300,18716,15226,18738,15120v5,-17,5,-38,11,-60c18765,14983,18787,14898,18776,14807v-5,-99,-38,-198,-70,-293l18695,14479v-6,-21,-11,-43,-17,-64c18689,14408,18700,14391,18716,14362v6,-10,17,-24,22,-35c18749,14310,18776,14267,18819,14225v6,-4,6,-7,11,-11l18836,14211v10,-7,16,-11,21,-14c18863,14193,18874,14190,18879,14186v5,,11,-3,16,-3c18928,14176,18960,14172,18982,14172v,,5,,11,l19004,14176r,-4c19004,14172,19004,14172,19004,14172v5,-7,5,-21,,-39c18993,14112,18966,14087,18933,14073v-16,-7,-43,-14,-81,-14c18809,14059,18765,14066,18738,14080v-27,14,-54,36,-81,60c18640,14158,18630,14179,18630,14197r,c18624,14204,18592,14235,18565,14288v-44,89,-103,230,-141,385c18402,14754,18391,14835,18391,14909v-5,77,,155,11,229c18413,15198,18424,15258,18451,15325v16,49,38,91,49,116c18521,15480,18543,15522,18565,15565v32,63,70,126,92,183c18678,15801,18695,15850,18700,15878v-32,-3,-65,-7,-103,-7c18559,15868,18521,15864,18483,15861v-97,-7,-249,-18,-428,-4c18044,15857,18028,15861,18017,15861v-5,-18,-16,-39,-22,-60c17995,15794,17995,15787,17990,15780v,-14,-5,-29,-5,-43c17979,15702,17974,15656,17968,15607v-5,-46,-10,-95,-16,-152c17947,15374,17947,15290,17947,15208v,-91,,-176,-6,-250c17941,14912,17947,14863,17952,14817v6,-67,11,-144,27,-229c17995,14489,18023,14412,18061,14341v37,-70,92,-148,173,-236c18261,14073,18294,14038,18337,13996v38,-39,70,-74,98,-110c18467,13844,18489,13809,18505,13774v11,-21,11,-39,16,-60c18521,13693,18521,13675,18521,13657v-5,-24,-11,-46,-27,-67c18445,13495,18337,13481,18332,13478r-17,-4l18326,13485v6,3,11,10,16,17c18342,13502,18342,13506,18342,13506r,3c18348,13516,18348,13523,18353,13534r,c18353,13537,18353,13541,18353,13541v6,25,,56,-16,81c18337,13626,18337,13626,18332,13629v,4,-6,11,-11,18c18310,13661,18299,13675,18288,13686v-32,31,-76,59,-119,91c18142,13798,18109,13819,18082,13841v-70,53,-135,112,-195,176c17800,14109,17735,14204,17687,14299v-38,70,-60,141,-71,211c17605,14581,17600,14659,17600,14750v5,173,32,349,54,483c17670,15314,17681,15395,17697,15483v-43,-52,-119,-137,-233,-250c17437,15205,17410,15180,17383,15152v-141,-137,-298,-278,-401,-374l16922,14718v-16,-17,-32,-35,-49,-52c16863,14655,16852,14644,16841,14634v-11,-11,-16,-21,-27,-32c16798,14581,16776,14560,16754,14535v-59,-67,-114,-144,-162,-229c16586,14295,16581,14281,16575,14271v-16,-32,-32,-64,-43,-95c16516,14133,16499,14087,16483,14038v-21,-81,-38,-169,-59,-285c16413,13696,16407,13640,16407,13583v6,-141,22,-254,33,-306c16445,13262,16451,13245,16456,13234v11,-7,22,-14,38,-21c16516,13206,16543,13203,16575,13203v33,,65,3,114,10c16733,13220,16776,13227,16808,13238v38,10,65,28,93,46c16933,13308,16960,13340,16971,13375v11,32,11,74,,106c16966,13495,16960,13509,16960,13516v,4,-5,11,-5,14l16949,13534r,c16949,13534,16949,13537,16949,13537r-5,11l16960,13545v6,,6,,11,-4c16976,13541,16982,13537,16982,13537v,,5,,5,l16987,13537v11,,22,-7,27,-10c17031,13523,17052,13513,17074,13495v27,-17,49,-46,60,-74c17144,13396,17150,13372,17150,13340v,-28,,-67,-22,-116c17117,13196,17101,13171,17085,13146v-11,-10,-22,-25,-38,-39c17031,13093,17014,13083,17004,13072v-38,-25,-71,-46,-103,-60c16868,12995,16825,12984,16770,12977v-102,-14,-184,-7,-227,l16537,12977r,7c16537,12980,16532,12980,16505,12988v-22,3,-65,14,-114,38c16375,13033,16364,13040,16353,13047r-5,c16310,13069,16277,13097,16250,13121v-27,29,-54,64,-76,106c16131,13312,16115,13407,16104,13492v-22,194,5,398,70,560c16218,14172,16293,14288,16391,14398v49,56,108,116,157,169l16581,14599v32,31,65,63,97,98l16716,14733v22,17,38,38,54,56c16733,14768,16689,14743,16646,14722v-119,-71,-293,-173,-412,-247c16191,14443,16153,14415,16120,14384v-76,-71,-152,-145,-201,-201c15865,14126,15806,14063,15779,14010v-6,-11,-11,-14,-17,-14c15757,13996,15757,13999,15757,14003v,-4,-6,-4,-6,-7c15768,13985,15789,13957,15795,13953v16,-21,49,-63,70,-123c15887,13777,15898,13721,15903,13661v6,-53,,-113,-11,-173c15882,13425,15860,13337,15833,13241v-16,-45,-38,-105,-71,-169c15730,13012,15686,12952,15638,12896v-44,-50,-98,-99,-163,-152c15448,12720,15415,12695,15388,12670v-11,-7,-21,-17,-27,-24c15334,12621,15312,12600,15296,12579v-38,-50,-65,-106,-70,-163c15220,12385,15226,12349,15231,12314v16,-42,38,-70,38,-70l15274,12237r-10,c15253,12237,15242,12237,15231,12237v-5,,-11,,-38,-4c15155,12233,15112,12230,15063,12233v-54,4,-108,14,-152,32c14873,12279,14846,12300,14830,12314v-16,14,-27,32,-33,53c14787,12388,14776,12406,14770,12420v,-4,-5,-4,-5,-7c14754,12392,14732,12364,14700,12328v-33,-46,-71,-102,-98,-158c14575,12113,14564,12060,14570,12014v5,-21,5,-24,,-24c14570,11986,14570,11986,14564,11986v-5,,-5,,-10,21l14554,12018v-11,39,-22,120,-33,236c14516,12321,14510,12399,14505,12490v-6,-7,-11,-14,-16,-17c14489,12473,14489,12473,14489,12473v5,-4,,-7,-6,-11c14478,12459,14478,12459,14472,12452v-5,-4,-11,-7,-16,-11l14451,12438v-11,-4,-17,-8,-28,-11c14391,12413,14353,12406,14315,12402v-16,,-32,-3,-43,-3c14234,12399,14190,12402,14152,12409v-37,7,-70,21,-97,36c14017,12466,13984,12494,13963,12526v-11,14,-22,31,-27,49c13930,12593,13930,12610,13930,12628v,18,6,32,11,42l13941,12674v,3,5,10,16,10c13968,12684,13968,12677,13968,12660v,-7,,-22,,-32c13968,12621,13968,12614,13974,12603v,,,,,-3c13974,12596,13979,12593,13984,12589v6,-7,22,-17,49,-25c14049,12561,14087,12554,14131,12564v38,11,70,29,97,57c14250,12646,14266,12677,14272,12720r114,518c14396,13291,14413,13333,14434,13372v22,35,49,74,82,116c14543,13523,14575,13555,14602,13583r6,4c14635,13615,14662,13647,14689,13671v54,57,103,96,125,113c14873,13834,14949,13879,15025,13918v38,18,76,35,125,53c15193,13985,15231,13999,15274,14010v87,21,163,35,212,39c15513,14052,15535,14052,15551,14052v11,,16,,16,c15567,14056,15567,14056,15567,14059v-5,4,-5,7,27,50c15605,14123,15616,14140,15632,14154v16,18,33,36,44,53c15714,14250,15757,14292,15800,14331v44,38,76,67,92,77c15947,14451,16033,14503,16066,14514v11,11,16,18,11,25c16077,14542,16071,14546,16066,14546v-16,-18,-87,-64,-190,-106c15751,14384,15573,14338,15453,14306v-16,-4,-27,-7,-48,-11c15334,14278,15242,14253,15128,14228v-87,-17,-157,-31,-233,-42c14792,14172,14711,14165,14629,14169v-81,3,-168,17,-265,45l14353,14218v-60,14,-114,32,-157,53c14174,14281,14152,14292,14136,14302v-43,25,-81,57,-114,96c14006,14408,13979,14429,13984,14440v,3,,3,6,7c13990,14447,13990,14447,13995,14447v-21,42,-38,81,-49,113c13946,14567,13941,14570,13941,14570v,4,-5,7,-5,11c13925,14602,13919,14644,13936,14690v5,21,16,43,32,64c13984,14771,14001,14789,14022,14807v44,31,93,45,114,52c14152,14863,14174,14867,14196,14867v87,3,168,-22,173,-22l14375,14842r,-4c14375,14835,14369,14828,14353,14817v-11,-7,-22,-14,-33,-25c14310,14782,14293,14768,14283,14754v-11,-14,-22,-28,-28,-43c14250,14701,14239,14676,14234,14644v-6,-31,,-67,11,-98c14255,14514,14277,14479,14304,14447v22,-25,49,-49,82,-74c14386,14373,14391,14369,14391,14369v60,-7,125,-14,190,-14c14695,14355,14819,14369,14960,14394v174,28,352,71,526,120c15648,14560,15806,14613,15957,14676v109,42,217,88,326,138c16906,15106,17372,15420,17388,15431v17,14,28,17,28,21l17416,15452v5,3,5,7,10,7c17372,15441,17275,15409,17139,15381v-135,-28,-298,-60,-477,-60c16575,15321,16483,15325,16402,15332v-11,,-22,,-27,3c16342,15339,16310,15339,16277,15342v-43,4,-86,15,-119,29c16147,15374,16142,15378,16136,15381v-43,14,-92,39,-146,67l15974,15455v-27,11,-60,25,-82,43c15882,15505,15871,15512,15865,15522v-16,11,-21,14,-21,21c15844,15547,15844,15547,15849,15550v,,,4,,4c15849,15561,15849,15565,15849,15572r,l15854,15575r,c15854,15579,15849,15582,15844,15586v-17,21,-27,38,-22,56c15822,15649,15822,15653,15822,15660v,14,5,24,16,35c15849,15706,15860,15713,15876,15720v11,7,22,10,33,14c15925,15744,15947,15751,15957,15755v6,3,6,3,11,7c15968,15762,15974,15766,15974,15766r5,7l15979,15766r,c15979,15766,15979,15766,15979,15766r27,l15990,15762v,,5,-4,5,-11c16001,15737,16017,15706,16044,15674v27,-35,76,-67,147,-102c16196,15568,16207,15565,16218,15558v32,-15,65,-32,81,-43c16304,15515,16315,15512,16321,15512v70,-4,141,-4,206,c16624,15515,16727,15526,16830,15543v184,29,325,67,390,85l17226,15628v65,18,135,39,190,67c17459,15716,17502,15748,17535,15773v11,7,21,14,27,21c17616,15832,17670,15864,17708,15882v-81,17,-157,42,-233,70c17405,15981,17329,16016,17253,16058v-60,32,-109,60,-130,78l17112,16143r-5,-7c17107,16136,17107,16132,17107,16132v5,-3,,-7,-6,-14c17101,16115,17096,16111,17096,16107v-6,-10,-11,-24,-17,-35c17074,16062,17069,16033,17063,16002v,-32,6,-67,11,-85c17074,15910,17069,15910,17069,15910v,,,,,c17069,15907,17069,15907,17069,15903r5,-7l17069,15896v,,,,,c17058,15892,17031,15892,16998,15899v-38,11,-76,32,-97,50c16879,15966,16830,16012,16803,16076v-16,39,-22,84,-16,123c16787,16199,16787,16199,16787,16203v-33,-18,-125,-53,-190,-74c16575,16122,16467,16090,16337,16069v-54,-11,-114,-18,-174,-21c16115,16044,16060,16040,16017,16040v,,-5,,-5,c16006,16037,16006,16033,16001,16026r,l16001,16023v5,-7,-22,-39,-33,-49c15952,15956,15914,15914,15860,15868v-54,-43,-114,-81,-184,-117c15638,15730,15594,15709,15546,15691v-38,-21,-71,-45,-82,-52c15464,15635,15453,15624,15432,15603v-11,-10,-27,-21,-38,-35c15356,15533,15307,15483,15269,15441v-11,-10,-22,-25,-38,-42c15188,15339,15150,15283,15128,15237v-5,-14,-11,-32,-11,-46c15112,15156,15112,15117,15128,15082v6,-4,11,-7,11,-11c15144,15071,15150,15067,15155,15067v22,-7,49,-14,71,-21c15242,15043,15296,15029,15361,15022v27,-4,60,-4,92,-4c15459,15018,15464,15018,15470,15018v10,,16,,27,c15502,15018,15513,15018,15518,15015v22,-4,33,-11,33,-18l15551,14993v,-7,-6,-17,-16,-31c15524,14951,15502,14930,15453,14909v-43,-18,-92,-28,-141,-28c15264,14881,15209,14884,15161,14898v-27,7,-109,32,-174,85c14928,15029,14884,15096,14863,15170v-22,67,-28,141,-17,211c14857,15441,14879,15501,14911,15550v,,,4,,4c14884,15554,14863,15550,14841,15550v-6,,-6,,-11,c14732,15550,14640,15558,14554,15568v-17,4,-33,4,-49,7l14505,15575v-11,,-22,,-33,c14461,15572,14451,15568,14440,15565v-11,-4,-22,-7,-33,-11c14348,15536,14283,15515,14234,15498v-11,-4,-22,-7,-38,-15c14169,15473,14147,15459,14120,15448v-38,-17,-81,-39,-119,-56c13984,15381,13963,15371,13952,15364v-54,-32,-108,-67,-157,-106c13773,15240,13757,15226,13741,15212v-17,-18,-28,-32,-38,-49l13703,15159v,-3,-6,-7,-6,-10c13697,15127,13697,15120,13686,15120r-5,l13681,15120v-11,7,-22,39,-22,67c13659,15205,13659,15226,13659,15247v,21,6,43,11,64c13675,15332,13686,15360,13708,15399v16,28,49,74,92,116c13827,15540,13860,15565,13892,15589v65,46,130,78,168,88l14012,15691v-11,4,-22,4,-28,8c13979,15699,13979,15699,13974,15699r-6,c13887,15716,13822,15720,13762,15716v-38,-3,-76,-10,-103,-25l13659,15691v-21,-10,-32,-17,-43,-24l13616,15667v-6,-7,-11,-14,-11,-21c13605,15635,13643,15617,13665,15614r16,-4l13670,15607v,,,,,c13670,15603,13659,15600,13648,15596v-16,-3,-43,-3,-65,c13535,15607,13491,15639,13470,15663v-11,11,-28,36,-28,71c13442,15755,13442,15797,13486,15832v32,25,76,46,141,57c13648,15892,13675,15896,13703,15899v5,,10,,10,c13681,15907,13654,15910,13632,15914v-70,10,-146,10,-217,7c13377,15917,13339,15914,13301,15907v-43,-8,-92,-22,-124,-36c13155,15864,13139,15854,13128,15850v-16,-7,-22,-10,-27,-7l13101,15843r,4c13101,15854,13128,15871,13166,15885v11,7,27,11,43,18c13220,15914,13236,15924,13253,15935v27,21,65,42,103,60c13404,16019,13480,16055,13589,16090v-16,3,-33,7,-54,14c13518,16111,13502,16118,13486,16125v-16,7,-38,21,-54,42c13410,16192,13399,16220,13399,16248v,29,11,60,33,85c13448,16354,13475,16375,13502,16386v5,3,11,3,16,c13518,16386,13518,16382,13518,16382v6,-3,6,-7,17,-14c13551,16358,13567,16344,13589,16333v32,-14,70,-25,108,-32c13730,16298,13773,16294,13827,16305v-11,3,-27,10,-43,18c13751,16337,13692,16365,13632,16411v-49,38,-92,88,-119,134c13486,16587,13475,16626,13475,16643v-5,36,-5,78,,110c13480,16770,13486,16788,13491,16798r11,22l13502,16809v,,,,5,c13518,16809,13518,16798,13518,16784v6,-3,6,-7,11,-10c13556,16749,13616,16707,13681,16664v54,-35,119,-74,179,-105c13925,16523,13979,16502,13984,16499v33,-18,76,-35,114,-50c14131,16435,14163,16421,14180,16414v10,4,27,7,38,11c14277,16439,14358,16456,14445,16464v60,7,125,14,184,17c14716,16488,14797,16488,14879,16481v16,,32,,54,-3c15085,16467,15242,16442,15388,16407v71,-21,136,-42,179,-70c15605,16315,15632,16294,15659,16273v11,-7,22,-14,27,-21c15724,16224,15757,16206,15789,16192v17,-7,28,-11,38,-18l15833,16174v5,,11,-3,16,-3c15860,16167,15865,16167,15876,16164v87,-21,195,-21,315,c16299,16181,16402,16220,16483,16248v92,36,168,60,222,78c16754,16340,16781,16347,16787,16347r5,4l16792,16351v-5,3,-5,3,-11,7c16722,16404,16673,16449,16635,16492v-11,14,-16,17,-16,21c16613,16516,16613,16516,16613,16520r-76,53l16537,16573v-10,,-65,21,-108,42c16413,16622,16396,16629,16375,16640v-22,-4,-54,-7,-103,-7c16191,16626,16060,16622,15903,16633v-16,,-38,,-54,3c15795,16640,15703,16643,15594,16661v-135,18,-254,49,-352,88c15182,16774,15128,16802,15085,16834v-44,31,-82,70,-114,109c14960,16957,14955,16968,14944,16985v-22,28,-38,60,-49,92c14890,17084,14890,17088,14884,17095v,3,,7,,7c14868,17147,14868,17179,14868,17179r,14l14879,17183v5,-4,21,-11,54,-36c14982,17116,15052,17073,15139,17035v87,-39,190,-71,282,-96c15437,16936,15448,16932,15464,16929v6,,16,-4,22,-4c15508,16922,15524,16918,15545,16915v38,-7,66,-11,82,-11c15648,16901,15676,16897,15703,16897v11,,21,-3,32,-3c15746,16894,15762,16894,15773,16890v27,,49,-3,71,-3c15849,16887,15860,16887,15865,16887v11,,17,,27,c15903,16887,15914,16887,15919,16887v-16,10,-27,17,-43,28c15789,16968,15703,17031,15600,17109r-38,28c15480,17197,15361,17292,15226,17405v-55,49,-109,99,-163,148c15063,17549,15058,17549,15058,17546v-6,-7,-11,-14,-17,-28c15031,17496,15025,17468,15031,17440v,-3,,-11,5,-18l15047,17373r-54,7l14966,17384v-11,3,-33,7,-55,14c14890,17405,14835,17426,14825,17461v-11,25,-6,50,,71c14825,17535,14825,17539,14830,17542v5,11,5,25,11,36c14830,17571,14819,17567,14808,17560r-16,-7c14776,17542,14743,17528,14716,17511v-38,-22,-76,-53,-108,-78c14570,17405,14532,17377,14505,17348r-6,-3c14489,17334,14483,17327,14478,17317v-6,-11,-11,-18,-11,-29c14467,17285,14467,17285,14467,17281v,-7,5,-10,-6,-14c14461,17264,14461,17264,14461,17260v,-3,,-10,-5,-10c14451,17250,14445,17253,14445,17257v,7,-5,17,-5,31c14440,17288,14440,17292,14440,17292r,c14440,17299,14434,17306,14434,17317v-5,21,-16,91,22,169l14461,17493v17,28,33,56,33,88c14494,17592,14494,17602,14499,17609r,l14499,17609v-5,,-16,-7,-21,-7c14472,17599,14467,17599,14461,17595v-16,-7,-32,-10,-48,-14c14391,17578,14369,17578,14348,17585v-17,3,-60,14,-93,31c14228,17630,14223,17652,14223,17669v,4,,7,,11l14218,17680r,c14207,17683,14201,17683,14201,17687r,3l14201,17694v,3,11,3,22,3c14228,17697,14228,17697,14234,17697v11,,27,,49,11c14304,17715,14320,17729,14331,17740v11,14,22,28,27,46c14364,17796,14364,17810,14369,17831v,11,6,22,6,32c14380,17902,14391,17941,14407,17979v33,85,92,170,136,215c14543,18194,14543,18198,14548,18198v-16,21,-38,53,-65,95c14461,18328,14429,18371,14407,18413v-59,95,-108,176,-146,250c14234,18713,14212,18759,14196,18804v,-10,-6,-21,-6,-35c14185,18734,14174,18695,14163,18646v-21,-117,-38,-254,-38,-363c14125,18226,14125,18131,14136,18018v6,-63,11,-123,22,-183l14158,17821v11,-60,16,-124,22,-191c14180,17592,14180,17553,14180,17514v,-32,,-63,,-95c14180,17355,14190,17292,14212,17218v6,-18,11,-32,16,-49c14255,17084,14283,16999,14320,16936v22,-32,38,-42,44,-49c14391,16894,14418,16904,14434,16915v11,7,27,14,38,24c14478,16943,14483,16947,14489,16950r5,7c14494,16961,14505,16964,14510,16968v11,7,33,3,44,-4c14559,16964,14564,16957,14575,16947v6,-8,17,-15,22,-22c14608,16911,14619,16901,14624,16894v11,-14,22,-32,33,-46c14667,16830,14673,16813,14673,16795v,-18,-6,-32,-16,-42c14651,16746,14640,16742,14635,16742v-16,-11,-49,-18,-81,-21c14543,16721,14532,16717,14521,16717v-38,-3,-81,,-125,11c14380,16724,14369,16728,14364,16731r,l14364,16731v-49,11,-103,32,-146,60c14174,16816,14125,16848,14077,16890v-44,32,-82,71,-125,116c13887,17080,13827,17172,13789,17264v-27,67,-76,211,-81,398c13708,17712,13708,17768,13719,17831v5,117,27,233,65,342c13789,18198,13795,18223,13806,18247v10,43,27,88,38,131c13892,18540,13936,18706,13963,18861v11,77,21,158,27,247c13990,19245,13984,19351,13979,19397v-27,-29,-60,-53,-87,-78c13838,19273,13562,19019,13236,18737v-162,-141,-341,-292,-504,-430c12732,18307,12732,18307,12732,18307v,,6,,17,4c12749,18314,12754,18314,12759,18314v11,4,28,4,49,4c12830,18318,12862,18314,12890,18311v16,-4,27,-4,43,-7c12949,18300,12971,18300,12998,18300v32,4,65,11,97,28c13112,18335,13123,18343,13139,18350r38,17l13188,18371r21,-32c13220,18318,13220,18297,13215,18272v-6,-14,-11,-28,-22,-39c13166,18202,13117,18173,13074,18163v16,,32,,59,-7c13155,18152,13182,18145,13204,18142r16,-4c13258,18127,13301,18117,13334,18113v38,-3,70,4,81,4c13437,18120,13459,18127,13480,18131v11,4,17,4,27,7c13524,18142,13529,18145,13535,18149v,,5,3,5,3c13545,18156,13545,18156,13551,18156v5,,5,,5,-4c13562,18149,13562,18142,13556,18138r,c13556,18135,13556,18131,13556,18127v,,,,,-3c13562,18142,13562,18142,13567,18142v5,,5,,,-53c13572,18075,13578,18057,13567,18036v-5,-18,-16,-32,-38,-53c13513,17969,13497,17955,13480,17944v-32,-21,-65,-39,-86,-46c13372,17888,13339,17881,13312,17877v11,-7,22,-10,33,-21c13356,17845,13383,17821,13383,17789v,-18,-11,-32,-27,-42c13339,17736,13318,17729,13291,17722v-33,-7,-65,-14,-98,-18c13198,17697,13209,17694,13220,17687v11,-4,22,-7,33,-7c13264,17680,13280,17676,13296,17676r16,c13329,17676,13339,17676,13345,17673v5,,5,,11,l13367,17669v10,-3,16,-10,16,-17c13383,17648,13383,17645,13377,17641v,-4,-5,-4,-5,-7l13345,17609v-27,-24,-49,-39,-60,-46c13280,17560,13274,17560,13269,17556v16,-3,32,-14,54,-28c13339,17514,13350,17500,13367,17482v5,-3,5,-7,10,-10c13394,17451,13410,17437,13432,17429v27,-10,70,-21,124,-24l13648,17394v6,,11,,11,-3c13665,17387,13665,17384,13665,17380v,,,-3,,-3c13665,17366,13665,17359,13659,17352v,-7,-5,-11,-11,-18c13643,17324,13627,17310,13616,17299v-22,-18,-54,-32,-92,-49c13502,17239,13475,17232,13453,17229v-11,-4,-16,-4,-27,-8c13383,17207,13334,17200,13280,17200v-11,,-22,,-27,c13264,17183,13274,17172,13285,17165v6,-7,16,-11,22,-21c13312,17137,13329,17116,13339,17091v6,-7,6,-18,11,-28c13350,17059,13356,17056,13356,17052v,-3,5,-10,11,-14l13367,17038v,-3,5,-3,5,-3c13372,17035,13377,17031,13388,17031r44,-3l13415,17017v,,,,-5,-4l13394,17006v-11,-3,-17,-7,-27,-10c13356,16992,13345,16989,13329,16985v-28,-7,-55,-10,-76,-10c13215,16975,13177,16978,13144,16985v,-3,6,-10,11,-21c13161,16957,13161,16946,13161,16932v5,-24,10,-42,21,-52l13182,16880v11,,22,3,27,-4c13215,16872,13215,16869,13215,16865v-6,-7,-22,-17,-33,-21c13182,16844,13155,16837,13128,16837v-22,,-49,4,-65,11c13063,16848,13058,16851,13058,16851v-6,,-17,,-22,4c13036,16820,13036,16791,13036,16763v,-60,,-123,,-183c13036,16552,13036,16527,13030,16499v,-35,-5,-67,-5,-99c13025,16337,13030,16284,13036,16238v11,-46,27,-92,49,-131c13095,16093,13095,16090,13090,16086v,,,,,l13095,16083r-5,c13079,16079,13074,16079,13063,16079v-5,-3,-11,-7,-27,-7c13003,16069,12955,16076,12911,16083v-43,7,-92,21,-130,39c12776,16122,12776,16125,12770,16125r-108,-88c12673,16023,12684,16005,12689,15984v5,-21,,-42,-5,-56c12678,15914,12662,15903,12646,15896v16,,32,,48,-4c12721,15889,12787,15875,12830,15843v11,-7,22,-18,32,-25l12879,15797v,,,,,l12884,15797r,-3c12890,15787,12895,15787,12900,15787r,c12906,15787,12911,15783,12911,15780v,,,,,c12927,15776,12938,15769,12944,15765v5,-3,,-7,,-7c12938,15755,12933,15755,12922,15751v-5,,-11,,-16,-3c12890,15744,12873,15741,12857,15730v-5,-3,-11,-7,-16,-10c12819,15709,12792,15691,12759,15677v-27,-10,-54,-17,-81,-21c12673,15656,12667,15653,12662,15649v-6,-3,-16,-7,-22,-7l12640,15642v,,,,-5,-3c12662,15635,12689,15617,12705,15603v16,-14,49,-46,54,-91c12759,15501,12754,15494,12754,15487v-5,-7,-5,-11,-5,-18c12749,15469,12749,15466,12749,15466v,-4,,-7,,-11c12743,15448,12743,15441,12743,15434v,-7,-5,-14,-5,-21l12743,15409v6,-3,6,-3,6,-7l12749,15399v,,,-4,,-4c12749,15392,12749,15388,12743,15388v-5,-3,-11,,-16,7c12721,15399,12711,15409,12694,15416v-27,18,-75,32,-135,46c12494,15480,12418,15494,12342,15505v-60,10,-125,21,-184,35c12120,15547,12011,15575,11876,15624v-38,15,-81,32,-130,50c11751,15646,11773,15617,11800,15593v5,-4,11,-7,22,-14c11833,15572,11838,15568,11849,15561v11,,27,-7,70,-39c11941,15512,11957,15505,11979,15494v65,-28,146,-53,238,-81c12250,15402,12288,15395,12320,15385v55,-14,103,-28,152,-43c12510,15332,12564,15314,12624,15293v65,-25,130,-56,190,-92c12890,15159,12955,15117,13020,15075v75,-50,135,-106,189,-163c13264,14849,13307,14782,13329,14718v10,-38,21,-70,21,-102c13350,14577,13350,14546,13345,14514v-11,-49,-33,-92,-54,-138c13285,14362,13280,14348,13269,14334r,c13274,14331,13274,14327,13280,14324v5,-7,16,-18,27,-29c13334,14274,13372,14250,13404,14232r11,-7c13432,14214,13459,14200,13486,14183v32,-22,59,-50,86,-85c13610,14052,13665,14010,13697,13982v38,-22,71,-36,71,-36l13784,13939r-16,c13762,13939,13757,13936,13751,13936v,,,,,c13746,13932,13741,13936,13735,13936v-5,,-11,,-22,c13708,13936,13697,13936,13692,13939v-6,,-17,,-22,4c13621,13950,13540,13964,13453,13996v-92,31,-173,77,-238,127c13150,14176,13101,14239,13074,14302v-11,29,-27,71,-27,124c13047,14451,13047,14479,13052,14507v6,28,16,56,33,85l13085,14595v10,25,21,56,5,88c13079,14711,13063,14740,13025,14771v-54,53,-135,103,-238,148c12667,14969,12537,15015,12413,15053v-82,29,-158,53,-228,78c12179,15134,12174,15134,12169,15138r-11,3c12060,15177,11979,15216,11914,15251v-87,49,-146,95,-179,120c11730,15374,11730,15378,11724,15378r11,-39l11746,15290v,,,,,c11746,15290,11746,15286,11746,15286r,-3l11735,15283v-27,,-33,,-49,c11670,15283,11659,15283,11643,15283v-27,,-54,3,-81,10c11502,15304,11464,15321,11459,15325v-28,14,-55,35,-65,53c11394,15378,11394,15374,11388,15374v-5,-10,-22,-17,-32,-25c11345,15342,11334,15332,11323,15318v-5,-7,-11,-18,-16,-25l11301,15283v,,,-4,,-4l11301,15275v,-7,,-10,,-17c11301,15254,11301,15251,11301,15247r,-10l11285,15247v-5,4,-11,7,-22,11c11269,15251,11269,15240,11274,15230v6,-11,6,-18,11,-29c11291,15184,11307,15149,11328,15110v,-4,6,-7,6,-7c11372,15053,11410,15022,11421,15011v113,,222,-7,325,-25c11778,14983,11805,14976,11833,14972v48,-10,97,-24,140,-35c12022,14923,12066,14905,12104,14888v43,-18,81,-39,113,-57c12261,14807,12304,14778,12347,14750v49,-35,103,-77,158,-127c12532,14599,12570,14567,12602,14535v6,,11,-3,11,-7c12619,14525,12624,14517,12624,14514v22,-18,32,-35,49,-49c12721,14408,12765,14341,12797,14267v17,-42,33,-88,49,-134c12857,14105,12862,14080,12873,14052r6,-10c12890,14010,12900,13982,12922,13950v11,-18,22,-32,38,-46c12976,13890,12993,13879,13009,13869v16,-11,38,-18,59,-28l13128,13816r-5,-7c13123,13809,13117,13805,13117,13805v-5,-3,-5,-7,-11,-7l13106,13798v6,-14,-11,-24,-27,-28c13074,13770,13063,13770,13058,13770v-22,-10,-49,-18,-71,-25c12944,13735,12895,13731,12852,13731v-44,4,-82,14,-109,29c12754,13731,12759,13703,12770,13678v22,-74,44,-151,54,-229c12846,13379,12857,13326,12857,13326r5,-32l12846,13319v-5,,-5,3,-11,10c12830,13329,12830,13333,12830,13336v-6,8,-16,18,-27,32l12792,13382v-11,11,-22,25,-33,39c12721,13460,12684,13502,12646,13537v-38,36,-82,64,-125,89c12516,13629,12510,13633,12505,13636v16,-32,32,-113,38,-155c12543,13463,12559,13379,12564,13280v6,-77,,-162,-11,-222c12564,13054,12575,13054,12581,13051r5,c12651,13037,12716,13023,12787,13009v37,-11,75,-18,119,-29c12971,12966,13036,12956,13095,12945v38,-3,82,,120,7c13242,12959,13280,12973,13318,12995v38,21,76,45,108,74c13491,13121,13540,13195,13556,13262v11,46,16,92,6,141c13556,13449,13535,13502,13507,13548v-10,18,-21,35,-27,46c13475,13604,13470,13611,13470,13615r-6,4l13464,13619v,3,,7,6,7c13475,13629,13480,13626,13486,13622v21,,65,,119,-14c13643,13601,13681,13587,13713,13573v33,-14,65,-36,93,-57c13822,13502,13860,13470,13898,13418v27,-39,59,-99,54,-166c13952,13220,13941,13188,13930,13160v-16,-28,-38,-56,-70,-77c13844,13069,13822,13054,13795,13040v-44,-28,-92,-56,-152,-81c13638,12952,13610,12938,13578,12921v-43,-18,-108,-39,-201,-64c13198,12811,12987,12769,12819,12748v-87,-11,-173,-21,-255,-28c12570,12702,12570,12674,12570,12653v,-11,,-57,-11,-110c12548,12501,12532,12455,12516,12427v,-11,-6,-18,-6,-21c12548,12402,12581,12395,12613,12388v103,-21,217,-53,331,-91c13058,12254,13155,12212,13226,12170v54,-32,103,-67,141,-96c13383,12060,13404,12046,13421,12036v49,-36,92,-64,124,-85c13605,11916,13665,11881,13730,11845v65,-31,130,-63,195,-91c13984,11729,14033,11715,14066,11711v5,,16,-3,21,-3l14093,11708v22,-4,38,-4,49,-4l14147,11704v60,18,71,21,76,14c14223,11718,14223,11715,14223,11715v-5,-14,-103,-53,-163,-71c14028,11634,13941,11609,13838,11602v-49,-4,-103,,-146,7c13686,11609,13681,11609,13681,11613v16,-7,27,-18,43,-25c13768,11567,13806,11542,13849,11514v70,-49,108,-113,125,-155c13995,11309,14006,11264,14012,11228v,-14,5,-24,5,-31c14022,11186,14028,11179,14033,11168v6,-3,6,-7,6,-10c14039,11154,14039,11154,14044,11154v5,-7,5,-10,5,-10l14055,11140r-6,-3c14044,11133,14039,11137,14017,11154v-27,25,-76,71,-157,120c13800,11309,13730,11341,13648,11373v-38,14,-76,28,-119,39c13535,11408,13535,11405,13540,11405v11,-11,32,-32,49,-57c13605,11320,13616,11288,13621,11257v,-32,-5,-67,-21,-96c13589,11137,13567,11116,13545,11094v,-7,,-21,-5,-21l13540,11073r-5,l13535,11073v-6,,-11,4,-11,14c13524,11094,13518,11108,13507,11126v-10,18,-32,60,-97,102c13361,11260,13291,11288,13204,11316v-54,18,-109,32,-163,46c13014,11369,12993,11376,12971,11380r-347,92c12548,11489,12467,11514,12385,11539v-27,10,-54,17,-81,28c12299,11560,12288,11549,12282,11539r-5,-11c12266,11507,12255,11479,12239,11440v-22,-50,-60,-152,-87,-279c12136,11087,12125,11010,12114,10936v-10,-141,-5,-293,17,-427c12142,10435,12163,10365,12185,10308v16,-42,32,-84,60,-123c12277,10128,12320,10076,12364,10026v49,-49,108,-95,173,-130c12608,9857,12673,9832,12705,9822v16,-7,33,-11,44,-14c12765,9804,12770,9801,12776,9797r32,-7l12781,9790v-5,-4,-11,,-11,c12759,9790,12749,9790,12738,9790v-17,,-33,-4,-49,-4c12640,9783,12570,9779,12488,9790v-43,3,-86,11,-124,18c12320,9818,12277,9829,12239,9843v-43,14,-87,32,-119,49c12087,9910,12060,9931,12033,9959v-16,18,-49,50,-76,95c11925,10097,11903,10146,11881,10192v-48,109,-81,240,-81,363c11795,10636,11805,10728,11822,10823v-17,-18,-38,-35,-54,-49l11746,10756v-27,-25,-76,-71,-130,-120c11589,10611,11562,10587,11540,10562v-27,-28,-54,-53,-76,-74c11464,10488,11464,10484,11459,10484r-6,-67c11453,10400,11453,10358,11442,10305v-5,-53,-21,-99,-38,-141c11388,10114,11356,10068,11323,10026v-22,-28,-87,-95,-206,-166c11025,9804,10889,9744,10727,9688v-44,-18,-92,-32,-141,-50c10559,9628,10526,9617,10499,9610r-22,-7c10407,9578,10342,9557,10288,9529v-60,-28,-109,-60,-136,-95c10152,9430,10152,9427,10147,9423v,-3,-6,-7,-11,-10c10114,9377,10103,9339,10114,9307r6,-7l10120,9300v5,-14,16,-25,16,-25l10141,9268r-38,c10098,9268,10093,9272,10087,9272v,,-5,,-5,3c10066,9279,10055,9282,10044,9289v-16,7,-44,22,-60,43c9973,9342,9968,9356,9968,9367v,,,,,3c9963,9370,9963,9370,9957,9367v-16,-4,-32,-4,-49,-7l9751,9342v,,,,-5,c9740,9342,9740,9342,9735,9342v-11,,-27,4,-27,14c9708,9360,9708,9363,9708,9363r,7c9708,9377,9702,9385,9702,9395v,32,11,67,33,95c9746,9504,9757,9515,9767,9526v-10,,-27,-4,-38,-4c9713,9522,9697,9526,9681,9526v-11,,-22,3,-33,7c9637,9536,9626,9540,9610,9547v-11,7,-16,21,-16,28c9594,9582,9594,9589,9594,9600v5,14,5,28,16,38l9610,9645r6,c9616,9645,9621,9645,9621,9642v5,,5,,11,-4l9632,9638v,,5,4,22,4c9681,9642,9724,9645,9773,9663v54,18,114,49,173,92l9952,9758v27,21,59,43,86,67c10071,9850,10098,9875,10125,9903v33,39,60,81,81,123c10217,10047,10228,10068,10244,10093v38,64,98,116,158,173c10515,10372,10624,10446,10673,10470v59,36,119,64,178,88c10889,10573,10922,10583,10954,10590r6,c10976,10594,10992,10597,11009,10601v16,3,32,3,54,7c11112,10611,11150,10611,11188,10608v16,,32,,43,c11247,10608,11258,10608,11269,10608r5,c11296,10615,11323,10633,11361,10664v16,14,38,36,60,57c11431,10731,11442,10742,11453,10756v98,92,201,194,233,222c11719,11006,11757,11041,11789,11070v-54,-29,-108,-53,-173,-71c11578,10985,11518,10971,11459,10964v-65,-11,-131,-11,-190,-4c11225,10964,11182,10974,11139,10989v-44,14,-87,35,-119,56c10976,11077,10954,11105,10954,11137v,14,6,31,11,49c10971,11200,10982,11214,10998,11228v59,64,152,92,184,103c11193,11334,11198,11334,11204,11331v5,,5,3,5,3l11220,11338r,-7c11220,11306,11220,11285,11225,11267v6,-18,17,-35,28,-49c11258,11211,11263,11204,11269,11197v,,5,-4,5,-4c11285,11190,11291,11182,11307,11172v11,-4,16,-4,27,-7c11356,11161,11399,11154,11453,11161v44,7,92,18,141,39c11686,11235,11773,11288,11843,11341v60,46,103,88,125,116c12006,11496,12044,11549,12071,11591v11,15,16,29,22,39c12109,11662,12114,11673,12125,11669v,,,,,c12125,11673,12125,11673,12131,11676v-55,35,-103,78,-157,138c11914,11873,11871,11930,11838,11979v-38,57,-65,110,-81,166c11746,12184,11740,12226,11746,12265v,14,,24,,32c11719,12304,11632,12349,11594,12378v-11,7,-87,52,-163,109c11366,12536,11301,12589,11269,12624r,c11263,12631,11258,12635,11253,12635v43,-53,86,-113,119,-166c11394,12434,11431,12374,11464,12293v16,-46,33,-88,38,-130c11507,12113,11507,12064,11502,12018v-16,-95,-60,-194,-130,-279c11339,11701,11301,11665,11258,11630v-43,-32,-81,-60,-119,-77l11133,11549v,-3,-5,-10,-10,-7c11123,11542,11117,11542,11117,11542r,c11117,11542,11112,11542,11112,11542v-6,4,,7,,7c11112,11556,11117,11567,11117,11584v11,36,22,92,27,159c11150,11803,11155,11866,11150,11930v-6,77,-11,137,-17,190c11117,12212,11095,12304,11068,12395v-21,71,-48,131,-76,187c10960,12649,10922,12716,10884,12783v-43,71,-98,137,-152,197c10678,13040,10618,13093,10559,13146r-11,11c10488,13210,10429,13266,10380,13322v-43,50,-81,103,-108,148c10261,13485,10250,13499,10244,13506v-16,-21,-38,-39,-59,-57c10174,13442,10163,13435,10147,13425r-6,-7c10141,13418,10147,13414,10147,13411v27,-15,59,-39,103,-82c10282,13305,10309,13277,10342,13248v125,-112,260,-243,352,-352c10754,12829,10830,12734,10884,12614v33,-74,54,-145,65,-212c10960,12332,10960,12251,10949,12166v-11,-88,-32,-176,-49,-264c10884,11828,10868,11761,10857,11690v-11,-77,-16,-148,-11,-211c10846,11443,10851,11408,10862,11376v22,-63,49,-88,55,-88l10922,11285r-5,c10911,11278,10900,11274,10879,11271v-28,-7,-49,-11,-65,-14l10808,11257v-27,-4,-70,-15,-125,-8c10651,11253,10624,11264,10602,11278r,c10597,11281,10591,11285,10586,11288v,-7,,-10,,-17c10580,11253,10564,11228,10543,11207v-6,-3,-11,-10,-17,-17c10521,11182,10510,11175,10505,11168v-17,-14,-33,-31,-38,-56c10461,11091,10461,11066,10472,11045v11,-21,27,-39,38,-53c10510,10992,10515,10985,10510,10982v-5,,-5,-4,-16,3c10483,10978,10467,10971,10445,10964v-33,-7,-76,-11,-114,-7c10315,10957,10288,10960,10250,10971v-33,7,-71,21,-103,39c10147,11010,10141,11013,10141,11013r-5,4c10114,11027,10093,11038,10076,11049r-5,3c10066,11056,10060,11059,10055,11063v-17,10,-27,21,-33,31c10022,11098,10017,11101,10017,11105v,-4,-6,-4,-6,-7c10006,11091,9990,11077,9968,11059v-16,-10,-33,-21,-54,-35c9908,11020,9903,11017,9898,11013v-33,-17,-49,-35,-60,-49c9827,10946,9822,10929,9822,10915v,-4,,-4,,-8c9827,10904,9827,10900,9832,10900r17,-7l9827,10893v,,-5,,-16,c9811,10893,9811,10893,9811,10893v-11,-7,-33,-7,-44,-7c9746,10886,9719,10890,9692,10893v-11,4,-71,18,-109,53c9567,10960,9556,10978,9551,10999v,11,,18,,28c9551,11031,9551,11031,9551,11034v-11,-7,-27,-14,-49,-24c9475,10999,9442,10992,9410,10985v-27,-3,-60,-11,-98,-11c9280,10971,9225,10971,9171,10971v-11,,-21,,-32,c9090,10971,9030,10971,8976,10971v-54,-4,-130,-11,-195,-39c8732,10915,8694,10886,8678,10855v-5,-11,-5,-22,-5,-22c8683,10781,8705,10735,8732,10703v16,-14,33,-28,54,-39c8813,10650,8846,10636,8878,10629v17,-4,33,-7,49,-7c8976,10622,9025,10633,9063,10654v11,7,16,10,21,14c9095,10682,9106,10696,9106,10707v,10,-11,21,-27,31c9063,10745,9047,10752,9036,10759v-17,7,-27,11,-22,15c9014,10777,9019,10777,9019,10777v6,4,17,11,28,18c9079,10812,9133,10826,9193,10826r5,c9231,10826,9263,10823,9296,10812v27,-7,54,-21,76,-35c9421,10745,9431,10710,9431,10703v6,-25,,-49,-10,-74c9421,10629,9426,10629,9426,10633v5,3,11,7,22,10c9486,10657,9529,10668,9578,10671v48,7,103,7,168,7c9789,10678,9832,10678,9881,10675v17,,33,-4,49,-4c9952,10668,9979,10664,10000,10657v33,-10,66,-24,93,-39c10131,10594,10158,10566,10174,10537v16,-28,22,-53,22,-63c10196,10446,10190,10414,10169,10389v-17,-24,-44,-49,-76,-70c10038,10287,9979,10276,9968,10280r-5,l9963,10284v,,,,,c9952,10280,9941,10280,9941,10280r-16,-4l9935,10287v11,11,22,25,28,35l9963,10326v5,24,-6,67,-28,102c9930,10439,9919,10449,9914,10456v,,,,,c9914,10442,9914,10428,9908,10410v-5,-14,-16,-28,-27,-38c9870,10361,9854,10350,9832,10343v-32,-14,-59,-17,-75,-21l9751,10322v-22,-3,-49,-7,-76,-10c9681,10312,9686,10308,9692,10305v27,-11,65,-32,92,-57c9822,10217,9849,10192,9865,10167v22,-25,27,-49,27,-63c9892,10083,9892,10058,9881,10033v-11,-24,-21,-32,-27,-35l9849,9987r-6,7c9838,9998,9838,10001,9838,10005v-6,4,-6,7,-11,11c9816,10023,9805,10030,9789,10037v-22,7,-54,14,-87,17c9670,10058,9632,10065,9589,10068v-38,4,-82,4,-125,8c9415,10079,9361,10079,9307,10083v-109,7,-201,17,-282,31c8987,10121,8938,10128,8889,10146r-11,c8878,10142,8878,10135,8878,10128v,-21,,-45,,-63c8878,10044,8884,9987,8906,9931v5,-21,16,-46,32,-71c8949,9846,8954,9829,8965,9815v6,-11,11,-18,16,-25c8987,9786,8987,9783,8992,9783v17,-11,22,-18,17,-21c9003,9758,8992,9762,8976,9769v-11,3,-27,14,-54,28c8906,9808,8889,9818,8873,9832r-11,7l8851,9846v-16,14,-32,25,-43,39c8792,9899,8710,9973,8667,10072v-22,42,-38,85,-43,127c8618,10245,8618,10284,8618,10308r,4c8586,10343,8553,10382,8521,10425v-11,17,-27,31,-38,49c8472,10453,8461,10421,8445,10393v-6,-14,-16,-28,-22,-43c8412,10322,8374,10248,8342,10167v-22,-53,-43,-113,-60,-158c8277,9991,8271,9977,8266,9963v173,-152,347,-286,461,-370c8889,9469,9036,9367,9084,9335v55,-35,103,-70,158,-106c9345,9162,9453,9092,9545,9032v33,-21,65,-39,92,-56c9784,8884,9784,8884,9778,8880v,,,,,c9789,8873,9795,8870,9795,8870v27,3,81,14,103,17c9881,8923,9832,9053,9968,9191r5,7l9990,9169r5,-7c9995,9159,9995,9159,10000,9159v,,,,,c10006,9155,10011,9152,10017,9148v11,-7,27,-10,49,-17c10098,9124,10131,9117,10169,9110v48,-7,86,-11,113,-15c10293,9095,10304,9092,10309,9092v66,-7,152,-18,217,-42c10537,9046,10543,9043,10548,9039v-5,18,-11,42,-16,67l10537,9106r-5,c10532,9113,10532,9120,10532,9124v,21,,45,,67l10532,9212v,32,,67,-11,95c10515,9325,10505,9339,10488,9346v-5,3,-16,10,-27,14l10445,9367r-11,3c10429,9374,10423,9374,10423,9377v-5,4,-11,8,-16,11c10407,9388,10402,9392,10402,9392r-6,3l10391,9402r65,7l10467,9409v21,,43,,65,c10570,9409,10602,9406,10618,9402v38,-3,76,-14,114,-25c10765,9367,10803,9353,10835,9339v22,-11,38,-18,49,-28c10884,9314,10884,9314,10884,9318v-5,14,-5,31,,45c10884,9381,10889,9399,10906,9416v5,7,11,18,21,25c10933,9448,10944,9459,10949,9466v11,17,16,35,5,53c10949,9526,10949,9536,10938,9547r-38,49l10949,9593r49,-4c11009,9589,11014,9589,11025,9585r22,-3c11052,9582,11057,9582,11068,9578v22,-3,44,-7,65,-7c11150,9568,11166,9568,11177,9564v70,-10,124,-24,146,-31c11356,9522,11388,9504,11415,9487v27,-18,49,-43,65,-64c11491,9406,11502,9388,11502,9377v5,8,16,15,27,22l11534,9402v17,11,28,21,38,35c11578,9444,11583,9452,11583,9462r,4c11583,9466,11583,9466,11583,9466v-5,,-5,3,-11,7l11562,9480r,10c11562,9497,11567,9504,11567,9511v5,8,5,11,5,18l11572,9547r11,-14c11589,9526,11599,9519,11605,9511v11,-7,16,-14,22,-21c11632,9487,11632,9483,11637,9480r6,-4c11643,9473,11648,9473,11648,9473v,,6,-4,6,-4c11659,9466,11670,9459,11675,9455v17,-11,38,-21,60,-32l11751,9416v22,-10,44,-21,60,-35l11816,9377v22,-14,55,-31,71,-52c11887,9325,11892,9321,11892,9321v6,-3,11,-7,11,-10c11903,9300,11908,9289,11908,9279v11,-14,17,-28,22,-39l11930,9240v6,14,16,35,27,60c11973,9339,11973,9374,11963,9406v-6,17,-17,35,-33,53c11925,9466,11914,9473,11903,9483r-60,50l12044,9515v43,-4,81,-11,98,-18c12174,9490,12201,9473,12223,9455v22,-18,38,-39,43,-60l12266,9392v6,-11,11,-18,11,-22c12282,9374,12293,9377,12304,9381v16,7,38,14,54,25c12402,9427,12440,9462,12467,9497v16,22,21,43,27,64c12499,9582,12499,9596,12494,9645r,11l12516,9645r,l12516,9645r,c12526,9638,12537,9635,12548,9631v5,-3,11,-3,11,-3l12564,9628v6,,6,-4,11,-4c12591,9617,12613,9614,12629,9607r17,-4c12678,9596,12705,9585,12732,9575v27,-11,55,-25,71,-39c12819,9522,12830,9511,12835,9501v17,-21,33,-49,44,-74c12890,9406,12900,9377,12900,9349v,-7,,-10,-5,-17c12922,9342,12955,9353,12987,9356v43,7,92,7,136,c13166,9349,13209,9339,13253,9325v21,-11,48,-18,65,-29c13334,9289,13345,9282,13361,9275r27,-14c13399,9254,13404,9247,13415,9244r22,-15l13421,9229v-76,-3,-87,-7,-120,-17l13296,9212v-27,-11,-54,-21,-76,-39c13198,9159,13188,9138,13177,9113v-6,-14,-11,-28,-16,-46c13155,9057,13155,9050,13150,9039v-17,-53,-49,-99,-87,-134c13079,8912,13095,8919,13112,8930v49,24,92,60,130,91c13258,9039,13280,9057,13296,9078r,c13301,9088,13307,9095,13318,9106v5,7,5,11,11,14l13350,9155r6,-3c13361,9152,13361,9148,13367,9145v5,-4,10,-7,16,-11c13394,9131,13394,9127,13399,9127r,c13410,9124,13415,9120,13426,9117r6,-4c13448,9106,13470,9099,13486,9092v38,-18,54,-39,65,-46c13572,9025,13583,9004,13589,8979v5,-14,5,-25,,-39c13589,8940,13589,8937,13589,8937v11,3,27,3,54,3c13654,8940,13659,8940,13670,8940v27,,60,,92,c13778,8940,13795,8940,13811,8940v33,,60,,81,c13903,8940,13919,8944,13936,8944v5,,16,3,16,3c13952,8947,13952,8947,13952,8947v,,5,,11,4c13968,8954,13974,8961,13979,8969r16,14l13995,8972v,-3,,-3,,-3l13995,8958v,-7,,-11,,-18l13995,8926v,-3,,-7,,-10c14001,8902,14001,8887,14006,8873v11,-24,16,-53,16,-81c14022,8743,13995,8708,13974,8687v-17,-22,-44,-39,-71,-57c13876,8616,13849,8598,13816,8588v-16,-7,-32,-11,-43,-18c13778,8567,13784,8567,13789,8563v27,-10,49,-28,71,-46c13881,8500,13898,8475,13909,8450v10,-21,16,-42,21,-70c13930,8366,13936,8348,13936,8327r5,-116l13925,8225v-6,3,-11,7,-11,14c13903,8249,13892,8260,13887,8263r,c13887,8263,13881,8267,13881,8267r-5,4c13876,8271,13871,8274,13865,8274v-11,4,-21,7,-38,11c13795,8288,13768,8292,13735,8292v-22,,-49,-4,-70,-7c13686,8285,13713,8281,13741,8274v48,-11,108,-32,168,-60c13925,8207,13941,8196,13952,8189v11,-7,22,-10,32,-17c13995,8165,14006,8161,14022,8154v6,-3,11,-3,22,-7c14044,8147,14049,8147,14049,8147r38,-7l14039,8094v-6,-3,-6,-7,-11,-10c14022,8077,14017,8073,14012,8066v-17,-14,-33,-25,-49,-32c13936,8020,13898,8013,13871,8010v-6,,-17,,-22,-4c13849,8006,13849,8006,13849,8006r,-3c13844,8003,13838,8003,13838,7999v,,,,,c13838,7999,13838,7996,13844,7996v5,-4,5,-4,10,-8c13860,7985,13865,7978,13871,7971v10,-11,16,-25,21,-35c13892,7929,13898,7925,13898,7918v,-7,5,-14,11,-25c13919,7865,13952,7837,13995,7819v22,-10,49,-17,71,-21c14071,7798,14077,7798,14087,7795r38,-4l14109,7777v-5,-7,-16,-14,-22,-18c14082,7756,14077,7752,14071,7749v-38,-25,-81,-46,-135,-60c13854,7661,13768,7654,13719,7654r,c13686,7654,13643,7654,13600,7664v-22,4,-38,11,-60,18c13540,7682,13540,7678,13540,7678v5,-10,5,-39,,-63c13540,7601,13540,7590,13540,7576v,-11,,-21,5,-28l13562,7544r-11,l13551,7544r,-3c13556,7541,13562,7541,13567,7544v5,4,16,4,22,7c13600,7555,13610,7558,13621,7562v6,,11,3,17,3c13643,7565,13648,7569,13654,7569r16,14l13665,7544v,,,-3,,-3l13665,7537v,-10,-6,-24,-11,-39l13654,7498v-16,-45,-44,-88,-82,-119c13529,7340,13464,7312,13399,7301v-32,-7,-65,-7,-92,-3c13307,7298,13301,7298,13296,7298r11,-11c13339,7259,13377,7227,13404,7199v17,-14,33,-32,44,-53c13459,7125,13459,7104,13459,7090r,c13459,7072,13459,7061,13464,7047v,-10,6,-21,16,-32c13486,7005,13497,6998,13502,6994v5,-3,5,-3,5,-3l13518,6991r6,l13524,6984r-22,l13497,6984r-6,l13480,6980v-27,-7,-76,-17,-130,-35c13339,6941,13323,6938,13312,6931r,c13301,6927,13291,6924,13285,6920v-32,-14,-65,-28,-103,-35c13150,6878,13106,6871,13068,6871v-75,,-130,14,-151,21c12890,6899,12868,6910,12846,6924v-11,7,-27,17,-38,28c12808,6945,12808,6938,12808,6931v,-25,-5,-49,-16,-67c12776,6839,12749,6818,12716,6800v-22,-14,-38,-21,-49,-17c12667,6783,12662,6783,12662,6783v-11,,-16,7,-22,14c12640,6800,12635,6804,12635,6804v-11,11,-27,18,-44,28c12553,6850,12516,6871,12488,6892v-27,21,-48,42,-65,60c12402,6970,12391,6984,12385,6991v,-7,,-11,-5,-18c12375,6959,12369,6941,12364,6924r-6,-11c12342,6871,12337,6818,12353,6769v5,-25,16,-50,27,-78c12385,6677,12391,6666,12396,6652r38,-77l12391,6596r-38,11c12364,6557,12391,6219,12391,6205v,-36,,-74,,-103l12396,6053v22,11,49,18,71,28c12570,6127,12646,6162,12716,6201v81,46,163,92,228,138c12998,6374,13052,6413,13101,6451v108,89,222,191,331,300c13480,6800,13524,6853,13572,6910v76,88,131,158,147,180c13838,7241,13963,7428,14066,7580r11,14c14136,7682,14180,7742,14212,7784v54,74,60,78,65,78c14288,7876,14293,7883,14293,7883r,3l14299,7886v5,,11,,11,-3c14320,7879,14342,7869,14364,7858v38,-21,70,-49,76,-56c14456,7788,14472,7766,14467,7756v,-4,-6,-7,-6,-7c14456,7749,14451,7749,14451,7749v-6,-11,-22,-32,-38,-57c14386,7654,14342,7597,14293,7523r-330,-444c13936,7044,13903,6998,13871,6941v-33,-49,-76,-119,-109,-193c13708,6631,13643,6448,13643,6233v-5,-169,22,-356,87,-554c13751,5616,13773,5552,13800,5485r6,-3c13806,5478,13811,5475,13811,5471v5,-10,22,-28,33,-28c13849,5443,13854,5440,13871,5426v5,-8,10,-11,21,-18c13898,5404,13903,5401,13909,5397v16,-10,32,-24,48,-35c13963,5359,13963,5359,13968,5355r6,-4c14055,5306,14147,5274,14223,5263v,,5,,5,c14228,5263,14234,5263,14234,5263v21,-3,43,-3,59,c14315,5263,14337,5267,14358,5274v55,18,55,49,55,53l14413,5337r10,-7c14423,5330,14483,5288,14423,5228r,-3c14413,5203,14375,5168,14315,5151v-54,-15,-125,-18,-200,-4c14033,5161,13974,5182,13930,5200v-43,18,-130,56,-211,127c13643,5390,13578,5475,13540,5570v-38,81,-65,176,-81,282c13459,5866,13453,5880,13453,5894v-11,50,-11,92,-16,117c13437,6004,13432,5997,13432,5990v-22,-74,-71,-208,-93,-261c13334,5711,13323,5693,13318,5665r,-3c13307,5637,13296,5609,13285,5581v-27,-60,-70,-134,-119,-208c13096,5263,13014,5161,12944,5077v,-8,,-18,5,-29c12960,5027,12976,4999,13009,4960v49,-63,146,-137,255,-222c13296,4713,13329,4685,13367,4661v16,-11,27,-22,43,-32c13426,4618,13437,4608,13453,4594r17,-11c13502,4555,13551,4520,13605,4491v76,-46,173,-88,276,-120c13974,4340,14060,4319,14136,4301v60,-14,109,-25,147,-32l14331,4259v65,-14,136,-29,206,-39c14624,4206,14700,4199,14770,4195v103,-3,185,11,223,18l14998,4213v11,3,16,3,22,7c15041,4294,15063,4354,15079,4400v22,49,44,95,76,144c15155,4548,15161,4551,15161,4551r10,14c15199,4608,15237,4661,15274,4703v6,10,17,17,22,25c15312,4749,15323,4766,15340,4787v-17,18,-28,36,-33,53c15307,4844,15307,4847,15302,4851v-6,-7,-17,-14,-22,-21l15280,4830v,-7,-43,-43,-98,-78c15117,4713,15025,4675,14944,4653v-65,-17,-130,-31,-195,-38c14651,4604,14548,4604,14451,4615v-103,10,-212,35,-304,67c14104,4699,14060,4717,14033,4738v-32,21,-54,42,-70,64l13963,4802v-11,7,-17,7,-17,10c13952,4816,13952,4816,13957,4812v,,,,,c13963,4816,13968,4812,13968,4805r6,-3c13990,4798,14006,4791,14028,4784v43,-14,157,-42,303,-46c14456,4735,14592,4752,14689,4784v98,28,168,67,201,85l14895,4872v27,14,60,35,92,60c15009,4953,15031,4974,15052,5002v11,18,22,36,27,50c15085,5066,15090,5073,15096,5080v5,21,5,39,5,49c15085,5126,15074,5122,15058,5119v-38,-7,-82,-11,-120,-7c14928,5112,14917,5112,14906,5115r-49,l14852,5119r11,63c14863,5193,14868,5203,14868,5211v-22,,-49,,-71,3c14776,5218,14749,5221,14711,5232r-6,c14689,5235,14673,5239,14651,5242v-5,,-11,4,-16,4l14624,5246v,,-5,,-5,c14613,5246,14613,5246,14608,5246r-16,3l14581,5253r,3l14575,5256r6,7c14581,5263,14581,5267,14586,5270v,4,6,7,11,11c14613,5299,14635,5309,14651,5316r11,4c14678,5327,14694,5334,14705,5341v27,18,44,39,49,53c14727,5390,14700,5390,14673,5390v-16,,-44,4,-65,11c14608,5401,14602,5401,14597,5404v,,-5,,-5,4l14581,5411v-6,4,-6,4,-6,8c14570,5422,14570,5429,14575,5433v,3,6,3,11,7c14586,5440,14592,5443,14592,5443r16,14c14613,5461,14619,5464,14624,5468v33,25,60,70,70,106l14586,5574r,l14581,5574v-11,,-11,10,-17,24l14564,5605v,14,-5,36,-16,53c14548,5669,14537,5683,14532,5704v-6,18,-16,35,-22,53c14499,5782,14494,5803,14494,5824v,11,,18,,28c14478,5845,14456,5835,14423,5831v-10,,-21,-4,-32,-4c14386,5827,14380,5827,14375,5827v-11,,-17,-3,-27,-3c14342,5817,14342,5813,14342,5813r6,-14l14331,5806r,c14331,5806,14326,5806,14320,5806v-16,4,-32,39,-32,46c14283,5863,14283,5873,14277,5884v,,,3,,3c14277,5891,14277,5894,14277,5901v,18,-5,46,6,78c14288,5997,14293,6014,14299,6032r,3c14299,6043,14304,6050,14304,6057v,,,,,c14293,6057,14288,6053,14283,6053v-6,-3,-11,-3,-11,-7c14277,6035,14277,6032,14272,6028v,,-6,,-11,c14250,6032,14234,6046,14223,6060v-11,18,-22,42,-27,67c14190,6148,14190,6198,14212,6247v11,21,22,46,43,67c14272,6342,14299,6370,14331,6395r-16,25c14288,6420,14255,6420,14234,6423v-33,4,-98,18,-152,46c14055,6483,14033,6504,14017,6525v-11,11,-16,25,-16,39c14001,6568,14001,6571,14001,6578r,c13995,6578,13995,6582,13995,6582v,7,6,7,17,14c14017,6600,14028,6603,14033,6607v22,10,49,28,65,42c14115,6663,14163,6695,14207,6737v21,18,38,39,59,60c14277,6808,14288,6822,14310,6832v-17,,-38,4,-55,7c14234,6843,14212,6853,14190,6864v-16,10,-27,21,-27,32c14158,6899,14152,6899,14152,6903v,7,11,7,22,10c14180,6913,14190,6917,14196,6920v22,7,43,21,54,32c14255,6956,14266,6966,14283,6984r5,10c14299,7008,14310,7023,14326,7040v22,21,43,39,70,60c14413,7118,14434,7132,14440,7142v-17,,-38,,-54,7c14358,7153,14337,7164,14320,7171v-10,7,-21,14,-27,24c14283,7206,14266,7220,14266,7231v-5,3,-5,3,-5,7c14261,7245,14272,7245,14288,7248v11,,22,4,38,7c14353,7262,14391,7273,14423,7290v11,4,33,15,60,36c14494,7333,14505,7340,14516,7347v16,10,38,25,54,35c14608,7407,14646,7424,14684,7435v27,7,54,14,81,14c14700,7520,14657,7594,14629,7668v-10,31,-16,63,-21,98c14597,7840,14608,7914,14640,7985r,7c14640,7996,14646,7999,14646,8003v43,91,119,179,217,239c14884,8256,14884,8256,14890,8253v,,,,,c14890,8253,14890,8253,14890,8253r5,3l14900,8253v22,-25,49,-46,76,-67c15009,8165,15047,8147,15085,8130v49,-22,103,-43,157,-60c15307,8052,15372,8038,15448,8027v81,-10,179,-17,293,-21c15735,8048,15741,8098,15751,8168v6,67,17,131,22,191c15789,8461,15811,8577,15838,8683v22,95,49,173,60,212c15919,8965,15952,9050,15985,9117v21,45,37,84,54,105c15952,9205,15876,9187,15806,9170v-98,-25,-190,-57,-266,-89c15448,9043,15367,9004,15291,8962v-71,-43,-136,-89,-201,-134l15079,8821v-43,-32,-97,-71,-146,-106c14841,8641,14781,8577,14765,8553v49,-18,114,-32,179,-39c14966,8510,14987,8510,15003,8507r33,-4l15036,8503r27,-3l15052,8500v6,,6,-4,6,-4c15058,8493,15052,8493,15052,8489r,c15052,8479,15047,8454,15025,8422v-27,-35,-76,-63,-135,-81c14825,8323,14743,8313,14662,8316v-43,4,-87,7,-125,18c14499,8345,14461,8359,14429,8380v-43,25,-76,56,-98,91c14320,8486,14315,8500,14310,8514v-11,28,-17,60,-17,91c14293,8616,14293,8630,14299,8641v5,28,11,53,27,81c14342,8757,14364,8792,14391,8824v27,32,54,60,87,92c14516,8951,14581,9004,14597,9004r5,l14602,9004v,,,,,c14608,9007,14619,9014,14629,9018r-5,l14640,9021v44,25,92,50,147,74c14835,9124,14928,9173,15031,9219v59,25,124,49,189,70c15150,9296,15074,9311,14998,9332v-70,17,-130,35,-184,53c14765,9402,14716,9423,14678,9441v-16,11,-38,21,-54,32c14592,9490,14570,9501,14564,9504v-38,-7,-92,-17,-157,-28l14364,9469r-81,-7c14266,9462,14250,9462,14234,9462v-6,,-11,,-16,c14212,9462,14207,9462,14201,9462v-16,,-32,,-49,c14077,9466,13995,9480,13898,9504v-6,4,-11,4,-22,7c13865,9515,13849,9519,13833,9526v-6,3,-17,7,-27,10c13789,9543,13773,9547,13757,9557v-6,4,-16,7,-22,11c13713,9575,13697,9586,13675,9596r-43,21l13589,9642v-114,63,-233,152,-374,257c13215,9899,13215,9899,13215,9899v,,-6,4,-6,4l13171,9938v-10,14,-27,25,-38,39c13117,9991,13106,10002,13090,10012r-5,4l13047,10054v-33,36,-60,74,-87,110c12944,10181,12927,10202,12917,10220v-38,46,-76,85,-109,120c12776,10368,12743,10393,12716,10407v-22,14,-43,25,-60,39c12646,10449,12640,10456,12629,10463v-10,7,-16,14,-16,14l12613,10477r,4c12613,10481,12608,10484,12608,10484v-6,4,-6,8,-11,8l12597,10495r5,7l12613,10502v65,,130,-3,201,-14c12862,10484,12906,10477,12944,10470v43,-7,76,-17,97,-21c13074,10439,13112,10425,13133,10410v6,-3,11,-7,17,-10c13150,10400,13150,10403,13150,10403v-38,67,-71,124,-120,173c12993,10618,12944,10661,12879,10703v-6,4,-6,4,-11,7l12862,10714v-32,21,-65,38,-92,53c12716,10798,12705,10805,12705,10812r,4l12705,10816v,,6,3,17,c12722,10819,12722,10819,12732,10816r,c12732,10816,12732,10816,12732,10816v17,-4,55,-11,158,-39l12895,10777v65,-18,146,-39,238,-63l13280,10675v32,-11,65,-18,97,-28c13361,10664,13350,10689,13345,10710v-6,14,-6,35,,60c13350,10798,13367,10826,13388,10855v22,24,54,53,87,74c13480,10932,13491,10939,13497,10943v5,3,16,10,21,14c13529,10960,13535,10967,13540,10971r,c13545,10975,13545,10975,13551,10978v,7,5,18,11,18l13562,10996r5,c13572,10996,13578,10992,13578,10982v,-7,,-18,5,-32c13583,10939,13589,10929,13600,10915v5,-4,10,-11,10,-18c13621,10883,13627,10865,13643,10848v11,-15,16,-29,27,-39c13681,10809,13686,10805,13692,10798v5,-7,11,-14,5,-24c13708,10763,13719,10752,13730,10742v16,3,27,,38,-7c13778,10728,13778,10717,13773,10710v16,-7,27,-18,49,-28c13822,10682,13822,10682,13822,10682v11,,22,-4,27,-7c13854,10671,13854,10668,13860,10664r21,-10c13898,10647,13909,10640,13925,10633r11,-7l13941,10626r5,-4c13963,10611,13984,10601,14012,10590v10,7,21,7,37,7c14060,10597,14066,10590,14071,10587v6,-7,6,-14,6,-18c14077,10566,14077,10566,14071,10562v11,-7,27,-14,38,-21c14109,10544,14115,10548,14120,10551v16,11,38,11,54,c14190,10541,14190,10527,14174,10516v-5,-3,-5,-3,-11,-3c14169,10509,14180,10506,14185,10499v5,-4,11,-7,16,-7l14201,10492r,c14223,10495,14245,10488,14250,10477v5,-3,5,-10,,-14c14353,10400,14440,10333,14510,10266v103,-99,174,-208,206,-310c14732,9913,14738,9868,14738,9818v11,-84,5,-144,5,-155c14749,9656,14754,9645,14765,9638r5,l14770,9635v,,,-4,,-4c14776,9624,14787,9617,14792,9610r5,-3c14814,9593,14868,9557,14938,9522v55,-28,158,-74,331,-120c15291,9395,15318,9388,15345,9381v43,-11,87,-25,114,-32c15497,9356,15529,9363,15540,9363v38,7,76,11,108,15c15686,9381,15724,9381,15757,9385v49,,97,-4,114,-7l15914,9381v-38,11,-76,25,-108,39c15757,9441,15714,9462,15670,9487v-43,24,-103,67,-157,123c15448,9677,15399,9755,15383,9829v-11,39,-16,81,-11,123c15372,9956,15367,9959,15367,9963v-11,21,-17,53,16,60c15388,10040,15394,10061,15399,10079v,,,4,,4l15399,10086v11,39,27,71,49,102l15448,10188v5,4,5,11,11,14c15475,10220,15491,10238,15508,10252v5,7,10,10,16,17c15535,10280,15535,10284,15545,10280v,,,,,c15551,10284,15551,10284,15551,10284r11,3l15562,10276v,-14,,-28,,-42c15562,10231,15562,10231,15562,10224r,-4c15562,10213,15562,10206,15567,10202v,-3,6,-10,6,-17c15573,10178,15578,10174,15578,10167v5,-17,22,-56,54,-106c15676,9994,15746,9913,15849,9804v11,-10,22,-25,38,-39c15995,9674,16104,9603,16158,9571v16,-7,27,-14,43,-21c16201,9557,16207,9571,16207,9582v,4,,11,5,14c16212,9600,16212,9603,16212,9607r,10c16223,9652,16234,9705,16261,9762v60,151,157,314,168,331c16467,10157,16521,10238,16554,10273v5,11,11,18,16,25c16516,10298,16462,10301,16407,10305v-86,7,-179,21,-265,42c16066,10365,15990,10389,15914,10414v-81,28,-130,56,-163,85c15751,10502,15746,10502,15746,10506v,,,-4,,-4c15735,10474,15719,10446,15703,10428v-11,-10,-33,-28,-65,-42c15605,10372,15567,10361,15518,10351v-54,-11,-97,-15,-130,-15c15367,10336,15345,10336,15329,10336v-11,,-17,,-27,4l15302,10336r-17,l15285,10340v,,,,,l15285,10340v-11,3,-27,21,-65,141l15215,10488v-6,14,-11,35,-27,56c15177,10559,15171,10573,15155,10583v-5,7,-16,18,-21,25c15128,10615,15123,10622,15112,10626v-33,31,-54,66,-60,102c15052,10731,15052,10731,15052,10735r,3c15047,10759,15047,10781,15047,10798v-6,-3,-16,-7,-22,-10c14998,10777,14949,10767,14911,10763v-38,-4,-119,-4,-211,14c14651,10788,14608,10805,14586,10826v-11,11,-22,22,-27,32c14543,10876,14543,10893,14548,10908r,c14543,10911,14548,10922,14554,10929v5,14,21,28,32,38l14592,10975v10,10,21,24,32,38c14635,11031,14635,11049,14640,11063v,7,,17,,28c14640,11133,14646,11193,14657,11260v10,42,21,88,43,123c14716,11415,14738,11443,14765,11468v-5,,-5,,-11,c14738,11468,14722,11468,14705,11472v-16,3,-32,7,-48,14c14640,11493,14624,11500,14602,11517v-21,18,-38,43,-38,64c14559,11602,14564,11630,14575,11651v11,14,22,29,33,36l14608,11687r11,7l14624,11697r,c14624,11697,14624,11701,14629,11701r6,3l14640,11704r,-3c14640,11701,14640,11697,14640,11694v49,-4,103,,152,10c14835,11711,14879,11725,14922,11747v44,21,87,45,130,77c15079,11845,15106,11866,15134,11895v48,45,92,98,140,151l15285,12057v71,81,147,165,244,240c15583,12335,15638,12367,15697,12395v60,28,120,50,179,71l16012,12515v173,64,309,113,379,138c16494,12688,16586,12716,16673,12741v103,28,200,49,293,63c17052,12818,17134,12825,17199,12825v5,,70,,92,c17285,12829,17285,12829,17280,12832v-22,18,-49,36,-70,53c17188,12903,17161,12924,17139,12942v-11,7,-27,14,-38,14c17090,12956,17079,12956,17069,12949r,c17069,12945,17063,12942,17058,12942v,,-6,,-6,3c17041,12952,17041,12973,17047,12995v5,14,11,28,16,42c17069,13051,17079,13062,17096,13076v11,10,32,28,65,45c17193,13143,17237,13157,17280,13171v70,17,141,25,190,25c17513,13199,17551,13199,17573,13199v-6,4,-11,7,-22,14c17518,13234,17437,13298,17394,13386v-16,39,-27,77,-33,120c17361,13548,17367,13587,17378,13622v27,74,75,127,92,148c17497,13795,17524,13819,17551,13837v38,21,70,39,108,49c17692,13897,17730,13901,17762,13897v22,,38,-7,44,-11l17806,13883r,-4c17806,13876,17795,13876,17784,13876v-5,,-5,,-11,l17773,13876r,l17773,13876v,,,,,-4c17773,13872,17773,13869,17773,13869r,c17773,13865,17773,13862,17768,13855v-6,-36,,-74,11,-106l17779,13745v,,,-3,,-3l17779,13738v11,-31,32,-63,59,-91c17892,13590,17985,13537,18088,13502v76,-24,151,-39,189,-46c18283,13456,18288,13453,18294,13453r5,c18337,13446,18375,13439,18413,13432v43,-11,81,-21,114,-36c18548,13386,18570,13375,18592,13361v5,-3,5,-7,11,-7c18608,13351,18619,13347,18619,13347r,c18619,13351,18624,13351,18624,13354r,4c18624,13358,18624,13361,18624,13361v11,28,33,50,60,67c18716,13449,18760,13463,18787,13470v32,11,92,25,162,29c19031,13506,19117,13499,19193,13481v82,-18,158,-53,217,-95c19475,13340,19508,13294,19519,13270v5,-4,10,-11,21,-15c19562,13252,19578,13252,19594,13248v17,-3,33,-7,44,-10l19643,13238v,,11,-4,6,-7c19649,13224,19638,13227,19605,13231r-16,3c19557,13238,19513,13241,19470,13234v-22,-3,-44,-10,-60,-21c19394,13203,19378,13188,19372,13171v-16,-39,6,-78,16,-99c19399,13058,19443,13002,19535,12949v32,-18,65,-36,108,-53c19681,12903,19730,12917,19795,12945r22,14c19871,12988,19947,13026,20028,13072v163,92,342,201,396,236c20451,13326,20483,13344,20511,13365v54,35,92,60,119,74c20630,13439,20630,13442,20630,13446v,3,-6,3,-6,7c20619,13460,20613,13467,20608,13478v-11,17,-43,49,-97,88c20467,13597,20413,13629,20348,13664v-65,32,-130,60,-184,85c20153,13753,20137,13760,20120,13767v-16,7,-32,14,-49,21c20082,13777,20088,13767,20099,13753v38,-57,54,-124,59,-152c20164,13562,20169,13523,20164,13488v-6,-60,-17,-116,-44,-166c20093,13266,20044,13210,19985,13167v-27,-21,-60,-38,-92,-53c19860,13097,19828,13086,19800,13083v-10,-4,-16,-4,-21,c19773,13083,19773,13083,19768,13083v-5,3,-5,7,5,21c19784,13118,19800,13143,19817,13171v21,42,27,106,21,173c19838,13368,19833,13411,19822,13470v-5,29,-11,64,-16,96c19773,13714,19719,13858,19681,13953v-11,22,-21,39,-32,57c19643,14017,19643,14020,19649,14024v-33,28,-65,53,-92,81c19502,14158,19459,14207,19426,14253v-38,53,-59,109,-70,162c19351,14447,19351,14482,19356,14525v,14,5,31,5,45c19372,14616,19383,14655,19394,14697r,4c19394,14747,19378,14775,19372,14785v-5,,-16,11,-43,53c19280,14877,19237,14958,19199,15057xm16505,8828v-16,,-27,-7,-27,-18c16478,8799,16489,8792,16505,8792v5,,16,4,22,7l16532,8821v-5,3,-16,7,-27,7xm16548,8880v,4,,11,6,15c16548,8902,16543,8905,16532,8905v-16,,-27,-7,-27,-18c16505,8877,16516,8870,16532,8870v,3,11,7,16,10xm16483,8746v-16,,-32,-7,-32,-21c16451,8715,16462,8704,16483,8704v11,,22,4,27,11l16516,8729v-11,10,-22,17,-33,17xm16711,11644v,-7,-6,-10,-6,-17c16711,11630,16716,11634,16722,11634v11,7,21,14,32,21c16776,11673,16792,11690,16803,11711v11,18,11,36,11,43c16814,11768,16819,11782,16819,11799v,18,,29,11,32c16830,11835,16830,11838,16830,11842r,l16830,11845v,4,6,4,16,4c16857,11849,16890,11845,16922,11838v33,-7,76,-21,119,-46c17085,11768,17123,11736,17150,11701v60,-71,87,-162,76,-240c17226,11461,17226,11461,17226,11461v5,,11,4,21,4c17258,11468,17269,11468,17285,11468r11,7l17313,11475r10,-7c17329,11468,17329,11468,17334,11465v6,,6,,6,c17367,11465,17388,11461,17416,11457r10,c17453,11454,17481,11450,17508,11443r5,-3c17529,11436,17546,11429,17556,11422v65,67,120,117,147,138c17762,11616,17844,11680,17903,11725v33,25,60,46,87,60c17952,11792,17914,11796,17876,11799r-5,c17860,11799,17849,11803,17838,11803v-54,4,-135,4,-206,-21c17573,11764,17529,11729,17535,11701v,-4,,-7,,-11c17540,11687,17540,11683,17540,11680v,,-5,-4,-5,-4c17524,11673,17497,11683,17481,11694v-28,10,-55,31,-71,49c17399,11757,17383,11771,17378,11789v-11,21,-22,49,-22,70c17356,11888,17361,11912,17378,11937v5,7,10,14,16,21c17399,11969,17399,11979,17405,11983v-11,3,-27,7,-49,14l17350,11997v-5,,-10,3,-16,3c17302,12007,17264,12022,17226,12036v-27,10,-76,31,-147,63l16857,12205v-65,32,-135,67,-211,81c16554,12304,16472,12297,16429,12289v-11,-3,-16,-3,-22,c16407,12293,16413,12297,16418,12297v-16,,-32,-4,-32,-4c16380,12293,16375,12289,16364,12282v-33,-31,-65,-63,-98,-95c16218,12134,16180,12089,16153,12043v-33,-53,-55,-103,-65,-152c16082,11859,16088,11838,16098,11824v,-3,6,-3,6,-7c16120,11799,16147,11792,16174,11796v27,3,49,21,60,39c16234,11835,16234,11838,16234,11838r,4c16239,11856,16239,11870,16239,11891v,7,,11,,11l16239,11909r11,l16256,11912r5,-3l16261,11912v,,5,,5,c16272,11912,16294,11912,16310,11912v59,-3,114,-10,162,-21c16537,11877,16597,11849,16635,11817v27,-25,49,-49,60,-77c16722,11708,16722,11673,16711,11644xm17540,9737v-59,11,-119,35,-162,67c17334,9836,17302,9875,17280,9920v-22,43,-22,82,-22,106c17258,10033,17258,10037,17264,10037v5,,5,,5,-4c17269,10037,17269,10037,17269,10040r6,7l17280,10040r,c17280,10040,17280,10040,17280,10040r11,l17291,10040r,c17291,10040,17291,10037,17291,10033v27,-28,59,-49,92,-67c17416,9956,17453,9945,17491,9942v65,-7,141,-4,217,7c17773,9959,17844,9980,17925,10009v81,28,141,56,190,81c18223,10146,18283,10210,18304,10238r,3c18304,10245,18310,10245,18310,10248r,4c18348,10298,18391,10361,18429,10435r11,21c18462,10492,18472,10520,18483,10534v-16,3,-32,7,-43,10c18380,10555,18321,10569,18261,10576r-5,c18250,10576,18239,10580,18234,10580v-65,7,-130,3,-179,-7c18044,10569,18033,10569,18033,10569v-5,,-10,-3,-21,-3c18012,10566,18006,10566,18006,10566v,,-5,,-5,l17985,10562r5,7c17995,10576,18001,10587,18006,10597v,4,,7,17,28c18033,10640,18066,10671,18115,10700v43,24,97,45,151,59c18315,10774,18359,10777,18380,10777v38,4,87,4,125,-3c18516,10774,18527,10770,18532,10770v11,,22,,33,l18131,10996r-5,3l18131,11003r,l18131,11003r,l18131,11003r5,3l18142,11006v5,4,16,4,27,7l18174,11013r,c18180,11013,18180,11013,18185,11017v22,3,49,10,76,14c18315,11038,18391,11041,18467,11045v38,,81,,125,c18575,11049,18559,11059,18543,11066v-16,7,-38,18,-54,32c18445,11123,18413,11154,18391,11183v-22,31,-22,59,-22,70c18369,11278,18386,11309,18407,11327v11,11,22,14,33,18c18456,11359,18467,11366,18467,11366r5,3l18478,11362v,-3,5,-7,5,-10l18494,11345v6,-4,11,-7,16,-11l18510,11334r6,-3c18538,11316,18559,11306,18581,11295v49,-24,103,-46,162,-67c18743,11228,18743,11228,18743,11228v,29,6,67,28,120c18776,11369,18781,11391,18787,11412v11,42,27,84,43,130c18819,11535,18798,11524,18771,11517v-38,-10,-98,-14,-147,-10c18603,11510,18565,11514,18521,11532v-11,3,-27,10,-43,17c18445,11517,18375,11457,18299,11398v-22,-22,-49,-39,-70,-60c18212,11324,18196,11309,18169,11288v-71,-60,-184,-151,-287,-247c17903,11024,17920,10999,17925,10964v5,-14,5,-28,5,-42c17930,10918,17930,10911,17930,10908v,-11,,-22,,-22l17930,10886v-32,-49,-75,-98,-124,-151c17795,10724,17790,10714,17779,10703v-109,-116,-206,-197,-298,-250c17453,10439,17416,10421,17372,10403v-11,-7,-27,-14,-38,-21c17334,10372,17313,10347,17237,10248v-33,-38,-65,-81,-93,-120l17144,10125v-43,-57,-124,-169,-200,-296c16906,9765,16873,9695,16846,9631v-27,-67,-48,-127,-59,-169c16781,9452,16781,9448,16776,9448v-11,,-11,,5,67c16781,9515,16781,9515,16781,9515v-27,-67,-16,-85,-16,-88c16770,9423,16776,9420,16781,9416v49,4,92,7,136,11c16949,9430,16982,9437,17014,9444v109,29,233,71,293,99c17313,9547,17318,9547,17318,9547v22,10,49,21,81,39c17481,9635,17551,9670,17594,9691v11,4,17,7,22,11c17627,9705,17638,9712,17643,9716v,,,,,l17643,9716v6,11,-43,11,-103,21xm18857,11553v,,,,,l18857,11553v,-4,,-4,,c18868,11567,18874,11581,18879,11595v27,60,49,102,60,120c18966,11764,19004,11821,19036,11859v-5,,-5,,-11,-3c19014,11849,18998,11845,18987,11842v-5,,-10,-4,-16,-7c18955,11828,18928,11817,18906,11803v-43,-21,-70,-42,-81,-71c18809,11701,18814,11665,18825,11637v5,-24,16,-53,32,-81c18857,11560,18857,11556,18857,11553xm20944,13619v11,7,33,24,60,42c20987,13664,20966,13671,20950,13675v,-18,-6,-35,-6,-49c20944,13626,20944,13622,20944,13619xm21031,10707v76,31,173,67,206,74c21231,10795,21204,10841,21172,10900r,4c21166,10908,21166,10915,21161,10918v-11,21,-81,138,-141,272c21009,11211,21004,11232,20993,11253v-22,53,-43,109,-60,162c20928,11362,20917,11228,20890,11084v-27,-152,-65,-300,-92,-384l20787,10647v32,,135,24,244,60xm20787,14472r16,-14c20814,14447,20825,14440,20836,14429r,7c20857,14518,20885,14588,20906,14651r16,50c20928,14708,20928,14718,20933,14726v-141,10,-282,35,-406,67c20397,14828,20305,14863,20245,14891v-27,-7,-81,-17,-163,-14c20050,14877,20017,14877,19990,14881v-38,3,-81,10,-119,21c19833,14912,19779,14937,19730,14965v-60,35,-119,74,-173,113c19502,15117,19448,15159,19399,15201v-16,11,-38,25,-54,43c19345,15244,19345,15247,19340,15247v11,-31,27,-70,48,-113c19416,15078,19448,15025,19486,14983v27,-32,54,-60,92,-88c19600,14877,19616,14867,19638,14852v16,-10,38,-21,59,-31c19730,14803,19757,14796,19768,14793r5,c19784,14793,19800,14793,19811,14793v136,7,271,-8,401,-43c20256,14740,20294,14729,20332,14718v92,-28,179,-67,254,-109c20662,14570,20727,14525,20787,14472xm20700,13745v-43,11,-87,22,-124,36c20576,13777,20581,13777,20581,13774v16,-18,32,-43,43,-71c20635,13682,20651,13629,20662,13573v6,-43,,-88,-21,-145c20657,13435,20662,13442,20668,13442v,71,11,145,21,219c20695,13689,20695,13717,20700,13745xm20592,10717v5,57,16,131,27,212c20630,11006,20641,11098,20646,11193v11,113,16,198,16,215l20662,11426v-11,-11,-21,-18,-32,-28c20619,11387,20603,11376,20586,11362v-10,-7,-21,-14,-32,-21c20532,11324,20505,11302,20489,11278v-6,-4,-6,-11,-11,-18c20473,11257,20473,11249,20473,11246r,-4c20473,11239,20473,11239,20473,11235v,-3,,-7,-6,-14c20462,11214,20456,11211,20451,11207v-6,-3,-16,-7,-27,-7l20424,11200v-16,,-27,4,-33,7c20391,11207,20386,11211,20386,11211v-6,3,-11,3,-16,7c20353,11225,20342,11232,20332,11235v-22,14,-38,29,-44,32c20272,11285,20256,11302,20245,11320v-11,18,-16,39,-16,56c20229,11380,20229,11387,20229,11391v,3,,7,,10c20207,11398,20147,11387,20082,11387v-5,,-11,,-16,l20044,11387v-43,,-92,4,-130,-4c19871,11376,19838,11366,19828,11359v-28,-11,-55,-25,-82,-39c19741,11316,19735,11313,19730,11309v-16,-10,-27,-17,-33,-14c19697,11295,19697,11295,19697,11295r,-21l19681,11316v-5,4,-5,8,-11,15c19660,11345,19632,11383,19622,11429v-11,39,-11,85,,124c19632,11595,19654,11623,19660,11634v16,24,48,46,92,63c19757,11701,19763,11697,19768,11697v,,5,4,5,4c19773,11701,19773,11704,19768,11708v,,,3,,3l19763,11718r-6,l19757,11722v,3,-5,3,-5,7c19746,11736,19741,11740,19730,11750r,-7l19714,11768v-17,31,-17,60,,88l19714,11856v5,10,5,17,11,25l19725,11884v5,7,10,14,16,18l19746,11905v,,6,4,6,4l19773,11930r6,-4c19784,11923,19795,11916,19800,11912v6,-3,6,-3,11,-3c19817,11905,19828,11905,19833,11902v11,-4,22,-4,32,-4c19882,11898,19898,11898,19914,11902v17,3,33,10,44,17c19968,11926,19979,11933,19990,11940v,,6,4,6,4l19996,11944v,,-6,,-6,c19985,11948,19974,11951,19963,11955v-27,14,-54,42,-65,74c19887,12060,19882,12096,19887,12127v6,36,27,60,33,64c19936,12212,19963,12233,19996,12244v16,7,32,10,43,14c20044,12261,20050,12261,20050,12261r5,l20061,12258r,c20061,12258,20066,12254,20071,12247v6,-3,17,-10,22,-14l20099,12237v27,-15,59,-22,97,-25c20223,12208,20250,12208,20283,12212v49,3,103,14,157,28c20489,12254,20538,12272,20586,12289v33,11,60,22,93,32c20679,12321,20679,12321,20679,12321v-6,14,-6,60,-11,187c20651,12494,20624,12476,20597,12462v-16,-10,-32,-21,-54,-28c20456,12392,20332,12371,20267,12360v-17,-4,-38,-7,-65,-11c20164,12342,20115,12335,20061,12328v-27,-3,-49,-10,-71,-14c19909,12297,19844,12272,19795,12240v-43,-25,-76,-53,-108,-81c19670,12145,19654,12134,19643,12120v-21,-17,-38,-31,-49,-46c19567,12043,19546,12014,19540,11986v-5,-10,-5,-17,-5,-31c19535,11937,19535,11919,19540,11905v6,-10,6,-14,,-14l19540,11891v,,,,,c19546,11863,19551,11842,19529,11831v-5,-3,-21,-3,-65,-3c19459,11828,19459,11828,19454,11828v-28,-4,-60,-7,-82,-7c19356,11821,19334,11821,19313,11828v-11,,-22,3,-33,7l19264,11817v,-7,-11,-25,-44,-81c19199,11704,19177,11669,19161,11637v-22,-31,-71,-120,-103,-211c19042,11383,19025,11334,19009,11288v-11,-39,-22,-74,-27,-102c18982,11186,18982,11183,18982,11183v,-4,,-4,,-8c18982,11175,18982,11172,18982,11168v27,-3,70,-14,119,-24l19128,11140v87,-14,174,-21,260,-32l19394,11108v114,-10,200,-28,271,-49c19725,11045,19784,11024,19844,11003v54,-21,103,-46,157,-81c20012,10915,20023,10911,20028,10908v27,-18,54,-32,76,-50c20131,10837,20153,10816,20169,10798r33,-35c20212,10752,20223,10742,20234,10728v16,-18,33,-36,49,-50c20310,10654,20348,10633,20386,10615v5,-4,16,-7,22,-11c20413,10601,20418,10601,20424,10597v81,-14,173,7,189,11c20581,10629,20586,10654,20592,10717xm20082,9381r,c20088,9381,20093,9378,20093,9378r6,c20104,9381,20104,9385,20109,9388r60,113c20185,9533,20223,9617,20267,9723v65,155,119,335,146,412l20424,10164v65,201,87,261,97,278l20310,10460v-27,,-49,3,-65,3c20245,10463,20239,10463,20239,10463v-5,-3,-16,-10,-48,-28c20126,10396,20050,10365,19974,10340v-38,-14,-76,-25,-109,-32c19790,10291,19714,10280,19649,10280v-6,,-17,,-22,c19600,10280,19562,10280,19513,10287v-43,4,-92,14,-146,25c19128,10343,18933,10414,18879,10435v,,,,,-3c18890,10396,18901,10365,18917,10329v22,-60,54,-116,92,-172c19025,10132,19047,10104,19069,10076v32,-39,70,-78,114,-120l19183,9952v75,-74,173,-144,243,-197c19524,9684,19605,9628,19687,9578v189,-119,363,-186,395,-197xm19584,8591r10,-3c19594,8588,19600,8588,19600,8584v11,21,60,85,135,187c19752,8796,19763,8817,19779,8842r,3c19811,8902,19838,8944,19849,8962v27,42,65,88,92,119c19958,9103,19979,9120,19990,9131v-70,17,-141,42,-206,67c19746,9212,19697,9233,19649,9258v-33,17,-65,35,-98,56c19540,9321,19529,9325,19519,9332v-22,10,-38,21,-55,35c19378,9420,19296,9480,19220,9543v-59,46,-119,102,-178,166c19009,9744,18977,9779,18949,9815v-27,35,-48,70,-70,109c18868,9942,18857,9963,18846,9987v-86,148,-130,272,-146,335c18700,10298,18700,10269,18695,10245v,-18,5,-35,5,-57c18700,10164,18706,10139,18706,10111v5,-92,16,-198,27,-286l18733,9808v5,-50,16,-117,32,-198c18906,9081,19226,8799,19399,8683v65,-42,125,-70,185,-92xm17356,8260v32,-18,65,-42,87,-63c17459,8179,17470,8161,17470,8151v11,14,27,31,38,42l17508,8193v10,11,32,28,65,46c17600,8253,17638,8274,17692,8288v43,14,98,21,146,21c17838,8309,17844,8309,17844,8309r5,c17930,8320,17985,8316,17985,8316r10,l17995,8313v,-4,,-7,,-14c17990,8292,17990,8281,17990,8271v,-22,11,-46,27,-71c18023,8189,18039,8172,18061,8151v5,-7,10,-14,16,-18c18120,8101,18147,8055,18158,7992r,-3c18158,7985,18158,7985,18158,7981v6,-24,6,-45,6,-63c18180,7925,18201,7932,18234,7939v5,,16,,27,4c18283,7943,18304,7943,18321,7939v,4,5,4,11,4c18332,7943,18332,7943,18332,7943v10,,10,-7,16,-18c18353,7918,18353,7911,18359,7904v5,-18,16,-39,27,-57c18397,7833,18407,7823,18418,7809v6,-7,17,-14,27,-25c18456,7773,18467,7766,18478,7756v38,-35,60,-81,60,-116l18630,7706r,c18630,7706,18630,7706,18630,7706v32,29,59,53,70,64c18716,7784,18787,7840,18825,7858v-11,,-22,4,-38,4l18781,7862v-5,,-5,,-10,c18716,7865,18673,7872,18624,7883v-59,14,-124,42,-184,74c18380,7989,18326,8027,18288,8066v-38,35,-65,78,-76,113c18212,8186,18207,8189,18212,8189v-5,11,-5,18,6,22c18218,8211,18223,8211,18223,8211v6,,16,,33,-4l18256,8207v21,-3,38,-7,54,-10c18326,8193,18369,8189,18413,8186r70,-4c18483,8182,18489,8182,18489,8182r,c18510,8182,18527,8186,18538,8186v16,3,21,3,21,3c18554,8189,18548,8193,18538,8197v,,-6,,-6,c18532,8197,18532,8197,18532,8197v-11,,-32,7,-49,24c18462,8239,18445,8263,18445,8292v,10,-5,28,6,53c18456,8369,18472,8394,18494,8415v22,21,49,42,87,60c18608,8489,18640,8500,18673,8503v,,5,,5,l18684,8503r5,-3c18922,8278,19275,8352,19345,8369v-11,7,-32,25,-70,71c19242,8471,19210,8510,19177,8546r-16,17c19112,8616,19031,8715,18955,8813v-76,99,-163,226,-212,304l18749,9081v5,-21,11,-52,11,-88c18765,8937,18760,8891,18754,8849v-11,-39,-32,-99,-81,-148c18657,8687,18646,8679,18630,8672v-22,-7,-44,-7,-60,-3c18559,8672,18548,8676,18538,8687v,3,-6,3,-6,7c18527,8697,18527,8704,18527,8708v-6,-18,-17,-36,-33,-53c18478,8634,18462,8616,18440,8598v-22,-17,-54,-45,-103,-70c18304,8510,18234,8479,18142,8468v-76,-11,-157,-7,-228,11c17882,8486,17855,8496,17822,8510v-27,11,-49,25,-65,39c17752,8553,17746,8556,17752,8560v,,5,,5,c17752,8563,17752,8563,17752,8567r-6,7l17757,8574v92,-4,179,3,255,17c18071,8605,18131,8627,18180,8655v81,46,152,113,200,187c18424,8909,18451,8990,18462,9085v10,70,10,137,10,204l18472,9325v,151,,275,6,327c18478,9776,18483,9903,18489,9998v5,95,5,141,11,166c18500,10164,18500,10160,18500,10160v-22,-56,-55,-116,-98,-180c18369,9927,18337,9882,18299,9836v-49,-64,-103,-120,-157,-166c18109,9642,18017,9561,17860,9459v-38,-25,-76,-50,-108,-71c17643,9311,17546,9251,17481,9212v-22,-14,-44,-28,-65,-42c17356,9124,17280,9064,17226,8993v-27,-35,-38,-67,-38,-98l17188,8884v,-21,,-42,5,-63c17220,8771,17269,8739,17296,8725v,,,,6,c17302,8725,17302,8725,17302,8725v16,-7,38,-10,54,-10c17361,8715,17361,8715,17367,8715v260,,303,102,303,106l17676,8835r5,-11l17681,8824v11,,22,-11,33,-21c17724,8789,17730,8768,17730,8739r,-3c17730,8711,17730,8683,17719,8655v-5,-14,-16,-28,-32,-42c17676,8602,17659,8591,17638,8581v-17,-7,-82,-32,-185,-32c17367,8549,17275,8570,17199,8605v-71,36,-136,85,-174,145c16993,8799,16982,8849,16976,8884v-5,3,-5,7,-10,32c16955,8940,16955,8965,16955,8993v,25,-6,67,11,110c16976,9141,17004,9184,17042,9240v37,56,75,102,97,127c17096,9356,17052,9342,17009,9335v-33,-7,-65,-10,-114,-17c16852,9311,16798,9303,16733,9296v,-10,-6,-24,-17,-49c16711,9222,16700,9194,16684,9159v-22,-56,-44,-123,-60,-176c16608,8930,16565,8796,16527,8641v-44,-201,-71,-392,-82,-462l16440,8147v,,,-3,,-3c16516,8168,16662,8140,16716,8126v-11,21,-21,39,-27,60c16689,8189,16684,8197,16684,8204r,3c16678,8228,16678,8246,16678,8263v,15,,25,6,36c16695,8338,16722,8362,16733,8369v21,18,54,39,92,53c16841,8429,16852,8433,16863,8436v,4,,7,5,7c16873,8443,16873,8440,16879,8440v,,5,,5,l16890,8440r,-4l16890,8436r,-3c16895,8383,17058,8345,17058,8345v54,-15,103,-29,146,-46l17210,8295v5,,10,-3,10,-3c17291,8292,17334,8274,17356,8260xm17860,927v-22,-7,-43,-17,-65,-25c17773,895,17746,892,17724,888v-37,-7,-70,-7,-103,-7c17600,881,17584,881,17562,885v-11,,-27,3,-38,7c17497,899,17470,913,17459,927v,4,-6,7,-6,7c17453,938,17448,941,17453,945v6,3,11,,11,-4c17464,941,17464,941,17464,941v,4,6,4,11,7c17475,952,17481,952,17491,959r44,18c17562,987,17589,1001,17616,1019v16,10,33,21,43,32c17670,1061,17681,1075,17692,1086v32,53,27,116,22,173l17714,1266v-6,52,-17,98,-22,119l17692,1389v-5,32,-16,71,-27,106c17659,1512,17654,1530,17654,1544v,4,-11,28,-11,39c17578,1615,17513,1657,17459,1703v-33,28,-65,60,-92,98l17367,1801v-6,4,-71,85,-82,149c17280,1957,17275,1967,17275,1974v-87,-102,-185,-208,-293,-314c16949,1629,16917,1597,16884,1569r-11,-11c16863,1548,16846,1534,16830,1523r-206,-152c16640,1364,16657,1354,16667,1343v33,-28,93,-46,255,-81c16933,1259,16939,1259,16949,1259v17,,27,,38,-4c16998,1259,17009,1262,17020,1266v5,,11,,11,c17031,1266,17031,1262,17031,1262v,,,,,c17036,1266,17041,1269,17047,1266v,,,,,l17047,1269r5,c17058,1269,17074,1269,17085,1259v11,-7,27,-25,27,-50c17112,1185,17096,1163,17079,1149v-16,-17,-38,-28,-59,-42l17014,1103v-10,-7,-21,-14,-43,-24c16955,1072,16928,1061,16895,1054v-32,-7,-65,-3,-103,4c16765,1065,16733,1072,16700,1086v-54,24,-108,56,-152,91c16516,1202,16489,1234,16472,1262r-27,-21l16445,1241v,,,-4,,-4c16456,1237,16456,1227,16467,1206v,-4,5,-7,5,-14c16483,1167,16499,1139,16510,1118v6,-8,17,-29,44,-60c16554,1058,16597,1015,16624,991v22,-22,130,-106,163,-131c16792,857,16798,853,16808,846v38,-21,82,-42,141,-53c16993,786,17041,779,17085,772v103,-14,206,-32,303,-46c17459,712,17573,691,17697,645v22,-7,44,-17,71,-28c17768,624,17773,635,17773,642r,3c17773,649,17773,656,17773,659v,14,11,28,22,50c17800,716,17806,726,17806,737v27,56,49,127,54,144c17860,888,17865,895,17865,902v6,15,6,29,11,39c17876,934,17865,931,17860,927xe" fillcolor="white [3212]" stroked="f" strokeweight="1pt">
                <v:stroke miterlimit="4" joinstyle="miter"/>
                <v:path arrowok="t" o:extrusionok="f" o:connecttype="custom" o:connectlocs="2530477,3890644;2530477,3890644;2530477,3890644;2530477,3890644" o:connectangles="0,90,180,27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9" type="#_x0000_t75" style="position:absolute;width:50292;height:77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">
                <v:imagedata r:id="rId2" o:title=""/>
              </v:shape>
              <v:rect id="Rectangle" o:spid="_x0000_s1030" style="position:absolute;left:8635;top:27432;width:33274;height:15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" fillcolor="#f0e3e0 [3214]" stroked="f" strokeweight="1pt">
                <v:stroke miterlimit="4"/>
                <v:textbox inset="3pt,3pt,3pt,3pt"/>
              </v:rect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removePersonalInformation/>
  <w:removeDateAndTime/>
  <w:proofState w:spelling="clean" w:grammar="clean"/>
  <w:attachedTemplate r:id="rId1"/>
  <w:stylePaneSortMethod w:val="0000"/>
  <w:defaultTabStop w:val="720"/>
  <w:evenAndOddHeaders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54EB"/>
    <w:rsid w:val="00032868"/>
    <w:rsid w:val="000B6570"/>
    <w:rsid w:val="00157EDE"/>
    <w:rsid w:val="001654EB"/>
    <w:rsid w:val="00282F2C"/>
    <w:rsid w:val="003244B3"/>
    <w:rsid w:val="003B49AA"/>
    <w:rsid w:val="003D3E3F"/>
    <w:rsid w:val="00513BED"/>
    <w:rsid w:val="00570837"/>
    <w:rsid w:val="0062163C"/>
    <w:rsid w:val="006C60E6"/>
    <w:rsid w:val="006D70D5"/>
    <w:rsid w:val="008142AA"/>
    <w:rsid w:val="00AE4BBB"/>
    <w:rsid w:val="00B37D85"/>
    <w:rsid w:val="00CE24CE"/>
    <w:rsid w:val="00CF658F"/>
    <w:rsid w:val="00E82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62679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2"/>
    <w:qFormat/>
    <w:rsid w:val="003244B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513B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57EDE"/>
  </w:style>
  <w:style w:type="paragraph" w:styleId="Footer">
    <w:name w:val="footer"/>
    <w:basedOn w:val="Normal"/>
    <w:link w:val="FooterChar"/>
    <w:uiPriority w:val="99"/>
    <w:semiHidden/>
    <w:rsid w:val="00513B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57EDE"/>
  </w:style>
  <w:style w:type="table" w:styleId="TableGrid">
    <w:name w:val="Table Grid"/>
    <w:basedOn w:val="TableNormal"/>
    <w:uiPriority w:val="39"/>
    <w:rsid w:val="00513B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rsid w:val="00513BE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link w:val="SubtitleChar"/>
    <w:uiPriority w:val="1"/>
    <w:qFormat/>
    <w:rsid w:val="00513BED"/>
    <w:pPr>
      <w:spacing w:line="360" w:lineRule="auto"/>
      <w:jc w:val="center"/>
    </w:pPr>
    <w:rPr>
      <w:rFonts w:asciiTheme="majorHAnsi" w:hAnsiTheme="majorHAnsi" w:cs="Arial"/>
      <w:b/>
      <w:bCs/>
      <w:i/>
      <w:smallCaps/>
      <w:color w:val="2C414F" w:themeColor="text2"/>
      <w:spacing w:val="40"/>
      <w:sz w:val="42"/>
      <w:szCs w:val="42"/>
    </w:rPr>
  </w:style>
  <w:style w:type="character" w:customStyle="1" w:styleId="SubtitleChar">
    <w:name w:val="Subtitle Char"/>
    <w:basedOn w:val="DefaultParagraphFont"/>
    <w:link w:val="Subtitle"/>
    <w:uiPriority w:val="1"/>
    <w:rsid w:val="00157EDE"/>
    <w:rPr>
      <w:rFonts w:asciiTheme="majorHAnsi" w:hAnsiTheme="majorHAnsi" w:cs="Arial"/>
      <w:b/>
      <w:bCs/>
      <w:i/>
      <w:smallCaps/>
      <w:color w:val="2C414F" w:themeColor="text2"/>
      <w:spacing w:val="40"/>
      <w:sz w:val="42"/>
      <w:szCs w:val="42"/>
    </w:rPr>
  </w:style>
  <w:style w:type="paragraph" w:styleId="Title">
    <w:name w:val="Title"/>
    <w:basedOn w:val="Normal"/>
    <w:next w:val="Normal"/>
    <w:link w:val="TitleChar"/>
    <w:qFormat/>
    <w:rsid w:val="00282F2C"/>
    <w:pPr>
      <w:jc w:val="center"/>
    </w:pPr>
    <w:rPr>
      <w:rFonts w:asciiTheme="majorHAnsi" w:hAnsiTheme="majorHAnsi" w:cs="Arial"/>
      <w:bCs/>
      <w:i/>
      <w:color w:val="2C414F" w:themeColor="text2"/>
      <w:spacing w:val="40"/>
      <w:sz w:val="84"/>
      <w:szCs w:val="84"/>
    </w:rPr>
  </w:style>
  <w:style w:type="character" w:customStyle="1" w:styleId="TitleChar">
    <w:name w:val="Title Char"/>
    <w:basedOn w:val="DefaultParagraphFont"/>
    <w:link w:val="Title"/>
    <w:rsid w:val="00157EDE"/>
    <w:rPr>
      <w:rFonts w:asciiTheme="majorHAnsi" w:hAnsiTheme="majorHAnsi" w:cs="Arial"/>
      <w:bCs/>
      <w:i/>
      <w:color w:val="2C414F" w:themeColor="text2"/>
      <w:spacing w:val="40"/>
      <w:sz w:val="84"/>
      <w:szCs w:val="8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82F2C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2F2C"/>
    <w:rPr>
      <w:rFonts w:ascii="Times New Roman" w:hAnsi="Times New Roman" w:cs="Times New Roman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157ED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390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44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878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69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88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83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2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612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71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72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4802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Elegant%20florals%20Mother's%20Day%20card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DDEF4AD37374EB69AA95F3B579977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984E28-5399-451E-B339-A6768550F89C}"/>
      </w:docPartPr>
      <w:docPartBody>
        <w:p w:rsidR="00000000" w:rsidRDefault="00E8221A" w:rsidP="00E8221A">
          <w:pPr>
            <w:pStyle w:val="1DDEF4AD37374EB69AA95F3B579977D5"/>
          </w:pPr>
          <w:r>
            <w:t>DATE</w:t>
          </w:r>
        </w:p>
      </w:docPartBody>
    </w:docPart>
    <w:docPart>
      <w:docPartPr>
        <w:name w:val="1C602DC3F42F4803B6FDD4DFF33DB1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B63A2F-F750-4750-A30B-2A14A65223A7}"/>
      </w:docPartPr>
      <w:docPartBody>
        <w:p w:rsidR="00000000" w:rsidRDefault="00E8221A" w:rsidP="00E8221A">
          <w:pPr>
            <w:pStyle w:val="1C602DC3F42F4803B6FDD4DFF33DB1CC"/>
          </w:pPr>
          <w:r>
            <w:t>TIME</w:t>
          </w:r>
        </w:p>
      </w:docPartBody>
    </w:docPart>
    <w:docPart>
      <w:docPartPr>
        <w:name w:val="9F375DA2FD934559824C73DC557AC2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CF0984-F481-460D-9A8F-6F625B61DBCD}"/>
      </w:docPartPr>
      <w:docPartBody>
        <w:p w:rsidR="00000000" w:rsidRDefault="00E8221A" w:rsidP="00E8221A">
          <w:pPr>
            <w:pStyle w:val="9F375DA2FD934559824C73DC557AC287"/>
          </w:pPr>
          <w:r>
            <w:t>PLACE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221A"/>
    <w:rsid w:val="00AB0578"/>
    <w:rsid w:val="00E822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E4252B79CF3430B80A53A669A4441D6">
    <w:name w:val="3E4252B79CF3430B80A53A669A4441D6"/>
  </w:style>
  <w:style w:type="paragraph" w:customStyle="1" w:styleId="97DA093703DE45639910248478A310AC">
    <w:name w:val="97DA093703DE45639910248478A310AC"/>
  </w:style>
  <w:style w:type="paragraph" w:customStyle="1" w:styleId="B2707B7E83AB4B4E93F9C73B764B8CA7">
    <w:name w:val="B2707B7E83AB4B4E93F9C73B764B8CA7"/>
  </w:style>
  <w:style w:type="paragraph" w:customStyle="1" w:styleId="2C4FD06DD8254C01B73081F82F80114D">
    <w:name w:val="2C4FD06DD8254C01B73081F82F80114D"/>
  </w:style>
  <w:style w:type="paragraph" w:customStyle="1" w:styleId="1DDEF4AD37374EB69AA95F3B579977D5">
    <w:name w:val="1DDEF4AD37374EB69AA95F3B579977D5"/>
    <w:rsid w:val="00E8221A"/>
  </w:style>
  <w:style w:type="paragraph" w:customStyle="1" w:styleId="1C602DC3F42F4803B6FDD4DFF33DB1CC">
    <w:name w:val="1C602DC3F42F4803B6FDD4DFF33DB1CC"/>
    <w:rsid w:val="00E8221A"/>
  </w:style>
  <w:style w:type="paragraph" w:customStyle="1" w:styleId="9F375DA2FD934559824C73DC557AC287">
    <w:name w:val="9F375DA2FD934559824C73DC557AC287"/>
    <w:rsid w:val="00E8221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hersDayWithPhoto">
  <a:themeElements>
    <a:clrScheme name="MothersDayWithPhoto">
      <a:dk1>
        <a:srgbClr val="000000"/>
      </a:dk1>
      <a:lt1>
        <a:srgbClr val="FFFFFF"/>
      </a:lt1>
      <a:dk2>
        <a:srgbClr val="2C414F"/>
      </a:dk2>
      <a:lt2>
        <a:srgbClr val="F0E3E0"/>
      </a:lt2>
      <a:accent1>
        <a:srgbClr val="AC5360"/>
      </a:accent1>
      <a:accent2>
        <a:srgbClr val="036665"/>
      </a:accent2>
      <a:accent3>
        <a:srgbClr val="FF9D68"/>
      </a:accent3>
      <a:accent4>
        <a:srgbClr val="F7E390"/>
      </a:accent4>
      <a:accent5>
        <a:srgbClr val="A8CCAE"/>
      </a:accent5>
      <a:accent6>
        <a:srgbClr val="F5A5B8"/>
      </a:accent6>
      <a:hlink>
        <a:srgbClr val="0000FF"/>
      </a:hlink>
      <a:folHlink>
        <a:srgbClr val="FF00FF"/>
      </a:folHlink>
    </a:clrScheme>
    <a:fontScheme name="Cambria">
      <a:maj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othersDayWithPhoto" id="{A87F7CE5-5DFC-764C-88DC-6E2F9739DBBA}" vid="{5097970C-1370-9A43-8919-59174DBC1C7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291512c1ee715ab617f4c07df79fc1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256c27c40ca5c40ce1cf6c44f0205df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20CD94B-5D85-45D0-9B38-8737CB6515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C43911F-731D-462C-883F-A9E2353EC90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B69EA0E2-D68D-441D-A3B3-7CACF65770D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Elegant florals Mother's Day card.dotx</Template>
  <TotalTime>0</TotalTime>
  <Pages>2</Pages>
  <Words>34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2019-08-16T10:09:00Z</dcterms:created>
  <dcterms:modified xsi:type="dcterms:W3CDTF">2019-08-16T10:12:00Z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